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480"/>
      </w:tblGrid>
      <w:tr w:rsidR="008443D7" w:rsidRPr="00CD7E22" w14:paraId="58FDE88A" w14:textId="77777777" w:rsidTr="007707B2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BB84ABC" w14:textId="77777777" w:rsidR="008443D7" w:rsidRPr="00CD7E22" w:rsidRDefault="008443D7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17E1D7" w14:textId="77777777" w:rsidR="008443D7" w:rsidRPr="00CD7E22" w:rsidRDefault="008443D7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73FE340" w14:textId="77777777" w:rsidR="008443D7" w:rsidRPr="00CD7E22" w:rsidRDefault="008443D7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D639FE" w:rsidRPr="00CD7E22" w14:paraId="4E2516B0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FCECB41" w14:textId="77777777" w:rsidR="00D639FE" w:rsidRPr="00CD7E22" w:rsidRDefault="00D639FE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583D46" w14:textId="77777777" w:rsidR="00D639FE" w:rsidRPr="00CD7E22" w:rsidRDefault="00D639FE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3339D44" w14:textId="77777777" w:rsidR="00D639FE" w:rsidRPr="00CD7E22" w:rsidRDefault="00D639FE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443D7" w:rsidRPr="00CD7E22" w14:paraId="4DBD74E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2936498" w14:textId="65919EC1" w:rsidR="008443D7" w:rsidRPr="00CD7E22" w:rsidRDefault="00E13A16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B870145" w14:textId="77777777" w:rsidR="008443D7" w:rsidRPr="00CD7E22" w:rsidRDefault="008443D7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05489D0B" w14:textId="77777777" w:rsidR="008443D7" w:rsidRPr="00CD7E22" w:rsidRDefault="00D230BB" w:rsidP="00CD7E22">
            <w:pPr>
              <w:pStyle w:val="index"/>
              <w:tabs>
                <w:tab w:val="clear" w:pos="1134"/>
                <w:tab w:val="num" w:pos="1080"/>
              </w:tabs>
              <w:spacing w:after="0" w:line="240" w:lineRule="auto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7E22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E13A16" w:rsidRPr="00CD7E22" w14:paraId="3898B710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1CC8FC6" w14:textId="63E7B0AE" w:rsidR="00E13A16" w:rsidRPr="00CD7E22" w:rsidRDefault="007661F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FB45626" w14:textId="77777777" w:rsidR="00E13A16" w:rsidRPr="00CD7E22" w:rsidRDefault="00E13A16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459EAFC" w14:textId="77777777" w:rsidR="00E13A16" w:rsidRPr="00CD7E22" w:rsidRDefault="00E13A16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13A16" w:rsidRPr="00CD7E22" w14:paraId="54C56C6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5B3C1D8" w14:textId="0DFD849B" w:rsidR="00E13A16" w:rsidRPr="00CD7E22" w:rsidRDefault="007661F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C205DEC" w14:textId="77777777" w:rsidR="00E13A16" w:rsidRPr="00CD7E22" w:rsidRDefault="00E13A16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6480" w:type="dxa"/>
          </w:tcPr>
          <w:p w14:paraId="30C01A80" w14:textId="390A56B2" w:rsidR="00E13A16" w:rsidRPr="00CD7E22" w:rsidRDefault="00E13A16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E13A16" w:rsidRPr="00CD7E22" w14:paraId="1749B618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4DC8555" w14:textId="6D1502A4" w:rsidR="00E13A16" w:rsidRPr="00CD7E22" w:rsidRDefault="007661F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AF3E686" w14:textId="77777777" w:rsidR="00E13A16" w:rsidRPr="00CD7E22" w:rsidRDefault="00E13A16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9DF5196" w14:textId="016F57AB" w:rsidR="00E13A16" w:rsidRPr="00CD7E22" w:rsidRDefault="00362B8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DF5825" w:rsidRPr="00CD7E22" w14:paraId="22FFABD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7DB3F28" w14:textId="2E1AEBC1" w:rsidR="00DF5825" w:rsidRPr="00CD7E22" w:rsidRDefault="007661F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112977B" w14:textId="77777777" w:rsidR="00DF5825" w:rsidRPr="00CD7E22" w:rsidRDefault="00DF582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14A1B21" w14:textId="3E14CFE1" w:rsidR="00DF5825" w:rsidRPr="00CD7E22" w:rsidRDefault="00DF582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C571E1" w:rsidRPr="00CD7E22" w14:paraId="325C2849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04BFC8CC" w14:textId="126EAB23" w:rsidR="00C571E1" w:rsidRPr="00CD7E22" w:rsidRDefault="007661F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C86E7AA" w14:textId="77777777" w:rsidR="00C571E1" w:rsidRPr="00CD7E22" w:rsidRDefault="00C571E1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E724F61" w14:textId="575BEBF3" w:rsidR="00C571E1" w:rsidRPr="00CD7E22" w:rsidRDefault="00C571E1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3E4F75" w:rsidRPr="00CD7E22" w14:paraId="7E0D6AA2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5914C0B" w14:textId="5E4923B8" w:rsidR="003E4F75" w:rsidRPr="00CD7E22" w:rsidRDefault="007661F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21F02A9" w14:textId="77777777" w:rsidR="003E4F75" w:rsidRPr="00CD7E22" w:rsidRDefault="003E4F7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0AB5DDDF" w14:textId="77D6118E" w:rsidR="003E4F75" w:rsidRPr="00CD7E22" w:rsidRDefault="003E4F7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</w:tr>
      <w:tr w:rsidR="00DF5825" w:rsidRPr="00CD7E22" w14:paraId="3B363DBF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01DB7EF4" w14:textId="1E8046F6" w:rsidR="00DF5825" w:rsidRPr="00CD7E22" w:rsidRDefault="007661F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CA20E03" w14:textId="77777777" w:rsidR="00DF5825" w:rsidRPr="00CD7E22" w:rsidRDefault="00DF582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0006BD9" w14:textId="6BA6DFE9" w:rsidR="00DF5825" w:rsidRPr="00CD7E22" w:rsidRDefault="00DF582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DF5825" w:rsidRPr="00CD7E22" w14:paraId="7C8DB37C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AEBA107" w14:textId="256A5C6E" w:rsidR="00DF5825" w:rsidRPr="00CD7E22" w:rsidRDefault="007661F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C8D5ED0" w14:textId="77777777" w:rsidR="00DF5825" w:rsidRPr="00CD7E22" w:rsidRDefault="00DF582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67B202A" w14:textId="0F6E8BDD" w:rsidR="00DF5825" w:rsidRPr="00CD7E22" w:rsidRDefault="00DF5825" w:rsidP="00CD7E22">
            <w:pPr>
              <w:pStyle w:val="index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D7E22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645187" w:rsidRPr="00CD7E22" w14:paraId="3D2D05F9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BC56A4F" w14:textId="55E614ED" w:rsidR="00645187" w:rsidRDefault="00645187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7661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F8C2C8B" w14:textId="77777777" w:rsidR="00645187" w:rsidRPr="00CD7E22" w:rsidRDefault="00645187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F95B426" w14:textId="72206FF2" w:rsidR="00645187" w:rsidRPr="00CD7E22" w:rsidRDefault="00BA4E16" w:rsidP="00CD7E22">
            <w:pPr>
              <w:pStyle w:val="index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A4E16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กำไรต่อหุ้น</w:t>
            </w:r>
          </w:p>
        </w:tc>
      </w:tr>
      <w:tr w:rsidR="00466AFC" w:rsidRPr="00CD7E22" w14:paraId="63885C75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7271495E" w14:textId="641144D3" w:rsidR="00466AFC" w:rsidRPr="00CD7E22" w:rsidRDefault="00C571E1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7661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F1891AE" w14:textId="77777777" w:rsidR="00466AFC" w:rsidRPr="00CD7E22" w:rsidRDefault="00466AFC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C99CE33" w14:textId="0D1741F0" w:rsidR="00466AFC" w:rsidRPr="00CD7E22" w:rsidRDefault="00BA4E16" w:rsidP="00CD7E22">
            <w:pPr>
              <w:pStyle w:val="index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BA4E16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466AFC" w:rsidRPr="00CD7E22" w14:paraId="3A9FFD49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632BA025" w14:textId="219D26A7" w:rsidR="00466AFC" w:rsidRPr="00CD7E22" w:rsidRDefault="00466AFC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7661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BAB8E46" w14:textId="77777777" w:rsidR="00466AFC" w:rsidRPr="00CD7E22" w:rsidRDefault="00466AFC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F7DDD50" w14:textId="3B22E842" w:rsidR="00466AFC" w:rsidRPr="00CD7E22" w:rsidRDefault="00466AFC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D1A51" w:rsidRPr="00CD7E22" w14:paraId="72C70C74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8C9876C" w14:textId="58C1D7D9" w:rsidR="006D1A51" w:rsidRPr="00CD7E22" w:rsidRDefault="006D1A51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7661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65CE9D1" w14:textId="77777777" w:rsidR="006D1A51" w:rsidRPr="00CD7E22" w:rsidRDefault="006D1A51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3582B784" w14:textId="4DDE8F45" w:rsidR="006D1A51" w:rsidRPr="00CD7E22" w:rsidRDefault="006D1A51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7439C572" w14:textId="77777777" w:rsidR="00D5699E" w:rsidRPr="00CA54E3" w:rsidRDefault="00B445AA" w:rsidP="008B5DC4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br w:type="page"/>
      </w:r>
      <w:r w:rsidR="00D5699E" w:rsidRPr="00CA54E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75898FA" w14:textId="77777777" w:rsidR="005D3DDE" w:rsidRPr="00183D3E" w:rsidRDefault="005D3DDE" w:rsidP="008B5DC4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F1A4AF" w14:textId="117F3489" w:rsidR="00D5699E" w:rsidRPr="00CA54E3" w:rsidRDefault="00D5699E" w:rsidP="4A8FFFDF">
      <w:pPr>
        <w:tabs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4A8FFFD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9F3DAA" w:rsidRPr="4A8FFFDF">
        <w:rPr>
          <w:rFonts w:asciiTheme="majorBidi" w:hAnsiTheme="majorBidi" w:cstheme="majorBidi"/>
          <w:sz w:val="30"/>
          <w:szCs w:val="30"/>
          <w:cs/>
        </w:rPr>
        <w:t>คณะ</w:t>
      </w:r>
      <w:r w:rsidR="0036161D" w:rsidRPr="4A8FFFDF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BE7058" w:rsidRPr="4A8FFFDF">
        <w:rPr>
          <w:rFonts w:asciiTheme="majorBidi" w:hAnsiTheme="majorBidi" w:cstheme="majorBidi"/>
          <w:sz w:val="30"/>
          <w:szCs w:val="30"/>
        </w:rPr>
        <w:t xml:space="preserve"> </w:t>
      </w:r>
      <w:r w:rsidR="00FB7AAE">
        <w:rPr>
          <w:rFonts w:asciiTheme="majorBidi" w:hAnsiTheme="majorBidi" w:cstheme="majorBidi"/>
          <w:sz w:val="30"/>
          <w:szCs w:val="30"/>
        </w:rPr>
        <w:t>15</w:t>
      </w:r>
      <w:r w:rsidR="0062307F" w:rsidRPr="4A8FFFDF">
        <w:rPr>
          <w:rFonts w:asciiTheme="majorBidi" w:hAnsiTheme="majorBidi" w:cstheme="majorBidi"/>
          <w:sz w:val="30"/>
          <w:szCs w:val="30"/>
        </w:rPr>
        <w:t xml:space="preserve"> </w:t>
      </w:r>
      <w:r w:rsidR="00757C99" w:rsidRPr="4A8FFFDF">
        <w:rPr>
          <w:rFonts w:asciiTheme="majorBidi" w:hAnsiTheme="majorBidi" w:cstheme="majorBidi"/>
          <w:sz w:val="30"/>
          <w:szCs w:val="30"/>
          <w:cs/>
        </w:rPr>
        <w:t>พฤ</w:t>
      </w:r>
      <w:r w:rsidR="000F6B3E" w:rsidRPr="4A8FFFDF">
        <w:rPr>
          <w:rFonts w:asciiTheme="majorBidi" w:hAnsiTheme="majorBidi" w:cstheme="majorBidi"/>
          <w:sz w:val="30"/>
          <w:szCs w:val="30"/>
          <w:cs/>
        </w:rPr>
        <w:t>ษ</w:t>
      </w:r>
      <w:r w:rsidR="5DD6ABD7" w:rsidRPr="4A8FFFDF">
        <w:rPr>
          <w:rFonts w:asciiTheme="majorBidi" w:hAnsiTheme="majorBidi" w:cstheme="majorBidi"/>
          <w:sz w:val="30"/>
          <w:szCs w:val="30"/>
          <w:cs/>
        </w:rPr>
        <w:t>ภ</w:t>
      </w:r>
      <w:r w:rsidR="000F6B3E" w:rsidRPr="4A8FFFDF">
        <w:rPr>
          <w:rFonts w:asciiTheme="majorBidi" w:hAnsiTheme="majorBidi" w:cstheme="majorBidi"/>
          <w:sz w:val="30"/>
          <w:szCs w:val="30"/>
          <w:cs/>
        </w:rPr>
        <w:t>าคม</w:t>
      </w:r>
      <w:r w:rsidR="00BD4415" w:rsidRPr="4A8FFFD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4415" w:rsidRPr="4A8FFFDF">
        <w:rPr>
          <w:rFonts w:asciiTheme="majorBidi" w:hAnsiTheme="majorBidi" w:cstheme="majorBidi"/>
          <w:sz w:val="30"/>
          <w:szCs w:val="30"/>
        </w:rPr>
        <w:t>256</w:t>
      </w:r>
      <w:r w:rsidR="000F6B3E" w:rsidRPr="4A8FFFDF">
        <w:rPr>
          <w:rFonts w:asciiTheme="majorBidi" w:hAnsiTheme="majorBidi" w:cstheme="majorBidi"/>
          <w:sz w:val="30"/>
          <w:szCs w:val="30"/>
        </w:rPr>
        <w:t>8</w:t>
      </w:r>
    </w:p>
    <w:p w14:paraId="78E09E3B" w14:textId="361C9C7B" w:rsidR="005F2619" w:rsidRPr="00F728F3" w:rsidRDefault="005F2619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D138DF3" w14:textId="1A7103B3" w:rsidR="00480A02" w:rsidRPr="00CA54E3" w:rsidRDefault="00F75022">
      <w:pPr>
        <w:pStyle w:val="Heading8"/>
        <w:numPr>
          <w:ilvl w:val="0"/>
          <w:numId w:val="16"/>
        </w:numPr>
        <w:tabs>
          <w:tab w:val="left" w:pos="540"/>
        </w:tabs>
        <w:spacing w:line="370" w:lineRule="exact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CA54E3">
        <w:rPr>
          <w:rFonts w:asciiTheme="majorBidi" w:hAnsiTheme="majorBidi" w:cstheme="majorBidi"/>
          <w:sz w:val="30"/>
          <w:szCs w:val="30"/>
          <w:cs/>
          <w:lang w:val="th-TH"/>
        </w:rPr>
        <w:t>เกณฑ์</w:t>
      </w:r>
      <w:r w:rsidR="00D5699E" w:rsidRPr="00CA54E3">
        <w:rPr>
          <w:rFonts w:asciiTheme="majorBidi" w:hAnsiTheme="majorBidi" w:cstheme="majorBidi"/>
          <w:sz w:val="30"/>
          <w:szCs w:val="30"/>
          <w:cs/>
          <w:lang w:val="th-TH"/>
        </w:rPr>
        <w:t>การจัดทำงบการเงินระหว่างกาล</w:t>
      </w:r>
    </w:p>
    <w:p w14:paraId="7CA7B9D3" w14:textId="77777777" w:rsidR="00F90A20" w:rsidRPr="00183D3E" w:rsidRDefault="00F90A20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45D466" w14:textId="2BF7D92A" w:rsidR="00F90A20" w:rsidRPr="00CA54E3" w:rsidRDefault="00F90A20" w:rsidP="008B5DC4">
      <w:pPr>
        <w:tabs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i/>
          <w:iCs/>
          <w:spacing w:val="-3"/>
          <w:sz w:val="30"/>
          <w:szCs w:val="30"/>
        </w:rPr>
      </w:pPr>
      <w:r w:rsidRPr="00CA54E3">
        <w:rPr>
          <w:rFonts w:asciiTheme="majorBidi" w:hAnsiTheme="majorBidi" w:cstheme="majorBidi"/>
          <w:spacing w:val="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>(“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งบการเงินระหว่างกาล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”) </w:t>
      </w:r>
      <w:r w:rsidRPr="00CA54E3">
        <w:rPr>
          <w:rFonts w:asciiTheme="majorBidi" w:hAnsiTheme="majorBidi" w:cstheme="majorBidi"/>
          <w:spacing w:val="-4"/>
          <w:sz w:val="30"/>
          <w:szCs w:val="30"/>
          <w:cs/>
        </w:rPr>
        <w:t>ตามมาตรฐานการบัญชี</w:t>
      </w:r>
      <w:r w:rsidRPr="00CA54E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Pr="00CA54E3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เรื่อง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การรายงานทางการเงินระหว่างกาล</w:t>
      </w:r>
      <w:r w:rsidRPr="00CA54E3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 จึงควรอ่านควบคู่กับงบการเงินของบริษัท สำหรับปีสิ้นสุดวันที่ 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>31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 xml:space="preserve"> ธันวาคม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256</w:t>
      </w:r>
      <w:r w:rsidR="000F6B3E">
        <w:rPr>
          <w:rFonts w:asciiTheme="majorBidi" w:hAnsiTheme="majorBidi" w:cstheme="majorBidi"/>
          <w:spacing w:val="-3"/>
          <w:sz w:val="30"/>
          <w:szCs w:val="30"/>
        </w:rPr>
        <w:t>7</w:t>
      </w:r>
    </w:p>
    <w:p w14:paraId="6AF20E8A" w14:textId="77777777" w:rsidR="00F90A20" w:rsidRPr="00183D3E" w:rsidRDefault="00F90A20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24BAE4" w14:textId="3097CF96" w:rsidR="00F90A20" w:rsidRPr="00CA54E3" w:rsidRDefault="00F90A20" w:rsidP="008B5DC4">
      <w:pPr>
        <w:pStyle w:val="block"/>
        <w:spacing w:after="0" w:line="370" w:lineRule="exact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US" w:bidi="th-TH"/>
        </w:rPr>
      </w:pP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ฏิ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บัติตามนโยบายการบัญชีของบริษัท ซึ่งผลที่เกิดขึ้นจริงอาจแตกต่างจากที่ประมาณการไว้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lang w:bidi="th-TH"/>
        </w:rPr>
        <w:t xml:space="preserve"> 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ทั้งนี้ นโยบายการบัญชี วิธีกา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val="en-US" w:bidi="th-TH"/>
        </w:rPr>
        <w:t>ร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คำนวณและแหล่งข้อมูลสำคัญที่ใช้ในการประมาณกา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รที่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อาจมีความไม่แน่นอนนั้น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ไม่แตกต่างจากที่ได้อธิบายไว้ใน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งบการเงิน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สำหรับปีสิ้นสุดวันที่ 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lang w:bidi="th-TH"/>
        </w:rPr>
        <w:t xml:space="preserve">31 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lang w:bidi="th-TH"/>
        </w:rPr>
        <w:t>256</w:t>
      </w:r>
      <w:r w:rsidR="000F6B3E">
        <w:rPr>
          <w:rFonts w:asciiTheme="majorBidi" w:eastAsia="Calibri" w:hAnsiTheme="majorBidi" w:cstheme="majorBidi"/>
          <w:spacing w:val="-2"/>
          <w:sz w:val="30"/>
          <w:szCs w:val="30"/>
          <w:lang w:val="en-US" w:bidi="th-TH"/>
        </w:rPr>
        <w:t>7</w:t>
      </w:r>
    </w:p>
    <w:p w14:paraId="29E253BA" w14:textId="351ECDA8" w:rsidR="005D7EAF" w:rsidRPr="0057174C" w:rsidRDefault="005D7EAF" w:rsidP="0057174C">
      <w:pPr>
        <w:pStyle w:val="Heading8"/>
        <w:tabs>
          <w:tab w:val="left" w:pos="540"/>
        </w:tabs>
        <w:spacing w:line="370" w:lineRule="exact"/>
        <w:rPr>
          <w:rFonts w:asciiTheme="majorBidi" w:hAnsiTheme="majorBidi"/>
          <w:sz w:val="30"/>
          <w:szCs w:val="30"/>
          <w:cs/>
          <w:lang w:val="th-TH"/>
        </w:rPr>
      </w:pPr>
    </w:p>
    <w:p w14:paraId="6D972B6C" w14:textId="46769D24" w:rsidR="008E67E2" w:rsidRPr="00CA54E3" w:rsidRDefault="002F3CA4">
      <w:pPr>
        <w:pStyle w:val="Heading8"/>
        <w:numPr>
          <w:ilvl w:val="0"/>
          <w:numId w:val="16"/>
        </w:numPr>
        <w:tabs>
          <w:tab w:val="left" w:pos="540"/>
        </w:tabs>
        <w:spacing w:line="370" w:lineRule="exact"/>
        <w:ind w:left="540" w:hanging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CA54E3">
        <w:rPr>
          <w:rFonts w:asciiTheme="majorBidi" w:hAnsiTheme="majorBidi" w:cstheme="majorBidi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5B69CD16" w14:textId="77777777" w:rsidR="00B87902" w:rsidRPr="00183D3E" w:rsidRDefault="00B87902" w:rsidP="008B5DC4">
      <w:pPr>
        <w:tabs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90DD4F9" w14:textId="126BAD11" w:rsidR="00DC6955" w:rsidRDefault="0045785C" w:rsidP="008B5DC4">
      <w:pPr>
        <w:tabs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A54E3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ความสัมพันธ์ที่มีกับบุคคลหรือกิจการที่เกี่ยวข้องกันและ</w:t>
      </w:r>
      <w:r w:rsidR="00AC1C5D" w:rsidRPr="00CA54E3">
        <w:rPr>
          <w:rFonts w:asciiTheme="majorBidi" w:hAnsiTheme="majorBidi" w:cstheme="majorBidi"/>
          <w:sz w:val="30"/>
          <w:szCs w:val="30"/>
          <w:cs/>
        </w:rPr>
        <w:t>นโยบายการกำหนดราคา</w:t>
      </w:r>
      <w:r w:rsidR="0022772B" w:rsidRPr="00CA54E3">
        <w:rPr>
          <w:rFonts w:asciiTheme="majorBidi" w:hAnsiTheme="majorBidi" w:cstheme="majorBidi"/>
          <w:sz w:val="30"/>
          <w:szCs w:val="30"/>
          <w:cs/>
        </w:rPr>
        <w:t>ไม่</w:t>
      </w:r>
      <w:r w:rsidR="00E11819" w:rsidRPr="00CA54E3">
        <w:rPr>
          <w:rFonts w:asciiTheme="majorBidi" w:hAnsiTheme="majorBidi" w:cstheme="majorBidi"/>
          <w:sz w:val="30"/>
          <w:szCs w:val="30"/>
          <w:cs/>
        </w:rPr>
        <w:t>มีการเปลี่ยนแปลงอย่าง</w:t>
      </w:r>
      <w:r w:rsidRPr="00CA54E3">
        <w:rPr>
          <w:rFonts w:asciiTheme="majorBidi" w:hAnsiTheme="majorBidi" w:cstheme="majorBidi"/>
          <w:sz w:val="30"/>
          <w:szCs w:val="30"/>
          <w:cs/>
        </w:rPr>
        <w:br/>
      </w:r>
      <w:r w:rsidR="00E11819" w:rsidRPr="00CA54E3">
        <w:rPr>
          <w:rFonts w:asciiTheme="majorBidi" w:hAnsiTheme="majorBidi" w:cstheme="majorBidi"/>
          <w:sz w:val="30"/>
          <w:szCs w:val="30"/>
          <w:cs/>
        </w:rPr>
        <w:t>มีสาระสำคัญในระหว่างงวด</w:t>
      </w:r>
      <w:r w:rsidR="000F6B3E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D5343A" w:rsidRPr="00CA54E3">
        <w:rPr>
          <w:rFonts w:asciiTheme="majorBidi" w:hAnsiTheme="majorBidi" w:cstheme="majorBidi"/>
          <w:sz w:val="30"/>
          <w:szCs w:val="30"/>
          <w:cs/>
        </w:rPr>
        <w:t>เดือน</w:t>
      </w:r>
      <w:r w:rsidR="00E11819" w:rsidRPr="00CA54E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E476AB">
        <w:rPr>
          <w:rFonts w:asciiTheme="majorBidi" w:hAnsiTheme="majorBidi" w:cstheme="majorBidi"/>
          <w:sz w:val="30"/>
          <w:szCs w:val="30"/>
        </w:rPr>
        <w:t>3</w:t>
      </w:r>
      <w:r w:rsidR="000F6B3E">
        <w:rPr>
          <w:rFonts w:asciiTheme="majorBidi" w:hAnsiTheme="majorBidi" w:cstheme="majorBidi"/>
          <w:sz w:val="30"/>
          <w:szCs w:val="30"/>
        </w:rPr>
        <w:t>1</w:t>
      </w:r>
      <w:r w:rsidR="00BD4415">
        <w:rPr>
          <w:rFonts w:asciiTheme="majorBidi" w:hAnsiTheme="majorBidi" w:cstheme="majorBidi"/>
          <w:sz w:val="30"/>
          <w:szCs w:val="30"/>
        </w:rPr>
        <w:t xml:space="preserve"> </w:t>
      </w:r>
      <w:r w:rsidR="000F6B3E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BD441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D4415">
        <w:rPr>
          <w:rFonts w:asciiTheme="majorBidi" w:hAnsiTheme="majorBidi" w:cstheme="majorBidi"/>
          <w:sz w:val="30"/>
          <w:szCs w:val="30"/>
        </w:rPr>
        <w:t>256</w:t>
      </w:r>
      <w:r w:rsidR="000F6B3E">
        <w:rPr>
          <w:rFonts w:asciiTheme="majorBidi" w:hAnsiTheme="majorBidi" w:cstheme="majorBidi"/>
          <w:sz w:val="30"/>
          <w:szCs w:val="30"/>
        </w:rPr>
        <w:t>8</w:t>
      </w:r>
      <w:r w:rsidR="00E11819" w:rsidRPr="00CA54E3">
        <w:rPr>
          <w:rFonts w:asciiTheme="majorBidi" w:hAnsiTheme="majorBidi" w:cstheme="majorBidi"/>
          <w:sz w:val="30"/>
          <w:szCs w:val="30"/>
        </w:rPr>
        <w:t xml:space="preserve"> </w:t>
      </w:r>
    </w:p>
    <w:p w14:paraId="792EE135" w14:textId="1682A638" w:rsidR="006472F7" w:rsidRDefault="006472F7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9"/>
        <w:gridCol w:w="6291"/>
        <w:gridCol w:w="1350"/>
        <w:gridCol w:w="180"/>
        <w:gridCol w:w="1350"/>
      </w:tblGrid>
      <w:tr w:rsidR="006472F7" w:rsidRPr="008053F0" w14:paraId="5735054E" w14:textId="77777777" w:rsidTr="0057174C">
        <w:trPr>
          <w:cantSplit/>
        </w:trPr>
        <w:tc>
          <w:tcPr>
            <w:tcW w:w="6300" w:type="dxa"/>
            <w:gridSpan w:val="2"/>
            <w:shd w:val="clear" w:color="auto" w:fill="auto"/>
          </w:tcPr>
          <w:p w14:paraId="5FAB7AFB" w14:textId="77777777" w:rsidR="006472F7" w:rsidRPr="008053F0" w:rsidRDefault="006472F7" w:rsidP="00FF0A1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99D396" w14:textId="77777777" w:rsidR="006472F7" w:rsidRPr="008053F0" w:rsidRDefault="006472F7" w:rsidP="00FF0A1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570A9E" w14:textId="77777777" w:rsidR="006472F7" w:rsidRPr="008053F0" w:rsidRDefault="006472F7" w:rsidP="00FF0A1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3F232A" w14:textId="77777777" w:rsidR="006472F7" w:rsidRPr="008053F0" w:rsidRDefault="006472F7" w:rsidP="00FF0A1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472F7" w:rsidRPr="008053F0" w14:paraId="6F438A01" w14:textId="77777777" w:rsidTr="0057174C">
        <w:trPr>
          <w:cantSplit/>
        </w:trPr>
        <w:tc>
          <w:tcPr>
            <w:tcW w:w="6300" w:type="dxa"/>
            <w:gridSpan w:val="2"/>
            <w:shd w:val="clear" w:color="auto" w:fill="auto"/>
          </w:tcPr>
          <w:p w14:paraId="281975B4" w14:textId="0F5BF0A9" w:rsidR="006472F7" w:rsidRPr="00CF56D9" w:rsidRDefault="006472F7" w:rsidP="00FF0A1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56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F6B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62307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CF56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CF56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0F6B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="00BD441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F6B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C5313C" w14:textId="0DE9541C" w:rsidR="006472F7" w:rsidRPr="008053F0" w:rsidRDefault="006472F7" w:rsidP="00FF0A1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0F6B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FEC980" w14:textId="77777777" w:rsidR="006472F7" w:rsidRPr="008053F0" w:rsidRDefault="006472F7" w:rsidP="00FF0A1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851355" w14:textId="0F4E82A8" w:rsidR="006472F7" w:rsidRPr="008053F0" w:rsidRDefault="00BD4415" w:rsidP="00FF0A1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0F6B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6472F7" w:rsidRPr="008053F0" w14:paraId="18479131" w14:textId="77777777" w:rsidTr="0057174C">
        <w:trPr>
          <w:cantSplit/>
        </w:trPr>
        <w:tc>
          <w:tcPr>
            <w:tcW w:w="6300" w:type="dxa"/>
            <w:gridSpan w:val="2"/>
            <w:shd w:val="clear" w:color="auto" w:fill="auto"/>
          </w:tcPr>
          <w:p w14:paraId="0D12384F" w14:textId="77777777" w:rsidR="006472F7" w:rsidRPr="008053F0" w:rsidRDefault="006472F7" w:rsidP="00FF0A1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0F06F091" w14:textId="77777777" w:rsidR="006472F7" w:rsidRPr="008053F0" w:rsidRDefault="006472F7" w:rsidP="00FF0A1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472F7" w:rsidRPr="008053F0" w14:paraId="6834E34C" w14:textId="77777777" w:rsidTr="0057174C">
        <w:trPr>
          <w:cantSplit/>
        </w:trPr>
        <w:tc>
          <w:tcPr>
            <w:tcW w:w="6300" w:type="dxa"/>
            <w:gridSpan w:val="2"/>
          </w:tcPr>
          <w:p w14:paraId="0C99C637" w14:textId="77777777" w:rsidR="006472F7" w:rsidRPr="008053F0" w:rsidRDefault="006472F7" w:rsidP="00FF0A1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0255F56A" w14:textId="77777777" w:rsidR="006472F7" w:rsidRPr="008053F0" w:rsidRDefault="006472F7" w:rsidP="00FF0A1F">
            <w:pPr>
              <w:tabs>
                <w:tab w:val="decimal" w:pos="9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B49749" w14:textId="77777777" w:rsidR="006472F7" w:rsidRPr="008053F0" w:rsidRDefault="006472F7" w:rsidP="00FF0A1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91C92B4" w14:textId="77777777" w:rsidR="006472F7" w:rsidRPr="008053F0" w:rsidRDefault="006472F7" w:rsidP="00FF0A1F">
            <w:pPr>
              <w:tabs>
                <w:tab w:val="decimal" w:pos="104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6B3E" w:rsidRPr="00465A29" w14:paraId="6A39440C" w14:textId="77777777" w:rsidTr="004250EB">
        <w:trPr>
          <w:cantSplit/>
        </w:trPr>
        <w:tc>
          <w:tcPr>
            <w:tcW w:w="6300" w:type="dxa"/>
            <w:gridSpan w:val="2"/>
          </w:tcPr>
          <w:p w14:paraId="5000C7A1" w14:textId="77777777" w:rsidR="000F6B3E" w:rsidRPr="00465A29" w:rsidRDefault="000F6B3E" w:rsidP="000F6B3E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ซื้อวัตถุดิบและสินค้า</w:t>
            </w:r>
          </w:p>
        </w:tc>
        <w:tc>
          <w:tcPr>
            <w:tcW w:w="1350" w:type="dxa"/>
            <w:shd w:val="clear" w:color="auto" w:fill="auto"/>
          </w:tcPr>
          <w:p w14:paraId="48F75057" w14:textId="6428FE21" w:rsidR="000F6B3E" w:rsidRPr="00465A29" w:rsidRDefault="004250EB" w:rsidP="000F6B3E">
            <w:pPr>
              <w:tabs>
                <w:tab w:val="decimal" w:pos="100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D2062D" w14:textId="77777777" w:rsidR="000F6B3E" w:rsidRPr="00465A29" w:rsidRDefault="000F6B3E" w:rsidP="000F6B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E43CDC1" w14:textId="27D13F04" w:rsidR="000F6B3E" w:rsidRPr="00465A29" w:rsidRDefault="000F6B3E" w:rsidP="000F6B3E">
            <w:pPr>
              <w:tabs>
                <w:tab w:val="decimal" w:pos="10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7,063</w:t>
            </w:r>
          </w:p>
        </w:tc>
      </w:tr>
      <w:tr w:rsidR="000F6B3E" w:rsidRPr="00465A29" w14:paraId="37983289" w14:textId="77777777" w:rsidTr="004250EB">
        <w:trPr>
          <w:cantSplit/>
          <w:trHeight w:val="389"/>
        </w:trPr>
        <w:tc>
          <w:tcPr>
            <w:tcW w:w="6300" w:type="dxa"/>
            <w:gridSpan w:val="2"/>
          </w:tcPr>
          <w:p w14:paraId="31F45F85" w14:textId="77777777" w:rsidR="000F6B3E" w:rsidRPr="00465A29" w:rsidRDefault="000F6B3E" w:rsidP="000F6B3E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5A2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ค่าเบี้ย</w:t>
            </w:r>
            <w:r w:rsidRPr="00465A2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ประกันชีวิตแบบกลุ่ม</w:t>
            </w:r>
          </w:p>
        </w:tc>
        <w:tc>
          <w:tcPr>
            <w:tcW w:w="1350" w:type="dxa"/>
            <w:shd w:val="clear" w:color="auto" w:fill="auto"/>
          </w:tcPr>
          <w:p w14:paraId="07013F05" w14:textId="0B542D62" w:rsidR="000F6B3E" w:rsidRPr="00465A29" w:rsidRDefault="004250EB" w:rsidP="000F6B3E">
            <w:pPr>
              <w:tabs>
                <w:tab w:val="decimal" w:pos="100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DB6427" w14:textId="77777777" w:rsidR="000F6B3E" w:rsidRPr="00465A29" w:rsidRDefault="000F6B3E" w:rsidP="000F6B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C9E14FE" w14:textId="29903E52" w:rsidR="000F6B3E" w:rsidRPr="00465A29" w:rsidRDefault="000F6B3E" w:rsidP="000F6B3E">
            <w:pPr>
              <w:tabs>
                <w:tab w:val="decimal" w:pos="10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</w:tr>
      <w:tr w:rsidR="00C715EC" w:rsidRPr="00031A27" w14:paraId="7B635D7B" w14:textId="77777777" w:rsidTr="0057174C">
        <w:trPr>
          <w:cantSplit/>
        </w:trPr>
        <w:tc>
          <w:tcPr>
            <w:tcW w:w="6300" w:type="dxa"/>
            <w:gridSpan w:val="2"/>
          </w:tcPr>
          <w:p w14:paraId="64D77893" w14:textId="77777777" w:rsidR="00C715EC" w:rsidRPr="00031A27" w:rsidRDefault="00C715EC" w:rsidP="00C715EC">
            <w:pPr>
              <w:tabs>
                <w:tab w:val="left" w:pos="540"/>
              </w:tabs>
              <w:ind w:left="54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9399231" w14:textId="77777777" w:rsidR="00C715EC" w:rsidRPr="00031A27" w:rsidRDefault="00C715EC" w:rsidP="00C715EC">
            <w:pPr>
              <w:tabs>
                <w:tab w:val="left" w:pos="540"/>
              </w:tabs>
              <w:ind w:left="54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AA4621" w14:textId="77777777" w:rsidR="00C715EC" w:rsidRPr="00031A27" w:rsidRDefault="00C715EC" w:rsidP="00C715EC">
            <w:pPr>
              <w:tabs>
                <w:tab w:val="left" w:pos="540"/>
              </w:tabs>
              <w:ind w:left="54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F514225" w14:textId="77777777" w:rsidR="00C715EC" w:rsidRPr="00031A27" w:rsidRDefault="00C715EC" w:rsidP="00C715EC">
            <w:pPr>
              <w:tabs>
                <w:tab w:val="left" w:pos="540"/>
              </w:tabs>
              <w:ind w:left="54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5EC" w:rsidRPr="00465A29" w14:paraId="5A466563" w14:textId="77777777" w:rsidTr="0057174C">
        <w:trPr>
          <w:cantSplit/>
        </w:trPr>
        <w:tc>
          <w:tcPr>
            <w:tcW w:w="6300" w:type="dxa"/>
            <w:gridSpan w:val="2"/>
          </w:tcPr>
          <w:p w14:paraId="2E0621EF" w14:textId="77777777" w:rsidR="00C715EC" w:rsidRPr="00465A29" w:rsidRDefault="00C715EC" w:rsidP="00C715E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5A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3C50972E" w14:textId="77777777" w:rsidR="00C715EC" w:rsidRPr="00465A29" w:rsidRDefault="00C715EC" w:rsidP="00C715EC">
            <w:pPr>
              <w:tabs>
                <w:tab w:val="decimal" w:pos="100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C492E1" w14:textId="77777777" w:rsidR="00C715EC" w:rsidRPr="00465A29" w:rsidRDefault="00C715EC" w:rsidP="00C715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243B367" w14:textId="77777777" w:rsidR="00C715EC" w:rsidRPr="00465A29" w:rsidRDefault="00C715EC" w:rsidP="00C715EC">
            <w:pPr>
              <w:tabs>
                <w:tab w:val="decimal" w:pos="104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5EC" w:rsidRPr="00465A29" w14:paraId="22E66DB9" w14:textId="77777777" w:rsidTr="0057174C">
        <w:trPr>
          <w:cantSplit/>
        </w:trPr>
        <w:tc>
          <w:tcPr>
            <w:tcW w:w="6300" w:type="dxa"/>
            <w:gridSpan w:val="2"/>
          </w:tcPr>
          <w:p w14:paraId="59AC612D" w14:textId="77777777" w:rsidR="00C715EC" w:rsidRPr="00465A29" w:rsidRDefault="00C715EC" w:rsidP="00C715EC">
            <w:pPr>
              <w:tabs>
                <w:tab w:val="left" w:pos="50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465A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4518EFDC" w14:textId="77777777" w:rsidR="00C715EC" w:rsidRPr="00465A29" w:rsidRDefault="00C715EC" w:rsidP="00C715EC">
            <w:pPr>
              <w:tabs>
                <w:tab w:val="decimal" w:pos="100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B6B611" w14:textId="77777777" w:rsidR="00C715EC" w:rsidRPr="00465A29" w:rsidRDefault="00C715EC" w:rsidP="00C715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473A0A3" w14:textId="77777777" w:rsidR="00C715EC" w:rsidRPr="00465A29" w:rsidRDefault="00C715EC" w:rsidP="00C715EC">
            <w:pPr>
              <w:tabs>
                <w:tab w:val="decimal" w:pos="104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5EC" w:rsidRPr="00465A29" w14:paraId="01F5BB6D" w14:textId="77777777" w:rsidTr="004250EB">
        <w:trPr>
          <w:cantSplit/>
        </w:trPr>
        <w:tc>
          <w:tcPr>
            <w:tcW w:w="6300" w:type="dxa"/>
            <w:gridSpan w:val="2"/>
          </w:tcPr>
          <w:p w14:paraId="7D0C2A3F" w14:textId="77777777" w:rsidR="00C715EC" w:rsidRPr="00465A29" w:rsidRDefault="00C715EC" w:rsidP="00C715EC">
            <w:pPr>
              <w:tabs>
                <w:tab w:val="left" w:pos="5090"/>
              </w:tabs>
              <w:ind w:left="194"/>
              <w:rPr>
                <w:rFonts w:asciiTheme="majorBidi" w:hAnsiTheme="majorBidi" w:cstheme="majorBidi"/>
                <w:sz w:val="30"/>
                <w:szCs w:val="30"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65A2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ผลประโยชน์ระยะสั้นของพนักงาน </w:t>
            </w:r>
            <w:r w:rsidRPr="00465A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65A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465A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56BD9D22" w14:textId="0E955622" w:rsidR="00C715EC" w:rsidRPr="00465A29" w:rsidRDefault="004250EB" w:rsidP="00C715EC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421112" w14:textId="77777777" w:rsidR="00C715EC" w:rsidRPr="00465A29" w:rsidRDefault="00C715EC" w:rsidP="00C715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895B2B5" w14:textId="2B8C8FF9" w:rsidR="00C715EC" w:rsidRPr="00465A29" w:rsidRDefault="000F6B3E" w:rsidP="00C715EC">
            <w:pPr>
              <w:tabs>
                <w:tab w:val="decimal" w:pos="10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8,902</w:t>
            </w:r>
          </w:p>
        </w:tc>
      </w:tr>
      <w:tr w:rsidR="000C6B66" w:rsidRPr="00465A29" w14:paraId="3D88B7FD" w14:textId="77777777" w:rsidTr="0057174C">
        <w:trPr>
          <w:gridBefore w:val="1"/>
          <w:wBefore w:w="9" w:type="dxa"/>
          <w:cantSplit/>
          <w:tblHeader/>
        </w:trPr>
        <w:tc>
          <w:tcPr>
            <w:tcW w:w="6291" w:type="dxa"/>
            <w:shd w:val="clear" w:color="auto" w:fill="auto"/>
          </w:tcPr>
          <w:p w14:paraId="10113A0D" w14:textId="77777777" w:rsidR="000C6B66" w:rsidRPr="00465A29" w:rsidRDefault="000C6B66" w:rsidP="00471D0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ECC83B" w14:textId="66732BBA" w:rsidR="000C6B66" w:rsidRPr="00465A29" w:rsidRDefault="00BD4415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0F6B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1 </w:t>
            </w:r>
            <w:r w:rsidR="000F6B3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CA7286" w14:textId="77777777" w:rsidR="000C6B66" w:rsidRPr="00465A29" w:rsidRDefault="000C6B66" w:rsidP="00471D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985885" w14:textId="6737EDC8" w:rsidR="000C6B66" w:rsidRPr="00465A29" w:rsidRDefault="002E4EE2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C6B66" w:rsidRPr="00465A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6B66" w:rsidRPr="00465A2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0F6B3E" w:rsidRPr="00465A29" w14:paraId="31B8BD3C" w14:textId="77777777" w:rsidTr="0057174C">
        <w:trPr>
          <w:gridBefore w:val="1"/>
          <w:wBefore w:w="9" w:type="dxa"/>
          <w:cantSplit/>
          <w:tblHeader/>
        </w:trPr>
        <w:tc>
          <w:tcPr>
            <w:tcW w:w="6291" w:type="dxa"/>
            <w:shd w:val="clear" w:color="auto" w:fill="auto"/>
          </w:tcPr>
          <w:p w14:paraId="41073E4D" w14:textId="62945DEE" w:rsidR="000F6B3E" w:rsidRPr="00465A29" w:rsidRDefault="000F6B3E" w:rsidP="000F6B3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65A2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EDDE33" w14:textId="4AB26111" w:rsidR="000F6B3E" w:rsidRPr="00465A29" w:rsidRDefault="000F6B3E" w:rsidP="000F6B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721648" w14:textId="77777777" w:rsidR="000F6B3E" w:rsidRPr="00465A29" w:rsidRDefault="000F6B3E" w:rsidP="000F6B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CD9422" w14:textId="72B91C7D" w:rsidR="000F6B3E" w:rsidRPr="00465A29" w:rsidRDefault="000F6B3E" w:rsidP="000F6B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C21E3B" w:rsidRPr="00465A29" w14:paraId="4987859E" w14:textId="77777777" w:rsidTr="0057174C">
        <w:trPr>
          <w:gridBefore w:val="1"/>
          <w:wBefore w:w="9" w:type="dxa"/>
          <w:cantSplit/>
          <w:tblHeader/>
        </w:trPr>
        <w:tc>
          <w:tcPr>
            <w:tcW w:w="6291" w:type="dxa"/>
            <w:shd w:val="clear" w:color="auto" w:fill="auto"/>
          </w:tcPr>
          <w:p w14:paraId="17407B52" w14:textId="77777777" w:rsidR="00C21E3B" w:rsidRPr="00465A29" w:rsidRDefault="00C21E3B" w:rsidP="00C21E3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1FC7A812" w14:textId="77777777" w:rsidR="00C21E3B" w:rsidRPr="00465A29" w:rsidRDefault="00C21E3B" w:rsidP="00C21E3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5A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65A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BD4415" w:rsidRPr="00465A29" w14:paraId="396E4ABB" w14:textId="77777777" w:rsidTr="0057174C">
        <w:trPr>
          <w:gridBefore w:val="1"/>
          <w:wBefore w:w="9" w:type="dxa"/>
          <w:cantSplit/>
        </w:trPr>
        <w:tc>
          <w:tcPr>
            <w:tcW w:w="6291" w:type="dxa"/>
            <w:shd w:val="clear" w:color="auto" w:fill="auto"/>
          </w:tcPr>
          <w:p w14:paraId="738B156B" w14:textId="1E147AE7" w:rsidR="00BD4415" w:rsidRPr="00465A29" w:rsidRDefault="00BD4415" w:rsidP="00BD441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65A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  <w:shd w:val="clear" w:color="auto" w:fill="auto"/>
          </w:tcPr>
          <w:p w14:paraId="39C19E9C" w14:textId="77777777" w:rsidR="00BD4415" w:rsidRPr="00465A29" w:rsidRDefault="00BD4415" w:rsidP="00BD4415">
            <w:pPr>
              <w:tabs>
                <w:tab w:val="decimal" w:pos="100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EEA083" w14:textId="77777777" w:rsidR="00BD4415" w:rsidRPr="00465A29" w:rsidRDefault="00BD4415" w:rsidP="00BD44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4909344" w14:textId="77777777" w:rsidR="00BD4415" w:rsidRPr="00465A29" w:rsidRDefault="00BD4415" w:rsidP="00BD4415">
            <w:pPr>
              <w:tabs>
                <w:tab w:val="decimal" w:pos="100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4415" w:rsidRPr="006D304C" w14:paraId="14991899" w14:textId="77777777" w:rsidTr="0057174C">
        <w:trPr>
          <w:gridBefore w:val="1"/>
          <w:wBefore w:w="9" w:type="dxa"/>
          <w:cantSplit/>
        </w:trPr>
        <w:tc>
          <w:tcPr>
            <w:tcW w:w="6291" w:type="dxa"/>
            <w:shd w:val="clear" w:color="auto" w:fill="auto"/>
          </w:tcPr>
          <w:p w14:paraId="2E12371C" w14:textId="23263795" w:rsidR="00BD4415" w:rsidRPr="00465A29" w:rsidRDefault="00BD4415" w:rsidP="00BD4415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0BD8EA2B" w14:textId="535559F2" w:rsidR="00BD4415" w:rsidRPr="00465A29" w:rsidRDefault="00B43588" w:rsidP="00031A27">
            <w:pPr>
              <w:tabs>
                <w:tab w:val="decimal" w:pos="100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9C218E" w14:textId="77777777" w:rsidR="00BD4415" w:rsidRPr="00465A29" w:rsidRDefault="00BD4415" w:rsidP="00BD44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FC00553" w14:textId="618B5E63" w:rsidR="00BD4415" w:rsidRPr="006D304C" w:rsidRDefault="000F6B3E" w:rsidP="00031A27">
            <w:pPr>
              <w:tabs>
                <w:tab w:val="decimal" w:pos="10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2,451</w:t>
            </w:r>
          </w:p>
        </w:tc>
      </w:tr>
    </w:tbl>
    <w:p w14:paraId="5CFC118C" w14:textId="161D03A2" w:rsidR="006D304C" w:rsidRDefault="006D304C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BAD07CD" w14:textId="217017BC" w:rsidR="00BB00F4" w:rsidRPr="006D304C" w:rsidRDefault="003B40A9" w:rsidP="003A159F">
      <w:pPr>
        <w:pStyle w:val="Heading8"/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  <w:lang w:val="en-US" w:eastAsia="en-US"/>
        </w:rPr>
        <w:t>สัญญาสำคัญที่ทำกับกิจการที่เกี่ยวข้องกัน</w:t>
      </w:r>
    </w:p>
    <w:p w14:paraId="18112C13" w14:textId="77777777" w:rsidR="009A44F5" w:rsidRPr="00031A27" w:rsidRDefault="009A44F5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5D49E41" w14:textId="77777777" w:rsidR="00BB00F4" w:rsidRPr="006D304C" w:rsidRDefault="00BB00F4" w:rsidP="00BB00F4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t>สัญญาประกัน</w:t>
      </w:r>
      <w:r w:rsidR="00BE668D" w:rsidRPr="006D304C">
        <w:rPr>
          <w:rFonts w:asciiTheme="majorBidi" w:hAnsiTheme="majorBidi" w:cstheme="majorBidi"/>
          <w:i/>
          <w:iCs/>
          <w:sz w:val="30"/>
          <w:szCs w:val="30"/>
          <w:cs/>
        </w:rPr>
        <w:t>ชีวิต</w:t>
      </w:r>
      <w:r w:rsidR="00433491" w:rsidRPr="006D304C">
        <w:rPr>
          <w:rFonts w:asciiTheme="majorBidi" w:hAnsiTheme="majorBidi" w:cstheme="majorBidi"/>
          <w:i/>
          <w:iCs/>
          <w:sz w:val="30"/>
          <w:szCs w:val="30"/>
          <w:cs/>
        </w:rPr>
        <w:t>แบบกลุ่ม</w:t>
      </w:r>
    </w:p>
    <w:p w14:paraId="28C81D26" w14:textId="77777777" w:rsidR="00BB00F4" w:rsidRPr="006D304C" w:rsidRDefault="00BB00F4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013061C" w14:textId="727B7D9A" w:rsidR="00BB00F4" w:rsidRDefault="00BB00F4" w:rsidP="00BB00F4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บริษัทได้ทำสัญญารับบริการประกัน</w:t>
      </w:r>
      <w:r w:rsidR="00BE668D" w:rsidRPr="006D304C">
        <w:rPr>
          <w:rFonts w:asciiTheme="majorBidi" w:hAnsiTheme="majorBidi" w:cstheme="majorBidi"/>
          <w:spacing w:val="2"/>
          <w:sz w:val="30"/>
          <w:szCs w:val="30"/>
          <w:cs/>
        </w:rPr>
        <w:t>ชีวิต</w:t>
      </w:r>
      <w:r w:rsidR="00034948" w:rsidRPr="006D304C">
        <w:rPr>
          <w:rFonts w:asciiTheme="majorBidi" w:hAnsiTheme="majorBidi" w:cstheme="majorBidi"/>
          <w:spacing w:val="2"/>
          <w:sz w:val="30"/>
          <w:szCs w:val="30"/>
          <w:cs/>
        </w:rPr>
        <w:t>แบบกลุ่ม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จากกิจการที่เกี่ยวข้องกันแห่งหนึ่ง โดยกิจการที่เกี่ยวข้องกันดังกล่าวจะให้บริการทางด้านการประกัน</w:t>
      </w:r>
      <w:r w:rsidR="00BE668D" w:rsidRPr="006D304C">
        <w:rPr>
          <w:rFonts w:asciiTheme="majorBidi" w:hAnsiTheme="majorBidi" w:cstheme="majorBidi"/>
          <w:spacing w:val="2"/>
          <w:sz w:val="30"/>
          <w:szCs w:val="30"/>
          <w:cs/>
        </w:rPr>
        <w:t>ชีวิต</w:t>
      </w:r>
      <w:r w:rsidR="00111FF7" w:rsidRPr="006D304C">
        <w:rPr>
          <w:rFonts w:asciiTheme="majorBidi" w:hAnsiTheme="majorBidi" w:cstheme="majorBidi"/>
          <w:spacing w:val="2"/>
          <w:sz w:val="30"/>
          <w:szCs w:val="30"/>
          <w:cs/>
        </w:rPr>
        <w:t>แบบกลุ่ม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แก่บริษัท ทั้งนี้ บริษัทต้องจ่ายค่า</w:t>
      </w:r>
      <w:r w:rsidR="00FB41BC" w:rsidRPr="006D304C">
        <w:rPr>
          <w:rFonts w:asciiTheme="majorBidi" w:hAnsiTheme="majorBidi" w:cstheme="majorBidi"/>
          <w:spacing w:val="2"/>
          <w:sz w:val="30"/>
          <w:szCs w:val="30"/>
          <w:cs/>
        </w:rPr>
        <w:t>เบี้ยประกัน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เป็นจำนวนเงินตามที่ระบุในสัญญา สัญญาดังกล่าวมีอายุ </w:t>
      </w:r>
      <w:r w:rsidR="002E4EE2" w:rsidRPr="006D304C">
        <w:rPr>
          <w:rFonts w:asciiTheme="majorBidi" w:hAnsiTheme="majorBidi" w:cstheme="majorBidi"/>
          <w:spacing w:val="2"/>
          <w:sz w:val="30"/>
          <w:szCs w:val="30"/>
        </w:rPr>
        <w:t>1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ปี</w:t>
      </w:r>
    </w:p>
    <w:p w14:paraId="068E80AC" w14:textId="5E131516" w:rsidR="0057174C" w:rsidRDefault="0057174C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6A1B7E4" w14:textId="0846B7FC" w:rsidR="00DF5825" w:rsidRPr="00B46B3B" w:rsidRDefault="00186DAC" w:rsidP="00B46B3B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B46B3B">
        <w:rPr>
          <w:rFonts w:asciiTheme="majorBidi" w:hAnsiTheme="majorBidi" w:cstheme="majorBidi"/>
          <w:sz w:val="30"/>
          <w:szCs w:val="30"/>
          <w:cs/>
          <w:lang w:val="th-TH"/>
        </w:rPr>
        <w:t>ลูกหนี้การค้า</w:t>
      </w:r>
    </w:p>
    <w:p w14:paraId="2CF851CE" w14:textId="1C0CFE2A" w:rsidR="00B97ACB" w:rsidRDefault="00D36AF3" w:rsidP="00D03D85">
      <w:pPr>
        <w:ind w:firstLine="1152"/>
        <w:rPr>
          <w:rFonts w:asciiTheme="majorBidi" w:hAnsiTheme="majorBidi" w:cstheme="majorBidi"/>
          <w:noProof/>
        </w:rPr>
      </w:pPr>
      <w:r>
        <w:rPr>
          <w:rFonts w:asciiTheme="majorBidi" w:hAnsiTheme="majorBidi" w:cstheme="majorBidi"/>
          <w:noProof/>
        </w:rPr>
        <w:drawing>
          <wp:anchor distT="0" distB="0" distL="114300" distR="114300" simplePos="0" relativeHeight="251660288" behindDoc="1" locked="0" layoutInCell="1" allowOverlap="1" wp14:anchorId="1B6F4C5D" wp14:editId="5A2FD126">
            <wp:simplePos x="0" y="0"/>
            <wp:positionH relativeFrom="column">
              <wp:posOffset>611505</wp:posOffset>
            </wp:positionH>
            <wp:positionV relativeFrom="paragraph">
              <wp:posOffset>221029</wp:posOffset>
            </wp:positionV>
            <wp:extent cx="5499735" cy="3707765"/>
            <wp:effectExtent l="0" t="0" r="5715" b="6985"/>
            <wp:wrapSquare wrapText="bothSides"/>
            <wp:docPr id="131654720" name="Picture 1" descr="A graph showing the number of data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654720" name="Picture 1" descr="A graph showing the number of data&#10;&#10;AI-generated content may be incorrect.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414" t="6380" r="9931" b="6514"/>
                    <a:stretch/>
                  </pic:blipFill>
                  <pic:spPr bwMode="auto">
                    <a:xfrm>
                      <a:off x="0" y="0"/>
                      <a:ext cx="5499735" cy="37077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068E12" w14:textId="3F102DE3" w:rsidR="001B7456" w:rsidRDefault="001B7456" w:rsidP="00D03D85">
      <w:pPr>
        <w:ind w:firstLine="1152"/>
        <w:rPr>
          <w:rFonts w:asciiTheme="majorBidi" w:hAnsiTheme="majorBidi" w:cstheme="majorBidi"/>
          <w:noProof/>
        </w:rPr>
      </w:pPr>
    </w:p>
    <w:p w14:paraId="196D30C2" w14:textId="47EE70C6" w:rsidR="00EA6571" w:rsidRDefault="00EA6571" w:rsidP="00D03D85">
      <w:pPr>
        <w:ind w:firstLine="1152"/>
        <w:rPr>
          <w:rFonts w:asciiTheme="majorBidi" w:hAnsiTheme="majorBidi" w:cstheme="majorBidi"/>
          <w:noProof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02"/>
        <w:gridCol w:w="1260"/>
        <w:gridCol w:w="270"/>
        <w:gridCol w:w="1440"/>
      </w:tblGrid>
      <w:tr w:rsidR="00133494" w:rsidRPr="00B2145F" w14:paraId="2B6A1E29" w14:textId="77777777" w:rsidTr="00133494">
        <w:tc>
          <w:tcPr>
            <w:tcW w:w="6102" w:type="dxa"/>
          </w:tcPr>
          <w:p w14:paraId="71119E1E" w14:textId="0218C24E" w:rsidR="00133494" w:rsidRPr="00BB727F" w:rsidRDefault="00133494" w:rsidP="0013349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A5F36E" w14:textId="4954C929" w:rsidR="008B5DC4" w:rsidRDefault="0062307F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0F6B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="000F6B3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มีนาคม </w:t>
            </w:r>
          </w:p>
          <w:p w14:paraId="4BEBD0CB" w14:textId="778B945A" w:rsidR="0062307F" w:rsidRPr="008B5DC4" w:rsidRDefault="0062307F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0F6B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B5EB2A" w14:textId="77777777" w:rsidR="00133494" w:rsidRPr="00B2145F" w:rsidRDefault="00133494" w:rsidP="0013349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0B87EB" w14:textId="365F5152" w:rsidR="00133494" w:rsidRPr="00B2145F" w:rsidRDefault="00133494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6D304C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0F6B3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33494" w:rsidRPr="00B2145F" w14:paraId="338C1DEE" w14:textId="77777777" w:rsidTr="00133494">
        <w:trPr>
          <w:trHeight w:val="425"/>
        </w:trPr>
        <w:tc>
          <w:tcPr>
            <w:tcW w:w="6102" w:type="dxa"/>
          </w:tcPr>
          <w:p w14:paraId="2113D1EE" w14:textId="24061F1D" w:rsidR="00133494" w:rsidRPr="00B2145F" w:rsidRDefault="00133494" w:rsidP="0053634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1069526F" w14:textId="77777777" w:rsidR="00133494" w:rsidRPr="00B2145F" w:rsidRDefault="00133494" w:rsidP="0053634B">
            <w:pPr>
              <w:tabs>
                <w:tab w:val="decimal" w:pos="16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0F6B3E" w:rsidRPr="00B2145F" w14:paraId="15C96922" w14:textId="77777777" w:rsidTr="00FB4781">
        <w:tc>
          <w:tcPr>
            <w:tcW w:w="6102" w:type="dxa"/>
          </w:tcPr>
          <w:p w14:paraId="2164F061" w14:textId="2A5C2ADC" w:rsidR="000F6B3E" w:rsidRPr="006A2F53" w:rsidRDefault="000F6B3E" w:rsidP="000F6B3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668691" w14:textId="1D602D5A" w:rsidR="000F6B3E" w:rsidRPr="00B2145F" w:rsidRDefault="00AF1AEC" w:rsidP="000F6B3E">
            <w:pPr>
              <w:tabs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169,198</w:t>
            </w:r>
          </w:p>
        </w:tc>
        <w:tc>
          <w:tcPr>
            <w:tcW w:w="270" w:type="dxa"/>
            <w:vAlign w:val="bottom"/>
          </w:tcPr>
          <w:p w14:paraId="50452D89" w14:textId="77777777" w:rsidR="000F6B3E" w:rsidRPr="00B2145F" w:rsidRDefault="000F6B3E" w:rsidP="000F6B3E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8F0B7D7" w14:textId="57C7E11B" w:rsidR="000F6B3E" w:rsidRPr="006A2F53" w:rsidRDefault="000F6B3E" w:rsidP="000F6B3E">
            <w:pPr>
              <w:tabs>
                <w:tab w:val="decimal" w:pos="1076"/>
              </w:tabs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172,385</w:t>
            </w:r>
          </w:p>
        </w:tc>
      </w:tr>
      <w:tr w:rsidR="000F6B3E" w:rsidRPr="00B2145F" w14:paraId="0A46A5A9" w14:textId="77777777" w:rsidTr="00FB4781">
        <w:tc>
          <w:tcPr>
            <w:tcW w:w="6102" w:type="dxa"/>
          </w:tcPr>
          <w:p w14:paraId="6AD2EF67" w14:textId="29CB8148" w:rsidR="000F6B3E" w:rsidRPr="002A2F13" w:rsidRDefault="000F6B3E" w:rsidP="000F6B3E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2F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2A2F13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372925" w14:textId="0DB89610" w:rsidR="000F6B3E" w:rsidRPr="002A2F13" w:rsidRDefault="00AF1AEC" w:rsidP="000F6B3E">
            <w:pPr>
              <w:tabs>
                <w:tab w:val="decimal" w:pos="700"/>
              </w:tabs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4324B7B" w14:textId="77777777" w:rsidR="000F6B3E" w:rsidRPr="00B2145F" w:rsidRDefault="000F6B3E" w:rsidP="000F6B3E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8867BC2" w14:textId="2A13B1B6" w:rsidR="000F6B3E" w:rsidRPr="00B2145F" w:rsidRDefault="000F6B3E" w:rsidP="000F6B3E">
            <w:pPr>
              <w:pStyle w:val="a3"/>
              <w:tabs>
                <w:tab w:val="decimal" w:pos="786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6B3E" w:rsidRPr="00B2145F" w14:paraId="63FD0BD2" w14:textId="77777777" w:rsidTr="00FB4781">
        <w:tc>
          <w:tcPr>
            <w:tcW w:w="6102" w:type="dxa"/>
          </w:tcPr>
          <w:p w14:paraId="534DF240" w14:textId="0B355159" w:rsidR="000F6B3E" w:rsidRPr="006A2F53" w:rsidRDefault="000F6B3E" w:rsidP="000F6B3E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536161" w14:textId="03910829" w:rsidR="000F6B3E" w:rsidRPr="00B2145F" w:rsidRDefault="00AF1AEC" w:rsidP="000F6B3E">
            <w:pPr>
              <w:tabs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169,198</w:t>
            </w:r>
          </w:p>
        </w:tc>
        <w:tc>
          <w:tcPr>
            <w:tcW w:w="270" w:type="dxa"/>
            <w:vAlign w:val="bottom"/>
          </w:tcPr>
          <w:p w14:paraId="49CBC82A" w14:textId="77777777" w:rsidR="000F6B3E" w:rsidRPr="00B2145F" w:rsidRDefault="000F6B3E" w:rsidP="000F6B3E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CACBE6" w14:textId="509551FB" w:rsidR="000F6B3E" w:rsidRPr="00B2145F" w:rsidRDefault="000F6B3E" w:rsidP="000F6B3E">
            <w:pPr>
              <w:tabs>
                <w:tab w:val="decimal" w:pos="1058"/>
              </w:tabs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172,385</w:t>
            </w:r>
          </w:p>
        </w:tc>
      </w:tr>
    </w:tbl>
    <w:p w14:paraId="7699600C" w14:textId="40A07571" w:rsidR="00440226" w:rsidRDefault="00440226" w:rsidP="00D03D85">
      <w:pPr>
        <w:rPr>
          <w:rFonts w:asciiTheme="majorBidi" w:hAnsiTheme="majorBidi" w:cstheme="majorBidi"/>
          <w:noProof/>
          <w:sz w:val="30"/>
          <w:szCs w:val="30"/>
          <w:lang w:eastAsia="x-none"/>
        </w:rPr>
      </w:pPr>
    </w:p>
    <w:p w14:paraId="778EF41C" w14:textId="1A83E5C0" w:rsidR="00440226" w:rsidRDefault="00440226" w:rsidP="00D03D85">
      <w:pPr>
        <w:rPr>
          <w:rFonts w:asciiTheme="majorBidi" w:hAnsiTheme="majorBidi" w:cstheme="majorBidi"/>
          <w:sz w:val="30"/>
          <w:szCs w:val="30"/>
          <w:lang w:eastAsia="x-none"/>
        </w:rPr>
        <w:sectPr w:rsidR="00440226" w:rsidSect="00C56E71">
          <w:headerReference w:type="default" r:id="rId12"/>
          <w:footerReference w:type="default" r:id="rId13"/>
          <w:foot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11"/>
          <w:cols w:space="720"/>
        </w:sectPr>
      </w:pPr>
    </w:p>
    <w:p w14:paraId="29CC54A3" w14:textId="5BCCBAB4" w:rsidR="00AF6A35" w:rsidRDefault="00DB3383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DD6CCE">
        <w:rPr>
          <w:rFonts w:asciiTheme="majorBidi" w:hAnsiTheme="majorBidi" w:cstheme="majorBidi"/>
          <w:sz w:val="30"/>
          <w:szCs w:val="30"/>
          <w:cs/>
          <w:lang w:val="th-TH"/>
        </w:rPr>
        <w:t>ที่ดิน อาคารและอุปกรณ์</w:t>
      </w:r>
    </w:p>
    <w:p w14:paraId="58237484" w14:textId="77777777" w:rsidR="000C75EB" w:rsidRPr="000C75EB" w:rsidRDefault="000C75EB" w:rsidP="000C75EB">
      <w:pPr>
        <w:rPr>
          <w:lang w:val="th-TH" w:eastAsia="x-none"/>
        </w:rPr>
      </w:pPr>
    </w:p>
    <w:tbl>
      <w:tblPr>
        <w:tblW w:w="14141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2799"/>
        <w:gridCol w:w="1476"/>
        <w:gridCol w:w="242"/>
        <w:gridCol w:w="1434"/>
        <w:gridCol w:w="270"/>
        <w:gridCol w:w="1440"/>
        <w:gridCol w:w="270"/>
        <w:gridCol w:w="1440"/>
        <w:gridCol w:w="270"/>
        <w:gridCol w:w="1260"/>
        <w:gridCol w:w="270"/>
        <w:gridCol w:w="1350"/>
        <w:gridCol w:w="270"/>
        <w:gridCol w:w="1350"/>
      </w:tblGrid>
      <w:tr w:rsidR="000C75EB" w:rsidRPr="001A6678" w14:paraId="4AA8FEED" w14:textId="77777777" w:rsidTr="00A47BBE">
        <w:trPr>
          <w:cantSplit/>
          <w:trHeight w:val="68"/>
          <w:tblHeader/>
        </w:trPr>
        <w:tc>
          <w:tcPr>
            <w:tcW w:w="2799" w:type="dxa"/>
          </w:tcPr>
          <w:p w14:paraId="1EC68C67" w14:textId="77777777" w:rsidR="000C75EB" w:rsidRPr="001A6678" w:rsidRDefault="000C75EB" w:rsidP="001A6678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476" w:type="dxa"/>
            <w:vAlign w:val="bottom"/>
          </w:tcPr>
          <w:p w14:paraId="4204FF91" w14:textId="77777777" w:rsidR="000C75EB" w:rsidRPr="001A6678" w:rsidRDefault="000C75EB" w:rsidP="001A6678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242" w:type="dxa"/>
            <w:vAlign w:val="bottom"/>
          </w:tcPr>
          <w:p w14:paraId="54CD47B3" w14:textId="77777777" w:rsidR="000C75EB" w:rsidRPr="001A6678" w:rsidRDefault="000C75EB" w:rsidP="001A6678">
            <w:pPr>
              <w:pStyle w:val="a2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4" w:type="dxa"/>
            <w:vAlign w:val="bottom"/>
          </w:tcPr>
          <w:p w14:paraId="624478B0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7D6EFE5" w14:textId="77777777" w:rsidR="000C75EB" w:rsidRPr="001A6678" w:rsidRDefault="000C75EB" w:rsidP="001A6678">
            <w:pP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BBE1CFB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76A752B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A1DBDFF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  <w:vAlign w:val="bottom"/>
          </w:tcPr>
          <w:p w14:paraId="120ED581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E215E9F" w14:textId="77777777" w:rsidR="000C75EB" w:rsidRPr="001A6678" w:rsidRDefault="000C75EB" w:rsidP="001A6678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137F2C5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A6956D2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5634754D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58501F6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5EB" w:rsidRPr="001A6678" w14:paraId="4B3F6E00" w14:textId="77777777" w:rsidTr="00A47BBE">
        <w:trPr>
          <w:cantSplit/>
          <w:trHeight w:val="68"/>
          <w:tblHeader/>
        </w:trPr>
        <w:tc>
          <w:tcPr>
            <w:tcW w:w="2799" w:type="dxa"/>
          </w:tcPr>
          <w:p w14:paraId="5048ABA7" w14:textId="77777777" w:rsidR="000C75EB" w:rsidRPr="001A6678" w:rsidRDefault="000C75EB" w:rsidP="001A6678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476" w:type="dxa"/>
            <w:vAlign w:val="bottom"/>
          </w:tcPr>
          <w:p w14:paraId="0EEE128B" w14:textId="77777777" w:rsidR="000C75EB" w:rsidRPr="001A6678" w:rsidRDefault="000C75EB" w:rsidP="001A6678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1A6678">
              <w:rPr>
                <w:rFonts w:ascii="Angsana New" w:hAnsi="Angsana New" w:cs="Angsana New"/>
                <w:b w:val="0"/>
                <w:bCs w:val="0"/>
                <w:cs/>
              </w:rPr>
              <w:t>ที่ดิน</w:t>
            </w:r>
          </w:p>
        </w:tc>
        <w:tc>
          <w:tcPr>
            <w:tcW w:w="242" w:type="dxa"/>
            <w:vAlign w:val="bottom"/>
          </w:tcPr>
          <w:p w14:paraId="5E4A0F0C" w14:textId="77777777" w:rsidR="000C75EB" w:rsidRPr="001A6678" w:rsidRDefault="000C75EB" w:rsidP="001A6678">
            <w:pPr>
              <w:pStyle w:val="a2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4" w:type="dxa"/>
            <w:vAlign w:val="bottom"/>
          </w:tcPr>
          <w:p w14:paraId="5A30342C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vAlign w:val="bottom"/>
          </w:tcPr>
          <w:p w14:paraId="064E5CA5" w14:textId="77777777" w:rsidR="000C75EB" w:rsidRPr="001A6678" w:rsidRDefault="000C75EB" w:rsidP="001A6678">
            <w:pP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744E58F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vAlign w:val="bottom"/>
          </w:tcPr>
          <w:p w14:paraId="79275A97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5CB432C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  <w:vAlign w:val="bottom"/>
          </w:tcPr>
          <w:p w14:paraId="11DCD39E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FAF05C6" w14:textId="77777777" w:rsidR="000C75EB" w:rsidRPr="001A6678" w:rsidRDefault="000C75EB" w:rsidP="001A6678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87D71AB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7E86CF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vAlign w:val="bottom"/>
          </w:tcPr>
          <w:p w14:paraId="14069D4D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CCD4E3D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5EB" w:rsidRPr="001A6678" w14:paraId="6DB8EC18" w14:textId="77777777" w:rsidTr="00A47BBE">
        <w:trPr>
          <w:cantSplit/>
          <w:trHeight w:val="68"/>
          <w:tblHeader/>
        </w:trPr>
        <w:tc>
          <w:tcPr>
            <w:tcW w:w="2799" w:type="dxa"/>
          </w:tcPr>
          <w:p w14:paraId="5B6BC8CB" w14:textId="77777777" w:rsidR="000C75EB" w:rsidRPr="001A6678" w:rsidRDefault="000C75EB" w:rsidP="001A6678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476" w:type="dxa"/>
            <w:vAlign w:val="bottom"/>
          </w:tcPr>
          <w:p w14:paraId="510308EF" w14:textId="77777777" w:rsidR="000C75EB" w:rsidRPr="001A6678" w:rsidRDefault="000C75EB" w:rsidP="001A6678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1A6678">
              <w:rPr>
                <w:rFonts w:ascii="Angsana New" w:hAnsi="Angsana New" w:cs="Angsana New"/>
                <w:b w:val="0"/>
                <w:bCs w:val="0"/>
                <w:cs/>
              </w:rPr>
              <w:t>และส่วน</w:t>
            </w:r>
          </w:p>
        </w:tc>
        <w:tc>
          <w:tcPr>
            <w:tcW w:w="242" w:type="dxa"/>
            <w:vAlign w:val="bottom"/>
          </w:tcPr>
          <w:p w14:paraId="7C7A95F5" w14:textId="77777777" w:rsidR="000C75EB" w:rsidRPr="001A6678" w:rsidRDefault="000C75EB" w:rsidP="001A6678">
            <w:pPr>
              <w:pStyle w:val="a2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4" w:type="dxa"/>
            <w:vAlign w:val="bottom"/>
          </w:tcPr>
          <w:p w14:paraId="05D7CFBE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และส่วน</w:t>
            </w:r>
          </w:p>
        </w:tc>
        <w:tc>
          <w:tcPr>
            <w:tcW w:w="270" w:type="dxa"/>
            <w:vAlign w:val="bottom"/>
          </w:tcPr>
          <w:p w14:paraId="434969B1" w14:textId="77777777" w:rsidR="000C75EB" w:rsidRPr="001A6678" w:rsidRDefault="000C75EB" w:rsidP="001A6678">
            <w:pP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2687195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  <w:vAlign w:val="bottom"/>
          </w:tcPr>
          <w:p w14:paraId="2BDA4981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042B4C0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70" w:type="dxa"/>
            <w:vAlign w:val="bottom"/>
          </w:tcPr>
          <w:p w14:paraId="4A1D1040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80553AC" w14:textId="77777777" w:rsidR="000C75EB" w:rsidRPr="001A6678" w:rsidRDefault="000C75EB" w:rsidP="001A6678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F67C0F4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A6237D2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270" w:type="dxa"/>
            <w:vAlign w:val="bottom"/>
          </w:tcPr>
          <w:p w14:paraId="15042B57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BFF56FC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5EB" w:rsidRPr="001A6678" w14:paraId="683A267D" w14:textId="77777777" w:rsidTr="00A47BBE">
        <w:trPr>
          <w:cantSplit/>
          <w:trHeight w:val="68"/>
          <w:tblHeader/>
        </w:trPr>
        <w:tc>
          <w:tcPr>
            <w:tcW w:w="2799" w:type="dxa"/>
          </w:tcPr>
          <w:p w14:paraId="6A4639CB" w14:textId="77777777" w:rsidR="000C75EB" w:rsidRPr="001A6678" w:rsidRDefault="000C75EB" w:rsidP="001A6678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476" w:type="dxa"/>
            <w:vAlign w:val="bottom"/>
          </w:tcPr>
          <w:p w14:paraId="2324224D" w14:textId="77777777" w:rsidR="000C75EB" w:rsidRPr="001A6678" w:rsidRDefault="000C75EB" w:rsidP="001A6678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1A6678">
              <w:rPr>
                <w:rFonts w:ascii="Angsana New" w:hAnsi="Angsana New" w:cs="Angsana New"/>
                <w:b w:val="0"/>
                <w:bCs w:val="0"/>
                <w:cs/>
              </w:rPr>
              <w:t>ปรับปรุงที่ดิน</w:t>
            </w:r>
          </w:p>
        </w:tc>
        <w:tc>
          <w:tcPr>
            <w:tcW w:w="242" w:type="dxa"/>
            <w:vAlign w:val="bottom"/>
          </w:tcPr>
          <w:p w14:paraId="3C44999F" w14:textId="77777777" w:rsidR="000C75EB" w:rsidRPr="001A6678" w:rsidRDefault="000C75EB" w:rsidP="001A6678">
            <w:pPr>
              <w:pStyle w:val="a2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4" w:type="dxa"/>
            <w:vAlign w:val="bottom"/>
          </w:tcPr>
          <w:p w14:paraId="2EC644B3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ปรับปรุงอาคาร</w:t>
            </w:r>
          </w:p>
        </w:tc>
        <w:tc>
          <w:tcPr>
            <w:tcW w:w="270" w:type="dxa"/>
            <w:vAlign w:val="bottom"/>
          </w:tcPr>
          <w:p w14:paraId="07465C00" w14:textId="77777777" w:rsidR="000C75EB" w:rsidRPr="001A6678" w:rsidRDefault="000C75EB" w:rsidP="001A6678">
            <w:pP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1441EBA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โรงงาน</w:t>
            </w:r>
          </w:p>
        </w:tc>
        <w:tc>
          <w:tcPr>
            <w:tcW w:w="270" w:type="dxa"/>
            <w:vAlign w:val="bottom"/>
          </w:tcPr>
          <w:p w14:paraId="1D5B9E4A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ED432C1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vAlign w:val="bottom"/>
          </w:tcPr>
          <w:p w14:paraId="0DAC06F5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B93AD9D" w14:textId="77777777" w:rsidR="000C75EB" w:rsidRPr="001A6678" w:rsidRDefault="000C75EB" w:rsidP="001A6678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1A6678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0B7813E4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9FB99E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  <w:vAlign w:val="bottom"/>
          </w:tcPr>
          <w:p w14:paraId="42A0A72F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3A862D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C75EB" w:rsidRPr="001A6678" w14:paraId="0C9D94C5" w14:textId="77777777" w:rsidTr="00A47BBE">
        <w:trPr>
          <w:cantSplit/>
          <w:trHeight w:val="68"/>
          <w:tblHeader/>
        </w:trPr>
        <w:tc>
          <w:tcPr>
            <w:tcW w:w="2799" w:type="dxa"/>
          </w:tcPr>
          <w:p w14:paraId="19E387D1" w14:textId="77777777" w:rsidR="000C75EB" w:rsidRPr="001A6678" w:rsidRDefault="000C75EB" w:rsidP="001A667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2" w:type="dxa"/>
            <w:gridSpan w:val="13"/>
          </w:tcPr>
          <w:p w14:paraId="48DE20D0" w14:textId="77777777" w:rsidR="000C75EB" w:rsidRPr="001A6678" w:rsidRDefault="000C75EB" w:rsidP="001A6678">
            <w:pPr>
              <w:pStyle w:val="a3"/>
              <w:tabs>
                <w:tab w:val="decimal" w:pos="6012"/>
              </w:tabs>
              <w:ind w:left="-108" w:right="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1A667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1A66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0C75EB" w:rsidRPr="001A6678" w14:paraId="5D14FA3B" w14:textId="77777777" w:rsidTr="00A47BBE">
        <w:trPr>
          <w:cantSplit/>
          <w:trHeight w:val="288"/>
        </w:trPr>
        <w:tc>
          <w:tcPr>
            <w:tcW w:w="2799" w:type="dxa"/>
          </w:tcPr>
          <w:p w14:paraId="14610ECE" w14:textId="77777777" w:rsidR="000C75EB" w:rsidRPr="001A6678" w:rsidRDefault="000C75EB" w:rsidP="001A667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A66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76" w:type="dxa"/>
          </w:tcPr>
          <w:p w14:paraId="6A81A204" w14:textId="77777777" w:rsidR="000C75EB" w:rsidRPr="001A6678" w:rsidRDefault="000C75EB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0A31619A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</w:tcPr>
          <w:p w14:paraId="237A04DF" w14:textId="77777777" w:rsidR="000C75EB" w:rsidRPr="001A6678" w:rsidRDefault="000C75EB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B19B422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203D04" w14:textId="77777777" w:rsidR="000C75EB" w:rsidRPr="001A6678" w:rsidRDefault="000C75EB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3D192EE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FE6B16" w14:textId="77777777" w:rsidR="000C75EB" w:rsidRPr="001A6678" w:rsidRDefault="000C75EB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5EEE6D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EDB7B9" w14:textId="77777777" w:rsidR="000C75EB" w:rsidRPr="001A6678" w:rsidRDefault="000C75EB" w:rsidP="001A6678">
            <w:pPr>
              <w:pStyle w:val="a3"/>
              <w:tabs>
                <w:tab w:val="decimal" w:pos="1040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ADEBE1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3EEF01" w14:textId="77777777" w:rsidR="000C75EB" w:rsidRPr="001A6678" w:rsidRDefault="000C75EB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663D227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82055F" w14:textId="77777777" w:rsidR="000C75EB" w:rsidRPr="001A6678" w:rsidRDefault="000C75EB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877B0" w:rsidRPr="001A6678" w14:paraId="7F1E72BE" w14:textId="77777777" w:rsidTr="00A47BBE">
        <w:trPr>
          <w:cantSplit/>
          <w:trHeight w:val="288"/>
        </w:trPr>
        <w:tc>
          <w:tcPr>
            <w:tcW w:w="2799" w:type="dxa"/>
          </w:tcPr>
          <w:p w14:paraId="08D098DB" w14:textId="027F1C0C" w:rsidR="006877B0" w:rsidRPr="001A6678" w:rsidRDefault="006877B0" w:rsidP="006877B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1A6678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1A667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1A667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</w:p>
        </w:tc>
        <w:tc>
          <w:tcPr>
            <w:tcW w:w="1476" w:type="dxa"/>
          </w:tcPr>
          <w:p w14:paraId="4584C0DB" w14:textId="5917468F" w:rsidR="006877B0" w:rsidRPr="001F5BEB" w:rsidRDefault="006877B0" w:rsidP="006877B0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5BEB">
              <w:rPr>
                <w:rFonts w:ascii="Angsana New" w:hAnsi="Angsana New"/>
                <w:sz w:val="29"/>
                <w:szCs w:val="29"/>
                <w:lang w:val="en-US"/>
              </w:rPr>
              <w:t>290,767</w:t>
            </w:r>
          </w:p>
        </w:tc>
        <w:tc>
          <w:tcPr>
            <w:tcW w:w="242" w:type="dxa"/>
            <w:vAlign w:val="bottom"/>
          </w:tcPr>
          <w:p w14:paraId="10E76D59" w14:textId="77777777" w:rsidR="006877B0" w:rsidRPr="001F5BEB" w:rsidRDefault="006877B0" w:rsidP="006877B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14:paraId="195AB65E" w14:textId="6C5E728C" w:rsidR="006877B0" w:rsidRPr="001F5BEB" w:rsidRDefault="006877B0" w:rsidP="006877B0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5BEB">
              <w:rPr>
                <w:rFonts w:ascii="Angsana New" w:hAnsi="Angsana New"/>
                <w:sz w:val="29"/>
                <w:szCs w:val="29"/>
                <w:lang w:val="en-US"/>
              </w:rPr>
              <w:t>351,992</w:t>
            </w:r>
          </w:p>
        </w:tc>
        <w:tc>
          <w:tcPr>
            <w:tcW w:w="270" w:type="dxa"/>
            <w:vAlign w:val="bottom"/>
          </w:tcPr>
          <w:p w14:paraId="4812EF1E" w14:textId="77777777" w:rsidR="006877B0" w:rsidRPr="001F5BEB" w:rsidRDefault="006877B0" w:rsidP="006877B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6C29DE" w14:textId="5F09736C" w:rsidR="006877B0" w:rsidRPr="001F5BEB" w:rsidRDefault="006877B0" w:rsidP="006877B0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5BEB">
              <w:rPr>
                <w:rFonts w:ascii="Angsana New" w:hAnsi="Angsana New"/>
                <w:sz w:val="29"/>
                <w:szCs w:val="29"/>
                <w:lang w:val="en-US"/>
              </w:rPr>
              <w:t>441,809</w:t>
            </w:r>
          </w:p>
        </w:tc>
        <w:tc>
          <w:tcPr>
            <w:tcW w:w="270" w:type="dxa"/>
          </w:tcPr>
          <w:p w14:paraId="658EE690" w14:textId="77777777" w:rsidR="006877B0" w:rsidRPr="001F5BEB" w:rsidRDefault="006877B0" w:rsidP="006877B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6301601" w14:textId="2A63ADA5" w:rsidR="006877B0" w:rsidRPr="001F5BEB" w:rsidRDefault="006877B0" w:rsidP="006877B0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5BEB">
              <w:rPr>
                <w:rFonts w:ascii="Angsana New" w:hAnsi="Angsana New"/>
                <w:sz w:val="29"/>
                <w:szCs w:val="29"/>
                <w:lang w:val="en-US"/>
              </w:rPr>
              <w:t>32,192</w:t>
            </w:r>
          </w:p>
        </w:tc>
        <w:tc>
          <w:tcPr>
            <w:tcW w:w="270" w:type="dxa"/>
          </w:tcPr>
          <w:p w14:paraId="6DC8E938" w14:textId="77777777" w:rsidR="006877B0" w:rsidRPr="001F5BEB" w:rsidRDefault="006877B0" w:rsidP="006877B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A806C6" w14:textId="7949783F" w:rsidR="006877B0" w:rsidRPr="001F5BEB" w:rsidRDefault="006877B0" w:rsidP="006877B0">
            <w:pPr>
              <w:pStyle w:val="a3"/>
              <w:tabs>
                <w:tab w:val="decimal" w:pos="104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5BEB">
              <w:rPr>
                <w:rFonts w:ascii="Angsana New" w:hAnsi="Angsana New"/>
                <w:sz w:val="29"/>
                <w:szCs w:val="29"/>
                <w:lang w:val="en-US"/>
              </w:rPr>
              <w:t>46,578</w:t>
            </w:r>
          </w:p>
        </w:tc>
        <w:tc>
          <w:tcPr>
            <w:tcW w:w="270" w:type="dxa"/>
          </w:tcPr>
          <w:p w14:paraId="7C18B676" w14:textId="77777777" w:rsidR="006877B0" w:rsidRPr="001F5BEB" w:rsidRDefault="006877B0" w:rsidP="006877B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1CD995" w14:textId="441FAD50" w:rsidR="006877B0" w:rsidRPr="001F5BEB" w:rsidRDefault="006877B0" w:rsidP="006877B0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5BEB">
              <w:rPr>
                <w:rFonts w:ascii="Angsana New" w:hAnsi="Angsana New"/>
                <w:sz w:val="29"/>
                <w:szCs w:val="29"/>
                <w:lang w:val="en-US"/>
              </w:rPr>
              <w:t>239,372</w:t>
            </w:r>
          </w:p>
        </w:tc>
        <w:tc>
          <w:tcPr>
            <w:tcW w:w="270" w:type="dxa"/>
          </w:tcPr>
          <w:p w14:paraId="7CD407C3" w14:textId="77777777" w:rsidR="006877B0" w:rsidRPr="001F5BEB" w:rsidRDefault="006877B0" w:rsidP="006877B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3AAD7C" w14:textId="16FE122B" w:rsidR="006877B0" w:rsidRPr="001F5BEB" w:rsidRDefault="006877B0" w:rsidP="006877B0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5BEB">
              <w:rPr>
                <w:rFonts w:ascii="Angsana New" w:hAnsi="Angsana New"/>
                <w:sz w:val="29"/>
                <w:szCs w:val="29"/>
                <w:lang w:val="en-US"/>
              </w:rPr>
              <w:t>1,402,710</w:t>
            </w:r>
          </w:p>
        </w:tc>
      </w:tr>
      <w:tr w:rsidR="007A32A1" w:rsidRPr="001A6678" w14:paraId="0C16A198" w14:textId="77777777" w:rsidTr="00A47BBE">
        <w:trPr>
          <w:cantSplit/>
          <w:trHeight w:val="288"/>
        </w:trPr>
        <w:tc>
          <w:tcPr>
            <w:tcW w:w="2799" w:type="dxa"/>
          </w:tcPr>
          <w:p w14:paraId="4E24D73D" w14:textId="77777777" w:rsidR="007A32A1" w:rsidRPr="001A6678" w:rsidRDefault="007A32A1" w:rsidP="001A667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76" w:type="dxa"/>
            <w:shd w:val="clear" w:color="auto" w:fill="auto"/>
          </w:tcPr>
          <w:p w14:paraId="76620E82" w14:textId="77FF9492" w:rsidR="007A32A1" w:rsidRPr="001A6678" w:rsidRDefault="00A049C6" w:rsidP="00A049C6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2AD378C7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0DCD4556" w14:textId="2E2F95B6" w:rsidR="007A32A1" w:rsidRPr="00A049C6" w:rsidRDefault="00A049C6" w:rsidP="00A049C6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049C6">
              <w:rPr>
                <w:rFonts w:ascii="Angsana New" w:hAnsi="Angsana New"/>
                <w:sz w:val="29"/>
                <w:szCs w:val="29"/>
                <w:lang w:val="en-US"/>
              </w:rPr>
              <w:t>332</w:t>
            </w:r>
          </w:p>
        </w:tc>
        <w:tc>
          <w:tcPr>
            <w:tcW w:w="270" w:type="dxa"/>
            <w:shd w:val="clear" w:color="auto" w:fill="auto"/>
          </w:tcPr>
          <w:p w14:paraId="16E99BF5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B10C3D3" w14:textId="45F9BBBF" w:rsidR="007A32A1" w:rsidRPr="001A6678" w:rsidRDefault="00022F53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2F53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  <w:r w:rsidR="003362B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D352382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AA0125C" w14:textId="4B8DB882" w:rsidR="007A32A1" w:rsidRPr="001A6678" w:rsidRDefault="00022F53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2F53">
              <w:rPr>
                <w:rFonts w:ascii="Angsana New" w:hAnsi="Angsana New"/>
                <w:sz w:val="30"/>
                <w:szCs w:val="30"/>
                <w:lang w:val="en-US"/>
              </w:rPr>
              <w:t>679</w:t>
            </w:r>
          </w:p>
        </w:tc>
        <w:tc>
          <w:tcPr>
            <w:tcW w:w="270" w:type="dxa"/>
            <w:shd w:val="clear" w:color="auto" w:fill="auto"/>
          </w:tcPr>
          <w:p w14:paraId="59ED2F0F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B3331E8" w14:textId="2AEE149A" w:rsidR="007A32A1" w:rsidRPr="001A6678" w:rsidRDefault="00022F53" w:rsidP="00022F53">
            <w:pPr>
              <w:pStyle w:val="a3"/>
              <w:tabs>
                <w:tab w:val="decimal" w:pos="777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0E7ADA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48BFADA" w14:textId="6A94F8FF" w:rsidR="007A32A1" w:rsidRPr="001A6678" w:rsidRDefault="00022F53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2F53">
              <w:rPr>
                <w:rFonts w:ascii="Angsana New" w:hAnsi="Angsana New"/>
                <w:sz w:val="30"/>
                <w:szCs w:val="30"/>
                <w:lang w:val="en-US"/>
              </w:rPr>
              <w:t>8,88</w:t>
            </w:r>
            <w:r w:rsidR="003362B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9234833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9959F8C" w14:textId="4661FC3B" w:rsidR="007A32A1" w:rsidRPr="001A6678" w:rsidRDefault="00022F53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2F53">
              <w:rPr>
                <w:rFonts w:ascii="Angsana New" w:hAnsi="Angsana New"/>
                <w:sz w:val="30"/>
                <w:szCs w:val="30"/>
                <w:lang w:val="en-US"/>
              </w:rPr>
              <w:t>10,56</w:t>
            </w:r>
            <w:r w:rsidR="003362B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7A32A1" w:rsidRPr="001A6678" w14:paraId="40127B93" w14:textId="77777777" w:rsidTr="00A47BBE">
        <w:trPr>
          <w:cantSplit/>
          <w:trHeight w:val="288"/>
        </w:trPr>
        <w:tc>
          <w:tcPr>
            <w:tcW w:w="2799" w:type="dxa"/>
          </w:tcPr>
          <w:p w14:paraId="5B41EEA0" w14:textId="77777777" w:rsidR="007A32A1" w:rsidRPr="001A6678" w:rsidRDefault="007A32A1" w:rsidP="001A667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476" w:type="dxa"/>
            <w:shd w:val="clear" w:color="auto" w:fill="auto"/>
          </w:tcPr>
          <w:p w14:paraId="0B6C68FD" w14:textId="22F3AF82" w:rsidR="003773DB" w:rsidRPr="001A6678" w:rsidRDefault="00A049C6" w:rsidP="003773DB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90464DC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189E398B" w14:textId="56BEBB3C" w:rsidR="007A32A1" w:rsidRPr="001A6678" w:rsidRDefault="00A049C6" w:rsidP="00CA3B2F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484</w:t>
            </w:r>
          </w:p>
        </w:tc>
        <w:tc>
          <w:tcPr>
            <w:tcW w:w="270" w:type="dxa"/>
            <w:shd w:val="clear" w:color="auto" w:fill="auto"/>
          </w:tcPr>
          <w:p w14:paraId="09125960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FFB5D1E" w14:textId="1B0C4727" w:rsidR="007A32A1" w:rsidRPr="001A6678" w:rsidRDefault="00022F53" w:rsidP="00087E76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2F53">
              <w:rPr>
                <w:rFonts w:ascii="Angsana New" w:hAnsi="Angsana New"/>
                <w:sz w:val="30"/>
                <w:szCs w:val="30"/>
                <w:lang w:val="en-US"/>
              </w:rPr>
              <w:t>1,824</w:t>
            </w:r>
          </w:p>
        </w:tc>
        <w:tc>
          <w:tcPr>
            <w:tcW w:w="270" w:type="dxa"/>
            <w:shd w:val="clear" w:color="auto" w:fill="auto"/>
          </w:tcPr>
          <w:p w14:paraId="093005F1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260B151" w14:textId="65B66D0F" w:rsidR="007A32A1" w:rsidRPr="001A6678" w:rsidRDefault="00022F53" w:rsidP="003111E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2F53">
              <w:rPr>
                <w:rFonts w:ascii="Angsana New" w:hAnsi="Angsana New"/>
                <w:sz w:val="30"/>
                <w:szCs w:val="30"/>
                <w:lang w:val="en-US"/>
              </w:rPr>
              <w:t>149</w:t>
            </w:r>
          </w:p>
        </w:tc>
        <w:tc>
          <w:tcPr>
            <w:tcW w:w="270" w:type="dxa"/>
            <w:shd w:val="clear" w:color="auto" w:fill="auto"/>
          </w:tcPr>
          <w:p w14:paraId="227F1DD6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1A85112" w14:textId="0A992473" w:rsidR="007A32A1" w:rsidRPr="001A6678" w:rsidRDefault="00022F53" w:rsidP="001A6678">
            <w:pPr>
              <w:pStyle w:val="a3"/>
              <w:tabs>
                <w:tab w:val="decimal" w:pos="777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3AC71A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6F506B1" w14:textId="743D809C" w:rsidR="007A32A1" w:rsidRPr="001A6678" w:rsidRDefault="00022F53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2F53">
              <w:rPr>
                <w:rFonts w:ascii="Angsana New" w:hAnsi="Angsana New"/>
                <w:sz w:val="30"/>
                <w:szCs w:val="30"/>
                <w:lang w:val="en-US"/>
              </w:rPr>
              <w:t>(2,457)</w:t>
            </w:r>
          </w:p>
        </w:tc>
        <w:tc>
          <w:tcPr>
            <w:tcW w:w="270" w:type="dxa"/>
            <w:shd w:val="clear" w:color="auto" w:fill="auto"/>
          </w:tcPr>
          <w:p w14:paraId="710E75E6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2CDE68C" w14:textId="42F8CA5E" w:rsidR="007A32A1" w:rsidRPr="001A6678" w:rsidRDefault="00022F53" w:rsidP="001A6678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A32A1" w:rsidRPr="001A6678" w14:paraId="52214339" w14:textId="77777777" w:rsidTr="00A47BBE">
        <w:trPr>
          <w:cantSplit/>
          <w:trHeight w:val="288"/>
        </w:trPr>
        <w:tc>
          <w:tcPr>
            <w:tcW w:w="2799" w:type="dxa"/>
          </w:tcPr>
          <w:p w14:paraId="6C9FF6DB" w14:textId="77C0F408" w:rsidR="007A32A1" w:rsidRPr="001A6678" w:rsidRDefault="007A32A1" w:rsidP="001A6678">
            <w:pPr>
              <w:ind w:left="249" w:hanging="24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</w:t>
            </w:r>
            <w:r w:rsidR="006877B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877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6877B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E2E90" w14:textId="0B5735A9" w:rsidR="007A32A1" w:rsidRPr="001A6678" w:rsidRDefault="00A049C6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049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290,767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3DD1FA8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144599" w14:textId="0B2DA80F" w:rsidR="007A32A1" w:rsidRPr="001A6678" w:rsidRDefault="00022F53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2F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352,808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BEE90E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F9C31" w14:textId="74901E23" w:rsidR="007A32A1" w:rsidRPr="001A6678" w:rsidRDefault="00022F53" w:rsidP="00CA3B2F">
            <w:pPr>
              <w:pStyle w:val="a3"/>
              <w:tabs>
                <w:tab w:val="decimal" w:pos="1239"/>
              </w:tabs>
              <w:ind w:left="-98" w:right="-25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2F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444,30</w:t>
            </w:r>
            <w:r w:rsidR="003362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4180966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D62CC" w14:textId="1C89130D" w:rsidR="007A32A1" w:rsidRPr="001A6678" w:rsidRDefault="00022F53" w:rsidP="001A6678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2F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33,020</w:t>
            </w:r>
          </w:p>
        </w:tc>
        <w:tc>
          <w:tcPr>
            <w:tcW w:w="270" w:type="dxa"/>
            <w:shd w:val="clear" w:color="auto" w:fill="auto"/>
          </w:tcPr>
          <w:p w14:paraId="6D3416A8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6101D" w14:textId="065CA336" w:rsidR="007A32A1" w:rsidRPr="001A6678" w:rsidRDefault="00022F53" w:rsidP="001A6678">
            <w:pPr>
              <w:pStyle w:val="a3"/>
              <w:tabs>
                <w:tab w:val="decimal" w:pos="1040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2F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46,578</w:t>
            </w:r>
          </w:p>
        </w:tc>
        <w:tc>
          <w:tcPr>
            <w:tcW w:w="270" w:type="dxa"/>
            <w:shd w:val="clear" w:color="auto" w:fill="auto"/>
          </w:tcPr>
          <w:p w14:paraId="3AB4DD5C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CEE70" w14:textId="3DD3E8C6" w:rsidR="007A32A1" w:rsidRPr="001A6678" w:rsidRDefault="00022F53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2F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245,79</w:t>
            </w:r>
            <w:r w:rsidR="003362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A740B43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0FB9C" w14:textId="5DEA1CE9" w:rsidR="007A32A1" w:rsidRPr="001A6678" w:rsidRDefault="00022F53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2F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1,413,27</w:t>
            </w:r>
            <w:r w:rsidR="003362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  <w:tr w:rsidR="007A32A1" w:rsidRPr="001A6678" w14:paraId="32C0FC31" w14:textId="77777777" w:rsidTr="00A47BBE">
        <w:trPr>
          <w:cantSplit/>
          <w:trHeight w:val="288"/>
        </w:trPr>
        <w:tc>
          <w:tcPr>
            <w:tcW w:w="2799" w:type="dxa"/>
          </w:tcPr>
          <w:p w14:paraId="611CBA59" w14:textId="77777777" w:rsidR="007A32A1" w:rsidRPr="001A6678" w:rsidRDefault="007A32A1" w:rsidP="001A6678">
            <w:pPr>
              <w:ind w:left="249" w:hanging="2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2625C911" w14:textId="77777777" w:rsidR="007A32A1" w:rsidRPr="001A6678" w:rsidRDefault="007A32A1" w:rsidP="001A6678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129F57C3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</w:tcPr>
          <w:p w14:paraId="05F68B5E" w14:textId="77777777" w:rsidR="007A32A1" w:rsidRPr="001A6678" w:rsidRDefault="007A32A1" w:rsidP="001A6678">
            <w:pPr>
              <w:pStyle w:val="a3"/>
              <w:tabs>
                <w:tab w:val="decimal" w:pos="888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E4D391D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94EE91" w14:textId="77777777" w:rsidR="007A32A1" w:rsidRPr="001A6678" w:rsidRDefault="007A32A1" w:rsidP="001A6678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3911322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97CCC1" w14:textId="77777777" w:rsidR="007A32A1" w:rsidRPr="001A6678" w:rsidRDefault="007A32A1" w:rsidP="001A6678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D96D3F1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E4D977F" w14:textId="77777777" w:rsidR="007A32A1" w:rsidRPr="001A6678" w:rsidRDefault="007A32A1" w:rsidP="001A6678">
            <w:pPr>
              <w:pStyle w:val="a3"/>
              <w:tabs>
                <w:tab w:val="decimal" w:pos="798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B9BFE5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E03AF73" w14:textId="77777777" w:rsidR="007A32A1" w:rsidRPr="001A6678" w:rsidRDefault="007A32A1" w:rsidP="001A6678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E6EA0E6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51F7464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A32A1" w:rsidRPr="001A6678" w14:paraId="1093E5FF" w14:textId="77777777" w:rsidTr="00A47BBE">
        <w:trPr>
          <w:cantSplit/>
          <w:trHeight w:val="288"/>
        </w:trPr>
        <w:tc>
          <w:tcPr>
            <w:tcW w:w="2799" w:type="dxa"/>
          </w:tcPr>
          <w:p w14:paraId="3097B1CD" w14:textId="77777777" w:rsidR="007A32A1" w:rsidRPr="001A6678" w:rsidRDefault="007A32A1" w:rsidP="001A6678">
            <w:pPr>
              <w:ind w:left="249" w:hanging="2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76" w:type="dxa"/>
          </w:tcPr>
          <w:p w14:paraId="468CE2AF" w14:textId="77777777" w:rsidR="007A32A1" w:rsidRPr="001A6678" w:rsidRDefault="007A32A1" w:rsidP="001A6678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25E12BEB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4A5E8FC4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8BE314A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375AA9E" w14:textId="77777777" w:rsidR="007A32A1" w:rsidRPr="001A6678" w:rsidRDefault="007A32A1" w:rsidP="001A6678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41F34DB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C3B9E02" w14:textId="77777777" w:rsidR="007A32A1" w:rsidRPr="001A6678" w:rsidRDefault="007A32A1" w:rsidP="001A6678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62994A8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438DA75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42183C8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4C98239" w14:textId="77777777" w:rsidR="007A32A1" w:rsidRPr="001A6678" w:rsidRDefault="007A32A1" w:rsidP="001A6678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959421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260A482" w14:textId="77777777" w:rsidR="007A32A1" w:rsidRPr="001A6678" w:rsidRDefault="007A32A1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877B0" w:rsidRPr="001A6678" w14:paraId="04ED0994" w14:textId="77777777" w:rsidTr="00A47BBE">
        <w:trPr>
          <w:cantSplit/>
          <w:trHeight w:val="288"/>
        </w:trPr>
        <w:tc>
          <w:tcPr>
            <w:tcW w:w="2799" w:type="dxa"/>
          </w:tcPr>
          <w:p w14:paraId="14EB2827" w14:textId="6EAE0DE7" w:rsidR="006877B0" w:rsidRPr="001A6678" w:rsidRDefault="006877B0" w:rsidP="006877B0">
            <w:pPr>
              <w:ind w:left="249" w:hanging="2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1A6678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1A667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1A667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</w:p>
        </w:tc>
        <w:tc>
          <w:tcPr>
            <w:tcW w:w="1476" w:type="dxa"/>
            <w:shd w:val="clear" w:color="auto" w:fill="auto"/>
          </w:tcPr>
          <w:p w14:paraId="1C7022B5" w14:textId="4B6B4C5B" w:rsidR="006877B0" w:rsidRPr="001F5BEB" w:rsidRDefault="006877B0" w:rsidP="006877B0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5BEB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4F0389F" w14:textId="77777777" w:rsidR="006877B0" w:rsidRPr="001F5BEB" w:rsidRDefault="006877B0" w:rsidP="006877B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5EB8EE72" w14:textId="6E5D0F61" w:rsidR="006877B0" w:rsidRPr="001F5BEB" w:rsidRDefault="006877B0" w:rsidP="006877B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5BEB">
              <w:rPr>
                <w:rFonts w:ascii="Angsana New" w:hAnsi="Angsana New"/>
                <w:sz w:val="29"/>
                <w:szCs w:val="29"/>
                <w:lang w:val="en-US"/>
              </w:rPr>
              <w:t>117,747</w:t>
            </w:r>
          </w:p>
        </w:tc>
        <w:tc>
          <w:tcPr>
            <w:tcW w:w="270" w:type="dxa"/>
            <w:shd w:val="clear" w:color="auto" w:fill="auto"/>
          </w:tcPr>
          <w:p w14:paraId="77A07E93" w14:textId="77777777" w:rsidR="006877B0" w:rsidRPr="001F5BEB" w:rsidRDefault="006877B0" w:rsidP="006877B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324D492" w14:textId="0323F1A8" w:rsidR="006877B0" w:rsidRPr="001F5BEB" w:rsidRDefault="006877B0" w:rsidP="006877B0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5BEB">
              <w:rPr>
                <w:rFonts w:ascii="Angsana New" w:hAnsi="Angsana New"/>
                <w:sz w:val="29"/>
                <w:szCs w:val="29"/>
                <w:lang w:val="en-US"/>
              </w:rPr>
              <w:t>232,172</w:t>
            </w:r>
          </w:p>
        </w:tc>
        <w:tc>
          <w:tcPr>
            <w:tcW w:w="270" w:type="dxa"/>
            <w:shd w:val="clear" w:color="auto" w:fill="auto"/>
          </w:tcPr>
          <w:p w14:paraId="16FBD8F5" w14:textId="77777777" w:rsidR="006877B0" w:rsidRPr="001F5BEB" w:rsidRDefault="006877B0" w:rsidP="006877B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6BEE267" w14:textId="14FA5F6C" w:rsidR="006877B0" w:rsidRPr="001F5BEB" w:rsidRDefault="006877B0" w:rsidP="006877B0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5BEB">
              <w:rPr>
                <w:rFonts w:ascii="Angsana New" w:hAnsi="Angsana New"/>
                <w:sz w:val="29"/>
                <w:szCs w:val="29"/>
                <w:lang w:val="en-US"/>
              </w:rPr>
              <w:t>21,079</w:t>
            </w:r>
          </w:p>
        </w:tc>
        <w:tc>
          <w:tcPr>
            <w:tcW w:w="270" w:type="dxa"/>
            <w:shd w:val="clear" w:color="auto" w:fill="auto"/>
          </w:tcPr>
          <w:p w14:paraId="74007A7B" w14:textId="77777777" w:rsidR="006877B0" w:rsidRPr="001F5BEB" w:rsidRDefault="006877B0" w:rsidP="006877B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167C48F" w14:textId="642B7E36" w:rsidR="006877B0" w:rsidRPr="001F5BEB" w:rsidRDefault="006877B0" w:rsidP="006877B0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5BEB">
              <w:rPr>
                <w:rFonts w:ascii="Angsana New" w:hAnsi="Angsana New"/>
                <w:sz w:val="29"/>
                <w:szCs w:val="29"/>
                <w:lang w:val="en-US"/>
              </w:rPr>
              <w:t>37,596</w:t>
            </w:r>
          </w:p>
        </w:tc>
        <w:tc>
          <w:tcPr>
            <w:tcW w:w="270" w:type="dxa"/>
            <w:shd w:val="clear" w:color="auto" w:fill="auto"/>
          </w:tcPr>
          <w:p w14:paraId="14EC6FCD" w14:textId="77777777" w:rsidR="006877B0" w:rsidRPr="001F5BEB" w:rsidRDefault="006877B0" w:rsidP="006877B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D89DABF" w14:textId="7395D580" w:rsidR="006877B0" w:rsidRPr="001F5BEB" w:rsidRDefault="006877B0" w:rsidP="006877B0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5BEB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99B1F8" w14:textId="77777777" w:rsidR="006877B0" w:rsidRPr="001F5BEB" w:rsidRDefault="006877B0" w:rsidP="006877B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F4D561A" w14:textId="562C8151" w:rsidR="006877B0" w:rsidRPr="001F5BEB" w:rsidRDefault="006877B0" w:rsidP="006877B0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5BEB">
              <w:rPr>
                <w:rFonts w:ascii="Angsana New" w:hAnsi="Angsana New"/>
                <w:sz w:val="29"/>
                <w:szCs w:val="29"/>
                <w:lang w:val="en-US"/>
              </w:rPr>
              <w:t>408,594</w:t>
            </w:r>
          </w:p>
        </w:tc>
      </w:tr>
      <w:tr w:rsidR="007A32A1" w:rsidRPr="001A6678" w14:paraId="685F19A4" w14:textId="77777777" w:rsidTr="00A47BBE">
        <w:trPr>
          <w:cantSplit/>
          <w:trHeight w:val="288"/>
        </w:trPr>
        <w:tc>
          <w:tcPr>
            <w:tcW w:w="2799" w:type="dxa"/>
          </w:tcPr>
          <w:p w14:paraId="1495160F" w14:textId="77777777" w:rsidR="007A32A1" w:rsidRPr="001A6678" w:rsidRDefault="007A32A1" w:rsidP="001A6678">
            <w:pPr>
              <w:ind w:left="249" w:hanging="249"/>
              <w:jc w:val="thaiDistribute"/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476" w:type="dxa"/>
            <w:shd w:val="clear" w:color="auto" w:fill="auto"/>
          </w:tcPr>
          <w:p w14:paraId="367C0621" w14:textId="2315DB58" w:rsidR="00CA3B2F" w:rsidRPr="001A6678" w:rsidRDefault="001A5A52" w:rsidP="00CA3B2F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F04012B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67ADBF03" w14:textId="3D05D053" w:rsidR="007A32A1" w:rsidRPr="001A6678" w:rsidRDefault="001A5A52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5A52">
              <w:rPr>
                <w:rFonts w:ascii="Angsana New" w:hAnsi="Angsana New"/>
                <w:sz w:val="30"/>
                <w:szCs w:val="30"/>
                <w:lang w:val="en-US"/>
              </w:rPr>
              <w:t>3,533</w:t>
            </w:r>
          </w:p>
        </w:tc>
        <w:tc>
          <w:tcPr>
            <w:tcW w:w="270" w:type="dxa"/>
            <w:shd w:val="clear" w:color="auto" w:fill="auto"/>
          </w:tcPr>
          <w:p w14:paraId="0F85C19D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961709D" w14:textId="09D7C093" w:rsidR="007A32A1" w:rsidRPr="001A6678" w:rsidRDefault="001A5A52" w:rsidP="001A6678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5A52">
              <w:rPr>
                <w:rFonts w:ascii="Angsana New" w:hAnsi="Angsana New"/>
                <w:sz w:val="30"/>
                <w:szCs w:val="30"/>
                <w:lang w:val="en-US"/>
              </w:rPr>
              <w:t>7,111</w:t>
            </w:r>
          </w:p>
        </w:tc>
        <w:tc>
          <w:tcPr>
            <w:tcW w:w="270" w:type="dxa"/>
            <w:shd w:val="clear" w:color="auto" w:fill="auto"/>
          </w:tcPr>
          <w:p w14:paraId="4A2A02F0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8BF8B1A" w14:textId="4D27ACD8" w:rsidR="007A32A1" w:rsidRPr="001A6678" w:rsidRDefault="001A5A52" w:rsidP="001A6678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5A52">
              <w:rPr>
                <w:rFonts w:ascii="Angsana New" w:hAnsi="Angsana New"/>
                <w:sz w:val="30"/>
                <w:szCs w:val="30"/>
                <w:lang w:val="en-US"/>
              </w:rPr>
              <w:t>998</w:t>
            </w:r>
          </w:p>
        </w:tc>
        <w:tc>
          <w:tcPr>
            <w:tcW w:w="270" w:type="dxa"/>
            <w:shd w:val="clear" w:color="auto" w:fill="auto"/>
          </w:tcPr>
          <w:p w14:paraId="77483D15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95C4A43" w14:textId="789631DF" w:rsidR="007A32A1" w:rsidRPr="001A6678" w:rsidRDefault="001A5A52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5A52">
              <w:rPr>
                <w:rFonts w:ascii="Angsana New" w:hAnsi="Angsana New"/>
                <w:sz w:val="30"/>
                <w:szCs w:val="30"/>
                <w:lang w:val="en-US"/>
              </w:rPr>
              <w:t>528</w:t>
            </w:r>
          </w:p>
        </w:tc>
        <w:tc>
          <w:tcPr>
            <w:tcW w:w="270" w:type="dxa"/>
            <w:shd w:val="clear" w:color="auto" w:fill="auto"/>
          </w:tcPr>
          <w:p w14:paraId="5499BB17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8AB3786" w14:textId="38671323" w:rsidR="007A32A1" w:rsidRPr="001A6678" w:rsidRDefault="001A5A52" w:rsidP="001A6678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7DE52C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7CDAC7D" w14:textId="4AE6EFFB" w:rsidR="007A32A1" w:rsidRPr="001A6678" w:rsidRDefault="001A5A52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5A52">
              <w:rPr>
                <w:rFonts w:ascii="Angsana New" w:hAnsi="Angsana New"/>
                <w:sz w:val="30"/>
                <w:szCs w:val="30"/>
                <w:lang w:val="en-US"/>
              </w:rPr>
              <w:t>12,170</w:t>
            </w:r>
          </w:p>
        </w:tc>
      </w:tr>
      <w:tr w:rsidR="007A32A1" w:rsidRPr="001A6678" w14:paraId="14B6AA43" w14:textId="77777777" w:rsidTr="00A47BBE">
        <w:trPr>
          <w:cantSplit/>
          <w:trHeight w:val="288"/>
        </w:trPr>
        <w:tc>
          <w:tcPr>
            <w:tcW w:w="2799" w:type="dxa"/>
          </w:tcPr>
          <w:p w14:paraId="68F91073" w14:textId="27D0ED13" w:rsidR="007A32A1" w:rsidRPr="001A6678" w:rsidRDefault="006877B0" w:rsidP="001A667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8F56D" w14:textId="188C749F" w:rsidR="007A32A1" w:rsidRPr="001A6678" w:rsidRDefault="001A5A52" w:rsidP="001A6678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2AEC34C9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1C2DC" w14:textId="40F4EFFF" w:rsidR="007A32A1" w:rsidRPr="001A6678" w:rsidRDefault="001A5A52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5A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121,280</w:t>
            </w:r>
          </w:p>
        </w:tc>
        <w:tc>
          <w:tcPr>
            <w:tcW w:w="270" w:type="dxa"/>
            <w:shd w:val="clear" w:color="auto" w:fill="auto"/>
          </w:tcPr>
          <w:p w14:paraId="388D4278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BD98D" w14:textId="66D6B0FD" w:rsidR="007A32A1" w:rsidRPr="001A6678" w:rsidRDefault="001A5A52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5A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239,283</w:t>
            </w:r>
          </w:p>
        </w:tc>
        <w:tc>
          <w:tcPr>
            <w:tcW w:w="270" w:type="dxa"/>
            <w:shd w:val="clear" w:color="auto" w:fill="auto"/>
          </w:tcPr>
          <w:p w14:paraId="7915B589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23544" w14:textId="6D2EA74E" w:rsidR="007A32A1" w:rsidRPr="001A6678" w:rsidRDefault="001A5A52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5A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22,077</w:t>
            </w:r>
          </w:p>
        </w:tc>
        <w:tc>
          <w:tcPr>
            <w:tcW w:w="270" w:type="dxa"/>
            <w:shd w:val="clear" w:color="auto" w:fill="auto"/>
          </w:tcPr>
          <w:p w14:paraId="11224C25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FE422" w14:textId="43D408EC" w:rsidR="007A32A1" w:rsidRPr="001A6678" w:rsidRDefault="001A5A52" w:rsidP="001A6678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5A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38,124</w:t>
            </w:r>
          </w:p>
        </w:tc>
        <w:tc>
          <w:tcPr>
            <w:tcW w:w="270" w:type="dxa"/>
            <w:shd w:val="clear" w:color="auto" w:fill="auto"/>
          </w:tcPr>
          <w:p w14:paraId="216FCB23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D0CF03" w14:textId="6555F18A" w:rsidR="007A32A1" w:rsidRPr="001A6678" w:rsidRDefault="001A5A52" w:rsidP="001A6678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A28300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8879D5" w14:textId="39FCFD4A" w:rsidR="007A32A1" w:rsidRPr="001A6678" w:rsidRDefault="001A5A52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5A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420,764</w:t>
            </w:r>
          </w:p>
        </w:tc>
      </w:tr>
      <w:tr w:rsidR="007A32A1" w:rsidRPr="001A6678" w14:paraId="4F4BCF82" w14:textId="77777777" w:rsidTr="00A47BBE">
        <w:trPr>
          <w:cantSplit/>
        </w:trPr>
        <w:tc>
          <w:tcPr>
            <w:tcW w:w="2799" w:type="dxa"/>
          </w:tcPr>
          <w:p w14:paraId="3EAE8390" w14:textId="77777777" w:rsidR="007A32A1" w:rsidRPr="001A6678" w:rsidRDefault="007A32A1" w:rsidP="001A667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47FA0022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5CE3E381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2D9BACD2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841CFC7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CCD6D1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059DB62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41EEB4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6F60C3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DFC57F" w14:textId="77777777" w:rsidR="007A32A1" w:rsidRPr="001A6678" w:rsidRDefault="007A32A1" w:rsidP="001A6678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8A87CDE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2CB216B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5CDFEBB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AB2253F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2F53" w:rsidRPr="001A6678" w14:paraId="32B34460" w14:textId="77777777" w:rsidTr="00A47BBE">
        <w:trPr>
          <w:cantSplit/>
        </w:trPr>
        <w:tc>
          <w:tcPr>
            <w:tcW w:w="2799" w:type="dxa"/>
          </w:tcPr>
          <w:p w14:paraId="1678BF20" w14:textId="77777777" w:rsidR="00022F53" w:rsidRPr="001A6678" w:rsidRDefault="00022F53" w:rsidP="001A667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6" w:type="dxa"/>
          </w:tcPr>
          <w:p w14:paraId="3148E9F8" w14:textId="77777777" w:rsidR="00022F53" w:rsidRPr="001A6678" w:rsidRDefault="00022F53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5544A389" w14:textId="77777777" w:rsidR="00022F53" w:rsidRPr="001A6678" w:rsidRDefault="00022F53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</w:tcPr>
          <w:p w14:paraId="4542B3CF" w14:textId="77777777" w:rsidR="00022F53" w:rsidRPr="001A6678" w:rsidRDefault="00022F53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AF8DB66" w14:textId="77777777" w:rsidR="00022F53" w:rsidRPr="001A6678" w:rsidRDefault="00022F53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805B1AC" w14:textId="77777777" w:rsidR="00022F53" w:rsidRPr="001A6678" w:rsidRDefault="00022F53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D7DD03F" w14:textId="77777777" w:rsidR="00022F53" w:rsidRPr="001A6678" w:rsidRDefault="00022F53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5EAB0D00" w14:textId="77777777" w:rsidR="00022F53" w:rsidRPr="001A6678" w:rsidRDefault="00022F53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1EAC9D" w14:textId="77777777" w:rsidR="00022F53" w:rsidRPr="001A6678" w:rsidRDefault="00022F53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AD0E74A" w14:textId="77777777" w:rsidR="00022F53" w:rsidRPr="001A6678" w:rsidRDefault="00022F53" w:rsidP="001A6678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45DD12" w14:textId="77777777" w:rsidR="00022F53" w:rsidRPr="001A6678" w:rsidRDefault="00022F53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23ED78D" w14:textId="77777777" w:rsidR="00022F53" w:rsidRPr="001A6678" w:rsidRDefault="00022F53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FE01829" w14:textId="77777777" w:rsidR="00022F53" w:rsidRPr="001A6678" w:rsidRDefault="00022F53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30BB1DD" w14:textId="77777777" w:rsidR="00022F53" w:rsidRPr="001A6678" w:rsidRDefault="00022F53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2F53" w:rsidRPr="001A6678" w14:paraId="7E83E9D0" w14:textId="77777777" w:rsidTr="00A47BBE">
        <w:trPr>
          <w:cantSplit/>
        </w:trPr>
        <w:tc>
          <w:tcPr>
            <w:tcW w:w="2799" w:type="dxa"/>
          </w:tcPr>
          <w:p w14:paraId="409364F7" w14:textId="77777777" w:rsidR="00022F53" w:rsidRPr="001A6678" w:rsidRDefault="00022F53" w:rsidP="001A667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6" w:type="dxa"/>
          </w:tcPr>
          <w:p w14:paraId="71953205" w14:textId="77777777" w:rsidR="00022F53" w:rsidRPr="001A6678" w:rsidRDefault="00022F53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03ACD5F1" w14:textId="77777777" w:rsidR="00022F53" w:rsidRPr="001A6678" w:rsidRDefault="00022F53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</w:tcPr>
          <w:p w14:paraId="1898363A" w14:textId="77777777" w:rsidR="00022F53" w:rsidRPr="001A6678" w:rsidRDefault="00022F53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26500FA" w14:textId="77777777" w:rsidR="00022F53" w:rsidRPr="001A6678" w:rsidRDefault="00022F53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7E32940" w14:textId="77777777" w:rsidR="00022F53" w:rsidRPr="001A6678" w:rsidRDefault="00022F53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B23919" w14:textId="77777777" w:rsidR="00022F53" w:rsidRPr="001A6678" w:rsidRDefault="00022F53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50451413" w14:textId="77777777" w:rsidR="00022F53" w:rsidRPr="001A6678" w:rsidRDefault="00022F53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200C40" w14:textId="77777777" w:rsidR="00022F53" w:rsidRPr="001A6678" w:rsidRDefault="00022F53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982AF0B" w14:textId="77777777" w:rsidR="00022F53" w:rsidRPr="001A6678" w:rsidRDefault="00022F53" w:rsidP="001A6678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8210E3" w14:textId="77777777" w:rsidR="00022F53" w:rsidRPr="001A6678" w:rsidRDefault="00022F53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9CEB0C7" w14:textId="77777777" w:rsidR="00022F53" w:rsidRPr="001A6678" w:rsidRDefault="00022F53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96093BE" w14:textId="77777777" w:rsidR="00022F53" w:rsidRPr="001A6678" w:rsidRDefault="00022F53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910A482" w14:textId="77777777" w:rsidR="00022F53" w:rsidRPr="001A6678" w:rsidRDefault="00022F53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A32A1" w:rsidRPr="001A6678" w14:paraId="59B70AFC" w14:textId="77777777" w:rsidTr="00A47BBE">
        <w:trPr>
          <w:cantSplit/>
        </w:trPr>
        <w:tc>
          <w:tcPr>
            <w:tcW w:w="2799" w:type="dxa"/>
          </w:tcPr>
          <w:p w14:paraId="323EC6EB" w14:textId="77777777" w:rsidR="007A32A1" w:rsidRPr="001A6678" w:rsidRDefault="007A32A1" w:rsidP="001A667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76" w:type="dxa"/>
          </w:tcPr>
          <w:p w14:paraId="2D61E85C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201BD3BC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</w:tcPr>
          <w:p w14:paraId="6696A39E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C0FD9D0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723CC3D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5F2B88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3515E569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0EC14B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51A0D0C" w14:textId="77777777" w:rsidR="007A32A1" w:rsidRPr="001A6678" w:rsidRDefault="007A32A1" w:rsidP="001A6678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73650B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CF82F1C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8343664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6175F7C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7A32A1" w:rsidRPr="001A6678" w14:paraId="4188F7AA" w14:textId="77777777" w:rsidTr="00A47BBE">
        <w:trPr>
          <w:cantSplit/>
        </w:trPr>
        <w:tc>
          <w:tcPr>
            <w:tcW w:w="2799" w:type="dxa"/>
          </w:tcPr>
          <w:p w14:paraId="5E2D57D0" w14:textId="1FEF7827" w:rsidR="007A32A1" w:rsidRPr="001A6678" w:rsidRDefault="007A32A1" w:rsidP="001A667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</w:t>
            </w:r>
            <w:r w:rsidR="006877B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877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6877B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76" w:type="dxa"/>
            <w:shd w:val="clear" w:color="auto" w:fill="auto"/>
          </w:tcPr>
          <w:p w14:paraId="0C8EA07B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56AF40F6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1C5BF2A3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7825D1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24F8B28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09A5B45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CAC2276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B2CBC7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0407301" w14:textId="77777777" w:rsidR="007A32A1" w:rsidRPr="001A6678" w:rsidRDefault="007A32A1" w:rsidP="001A6678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3889B72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AC03317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74D6F0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F66B05F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877B0" w:rsidRPr="001A6678" w14:paraId="3419AC41" w14:textId="77777777" w:rsidTr="00A47BBE">
        <w:trPr>
          <w:cantSplit/>
          <w:trHeight w:val="306"/>
        </w:trPr>
        <w:tc>
          <w:tcPr>
            <w:tcW w:w="2799" w:type="dxa"/>
          </w:tcPr>
          <w:p w14:paraId="3E9215B7" w14:textId="77777777" w:rsidR="006877B0" w:rsidRPr="001A6678" w:rsidRDefault="006877B0" w:rsidP="006877B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476" w:type="dxa"/>
            <w:tcBorders>
              <w:bottom w:val="double" w:sz="4" w:space="0" w:color="auto"/>
            </w:tcBorders>
            <w:shd w:val="clear" w:color="auto" w:fill="auto"/>
          </w:tcPr>
          <w:p w14:paraId="0557E8F9" w14:textId="3BA7A295" w:rsidR="006877B0" w:rsidRPr="00754922" w:rsidRDefault="006877B0" w:rsidP="006877B0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54922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290,767</w:t>
            </w:r>
          </w:p>
        </w:tc>
        <w:tc>
          <w:tcPr>
            <w:tcW w:w="242" w:type="dxa"/>
            <w:shd w:val="clear" w:color="auto" w:fill="auto"/>
          </w:tcPr>
          <w:p w14:paraId="1891439E" w14:textId="77777777" w:rsidR="006877B0" w:rsidRPr="00754922" w:rsidRDefault="006877B0" w:rsidP="006877B0">
            <w:pPr>
              <w:pStyle w:val="a3"/>
              <w:tabs>
                <w:tab w:val="decimal" w:pos="913"/>
              </w:tabs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bottom w:val="double" w:sz="4" w:space="0" w:color="auto"/>
            </w:tcBorders>
            <w:shd w:val="clear" w:color="auto" w:fill="auto"/>
          </w:tcPr>
          <w:p w14:paraId="17DBCFDB" w14:textId="58B83B03" w:rsidR="006877B0" w:rsidRPr="00754922" w:rsidRDefault="001A5A52" w:rsidP="006877B0">
            <w:pPr>
              <w:pStyle w:val="a3"/>
              <w:tabs>
                <w:tab w:val="decimal" w:pos="1212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54922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231,528</w:t>
            </w:r>
          </w:p>
        </w:tc>
        <w:tc>
          <w:tcPr>
            <w:tcW w:w="270" w:type="dxa"/>
            <w:shd w:val="clear" w:color="auto" w:fill="auto"/>
          </w:tcPr>
          <w:p w14:paraId="66C1B4A9" w14:textId="77777777" w:rsidR="006877B0" w:rsidRPr="00754922" w:rsidRDefault="006877B0" w:rsidP="006877B0">
            <w:pPr>
              <w:pStyle w:val="a3"/>
              <w:tabs>
                <w:tab w:val="decimal" w:pos="913"/>
              </w:tabs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303CA8C3" w14:textId="73E79664" w:rsidR="006877B0" w:rsidRPr="00754922" w:rsidRDefault="001A5A52" w:rsidP="006877B0">
            <w:pPr>
              <w:pStyle w:val="a3"/>
              <w:tabs>
                <w:tab w:val="decimal" w:pos="1226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54922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205,01</w:t>
            </w:r>
            <w:r w:rsidR="003362B7" w:rsidRPr="00754922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22313DD" w14:textId="77777777" w:rsidR="006877B0" w:rsidRPr="00754922" w:rsidRDefault="006877B0" w:rsidP="006877B0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8" w:right="-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36BDC2A7" w14:textId="6B42F6FB" w:rsidR="006877B0" w:rsidRPr="00754922" w:rsidRDefault="001A5A52" w:rsidP="006877B0">
            <w:pPr>
              <w:pStyle w:val="a3"/>
              <w:tabs>
                <w:tab w:val="decimal" w:pos="1226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54922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10,943</w:t>
            </w:r>
          </w:p>
        </w:tc>
        <w:tc>
          <w:tcPr>
            <w:tcW w:w="270" w:type="dxa"/>
            <w:shd w:val="clear" w:color="auto" w:fill="auto"/>
          </w:tcPr>
          <w:p w14:paraId="28E15171" w14:textId="77777777" w:rsidR="006877B0" w:rsidRPr="00754922" w:rsidRDefault="006877B0" w:rsidP="006877B0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8" w:right="-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6FE2E8B" w14:textId="42747D54" w:rsidR="006877B0" w:rsidRPr="00754922" w:rsidRDefault="001A5A52" w:rsidP="006877B0">
            <w:pPr>
              <w:pStyle w:val="a3"/>
              <w:tabs>
                <w:tab w:val="decimal" w:pos="1041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54922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8,454</w:t>
            </w:r>
          </w:p>
        </w:tc>
        <w:tc>
          <w:tcPr>
            <w:tcW w:w="270" w:type="dxa"/>
            <w:shd w:val="clear" w:color="auto" w:fill="auto"/>
          </w:tcPr>
          <w:p w14:paraId="404C8A2D" w14:textId="77777777" w:rsidR="006877B0" w:rsidRPr="00754922" w:rsidRDefault="006877B0" w:rsidP="006877B0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8" w:right="-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535DA79B" w14:textId="461190EF" w:rsidR="006877B0" w:rsidRPr="00754922" w:rsidRDefault="001A5A52" w:rsidP="006877B0">
            <w:pPr>
              <w:pStyle w:val="a3"/>
              <w:tabs>
                <w:tab w:val="decimal" w:pos="1055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54922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245,79</w:t>
            </w:r>
            <w:r w:rsidR="003362B7" w:rsidRPr="00754922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4AF3B52F" w14:textId="77777777" w:rsidR="006877B0" w:rsidRPr="00754922" w:rsidRDefault="006877B0" w:rsidP="006877B0">
            <w:pPr>
              <w:pStyle w:val="acctfourfigures"/>
              <w:tabs>
                <w:tab w:val="clear" w:pos="765"/>
                <w:tab w:val="decimal" w:pos="913"/>
                <w:tab w:val="decimal" w:pos="1060"/>
              </w:tabs>
              <w:spacing w:line="240" w:lineRule="auto"/>
              <w:ind w:left="-108" w:right="-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27A97AE" w14:textId="1DF0F70A" w:rsidR="006877B0" w:rsidRPr="00754922" w:rsidRDefault="001A5A52" w:rsidP="006877B0">
            <w:pPr>
              <w:pStyle w:val="a3"/>
              <w:tabs>
                <w:tab w:val="decimal" w:pos="106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54922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992,50</w:t>
            </w:r>
            <w:r w:rsidR="003362B7" w:rsidRPr="00754922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</w:t>
            </w:r>
          </w:p>
        </w:tc>
      </w:tr>
    </w:tbl>
    <w:p w14:paraId="1DF11185" w14:textId="77777777" w:rsidR="00466AFC" w:rsidRPr="00031A27" w:rsidRDefault="00466AFC" w:rsidP="00031A27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p w14:paraId="081121D6" w14:textId="77777777" w:rsidR="00B556BE" w:rsidRDefault="00B556BE" w:rsidP="00B556B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  <w:lang w:bidi="th-TH"/>
        </w:rPr>
      </w:pPr>
      <w:r w:rsidRPr="003C4412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  <w:lang w:bidi="th-TH"/>
        </w:rPr>
        <w:t>การค้ำประกัน</w:t>
      </w:r>
    </w:p>
    <w:p w14:paraId="144BCB5D" w14:textId="77777777" w:rsidR="00B556BE" w:rsidRPr="009D595D" w:rsidRDefault="00B556BE" w:rsidP="00B556B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</w:pPr>
    </w:p>
    <w:p w14:paraId="4237C7C3" w14:textId="7EEBF076" w:rsidR="00B556BE" w:rsidRDefault="00B556BE" w:rsidP="00B556B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eastAsia="x-none"/>
        </w:rPr>
        <w:sectPr w:rsidR="00B556BE" w:rsidSect="00C56E71">
          <w:pgSz w:w="16834" w:h="11909" w:orient="landscape" w:code="9"/>
          <w:pgMar w:top="1152" w:right="1267" w:bottom="1152" w:left="1166" w:header="720" w:footer="720" w:gutter="0"/>
          <w:cols w:space="720"/>
        </w:sectPr>
      </w:pPr>
      <w:r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ณ วันที่ </w:t>
      </w:r>
      <w:r w:rsidR="007A32A1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3</w:t>
      </w:r>
      <w:r w:rsidR="006877B0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1</w:t>
      </w:r>
      <w:r w:rsidR="0062307F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 </w:t>
      </w:r>
      <w:r w:rsidR="006877B0">
        <w:rPr>
          <w:rFonts w:asciiTheme="majorBidi" w:hAnsiTheme="majorBidi" w:cstheme="majorBidi" w:hint="cs"/>
          <w:spacing w:val="4"/>
          <w:sz w:val="30"/>
          <w:szCs w:val="30"/>
          <w:cs/>
          <w:lang w:val="en-US" w:bidi="th-TH"/>
        </w:rPr>
        <w:t>มีนาคม</w:t>
      </w:r>
      <w:r w:rsidR="007A32A1">
        <w:rPr>
          <w:rFonts w:asciiTheme="majorBidi" w:hAnsiTheme="majorBidi" w:cstheme="majorBidi" w:hint="cs"/>
          <w:spacing w:val="4"/>
          <w:sz w:val="30"/>
          <w:szCs w:val="30"/>
          <w:cs/>
          <w:lang w:val="en-US" w:bidi="th-TH"/>
        </w:rPr>
        <w:t xml:space="preserve"> </w:t>
      </w:r>
      <w:r w:rsidR="007A32A1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256</w:t>
      </w:r>
      <w:r w:rsidR="006877B0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8</w:t>
      </w:r>
      <w:r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 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ที่ดิน และอาคารสิ่งปลูกสร้างของบริษัท ซึ่งมี</w:t>
      </w:r>
      <w:r w:rsidRPr="00BD1829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มูลค่าตาม</w:t>
      </w:r>
      <w:r w:rsidRPr="0033227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บัญชีจำนวน</w:t>
      </w:r>
      <w:r w:rsidRPr="0033227C">
        <w:rPr>
          <w:rFonts w:asciiTheme="majorBidi" w:hAnsiTheme="majorBidi" w:cstheme="majorBidi"/>
          <w:spacing w:val="4"/>
          <w:sz w:val="30"/>
          <w:szCs w:val="30"/>
          <w:lang w:bidi="th-TH"/>
        </w:rPr>
        <w:t xml:space="preserve"> </w:t>
      </w:r>
      <w:bookmarkStart w:id="0" w:name="_Hlk173239996"/>
      <w:r w:rsidR="001A5A52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271.27</w:t>
      </w:r>
      <w:r w:rsidR="0062307F">
        <w:rPr>
          <w:rFonts w:asciiTheme="majorBidi" w:hAnsiTheme="majorBidi" w:cstheme="majorBidi"/>
          <w:spacing w:val="4"/>
          <w:sz w:val="30"/>
          <w:szCs w:val="30"/>
          <w:lang w:bidi="th-TH"/>
        </w:rPr>
        <w:t xml:space="preserve"> </w:t>
      </w:r>
      <w:bookmarkEnd w:id="0"/>
      <w:r w:rsidRPr="0033227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ล้านบาท</w:t>
      </w:r>
      <w:r w:rsidRPr="0033227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3227C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(31 </w:t>
      </w:r>
      <w:r w:rsidRPr="0033227C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>ธันวาคม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 xml:space="preserve"> 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</w:rPr>
        <w:t>256</w:t>
      </w:r>
      <w:r w:rsidR="006877B0">
        <w:rPr>
          <w:rFonts w:asciiTheme="majorBidi" w:hAnsiTheme="majorBidi" w:cstheme="majorBidi"/>
          <w:i/>
          <w:iCs/>
          <w:spacing w:val="8"/>
          <w:sz w:val="30"/>
          <w:szCs w:val="30"/>
          <w:lang w:val="en-US" w:bidi="th-TH"/>
        </w:rPr>
        <w:t>7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: </w:t>
      </w:r>
      <w:r w:rsidR="006877B0" w:rsidRPr="006877B0">
        <w:rPr>
          <w:rFonts w:ascii="Angsana New" w:hAnsi="Angsana New"/>
          <w:i/>
          <w:iCs/>
          <w:spacing w:val="4"/>
          <w:sz w:val="30"/>
          <w:szCs w:val="30"/>
        </w:rPr>
        <w:t>271.46</w:t>
      </w:r>
      <w:r w:rsidR="006877B0" w:rsidRPr="000C748F">
        <w:rPr>
          <w:rFonts w:ascii="Angsana New" w:hAnsi="Angsana New"/>
          <w:spacing w:val="4"/>
          <w:sz w:val="30"/>
          <w:szCs w:val="30"/>
        </w:rPr>
        <w:t xml:space="preserve"> 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>ล้านบาท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) </w:t>
      </w:r>
      <w:r w:rsidRPr="00DE6B1A">
        <w:rPr>
          <w:rFonts w:asciiTheme="majorBidi" w:hAnsiTheme="majorBidi" w:cstheme="majorBidi"/>
          <w:spacing w:val="8"/>
          <w:sz w:val="30"/>
          <w:szCs w:val="30"/>
          <w:cs/>
          <w:lang w:bidi="th-TH"/>
        </w:rPr>
        <w:t>ได้ถูกจดจำนองเพื่อเป็นหลักทรัพย์ค้ำประกันวงเงินสิ</w:t>
      </w:r>
      <w:r w:rsidRPr="008415FC">
        <w:rPr>
          <w:rFonts w:asciiTheme="majorBidi" w:hAnsiTheme="majorBidi" w:cstheme="majorBidi"/>
          <w:spacing w:val="8"/>
          <w:sz w:val="30"/>
          <w:szCs w:val="30"/>
          <w:cs/>
          <w:lang w:bidi="th-TH"/>
        </w:rPr>
        <w:t>นเชื่อของบริษัท</w:t>
      </w:r>
      <w:r w:rsidRPr="008415FC">
        <w:rPr>
          <w:rFonts w:asciiTheme="majorBidi" w:hAnsiTheme="majorBidi" w:cstheme="majorBidi"/>
          <w:spacing w:val="8"/>
          <w:sz w:val="30"/>
          <w:szCs w:val="30"/>
          <w:lang w:bidi="th-TH"/>
        </w:rPr>
        <w:t xml:space="preserve"> (</w:t>
      </w:r>
      <w:r w:rsidRPr="008415FC">
        <w:rPr>
          <w:rFonts w:asciiTheme="majorBidi" w:hAnsiTheme="majorBidi" w:cstheme="majorBidi" w:hint="cs"/>
          <w:spacing w:val="8"/>
          <w:sz w:val="30"/>
          <w:szCs w:val="30"/>
          <w:cs/>
          <w:lang w:bidi="th-TH"/>
        </w:rPr>
        <w:t>ดูหมายเหตุข้อ</w:t>
      </w:r>
      <w:r>
        <w:rPr>
          <w:rFonts w:asciiTheme="majorBidi" w:hAnsiTheme="majorBidi" w:cstheme="majorBidi"/>
          <w:spacing w:val="8"/>
          <w:sz w:val="30"/>
          <w:szCs w:val="30"/>
          <w:lang w:bidi="th-TH"/>
        </w:rPr>
        <w:t xml:space="preserve"> </w:t>
      </w:r>
      <w:r w:rsidR="00754922">
        <w:rPr>
          <w:rFonts w:asciiTheme="majorBidi" w:hAnsiTheme="majorBidi" w:cstheme="majorBidi"/>
          <w:spacing w:val="8"/>
          <w:sz w:val="30"/>
          <w:szCs w:val="30"/>
          <w:lang w:val="en-US" w:bidi="th-TH"/>
        </w:rPr>
        <w:t>5</w:t>
      </w:r>
      <w:r>
        <w:rPr>
          <w:rFonts w:asciiTheme="majorBidi" w:hAnsiTheme="majorBidi" w:cstheme="majorBidi"/>
          <w:spacing w:val="8"/>
          <w:sz w:val="30"/>
          <w:szCs w:val="30"/>
          <w:lang w:bidi="th-TH"/>
        </w:rPr>
        <w:t>)</w:t>
      </w:r>
    </w:p>
    <w:p w14:paraId="3056C07B" w14:textId="1B1A730B" w:rsidR="00104C90" w:rsidRDefault="00D75BB6">
      <w:pPr>
        <w:pStyle w:val="Heading8"/>
        <w:numPr>
          <w:ilvl w:val="0"/>
          <w:numId w:val="16"/>
        </w:numPr>
        <w:tabs>
          <w:tab w:val="left" w:pos="540"/>
          <w:tab w:val="left" w:pos="882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647FC">
        <w:rPr>
          <w:rFonts w:asciiTheme="majorBidi" w:hAnsiTheme="majorBidi" w:cstheme="majorBidi"/>
          <w:sz w:val="30"/>
          <w:szCs w:val="30"/>
          <w:cs/>
          <w:lang w:val="en-US"/>
        </w:rPr>
        <w:t>หนี้สินที่มีภาระดอกเบี้ย</w:t>
      </w:r>
    </w:p>
    <w:p w14:paraId="60BC2E8F" w14:textId="77777777" w:rsidR="00355173" w:rsidRPr="00031A27" w:rsidRDefault="00355173" w:rsidP="00961683">
      <w:pPr>
        <w:pStyle w:val="BodyText"/>
        <w:spacing w:after="0" w:line="120" w:lineRule="auto"/>
        <w:ind w:left="547" w:right="-43"/>
        <w:jc w:val="both"/>
        <w:rPr>
          <w:rFonts w:ascii="Angsana New" w:hAnsi="Angsana New"/>
          <w:sz w:val="22"/>
          <w:szCs w:val="22"/>
        </w:rPr>
      </w:pPr>
    </w:p>
    <w:tbl>
      <w:tblPr>
        <w:tblStyle w:val="TableGrid"/>
        <w:tblpPr w:leftFromText="180" w:rightFromText="180" w:vertAnchor="text" w:tblpX="450" w:tblpY="1"/>
        <w:tblOverlap w:val="never"/>
        <w:tblW w:w="93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080"/>
        <w:gridCol w:w="236"/>
        <w:gridCol w:w="1019"/>
        <w:gridCol w:w="236"/>
        <w:gridCol w:w="865"/>
        <w:gridCol w:w="236"/>
        <w:gridCol w:w="979"/>
        <w:gridCol w:w="236"/>
        <w:gridCol w:w="1016"/>
        <w:gridCol w:w="241"/>
        <w:gridCol w:w="891"/>
      </w:tblGrid>
      <w:tr w:rsidR="00355173" w:rsidRPr="00CA6781" w14:paraId="1919230D" w14:textId="77777777" w:rsidTr="00C718C8">
        <w:trPr>
          <w:tblHeader/>
        </w:trPr>
        <w:tc>
          <w:tcPr>
            <w:tcW w:w="2340" w:type="dxa"/>
          </w:tcPr>
          <w:p w14:paraId="67B61623" w14:textId="77777777" w:rsidR="00355173" w:rsidRPr="00E20536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36" w:type="dxa"/>
            <w:gridSpan w:val="5"/>
            <w:vAlign w:val="bottom"/>
          </w:tcPr>
          <w:p w14:paraId="4F7C3C78" w14:textId="697AF3E3" w:rsidR="00355173" w:rsidRPr="000E7799" w:rsidRDefault="006877B0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bottom"/>
          </w:tcPr>
          <w:p w14:paraId="6C2895D1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" w:right="-110" w:firstLine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3" w:type="dxa"/>
            <w:gridSpan w:val="5"/>
            <w:vAlign w:val="bottom"/>
          </w:tcPr>
          <w:p w14:paraId="6C08650A" w14:textId="580DC473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E7799">
              <w:rPr>
                <w:rFonts w:ascii="Angsana New" w:hAnsi="Angsana New"/>
                <w:sz w:val="28"/>
                <w:szCs w:val="28"/>
              </w:rPr>
              <w:t>256</w:t>
            </w:r>
            <w:r w:rsidR="006877B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355173" w:rsidRPr="00CA6781" w14:paraId="71C721A1" w14:textId="77777777" w:rsidTr="00C718C8">
        <w:trPr>
          <w:tblHeader/>
        </w:trPr>
        <w:tc>
          <w:tcPr>
            <w:tcW w:w="2340" w:type="dxa"/>
          </w:tcPr>
          <w:p w14:paraId="74626B48" w14:textId="77777777" w:rsidR="00355173" w:rsidRPr="00CA6781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7EBAA6E2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59A12483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16028B89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AAFC75B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vAlign w:val="bottom"/>
          </w:tcPr>
          <w:p w14:paraId="447FDDED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7871AE47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3C37CA30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43545899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vAlign w:val="bottom"/>
          </w:tcPr>
          <w:p w14:paraId="15D7B229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</w:t>
            </w:r>
          </w:p>
          <w:p w14:paraId="0EDA9ACD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หลักประกัน</w:t>
            </w:r>
          </w:p>
        </w:tc>
        <w:tc>
          <w:tcPr>
            <w:tcW w:w="241" w:type="dxa"/>
            <w:vAlign w:val="bottom"/>
          </w:tcPr>
          <w:p w14:paraId="73715E05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1" w:type="dxa"/>
            <w:vAlign w:val="bottom"/>
          </w:tcPr>
          <w:p w14:paraId="5F30E4D1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355173" w:rsidRPr="00CA6781" w14:paraId="5830B5E5" w14:textId="77777777" w:rsidTr="00C718C8">
        <w:trPr>
          <w:tblHeader/>
        </w:trPr>
        <w:tc>
          <w:tcPr>
            <w:tcW w:w="2340" w:type="dxa"/>
          </w:tcPr>
          <w:p w14:paraId="7F62196B" w14:textId="77777777" w:rsidR="00355173" w:rsidRPr="00CA6781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035" w:type="dxa"/>
            <w:gridSpan w:val="11"/>
          </w:tcPr>
          <w:p w14:paraId="7176087E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0E779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0E7799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990B88" w:rsidRPr="00CA6781" w14:paraId="31F1EFCC" w14:textId="77777777" w:rsidTr="00DF4A20">
        <w:tc>
          <w:tcPr>
            <w:tcW w:w="2340" w:type="dxa"/>
          </w:tcPr>
          <w:p w14:paraId="1EC5B431" w14:textId="77777777" w:rsidR="00990B88" w:rsidRPr="000E7799" w:rsidRDefault="00990B88" w:rsidP="00990B88">
            <w:pPr>
              <w:tabs>
                <w:tab w:val="clear" w:pos="227"/>
                <w:tab w:val="left" w:pos="162"/>
              </w:tabs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9E7220" w14:textId="084BD5C9" w:rsidR="00990B88" w:rsidRPr="000E7799" w:rsidRDefault="00AB33BF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0" w:right="-10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21,019</w:t>
            </w:r>
          </w:p>
        </w:tc>
        <w:tc>
          <w:tcPr>
            <w:tcW w:w="236" w:type="dxa"/>
            <w:shd w:val="clear" w:color="auto" w:fill="auto"/>
          </w:tcPr>
          <w:p w14:paraId="568D038D" w14:textId="77777777" w:rsidR="00990B88" w:rsidRPr="000E7799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14:paraId="7ACE0E76" w14:textId="65551922" w:rsidR="00990B88" w:rsidRPr="000E7799" w:rsidRDefault="00AF1AEC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23,184</w:t>
            </w:r>
          </w:p>
        </w:tc>
        <w:tc>
          <w:tcPr>
            <w:tcW w:w="236" w:type="dxa"/>
            <w:shd w:val="clear" w:color="auto" w:fill="auto"/>
          </w:tcPr>
          <w:p w14:paraId="4E0DC7B1" w14:textId="77777777" w:rsidR="00990B88" w:rsidRPr="000E7799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auto"/>
          </w:tcPr>
          <w:p w14:paraId="01B2B0D7" w14:textId="043F353F" w:rsidR="00990B88" w:rsidRPr="000E7799" w:rsidRDefault="00AF1AEC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44,203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36CBEC" w14:textId="77777777" w:rsidR="00990B88" w:rsidRPr="000E7799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439EFD5" w14:textId="6000AA51" w:rsidR="00990B88" w:rsidRPr="000E7799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 w:hanging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21,536</w:t>
            </w:r>
          </w:p>
        </w:tc>
        <w:tc>
          <w:tcPr>
            <w:tcW w:w="236" w:type="dxa"/>
            <w:shd w:val="clear" w:color="auto" w:fill="auto"/>
          </w:tcPr>
          <w:p w14:paraId="2DB299B8" w14:textId="77777777" w:rsidR="00990B88" w:rsidRPr="000E7799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shd w:val="clear" w:color="auto" w:fill="auto"/>
          </w:tcPr>
          <w:p w14:paraId="37BFEB6E" w14:textId="5D3EDFAF" w:rsidR="00990B88" w:rsidRPr="000E7799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23,430</w:t>
            </w:r>
          </w:p>
        </w:tc>
        <w:tc>
          <w:tcPr>
            <w:tcW w:w="241" w:type="dxa"/>
            <w:shd w:val="clear" w:color="auto" w:fill="auto"/>
          </w:tcPr>
          <w:p w14:paraId="58B7AEA8" w14:textId="77777777" w:rsidR="00990B88" w:rsidRPr="000E7799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auto"/>
          </w:tcPr>
          <w:p w14:paraId="19B438C0" w14:textId="48A1E0DA" w:rsidR="00990B88" w:rsidRPr="000E7799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44,966</w:t>
            </w:r>
          </w:p>
        </w:tc>
      </w:tr>
      <w:tr w:rsidR="00990B88" w:rsidRPr="00CA6781" w14:paraId="783532EA" w14:textId="77777777" w:rsidTr="00DF4A20">
        <w:tc>
          <w:tcPr>
            <w:tcW w:w="2340" w:type="dxa"/>
          </w:tcPr>
          <w:p w14:paraId="29893AFB" w14:textId="77777777" w:rsidR="00990B88" w:rsidRPr="000E7799" w:rsidRDefault="00990B88" w:rsidP="00990B88">
            <w:pPr>
              <w:pStyle w:val="ListParagraph"/>
              <w:ind w:left="166" w:right="-78" w:hanging="18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0E77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A868CF" w14:textId="7B37DEE4" w:rsidR="00990B88" w:rsidRPr="000E7799" w:rsidRDefault="00AB33BF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21,019</w:t>
            </w:r>
          </w:p>
        </w:tc>
        <w:tc>
          <w:tcPr>
            <w:tcW w:w="236" w:type="dxa"/>
            <w:shd w:val="clear" w:color="auto" w:fill="auto"/>
          </w:tcPr>
          <w:p w14:paraId="27C97477" w14:textId="77777777" w:rsidR="00990B88" w:rsidRPr="000E7799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5B399" w14:textId="626FED21" w:rsidR="00990B88" w:rsidRPr="000E7799" w:rsidRDefault="00AF1AEC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23,184</w:t>
            </w:r>
          </w:p>
        </w:tc>
        <w:tc>
          <w:tcPr>
            <w:tcW w:w="236" w:type="dxa"/>
            <w:shd w:val="clear" w:color="auto" w:fill="auto"/>
          </w:tcPr>
          <w:p w14:paraId="0247E188" w14:textId="77777777" w:rsidR="00990B88" w:rsidRPr="000E7799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3D615" w14:textId="5CAE08ED" w:rsidR="00990B88" w:rsidRPr="000E7799" w:rsidRDefault="00AF1AEC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44,203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589589" w14:textId="77777777" w:rsidR="00990B88" w:rsidRPr="000E7799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6D7233" w14:textId="637876D7" w:rsidR="00990B88" w:rsidRPr="000E7799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21,536</w:t>
            </w:r>
          </w:p>
        </w:tc>
        <w:tc>
          <w:tcPr>
            <w:tcW w:w="236" w:type="dxa"/>
            <w:shd w:val="clear" w:color="auto" w:fill="auto"/>
          </w:tcPr>
          <w:p w14:paraId="28C2E8AB" w14:textId="77777777" w:rsidR="00990B88" w:rsidRPr="000E7799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4AF4D" w14:textId="3FB1929A" w:rsidR="00990B88" w:rsidRPr="000E7799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23,430</w:t>
            </w:r>
          </w:p>
        </w:tc>
        <w:tc>
          <w:tcPr>
            <w:tcW w:w="241" w:type="dxa"/>
            <w:shd w:val="clear" w:color="auto" w:fill="auto"/>
          </w:tcPr>
          <w:p w14:paraId="29A60C3E" w14:textId="77777777" w:rsidR="00990B88" w:rsidRPr="000E7799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30763F" w14:textId="54093DCC" w:rsidR="00990B88" w:rsidRPr="000E7799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44,966</w:t>
            </w:r>
          </w:p>
        </w:tc>
      </w:tr>
    </w:tbl>
    <w:p w14:paraId="1F956499" w14:textId="77777777" w:rsidR="006D304C" w:rsidRPr="00031A27" w:rsidRDefault="006D304C" w:rsidP="00AF1AEC">
      <w:pPr>
        <w:pStyle w:val="BodyText"/>
        <w:spacing w:after="0"/>
        <w:ind w:right="-43"/>
        <w:jc w:val="both"/>
        <w:rPr>
          <w:rFonts w:ascii="Angsana New" w:hAnsi="Angsana New"/>
          <w:sz w:val="22"/>
          <w:szCs w:val="22"/>
        </w:rPr>
      </w:pPr>
    </w:p>
    <w:p w14:paraId="10B449F1" w14:textId="14960092" w:rsidR="00812338" w:rsidRPr="00DF4A20" w:rsidRDefault="00812338" w:rsidP="00B867D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955CF">
        <w:rPr>
          <w:rFonts w:asciiTheme="majorBidi" w:hAnsiTheme="majorBidi" w:cstheme="majorBidi"/>
          <w:sz w:val="30"/>
          <w:szCs w:val="30"/>
          <w:cs/>
          <w:lang w:val="en-GB"/>
        </w:rPr>
        <w:t>ณ วันที่</w:t>
      </w:r>
      <w:r w:rsidRPr="00D955C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990B88" w:rsidRPr="00990B88">
        <w:rPr>
          <w:rFonts w:asciiTheme="majorBidi" w:hAnsiTheme="majorBidi" w:cstheme="majorBidi"/>
          <w:sz w:val="30"/>
          <w:szCs w:val="30"/>
          <w:lang w:val="en-GB"/>
        </w:rPr>
        <w:t xml:space="preserve">31 </w:t>
      </w:r>
      <w:r w:rsidR="00990B88" w:rsidRPr="00990B88">
        <w:rPr>
          <w:rFonts w:asciiTheme="majorBidi" w:hAnsiTheme="majorBidi" w:cstheme="majorBidi" w:hint="cs"/>
          <w:sz w:val="30"/>
          <w:szCs w:val="30"/>
          <w:cs/>
          <w:lang w:val="en-GB"/>
        </w:rPr>
        <w:t>มีนาคม</w:t>
      </w:r>
      <w:r w:rsidR="00990B88" w:rsidRPr="00990B88">
        <w:rPr>
          <w:rFonts w:asciiTheme="majorBidi" w:hAnsiTheme="majorBidi" w:cstheme="majorBidi"/>
          <w:sz w:val="30"/>
          <w:szCs w:val="30"/>
          <w:lang w:val="en-GB"/>
        </w:rPr>
        <w:t xml:space="preserve"> 2568</w:t>
      </w:r>
      <w:r w:rsidR="00990B88" w:rsidRPr="00B56571">
        <w:rPr>
          <w:rFonts w:ascii="Angsana New" w:hAnsi="Angsana New"/>
          <w:sz w:val="30"/>
          <w:szCs w:val="30"/>
        </w:rPr>
        <w:t xml:space="preserve"> </w:t>
      </w:r>
      <w:r w:rsidRPr="00D955CF">
        <w:rPr>
          <w:rFonts w:asciiTheme="majorBidi" w:hAnsiTheme="majorBidi" w:cstheme="majorBidi"/>
          <w:sz w:val="30"/>
          <w:szCs w:val="30"/>
          <w:cs/>
          <w:lang w:val="en-GB"/>
        </w:rPr>
        <w:t>บริษัทมีวงเงินสินเชื่อซึ่งยังมิได้เบิกใช้เป็นจำนวนเงินรวม</w:t>
      </w:r>
      <w:r w:rsidRPr="00D955C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691D68">
        <w:rPr>
          <w:rFonts w:asciiTheme="majorBidi" w:hAnsiTheme="majorBidi" w:cstheme="majorBidi"/>
          <w:sz w:val="30"/>
          <w:szCs w:val="30"/>
          <w:lang w:val="en-GB"/>
        </w:rPr>
        <w:t>415.39</w:t>
      </w:r>
      <w:r w:rsidR="00A55FB4" w:rsidRPr="00D955C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955CF">
        <w:rPr>
          <w:rFonts w:asciiTheme="majorBidi" w:hAnsiTheme="majorBidi" w:cstheme="majorBidi"/>
          <w:sz w:val="30"/>
          <w:szCs w:val="30"/>
          <w:cs/>
          <w:lang w:val="en-GB"/>
        </w:rPr>
        <w:t>ล้านบาท</w:t>
      </w:r>
      <w:r w:rsidRPr="00D955C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F35447" w:rsidRPr="00D955CF">
        <w:rPr>
          <w:rFonts w:asciiTheme="majorBidi" w:hAnsiTheme="majorBidi" w:cstheme="majorBidi"/>
          <w:sz w:val="30"/>
          <w:szCs w:val="30"/>
          <w:lang w:val="en-GB"/>
        </w:rPr>
        <w:br w:type="textWrapping" w:clear="all"/>
      </w:r>
      <w:r w:rsidRPr="00D955CF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(31 </w:t>
      </w:r>
      <w:r w:rsidRPr="00D955CF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ธันวาคม </w:t>
      </w:r>
      <w:r w:rsidRPr="00D955CF">
        <w:rPr>
          <w:rFonts w:asciiTheme="majorBidi" w:hAnsiTheme="majorBidi" w:cstheme="majorBidi"/>
          <w:i/>
          <w:iCs/>
          <w:sz w:val="30"/>
          <w:szCs w:val="30"/>
          <w:lang w:val="en-GB"/>
        </w:rPr>
        <w:t>256</w:t>
      </w:r>
      <w:r w:rsidR="00990B88">
        <w:rPr>
          <w:rFonts w:asciiTheme="majorBidi" w:hAnsiTheme="majorBidi" w:cstheme="majorBidi"/>
          <w:i/>
          <w:iCs/>
          <w:sz w:val="30"/>
          <w:szCs w:val="30"/>
          <w:lang w:val="en-GB"/>
        </w:rPr>
        <w:t>7</w:t>
      </w:r>
      <w:r w:rsidRPr="00D955CF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 w:rsidR="00990B88">
        <w:rPr>
          <w:rFonts w:asciiTheme="majorBidi" w:hAnsiTheme="majorBidi" w:cstheme="majorBidi"/>
          <w:i/>
          <w:iCs/>
          <w:sz w:val="30"/>
          <w:szCs w:val="30"/>
          <w:lang w:val="en-GB"/>
        </w:rPr>
        <w:t>2</w:t>
      </w:r>
      <w:r w:rsidR="00754922">
        <w:rPr>
          <w:rFonts w:asciiTheme="majorBidi" w:hAnsiTheme="majorBidi" w:cstheme="majorBidi"/>
          <w:i/>
          <w:iCs/>
          <w:sz w:val="30"/>
          <w:szCs w:val="30"/>
          <w:lang w:val="en-GB"/>
        </w:rPr>
        <w:t>65</w:t>
      </w:r>
      <w:r w:rsidR="00990B88">
        <w:rPr>
          <w:rFonts w:asciiTheme="majorBidi" w:hAnsiTheme="majorBidi" w:cstheme="majorBidi"/>
          <w:i/>
          <w:iCs/>
          <w:sz w:val="30"/>
          <w:szCs w:val="30"/>
          <w:lang w:val="en-GB"/>
        </w:rPr>
        <w:t>.91</w:t>
      </w:r>
      <w:r w:rsidR="00A44FD9" w:rsidRPr="00D955CF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D955CF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ล้านบาท</w:t>
      </w:r>
      <w:r w:rsidRPr="00D955CF">
        <w:rPr>
          <w:rFonts w:asciiTheme="majorBidi" w:hAnsiTheme="majorBidi" w:cstheme="majorBidi"/>
          <w:i/>
          <w:iCs/>
          <w:sz w:val="30"/>
          <w:szCs w:val="30"/>
          <w:lang w:val="en-GB"/>
        </w:rPr>
        <w:t>)</w:t>
      </w:r>
      <w:r w:rsidRPr="00D955C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955CF">
        <w:rPr>
          <w:rFonts w:asciiTheme="majorBidi" w:hAnsiTheme="majorBidi" w:cstheme="majorBidi"/>
          <w:sz w:val="30"/>
          <w:szCs w:val="30"/>
          <w:cs/>
          <w:lang w:val="en-GB"/>
        </w:rPr>
        <w:t>วงเงินสินเชื่อดังกล่าวค้ำประกันโดยที่ดิน อาคารสิ่งปลูกสร้าง</w:t>
      </w:r>
      <w:r w:rsidR="00F81925" w:rsidRPr="00D955CF">
        <w:rPr>
          <w:rFonts w:asciiTheme="majorBidi" w:hAnsiTheme="majorBidi" w:cstheme="majorBidi" w:hint="cs"/>
          <w:sz w:val="30"/>
          <w:szCs w:val="30"/>
          <w:cs/>
          <w:lang w:val="en-GB"/>
        </w:rPr>
        <w:t>ทั้งใ</w:t>
      </w:r>
      <w:r w:rsidR="00B867DA" w:rsidRPr="00D955CF">
        <w:rPr>
          <w:rFonts w:asciiTheme="majorBidi" w:hAnsiTheme="majorBidi" w:cstheme="majorBidi" w:hint="cs"/>
          <w:sz w:val="30"/>
          <w:szCs w:val="30"/>
          <w:cs/>
          <w:lang w:val="en-GB"/>
        </w:rPr>
        <w:t>น</w:t>
      </w:r>
      <w:r w:rsidR="00F81925" w:rsidRPr="00D955CF">
        <w:rPr>
          <w:rFonts w:asciiTheme="majorBidi" w:hAnsiTheme="majorBidi" w:cstheme="majorBidi" w:hint="cs"/>
          <w:sz w:val="30"/>
          <w:szCs w:val="30"/>
          <w:cs/>
          <w:lang w:val="en-GB"/>
        </w:rPr>
        <w:t>ปัจจุบันและในอนาคต</w:t>
      </w:r>
    </w:p>
    <w:p w14:paraId="4F460DF1" w14:textId="4D91B3B0" w:rsidR="00C571E1" w:rsidRPr="00031A27" w:rsidRDefault="00C571E1" w:rsidP="00961683">
      <w:pPr>
        <w:pStyle w:val="BodyText"/>
        <w:spacing w:after="0" w:line="120" w:lineRule="auto"/>
        <w:ind w:left="547" w:right="-43"/>
        <w:jc w:val="both"/>
        <w:rPr>
          <w:rFonts w:ascii="Angsana New" w:hAnsi="Angsana New"/>
          <w:sz w:val="22"/>
          <w:szCs w:val="22"/>
          <w:cs/>
        </w:rPr>
      </w:pPr>
    </w:p>
    <w:p w14:paraId="4FACD51A" w14:textId="77777777" w:rsidR="00C571E1" w:rsidRPr="00C647FC" w:rsidRDefault="00C571E1">
      <w:pPr>
        <w:pStyle w:val="Heading8"/>
        <w:numPr>
          <w:ilvl w:val="0"/>
          <w:numId w:val="16"/>
        </w:numPr>
        <w:tabs>
          <w:tab w:val="left" w:pos="540"/>
          <w:tab w:val="left" w:pos="882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647FC">
        <w:rPr>
          <w:rFonts w:asciiTheme="majorBidi" w:hAnsiTheme="majorBidi" w:cstheme="majorBidi"/>
          <w:sz w:val="30"/>
          <w:szCs w:val="30"/>
          <w:cs/>
          <w:lang w:val="en-US"/>
        </w:rPr>
        <w:t>ทุนเรือนหุ้น</w:t>
      </w:r>
    </w:p>
    <w:p w14:paraId="4F5D9679" w14:textId="77777777" w:rsidR="00C571E1" w:rsidRPr="00031A27" w:rsidRDefault="00C571E1" w:rsidP="00961683">
      <w:pPr>
        <w:pStyle w:val="BodyText"/>
        <w:spacing w:after="0" w:line="120" w:lineRule="auto"/>
        <w:ind w:left="547" w:right="-43"/>
        <w:jc w:val="both"/>
        <w:rPr>
          <w:rFonts w:ascii="Angsana New" w:hAnsi="Angsana New"/>
          <w:sz w:val="22"/>
          <w:szCs w:val="22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9"/>
        <w:gridCol w:w="806"/>
        <w:gridCol w:w="239"/>
        <w:gridCol w:w="1114"/>
        <w:gridCol w:w="270"/>
        <w:gridCol w:w="1081"/>
        <w:gridCol w:w="272"/>
        <w:gridCol w:w="1169"/>
        <w:gridCol w:w="272"/>
        <w:gridCol w:w="1166"/>
      </w:tblGrid>
      <w:tr w:rsidR="00C571E1" w:rsidRPr="00B058BE" w14:paraId="1818625D" w14:textId="77777777" w:rsidTr="00CE3F72">
        <w:trPr>
          <w:tblHeader/>
        </w:trPr>
        <w:tc>
          <w:tcPr>
            <w:tcW w:w="1519" w:type="pct"/>
          </w:tcPr>
          <w:p w14:paraId="5C0FFA6C" w14:textId="77777777" w:rsidR="00C571E1" w:rsidRPr="000B21B4" w:rsidRDefault="00C571E1" w:rsidP="0079512B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6C06DC1F" w14:textId="77777777" w:rsidR="00C571E1" w:rsidRPr="00B058BE" w:rsidRDefault="00C571E1" w:rsidP="0079512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มูลค่าหุ้น</w:t>
            </w:r>
          </w:p>
        </w:tc>
        <w:tc>
          <w:tcPr>
            <w:tcW w:w="130" w:type="pct"/>
            <w:tcBorders>
              <w:left w:val="nil"/>
            </w:tcBorders>
          </w:tcPr>
          <w:p w14:paraId="5E3777C3" w14:textId="77777777" w:rsidR="00C571E1" w:rsidRPr="00B058BE" w:rsidRDefault="00C571E1" w:rsidP="0079512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3" w:type="pct"/>
            <w:gridSpan w:val="3"/>
            <w:tcBorders>
              <w:bottom w:val="single" w:sz="4" w:space="0" w:color="auto"/>
            </w:tcBorders>
          </w:tcPr>
          <w:p w14:paraId="10FA6044" w14:textId="0FB88F99" w:rsidR="00C571E1" w:rsidRPr="00D761E2" w:rsidRDefault="00C571E1" w:rsidP="0079512B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90B8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704BBDCF" w14:textId="77777777" w:rsidR="00C571E1" w:rsidRPr="00D761E2" w:rsidRDefault="00C571E1" w:rsidP="0079512B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0" w:type="pct"/>
            <w:gridSpan w:val="3"/>
            <w:tcBorders>
              <w:bottom w:val="single" w:sz="4" w:space="0" w:color="auto"/>
            </w:tcBorders>
          </w:tcPr>
          <w:p w14:paraId="24BD9561" w14:textId="2FAEDE88" w:rsidR="00C571E1" w:rsidRPr="004E6036" w:rsidRDefault="00990B88" w:rsidP="0079512B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571E1" w:rsidRPr="00B058BE" w14:paraId="7BE84B53" w14:textId="77777777" w:rsidTr="00CE3F72">
        <w:trPr>
          <w:tblHeader/>
        </w:trPr>
        <w:tc>
          <w:tcPr>
            <w:tcW w:w="1519" w:type="pct"/>
          </w:tcPr>
          <w:p w14:paraId="7A823F21" w14:textId="77777777" w:rsidR="00C571E1" w:rsidRPr="000B21B4" w:rsidRDefault="00C571E1" w:rsidP="0079512B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71BCE1C7" w14:textId="77777777" w:rsidR="00C571E1" w:rsidRPr="00B058BE" w:rsidRDefault="00C571E1" w:rsidP="0079512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ต่อหุ้น</w:t>
            </w:r>
          </w:p>
        </w:tc>
        <w:tc>
          <w:tcPr>
            <w:tcW w:w="130" w:type="pct"/>
            <w:tcBorders>
              <w:left w:val="nil"/>
            </w:tcBorders>
          </w:tcPr>
          <w:p w14:paraId="762E74D1" w14:textId="77777777" w:rsidR="00C571E1" w:rsidRPr="00B058BE" w:rsidRDefault="00C571E1" w:rsidP="0079512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6F447AEC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312C9976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170802BC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8" w:type="pct"/>
          </w:tcPr>
          <w:p w14:paraId="295DA8FC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0928985A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75696F23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68D985A0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C571E1" w:rsidRPr="00B058BE" w14:paraId="3871C1EB" w14:textId="77777777" w:rsidTr="00CE3F72">
        <w:trPr>
          <w:trHeight w:val="80"/>
          <w:tblHeader/>
        </w:trPr>
        <w:tc>
          <w:tcPr>
            <w:tcW w:w="1519" w:type="pct"/>
          </w:tcPr>
          <w:p w14:paraId="199EA731" w14:textId="77777777" w:rsidR="00C571E1" w:rsidRPr="000B21B4" w:rsidRDefault="00C571E1" w:rsidP="0079512B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7680B5F9" w14:textId="77777777" w:rsidR="00C571E1" w:rsidRPr="000B21B4" w:rsidRDefault="00C571E1" w:rsidP="0079512B">
            <w:pPr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58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0" w:type="pct"/>
            <w:tcBorders>
              <w:left w:val="nil"/>
            </w:tcBorders>
          </w:tcPr>
          <w:p w14:paraId="42D213FB" w14:textId="77777777" w:rsidR="00C571E1" w:rsidRPr="00B058BE" w:rsidRDefault="00C571E1" w:rsidP="0079512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911" w:type="pct"/>
            <w:gridSpan w:val="7"/>
          </w:tcPr>
          <w:p w14:paraId="10556E36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58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</w:t>
            </w:r>
            <w:r w:rsidRPr="00B058BE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B058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571E1" w:rsidRPr="00B058BE" w14:paraId="4D67222E" w14:textId="77777777" w:rsidTr="00CE3F72">
        <w:tc>
          <w:tcPr>
            <w:tcW w:w="1519" w:type="pct"/>
          </w:tcPr>
          <w:p w14:paraId="7F2925F7" w14:textId="77777777" w:rsidR="00C571E1" w:rsidRPr="00B058BE" w:rsidRDefault="00C571E1" w:rsidP="0079512B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58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439" w:type="pct"/>
          </w:tcPr>
          <w:p w14:paraId="68A26D83" w14:textId="77777777" w:rsidR="00C571E1" w:rsidRPr="00B058BE" w:rsidRDefault="00C571E1" w:rsidP="0079512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  <w:tcBorders>
              <w:left w:val="nil"/>
            </w:tcBorders>
          </w:tcPr>
          <w:p w14:paraId="3A50334D" w14:textId="77777777" w:rsidR="00C571E1" w:rsidRPr="00B058BE" w:rsidRDefault="00C571E1" w:rsidP="0079512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</w:tcPr>
          <w:p w14:paraId="31CCDC5A" w14:textId="77777777" w:rsidR="00C571E1" w:rsidRPr="00B058BE" w:rsidRDefault="00C571E1" w:rsidP="00655CD6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B2E3832" w14:textId="77777777" w:rsidR="00C571E1" w:rsidRPr="00B058BE" w:rsidRDefault="00C571E1" w:rsidP="00655CD6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72EA54A" w14:textId="77777777" w:rsidR="00C571E1" w:rsidRPr="00B058BE" w:rsidRDefault="00C571E1" w:rsidP="00655CD6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387DA88" w14:textId="77777777" w:rsidR="00C571E1" w:rsidRPr="00B058BE" w:rsidRDefault="00C571E1" w:rsidP="00655CD6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DD7544A" w14:textId="77777777" w:rsidR="00C571E1" w:rsidRPr="00B058BE" w:rsidRDefault="00C571E1" w:rsidP="00655CD6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8C9A6A0" w14:textId="77777777" w:rsidR="00C571E1" w:rsidRPr="00B058BE" w:rsidRDefault="00C571E1" w:rsidP="00655CD6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B0A18D2" w14:textId="77777777" w:rsidR="00C571E1" w:rsidRPr="00B058BE" w:rsidRDefault="00C571E1" w:rsidP="00655CD6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0B88" w:rsidRPr="00B058BE" w14:paraId="1E2577BE" w14:textId="77777777" w:rsidTr="00CE3F72">
        <w:tc>
          <w:tcPr>
            <w:tcW w:w="1519" w:type="pct"/>
          </w:tcPr>
          <w:p w14:paraId="021ED271" w14:textId="490511F2" w:rsidR="00990B88" w:rsidRPr="00B058BE" w:rsidRDefault="00990B88" w:rsidP="00990B88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05B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805B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805B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39" w:type="pct"/>
          </w:tcPr>
          <w:p w14:paraId="737BF6B7" w14:textId="1635CAA3" w:rsidR="00990B88" w:rsidRPr="00B058BE" w:rsidRDefault="00990B88" w:rsidP="00990B88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0" w:type="pct"/>
            <w:tcBorders>
              <w:left w:val="nil"/>
            </w:tcBorders>
          </w:tcPr>
          <w:p w14:paraId="75B4B720" w14:textId="77777777" w:rsidR="00990B88" w:rsidRPr="00B058BE" w:rsidRDefault="00990B88" w:rsidP="00990B88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30E24614" w14:textId="7C2A145A" w:rsidR="00990B88" w:rsidRPr="00990B88" w:rsidRDefault="00990B88" w:rsidP="00990B8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990B88">
              <w:rPr>
                <w:rFonts w:ascii="Angsana New" w:hAnsi="Angsana New"/>
                <w:sz w:val="30"/>
                <w:szCs w:val="30"/>
              </w:rPr>
              <w:t>428,264</w:t>
            </w:r>
          </w:p>
        </w:tc>
        <w:tc>
          <w:tcPr>
            <w:tcW w:w="147" w:type="pct"/>
            <w:shd w:val="clear" w:color="auto" w:fill="auto"/>
          </w:tcPr>
          <w:p w14:paraId="73A7460E" w14:textId="77777777" w:rsidR="00990B88" w:rsidRPr="00990B88" w:rsidRDefault="00990B88" w:rsidP="00990B8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73376A4A" w14:textId="755BC949" w:rsidR="00990B88" w:rsidRPr="00990B88" w:rsidRDefault="00990B88" w:rsidP="00990B8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990B88">
              <w:rPr>
                <w:rFonts w:ascii="Angsana New" w:hAnsi="Angsana New"/>
                <w:sz w:val="30"/>
                <w:szCs w:val="30"/>
              </w:rPr>
              <w:t>214,132</w:t>
            </w:r>
          </w:p>
        </w:tc>
        <w:tc>
          <w:tcPr>
            <w:tcW w:w="148" w:type="pct"/>
          </w:tcPr>
          <w:p w14:paraId="2FF5859B" w14:textId="77777777" w:rsidR="00990B88" w:rsidRPr="00B058BE" w:rsidRDefault="00990B88" w:rsidP="00990B8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7913545C" w14:textId="27F6DA1D" w:rsidR="00990B88" w:rsidRPr="00B058BE" w:rsidRDefault="00990B88" w:rsidP="00990B8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1B1CF1">
              <w:rPr>
                <w:rFonts w:ascii="Angsana New" w:hAnsi="Angsana New"/>
                <w:sz w:val="30"/>
                <w:szCs w:val="30"/>
              </w:rPr>
              <w:t>428,264</w:t>
            </w:r>
          </w:p>
        </w:tc>
        <w:tc>
          <w:tcPr>
            <w:tcW w:w="148" w:type="pct"/>
          </w:tcPr>
          <w:p w14:paraId="75985171" w14:textId="77777777" w:rsidR="00990B88" w:rsidRPr="00B058BE" w:rsidRDefault="00990B88" w:rsidP="00990B8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6F795E59" w14:textId="42AF1260" w:rsidR="00990B88" w:rsidRPr="00B058BE" w:rsidRDefault="00990B88" w:rsidP="00990B8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1B1CF1">
              <w:rPr>
                <w:rFonts w:ascii="Angsana New" w:hAnsi="Angsana New"/>
                <w:sz w:val="30"/>
                <w:szCs w:val="30"/>
              </w:rPr>
              <w:t>214,132</w:t>
            </w:r>
          </w:p>
        </w:tc>
      </w:tr>
      <w:tr w:rsidR="00990B88" w:rsidRPr="00B058BE" w14:paraId="2146F3EF" w14:textId="77777777" w:rsidTr="00CE3F72">
        <w:tc>
          <w:tcPr>
            <w:tcW w:w="1519" w:type="pct"/>
          </w:tcPr>
          <w:p w14:paraId="2A1FCF06" w14:textId="0EEA5DEB" w:rsidR="00990B88" w:rsidRPr="00B058BE" w:rsidRDefault="00990B88" w:rsidP="00990B88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24C8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9" w:type="pct"/>
          </w:tcPr>
          <w:p w14:paraId="2155D20D" w14:textId="68D687B8" w:rsidR="00990B88" w:rsidRPr="00F35447" w:rsidRDefault="00990B88" w:rsidP="00990B88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5447">
              <w:rPr>
                <w:rFonts w:ascii="Angsana New" w:hAnsi="Angsana New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30" w:type="pct"/>
            <w:tcBorders>
              <w:left w:val="nil"/>
            </w:tcBorders>
          </w:tcPr>
          <w:p w14:paraId="74681164" w14:textId="77777777" w:rsidR="00990B88" w:rsidRPr="00B058BE" w:rsidRDefault="00990B88" w:rsidP="00990B88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00CE8" w14:textId="7D0A67A3" w:rsidR="00990B88" w:rsidRPr="00E4764B" w:rsidRDefault="00FB7AAE" w:rsidP="00990B8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7AAE">
              <w:rPr>
                <w:rFonts w:ascii="Angsana New" w:hAnsi="Angsana New"/>
                <w:b/>
                <w:bCs/>
                <w:sz w:val="30"/>
                <w:szCs w:val="30"/>
              </w:rPr>
              <w:t>428,264</w:t>
            </w:r>
          </w:p>
        </w:tc>
        <w:tc>
          <w:tcPr>
            <w:tcW w:w="147" w:type="pct"/>
            <w:shd w:val="clear" w:color="auto" w:fill="auto"/>
          </w:tcPr>
          <w:p w14:paraId="00AC098F" w14:textId="77777777" w:rsidR="00990B88" w:rsidRPr="00E4764B" w:rsidRDefault="00990B88" w:rsidP="00990B8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F76E4A" w14:textId="6ED605CC" w:rsidR="00990B88" w:rsidRPr="00E4764B" w:rsidRDefault="00FB7AAE" w:rsidP="00990B8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7AAE">
              <w:rPr>
                <w:rFonts w:ascii="Angsana New" w:hAnsi="Angsana New"/>
                <w:b/>
                <w:bCs/>
                <w:sz w:val="30"/>
                <w:szCs w:val="30"/>
              </w:rPr>
              <w:t>214,132</w:t>
            </w:r>
          </w:p>
        </w:tc>
        <w:tc>
          <w:tcPr>
            <w:tcW w:w="148" w:type="pct"/>
          </w:tcPr>
          <w:p w14:paraId="494F07B1" w14:textId="77777777" w:rsidR="00990B88" w:rsidRPr="00B058BE" w:rsidRDefault="00990B88" w:rsidP="00990B8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7E6EB70" w14:textId="09946212" w:rsidR="00990B88" w:rsidRPr="00B058BE" w:rsidRDefault="00990B88" w:rsidP="00990B8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CF1">
              <w:rPr>
                <w:rFonts w:ascii="Angsana New" w:hAnsi="Angsana New"/>
                <w:b/>
                <w:bCs/>
                <w:sz w:val="30"/>
                <w:szCs w:val="30"/>
              </w:rPr>
              <w:t>428,264</w:t>
            </w:r>
          </w:p>
        </w:tc>
        <w:tc>
          <w:tcPr>
            <w:tcW w:w="148" w:type="pct"/>
          </w:tcPr>
          <w:p w14:paraId="70E3153B" w14:textId="77777777" w:rsidR="00990B88" w:rsidRPr="00B058BE" w:rsidRDefault="00990B88" w:rsidP="00990B8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52B267DA" w14:textId="666584FD" w:rsidR="00990B88" w:rsidRPr="00B058BE" w:rsidRDefault="00990B88" w:rsidP="00990B8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CF1">
              <w:rPr>
                <w:rFonts w:ascii="Angsana New" w:hAnsi="Angsana New"/>
                <w:b/>
                <w:bCs/>
                <w:sz w:val="30"/>
                <w:szCs w:val="30"/>
              </w:rPr>
              <w:t>214,132</w:t>
            </w:r>
          </w:p>
        </w:tc>
      </w:tr>
      <w:tr w:rsidR="00990B88" w:rsidRPr="00031A27" w14:paraId="7CCF2425" w14:textId="77777777" w:rsidTr="00CE3F72">
        <w:trPr>
          <w:trHeight w:val="144"/>
        </w:trPr>
        <w:tc>
          <w:tcPr>
            <w:tcW w:w="1519" w:type="pct"/>
          </w:tcPr>
          <w:p w14:paraId="3A08D438" w14:textId="77777777" w:rsidR="00990B88" w:rsidRPr="00031A27" w:rsidRDefault="00990B88" w:rsidP="00990B88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39" w:type="pct"/>
          </w:tcPr>
          <w:p w14:paraId="7FC22B40" w14:textId="77777777" w:rsidR="00990B88" w:rsidRPr="00031A27" w:rsidRDefault="00990B88" w:rsidP="00990B88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" w:type="pct"/>
            <w:tcBorders>
              <w:left w:val="nil"/>
            </w:tcBorders>
          </w:tcPr>
          <w:p w14:paraId="57023E52" w14:textId="77777777" w:rsidR="00990B88" w:rsidRPr="00031A27" w:rsidRDefault="00990B88" w:rsidP="00990B88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7" w:type="pct"/>
            <w:shd w:val="clear" w:color="auto" w:fill="auto"/>
          </w:tcPr>
          <w:p w14:paraId="0C1DA43D" w14:textId="77777777" w:rsidR="00990B88" w:rsidRPr="00031A27" w:rsidRDefault="00990B88" w:rsidP="00990B88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" w:type="pct"/>
            <w:shd w:val="clear" w:color="auto" w:fill="auto"/>
          </w:tcPr>
          <w:p w14:paraId="68326078" w14:textId="77777777" w:rsidR="00990B88" w:rsidRPr="00031A27" w:rsidRDefault="00990B88" w:rsidP="00990B88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pct"/>
            <w:shd w:val="clear" w:color="auto" w:fill="auto"/>
          </w:tcPr>
          <w:p w14:paraId="6FABD127" w14:textId="77777777" w:rsidR="00990B88" w:rsidRPr="00031A27" w:rsidRDefault="00990B88" w:rsidP="00990B88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2D83C526" w14:textId="77777777" w:rsidR="00990B88" w:rsidRPr="00031A27" w:rsidRDefault="00990B88" w:rsidP="00990B88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7" w:type="pct"/>
          </w:tcPr>
          <w:p w14:paraId="332EFF93" w14:textId="77777777" w:rsidR="00990B88" w:rsidRPr="00031A27" w:rsidRDefault="00990B88" w:rsidP="00990B88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2D0F69CB" w14:textId="77777777" w:rsidR="00990B88" w:rsidRPr="00031A27" w:rsidRDefault="00990B88" w:rsidP="00990B88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pct"/>
          </w:tcPr>
          <w:p w14:paraId="435A5DD9" w14:textId="77777777" w:rsidR="00990B88" w:rsidRPr="00031A27" w:rsidRDefault="00990B88" w:rsidP="00990B88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90B88" w:rsidRPr="00B058BE" w14:paraId="37E8C314" w14:textId="77777777" w:rsidTr="00CE3F72">
        <w:tc>
          <w:tcPr>
            <w:tcW w:w="1519" w:type="pct"/>
          </w:tcPr>
          <w:p w14:paraId="31AAA93C" w14:textId="77777777" w:rsidR="00990B88" w:rsidRPr="00B058BE" w:rsidRDefault="00990B88" w:rsidP="00990B88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Pr="00B058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439" w:type="pct"/>
          </w:tcPr>
          <w:p w14:paraId="7B2B3E22" w14:textId="77777777" w:rsidR="00990B88" w:rsidRPr="00B058BE" w:rsidRDefault="00990B88" w:rsidP="00990B88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  <w:tcBorders>
              <w:left w:val="nil"/>
            </w:tcBorders>
          </w:tcPr>
          <w:p w14:paraId="44FB884D" w14:textId="77777777" w:rsidR="00990B88" w:rsidRPr="00B058BE" w:rsidRDefault="00990B88" w:rsidP="00990B88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shd w:val="clear" w:color="auto" w:fill="auto"/>
          </w:tcPr>
          <w:p w14:paraId="00A8C5D2" w14:textId="77777777" w:rsidR="00990B88" w:rsidRPr="00B058BE" w:rsidRDefault="00990B88" w:rsidP="00990B8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5B9C694" w14:textId="77777777" w:rsidR="00990B88" w:rsidRPr="00B058BE" w:rsidRDefault="00990B88" w:rsidP="00990B8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3040BF0" w14:textId="77777777" w:rsidR="00990B88" w:rsidRPr="00B058BE" w:rsidRDefault="00990B88" w:rsidP="00990B8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D4AB1E7" w14:textId="77777777" w:rsidR="00990B88" w:rsidRPr="00B058BE" w:rsidRDefault="00990B88" w:rsidP="00990B8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597E234" w14:textId="77777777" w:rsidR="00990B88" w:rsidRPr="00B058BE" w:rsidRDefault="00990B88" w:rsidP="00990B8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ECDC554" w14:textId="77777777" w:rsidR="00990B88" w:rsidRPr="00B058BE" w:rsidRDefault="00990B88" w:rsidP="00990B8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717D23B" w14:textId="77777777" w:rsidR="00990B88" w:rsidRPr="00B058BE" w:rsidRDefault="00990B88" w:rsidP="00990B8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0B88" w:rsidRPr="00B058BE" w14:paraId="2F6481C8" w14:textId="77777777" w:rsidTr="00CE3F72">
        <w:tc>
          <w:tcPr>
            <w:tcW w:w="1519" w:type="pct"/>
          </w:tcPr>
          <w:p w14:paraId="3E928109" w14:textId="4C47C0C9" w:rsidR="00990B88" w:rsidRPr="00B058BE" w:rsidRDefault="00990B88" w:rsidP="00990B88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05B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805B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805B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39" w:type="pct"/>
          </w:tcPr>
          <w:p w14:paraId="156D0E63" w14:textId="28EF665D" w:rsidR="00990B88" w:rsidRDefault="00990B88" w:rsidP="00990B88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0" w:type="pct"/>
            <w:tcBorders>
              <w:left w:val="nil"/>
            </w:tcBorders>
          </w:tcPr>
          <w:p w14:paraId="13CDB6D2" w14:textId="77777777" w:rsidR="00990B88" w:rsidRPr="00B058BE" w:rsidRDefault="00990B88" w:rsidP="00990B88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shd w:val="clear" w:color="auto" w:fill="auto"/>
          </w:tcPr>
          <w:p w14:paraId="55EB5B5F" w14:textId="305A927F" w:rsidR="00990B88" w:rsidRPr="00990B88" w:rsidRDefault="00990B88" w:rsidP="00990B8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990B88">
              <w:rPr>
                <w:rFonts w:ascii="Angsana New" w:hAnsi="Angsana New"/>
                <w:sz w:val="30"/>
                <w:szCs w:val="30"/>
              </w:rPr>
              <w:t>428,264</w:t>
            </w:r>
          </w:p>
        </w:tc>
        <w:tc>
          <w:tcPr>
            <w:tcW w:w="147" w:type="pct"/>
            <w:shd w:val="clear" w:color="auto" w:fill="auto"/>
          </w:tcPr>
          <w:p w14:paraId="411D377C" w14:textId="77777777" w:rsidR="00990B88" w:rsidRPr="00990B88" w:rsidRDefault="00990B88" w:rsidP="00990B8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589" w:type="pct"/>
            <w:shd w:val="clear" w:color="auto" w:fill="auto"/>
          </w:tcPr>
          <w:p w14:paraId="18E66013" w14:textId="1DB2E589" w:rsidR="00990B88" w:rsidRPr="00990B88" w:rsidRDefault="00990B88" w:rsidP="00990B8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990B88">
              <w:rPr>
                <w:rFonts w:ascii="Angsana New" w:hAnsi="Angsana New"/>
                <w:sz w:val="30"/>
                <w:szCs w:val="30"/>
              </w:rPr>
              <w:t>214,132</w:t>
            </w:r>
          </w:p>
        </w:tc>
        <w:tc>
          <w:tcPr>
            <w:tcW w:w="148" w:type="pct"/>
          </w:tcPr>
          <w:p w14:paraId="59006C14" w14:textId="77777777" w:rsidR="00990B88" w:rsidRPr="00B058BE" w:rsidRDefault="00990B88" w:rsidP="00990B8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03F176F" w14:textId="5C6CB320" w:rsidR="00990B88" w:rsidRPr="00B058BE" w:rsidRDefault="00990B88" w:rsidP="00990B8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1B1CF1">
              <w:rPr>
                <w:rFonts w:ascii="Angsana New" w:hAnsi="Angsana New"/>
                <w:sz w:val="30"/>
                <w:szCs w:val="30"/>
              </w:rPr>
              <w:t>426,812</w:t>
            </w:r>
          </w:p>
        </w:tc>
        <w:tc>
          <w:tcPr>
            <w:tcW w:w="148" w:type="pct"/>
          </w:tcPr>
          <w:p w14:paraId="0F729A7A" w14:textId="77777777" w:rsidR="00990B88" w:rsidRPr="00B058BE" w:rsidRDefault="00990B88" w:rsidP="00990B8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3A9CE0B0" w14:textId="6D79A36B" w:rsidR="00990B88" w:rsidRPr="00B058BE" w:rsidRDefault="00990B88" w:rsidP="00990B8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1B1CF1">
              <w:rPr>
                <w:rFonts w:ascii="Angsana New" w:hAnsi="Angsana New"/>
                <w:sz w:val="30"/>
                <w:szCs w:val="30"/>
              </w:rPr>
              <w:t>213,406</w:t>
            </w:r>
          </w:p>
        </w:tc>
      </w:tr>
      <w:tr w:rsidR="00990B88" w:rsidRPr="00B058BE" w14:paraId="03FBC97D" w14:textId="77777777" w:rsidTr="00CE3F72">
        <w:tc>
          <w:tcPr>
            <w:tcW w:w="1519" w:type="pct"/>
          </w:tcPr>
          <w:p w14:paraId="7D6AE93F" w14:textId="5F85E3EF" w:rsidR="00990B88" w:rsidRPr="00B058BE" w:rsidRDefault="00990B88" w:rsidP="00990B88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ทุนออกให้ตามสิทธิ</w:t>
            </w:r>
          </w:p>
        </w:tc>
        <w:tc>
          <w:tcPr>
            <w:tcW w:w="439" w:type="pct"/>
          </w:tcPr>
          <w:p w14:paraId="098320CF" w14:textId="50AFAEC1" w:rsidR="00990B88" w:rsidRPr="00F35447" w:rsidRDefault="00990B88" w:rsidP="00990B88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447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0" w:type="pct"/>
            <w:tcBorders>
              <w:left w:val="nil"/>
            </w:tcBorders>
          </w:tcPr>
          <w:p w14:paraId="068E4FB0" w14:textId="77777777" w:rsidR="00990B88" w:rsidRPr="00B058BE" w:rsidRDefault="00990B88" w:rsidP="00990B88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1C93C60B" w14:textId="003B1566" w:rsidR="00990B88" w:rsidRPr="00B058BE" w:rsidRDefault="00FB7AAE" w:rsidP="00FB7AAE">
            <w:pPr>
              <w:pStyle w:val="BodyText"/>
              <w:tabs>
                <w:tab w:val="decimal" w:pos="560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C2142D3" w14:textId="77777777" w:rsidR="00990B88" w:rsidRPr="00B058BE" w:rsidRDefault="00990B88" w:rsidP="00990B8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530D86A5" w14:textId="75B0936A" w:rsidR="00990B88" w:rsidRPr="00B058BE" w:rsidRDefault="00FB7AAE" w:rsidP="00FB7AAE">
            <w:pPr>
              <w:pStyle w:val="BodyText"/>
              <w:tabs>
                <w:tab w:val="decimal" w:pos="520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8F35AA8" w14:textId="77777777" w:rsidR="00990B88" w:rsidRPr="00B058BE" w:rsidRDefault="00990B88" w:rsidP="00990B8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3AE9BC64" w14:textId="1F715131" w:rsidR="00990B88" w:rsidRPr="00B058BE" w:rsidRDefault="00990B88" w:rsidP="00990B8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  <w:lang w:bidi="te-IN"/>
              </w:rPr>
            </w:pPr>
            <w:r>
              <w:rPr>
                <w:rFonts w:ascii="Angsana New" w:hAnsi="Angsana New"/>
                <w:sz w:val="30"/>
                <w:szCs w:val="30"/>
              </w:rPr>
              <w:t>1,452</w:t>
            </w:r>
          </w:p>
        </w:tc>
        <w:tc>
          <w:tcPr>
            <w:tcW w:w="148" w:type="pct"/>
          </w:tcPr>
          <w:p w14:paraId="33ED2E9B" w14:textId="77777777" w:rsidR="00990B88" w:rsidRPr="00B058BE" w:rsidRDefault="00990B88" w:rsidP="00990B8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D21C7D4" w14:textId="33D5414F" w:rsidR="00990B88" w:rsidRPr="00B058BE" w:rsidRDefault="00990B88" w:rsidP="00990B8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  <w:lang w:bidi="te-IN"/>
              </w:rPr>
            </w:pPr>
            <w:r>
              <w:rPr>
                <w:rFonts w:ascii="Angsana New" w:hAnsi="Angsana New"/>
                <w:sz w:val="30"/>
                <w:szCs w:val="30"/>
              </w:rPr>
              <w:t>726</w:t>
            </w:r>
          </w:p>
        </w:tc>
      </w:tr>
      <w:tr w:rsidR="00990B88" w:rsidRPr="00B058BE" w14:paraId="0F33A91C" w14:textId="77777777" w:rsidTr="00CE3F72">
        <w:tc>
          <w:tcPr>
            <w:tcW w:w="1519" w:type="pct"/>
          </w:tcPr>
          <w:p w14:paraId="51B3F93D" w14:textId="631CAA81" w:rsidR="00990B88" w:rsidRPr="00B058BE" w:rsidRDefault="00990B88" w:rsidP="00990B88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24C8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9" w:type="pct"/>
          </w:tcPr>
          <w:p w14:paraId="006D84C3" w14:textId="0E2C585B" w:rsidR="00990B88" w:rsidRPr="00F35447" w:rsidRDefault="00990B88" w:rsidP="00990B88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5447">
              <w:rPr>
                <w:rFonts w:ascii="Angsana New" w:hAnsi="Angsana New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30" w:type="pct"/>
            <w:tcBorders>
              <w:left w:val="nil"/>
            </w:tcBorders>
          </w:tcPr>
          <w:p w14:paraId="048ADA07" w14:textId="77777777" w:rsidR="00990B88" w:rsidRPr="00B058BE" w:rsidRDefault="00990B88" w:rsidP="00990B88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  <w:shd w:val="clear" w:color="auto" w:fill="auto"/>
          </w:tcPr>
          <w:p w14:paraId="5DDADFF6" w14:textId="03214DEB" w:rsidR="00990B88" w:rsidRPr="00B058BE" w:rsidRDefault="00FB7AAE" w:rsidP="00990B8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7AAE">
              <w:rPr>
                <w:rFonts w:ascii="Angsana New" w:hAnsi="Angsana New"/>
                <w:b/>
                <w:bCs/>
                <w:sz w:val="30"/>
                <w:szCs w:val="30"/>
              </w:rPr>
              <w:t>428,264</w:t>
            </w:r>
          </w:p>
        </w:tc>
        <w:tc>
          <w:tcPr>
            <w:tcW w:w="147" w:type="pct"/>
            <w:shd w:val="clear" w:color="auto" w:fill="auto"/>
          </w:tcPr>
          <w:p w14:paraId="30CEC627" w14:textId="77777777" w:rsidR="00990B88" w:rsidRPr="00B058BE" w:rsidRDefault="00990B88" w:rsidP="00990B8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</w:tcPr>
          <w:p w14:paraId="0794A255" w14:textId="6CF312CB" w:rsidR="00990B88" w:rsidRPr="00B058BE" w:rsidRDefault="00FB7AAE" w:rsidP="00990B8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7AAE">
              <w:rPr>
                <w:rFonts w:ascii="Angsana New" w:hAnsi="Angsana New"/>
                <w:b/>
                <w:bCs/>
                <w:sz w:val="30"/>
                <w:szCs w:val="30"/>
              </w:rPr>
              <w:t>214,132</w:t>
            </w:r>
          </w:p>
        </w:tc>
        <w:tc>
          <w:tcPr>
            <w:tcW w:w="148" w:type="pct"/>
          </w:tcPr>
          <w:p w14:paraId="6C245A63" w14:textId="77777777" w:rsidR="00990B88" w:rsidRPr="00B058BE" w:rsidRDefault="00990B88" w:rsidP="00990B8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49AC7B0E" w14:textId="3F05800C" w:rsidR="00990B88" w:rsidRPr="00B14425" w:rsidRDefault="00990B88" w:rsidP="00990B8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428,264</w:t>
            </w:r>
          </w:p>
        </w:tc>
        <w:tc>
          <w:tcPr>
            <w:tcW w:w="148" w:type="pct"/>
          </w:tcPr>
          <w:p w14:paraId="78F9A1EC" w14:textId="77777777" w:rsidR="00990B88" w:rsidRPr="00B14425" w:rsidRDefault="00990B88" w:rsidP="00990B8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1BC5D2C6" w14:textId="26E203F1" w:rsidR="00990B88" w:rsidRPr="00BA6B7C" w:rsidRDefault="00990B88" w:rsidP="00990B8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214,132</w:t>
            </w:r>
          </w:p>
        </w:tc>
      </w:tr>
    </w:tbl>
    <w:p w14:paraId="1E035579" w14:textId="77777777" w:rsidR="00AF1AEC" w:rsidRDefault="00AF1AEC" w:rsidP="00AE56A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75ECC3B" w14:textId="22CC9881" w:rsidR="00A135B0" w:rsidRDefault="00C571E1" w:rsidP="00AE56A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647FC">
        <w:rPr>
          <w:rFonts w:ascii="Angsana New" w:hAnsi="Angsana New" w:hint="cs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</w:t>
      </w:r>
      <w:r w:rsidRPr="00C647FC">
        <w:rPr>
          <w:rFonts w:ascii="Angsana New" w:hAnsi="Angsana New"/>
          <w:sz w:val="30"/>
          <w:szCs w:val="30"/>
          <w:cs/>
        </w:rPr>
        <w:br/>
      </w:r>
      <w:r w:rsidRPr="00C647FC">
        <w:rPr>
          <w:rFonts w:ascii="Angsana New" w:hAnsi="Angsana New" w:hint="cs"/>
          <w:sz w:val="30"/>
          <w:szCs w:val="30"/>
          <w:cs/>
        </w:rPr>
        <w:t>หนึ่งเสียงต่อหนึ่งหุ้นในที่ประชุมของบริษัท</w:t>
      </w:r>
    </w:p>
    <w:p w14:paraId="4F8298E6" w14:textId="7A5BF159" w:rsidR="00AF1AEC" w:rsidRDefault="00AF1AEC" w:rsidP="00AE56AB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7CED61B" w14:textId="77777777" w:rsidR="003D47A0" w:rsidRPr="00C647FC" w:rsidRDefault="003D47A0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  <w:lang w:val="en-US"/>
        </w:rPr>
      </w:pPr>
      <w:r w:rsidRPr="00C647FC">
        <w:rPr>
          <w:rFonts w:asciiTheme="majorBidi" w:hAnsiTheme="majorBidi" w:cstheme="majorBidi" w:hint="cs"/>
          <w:sz w:val="30"/>
          <w:szCs w:val="30"/>
          <w:cs/>
          <w:lang w:val="en-US"/>
        </w:rPr>
        <w:t>การจ่ายโดยใช้หุ้นเป็นเกณฑ์</w:t>
      </w:r>
    </w:p>
    <w:p w14:paraId="7CFCBCA7" w14:textId="0D47F513" w:rsidR="00142554" w:rsidRPr="00D955CF" w:rsidRDefault="00142554" w:rsidP="00031A27">
      <w:pPr>
        <w:pStyle w:val="BodyText"/>
        <w:spacing w:after="0"/>
        <w:ind w:left="540" w:right="-45"/>
        <w:jc w:val="both"/>
        <w:rPr>
          <w:rFonts w:ascii="Angsana New" w:hAnsi="Angsana New"/>
          <w:sz w:val="30"/>
          <w:szCs w:val="30"/>
        </w:rPr>
      </w:pPr>
    </w:p>
    <w:p w14:paraId="7D32DC3C" w14:textId="4D85CAA3" w:rsidR="00466AFC" w:rsidRDefault="00466AFC" w:rsidP="00904DF8">
      <w:pPr>
        <w:pStyle w:val="Nomal"/>
        <w:tabs>
          <w:tab w:val="left" w:pos="540"/>
        </w:tabs>
        <w:spacing w:line="240" w:lineRule="atLeast"/>
        <w:ind w:left="547"/>
        <w:jc w:val="thaiDistribute"/>
        <w:rPr>
          <w:color w:val="000000"/>
          <w:sz w:val="30"/>
          <w:szCs w:val="30"/>
        </w:rPr>
      </w:pPr>
      <w:r w:rsidRPr="002A7705">
        <w:rPr>
          <w:color w:val="000000"/>
          <w:sz w:val="30"/>
          <w:szCs w:val="30"/>
          <w:cs/>
        </w:rPr>
        <w:t>ใน</w:t>
      </w:r>
      <w:r w:rsidRPr="004E4755">
        <w:rPr>
          <w:color w:val="000000"/>
          <w:sz w:val="30"/>
          <w:szCs w:val="30"/>
          <w:cs/>
        </w:rPr>
        <w:t xml:space="preserve">การประชุมสามัญประจำปีของผู้ถือหุ้นของบริษัท เมื่อวันที่ </w:t>
      </w:r>
      <w:r w:rsidRPr="004E4755">
        <w:rPr>
          <w:color w:val="000000"/>
          <w:sz w:val="30"/>
          <w:szCs w:val="30"/>
          <w:lang w:val="en-GB"/>
        </w:rPr>
        <w:t xml:space="preserve">7 </w:t>
      </w:r>
      <w:r w:rsidRPr="004E4755">
        <w:rPr>
          <w:rFonts w:hint="cs"/>
          <w:color w:val="000000"/>
          <w:sz w:val="30"/>
          <w:szCs w:val="30"/>
          <w:cs/>
        </w:rPr>
        <w:t xml:space="preserve">พฤษภาคม </w:t>
      </w:r>
      <w:r w:rsidRPr="004E4755">
        <w:rPr>
          <w:color w:val="000000"/>
          <w:sz w:val="30"/>
          <w:szCs w:val="30"/>
          <w:lang w:val="en-GB"/>
        </w:rPr>
        <w:t xml:space="preserve">2564 </w:t>
      </w:r>
      <w:r w:rsidRPr="004E4755">
        <w:rPr>
          <w:color w:val="000000"/>
          <w:sz w:val="30"/>
          <w:szCs w:val="30"/>
          <w:cs/>
        </w:rPr>
        <w:t>ผู้ถือหุ้นมีมติอนุมัติให้เพิ่มทุน</w:t>
      </w:r>
      <w:r w:rsidRPr="004E4755">
        <w:rPr>
          <w:color w:val="000000"/>
          <w:sz w:val="30"/>
          <w:szCs w:val="30"/>
        </w:rPr>
        <w:t xml:space="preserve">        </w:t>
      </w:r>
      <w:r w:rsidRPr="004E4755">
        <w:rPr>
          <w:color w:val="000000"/>
          <w:sz w:val="30"/>
          <w:szCs w:val="30"/>
          <w:cs/>
        </w:rPr>
        <w:t xml:space="preserve">จดทะเบียนของบริษัทจำนวน </w:t>
      </w:r>
      <w:r>
        <w:rPr>
          <w:color w:val="000000"/>
          <w:sz w:val="30"/>
          <w:szCs w:val="30"/>
        </w:rPr>
        <w:t>1.75</w:t>
      </w:r>
      <w:r w:rsidRPr="004E4755">
        <w:rPr>
          <w:color w:val="000000"/>
          <w:sz w:val="30"/>
          <w:szCs w:val="30"/>
        </w:rPr>
        <w:t xml:space="preserve"> </w:t>
      </w:r>
      <w:r w:rsidRPr="004E4755">
        <w:rPr>
          <w:color w:val="000000"/>
          <w:sz w:val="30"/>
          <w:szCs w:val="30"/>
          <w:cs/>
        </w:rPr>
        <w:t xml:space="preserve">ล้านบาท โดยการออกหุ้นสามัญเพิ่มทุนจำนวน </w:t>
      </w:r>
      <w:r>
        <w:rPr>
          <w:color w:val="000000"/>
          <w:sz w:val="30"/>
          <w:szCs w:val="30"/>
        </w:rPr>
        <w:t>3.5</w:t>
      </w:r>
      <w:r w:rsidRPr="004E4755">
        <w:rPr>
          <w:color w:val="000000"/>
          <w:sz w:val="30"/>
          <w:szCs w:val="30"/>
        </w:rPr>
        <w:t xml:space="preserve"> </w:t>
      </w:r>
      <w:r w:rsidRPr="004E4755">
        <w:rPr>
          <w:color w:val="000000"/>
          <w:sz w:val="30"/>
          <w:szCs w:val="30"/>
          <w:cs/>
        </w:rPr>
        <w:t>ล้านหุ้น ซึ่งมีมูลค่าที่ตราไว้</w:t>
      </w:r>
      <w:r w:rsidRPr="004E4755">
        <w:rPr>
          <w:color w:val="000000"/>
          <w:sz w:val="30"/>
          <w:szCs w:val="30"/>
        </w:rPr>
        <w:t xml:space="preserve">    </w:t>
      </w:r>
      <w:r w:rsidRPr="002A279B">
        <w:rPr>
          <w:color w:val="000000"/>
          <w:spacing w:val="-12"/>
          <w:sz w:val="30"/>
          <w:szCs w:val="30"/>
          <w:cs/>
        </w:rPr>
        <w:t xml:space="preserve">หุ้นละ </w:t>
      </w:r>
      <w:r>
        <w:rPr>
          <w:color w:val="000000"/>
          <w:spacing w:val="-12"/>
          <w:sz w:val="30"/>
          <w:szCs w:val="30"/>
        </w:rPr>
        <w:t>0.5</w:t>
      </w:r>
      <w:r w:rsidRPr="002A279B">
        <w:rPr>
          <w:color w:val="000000"/>
          <w:spacing w:val="-12"/>
          <w:sz w:val="30"/>
          <w:szCs w:val="30"/>
        </w:rPr>
        <w:t xml:space="preserve"> </w:t>
      </w:r>
      <w:r w:rsidRPr="002A279B">
        <w:rPr>
          <w:color w:val="000000"/>
          <w:spacing w:val="-12"/>
          <w:sz w:val="30"/>
          <w:szCs w:val="30"/>
          <w:cs/>
        </w:rPr>
        <w:t>บาท</w:t>
      </w:r>
      <w:r w:rsidRPr="002A279B">
        <w:rPr>
          <w:rFonts w:hint="cs"/>
          <w:color w:val="000000"/>
          <w:spacing w:val="-12"/>
          <w:sz w:val="30"/>
          <w:szCs w:val="30"/>
          <w:cs/>
        </w:rPr>
        <w:t xml:space="preserve"> </w:t>
      </w:r>
      <w:r w:rsidRPr="002A279B">
        <w:rPr>
          <w:color w:val="000000"/>
          <w:spacing w:val="-12"/>
          <w:sz w:val="30"/>
          <w:szCs w:val="30"/>
          <w:cs/>
        </w:rPr>
        <w:t>ทั้งนี้</w:t>
      </w:r>
      <w:r w:rsidRPr="002A279B">
        <w:rPr>
          <w:color w:val="000000"/>
          <w:spacing w:val="-12"/>
          <w:sz w:val="30"/>
          <w:szCs w:val="30"/>
        </w:rPr>
        <w:t xml:space="preserve"> </w:t>
      </w:r>
      <w:r w:rsidRPr="002A279B">
        <w:rPr>
          <w:color w:val="000000"/>
          <w:spacing w:val="-12"/>
          <w:sz w:val="30"/>
          <w:szCs w:val="30"/>
          <w:cs/>
        </w:rPr>
        <w:t xml:space="preserve">การออกหุ้นดังกล่าว เพื่อรองรับการให้สิทธิซื้อหุ้นแก่พนักงาน </w:t>
      </w:r>
      <w:r w:rsidRPr="002A279B">
        <w:rPr>
          <w:color w:val="000000"/>
          <w:spacing w:val="-12"/>
          <w:kern w:val="16"/>
          <w:sz w:val="30"/>
          <w:szCs w:val="30"/>
          <w:cs/>
        </w:rPr>
        <w:t>ในราคาใช้สิทธิ</w:t>
      </w:r>
      <w:r w:rsidRPr="002A279B">
        <w:rPr>
          <w:color w:val="000000"/>
          <w:spacing w:val="-12"/>
          <w:kern w:val="16"/>
          <w:sz w:val="30"/>
          <w:szCs w:val="30"/>
        </w:rPr>
        <w:t xml:space="preserve"> 8</w:t>
      </w:r>
      <w:r>
        <w:rPr>
          <w:color w:val="000000"/>
          <w:spacing w:val="-12"/>
          <w:kern w:val="16"/>
          <w:sz w:val="30"/>
          <w:szCs w:val="30"/>
        </w:rPr>
        <w:t xml:space="preserve"> </w:t>
      </w:r>
      <w:r w:rsidRPr="002A279B">
        <w:rPr>
          <w:color w:val="000000"/>
          <w:spacing w:val="-12"/>
          <w:kern w:val="16"/>
          <w:sz w:val="30"/>
          <w:szCs w:val="30"/>
          <w:cs/>
        </w:rPr>
        <w:t>บาท</w:t>
      </w:r>
      <w:r w:rsidRPr="002A279B">
        <w:rPr>
          <w:color w:val="000000"/>
          <w:spacing w:val="-12"/>
          <w:kern w:val="16"/>
          <w:sz w:val="30"/>
          <w:szCs w:val="30"/>
        </w:rPr>
        <w:t xml:space="preserve"> </w:t>
      </w:r>
      <w:r w:rsidRPr="002A279B">
        <w:rPr>
          <w:color w:val="000000"/>
          <w:spacing w:val="-12"/>
          <w:kern w:val="16"/>
          <w:sz w:val="30"/>
          <w:szCs w:val="30"/>
          <w:cs/>
        </w:rPr>
        <w:t>ต่อหุ้น</w:t>
      </w:r>
      <w:r w:rsidRPr="00853EC6">
        <w:rPr>
          <w:color w:val="000000"/>
          <w:spacing w:val="-4"/>
          <w:sz w:val="30"/>
          <w:szCs w:val="30"/>
        </w:rPr>
        <w:t xml:space="preserve"> </w:t>
      </w:r>
      <w:r w:rsidRPr="00853EC6">
        <w:rPr>
          <w:color w:val="000000"/>
          <w:spacing w:val="-4"/>
          <w:sz w:val="30"/>
          <w:szCs w:val="30"/>
          <w:cs/>
        </w:rPr>
        <w:t>โดยวันที่</w:t>
      </w:r>
      <w:r w:rsidR="00904DF8">
        <w:rPr>
          <w:color w:val="000000"/>
          <w:spacing w:val="-4"/>
          <w:sz w:val="30"/>
          <w:szCs w:val="30"/>
          <w:cs/>
        </w:rPr>
        <w:br/>
      </w:r>
      <w:r w:rsidRPr="00853EC6">
        <w:rPr>
          <w:color w:val="000000"/>
          <w:spacing w:val="-4"/>
          <w:sz w:val="30"/>
          <w:szCs w:val="30"/>
          <w:cs/>
        </w:rPr>
        <w:t xml:space="preserve">ให้สิทธิ คือวันที่ </w:t>
      </w:r>
      <w:r w:rsidRPr="00853EC6">
        <w:rPr>
          <w:color w:val="000000"/>
          <w:spacing w:val="-4"/>
          <w:sz w:val="30"/>
          <w:szCs w:val="30"/>
        </w:rPr>
        <w:t xml:space="preserve">17 </w:t>
      </w:r>
      <w:r w:rsidRPr="00853EC6">
        <w:rPr>
          <w:rFonts w:hint="cs"/>
          <w:color w:val="000000"/>
          <w:spacing w:val="-4"/>
          <w:sz w:val="30"/>
          <w:szCs w:val="30"/>
          <w:cs/>
        </w:rPr>
        <w:t>พฤศจิกายน</w:t>
      </w:r>
      <w:r w:rsidRPr="00853EC6">
        <w:rPr>
          <w:color w:val="000000"/>
          <w:spacing w:val="-4"/>
          <w:sz w:val="30"/>
          <w:szCs w:val="30"/>
          <w:cs/>
        </w:rPr>
        <w:t xml:space="preserve"> </w:t>
      </w:r>
      <w:r w:rsidRPr="00853EC6">
        <w:rPr>
          <w:color w:val="000000"/>
          <w:spacing w:val="-4"/>
          <w:sz w:val="30"/>
          <w:szCs w:val="30"/>
        </w:rPr>
        <w:t>2564</w:t>
      </w:r>
      <w:r w:rsidRPr="00853EC6">
        <w:rPr>
          <w:color w:val="000000"/>
          <w:spacing w:val="-4"/>
          <w:sz w:val="30"/>
          <w:szCs w:val="30"/>
          <w:cs/>
        </w:rPr>
        <w:t xml:space="preserve"> ทั้งนี้ใบสำคัญแสดงสิทธิดังกล่าวมีระยะเวลาการใช้สิทธิ</w:t>
      </w:r>
      <w:r w:rsidRPr="004E4755">
        <w:rPr>
          <w:color w:val="000000"/>
          <w:sz w:val="30"/>
          <w:szCs w:val="30"/>
          <w:cs/>
        </w:rPr>
        <w:t xml:space="preserve">ไม่เกิน </w:t>
      </w:r>
      <w:r w:rsidRPr="004E4755">
        <w:rPr>
          <w:color w:val="000000"/>
          <w:sz w:val="30"/>
          <w:szCs w:val="30"/>
        </w:rPr>
        <w:t>3</w:t>
      </w:r>
      <w:r w:rsidRPr="004E4755">
        <w:rPr>
          <w:color w:val="000000"/>
          <w:sz w:val="30"/>
          <w:szCs w:val="30"/>
          <w:cs/>
        </w:rPr>
        <w:t xml:space="preserve"> ปี</w:t>
      </w:r>
      <w:r>
        <w:rPr>
          <w:color w:val="000000"/>
          <w:sz w:val="30"/>
          <w:szCs w:val="30"/>
        </w:rPr>
        <w:t xml:space="preserve"> </w:t>
      </w:r>
      <w:r w:rsidRPr="004E4755">
        <w:rPr>
          <w:color w:val="000000"/>
          <w:sz w:val="30"/>
          <w:szCs w:val="30"/>
          <w:cs/>
        </w:rPr>
        <w:t>นับตั้งแต่มีการออกใบสำคัญแสดงสิทธิ รายการดังกล่าวถือเป็นรายการจ่ายโดยใช้หุ้นเป็นเกณฑ์ ดังนั้นบริษัทจึงต้องวัดมูลค่ายุติธรรมของสิทธิในการซื้อหุ้นให้แก่กลุ่มบุคคล</w:t>
      </w:r>
      <w:r w:rsidRPr="00134ED9">
        <w:rPr>
          <w:color w:val="000000"/>
          <w:sz w:val="30"/>
          <w:szCs w:val="30"/>
          <w:cs/>
        </w:rPr>
        <w:t>ดังกล่าว ณ วันที่ให้สิทธิโดยอ้างอิงจากมูลค่า</w:t>
      </w:r>
      <w:r w:rsidRPr="008A225C">
        <w:rPr>
          <w:color w:val="000000"/>
          <w:spacing w:val="-4"/>
          <w:sz w:val="30"/>
          <w:szCs w:val="30"/>
          <w:cs/>
        </w:rPr>
        <w:t>ยุติธรรมของหุ้นที่</w:t>
      </w:r>
      <w:r w:rsidRPr="00904DF8">
        <w:rPr>
          <w:color w:val="000000"/>
          <w:spacing w:val="-8"/>
          <w:sz w:val="30"/>
          <w:szCs w:val="30"/>
          <w:cs/>
        </w:rPr>
        <w:t>กำหนดไว้และสิ่งตอบแทนที่ต้องจ่ายและบันทึกค่าใช้จ่ายที่เกี่ยวข้อง พร้อม</w:t>
      </w:r>
      <w:r w:rsidRPr="00904DF8">
        <w:rPr>
          <w:color w:val="000000"/>
          <w:spacing w:val="-8"/>
          <w:sz w:val="30"/>
          <w:szCs w:val="30"/>
        </w:rPr>
        <w:t xml:space="preserve"> </w:t>
      </w:r>
      <w:r w:rsidRPr="00904DF8">
        <w:rPr>
          <w:color w:val="000000"/>
          <w:spacing w:val="-8"/>
          <w:sz w:val="30"/>
          <w:szCs w:val="30"/>
          <w:cs/>
        </w:rPr>
        <w:t>ๆ</w:t>
      </w:r>
      <w:r w:rsidRPr="00904DF8">
        <w:rPr>
          <w:color w:val="000000"/>
          <w:spacing w:val="-8"/>
          <w:sz w:val="30"/>
          <w:szCs w:val="30"/>
        </w:rPr>
        <w:t xml:space="preserve"> </w:t>
      </w:r>
      <w:r w:rsidRPr="00904DF8">
        <w:rPr>
          <w:color w:val="000000"/>
          <w:spacing w:val="-8"/>
          <w:sz w:val="30"/>
          <w:szCs w:val="30"/>
          <w:cs/>
        </w:rPr>
        <w:t>ไปกับรับรู้การเพิ่มขึ้นของส่วนของผู้ถื</w:t>
      </w:r>
      <w:r w:rsidR="00904DF8" w:rsidRPr="00904DF8">
        <w:rPr>
          <w:rFonts w:hint="cs"/>
          <w:color w:val="000000"/>
          <w:spacing w:val="-8"/>
          <w:sz w:val="30"/>
          <w:szCs w:val="30"/>
          <w:cs/>
        </w:rPr>
        <w:t>อ</w:t>
      </w:r>
      <w:r w:rsidRPr="00904DF8">
        <w:rPr>
          <w:color w:val="000000"/>
          <w:spacing w:val="-8"/>
          <w:sz w:val="30"/>
          <w:szCs w:val="30"/>
          <w:cs/>
        </w:rPr>
        <w:t>หุ้น</w:t>
      </w:r>
    </w:p>
    <w:p w14:paraId="2271A273" w14:textId="3EF1BA9C" w:rsidR="00C647FC" w:rsidRPr="00D955CF" w:rsidRDefault="00C647FC" w:rsidP="00031A27">
      <w:pPr>
        <w:pStyle w:val="BodyText"/>
        <w:spacing w:after="0"/>
        <w:ind w:left="540" w:right="-45"/>
        <w:jc w:val="both"/>
        <w:rPr>
          <w:rFonts w:ascii="Angsana New" w:hAnsi="Angsana New"/>
          <w:sz w:val="30"/>
          <w:szCs w:val="30"/>
          <w:cs/>
        </w:rPr>
      </w:pPr>
    </w:p>
    <w:p w14:paraId="2B0F8384" w14:textId="784C4EA2" w:rsidR="00AF3E4D" w:rsidRPr="002A7705" w:rsidRDefault="00AF3E4D" w:rsidP="00AF3E4D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b/>
          <w:bCs/>
          <w:i/>
          <w:iCs/>
          <w:sz w:val="30"/>
          <w:szCs w:val="30"/>
        </w:rPr>
      </w:pPr>
      <w:r w:rsidRPr="002A7705">
        <w:rPr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0D351E32" w14:textId="77777777" w:rsidR="00AF3E4D" w:rsidRPr="00D955CF" w:rsidRDefault="00AF3E4D" w:rsidP="00031A27">
      <w:pPr>
        <w:pStyle w:val="BodyText"/>
        <w:spacing w:after="0"/>
        <w:ind w:left="540" w:right="-45"/>
        <w:jc w:val="both"/>
        <w:rPr>
          <w:rFonts w:ascii="Angsana New" w:hAnsi="Angsana New"/>
          <w:sz w:val="30"/>
          <w:szCs w:val="30"/>
        </w:rPr>
      </w:pPr>
    </w:p>
    <w:p w14:paraId="49D42354" w14:textId="77777777" w:rsidR="00AF3E4D" w:rsidRPr="002A7705" w:rsidRDefault="00AF3E4D" w:rsidP="00BF29BE">
      <w:pPr>
        <w:pStyle w:val="BodyText"/>
        <w:tabs>
          <w:tab w:val="left" w:pos="540"/>
        </w:tabs>
        <w:spacing w:after="0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2A7705">
        <w:rPr>
          <w:rFonts w:ascii="Angsana New" w:hAnsi="Angsana New"/>
          <w:sz w:val="30"/>
          <w:szCs w:val="30"/>
          <w:cs/>
        </w:rPr>
        <w:t>บริษัทได้บันทึกบัญชีโดยพิจารณามูลค่ายุติธรรมโดยประมาณของสิทธิซื้อหุ้นในโครงการนี้</w:t>
      </w:r>
      <w:r w:rsidRPr="002A7705">
        <w:rPr>
          <w:rFonts w:ascii="Angsana New" w:hAnsi="Angsana New"/>
          <w:color w:val="FFFFFF"/>
          <w:sz w:val="30"/>
          <w:szCs w:val="30"/>
        </w:rPr>
        <w:t>-</w:t>
      </w:r>
      <w:r w:rsidRPr="002A7705">
        <w:rPr>
          <w:rFonts w:ascii="Angsana New" w:hAnsi="Angsana New"/>
          <w:sz w:val="30"/>
          <w:szCs w:val="30"/>
          <w:cs/>
        </w:rPr>
        <w:t xml:space="preserve">โดยใช้แบบจำลอง     </w:t>
      </w:r>
      <w:r w:rsidRPr="002A7705">
        <w:rPr>
          <w:rFonts w:ascii="Angsana New" w:hAnsi="Angsana New"/>
          <w:sz w:val="30"/>
          <w:szCs w:val="30"/>
        </w:rPr>
        <w:t>American-Option-Trinomial-Tree</w:t>
      </w:r>
      <w:r w:rsidRPr="002A7705">
        <w:rPr>
          <w:rFonts w:ascii="Angsana New" w:hAnsi="Angsana New"/>
          <w:sz w:val="30"/>
          <w:szCs w:val="30"/>
          <w:cs/>
        </w:rPr>
        <w:t xml:space="preserve"> และคำนวณแยกแต่ละช่วงระยะเวลาการใช้สิทธิ </w:t>
      </w:r>
      <w:r w:rsidRPr="002A7705">
        <w:rPr>
          <w:rFonts w:ascii="Angsana New" w:hAnsi="Angsana New"/>
          <w:sz w:val="30"/>
          <w:szCs w:val="30"/>
        </w:rPr>
        <w:t xml:space="preserve">3 </w:t>
      </w:r>
      <w:r w:rsidRPr="002A7705">
        <w:rPr>
          <w:rFonts w:ascii="Angsana New" w:hAnsi="Angsana New"/>
          <w:sz w:val="30"/>
          <w:szCs w:val="30"/>
          <w:cs/>
        </w:rPr>
        <w:t>ครั้ง ดังนี้</w:t>
      </w:r>
    </w:p>
    <w:p w14:paraId="6A5C2C13" w14:textId="77777777" w:rsidR="00AF3E4D" w:rsidRPr="00D955CF" w:rsidRDefault="00AF3E4D" w:rsidP="00031A27">
      <w:pPr>
        <w:pStyle w:val="BodyText"/>
        <w:spacing w:after="0"/>
        <w:ind w:left="540" w:right="-45"/>
        <w:jc w:val="both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810"/>
        <w:gridCol w:w="3510"/>
        <w:gridCol w:w="3330"/>
        <w:gridCol w:w="1620"/>
      </w:tblGrid>
      <w:tr w:rsidR="00AF3E4D" w:rsidRPr="002A7705" w14:paraId="2D97AF82" w14:textId="77777777" w:rsidTr="00252E68">
        <w:trPr>
          <w:tblHeader/>
        </w:trPr>
        <w:tc>
          <w:tcPr>
            <w:tcW w:w="810" w:type="dxa"/>
            <w:shd w:val="clear" w:color="auto" w:fill="auto"/>
          </w:tcPr>
          <w:p w14:paraId="6D13B795" w14:textId="77777777" w:rsidR="00AF3E4D" w:rsidRPr="00252E68" w:rsidRDefault="00AF3E4D" w:rsidP="00BC14F0">
            <w:pPr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2E68">
              <w:rPr>
                <w:rFonts w:ascii="Angsana New" w:hAnsi="Angsana New"/>
                <w:bCs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3510" w:type="dxa"/>
            <w:shd w:val="clear" w:color="auto" w:fill="auto"/>
          </w:tcPr>
          <w:p w14:paraId="2876B170" w14:textId="77777777" w:rsidR="00AF3E4D" w:rsidRPr="00252E68" w:rsidRDefault="00AF3E4D" w:rsidP="00BC14F0">
            <w:pPr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52E68">
              <w:rPr>
                <w:rFonts w:ascii="Angsana New" w:hAnsi="Angsana New"/>
                <w:bCs/>
                <w:sz w:val="30"/>
                <w:szCs w:val="30"/>
                <w:cs/>
              </w:rPr>
              <w:t>ระยะเวลาใช้สิทธิ</w:t>
            </w:r>
          </w:p>
        </w:tc>
        <w:tc>
          <w:tcPr>
            <w:tcW w:w="3330" w:type="dxa"/>
            <w:shd w:val="clear" w:color="auto" w:fill="auto"/>
          </w:tcPr>
          <w:p w14:paraId="6C81D526" w14:textId="77777777" w:rsidR="00AF3E4D" w:rsidRPr="00252E68" w:rsidRDefault="00AF3E4D" w:rsidP="00BC14F0">
            <w:pPr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2E68">
              <w:rPr>
                <w:rFonts w:ascii="Angsana New" w:hAnsi="Angsana New"/>
                <w:bCs/>
                <w:sz w:val="30"/>
                <w:szCs w:val="30"/>
                <w:cs/>
              </w:rPr>
              <w:t>จำนวนหุ้นที่สามารถใช้สิทธิ</w:t>
            </w:r>
          </w:p>
        </w:tc>
        <w:tc>
          <w:tcPr>
            <w:tcW w:w="1620" w:type="dxa"/>
            <w:shd w:val="clear" w:color="auto" w:fill="auto"/>
          </w:tcPr>
          <w:p w14:paraId="4BDB0D3D" w14:textId="77777777" w:rsidR="00AF3E4D" w:rsidRPr="00252E68" w:rsidRDefault="00AF3E4D" w:rsidP="00BC14F0">
            <w:pPr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52E68">
              <w:rPr>
                <w:rFonts w:ascii="Angsana New" w:hAnsi="Angsana New"/>
                <w:bCs/>
                <w:sz w:val="30"/>
                <w:szCs w:val="30"/>
                <w:cs/>
              </w:rPr>
              <w:t>ราคาใช้สิทธิ</w:t>
            </w:r>
            <w:r w:rsidRPr="00252E6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252E68">
              <w:rPr>
                <w:rFonts w:ascii="Angsana New" w:hAnsi="Angsana New"/>
                <w:bCs/>
                <w:sz w:val="30"/>
                <w:szCs w:val="30"/>
                <w:cs/>
              </w:rPr>
              <w:t>(บาท)</w:t>
            </w:r>
          </w:p>
        </w:tc>
      </w:tr>
      <w:tr w:rsidR="00AF3E4D" w:rsidRPr="002A7705" w14:paraId="17423D5D" w14:textId="77777777" w:rsidTr="00252E68">
        <w:tc>
          <w:tcPr>
            <w:tcW w:w="810" w:type="dxa"/>
            <w:shd w:val="clear" w:color="auto" w:fill="auto"/>
          </w:tcPr>
          <w:p w14:paraId="2F34D99B" w14:textId="77777777" w:rsidR="00AF3E4D" w:rsidRPr="00252E68" w:rsidRDefault="00AF3E4D" w:rsidP="00BC14F0">
            <w:pPr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52E68">
              <w:rPr>
                <w:rFonts w:ascii="Angsana New" w:hAnsi="Angsana New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3510" w:type="dxa"/>
            <w:shd w:val="clear" w:color="auto" w:fill="auto"/>
          </w:tcPr>
          <w:p w14:paraId="198CDECF" w14:textId="20AF5D95" w:rsidR="00AF3E4D" w:rsidRPr="00252E68" w:rsidRDefault="00AF3E4D" w:rsidP="00BC14F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52E68">
              <w:rPr>
                <w:rFonts w:ascii="Angsana New" w:eastAsia="Angsana New" w:hAnsi="Angsana New"/>
                <w:sz w:val="30"/>
                <w:szCs w:val="30"/>
                <w:cs/>
              </w:rPr>
              <w:t>วันทำการสุดท้ายของสถาบันการเงินใน</w:t>
            </w:r>
            <w:r w:rsidR="002D1F58" w:rsidRPr="00252E68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วันที่ </w:t>
            </w:r>
            <w:r w:rsidR="002D1F58" w:rsidRPr="00252E68">
              <w:rPr>
                <w:rFonts w:ascii="Angsana New" w:eastAsia="Angsana New" w:hAnsi="Angsana New"/>
                <w:sz w:val="30"/>
                <w:szCs w:val="30"/>
              </w:rPr>
              <w:t xml:space="preserve">30 </w:t>
            </w:r>
            <w:r w:rsidR="002D1F58" w:rsidRPr="00252E68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มิถุนายน </w:t>
            </w:r>
            <w:r w:rsidR="002D1F58" w:rsidRPr="00252E68">
              <w:rPr>
                <w:rFonts w:ascii="Angsana New" w:eastAsia="Angsana New" w:hAnsi="Angsana New"/>
                <w:sz w:val="30"/>
                <w:szCs w:val="30"/>
              </w:rPr>
              <w:t>2565</w:t>
            </w:r>
          </w:p>
        </w:tc>
        <w:tc>
          <w:tcPr>
            <w:tcW w:w="3330" w:type="dxa"/>
            <w:shd w:val="clear" w:color="auto" w:fill="auto"/>
          </w:tcPr>
          <w:p w14:paraId="4C4C7A53" w14:textId="77777777" w:rsidR="00AF3E4D" w:rsidRPr="00252E68" w:rsidRDefault="00AF3E4D" w:rsidP="00BC14F0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52E68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ใช้สิทธิได้ไม่เกินร้อยละ </w:t>
            </w:r>
            <w:r w:rsidRPr="00252E68">
              <w:rPr>
                <w:rFonts w:ascii="Angsana New" w:eastAsia="Angsana New" w:hAnsi="Angsana New"/>
                <w:sz w:val="30"/>
                <w:szCs w:val="30"/>
              </w:rPr>
              <w:t xml:space="preserve">25 </w:t>
            </w:r>
            <w:r w:rsidRPr="00252E68">
              <w:rPr>
                <w:rFonts w:ascii="Angsana New" w:eastAsia="Angsana New" w:hAnsi="Angsana New"/>
                <w:sz w:val="30"/>
                <w:szCs w:val="30"/>
                <w:cs/>
              </w:rPr>
              <w:t>ของจำนวนสิทธิที่ได้รับจัดสรรทั้งหมด</w:t>
            </w:r>
          </w:p>
        </w:tc>
        <w:tc>
          <w:tcPr>
            <w:tcW w:w="1620" w:type="dxa"/>
            <w:shd w:val="clear" w:color="auto" w:fill="auto"/>
          </w:tcPr>
          <w:p w14:paraId="2CFD94CD" w14:textId="77777777" w:rsidR="00AF3E4D" w:rsidRPr="00252E68" w:rsidRDefault="00AF3E4D" w:rsidP="00BC14F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2E6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AF3E4D" w:rsidRPr="002A7705" w14:paraId="6A839538" w14:textId="77777777" w:rsidTr="00252E68">
        <w:trPr>
          <w:trHeight w:val="262"/>
        </w:trPr>
        <w:tc>
          <w:tcPr>
            <w:tcW w:w="810" w:type="dxa"/>
            <w:shd w:val="clear" w:color="auto" w:fill="auto"/>
          </w:tcPr>
          <w:p w14:paraId="6338D7CC" w14:textId="77777777" w:rsidR="00AF3E4D" w:rsidRPr="00252E68" w:rsidRDefault="00AF3E4D" w:rsidP="00BC14F0">
            <w:pPr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52E68">
              <w:rPr>
                <w:rFonts w:ascii="Angsana New" w:hAnsi="Angsana New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3510" w:type="dxa"/>
            <w:shd w:val="clear" w:color="auto" w:fill="auto"/>
          </w:tcPr>
          <w:p w14:paraId="16BBA419" w14:textId="03DF0557" w:rsidR="00AF3E4D" w:rsidRPr="00252E68" w:rsidRDefault="00AF3E4D" w:rsidP="00BC14F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E68">
              <w:rPr>
                <w:rFonts w:ascii="Angsana New" w:eastAsia="Angsana New" w:hAnsi="Angsana New"/>
                <w:sz w:val="30"/>
                <w:szCs w:val="30"/>
                <w:cs/>
              </w:rPr>
              <w:t>วันทำการสุดท้ายของสถาบันการเงินใน</w:t>
            </w:r>
            <w:r w:rsidR="002D1F58" w:rsidRPr="00252E68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วันที่ </w:t>
            </w:r>
            <w:r w:rsidR="002D1F58" w:rsidRPr="00252E68">
              <w:rPr>
                <w:rFonts w:ascii="Angsana New" w:eastAsia="Angsana New" w:hAnsi="Angsana New"/>
                <w:sz w:val="30"/>
                <w:szCs w:val="30"/>
              </w:rPr>
              <w:t xml:space="preserve">30 </w:t>
            </w:r>
            <w:r w:rsidR="002D1F58" w:rsidRPr="00252E68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มิถุนายน </w:t>
            </w:r>
            <w:r w:rsidR="002D1F58" w:rsidRPr="00252E68">
              <w:rPr>
                <w:rFonts w:ascii="Angsana New" w:eastAsia="Angsana New" w:hAnsi="Angsana New"/>
                <w:sz w:val="30"/>
                <w:szCs w:val="30"/>
              </w:rPr>
              <w:t>2566</w:t>
            </w:r>
          </w:p>
        </w:tc>
        <w:tc>
          <w:tcPr>
            <w:tcW w:w="3330" w:type="dxa"/>
            <w:shd w:val="clear" w:color="auto" w:fill="auto"/>
          </w:tcPr>
          <w:p w14:paraId="379317A4" w14:textId="77777777" w:rsidR="00AF3E4D" w:rsidRPr="00252E68" w:rsidRDefault="00AF3E4D" w:rsidP="00D94A78">
            <w:pPr>
              <w:tabs>
                <w:tab w:val="left" w:pos="320"/>
                <w:tab w:val="left" w:pos="410"/>
              </w:tabs>
              <w:ind w:left="410" w:hanging="450"/>
              <w:rPr>
                <w:rFonts w:ascii="Angsana New" w:hAnsi="Angsana New"/>
                <w:sz w:val="30"/>
                <w:szCs w:val="30"/>
              </w:rPr>
            </w:pPr>
            <w:r w:rsidRPr="00252E68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ใช้สิทธิได้ไม่เกินร้อยละ </w:t>
            </w:r>
            <w:r w:rsidRPr="00252E68">
              <w:rPr>
                <w:rFonts w:ascii="Angsana New" w:eastAsia="Angsana New" w:hAnsi="Angsana New"/>
                <w:sz w:val="30"/>
                <w:szCs w:val="30"/>
              </w:rPr>
              <w:t xml:space="preserve">60 </w:t>
            </w:r>
            <w:r w:rsidRPr="00252E68">
              <w:rPr>
                <w:rFonts w:ascii="Angsana New" w:eastAsia="Angsana New" w:hAnsi="Angsana New"/>
                <w:sz w:val="30"/>
                <w:szCs w:val="30"/>
                <w:cs/>
              </w:rPr>
              <w:t>ของจำนวนสิทธิที่ได้รับจัดสรรทั้งหมด (โดยนับรวมถึงการใช้สิทธิครั้งแรก)</w:t>
            </w:r>
          </w:p>
        </w:tc>
        <w:tc>
          <w:tcPr>
            <w:tcW w:w="1620" w:type="dxa"/>
            <w:shd w:val="clear" w:color="auto" w:fill="auto"/>
          </w:tcPr>
          <w:p w14:paraId="20FED023" w14:textId="77777777" w:rsidR="00AF3E4D" w:rsidRPr="00252E68" w:rsidRDefault="00AF3E4D" w:rsidP="00BC14F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2E6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AF3E4D" w:rsidRPr="002A7705" w14:paraId="507BDA9A" w14:textId="77777777" w:rsidTr="00252E68">
        <w:tc>
          <w:tcPr>
            <w:tcW w:w="810" w:type="dxa"/>
            <w:shd w:val="clear" w:color="auto" w:fill="auto"/>
          </w:tcPr>
          <w:p w14:paraId="5500829F" w14:textId="77777777" w:rsidR="00AF3E4D" w:rsidRPr="00252E68" w:rsidRDefault="00AF3E4D" w:rsidP="00BC14F0">
            <w:pPr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52E68">
              <w:rPr>
                <w:rFonts w:ascii="Angsana New" w:hAnsi="Angsana New"/>
                <w:b/>
                <w:sz w:val="30"/>
                <w:szCs w:val="30"/>
                <w:cs/>
              </w:rPr>
              <w:t>3</w:t>
            </w:r>
          </w:p>
        </w:tc>
        <w:tc>
          <w:tcPr>
            <w:tcW w:w="3510" w:type="dxa"/>
            <w:shd w:val="clear" w:color="auto" w:fill="auto"/>
          </w:tcPr>
          <w:p w14:paraId="0FA00294" w14:textId="389BE270" w:rsidR="00AF3E4D" w:rsidRPr="00252E68" w:rsidRDefault="00AF3E4D" w:rsidP="00BC14F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E68">
              <w:rPr>
                <w:rFonts w:ascii="Angsana New" w:eastAsia="Angsana New" w:hAnsi="Angsana New"/>
                <w:sz w:val="30"/>
                <w:szCs w:val="30"/>
                <w:cs/>
              </w:rPr>
              <w:t>ไม่เกินวันครบกำหนดอายุของใบสำคัญ</w:t>
            </w:r>
            <w:r w:rsidR="002D1F58" w:rsidRPr="00252E68">
              <w:rPr>
                <w:rFonts w:ascii="Angsana New" w:eastAsia="Angsana New" w:hAnsi="Angsana New"/>
                <w:sz w:val="30"/>
                <w:szCs w:val="30"/>
                <w:cs/>
              </w:rPr>
              <w:t>แสดงสิทธิใน</w:t>
            </w:r>
            <w:r w:rsidR="002D1F58" w:rsidRPr="00252E68">
              <w:rPr>
                <w:rFonts w:ascii="Angsana New" w:eastAsia="Angsana New" w:hAnsi="Angsana New" w:hint="cs"/>
                <w:sz w:val="30"/>
                <w:szCs w:val="30"/>
                <w:cs/>
              </w:rPr>
              <w:t>ปี</w:t>
            </w:r>
            <w:r w:rsidR="002D1F58" w:rsidRPr="00252E68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</w:t>
            </w:r>
            <w:r w:rsidR="002D1F58" w:rsidRPr="00252E68">
              <w:rPr>
                <w:rFonts w:ascii="Angsana New" w:eastAsia="Angsana New" w:hAnsi="Angsana New"/>
                <w:sz w:val="30"/>
                <w:szCs w:val="30"/>
              </w:rPr>
              <w:t>2567</w:t>
            </w:r>
          </w:p>
        </w:tc>
        <w:tc>
          <w:tcPr>
            <w:tcW w:w="3330" w:type="dxa"/>
            <w:shd w:val="clear" w:color="auto" w:fill="auto"/>
          </w:tcPr>
          <w:p w14:paraId="088FA210" w14:textId="77777777" w:rsidR="00AF3E4D" w:rsidRPr="00252E68" w:rsidRDefault="00AF3E4D" w:rsidP="00D94A78">
            <w:pPr>
              <w:rPr>
                <w:rFonts w:ascii="Angsana New" w:hAnsi="Angsana New"/>
                <w:sz w:val="30"/>
                <w:szCs w:val="30"/>
              </w:rPr>
            </w:pPr>
            <w:r w:rsidRPr="00252E68">
              <w:rPr>
                <w:rFonts w:ascii="Angsana New" w:hAnsi="Angsana New"/>
                <w:b/>
                <w:sz w:val="30"/>
                <w:szCs w:val="30"/>
                <w:cs/>
              </w:rPr>
              <w:t>สิทธิคงเหลือ</w:t>
            </w:r>
          </w:p>
        </w:tc>
        <w:tc>
          <w:tcPr>
            <w:tcW w:w="1620" w:type="dxa"/>
            <w:shd w:val="clear" w:color="auto" w:fill="auto"/>
          </w:tcPr>
          <w:p w14:paraId="0948FF6E" w14:textId="77777777" w:rsidR="00AF3E4D" w:rsidRPr="00252E68" w:rsidRDefault="00AF3E4D" w:rsidP="00BC14F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2E6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</w:tbl>
    <w:p w14:paraId="50D5342B" w14:textId="77777777" w:rsidR="00B83A18" w:rsidRDefault="00B83A18">
      <w:pPr>
        <w:rPr>
          <w:rFonts w:ascii="Angsana New" w:hAnsi="Angsana New"/>
          <w:color w:val="000000"/>
          <w:spacing w:val="10"/>
          <w:sz w:val="30"/>
          <w:szCs w:val="30"/>
          <w:cs/>
        </w:rPr>
        <w:sectPr w:rsidR="00B83A18" w:rsidSect="00C56E71"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1800"/>
        <w:gridCol w:w="450"/>
        <w:gridCol w:w="1800"/>
      </w:tblGrid>
      <w:tr w:rsidR="00B83A18" w:rsidRPr="00B2145F" w14:paraId="3097EAA1" w14:textId="77777777" w:rsidTr="00B83A18">
        <w:trPr>
          <w:cantSplit/>
        </w:trPr>
        <w:tc>
          <w:tcPr>
            <w:tcW w:w="5310" w:type="dxa"/>
          </w:tcPr>
          <w:p w14:paraId="49ED9B21" w14:textId="77777777" w:rsidR="00B83A18" w:rsidRPr="00B2145F" w:rsidRDefault="00B83A18" w:rsidP="003C522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4050" w:type="dxa"/>
            <w:gridSpan w:val="3"/>
          </w:tcPr>
          <w:p w14:paraId="3B6519B4" w14:textId="77777777" w:rsidR="00B83A18" w:rsidRPr="004D27D5" w:rsidRDefault="00B83A18" w:rsidP="003C522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จำนวนใบสำคัญแสดงสิทธิ</w:t>
            </w:r>
          </w:p>
        </w:tc>
      </w:tr>
      <w:tr w:rsidR="00B83A18" w:rsidRPr="00B2145F" w14:paraId="486BA4A2" w14:textId="77777777" w:rsidTr="00B83A18">
        <w:trPr>
          <w:cantSplit/>
        </w:trPr>
        <w:tc>
          <w:tcPr>
            <w:tcW w:w="5310" w:type="dxa"/>
          </w:tcPr>
          <w:p w14:paraId="4F10ECF7" w14:textId="77777777" w:rsidR="00B83A18" w:rsidRDefault="00B83A18" w:rsidP="003C522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575FAEB3" w14:textId="1BEC5448" w:rsidR="00B83A18" w:rsidRPr="004835D8" w:rsidRDefault="00B83A18" w:rsidP="003C52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5C0D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450" w:type="dxa"/>
            <w:vAlign w:val="bottom"/>
          </w:tcPr>
          <w:p w14:paraId="0CBDE33F" w14:textId="77777777" w:rsidR="00B83A18" w:rsidRDefault="00B83A18" w:rsidP="003C522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6BC38FAC" w14:textId="065F60E4" w:rsidR="00B83A18" w:rsidRDefault="007B59C9" w:rsidP="003C522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5C0D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B83A18" w:rsidRPr="00B2145F" w14:paraId="733226D7" w14:textId="77777777" w:rsidTr="00B83A18">
        <w:trPr>
          <w:cantSplit/>
        </w:trPr>
        <w:tc>
          <w:tcPr>
            <w:tcW w:w="5310" w:type="dxa"/>
          </w:tcPr>
          <w:p w14:paraId="6497AB19" w14:textId="77777777" w:rsidR="00B83A18" w:rsidRDefault="00B83A18" w:rsidP="003C522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3"/>
          </w:tcPr>
          <w:p w14:paraId="298BCC87" w14:textId="77777777" w:rsidR="00B83A18" w:rsidRDefault="00B83A18" w:rsidP="003C522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A087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(พันหน่วย)</w:t>
            </w:r>
          </w:p>
        </w:tc>
      </w:tr>
      <w:tr w:rsidR="00047A1A" w:rsidRPr="00B2145F" w14:paraId="14CE367C" w14:textId="77777777" w:rsidTr="008E76B9">
        <w:trPr>
          <w:cantSplit/>
        </w:trPr>
        <w:tc>
          <w:tcPr>
            <w:tcW w:w="5310" w:type="dxa"/>
          </w:tcPr>
          <w:p w14:paraId="6608F11A" w14:textId="77777777" w:rsidR="00047A1A" w:rsidRPr="00B2145F" w:rsidRDefault="00047A1A" w:rsidP="00047A1A">
            <w:pPr>
              <w:rPr>
                <w:rFonts w:ascii="Angsana New" w:hAnsi="Angsana New"/>
                <w:sz w:val="30"/>
                <w:szCs w:val="30"/>
              </w:rPr>
            </w:pPr>
            <w:r w:rsidRPr="0085269A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ใบสำคัญแสดงสิทธิที่เสนอขาย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00165AF9" w14:textId="56A59196" w:rsidR="00047A1A" w:rsidRPr="00DE6B1A" w:rsidRDefault="005E7AB4" w:rsidP="005E7AB4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8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450" w:type="dxa"/>
          </w:tcPr>
          <w:p w14:paraId="74ACC4D7" w14:textId="77777777" w:rsidR="00047A1A" w:rsidRPr="00DE6B1A" w:rsidRDefault="00047A1A" w:rsidP="00047A1A">
            <w:pPr>
              <w:pStyle w:val="acctfourfigures"/>
              <w:tabs>
                <w:tab w:val="clear" w:pos="765"/>
                <w:tab w:val="decimal" w:pos="550"/>
                <w:tab w:val="decimal" w:pos="1270"/>
              </w:tabs>
              <w:spacing w:line="240" w:lineRule="auto"/>
              <w:ind w:left="-170" w:right="91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230869C4" w14:textId="75C663E1" w:rsidR="00047A1A" w:rsidRPr="00DE6B1A" w:rsidRDefault="00047A1A" w:rsidP="00FC2EF8">
            <w:pPr>
              <w:pStyle w:val="acctfourfigures"/>
              <w:tabs>
                <w:tab w:val="clear" w:pos="765"/>
                <w:tab w:val="decimal" w:pos="550"/>
                <w:tab w:val="decimal" w:pos="1366"/>
              </w:tabs>
              <w:spacing w:line="240" w:lineRule="auto"/>
              <w:ind w:left="-170" w:right="28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3,500</w:t>
            </w:r>
          </w:p>
        </w:tc>
      </w:tr>
      <w:tr w:rsidR="00047A1A" w:rsidRPr="00B2145F" w14:paraId="11091A97" w14:textId="77777777" w:rsidTr="0005596F">
        <w:trPr>
          <w:cantSplit/>
        </w:trPr>
        <w:tc>
          <w:tcPr>
            <w:tcW w:w="5310" w:type="dxa"/>
          </w:tcPr>
          <w:p w14:paraId="460CE1F4" w14:textId="77777777" w:rsidR="00047A1A" w:rsidRPr="0085269A" w:rsidRDefault="00047A1A" w:rsidP="00047A1A">
            <w:pPr>
              <w:rPr>
                <w:rFonts w:ascii="Angsana New" w:hAnsi="Angsana New"/>
                <w:sz w:val="30"/>
                <w:szCs w:val="30"/>
              </w:rPr>
            </w:pPr>
            <w:r w:rsidRPr="0085269A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ใบสำคัญแสดงสิทธิที่จัดสรร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9D6DDD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77451C3D" w14:textId="10DD61BF" w:rsidR="00047A1A" w:rsidRPr="007B59C9" w:rsidRDefault="005C0D82" w:rsidP="005C0D8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2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450" w:type="dxa"/>
          </w:tcPr>
          <w:p w14:paraId="31593EC1" w14:textId="77777777" w:rsidR="00047A1A" w:rsidRPr="00DE6B1A" w:rsidRDefault="00047A1A" w:rsidP="00047A1A">
            <w:pPr>
              <w:pStyle w:val="acctfourfigures"/>
              <w:tabs>
                <w:tab w:val="clear" w:pos="765"/>
                <w:tab w:val="decimal" w:pos="731"/>
                <w:tab w:val="decimal" w:pos="1358"/>
              </w:tabs>
              <w:spacing w:line="240" w:lineRule="auto"/>
              <w:ind w:right="9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47C94FD9" w14:textId="35C3F598" w:rsidR="00047A1A" w:rsidRPr="00DE6B1A" w:rsidRDefault="00047A1A" w:rsidP="00FC2EF8">
            <w:pPr>
              <w:pStyle w:val="acctfourfigures"/>
              <w:tabs>
                <w:tab w:val="clear" w:pos="765"/>
                <w:tab w:val="decimal" w:pos="731"/>
                <w:tab w:val="decimal" w:pos="1366"/>
              </w:tabs>
              <w:spacing w:line="240" w:lineRule="auto"/>
              <w:ind w:right="2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615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</w:t>
            </w:r>
            <w:r w:rsidRPr="00B1615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1615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418</w:t>
            </w:r>
          </w:p>
        </w:tc>
      </w:tr>
      <w:tr w:rsidR="00047A1A" w:rsidRPr="00B2145F" w14:paraId="46505952" w14:textId="77777777" w:rsidTr="0005596F">
        <w:trPr>
          <w:cantSplit/>
        </w:trPr>
        <w:tc>
          <w:tcPr>
            <w:tcW w:w="5310" w:type="dxa"/>
          </w:tcPr>
          <w:p w14:paraId="05228809" w14:textId="55AEFF29" w:rsidR="00047A1A" w:rsidRDefault="00047A1A" w:rsidP="00047A1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269A">
              <w:rPr>
                <w:rFonts w:ascii="Angsana New" w:hAnsi="Angsana New"/>
                <w:sz w:val="30"/>
                <w:szCs w:val="30"/>
                <w:cs/>
              </w:rPr>
              <w:t>ยกเลิกใบสำคัญแสดงสิทธิ</w:t>
            </w:r>
          </w:p>
        </w:tc>
        <w:tc>
          <w:tcPr>
            <w:tcW w:w="1800" w:type="dxa"/>
            <w:shd w:val="clear" w:color="auto" w:fill="auto"/>
          </w:tcPr>
          <w:p w14:paraId="18C979EB" w14:textId="38EBD1E8" w:rsidR="00047A1A" w:rsidRPr="007B59C9" w:rsidRDefault="005C0D82" w:rsidP="005C0D8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8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450" w:type="dxa"/>
          </w:tcPr>
          <w:p w14:paraId="0456EC24" w14:textId="77777777" w:rsidR="00047A1A" w:rsidRPr="00DE6B1A" w:rsidRDefault="00047A1A" w:rsidP="00047A1A">
            <w:pPr>
              <w:pStyle w:val="acctfourfigures"/>
              <w:tabs>
                <w:tab w:val="clear" w:pos="765"/>
                <w:tab w:val="decimal" w:pos="731"/>
                <w:tab w:val="decimal" w:pos="1358"/>
              </w:tabs>
              <w:spacing w:line="240" w:lineRule="auto"/>
              <w:ind w:right="9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15ADC44C" w14:textId="27C24C9D" w:rsidR="00047A1A" w:rsidRDefault="00047A1A" w:rsidP="00FC2EF8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10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FC2EF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BE710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47A1A" w:rsidRPr="00B2145F" w14:paraId="0D05C494" w14:textId="77777777" w:rsidTr="005C0D82">
        <w:trPr>
          <w:cantSplit/>
          <w:trHeight w:val="262"/>
        </w:trPr>
        <w:tc>
          <w:tcPr>
            <w:tcW w:w="5310" w:type="dxa"/>
            <w:hideMark/>
          </w:tcPr>
          <w:p w14:paraId="335F62E9" w14:textId="04878CFB" w:rsidR="00047A1A" w:rsidRPr="00B2145F" w:rsidRDefault="00047A1A" w:rsidP="00047A1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26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625EB5" w14:textId="49E08221" w:rsidR="00047A1A" w:rsidRPr="00105427" w:rsidRDefault="005C0D82" w:rsidP="00047A1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450" w:type="dxa"/>
          </w:tcPr>
          <w:p w14:paraId="71D82C54" w14:textId="77777777" w:rsidR="00047A1A" w:rsidRPr="00C549FF" w:rsidRDefault="00047A1A" w:rsidP="00047A1A">
            <w:pPr>
              <w:pStyle w:val="acctfourfigures"/>
              <w:tabs>
                <w:tab w:val="clear" w:pos="765"/>
                <w:tab w:val="decimal" w:pos="731"/>
                <w:tab w:val="left" w:pos="1095"/>
                <w:tab w:val="decimal" w:pos="1642"/>
              </w:tabs>
              <w:spacing w:line="240" w:lineRule="auto"/>
              <w:ind w:right="9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2985FC" w14:textId="3E2CF867" w:rsidR="00047A1A" w:rsidRPr="00C549FF" w:rsidRDefault="00FC2EF8" w:rsidP="00047A1A">
            <w:pPr>
              <w:pStyle w:val="acctfourfigures"/>
              <w:tabs>
                <w:tab w:val="clear" w:pos="765"/>
                <w:tab w:val="left" w:pos="1095"/>
                <w:tab w:val="decimal" w:pos="1642"/>
              </w:tabs>
              <w:spacing w:line="240" w:lineRule="auto"/>
              <w:ind w:right="2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1,416</w:t>
            </w:r>
          </w:p>
        </w:tc>
      </w:tr>
    </w:tbl>
    <w:p w14:paraId="4B0F1F1A" w14:textId="77777777" w:rsidR="00B83A18" w:rsidRDefault="00B83A18" w:rsidP="00D25F5E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pacing w:val="10"/>
          <w:sz w:val="30"/>
          <w:szCs w:val="30"/>
        </w:rPr>
      </w:pPr>
    </w:p>
    <w:p w14:paraId="406771A1" w14:textId="26D7B55E" w:rsidR="00D25F5E" w:rsidRDefault="00D25F5E" w:rsidP="00971441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i/>
          <w:iCs/>
          <w:color w:val="000000"/>
          <w:sz w:val="30"/>
          <w:szCs w:val="30"/>
        </w:rPr>
      </w:pPr>
      <w:r>
        <w:rPr>
          <w:rFonts w:hint="cs"/>
          <w:color w:val="000000"/>
          <w:sz w:val="30"/>
          <w:szCs w:val="30"/>
          <w:cs/>
        </w:rPr>
        <w:t>สำหรับ</w:t>
      </w:r>
      <w:r w:rsidR="004B2357">
        <w:rPr>
          <w:rFonts w:hint="cs"/>
          <w:color w:val="000000"/>
          <w:sz w:val="30"/>
          <w:szCs w:val="30"/>
          <w:cs/>
        </w:rPr>
        <w:t>งวด</w:t>
      </w:r>
      <w:r w:rsidR="00047A1A">
        <w:rPr>
          <w:rFonts w:hint="cs"/>
          <w:color w:val="000000"/>
          <w:sz w:val="30"/>
          <w:szCs w:val="30"/>
          <w:cs/>
        </w:rPr>
        <w:t>สาม</w:t>
      </w:r>
      <w:r w:rsidR="004B2357">
        <w:rPr>
          <w:rFonts w:hint="cs"/>
          <w:color w:val="000000"/>
          <w:sz w:val="30"/>
          <w:szCs w:val="30"/>
          <w:cs/>
        </w:rPr>
        <w:t>เดือน</w:t>
      </w:r>
      <w:r>
        <w:rPr>
          <w:rFonts w:hint="cs"/>
          <w:color w:val="000000"/>
          <w:sz w:val="30"/>
          <w:szCs w:val="30"/>
          <w:cs/>
        </w:rPr>
        <w:t xml:space="preserve">สิ้นสุดวันที่ </w:t>
      </w:r>
      <w:r w:rsidR="005C0D82">
        <w:rPr>
          <w:color w:val="000000"/>
          <w:sz w:val="30"/>
          <w:szCs w:val="30"/>
        </w:rPr>
        <w:t>31</w:t>
      </w:r>
      <w:r w:rsidR="007B59C9" w:rsidRPr="00DE6B1A">
        <w:rPr>
          <w:color w:val="000000"/>
          <w:sz w:val="30"/>
          <w:szCs w:val="30"/>
        </w:rPr>
        <w:t xml:space="preserve"> </w:t>
      </w:r>
      <w:r w:rsidR="00047A1A">
        <w:rPr>
          <w:rFonts w:hint="cs"/>
          <w:color w:val="000000"/>
          <w:sz w:val="30"/>
          <w:szCs w:val="30"/>
          <w:cs/>
        </w:rPr>
        <w:t>มีนาคม</w:t>
      </w:r>
      <w:r w:rsidR="007B59C9" w:rsidRPr="00DE6B1A">
        <w:rPr>
          <w:rFonts w:hint="cs"/>
          <w:color w:val="000000"/>
          <w:sz w:val="30"/>
          <w:szCs w:val="30"/>
          <w:cs/>
        </w:rPr>
        <w:t xml:space="preserve"> </w:t>
      </w:r>
      <w:r w:rsidR="005C0D82">
        <w:rPr>
          <w:color w:val="000000"/>
          <w:sz w:val="30"/>
          <w:szCs w:val="30"/>
        </w:rPr>
        <w:t>2568</w:t>
      </w:r>
      <w:r w:rsidR="007B59C9">
        <w:rPr>
          <w:color w:val="000000"/>
          <w:sz w:val="30"/>
          <w:szCs w:val="30"/>
        </w:rPr>
        <w:t xml:space="preserve"> </w:t>
      </w:r>
      <w:r w:rsidR="00754922">
        <w:rPr>
          <w:rFonts w:hint="cs"/>
          <w:color w:val="000000"/>
          <w:sz w:val="30"/>
          <w:szCs w:val="30"/>
          <w:cs/>
        </w:rPr>
        <w:t>บริษัทไม่มีค่าใช้จ่ายพนักงานจากการให้สิทธิ์ซื้อหุ้นแก่พนักงาน</w:t>
      </w:r>
      <w:r w:rsidR="00A32A44">
        <w:rPr>
          <w:rFonts w:hint="cs"/>
          <w:color w:val="000000"/>
          <w:sz w:val="30"/>
          <w:szCs w:val="30"/>
          <w:cs/>
        </w:rPr>
        <w:t xml:space="preserve"> </w:t>
      </w:r>
      <w:r w:rsidR="00A32A44" w:rsidRPr="00B76BE1">
        <w:rPr>
          <w:i/>
          <w:iCs/>
          <w:color w:val="000000"/>
          <w:sz w:val="30"/>
          <w:szCs w:val="30"/>
        </w:rPr>
        <w:t>(</w:t>
      </w:r>
      <w:r w:rsidR="0005596F">
        <w:rPr>
          <w:i/>
          <w:iCs/>
          <w:color w:val="000000"/>
          <w:sz w:val="30"/>
          <w:szCs w:val="30"/>
        </w:rPr>
        <w:t>3</w:t>
      </w:r>
      <w:r w:rsidR="00047A1A">
        <w:rPr>
          <w:i/>
          <w:iCs/>
          <w:color w:val="000000"/>
          <w:sz w:val="30"/>
          <w:szCs w:val="30"/>
        </w:rPr>
        <w:t xml:space="preserve">1 </w:t>
      </w:r>
      <w:r w:rsidR="00047A1A">
        <w:rPr>
          <w:rFonts w:hint="cs"/>
          <w:i/>
          <w:iCs/>
          <w:color w:val="000000"/>
          <w:sz w:val="30"/>
          <w:szCs w:val="30"/>
          <w:cs/>
        </w:rPr>
        <w:t xml:space="preserve">มีนาคม </w:t>
      </w:r>
      <w:r w:rsidR="007B59C9" w:rsidRPr="007B59C9">
        <w:rPr>
          <w:i/>
          <w:iCs/>
          <w:color w:val="000000"/>
          <w:sz w:val="30"/>
          <w:szCs w:val="30"/>
        </w:rPr>
        <w:t>256</w:t>
      </w:r>
      <w:r w:rsidR="00047A1A">
        <w:rPr>
          <w:i/>
          <w:iCs/>
          <w:color w:val="000000"/>
          <w:sz w:val="30"/>
          <w:szCs w:val="30"/>
        </w:rPr>
        <w:t>7</w:t>
      </w:r>
      <w:r w:rsidR="00A32A44" w:rsidRPr="00B76BE1">
        <w:rPr>
          <w:i/>
          <w:iCs/>
          <w:color w:val="000000"/>
          <w:sz w:val="30"/>
          <w:szCs w:val="30"/>
        </w:rPr>
        <w:t xml:space="preserve">: </w:t>
      </w:r>
      <w:r w:rsidR="00047A1A">
        <w:rPr>
          <w:i/>
          <w:iCs/>
          <w:color w:val="000000"/>
          <w:sz w:val="30"/>
          <w:szCs w:val="30"/>
        </w:rPr>
        <w:t>3.32</w:t>
      </w:r>
      <w:r w:rsidR="00244FF0">
        <w:rPr>
          <w:i/>
          <w:iCs/>
          <w:color w:val="000000"/>
          <w:sz w:val="30"/>
          <w:szCs w:val="30"/>
        </w:rPr>
        <w:t xml:space="preserve"> </w:t>
      </w:r>
      <w:r w:rsidR="00244FF0">
        <w:rPr>
          <w:rFonts w:hint="cs"/>
          <w:i/>
          <w:iCs/>
          <w:color w:val="000000"/>
          <w:sz w:val="30"/>
          <w:szCs w:val="30"/>
          <w:cs/>
        </w:rPr>
        <w:t>ล้านบาท</w:t>
      </w:r>
      <w:r w:rsidR="00A32A44" w:rsidRPr="00B76BE1">
        <w:rPr>
          <w:i/>
          <w:iCs/>
          <w:color w:val="000000"/>
          <w:sz w:val="30"/>
          <w:szCs w:val="30"/>
        </w:rPr>
        <w:t>)</w:t>
      </w:r>
    </w:p>
    <w:p w14:paraId="40058585" w14:textId="77777777" w:rsidR="00AE56AB" w:rsidRDefault="00AE56AB" w:rsidP="00971441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i/>
          <w:iCs/>
          <w:color w:val="000000"/>
          <w:sz w:val="30"/>
          <w:szCs w:val="30"/>
        </w:rPr>
      </w:pPr>
    </w:p>
    <w:p w14:paraId="44EBA059" w14:textId="77777777" w:rsidR="00C647FC" w:rsidRPr="00303B97" w:rsidRDefault="00C647FC" w:rsidP="001616B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C647FC" w:rsidRPr="00303B97" w:rsidSect="00C56E71">
          <w:pgSz w:w="11909" w:h="16834" w:code="9"/>
          <w:pgMar w:top="691" w:right="1152" w:bottom="576" w:left="1152" w:header="720" w:footer="720" w:gutter="0"/>
          <w:cols w:space="720"/>
        </w:sectPr>
      </w:pPr>
    </w:p>
    <w:p w14:paraId="2F5CB68D" w14:textId="77777777" w:rsidR="00F5517F" w:rsidRPr="006D304C" w:rsidRDefault="00841F0C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6D304C">
        <w:rPr>
          <w:rFonts w:asciiTheme="majorBidi" w:hAnsiTheme="majorBidi" w:cstheme="majorBidi"/>
          <w:sz w:val="30"/>
          <w:szCs w:val="30"/>
          <w:cs/>
          <w:lang w:val="th-TH"/>
        </w:rPr>
        <w:t>ส่วนงานดำเนินงาน</w:t>
      </w:r>
      <w:r w:rsidR="00737C2E" w:rsidRPr="006D304C">
        <w:rPr>
          <w:rFonts w:asciiTheme="majorBidi" w:hAnsiTheme="majorBidi" w:cstheme="majorBidi"/>
          <w:sz w:val="30"/>
          <w:szCs w:val="30"/>
          <w:cs/>
          <w:lang w:val="th-TH"/>
        </w:rPr>
        <w:t>และการจำแนกรายได้</w:t>
      </w:r>
    </w:p>
    <w:p w14:paraId="12D4043C" w14:textId="77777777" w:rsidR="00F5517F" w:rsidRPr="006D304C" w:rsidRDefault="00F5517F" w:rsidP="0044086A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AB3306F" w14:textId="03829616" w:rsidR="00F5517F" w:rsidRPr="00C716F6" w:rsidRDefault="00F5517F">
      <w:pPr>
        <w:pStyle w:val="ListParagraph"/>
        <w:numPr>
          <w:ilvl w:val="0"/>
          <w:numId w:val="17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716F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ส่วนงานธุรกิจ</w:t>
      </w:r>
    </w:p>
    <w:p w14:paraId="77560CD4" w14:textId="77777777" w:rsidR="00F5517F" w:rsidRPr="006D304C" w:rsidRDefault="00F5517F" w:rsidP="0044086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FBFCF76" w14:textId="12DF6A45" w:rsidR="00F41219" w:rsidRPr="00F41219" w:rsidRDefault="005C7711" w:rsidP="00F41219">
      <w:pPr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5C7711">
        <w:rPr>
          <w:rFonts w:ascii="Angsana New" w:hAnsi="Angsana New" w:hint="cs"/>
          <w:color w:val="000000"/>
          <w:sz w:val="30"/>
          <w:szCs w:val="30"/>
          <w:cs/>
        </w:rPr>
        <w:t xml:space="preserve">ผู้บริหารพิจารณาว่าบริษัทดำเนินกิจการใน </w:t>
      </w:r>
      <w:r w:rsidRPr="005C7711">
        <w:rPr>
          <w:rFonts w:ascii="Angsana New" w:hAnsi="Angsana New"/>
          <w:color w:val="000000"/>
          <w:sz w:val="30"/>
          <w:szCs w:val="30"/>
        </w:rPr>
        <w:t xml:space="preserve">2 </w:t>
      </w:r>
      <w:r w:rsidRPr="005C7711">
        <w:rPr>
          <w:rFonts w:ascii="Angsana New" w:hAnsi="Angsana New" w:hint="cs"/>
          <w:color w:val="000000"/>
          <w:sz w:val="30"/>
          <w:szCs w:val="30"/>
          <w:cs/>
        </w:rPr>
        <w:t xml:space="preserve">ส่วนงานธุรกิจ </w:t>
      </w:r>
      <w:r w:rsidRPr="005C7711">
        <w:rPr>
          <w:rFonts w:ascii="Angsana New" w:hAnsi="Angsana New"/>
          <w:color w:val="000000"/>
          <w:sz w:val="30"/>
          <w:szCs w:val="30"/>
          <w:cs/>
        </w:rPr>
        <w:t>ซึ่งเป็น</w:t>
      </w:r>
      <w:r w:rsidRPr="005C7711">
        <w:rPr>
          <w:rFonts w:ascii="Angsana New" w:hAnsi="Angsana New" w:hint="cs"/>
          <w:color w:val="000000"/>
          <w:sz w:val="30"/>
          <w:szCs w:val="30"/>
          <w:cs/>
        </w:rPr>
        <w:t>ส่วนงาน</w:t>
      </w:r>
      <w:r w:rsidRPr="005C7711">
        <w:rPr>
          <w:rFonts w:ascii="Angsana New" w:hAnsi="Angsana New"/>
          <w:color w:val="000000"/>
          <w:sz w:val="30"/>
          <w:szCs w:val="30"/>
          <w:cs/>
        </w:rPr>
        <w:t>ธุรกิจที่สำคัญของบริษัทที่มีสินค้าที่แตกต่างกัน</w:t>
      </w:r>
      <w:r w:rsidRPr="005C7711">
        <w:rPr>
          <w:rFonts w:ascii="Angsana New" w:hAnsi="Angsana New" w:hint="cs"/>
          <w:color w:val="000000"/>
          <w:sz w:val="30"/>
          <w:szCs w:val="30"/>
          <w:cs/>
        </w:rPr>
        <w:t xml:space="preserve"> คือ ธุรกิจ</w:t>
      </w:r>
      <w:r w:rsidRPr="005C7711">
        <w:rPr>
          <w:rFonts w:ascii="Angsana New" w:hAnsi="Angsana New"/>
          <w:color w:val="000000"/>
          <w:sz w:val="30"/>
          <w:szCs w:val="30"/>
          <w:cs/>
        </w:rPr>
        <w:t>ซอสปรุงรสและน้ำจิ้มต่าง ๆ</w:t>
      </w:r>
      <w:r w:rsidRPr="005C7711">
        <w:rPr>
          <w:rFonts w:ascii="Angsana New" w:hAnsi="Angsana New" w:hint="cs"/>
          <w:color w:val="000000"/>
          <w:sz w:val="30"/>
          <w:szCs w:val="30"/>
          <w:cs/>
        </w:rPr>
        <w:t xml:space="preserve"> และธุรกิจ</w:t>
      </w:r>
      <w:r w:rsidRPr="00EE7B6E">
        <w:rPr>
          <w:rFonts w:ascii="Angsana New" w:hAnsi="Angsana New"/>
          <w:color w:val="000000"/>
          <w:sz w:val="30"/>
          <w:szCs w:val="30"/>
          <w:cs/>
        </w:rPr>
        <w:t>เครื่องปรุงแกงและเครื่องประกอบอาหาร</w:t>
      </w:r>
      <w:r w:rsidRPr="00EE7B6E">
        <w:rPr>
          <w:rFonts w:ascii="Angsana New" w:hAnsi="Angsana New" w:hint="cs"/>
          <w:color w:val="000000"/>
          <w:sz w:val="30"/>
          <w:szCs w:val="30"/>
          <w:cs/>
        </w:rPr>
        <w:t xml:space="preserve"> ส่วนงานอื่น</w:t>
      </w:r>
      <w:r w:rsidRPr="00EE7B6E">
        <w:rPr>
          <w:rFonts w:ascii="Angsana New" w:hAnsi="Angsana New"/>
          <w:color w:val="000000"/>
          <w:sz w:val="30"/>
          <w:szCs w:val="30"/>
        </w:rPr>
        <w:t xml:space="preserve"> </w:t>
      </w:r>
      <w:r w:rsidRPr="00EE7B6E">
        <w:rPr>
          <w:rFonts w:ascii="Angsana New" w:hAnsi="Angsana New" w:hint="cs"/>
          <w:color w:val="000000"/>
          <w:sz w:val="30"/>
          <w:szCs w:val="30"/>
          <w:cs/>
        </w:rPr>
        <w:t>ไม่มีส่วนงานใดที่เข้าเกณฑ์</w:t>
      </w:r>
      <w:r w:rsidRPr="00EE7B6E">
        <w:rPr>
          <w:rFonts w:ascii="Angsana New" w:hAnsi="Angsana New"/>
          <w:color w:val="000000"/>
          <w:sz w:val="30"/>
          <w:szCs w:val="30"/>
          <w:cs/>
        </w:rPr>
        <w:t>เชิงปริมาณเพื่อกำหนดส่วนงานที่รายงานสำหรับงวด</w:t>
      </w:r>
      <w:r w:rsidR="00047A1A">
        <w:rPr>
          <w:rFonts w:ascii="Angsana New" w:hAnsi="Angsana New" w:hint="cs"/>
          <w:color w:val="000000"/>
          <w:sz w:val="30"/>
          <w:szCs w:val="30"/>
          <w:cs/>
        </w:rPr>
        <w:t>สาม</w:t>
      </w:r>
      <w:r w:rsidRPr="00EE7B6E">
        <w:rPr>
          <w:rFonts w:ascii="Angsana New" w:hAnsi="Angsana New"/>
          <w:color w:val="000000"/>
          <w:sz w:val="30"/>
          <w:szCs w:val="30"/>
          <w:cs/>
        </w:rPr>
        <w:t>เดือนสิ้นสุดวันที่</w:t>
      </w:r>
      <w:r w:rsidR="00240184" w:rsidRPr="00EE7B6E">
        <w:rPr>
          <w:rFonts w:ascii="Angsana New" w:hAnsi="Angsana New"/>
          <w:color w:val="000000"/>
          <w:sz w:val="30"/>
          <w:szCs w:val="30"/>
        </w:rPr>
        <w:t xml:space="preserve"> 3</w:t>
      </w:r>
      <w:r w:rsidR="00047A1A">
        <w:rPr>
          <w:rFonts w:ascii="Angsana New" w:hAnsi="Angsana New"/>
          <w:color w:val="000000"/>
          <w:sz w:val="30"/>
          <w:szCs w:val="30"/>
        </w:rPr>
        <w:t>1</w:t>
      </w:r>
      <w:r w:rsidR="00240184" w:rsidRPr="00EE7B6E">
        <w:rPr>
          <w:rFonts w:ascii="Angsana New" w:hAnsi="Angsana New"/>
          <w:color w:val="000000"/>
          <w:sz w:val="30"/>
          <w:szCs w:val="30"/>
        </w:rPr>
        <w:t xml:space="preserve"> </w:t>
      </w:r>
      <w:r w:rsidR="00047A1A">
        <w:rPr>
          <w:rFonts w:ascii="Angsana New" w:hAnsi="Angsana New" w:hint="cs"/>
          <w:color w:val="000000"/>
          <w:sz w:val="30"/>
          <w:szCs w:val="30"/>
          <w:cs/>
        </w:rPr>
        <w:t>มีนาคม</w:t>
      </w:r>
      <w:r w:rsidR="00240184" w:rsidRPr="00EE7B6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240184" w:rsidRPr="00EE7B6E">
        <w:rPr>
          <w:rFonts w:ascii="Angsana New" w:hAnsi="Angsana New"/>
          <w:color w:val="000000"/>
          <w:sz w:val="30"/>
          <w:szCs w:val="30"/>
        </w:rPr>
        <w:t>256</w:t>
      </w:r>
      <w:r w:rsidR="00047A1A">
        <w:rPr>
          <w:rFonts w:ascii="Angsana New" w:hAnsi="Angsana New"/>
          <w:color w:val="000000"/>
          <w:sz w:val="30"/>
          <w:szCs w:val="30"/>
        </w:rPr>
        <w:t>8</w:t>
      </w:r>
      <w:r w:rsidRPr="00EE7B6E">
        <w:rPr>
          <w:rFonts w:ascii="Angsana New" w:hAnsi="Angsana New"/>
          <w:color w:val="000000"/>
          <w:sz w:val="30"/>
          <w:szCs w:val="30"/>
        </w:rPr>
        <w:t xml:space="preserve"> </w:t>
      </w:r>
      <w:r w:rsidRPr="00EE7B6E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Pr="00EE7B6E">
        <w:rPr>
          <w:rFonts w:ascii="Angsana New" w:hAnsi="Angsana New"/>
          <w:color w:val="000000"/>
          <w:sz w:val="30"/>
          <w:szCs w:val="30"/>
        </w:rPr>
        <w:t>256</w:t>
      </w:r>
      <w:r w:rsidR="00047A1A">
        <w:rPr>
          <w:rFonts w:ascii="Angsana New" w:hAnsi="Angsana New"/>
          <w:color w:val="000000"/>
          <w:sz w:val="30"/>
          <w:szCs w:val="30"/>
        </w:rPr>
        <w:t>7</w:t>
      </w:r>
      <w:r w:rsidRPr="005C7711">
        <w:rPr>
          <w:rFonts w:ascii="Angsana New" w:hAnsi="Angsana New"/>
          <w:color w:val="000000"/>
          <w:sz w:val="30"/>
          <w:szCs w:val="30"/>
        </w:rPr>
        <w:t xml:space="preserve"> </w:t>
      </w:r>
      <w:r w:rsidRPr="005C7711">
        <w:rPr>
          <w:rFonts w:ascii="Angsana New" w:hAnsi="Angsana New" w:hint="cs"/>
          <w:color w:val="000000"/>
          <w:sz w:val="30"/>
          <w:szCs w:val="30"/>
          <w:cs/>
        </w:rPr>
        <w:t>ผู้มีอำนาจตัดสินใจสูงสุดด้านการดำเนินงานของบริษัทมีการสอบทานรายงานการจัดการอย่างน้อยทุกไตรมาส</w:t>
      </w:r>
    </w:p>
    <w:p w14:paraId="2A2559BD" w14:textId="135786CE" w:rsidR="007B59C9" w:rsidRDefault="007B59C9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14483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081"/>
        <w:gridCol w:w="900"/>
        <w:gridCol w:w="270"/>
        <w:gridCol w:w="846"/>
        <w:gridCol w:w="236"/>
        <w:gridCol w:w="990"/>
        <w:gridCol w:w="270"/>
        <w:gridCol w:w="990"/>
        <w:gridCol w:w="270"/>
        <w:gridCol w:w="900"/>
        <w:gridCol w:w="238"/>
        <w:gridCol w:w="964"/>
        <w:gridCol w:w="238"/>
        <w:gridCol w:w="900"/>
        <w:gridCol w:w="270"/>
        <w:gridCol w:w="810"/>
        <w:gridCol w:w="270"/>
        <w:gridCol w:w="870"/>
        <w:gridCol w:w="270"/>
        <w:gridCol w:w="900"/>
      </w:tblGrid>
      <w:tr w:rsidR="00690764" w:rsidRPr="00207A77" w14:paraId="2177C80E" w14:textId="77777777" w:rsidTr="00DC34ED">
        <w:trPr>
          <w:trHeight w:val="161"/>
        </w:trPr>
        <w:tc>
          <w:tcPr>
            <w:tcW w:w="3081" w:type="dxa"/>
            <w:shd w:val="clear" w:color="auto" w:fill="auto"/>
          </w:tcPr>
          <w:p w14:paraId="34626FEC" w14:textId="77777777" w:rsidR="00690764" w:rsidRPr="00207A77" w:rsidRDefault="00690764" w:rsidP="009534E3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016" w:type="dxa"/>
            <w:gridSpan w:val="3"/>
            <w:shd w:val="clear" w:color="auto" w:fill="auto"/>
          </w:tcPr>
          <w:p w14:paraId="3F6C80FC" w14:textId="77777777" w:rsidR="00690764" w:rsidRDefault="00690764" w:rsidP="009534E3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กลุ่มผลิตภัณฑ์ซอสปรุงรส</w:t>
            </w:r>
          </w:p>
          <w:p w14:paraId="409D0BA1" w14:textId="77777777" w:rsidR="00690764" w:rsidRPr="00207A77" w:rsidRDefault="00690764" w:rsidP="009534E3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และน้ำจิ้มต่าง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36" w:type="dxa"/>
            <w:shd w:val="clear" w:color="auto" w:fill="auto"/>
          </w:tcPr>
          <w:p w14:paraId="63D3EF49" w14:textId="77777777" w:rsidR="00690764" w:rsidRPr="00207A77" w:rsidRDefault="00690764" w:rsidP="009534E3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548FAE84" w14:textId="77777777" w:rsidR="00690764" w:rsidRPr="00207A77" w:rsidRDefault="00690764" w:rsidP="009534E3">
            <w:pPr>
              <w:tabs>
                <w:tab w:val="decimal" w:pos="432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กลุ่มผลิตภัณท์เครื่องปรุงแกงและ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เครื่องประกอบอาหาร</w:t>
            </w:r>
          </w:p>
        </w:tc>
        <w:tc>
          <w:tcPr>
            <w:tcW w:w="270" w:type="dxa"/>
          </w:tcPr>
          <w:p w14:paraId="2726E67B" w14:textId="77777777" w:rsidR="00690764" w:rsidRPr="00207A77" w:rsidRDefault="00690764" w:rsidP="009534E3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02" w:type="dxa"/>
            <w:gridSpan w:val="3"/>
          </w:tcPr>
          <w:p w14:paraId="1A64BF13" w14:textId="77777777" w:rsidR="00690764" w:rsidRDefault="00690764" w:rsidP="009534E3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2602ECD5" w14:textId="77777777" w:rsidR="00690764" w:rsidRPr="00207A77" w:rsidRDefault="00690764" w:rsidP="009534E3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รวมส่วนงานที่รายงาน</w:t>
            </w:r>
          </w:p>
        </w:tc>
        <w:tc>
          <w:tcPr>
            <w:tcW w:w="238" w:type="dxa"/>
            <w:shd w:val="clear" w:color="auto" w:fill="auto"/>
          </w:tcPr>
          <w:p w14:paraId="5944724E" w14:textId="77777777" w:rsidR="00690764" w:rsidRPr="00207A77" w:rsidRDefault="00690764" w:rsidP="009534E3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31E20CC1" w14:textId="77777777" w:rsidR="00690764" w:rsidRDefault="00690764" w:rsidP="009534E3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4810099A" w14:textId="77777777" w:rsidR="00690764" w:rsidRPr="00207A77" w:rsidRDefault="00690764" w:rsidP="009534E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2A4D2958" w14:textId="77777777" w:rsidR="00690764" w:rsidRPr="00207A77" w:rsidRDefault="00690764" w:rsidP="009534E3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40" w:type="dxa"/>
            <w:gridSpan w:val="3"/>
            <w:shd w:val="clear" w:color="auto" w:fill="auto"/>
          </w:tcPr>
          <w:p w14:paraId="6D37EAFC" w14:textId="77777777" w:rsidR="00690764" w:rsidRDefault="00690764" w:rsidP="009534E3">
            <w:pPr>
              <w:tabs>
                <w:tab w:val="decimal" w:pos="4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153EB378" w14:textId="77777777" w:rsidR="00690764" w:rsidRPr="00207A77" w:rsidRDefault="00690764" w:rsidP="009534E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47A1A" w:rsidRPr="00207A77" w14:paraId="1797EB5D" w14:textId="77777777" w:rsidTr="00DC34ED">
        <w:trPr>
          <w:trHeight w:val="161"/>
        </w:trPr>
        <w:tc>
          <w:tcPr>
            <w:tcW w:w="3081" w:type="dxa"/>
            <w:shd w:val="clear" w:color="auto" w:fill="auto"/>
          </w:tcPr>
          <w:p w14:paraId="0B42832D" w14:textId="48F990E4" w:rsidR="00047A1A" w:rsidRPr="00690764" w:rsidRDefault="00047A1A" w:rsidP="00047A1A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สาม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เดือนสิ้นสุดวันที่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3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900" w:type="dxa"/>
            <w:shd w:val="clear" w:color="auto" w:fill="auto"/>
          </w:tcPr>
          <w:p w14:paraId="11AF10C5" w14:textId="711AB588" w:rsidR="00047A1A" w:rsidRPr="00207A77" w:rsidRDefault="00047A1A" w:rsidP="00047A1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04230A9F" w14:textId="77777777" w:rsidR="00047A1A" w:rsidRPr="00207A77" w:rsidRDefault="00047A1A" w:rsidP="00047A1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</w:tcPr>
          <w:p w14:paraId="4F5B19F4" w14:textId="79F61B6B" w:rsidR="00047A1A" w:rsidRPr="00207A77" w:rsidRDefault="00047A1A" w:rsidP="00047A1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74FF7536" w14:textId="77777777" w:rsidR="00047A1A" w:rsidRPr="00207A77" w:rsidRDefault="00047A1A" w:rsidP="00047A1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7409514" w14:textId="34FD1D07" w:rsidR="00047A1A" w:rsidRPr="00207A77" w:rsidRDefault="00047A1A" w:rsidP="00047A1A">
            <w:pPr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53A3C880" w14:textId="77777777" w:rsidR="00047A1A" w:rsidRPr="00207A77" w:rsidRDefault="00047A1A" w:rsidP="00047A1A">
            <w:pPr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D4FC518" w14:textId="19DE6662" w:rsidR="00047A1A" w:rsidRPr="00207A77" w:rsidRDefault="00047A1A" w:rsidP="00047A1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08490775" w14:textId="77777777" w:rsidR="00047A1A" w:rsidRPr="00207A77" w:rsidRDefault="00047A1A" w:rsidP="00047A1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AFCFE5" w14:textId="5A7CA80E" w:rsidR="00047A1A" w:rsidRPr="00207A77" w:rsidRDefault="00047A1A" w:rsidP="00047A1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38" w:type="dxa"/>
          </w:tcPr>
          <w:p w14:paraId="17C76D78" w14:textId="77777777" w:rsidR="00047A1A" w:rsidRPr="00207A77" w:rsidRDefault="00047A1A" w:rsidP="00047A1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14:paraId="58BF5003" w14:textId="176BB9FE" w:rsidR="00047A1A" w:rsidRPr="00207A77" w:rsidRDefault="00047A1A" w:rsidP="00047A1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38" w:type="dxa"/>
            <w:shd w:val="clear" w:color="auto" w:fill="auto"/>
          </w:tcPr>
          <w:p w14:paraId="3E6D5E81" w14:textId="77777777" w:rsidR="00047A1A" w:rsidRPr="00207A77" w:rsidRDefault="00047A1A" w:rsidP="00047A1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4CF456C" w14:textId="719E3687" w:rsidR="00047A1A" w:rsidRPr="00207A77" w:rsidRDefault="00047A1A" w:rsidP="00047A1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1EA6E973" w14:textId="77777777" w:rsidR="00047A1A" w:rsidRPr="00207A77" w:rsidRDefault="00047A1A" w:rsidP="00047A1A">
            <w:pPr>
              <w:ind w:left="-250" w:firstLine="14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4569083" w14:textId="31771DD8" w:rsidR="00047A1A" w:rsidRPr="00207A77" w:rsidRDefault="00047A1A" w:rsidP="00047A1A">
            <w:pPr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7F299C1" w14:textId="77777777" w:rsidR="00047A1A" w:rsidRPr="00207A77" w:rsidRDefault="00047A1A" w:rsidP="00047A1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14:paraId="01014261" w14:textId="41A8DEF0" w:rsidR="00047A1A" w:rsidRPr="00207A77" w:rsidRDefault="00047A1A" w:rsidP="00047A1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285C3EBC" w14:textId="77777777" w:rsidR="00047A1A" w:rsidRPr="00207A77" w:rsidRDefault="00047A1A" w:rsidP="00047A1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5DF6E50" w14:textId="158E61C1" w:rsidR="00047A1A" w:rsidRPr="00207A77" w:rsidRDefault="00047A1A" w:rsidP="00047A1A">
            <w:pPr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047A1A" w:rsidRPr="00141BF6" w14:paraId="4E6E437B" w14:textId="77777777" w:rsidTr="00DC34ED">
        <w:trPr>
          <w:trHeight w:val="263"/>
        </w:trPr>
        <w:tc>
          <w:tcPr>
            <w:tcW w:w="3081" w:type="dxa"/>
            <w:shd w:val="clear" w:color="auto" w:fill="auto"/>
          </w:tcPr>
          <w:p w14:paraId="3A2D070F" w14:textId="77777777" w:rsidR="00047A1A" w:rsidRPr="00207A77" w:rsidRDefault="00047A1A" w:rsidP="00047A1A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402" w:type="dxa"/>
            <w:gridSpan w:val="19"/>
          </w:tcPr>
          <w:p w14:paraId="6C748DBC" w14:textId="77777777" w:rsidR="00047A1A" w:rsidRPr="00141BF6" w:rsidRDefault="00047A1A" w:rsidP="00047A1A">
            <w:pPr>
              <w:tabs>
                <w:tab w:val="decimal" w:pos="432"/>
              </w:tabs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47A1A" w:rsidRPr="00141BF6" w14:paraId="6DD3D018" w14:textId="77777777" w:rsidTr="00DC34ED">
        <w:trPr>
          <w:trHeight w:val="263"/>
        </w:trPr>
        <w:tc>
          <w:tcPr>
            <w:tcW w:w="3081" w:type="dxa"/>
            <w:shd w:val="clear" w:color="auto" w:fill="auto"/>
          </w:tcPr>
          <w:p w14:paraId="771FABF5" w14:textId="77777777" w:rsidR="00047A1A" w:rsidRDefault="00047A1A" w:rsidP="00047A1A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การจำแนกรายได้</w:t>
            </w:r>
          </w:p>
        </w:tc>
        <w:tc>
          <w:tcPr>
            <w:tcW w:w="900" w:type="dxa"/>
            <w:shd w:val="clear" w:color="auto" w:fill="auto"/>
          </w:tcPr>
          <w:p w14:paraId="1514D3E3" w14:textId="77777777" w:rsidR="00047A1A" w:rsidRPr="00207A77" w:rsidRDefault="00047A1A" w:rsidP="00047A1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B1164EF" w14:textId="77777777" w:rsidR="00047A1A" w:rsidRPr="00207A77" w:rsidRDefault="00047A1A" w:rsidP="00047A1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</w:tcPr>
          <w:p w14:paraId="455A0AE0" w14:textId="77777777" w:rsidR="00047A1A" w:rsidRPr="00207A77" w:rsidRDefault="00047A1A" w:rsidP="00047A1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A601C5A" w14:textId="77777777" w:rsidR="00047A1A" w:rsidRPr="00207A77" w:rsidRDefault="00047A1A" w:rsidP="00047A1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42C6E87" w14:textId="77777777" w:rsidR="00047A1A" w:rsidRPr="00207A77" w:rsidRDefault="00047A1A" w:rsidP="00047A1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79915F8" w14:textId="77777777" w:rsidR="00047A1A" w:rsidRPr="00207A77" w:rsidRDefault="00047A1A" w:rsidP="00047A1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6ECBEA2" w14:textId="77777777" w:rsidR="00047A1A" w:rsidRPr="00207A77" w:rsidRDefault="00047A1A" w:rsidP="00047A1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5A2A4B" w14:textId="77777777" w:rsidR="00047A1A" w:rsidRPr="00207A77" w:rsidRDefault="00047A1A" w:rsidP="00047A1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151FC4" w14:textId="77777777" w:rsidR="00047A1A" w:rsidRPr="00207A77" w:rsidRDefault="00047A1A" w:rsidP="00047A1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0670759A" w14:textId="77777777" w:rsidR="00047A1A" w:rsidRPr="00207A77" w:rsidRDefault="00047A1A" w:rsidP="00047A1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14:paraId="235C4ECB" w14:textId="77777777" w:rsidR="00047A1A" w:rsidRPr="00207A77" w:rsidRDefault="00047A1A" w:rsidP="00047A1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27477DEA" w14:textId="77777777" w:rsidR="00047A1A" w:rsidRPr="00207A77" w:rsidRDefault="00047A1A" w:rsidP="00047A1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CB64E60" w14:textId="77777777" w:rsidR="00047A1A" w:rsidRPr="00207A77" w:rsidRDefault="00047A1A" w:rsidP="00047A1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8E9A6F1" w14:textId="77777777" w:rsidR="00047A1A" w:rsidRPr="00207A77" w:rsidRDefault="00047A1A" w:rsidP="00047A1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6B6654F" w14:textId="77777777" w:rsidR="00047A1A" w:rsidRPr="00207A77" w:rsidRDefault="00047A1A" w:rsidP="00047A1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E5967FC" w14:textId="77777777" w:rsidR="00047A1A" w:rsidRPr="00207A77" w:rsidRDefault="00047A1A" w:rsidP="00047A1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14:paraId="16F6F1AF" w14:textId="77777777" w:rsidR="00047A1A" w:rsidRPr="00207A77" w:rsidRDefault="00047A1A" w:rsidP="00047A1A">
            <w:pPr>
              <w:tabs>
                <w:tab w:val="decimal" w:pos="432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AA296D3" w14:textId="77777777" w:rsidR="00047A1A" w:rsidRPr="00207A77" w:rsidRDefault="00047A1A" w:rsidP="00047A1A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A80E4BB" w14:textId="77777777" w:rsidR="00047A1A" w:rsidRPr="00141BF6" w:rsidRDefault="00047A1A" w:rsidP="00047A1A">
            <w:pPr>
              <w:tabs>
                <w:tab w:val="decimal" w:pos="432"/>
              </w:tabs>
              <w:ind w:left="-108" w:right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7A1A" w:rsidRPr="00207A77" w14:paraId="6BE65CAC" w14:textId="77777777" w:rsidTr="00DC34ED">
        <w:trPr>
          <w:trHeight w:val="155"/>
        </w:trPr>
        <w:tc>
          <w:tcPr>
            <w:tcW w:w="3081" w:type="dxa"/>
            <w:shd w:val="clear" w:color="auto" w:fill="auto"/>
          </w:tcPr>
          <w:p w14:paraId="71E313B7" w14:textId="77777777" w:rsidR="00047A1A" w:rsidRPr="00207A77" w:rsidRDefault="00047A1A" w:rsidP="00047A1A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F783C02" w14:textId="3350C025" w:rsidR="00047A1A" w:rsidRPr="00395C8D" w:rsidRDefault="00967189" w:rsidP="00047A1A">
            <w:pPr>
              <w:tabs>
                <w:tab w:val="decimal" w:pos="681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7189">
              <w:rPr>
                <w:rFonts w:ascii="Angsana New" w:hAnsi="Angsana New"/>
                <w:sz w:val="24"/>
                <w:szCs w:val="24"/>
                <w:cs/>
              </w:rPr>
              <w:t>436</w:t>
            </w:r>
            <w:r w:rsidRPr="00967189">
              <w:rPr>
                <w:rFonts w:ascii="Angsana New" w:hAnsi="Angsana New"/>
                <w:sz w:val="24"/>
                <w:szCs w:val="24"/>
              </w:rPr>
              <w:t>,</w:t>
            </w:r>
            <w:r w:rsidRPr="00967189">
              <w:rPr>
                <w:rFonts w:ascii="Angsana New" w:hAnsi="Angsana New"/>
                <w:sz w:val="24"/>
                <w:szCs w:val="24"/>
                <w:cs/>
              </w:rPr>
              <w:t>263</w:t>
            </w:r>
          </w:p>
        </w:tc>
        <w:tc>
          <w:tcPr>
            <w:tcW w:w="270" w:type="dxa"/>
            <w:shd w:val="clear" w:color="auto" w:fill="auto"/>
          </w:tcPr>
          <w:p w14:paraId="32A2DB30" w14:textId="77777777" w:rsidR="00047A1A" w:rsidRPr="00207A77" w:rsidRDefault="00047A1A" w:rsidP="00047A1A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</w:tcPr>
          <w:p w14:paraId="2CBF9EB3" w14:textId="58B1BC87" w:rsidR="00047A1A" w:rsidRPr="00207A77" w:rsidRDefault="00047A1A" w:rsidP="00047A1A">
            <w:pPr>
              <w:tabs>
                <w:tab w:val="decimal" w:pos="851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626,208</w:t>
            </w:r>
          </w:p>
        </w:tc>
        <w:tc>
          <w:tcPr>
            <w:tcW w:w="236" w:type="dxa"/>
            <w:shd w:val="clear" w:color="auto" w:fill="auto"/>
          </w:tcPr>
          <w:p w14:paraId="4E37FFD6" w14:textId="77777777" w:rsidR="00047A1A" w:rsidRPr="00207A77" w:rsidRDefault="00047A1A" w:rsidP="00047A1A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55E812B" w14:textId="2529388C" w:rsidR="00047A1A" w:rsidRPr="00207A77" w:rsidRDefault="00967189" w:rsidP="00047A1A">
            <w:pPr>
              <w:tabs>
                <w:tab w:val="decimal" w:pos="522"/>
                <w:tab w:val="decimal" w:pos="813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67189">
              <w:rPr>
                <w:rFonts w:ascii="Angsana New" w:hAnsi="Angsana New"/>
                <w:sz w:val="24"/>
                <w:szCs w:val="24"/>
                <w:cs/>
              </w:rPr>
              <w:t>27</w:t>
            </w:r>
            <w:r w:rsidRPr="00967189">
              <w:rPr>
                <w:rFonts w:ascii="Angsana New" w:hAnsi="Angsana New"/>
                <w:sz w:val="24"/>
                <w:szCs w:val="24"/>
              </w:rPr>
              <w:t>,</w:t>
            </w:r>
            <w:r w:rsidRPr="00967189">
              <w:rPr>
                <w:rFonts w:ascii="Angsana New" w:hAnsi="Angsana New"/>
                <w:sz w:val="24"/>
                <w:szCs w:val="24"/>
                <w:cs/>
              </w:rPr>
              <w:t>496</w:t>
            </w:r>
          </w:p>
        </w:tc>
        <w:tc>
          <w:tcPr>
            <w:tcW w:w="270" w:type="dxa"/>
            <w:shd w:val="clear" w:color="auto" w:fill="auto"/>
          </w:tcPr>
          <w:p w14:paraId="258E32F4" w14:textId="77777777" w:rsidR="00047A1A" w:rsidRPr="00207A77" w:rsidRDefault="00047A1A" w:rsidP="00047A1A">
            <w:pPr>
              <w:tabs>
                <w:tab w:val="decimal" w:pos="522"/>
                <w:tab w:val="decimal" w:pos="59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B45766F" w14:textId="47E1C0B2" w:rsidR="00047A1A" w:rsidRPr="00207A77" w:rsidRDefault="00047A1A" w:rsidP="00047A1A">
            <w:pPr>
              <w:tabs>
                <w:tab w:val="decimal" w:pos="522"/>
                <w:tab w:val="decimal" w:pos="851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52,497</w:t>
            </w:r>
          </w:p>
        </w:tc>
        <w:tc>
          <w:tcPr>
            <w:tcW w:w="270" w:type="dxa"/>
          </w:tcPr>
          <w:p w14:paraId="12DD5838" w14:textId="77777777" w:rsidR="00047A1A" w:rsidRPr="00207A77" w:rsidRDefault="00047A1A" w:rsidP="00047A1A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08E124B" w14:textId="60ED81ED" w:rsidR="00047A1A" w:rsidRPr="00207A77" w:rsidRDefault="00967189" w:rsidP="00047A1A">
            <w:pPr>
              <w:tabs>
                <w:tab w:val="decimal" w:pos="668"/>
                <w:tab w:val="decimal" w:pos="95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7189">
              <w:rPr>
                <w:rFonts w:ascii="Angsana New" w:hAnsi="Angsana New"/>
                <w:sz w:val="24"/>
                <w:szCs w:val="24"/>
                <w:cs/>
              </w:rPr>
              <w:t>463</w:t>
            </w:r>
            <w:r w:rsidRPr="00967189">
              <w:rPr>
                <w:rFonts w:ascii="Angsana New" w:hAnsi="Angsana New"/>
                <w:sz w:val="24"/>
                <w:szCs w:val="24"/>
              </w:rPr>
              <w:t>,</w:t>
            </w:r>
            <w:r w:rsidRPr="00967189">
              <w:rPr>
                <w:rFonts w:ascii="Angsana New" w:hAnsi="Angsana New"/>
                <w:sz w:val="24"/>
                <w:szCs w:val="24"/>
                <w:cs/>
              </w:rPr>
              <w:t>759</w:t>
            </w:r>
          </w:p>
        </w:tc>
        <w:tc>
          <w:tcPr>
            <w:tcW w:w="238" w:type="dxa"/>
          </w:tcPr>
          <w:p w14:paraId="756098B1" w14:textId="77777777" w:rsidR="00047A1A" w:rsidRPr="00207A77" w:rsidRDefault="00047A1A" w:rsidP="00047A1A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15CEA927" w14:textId="32EAA7E9" w:rsidR="00047A1A" w:rsidRPr="00DC34ED" w:rsidRDefault="00047A1A" w:rsidP="00047A1A">
            <w:pPr>
              <w:tabs>
                <w:tab w:val="decimal" w:pos="252"/>
                <w:tab w:val="decimal" w:pos="954"/>
              </w:tabs>
              <w:ind w:right="6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678,705</w:t>
            </w:r>
          </w:p>
        </w:tc>
        <w:tc>
          <w:tcPr>
            <w:tcW w:w="238" w:type="dxa"/>
            <w:shd w:val="clear" w:color="auto" w:fill="auto"/>
          </w:tcPr>
          <w:p w14:paraId="343BF18B" w14:textId="77777777" w:rsidR="00047A1A" w:rsidRPr="00207A77" w:rsidRDefault="00047A1A" w:rsidP="00047A1A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AAE3A0F" w14:textId="540639B1" w:rsidR="00047A1A" w:rsidRPr="00207A77" w:rsidRDefault="00967189" w:rsidP="00047A1A">
            <w:pPr>
              <w:tabs>
                <w:tab w:val="decimal" w:pos="522"/>
                <w:tab w:val="decimal" w:pos="618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7189">
              <w:rPr>
                <w:rFonts w:ascii="Angsana New" w:hAnsi="Angsana New"/>
                <w:sz w:val="24"/>
                <w:szCs w:val="24"/>
                <w:cs/>
              </w:rPr>
              <w:t>20</w:t>
            </w:r>
            <w:r w:rsidRPr="00967189">
              <w:rPr>
                <w:rFonts w:ascii="Angsana New" w:hAnsi="Angsana New"/>
                <w:sz w:val="24"/>
                <w:szCs w:val="24"/>
              </w:rPr>
              <w:t>,</w:t>
            </w:r>
            <w:r w:rsidRPr="00967189">
              <w:rPr>
                <w:rFonts w:ascii="Angsana New" w:hAnsi="Angsana New"/>
                <w:sz w:val="24"/>
                <w:szCs w:val="24"/>
                <w:cs/>
              </w:rPr>
              <w:t>077</w:t>
            </w:r>
          </w:p>
        </w:tc>
        <w:tc>
          <w:tcPr>
            <w:tcW w:w="270" w:type="dxa"/>
            <w:shd w:val="clear" w:color="auto" w:fill="auto"/>
          </w:tcPr>
          <w:p w14:paraId="08F6461E" w14:textId="77777777" w:rsidR="00047A1A" w:rsidRPr="00207A77" w:rsidRDefault="00047A1A" w:rsidP="00047A1A">
            <w:pPr>
              <w:tabs>
                <w:tab w:val="decimal" w:pos="522"/>
                <w:tab w:val="decimal" w:pos="59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AEC9954" w14:textId="4EDAA31E" w:rsidR="00047A1A" w:rsidRPr="00207A77" w:rsidRDefault="00047A1A" w:rsidP="00047A1A">
            <w:pPr>
              <w:tabs>
                <w:tab w:val="decimal" w:pos="522"/>
              </w:tabs>
              <w:ind w:left="-108" w:right="7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30,381</w:t>
            </w:r>
          </w:p>
        </w:tc>
        <w:tc>
          <w:tcPr>
            <w:tcW w:w="270" w:type="dxa"/>
            <w:shd w:val="clear" w:color="auto" w:fill="auto"/>
          </w:tcPr>
          <w:p w14:paraId="11C320B5" w14:textId="77777777" w:rsidR="00047A1A" w:rsidRPr="00207A77" w:rsidRDefault="00047A1A" w:rsidP="00047A1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auto"/>
          </w:tcPr>
          <w:p w14:paraId="05CA7688" w14:textId="0478ADD2" w:rsidR="00047A1A" w:rsidRPr="00207A77" w:rsidRDefault="00967189" w:rsidP="00047A1A">
            <w:pPr>
              <w:tabs>
                <w:tab w:val="decimal" w:pos="538"/>
              </w:tabs>
              <w:ind w:left="-108" w:right="-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7189">
              <w:rPr>
                <w:rFonts w:ascii="Angsana New" w:hAnsi="Angsana New"/>
                <w:sz w:val="24"/>
                <w:szCs w:val="24"/>
                <w:cs/>
              </w:rPr>
              <w:t>483</w:t>
            </w:r>
            <w:r w:rsidRPr="00967189">
              <w:rPr>
                <w:rFonts w:ascii="Angsana New" w:hAnsi="Angsana New"/>
                <w:sz w:val="24"/>
                <w:szCs w:val="24"/>
              </w:rPr>
              <w:t>,</w:t>
            </w:r>
            <w:r w:rsidRPr="00967189">
              <w:rPr>
                <w:rFonts w:ascii="Angsana New" w:hAnsi="Angsana New"/>
                <w:sz w:val="24"/>
                <w:szCs w:val="24"/>
                <w:cs/>
              </w:rPr>
              <w:t>836</w:t>
            </w:r>
          </w:p>
        </w:tc>
        <w:tc>
          <w:tcPr>
            <w:tcW w:w="270" w:type="dxa"/>
            <w:shd w:val="clear" w:color="auto" w:fill="auto"/>
          </w:tcPr>
          <w:p w14:paraId="4331EA6A" w14:textId="77777777" w:rsidR="00047A1A" w:rsidRPr="00207A77" w:rsidRDefault="00047A1A" w:rsidP="00047A1A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CFAC863" w14:textId="2BA4D579" w:rsidR="00047A1A" w:rsidRPr="00207A77" w:rsidRDefault="00047A1A" w:rsidP="00047A1A">
            <w:pPr>
              <w:tabs>
                <w:tab w:val="decimal" w:pos="522"/>
              </w:tabs>
              <w:ind w:left="-108" w:right="-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709,086</w:t>
            </w:r>
          </w:p>
        </w:tc>
      </w:tr>
      <w:tr w:rsidR="00047A1A" w:rsidRPr="00CE34BA" w14:paraId="58DA286F" w14:textId="77777777" w:rsidTr="00DC34ED">
        <w:trPr>
          <w:trHeight w:val="155"/>
        </w:trPr>
        <w:tc>
          <w:tcPr>
            <w:tcW w:w="3081" w:type="dxa"/>
            <w:shd w:val="clear" w:color="auto" w:fill="auto"/>
          </w:tcPr>
          <w:p w14:paraId="7F7E2319" w14:textId="77777777" w:rsidR="00047A1A" w:rsidRPr="00207A77" w:rsidRDefault="00047A1A" w:rsidP="00047A1A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157696" w14:textId="5F47C4A7" w:rsidR="00047A1A" w:rsidRPr="00395C8D" w:rsidRDefault="00967189" w:rsidP="00047A1A">
            <w:pPr>
              <w:tabs>
                <w:tab w:val="decimal" w:pos="681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671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436</w:t>
            </w:r>
            <w:r w:rsidRPr="0096718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9671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263</w:t>
            </w:r>
          </w:p>
        </w:tc>
        <w:tc>
          <w:tcPr>
            <w:tcW w:w="270" w:type="dxa"/>
            <w:shd w:val="clear" w:color="auto" w:fill="auto"/>
          </w:tcPr>
          <w:p w14:paraId="43731FC0" w14:textId="77777777" w:rsidR="00047A1A" w:rsidRPr="00CE34BA" w:rsidRDefault="00047A1A" w:rsidP="00047A1A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95D8A0" w14:textId="359A5C03" w:rsidR="00047A1A" w:rsidRPr="00782419" w:rsidRDefault="00047A1A" w:rsidP="00047A1A">
            <w:pPr>
              <w:tabs>
                <w:tab w:val="decimal" w:pos="560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626,208</w:t>
            </w:r>
          </w:p>
        </w:tc>
        <w:tc>
          <w:tcPr>
            <w:tcW w:w="236" w:type="dxa"/>
            <w:shd w:val="clear" w:color="auto" w:fill="auto"/>
          </w:tcPr>
          <w:p w14:paraId="39A43DBA" w14:textId="77777777" w:rsidR="00047A1A" w:rsidRPr="00782419" w:rsidRDefault="00047A1A" w:rsidP="00047A1A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0ECF9" w14:textId="5729152B" w:rsidR="00047A1A" w:rsidRPr="00782419" w:rsidRDefault="00967189" w:rsidP="00047A1A">
            <w:pPr>
              <w:tabs>
                <w:tab w:val="decimal" w:pos="538"/>
                <w:tab w:val="decimal" w:pos="813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671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27</w:t>
            </w:r>
            <w:r w:rsidRPr="0096718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9671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496</w:t>
            </w:r>
          </w:p>
        </w:tc>
        <w:tc>
          <w:tcPr>
            <w:tcW w:w="270" w:type="dxa"/>
            <w:shd w:val="clear" w:color="auto" w:fill="auto"/>
          </w:tcPr>
          <w:p w14:paraId="0BEFF596" w14:textId="77777777" w:rsidR="00047A1A" w:rsidRPr="00782419" w:rsidRDefault="00047A1A" w:rsidP="00047A1A">
            <w:pPr>
              <w:tabs>
                <w:tab w:val="decimal" w:pos="538"/>
                <w:tab w:val="decimal" w:pos="59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AD28FA" w14:textId="3AAA39EA" w:rsidR="00047A1A" w:rsidRPr="00782419" w:rsidRDefault="00047A1A" w:rsidP="00047A1A">
            <w:pPr>
              <w:tabs>
                <w:tab w:val="decimal" w:pos="538"/>
                <w:tab w:val="decimal" w:pos="851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52,497</w:t>
            </w:r>
          </w:p>
        </w:tc>
        <w:tc>
          <w:tcPr>
            <w:tcW w:w="270" w:type="dxa"/>
          </w:tcPr>
          <w:p w14:paraId="0109BC1E" w14:textId="77777777" w:rsidR="00047A1A" w:rsidRPr="00782419" w:rsidRDefault="00047A1A" w:rsidP="00047A1A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D826E56" w14:textId="7F567E0B" w:rsidR="00047A1A" w:rsidRPr="00782419" w:rsidRDefault="00967189" w:rsidP="00047A1A">
            <w:pPr>
              <w:tabs>
                <w:tab w:val="decimal" w:pos="681"/>
                <w:tab w:val="decimal" w:pos="954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671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463</w:t>
            </w:r>
            <w:r w:rsidRPr="0096718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9671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759</w:t>
            </w:r>
          </w:p>
        </w:tc>
        <w:tc>
          <w:tcPr>
            <w:tcW w:w="238" w:type="dxa"/>
          </w:tcPr>
          <w:p w14:paraId="3FCFD639" w14:textId="77777777" w:rsidR="00047A1A" w:rsidRPr="00782419" w:rsidRDefault="00047A1A" w:rsidP="00047A1A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</w:tcPr>
          <w:p w14:paraId="235A2D30" w14:textId="6F386E95" w:rsidR="00047A1A" w:rsidRPr="00967189" w:rsidRDefault="00047A1A" w:rsidP="00967189">
            <w:pPr>
              <w:tabs>
                <w:tab w:val="decimal" w:pos="252"/>
                <w:tab w:val="decimal" w:pos="954"/>
              </w:tabs>
              <w:ind w:right="6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67189">
              <w:rPr>
                <w:rFonts w:ascii="Angsana New" w:hAnsi="Angsana New"/>
                <w:b/>
                <w:bCs/>
                <w:sz w:val="24"/>
                <w:szCs w:val="24"/>
              </w:rPr>
              <w:t>678,705</w:t>
            </w:r>
          </w:p>
        </w:tc>
        <w:tc>
          <w:tcPr>
            <w:tcW w:w="238" w:type="dxa"/>
            <w:shd w:val="clear" w:color="auto" w:fill="auto"/>
          </w:tcPr>
          <w:p w14:paraId="5584542A" w14:textId="77777777" w:rsidR="00047A1A" w:rsidRPr="00782419" w:rsidRDefault="00047A1A" w:rsidP="00047A1A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DC545" w14:textId="5570F149" w:rsidR="00047A1A" w:rsidRPr="00782419" w:rsidRDefault="00967189" w:rsidP="00047A1A">
            <w:pPr>
              <w:tabs>
                <w:tab w:val="decimal" w:pos="538"/>
                <w:tab w:val="decimal" w:pos="618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671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20</w:t>
            </w:r>
            <w:r w:rsidRPr="0096718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9671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077</w:t>
            </w:r>
          </w:p>
        </w:tc>
        <w:tc>
          <w:tcPr>
            <w:tcW w:w="270" w:type="dxa"/>
            <w:shd w:val="clear" w:color="auto" w:fill="auto"/>
          </w:tcPr>
          <w:p w14:paraId="4FA5C520" w14:textId="77777777" w:rsidR="00047A1A" w:rsidRPr="00782419" w:rsidRDefault="00047A1A" w:rsidP="00047A1A">
            <w:pPr>
              <w:tabs>
                <w:tab w:val="decimal" w:pos="538"/>
                <w:tab w:val="decimal" w:pos="59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884D65" w14:textId="34B09416" w:rsidR="00047A1A" w:rsidRPr="00782419" w:rsidRDefault="00047A1A" w:rsidP="00047A1A">
            <w:pPr>
              <w:tabs>
                <w:tab w:val="decimal" w:pos="538"/>
              </w:tabs>
              <w:ind w:left="-108" w:right="7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30,381</w:t>
            </w:r>
          </w:p>
        </w:tc>
        <w:tc>
          <w:tcPr>
            <w:tcW w:w="270" w:type="dxa"/>
            <w:shd w:val="clear" w:color="auto" w:fill="auto"/>
          </w:tcPr>
          <w:p w14:paraId="790DDD53" w14:textId="77777777" w:rsidR="00047A1A" w:rsidRPr="00782419" w:rsidRDefault="00047A1A" w:rsidP="00047A1A">
            <w:pPr>
              <w:tabs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F0BDDA" w14:textId="2ACCF5F5" w:rsidR="00047A1A" w:rsidRPr="00782419" w:rsidRDefault="00967189" w:rsidP="00047A1A">
            <w:pPr>
              <w:tabs>
                <w:tab w:val="decimal" w:pos="538"/>
              </w:tabs>
              <w:ind w:left="-108" w:right="-1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671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483</w:t>
            </w:r>
            <w:r w:rsidRPr="0096718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9671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836</w:t>
            </w:r>
          </w:p>
        </w:tc>
        <w:tc>
          <w:tcPr>
            <w:tcW w:w="270" w:type="dxa"/>
            <w:shd w:val="clear" w:color="auto" w:fill="auto"/>
          </w:tcPr>
          <w:p w14:paraId="65B0220B" w14:textId="77777777" w:rsidR="00047A1A" w:rsidRPr="00782419" w:rsidRDefault="00047A1A" w:rsidP="00047A1A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16F5A2" w14:textId="6D9E53BA" w:rsidR="00047A1A" w:rsidRPr="00782419" w:rsidRDefault="00047A1A" w:rsidP="00047A1A">
            <w:pPr>
              <w:tabs>
                <w:tab w:val="decimal" w:pos="522"/>
              </w:tabs>
              <w:ind w:left="-108" w:right="-1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709,086</w:t>
            </w:r>
          </w:p>
        </w:tc>
      </w:tr>
    </w:tbl>
    <w:p w14:paraId="1FDB3706" w14:textId="77777777" w:rsidR="003340FF" w:rsidRDefault="003340FF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8027086" w14:textId="50A39FCB" w:rsidR="007B59C9" w:rsidRDefault="00F41219">
      <w:pP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07F80092" w14:textId="7A09801C" w:rsidR="00F5517F" w:rsidRPr="009E57D2" w:rsidRDefault="00F5517F">
      <w:pPr>
        <w:pStyle w:val="ListParagraph"/>
        <w:numPr>
          <w:ilvl w:val="0"/>
          <w:numId w:val="17"/>
        </w:numPr>
        <w:ind w:left="63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E57D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503AA3A6" w14:textId="77777777" w:rsidR="00F5517F" w:rsidRPr="006D304C" w:rsidRDefault="00F5517F" w:rsidP="0044086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4A50380" w14:textId="4622BE0B" w:rsidR="00F5517F" w:rsidRDefault="00F5517F" w:rsidP="0044086A">
      <w:pPr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บริษัทดำเนินธุรกิจการผลิตในประเทศไทย และดำเนินธุรกิจการจำหน่ายทั้งตลาดภายในประเทศและต่างประเทศ โดยฝ่ายบริหารพิจารณาว่าบริษัทมีข้อมูลทางการเงินเกี่ยวกับการดำเนินงานของบริษัทจำแนกตามส่วนงานทางภูมิศาสตร์สำหรับงวด</w:t>
      </w:r>
      <w:r w:rsidR="00047A1A">
        <w:rPr>
          <w:rFonts w:asciiTheme="majorBidi" w:hAnsiTheme="majorBidi" w:cstheme="majorBidi" w:hint="cs"/>
          <w:spacing w:val="2"/>
          <w:sz w:val="30"/>
          <w:szCs w:val="30"/>
          <w:cs/>
        </w:rPr>
        <w:t>สาม</w:t>
      </w:r>
      <w:r w:rsidR="005754CB" w:rsidRPr="006D304C">
        <w:rPr>
          <w:rFonts w:asciiTheme="majorBidi" w:hAnsiTheme="majorBidi" w:cstheme="majorBidi"/>
          <w:spacing w:val="2"/>
          <w:sz w:val="30"/>
          <w:szCs w:val="30"/>
          <w:cs/>
        </w:rPr>
        <w:t>เดือน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สิ้นสุดวันที่ </w:t>
      </w:r>
      <w:r w:rsidR="00AC6663">
        <w:rPr>
          <w:rFonts w:asciiTheme="majorBidi" w:hAnsiTheme="majorBidi" w:cstheme="majorBidi"/>
          <w:spacing w:val="2"/>
          <w:sz w:val="30"/>
          <w:szCs w:val="30"/>
        </w:rPr>
        <w:t>3</w:t>
      </w:r>
      <w:r w:rsidR="00047A1A">
        <w:rPr>
          <w:rFonts w:asciiTheme="majorBidi" w:hAnsiTheme="majorBidi" w:cstheme="majorBidi"/>
          <w:spacing w:val="2"/>
          <w:sz w:val="30"/>
          <w:szCs w:val="30"/>
        </w:rPr>
        <w:t>1</w:t>
      </w:r>
      <w:r w:rsidR="00AC666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047A1A">
        <w:rPr>
          <w:rFonts w:asciiTheme="majorBidi" w:hAnsiTheme="majorBidi" w:cstheme="majorBidi" w:hint="cs"/>
          <w:spacing w:val="2"/>
          <w:sz w:val="30"/>
          <w:szCs w:val="30"/>
          <w:cs/>
        </w:rPr>
        <w:t>มีนาคม</w:t>
      </w:r>
      <w:r w:rsidR="00AC6663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AC6663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047A1A">
        <w:rPr>
          <w:rFonts w:asciiTheme="majorBidi" w:hAnsiTheme="majorBidi" w:cstheme="majorBidi"/>
          <w:spacing w:val="2"/>
          <w:sz w:val="30"/>
          <w:szCs w:val="30"/>
        </w:rPr>
        <w:t>8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 </w:t>
      </w:r>
      <w:r w:rsidR="002E4EE2" w:rsidRPr="006D304C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047A1A">
        <w:rPr>
          <w:rFonts w:asciiTheme="majorBidi" w:hAnsiTheme="majorBidi" w:cstheme="majorBidi"/>
          <w:spacing w:val="2"/>
          <w:sz w:val="30"/>
          <w:szCs w:val="30"/>
        </w:rPr>
        <w:t>7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มีดังต่อไปนี้</w:t>
      </w:r>
    </w:p>
    <w:p w14:paraId="4EC408F6" w14:textId="77777777" w:rsidR="00B5144C" w:rsidRPr="006D304C" w:rsidRDefault="00B5144C" w:rsidP="0044086A">
      <w:pPr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tbl>
      <w:tblPr>
        <w:tblW w:w="1423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671"/>
        <w:gridCol w:w="810"/>
        <w:gridCol w:w="262"/>
        <w:gridCol w:w="751"/>
        <w:gridCol w:w="275"/>
        <w:gridCol w:w="713"/>
        <w:gridCol w:w="241"/>
        <w:gridCol w:w="747"/>
        <w:gridCol w:w="270"/>
        <w:gridCol w:w="709"/>
        <w:gridCol w:w="270"/>
        <w:gridCol w:w="704"/>
        <w:gridCol w:w="236"/>
        <w:gridCol w:w="685"/>
        <w:gridCol w:w="270"/>
        <w:gridCol w:w="630"/>
        <w:gridCol w:w="270"/>
        <w:gridCol w:w="731"/>
        <w:gridCol w:w="236"/>
        <w:gridCol w:w="749"/>
      </w:tblGrid>
      <w:tr w:rsidR="00E62981" w:rsidRPr="00207A77" w14:paraId="6681D300" w14:textId="77777777" w:rsidTr="00B34146">
        <w:trPr>
          <w:trHeight w:val="155"/>
        </w:trPr>
        <w:tc>
          <w:tcPr>
            <w:tcW w:w="4671" w:type="dxa"/>
            <w:shd w:val="clear" w:color="auto" w:fill="auto"/>
            <w:vAlign w:val="bottom"/>
          </w:tcPr>
          <w:p w14:paraId="071E00FB" w14:textId="77777777" w:rsidR="00E62981" w:rsidRDefault="00E62981" w:rsidP="009120AE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23" w:type="dxa"/>
            <w:gridSpan w:val="3"/>
            <w:shd w:val="clear" w:color="auto" w:fill="auto"/>
          </w:tcPr>
          <w:p w14:paraId="25184772" w14:textId="77777777" w:rsidR="00E62981" w:rsidRPr="00207A77" w:rsidRDefault="00E62981" w:rsidP="003014B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ยุโรป</w:t>
            </w:r>
          </w:p>
        </w:tc>
        <w:tc>
          <w:tcPr>
            <w:tcW w:w="275" w:type="dxa"/>
            <w:shd w:val="clear" w:color="auto" w:fill="auto"/>
          </w:tcPr>
          <w:p w14:paraId="2F79A4FA" w14:textId="77777777" w:rsidR="00E62981" w:rsidRPr="00207A77" w:rsidRDefault="00E62981" w:rsidP="009120A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14:paraId="68BAC603" w14:textId="7E48D3DE" w:rsidR="00E62981" w:rsidRPr="00207A77" w:rsidRDefault="00E62981" w:rsidP="003014B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อเมริกา</w:t>
            </w:r>
          </w:p>
        </w:tc>
        <w:tc>
          <w:tcPr>
            <w:tcW w:w="270" w:type="dxa"/>
            <w:shd w:val="clear" w:color="auto" w:fill="auto"/>
          </w:tcPr>
          <w:p w14:paraId="604B4DF6" w14:textId="77777777" w:rsidR="00E62981" w:rsidRPr="00207A77" w:rsidRDefault="00E62981" w:rsidP="009120A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3" w:type="dxa"/>
            <w:gridSpan w:val="3"/>
            <w:shd w:val="clear" w:color="auto" w:fill="auto"/>
          </w:tcPr>
          <w:p w14:paraId="7D90E5BF" w14:textId="77777777" w:rsidR="00E62981" w:rsidRPr="00207A77" w:rsidRDefault="00E62981" w:rsidP="009120AE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รวมส่วนงานที่รายงาน</w:t>
            </w:r>
          </w:p>
        </w:tc>
        <w:tc>
          <w:tcPr>
            <w:tcW w:w="236" w:type="dxa"/>
            <w:shd w:val="clear" w:color="auto" w:fill="auto"/>
          </w:tcPr>
          <w:p w14:paraId="3ACADCBB" w14:textId="77777777" w:rsidR="00E62981" w:rsidRPr="00207A77" w:rsidRDefault="00E62981" w:rsidP="009120A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shd w:val="clear" w:color="auto" w:fill="auto"/>
          </w:tcPr>
          <w:p w14:paraId="1382C495" w14:textId="77777777" w:rsidR="00E62981" w:rsidRPr="00207A77" w:rsidRDefault="00E62981" w:rsidP="003014B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1ABC4905" w14:textId="77777777" w:rsidR="00E62981" w:rsidRPr="00207A77" w:rsidRDefault="00E62981" w:rsidP="009120A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6" w:type="dxa"/>
            <w:gridSpan w:val="3"/>
            <w:shd w:val="clear" w:color="auto" w:fill="auto"/>
          </w:tcPr>
          <w:p w14:paraId="444A03D5" w14:textId="77777777" w:rsidR="00E62981" w:rsidRPr="00207A77" w:rsidRDefault="00E62981" w:rsidP="003014B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62981" w:rsidRPr="00207A77" w14:paraId="7053017E" w14:textId="77777777" w:rsidTr="00690764">
        <w:trPr>
          <w:trHeight w:val="155"/>
        </w:trPr>
        <w:tc>
          <w:tcPr>
            <w:tcW w:w="4671" w:type="dxa"/>
            <w:shd w:val="clear" w:color="auto" w:fill="auto"/>
            <w:vAlign w:val="bottom"/>
          </w:tcPr>
          <w:p w14:paraId="1D8891ED" w14:textId="6F8AB15F" w:rsidR="00E62981" w:rsidRDefault="00E62981" w:rsidP="0088165A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 w:rsidR="00047A1A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สาม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เดือนสิ้นสุดวันที่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  <w:r w:rsidR="00047A1A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</w:t>
            </w:r>
            <w:r w:rsidR="00047A1A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810" w:type="dxa"/>
            <w:shd w:val="clear" w:color="auto" w:fill="auto"/>
          </w:tcPr>
          <w:p w14:paraId="1B52EC4B" w14:textId="779FA0E6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047A1A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14:paraId="573FBFC1" w14:textId="77777777" w:rsidR="00E62981" w:rsidRPr="00207A77" w:rsidRDefault="00E62981" w:rsidP="0088165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43AC2608" w14:textId="2C0E04A8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047A1A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75" w:type="dxa"/>
            <w:shd w:val="clear" w:color="auto" w:fill="auto"/>
          </w:tcPr>
          <w:p w14:paraId="3E3BCF5B" w14:textId="77777777" w:rsidR="00E62981" w:rsidRPr="00207A77" w:rsidRDefault="00E62981" w:rsidP="0088165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178EB6B8" w14:textId="7FA311D5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A049C6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41" w:type="dxa"/>
            <w:shd w:val="clear" w:color="auto" w:fill="auto"/>
          </w:tcPr>
          <w:p w14:paraId="59047075" w14:textId="77777777" w:rsidR="00E62981" w:rsidRPr="00207A77" w:rsidRDefault="00E62981" w:rsidP="0088165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1A5B1A83" w14:textId="6FFFD175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A049C6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414DD8C" w14:textId="77777777" w:rsidR="00E62981" w:rsidRPr="00207A77" w:rsidRDefault="00E62981" w:rsidP="0088165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D2D23AD" w14:textId="38C59C04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A049C6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7BE773E" w14:textId="77777777" w:rsidR="00E62981" w:rsidRPr="00207A77" w:rsidRDefault="00E62981" w:rsidP="0088165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auto"/>
          </w:tcPr>
          <w:p w14:paraId="40F165BB" w14:textId="4A7CE51D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A049C6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07D89978" w14:textId="77777777" w:rsidR="00E62981" w:rsidRPr="00207A77" w:rsidRDefault="00E62981" w:rsidP="0088165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1B843E9A" w14:textId="0BEF7424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A049C6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B6261A7" w14:textId="77777777" w:rsidR="00E62981" w:rsidRPr="00207A77" w:rsidRDefault="00E62981" w:rsidP="0088165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484916FD" w14:textId="570CE12D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A049C6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703C127" w14:textId="77777777" w:rsidR="00E62981" w:rsidRPr="00207A77" w:rsidRDefault="00E62981" w:rsidP="0088165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2615B575" w14:textId="1418A2D2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A049C6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29DF1D80" w14:textId="77777777" w:rsidR="00E62981" w:rsidRPr="00207A77" w:rsidRDefault="00E62981" w:rsidP="0088165A">
            <w:pPr>
              <w:ind w:left="-278" w:firstLine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6F7B82BA" w14:textId="5D0A8790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A049C6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E62981" w:rsidRPr="00207A77" w14:paraId="3BD53488" w14:textId="77777777" w:rsidTr="00B34146">
        <w:trPr>
          <w:trHeight w:val="155"/>
        </w:trPr>
        <w:tc>
          <w:tcPr>
            <w:tcW w:w="4671" w:type="dxa"/>
            <w:shd w:val="clear" w:color="auto" w:fill="auto"/>
            <w:vAlign w:val="bottom"/>
          </w:tcPr>
          <w:p w14:paraId="3B6D3C94" w14:textId="77777777" w:rsidR="00E62981" w:rsidRDefault="00E62981" w:rsidP="009120AE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559" w:type="dxa"/>
            <w:gridSpan w:val="19"/>
            <w:shd w:val="clear" w:color="auto" w:fill="auto"/>
          </w:tcPr>
          <w:p w14:paraId="68B9D2B4" w14:textId="1854F17F" w:rsidR="00E62981" w:rsidRPr="00207A77" w:rsidRDefault="00E62981" w:rsidP="009120AE">
            <w:pPr>
              <w:tabs>
                <w:tab w:val="decimal" w:pos="504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62981" w:rsidRPr="00207A77" w14:paraId="68784A45" w14:textId="77777777" w:rsidTr="00690764">
        <w:tc>
          <w:tcPr>
            <w:tcW w:w="4671" w:type="dxa"/>
            <w:shd w:val="clear" w:color="auto" w:fill="auto"/>
          </w:tcPr>
          <w:p w14:paraId="7D4D29E2" w14:textId="77777777" w:rsidR="00E62981" w:rsidRPr="00207A77" w:rsidRDefault="00E62981" w:rsidP="009120AE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810" w:type="dxa"/>
            <w:shd w:val="clear" w:color="auto" w:fill="auto"/>
          </w:tcPr>
          <w:p w14:paraId="144CB333" w14:textId="77777777" w:rsidR="00E62981" w:rsidRPr="00207A77" w:rsidRDefault="00E62981" w:rsidP="009120AE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5D8354D0" w14:textId="77777777" w:rsidR="00E62981" w:rsidRPr="00207A77" w:rsidRDefault="00E62981" w:rsidP="009120AE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12598CA0" w14:textId="77777777" w:rsidR="00E62981" w:rsidRPr="00207A77" w:rsidRDefault="00E62981" w:rsidP="009120AE">
            <w:pPr>
              <w:tabs>
                <w:tab w:val="decimal" w:pos="594"/>
              </w:tabs>
              <w:ind w:left="-108" w:right="-5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1074A088" w14:textId="77777777" w:rsidR="00E62981" w:rsidRPr="00207A77" w:rsidRDefault="00E62981" w:rsidP="009120AE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653F430B" w14:textId="77777777" w:rsidR="00E62981" w:rsidRPr="00207A77" w:rsidRDefault="00E62981" w:rsidP="009120AE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46FBDB55" w14:textId="77777777" w:rsidR="00E62981" w:rsidRPr="00207A77" w:rsidRDefault="00E62981" w:rsidP="009120AE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471A19A8" w14:textId="77777777" w:rsidR="00E62981" w:rsidRPr="00207A77" w:rsidRDefault="00E62981" w:rsidP="009120AE">
            <w:pPr>
              <w:tabs>
                <w:tab w:val="decimal" w:pos="501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F570A56" w14:textId="77777777" w:rsidR="00E62981" w:rsidRPr="00207A77" w:rsidRDefault="00E62981" w:rsidP="009120A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C915E59" w14:textId="77777777" w:rsidR="00E62981" w:rsidRPr="00207A77" w:rsidRDefault="00E62981" w:rsidP="009120AE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FDD4CE1" w14:textId="77777777" w:rsidR="00E62981" w:rsidRPr="00207A77" w:rsidRDefault="00E62981" w:rsidP="009120AE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47DB37B1" w14:textId="77777777" w:rsidR="00E62981" w:rsidRPr="00207A77" w:rsidRDefault="00E62981" w:rsidP="009120AE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FF466FB" w14:textId="77777777" w:rsidR="00E62981" w:rsidRPr="00207A77" w:rsidRDefault="00E62981" w:rsidP="009120A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1E1F7152" w14:textId="77777777" w:rsidR="00E62981" w:rsidRPr="00207A77" w:rsidRDefault="00E62981" w:rsidP="009120AE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74B0ADD" w14:textId="77777777" w:rsidR="00E62981" w:rsidRPr="00207A77" w:rsidRDefault="00E62981" w:rsidP="009120AE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54ECA357" w14:textId="77777777" w:rsidR="00E62981" w:rsidRPr="00207A77" w:rsidRDefault="00E62981" w:rsidP="009120AE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5431F65" w14:textId="77777777" w:rsidR="00E62981" w:rsidRPr="00207A77" w:rsidRDefault="00E62981" w:rsidP="009120A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4B18108D" w14:textId="77777777" w:rsidR="00E62981" w:rsidRPr="00207A77" w:rsidRDefault="00E62981" w:rsidP="009120AE">
            <w:pPr>
              <w:tabs>
                <w:tab w:val="decimal" w:pos="510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53FC72A" w14:textId="77777777" w:rsidR="00E62981" w:rsidRPr="00207A77" w:rsidRDefault="00E62981" w:rsidP="009120A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2AC87D36" w14:textId="77777777" w:rsidR="00E62981" w:rsidRPr="00207A77" w:rsidRDefault="00E62981" w:rsidP="009120AE">
            <w:pPr>
              <w:tabs>
                <w:tab w:val="decimal" w:pos="56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E6AF0" w:rsidRPr="00207A77" w14:paraId="6D58F7CF" w14:textId="77777777" w:rsidTr="00690764">
        <w:tc>
          <w:tcPr>
            <w:tcW w:w="4671" w:type="dxa"/>
            <w:shd w:val="clear" w:color="auto" w:fill="auto"/>
          </w:tcPr>
          <w:p w14:paraId="69C6281C" w14:textId="77777777" w:rsidR="004E6AF0" w:rsidRPr="00207A77" w:rsidRDefault="004E6AF0" w:rsidP="004E6AF0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1FD9B5A" w14:textId="59140EC0" w:rsidR="004E6AF0" w:rsidRPr="00207A77" w:rsidRDefault="00967189" w:rsidP="004E6AF0">
            <w:pPr>
              <w:tabs>
                <w:tab w:val="decimal" w:pos="601"/>
              </w:tabs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 w:rsidRPr="00967189">
              <w:rPr>
                <w:rFonts w:ascii="Angsana New" w:hAnsi="Angsana New"/>
                <w:sz w:val="24"/>
                <w:szCs w:val="24"/>
                <w:cs/>
              </w:rPr>
              <w:t>401</w:t>
            </w:r>
            <w:r w:rsidRPr="00967189">
              <w:rPr>
                <w:rFonts w:ascii="Angsana New" w:hAnsi="Angsana New"/>
                <w:sz w:val="24"/>
                <w:szCs w:val="24"/>
              </w:rPr>
              <w:t>,</w:t>
            </w:r>
            <w:r w:rsidRPr="00967189">
              <w:rPr>
                <w:rFonts w:ascii="Angsana New" w:hAnsi="Angsana New"/>
                <w:sz w:val="24"/>
                <w:szCs w:val="24"/>
                <w:cs/>
              </w:rPr>
              <w:t>421</w:t>
            </w:r>
          </w:p>
        </w:tc>
        <w:tc>
          <w:tcPr>
            <w:tcW w:w="262" w:type="dxa"/>
            <w:shd w:val="clear" w:color="auto" w:fill="auto"/>
          </w:tcPr>
          <w:p w14:paraId="293DBC17" w14:textId="77777777" w:rsidR="004E6AF0" w:rsidRPr="00207A77" w:rsidRDefault="004E6AF0" w:rsidP="004E6AF0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shd w:val="clear" w:color="auto" w:fill="auto"/>
          </w:tcPr>
          <w:p w14:paraId="40658384" w14:textId="2D7821B3" w:rsidR="004E6AF0" w:rsidRPr="00207A77" w:rsidRDefault="004E6AF0" w:rsidP="004E6AF0">
            <w:pPr>
              <w:tabs>
                <w:tab w:val="decimal" w:pos="533"/>
              </w:tabs>
              <w:ind w:left="-108" w:right="-108" w:hanging="17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524,334</w:t>
            </w:r>
          </w:p>
        </w:tc>
        <w:tc>
          <w:tcPr>
            <w:tcW w:w="275" w:type="dxa"/>
            <w:shd w:val="clear" w:color="auto" w:fill="auto"/>
          </w:tcPr>
          <w:p w14:paraId="11732B88" w14:textId="77777777" w:rsidR="004E6AF0" w:rsidRPr="00207A77" w:rsidRDefault="004E6AF0" w:rsidP="004E6AF0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0A59CC50" w14:textId="3BBD6C4C" w:rsidR="004E6AF0" w:rsidRPr="00207A77" w:rsidRDefault="00D36AF3" w:rsidP="004E6AF0">
            <w:pPr>
              <w:tabs>
                <w:tab w:val="decimal" w:pos="50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D36AF3">
              <w:rPr>
                <w:rFonts w:ascii="Angsana New" w:hAnsi="Angsana New"/>
                <w:sz w:val="24"/>
                <w:szCs w:val="24"/>
                <w:cs/>
              </w:rPr>
              <w:t>16</w:t>
            </w:r>
            <w:r w:rsidRPr="00D36AF3">
              <w:rPr>
                <w:rFonts w:ascii="Angsana New" w:hAnsi="Angsana New"/>
                <w:sz w:val="24"/>
                <w:szCs w:val="24"/>
              </w:rPr>
              <w:t>,</w:t>
            </w:r>
            <w:r w:rsidRPr="00D36AF3">
              <w:rPr>
                <w:rFonts w:ascii="Angsana New" w:hAnsi="Angsana New"/>
                <w:sz w:val="24"/>
                <w:szCs w:val="24"/>
                <w:cs/>
              </w:rPr>
              <w:t>605</w:t>
            </w:r>
          </w:p>
        </w:tc>
        <w:tc>
          <w:tcPr>
            <w:tcW w:w="241" w:type="dxa"/>
            <w:shd w:val="clear" w:color="auto" w:fill="auto"/>
          </w:tcPr>
          <w:p w14:paraId="31FFCC9D" w14:textId="77777777" w:rsidR="004E6AF0" w:rsidRPr="00207A77" w:rsidRDefault="004E6AF0" w:rsidP="004E6AF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3D597BAD" w14:textId="44F93580" w:rsidR="004E6AF0" w:rsidRPr="00207A77" w:rsidRDefault="004E6AF0" w:rsidP="004E6AF0">
            <w:pPr>
              <w:tabs>
                <w:tab w:val="decimal" w:pos="533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67,832</w:t>
            </w:r>
          </w:p>
        </w:tc>
        <w:tc>
          <w:tcPr>
            <w:tcW w:w="270" w:type="dxa"/>
            <w:shd w:val="clear" w:color="auto" w:fill="auto"/>
          </w:tcPr>
          <w:p w14:paraId="2CEA711E" w14:textId="77777777" w:rsidR="004E6AF0" w:rsidRPr="00207A77" w:rsidRDefault="004E6AF0" w:rsidP="004E6AF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E1A37A7" w14:textId="059B546F" w:rsidR="004E6AF0" w:rsidRPr="00207A77" w:rsidRDefault="00D36AF3" w:rsidP="004E6AF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D36AF3">
              <w:rPr>
                <w:rFonts w:ascii="Angsana New" w:hAnsi="Angsana New"/>
                <w:sz w:val="24"/>
                <w:szCs w:val="24"/>
                <w:cs/>
              </w:rPr>
              <w:t>418</w:t>
            </w:r>
            <w:r w:rsidRPr="00D36AF3">
              <w:rPr>
                <w:rFonts w:ascii="Angsana New" w:hAnsi="Angsana New"/>
                <w:sz w:val="24"/>
                <w:szCs w:val="24"/>
              </w:rPr>
              <w:t>,</w:t>
            </w:r>
            <w:r w:rsidRPr="00D36AF3">
              <w:rPr>
                <w:rFonts w:ascii="Angsana New" w:hAnsi="Angsana New"/>
                <w:sz w:val="24"/>
                <w:szCs w:val="24"/>
                <w:cs/>
              </w:rPr>
              <w:t>026</w:t>
            </w:r>
          </w:p>
        </w:tc>
        <w:tc>
          <w:tcPr>
            <w:tcW w:w="270" w:type="dxa"/>
            <w:shd w:val="clear" w:color="auto" w:fill="auto"/>
          </w:tcPr>
          <w:p w14:paraId="1ED5BD03" w14:textId="77777777" w:rsidR="004E6AF0" w:rsidRPr="00207A77" w:rsidRDefault="004E6AF0" w:rsidP="004E6AF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14:paraId="08C0F08A" w14:textId="70813515" w:rsidR="004E6AF0" w:rsidRPr="00207A77" w:rsidRDefault="004E6AF0" w:rsidP="004E6AF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592,166</w:t>
            </w:r>
          </w:p>
        </w:tc>
        <w:tc>
          <w:tcPr>
            <w:tcW w:w="236" w:type="dxa"/>
            <w:shd w:val="clear" w:color="auto" w:fill="auto"/>
          </w:tcPr>
          <w:p w14:paraId="6CD88671" w14:textId="77777777" w:rsidR="004E6AF0" w:rsidRPr="00207A77" w:rsidRDefault="004E6AF0" w:rsidP="004E6AF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</w:tcPr>
          <w:p w14:paraId="49AA929D" w14:textId="21F60CDD" w:rsidR="004E6AF0" w:rsidRPr="00207A77" w:rsidRDefault="00D36AF3" w:rsidP="004E6AF0">
            <w:pPr>
              <w:tabs>
                <w:tab w:val="decimal" w:pos="480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D36AF3">
              <w:rPr>
                <w:rFonts w:ascii="Angsana New" w:hAnsi="Angsana New"/>
                <w:sz w:val="24"/>
                <w:szCs w:val="24"/>
                <w:cs/>
              </w:rPr>
              <w:t>65</w:t>
            </w:r>
            <w:r w:rsidRPr="00D36AF3">
              <w:rPr>
                <w:rFonts w:ascii="Angsana New" w:hAnsi="Angsana New"/>
                <w:sz w:val="24"/>
                <w:szCs w:val="24"/>
              </w:rPr>
              <w:t>,</w:t>
            </w:r>
            <w:r w:rsidRPr="00D36AF3">
              <w:rPr>
                <w:rFonts w:ascii="Angsana New" w:hAnsi="Angsana New"/>
                <w:sz w:val="24"/>
                <w:szCs w:val="24"/>
                <w:cs/>
              </w:rPr>
              <w:t>810</w:t>
            </w:r>
          </w:p>
        </w:tc>
        <w:tc>
          <w:tcPr>
            <w:tcW w:w="270" w:type="dxa"/>
            <w:shd w:val="clear" w:color="auto" w:fill="auto"/>
          </w:tcPr>
          <w:p w14:paraId="2FC76ABA" w14:textId="77777777" w:rsidR="004E6AF0" w:rsidRPr="00207A77" w:rsidRDefault="004E6AF0" w:rsidP="004E6AF0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1056254F" w14:textId="35BDDA01" w:rsidR="004E6AF0" w:rsidRPr="00207A77" w:rsidRDefault="004E6AF0" w:rsidP="004E6AF0">
            <w:pPr>
              <w:tabs>
                <w:tab w:val="decimal" w:pos="236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116,920</w:t>
            </w:r>
          </w:p>
        </w:tc>
        <w:tc>
          <w:tcPr>
            <w:tcW w:w="270" w:type="dxa"/>
            <w:shd w:val="clear" w:color="auto" w:fill="auto"/>
          </w:tcPr>
          <w:p w14:paraId="53E202F7" w14:textId="77777777" w:rsidR="004E6AF0" w:rsidRPr="00207A77" w:rsidRDefault="004E6AF0" w:rsidP="004E6AF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2098B192" w14:textId="16E196FF" w:rsidR="004E6AF0" w:rsidRPr="00207A77" w:rsidRDefault="00967189" w:rsidP="004E6AF0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 w:rsidRPr="00967189">
              <w:rPr>
                <w:rFonts w:ascii="Angsana New" w:hAnsi="Angsana New"/>
                <w:sz w:val="24"/>
                <w:szCs w:val="24"/>
                <w:cs/>
              </w:rPr>
              <w:t>483</w:t>
            </w:r>
            <w:r w:rsidRPr="00967189">
              <w:rPr>
                <w:rFonts w:ascii="Angsana New" w:hAnsi="Angsana New"/>
                <w:sz w:val="24"/>
                <w:szCs w:val="24"/>
              </w:rPr>
              <w:t>,</w:t>
            </w:r>
            <w:r w:rsidRPr="00967189">
              <w:rPr>
                <w:rFonts w:ascii="Angsana New" w:hAnsi="Angsana New"/>
                <w:sz w:val="24"/>
                <w:szCs w:val="24"/>
                <w:cs/>
              </w:rPr>
              <w:t>83</w:t>
            </w:r>
            <w:r w:rsidR="00E929F2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CE100D6" w14:textId="77777777" w:rsidR="004E6AF0" w:rsidRPr="00207A77" w:rsidRDefault="004E6AF0" w:rsidP="004E6AF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7EE9E090" w14:textId="328D1A07" w:rsidR="004E6AF0" w:rsidRPr="00207A77" w:rsidRDefault="004E6AF0" w:rsidP="004E6AF0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709,086</w:t>
            </w:r>
          </w:p>
        </w:tc>
      </w:tr>
      <w:tr w:rsidR="004E6AF0" w:rsidRPr="00207A77" w14:paraId="72C13949" w14:textId="77777777" w:rsidTr="00690764">
        <w:tc>
          <w:tcPr>
            <w:tcW w:w="4671" w:type="dxa"/>
            <w:shd w:val="clear" w:color="auto" w:fill="auto"/>
          </w:tcPr>
          <w:p w14:paraId="0927B803" w14:textId="77777777" w:rsidR="004E6AF0" w:rsidRPr="00207A77" w:rsidRDefault="004E6AF0" w:rsidP="004E6AF0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B0FA6" w14:textId="435C8A53" w:rsidR="004E6AF0" w:rsidRPr="00FC7B6A" w:rsidRDefault="00967189" w:rsidP="004E6AF0">
            <w:pPr>
              <w:tabs>
                <w:tab w:val="decimal" w:pos="601"/>
              </w:tabs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671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401</w:t>
            </w:r>
            <w:r w:rsidRPr="0096718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9671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421</w:t>
            </w:r>
          </w:p>
        </w:tc>
        <w:tc>
          <w:tcPr>
            <w:tcW w:w="262" w:type="dxa"/>
            <w:shd w:val="clear" w:color="auto" w:fill="auto"/>
          </w:tcPr>
          <w:p w14:paraId="302434DD" w14:textId="77777777" w:rsidR="004E6AF0" w:rsidRPr="00FC7B6A" w:rsidRDefault="004E6AF0" w:rsidP="004E6AF0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0CC8CA" w14:textId="74B19AF4" w:rsidR="004E6AF0" w:rsidRPr="00FC7B6A" w:rsidRDefault="004E6AF0" w:rsidP="004E6AF0">
            <w:pPr>
              <w:tabs>
                <w:tab w:val="decimal" w:pos="533"/>
              </w:tabs>
              <w:ind w:left="-108" w:right="-108" w:hanging="171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524,334</w:t>
            </w:r>
          </w:p>
        </w:tc>
        <w:tc>
          <w:tcPr>
            <w:tcW w:w="275" w:type="dxa"/>
            <w:shd w:val="clear" w:color="auto" w:fill="auto"/>
          </w:tcPr>
          <w:p w14:paraId="1D7FEAAA" w14:textId="77777777" w:rsidR="004E6AF0" w:rsidRPr="00FC7B6A" w:rsidRDefault="004E6AF0" w:rsidP="004E6AF0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5A4A35" w14:textId="493EE851" w:rsidR="004E6AF0" w:rsidRPr="00FC7B6A" w:rsidRDefault="00D36AF3" w:rsidP="004E6AF0">
            <w:pPr>
              <w:tabs>
                <w:tab w:val="decimal" w:pos="501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36AF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16</w:t>
            </w:r>
            <w:r w:rsidRPr="00D36AF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36AF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605</w:t>
            </w:r>
          </w:p>
        </w:tc>
        <w:tc>
          <w:tcPr>
            <w:tcW w:w="241" w:type="dxa"/>
            <w:shd w:val="clear" w:color="auto" w:fill="auto"/>
          </w:tcPr>
          <w:p w14:paraId="55DDB3E9" w14:textId="77777777" w:rsidR="004E6AF0" w:rsidRPr="00FC7B6A" w:rsidRDefault="004E6AF0" w:rsidP="004E6AF0">
            <w:pPr>
              <w:tabs>
                <w:tab w:val="decimal" w:pos="59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BD79F" w14:textId="2786587A" w:rsidR="004E6AF0" w:rsidRPr="00FC7B6A" w:rsidRDefault="004E6AF0" w:rsidP="004E6AF0">
            <w:pPr>
              <w:tabs>
                <w:tab w:val="decimal" w:pos="533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67,832</w:t>
            </w:r>
          </w:p>
        </w:tc>
        <w:tc>
          <w:tcPr>
            <w:tcW w:w="270" w:type="dxa"/>
            <w:shd w:val="clear" w:color="auto" w:fill="auto"/>
          </w:tcPr>
          <w:p w14:paraId="399BD0C5" w14:textId="77777777" w:rsidR="004E6AF0" w:rsidRPr="00FC7B6A" w:rsidRDefault="004E6AF0" w:rsidP="004E6AF0">
            <w:pPr>
              <w:tabs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1C4060" w14:textId="61AF7541" w:rsidR="004E6AF0" w:rsidRPr="00FC7B6A" w:rsidRDefault="00D36AF3" w:rsidP="004E6AF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36AF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418</w:t>
            </w:r>
            <w:r w:rsidRPr="00D36AF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36AF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026</w:t>
            </w:r>
          </w:p>
        </w:tc>
        <w:tc>
          <w:tcPr>
            <w:tcW w:w="270" w:type="dxa"/>
            <w:shd w:val="clear" w:color="auto" w:fill="auto"/>
          </w:tcPr>
          <w:p w14:paraId="36DE9032" w14:textId="77777777" w:rsidR="004E6AF0" w:rsidRPr="00FC7B6A" w:rsidRDefault="004E6AF0" w:rsidP="004E6AF0">
            <w:pPr>
              <w:tabs>
                <w:tab w:val="decimal" w:pos="59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4EA888" w14:textId="27DE5EBE" w:rsidR="004E6AF0" w:rsidRPr="00FC7B6A" w:rsidRDefault="004E6AF0" w:rsidP="004E6AF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592,166</w:t>
            </w:r>
          </w:p>
        </w:tc>
        <w:tc>
          <w:tcPr>
            <w:tcW w:w="236" w:type="dxa"/>
            <w:shd w:val="clear" w:color="auto" w:fill="auto"/>
          </w:tcPr>
          <w:p w14:paraId="4BA41F21" w14:textId="77777777" w:rsidR="004E6AF0" w:rsidRPr="00FC7B6A" w:rsidRDefault="004E6AF0" w:rsidP="004E6AF0">
            <w:pPr>
              <w:tabs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4B17E4" w14:textId="42051359" w:rsidR="004E6AF0" w:rsidRPr="00FC7B6A" w:rsidRDefault="00D36AF3" w:rsidP="004E6AF0">
            <w:pPr>
              <w:tabs>
                <w:tab w:val="decimal" w:pos="480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36AF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65</w:t>
            </w:r>
            <w:r w:rsidRPr="00D36AF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36AF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810</w:t>
            </w:r>
          </w:p>
        </w:tc>
        <w:tc>
          <w:tcPr>
            <w:tcW w:w="270" w:type="dxa"/>
            <w:shd w:val="clear" w:color="auto" w:fill="auto"/>
          </w:tcPr>
          <w:p w14:paraId="45E07D0A" w14:textId="77777777" w:rsidR="004E6AF0" w:rsidRPr="00FC7B6A" w:rsidRDefault="004E6AF0" w:rsidP="004E6AF0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29C22C" w14:textId="4F611E1F" w:rsidR="004E6AF0" w:rsidRPr="00FC7B6A" w:rsidRDefault="004E6AF0" w:rsidP="004E6AF0">
            <w:pPr>
              <w:tabs>
                <w:tab w:val="decimal" w:pos="236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116,920</w:t>
            </w:r>
          </w:p>
        </w:tc>
        <w:tc>
          <w:tcPr>
            <w:tcW w:w="270" w:type="dxa"/>
            <w:shd w:val="clear" w:color="auto" w:fill="auto"/>
          </w:tcPr>
          <w:p w14:paraId="6D0AEE25" w14:textId="77777777" w:rsidR="004E6AF0" w:rsidRPr="00FC7B6A" w:rsidRDefault="004E6AF0" w:rsidP="004E6AF0">
            <w:pPr>
              <w:tabs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5EEB50" w14:textId="795F643D" w:rsidR="004E6AF0" w:rsidRPr="00FC7B6A" w:rsidRDefault="00967189" w:rsidP="004E6AF0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671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483</w:t>
            </w:r>
            <w:r w:rsidRPr="0096718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9671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83</w:t>
            </w:r>
            <w:r w:rsidR="00E929F2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F764F3A" w14:textId="77777777" w:rsidR="004E6AF0" w:rsidRPr="00FC7B6A" w:rsidRDefault="004E6AF0" w:rsidP="004E6AF0">
            <w:pPr>
              <w:tabs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CA44E1" w14:textId="6A2C4D71" w:rsidR="004E6AF0" w:rsidRPr="00FC7B6A" w:rsidRDefault="004E6AF0" w:rsidP="004E6AF0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709,086</w:t>
            </w:r>
          </w:p>
        </w:tc>
      </w:tr>
      <w:tr w:rsidR="004E6AF0" w:rsidRPr="00207A77" w14:paraId="2F045EE7" w14:textId="77777777" w:rsidTr="00690764">
        <w:tc>
          <w:tcPr>
            <w:tcW w:w="4671" w:type="dxa"/>
            <w:shd w:val="clear" w:color="auto" w:fill="auto"/>
            <w:vAlign w:val="bottom"/>
          </w:tcPr>
          <w:p w14:paraId="79BFA5A5" w14:textId="77777777" w:rsidR="004E6AF0" w:rsidRPr="00207A77" w:rsidRDefault="004E6AF0" w:rsidP="004E6AF0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8429C28" w14:textId="77777777" w:rsidR="004E6AF0" w:rsidRPr="00207A77" w:rsidRDefault="004E6AF0" w:rsidP="004E6AF0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3E6D960E" w14:textId="77777777" w:rsidR="004E6AF0" w:rsidRPr="00207A77" w:rsidRDefault="004E6AF0" w:rsidP="004E6AF0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double" w:sz="4" w:space="0" w:color="auto"/>
            </w:tcBorders>
            <w:shd w:val="clear" w:color="auto" w:fill="auto"/>
          </w:tcPr>
          <w:p w14:paraId="0D2263AB" w14:textId="77777777" w:rsidR="004E6AF0" w:rsidRPr="00207A77" w:rsidRDefault="004E6AF0" w:rsidP="004E6AF0">
            <w:pPr>
              <w:tabs>
                <w:tab w:val="decimal" w:pos="525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7B563CA8" w14:textId="77777777" w:rsidR="004E6AF0" w:rsidRPr="00207A77" w:rsidRDefault="004E6AF0" w:rsidP="004E6AF0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ouble" w:sz="4" w:space="0" w:color="auto"/>
            </w:tcBorders>
            <w:shd w:val="clear" w:color="auto" w:fill="auto"/>
          </w:tcPr>
          <w:p w14:paraId="3661F94F" w14:textId="77777777" w:rsidR="004E6AF0" w:rsidRPr="00207A77" w:rsidRDefault="004E6AF0" w:rsidP="004E6AF0">
            <w:pPr>
              <w:tabs>
                <w:tab w:val="decimal" w:pos="50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67A62456" w14:textId="77777777" w:rsidR="004E6AF0" w:rsidRPr="00207A77" w:rsidRDefault="004E6AF0" w:rsidP="004E6AF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top w:val="double" w:sz="4" w:space="0" w:color="auto"/>
            </w:tcBorders>
            <w:shd w:val="clear" w:color="auto" w:fill="auto"/>
          </w:tcPr>
          <w:p w14:paraId="6BCCF2DF" w14:textId="77777777" w:rsidR="004E6AF0" w:rsidRPr="00207A77" w:rsidRDefault="004E6AF0" w:rsidP="004E6AF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08E49FA" w14:textId="77777777" w:rsidR="004E6AF0" w:rsidRPr="00207A77" w:rsidRDefault="004E6AF0" w:rsidP="004E6AF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54CCE053" w14:textId="77777777" w:rsidR="004E6AF0" w:rsidRPr="00207A77" w:rsidRDefault="004E6AF0" w:rsidP="004E6AF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2C6B65B" w14:textId="77777777" w:rsidR="004E6AF0" w:rsidRPr="00207A77" w:rsidRDefault="004E6AF0" w:rsidP="004E6AF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top w:val="double" w:sz="4" w:space="0" w:color="auto"/>
            </w:tcBorders>
            <w:shd w:val="clear" w:color="auto" w:fill="auto"/>
          </w:tcPr>
          <w:p w14:paraId="2C4E919C" w14:textId="77777777" w:rsidR="004E6AF0" w:rsidRPr="00207A77" w:rsidRDefault="004E6AF0" w:rsidP="004E6AF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D34CB43" w14:textId="77777777" w:rsidR="004E6AF0" w:rsidRPr="00207A77" w:rsidRDefault="004E6AF0" w:rsidP="004E6AF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  <w:shd w:val="clear" w:color="auto" w:fill="auto"/>
          </w:tcPr>
          <w:p w14:paraId="4D66AF04" w14:textId="77777777" w:rsidR="004E6AF0" w:rsidRPr="00207A77" w:rsidRDefault="004E6AF0" w:rsidP="004E6AF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75518F2" w14:textId="77777777" w:rsidR="004E6AF0" w:rsidRPr="00207A77" w:rsidRDefault="004E6AF0" w:rsidP="004E6AF0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16AAFCB8" w14:textId="77777777" w:rsidR="004E6AF0" w:rsidRPr="00207A77" w:rsidRDefault="004E6AF0" w:rsidP="004E6AF0">
            <w:pPr>
              <w:tabs>
                <w:tab w:val="decimal" w:pos="236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8ADDB9D" w14:textId="77777777" w:rsidR="004E6AF0" w:rsidRPr="00207A77" w:rsidRDefault="004E6AF0" w:rsidP="004E6AF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  <w:shd w:val="clear" w:color="auto" w:fill="auto"/>
          </w:tcPr>
          <w:p w14:paraId="00CED56E" w14:textId="77777777" w:rsidR="004E6AF0" w:rsidRPr="00207A77" w:rsidRDefault="004E6AF0" w:rsidP="004E6AF0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9DE83B4" w14:textId="77777777" w:rsidR="004E6AF0" w:rsidRPr="00207A77" w:rsidRDefault="004E6AF0" w:rsidP="004E6AF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double" w:sz="4" w:space="0" w:color="auto"/>
            </w:tcBorders>
            <w:shd w:val="clear" w:color="auto" w:fill="auto"/>
          </w:tcPr>
          <w:p w14:paraId="086F405A" w14:textId="77777777" w:rsidR="004E6AF0" w:rsidRPr="00207A77" w:rsidRDefault="004E6AF0" w:rsidP="004E6AF0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E6AF0" w:rsidRPr="00207A77" w14:paraId="69B36C01" w14:textId="77777777" w:rsidTr="00690764">
        <w:tc>
          <w:tcPr>
            <w:tcW w:w="4671" w:type="dxa"/>
            <w:shd w:val="clear" w:color="auto" w:fill="auto"/>
            <w:vAlign w:val="bottom"/>
          </w:tcPr>
          <w:p w14:paraId="55B98777" w14:textId="77777777" w:rsidR="004E6AF0" w:rsidRPr="00207A77" w:rsidRDefault="004E6AF0" w:rsidP="004E6AF0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กำไร</w:t>
            </w: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ขั้นต้นตามส่วนงาน</w:t>
            </w:r>
          </w:p>
        </w:tc>
        <w:tc>
          <w:tcPr>
            <w:tcW w:w="810" w:type="dxa"/>
            <w:shd w:val="clear" w:color="auto" w:fill="auto"/>
          </w:tcPr>
          <w:p w14:paraId="498EC39F" w14:textId="201174EC" w:rsidR="004E6AF0" w:rsidRPr="00207A77" w:rsidRDefault="00865038" w:rsidP="004E6AF0">
            <w:pPr>
              <w:tabs>
                <w:tab w:val="decimal" w:pos="601"/>
              </w:tabs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 w:rsidRPr="00865038">
              <w:rPr>
                <w:rFonts w:ascii="Angsana New" w:hAnsi="Angsana New"/>
                <w:sz w:val="24"/>
                <w:szCs w:val="24"/>
                <w:cs/>
              </w:rPr>
              <w:t>188</w:t>
            </w:r>
            <w:r w:rsidRPr="00865038">
              <w:rPr>
                <w:rFonts w:ascii="Angsana New" w:hAnsi="Angsana New"/>
                <w:sz w:val="24"/>
                <w:szCs w:val="24"/>
              </w:rPr>
              <w:t>,</w:t>
            </w:r>
            <w:r w:rsidRPr="00865038">
              <w:rPr>
                <w:rFonts w:ascii="Angsana New" w:hAnsi="Angsana New"/>
                <w:sz w:val="24"/>
                <w:szCs w:val="24"/>
                <w:cs/>
              </w:rPr>
              <w:t>148</w:t>
            </w:r>
          </w:p>
        </w:tc>
        <w:tc>
          <w:tcPr>
            <w:tcW w:w="262" w:type="dxa"/>
            <w:shd w:val="clear" w:color="auto" w:fill="auto"/>
          </w:tcPr>
          <w:p w14:paraId="04F395C3" w14:textId="77777777" w:rsidR="004E6AF0" w:rsidRPr="00207A77" w:rsidRDefault="004E6AF0" w:rsidP="004E6AF0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0FC51C01" w14:textId="5C92750E" w:rsidR="004E6AF0" w:rsidRPr="00FC7B6A" w:rsidRDefault="004E6AF0" w:rsidP="004E6AF0">
            <w:pPr>
              <w:tabs>
                <w:tab w:val="decimal" w:pos="525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259,214</w:t>
            </w:r>
          </w:p>
        </w:tc>
        <w:tc>
          <w:tcPr>
            <w:tcW w:w="275" w:type="dxa"/>
            <w:shd w:val="clear" w:color="auto" w:fill="auto"/>
          </w:tcPr>
          <w:p w14:paraId="17D014C1" w14:textId="77777777" w:rsidR="004E6AF0" w:rsidRPr="00FC7B6A" w:rsidRDefault="004E6AF0" w:rsidP="004E6AF0">
            <w:pPr>
              <w:tabs>
                <w:tab w:val="decimal" w:pos="594"/>
                <w:tab w:val="decimal" w:pos="95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24B8E10B" w14:textId="1242789D" w:rsidR="004E6AF0" w:rsidRPr="00FC7B6A" w:rsidRDefault="00D36AF3" w:rsidP="004E6AF0">
            <w:pPr>
              <w:tabs>
                <w:tab w:val="decimal" w:pos="501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D36AF3">
              <w:rPr>
                <w:rFonts w:ascii="Angsana New" w:hAnsi="Angsana New"/>
                <w:sz w:val="24"/>
                <w:szCs w:val="24"/>
                <w:cs/>
              </w:rPr>
              <w:t>6</w:t>
            </w:r>
            <w:r w:rsidRPr="00D36AF3">
              <w:rPr>
                <w:rFonts w:ascii="Angsana New" w:hAnsi="Angsana New"/>
                <w:sz w:val="24"/>
                <w:szCs w:val="24"/>
              </w:rPr>
              <w:t>,</w:t>
            </w:r>
            <w:r w:rsidRPr="00D36AF3">
              <w:rPr>
                <w:rFonts w:ascii="Angsana New" w:hAnsi="Angsana New"/>
                <w:sz w:val="24"/>
                <w:szCs w:val="24"/>
                <w:cs/>
              </w:rPr>
              <w:t>503</w:t>
            </w:r>
          </w:p>
        </w:tc>
        <w:tc>
          <w:tcPr>
            <w:tcW w:w="241" w:type="dxa"/>
            <w:shd w:val="clear" w:color="auto" w:fill="auto"/>
          </w:tcPr>
          <w:p w14:paraId="639E2DEC" w14:textId="77777777" w:rsidR="004E6AF0" w:rsidRPr="00FC7B6A" w:rsidRDefault="004E6AF0" w:rsidP="004E6AF0">
            <w:pPr>
              <w:tabs>
                <w:tab w:val="decimal" w:pos="594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4654A926" w14:textId="67FD0627" w:rsidR="004E6AF0" w:rsidRPr="00FC7B6A" w:rsidRDefault="004E6AF0" w:rsidP="004E6AF0">
            <w:pPr>
              <w:tabs>
                <w:tab w:val="decimal" w:pos="5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35,851</w:t>
            </w:r>
          </w:p>
        </w:tc>
        <w:tc>
          <w:tcPr>
            <w:tcW w:w="270" w:type="dxa"/>
            <w:shd w:val="clear" w:color="auto" w:fill="auto"/>
          </w:tcPr>
          <w:p w14:paraId="38E9FEA8" w14:textId="77777777" w:rsidR="004E6AF0" w:rsidRPr="00FC7B6A" w:rsidRDefault="004E6AF0" w:rsidP="004E6AF0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281C944" w14:textId="4CA9E956" w:rsidR="004E6AF0" w:rsidRPr="00207A77" w:rsidRDefault="00D36AF3" w:rsidP="004E6AF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D36AF3">
              <w:rPr>
                <w:rFonts w:ascii="Angsana New" w:hAnsi="Angsana New"/>
                <w:sz w:val="24"/>
                <w:szCs w:val="24"/>
                <w:cs/>
              </w:rPr>
              <w:t>194</w:t>
            </w:r>
            <w:r w:rsidRPr="00D36AF3">
              <w:rPr>
                <w:rFonts w:ascii="Angsana New" w:hAnsi="Angsana New"/>
                <w:sz w:val="24"/>
                <w:szCs w:val="24"/>
              </w:rPr>
              <w:t>,</w:t>
            </w:r>
            <w:r w:rsidRPr="00D36AF3">
              <w:rPr>
                <w:rFonts w:ascii="Angsana New" w:hAnsi="Angsana New"/>
                <w:sz w:val="24"/>
                <w:szCs w:val="24"/>
                <w:cs/>
              </w:rPr>
              <w:t>651</w:t>
            </w:r>
          </w:p>
        </w:tc>
        <w:tc>
          <w:tcPr>
            <w:tcW w:w="270" w:type="dxa"/>
            <w:shd w:val="clear" w:color="auto" w:fill="auto"/>
          </w:tcPr>
          <w:p w14:paraId="3812F551" w14:textId="77777777" w:rsidR="004E6AF0" w:rsidRPr="00207A77" w:rsidRDefault="004E6AF0" w:rsidP="004E6AF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4A5A066F" w14:textId="18E55918" w:rsidR="004E6AF0" w:rsidRPr="00207A77" w:rsidRDefault="004E6AF0" w:rsidP="004E6AF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295,065</w:t>
            </w:r>
          </w:p>
        </w:tc>
        <w:tc>
          <w:tcPr>
            <w:tcW w:w="236" w:type="dxa"/>
            <w:shd w:val="clear" w:color="auto" w:fill="auto"/>
          </w:tcPr>
          <w:p w14:paraId="7AB59A46" w14:textId="77777777" w:rsidR="004E6AF0" w:rsidRPr="00207A77" w:rsidRDefault="004E6AF0" w:rsidP="004E6AF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23EC7A59" w14:textId="686D8C82" w:rsidR="004E6AF0" w:rsidRPr="00BE325E" w:rsidRDefault="00D36AF3" w:rsidP="004E6AF0">
            <w:pPr>
              <w:tabs>
                <w:tab w:val="decimal" w:pos="48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D36AF3">
              <w:rPr>
                <w:rFonts w:ascii="Angsana New" w:hAnsi="Angsana New"/>
                <w:sz w:val="24"/>
                <w:szCs w:val="24"/>
              </w:rPr>
              <w:t>30,230</w:t>
            </w:r>
          </w:p>
        </w:tc>
        <w:tc>
          <w:tcPr>
            <w:tcW w:w="270" w:type="dxa"/>
            <w:shd w:val="clear" w:color="auto" w:fill="auto"/>
          </w:tcPr>
          <w:p w14:paraId="421E792E" w14:textId="77777777" w:rsidR="004E6AF0" w:rsidRPr="00BE325E" w:rsidRDefault="004E6AF0" w:rsidP="004E6AF0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261BB32D" w14:textId="5BCD6938" w:rsidR="004E6AF0" w:rsidRPr="00BE325E" w:rsidRDefault="004E6AF0" w:rsidP="004E6AF0">
            <w:pPr>
              <w:tabs>
                <w:tab w:val="decimal" w:pos="236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61,021</w:t>
            </w:r>
          </w:p>
        </w:tc>
        <w:tc>
          <w:tcPr>
            <w:tcW w:w="270" w:type="dxa"/>
            <w:shd w:val="clear" w:color="auto" w:fill="auto"/>
          </w:tcPr>
          <w:p w14:paraId="0FB59A8B" w14:textId="77777777" w:rsidR="004E6AF0" w:rsidRPr="00BE325E" w:rsidRDefault="004E6AF0" w:rsidP="004E6AF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44F68E21" w14:textId="411773E8" w:rsidR="004E6AF0" w:rsidRPr="00BE325E" w:rsidRDefault="00865038" w:rsidP="004E6AF0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  <w:cs/>
              </w:rPr>
            </w:pPr>
            <w:r w:rsidRPr="00865038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="00DF4FC7">
              <w:rPr>
                <w:rFonts w:ascii="Angsana New" w:hAnsi="Angsana New"/>
                <w:sz w:val="24"/>
                <w:szCs w:val="24"/>
              </w:rPr>
              <w:t>24,881</w:t>
            </w:r>
          </w:p>
        </w:tc>
        <w:tc>
          <w:tcPr>
            <w:tcW w:w="236" w:type="dxa"/>
            <w:shd w:val="clear" w:color="auto" w:fill="auto"/>
          </w:tcPr>
          <w:p w14:paraId="41B75457" w14:textId="77777777" w:rsidR="004E6AF0" w:rsidRPr="00207A77" w:rsidRDefault="004E6AF0" w:rsidP="004E6AF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312B6AF8" w14:textId="40A3CC28" w:rsidR="004E6AF0" w:rsidRPr="00207A77" w:rsidRDefault="004E6AF0" w:rsidP="004E6AF0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356,086</w:t>
            </w:r>
          </w:p>
        </w:tc>
      </w:tr>
      <w:tr w:rsidR="004E6AF0" w:rsidRPr="00207A77" w14:paraId="2B85E63B" w14:textId="77777777" w:rsidTr="00690764">
        <w:trPr>
          <w:trHeight w:val="173"/>
        </w:trPr>
        <w:tc>
          <w:tcPr>
            <w:tcW w:w="4671" w:type="dxa"/>
            <w:shd w:val="clear" w:color="auto" w:fill="auto"/>
            <w:vAlign w:val="bottom"/>
          </w:tcPr>
          <w:p w14:paraId="2343603F" w14:textId="77777777" w:rsidR="004E6AF0" w:rsidRPr="00207A77" w:rsidRDefault="004E6AF0" w:rsidP="004E6AF0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6AD00A5B" w14:textId="77777777" w:rsidR="004E6AF0" w:rsidRPr="00207A77" w:rsidRDefault="004E6AF0" w:rsidP="004E6AF0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4A2A2B1C" w14:textId="77777777" w:rsidR="004E6AF0" w:rsidRPr="00207A77" w:rsidRDefault="004E6AF0" w:rsidP="004E6AF0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4EC4BA4C" w14:textId="77777777" w:rsidR="004E6AF0" w:rsidRPr="00207A77" w:rsidRDefault="004E6AF0" w:rsidP="004E6AF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6C2BC960" w14:textId="77777777" w:rsidR="004E6AF0" w:rsidRPr="00207A77" w:rsidRDefault="004E6AF0" w:rsidP="004E6AF0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66D96AEC" w14:textId="77777777" w:rsidR="004E6AF0" w:rsidRPr="00207A77" w:rsidRDefault="004E6AF0" w:rsidP="004E6AF0">
            <w:pPr>
              <w:tabs>
                <w:tab w:val="decimal" w:pos="41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3DE7D419" w14:textId="77777777" w:rsidR="004E6AF0" w:rsidRPr="00207A77" w:rsidRDefault="004E6AF0" w:rsidP="004E6AF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01C0A04C" w14:textId="77777777" w:rsidR="004E6AF0" w:rsidRPr="00207A77" w:rsidRDefault="004E6AF0" w:rsidP="004E6AF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5D23596" w14:textId="77777777" w:rsidR="004E6AF0" w:rsidRPr="00207A77" w:rsidRDefault="004E6AF0" w:rsidP="004E6AF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4E810A5" w14:textId="77777777" w:rsidR="004E6AF0" w:rsidRPr="00207A77" w:rsidRDefault="004E6AF0" w:rsidP="004E6AF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5D34C67" w14:textId="77777777" w:rsidR="004E6AF0" w:rsidRPr="00207A77" w:rsidRDefault="004E6AF0" w:rsidP="004E6AF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2626E9AE" w14:textId="77777777" w:rsidR="004E6AF0" w:rsidRPr="00207A77" w:rsidRDefault="004E6AF0" w:rsidP="004E6AF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DDF7F05" w14:textId="77777777" w:rsidR="004E6AF0" w:rsidRPr="00207A77" w:rsidRDefault="004E6AF0" w:rsidP="004E6AF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4218AF3E" w14:textId="77777777" w:rsidR="004E6AF0" w:rsidRPr="00207A77" w:rsidRDefault="004E6AF0" w:rsidP="004E6AF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807C1DA" w14:textId="77777777" w:rsidR="004E6AF0" w:rsidRPr="00207A77" w:rsidRDefault="004E6AF0" w:rsidP="004E6AF0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6CA4AA59" w14:textId="77777777" w:rsidR="004E6AF0" w:rsidRPr="00207A77" w:rsidRDefault="004E6AF0" w:rsidP="004E6AF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4281697" w14:textId="77777777" w:rsidR="004E6AF0" w:rsidRPr="00207A77" w:rsidRDefault="004E6AF0" w:rsidP="004E6AF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10F754E2" w14:textId="77777777" w:rsidR="004E6AF0" w:rsidRPr="00207A77" w:rsidRDefault="004E6AF0" w:rsidP="004E6AF0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B801426" w14:textId="77777777" w:rsidR="004E6AF0" w:rsidRPr="00207A77" w:rsidRDefault="004E6AF0" w:rsidP="004E6AF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7B9202E4" w14:textId="77777777" w:rsidR="004E6AF0" w:rsidRPr="00207A77" w:rsidRDefault="004E6AF0" w:rsidP="004E6AF0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E6AF0" w:rsidRPr="00207A77" w14:paraId="3E959B98" w14:textId="77777777" w:rsidTr="00690764">
        <w:tc>
          <w:tcPr>
            <w:tcW w:w="4671" w:type="dxa"/>
            <w:shd w:val="clear" w:color="auto" w:fill="auto"/>
            <w:vAlign w:val="bottom"/>
          </w:tcPr>
          <w:p w14:paraId="4ADE3395" w14:textId="77777777" w:rsidR="004E6AF0" w:rsidRPr="00207A77" w:rsidRDefault="004E6AF0" w:rsidP="004E6AF0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สินทรัพย์ส่วนงาน</w:t>
            </w:r>
          </w:p>
        </w:tc>
        <w:tc>
          <w:tcPr>
            <w:tcW w:w="810" w:type="dxa"/>
            <w:shd w:val="clear" w:color="auto" w:fill="auto"/>
          </w:tcPr>
          <w:p w14:paraId="496DC647" w14:textId="77777777" w:rsidR="004E6AF0" w:rsidRPr="00207A77" w:rsidRDefault="004E6AF0" w:rsidP="004E6AF0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135C61E5" w14:textId="77777777" w:rsidR="004E6AF0" w:rsidRPr="00207A77" w:rsidRDefault="004E6AF0" w:rsidP="004E6AF0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5A244856" w14:textId="77777777" w:rsidR="004E6AF0" w:rsidRPr="00207A77" w:rsidRDefault="004E6AF0" w:rsidP="004E6AF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3CF7E349" w14:textId="77777777" w:rsidR="004E6AF0" w:rsidRPr="00207A77" w:rsidRDefault="004E6AF0" w:rsidP="004E6AF0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0CD72B68" w14:textId="77777777" w:rsidR="004E6AF0" w:rsidRPr="00207A77" w:rsidRDefault="004E6AF0" w:rsidP="004E6AF0">
            <w:pPr>
              <w:tabs>
                <w:tab w:val="decimal" w:pos="41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35A8FDFD" w14:textId="77777777" w:rsidR="004E6AF0" w:rsidRPr="00207A77" w:rsidRDefault="004E6AF0" w:rsidP="004E6AF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2F249825" w14:textId="77777777" w:rsidR="004E6AF0" w:rsidRPr="00207A77" w:rsidRDefault="004E6AF0" w:rsidP="004E6AF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9ED96FD" w14:textId="77777777" w:rsidR="004E6AF0" w:rsidRPr="00207A77" w:rsidRDefault="004E6AF0" w:rsidP="004E6AF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B397C86" w14:textId="77777777" w:rsidR="004E6AF0" w:rsidRPr="00207A77" w:rsidRDefault="004E6AF0" w:rsidP="004E6AF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76AD74E" w14:textId="77777777" w:rsidR="004E6AF0" w:rsidRPr="00207A77" w:rsidRDefault="004E6AF0" w:rsidP="004E6AF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28D28EC6" w14:textId="77777777" w:rsidR="004E6AF0" w:rsidRPr="00207A77" w:rsidRDefault="004E6AF0" w:rsidP="004E6AF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0BC07B0" w14:textId="77777777" w:rsidR="004E6AF0" w:rsidRPr="00207A77" w:rsidRDefault="004E6AF0" w:rsidP="004E6AF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387FC8E6" w14:textId="77777777" w:rsidR="004E6AF0" w:rsidRPr="00207A77" w:rsidRDefault="004E6AF0" w:rsidP="004E6AF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94AF0DB" w14:textId="77777777" w:rsidR="004E6AF0" w:rsidRPr="00207A77" w:rsidRDefault="004E6AF0" w:rsidP="004E6AF0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6B06B81B" w14:textId="77777777" w:rsidR="004E6AF0" w:rsidRPr="00207A77" w:rsidRDefault="004E6AF0" w:rsidP="004E6AF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BD1C6A3" w14:textId="77777777" w:rsidR="004E6AF0" w:rsidRPr="00207A77" w:rsidRDefault="004E6AF0" w:rsidP="004E6AF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39BE4B88" w14:textId="77777777" w:rsidR="004E6AF0" w:rsidRPr="00207A77" w:rsidRDefault="004E6AF0" w:rsidP="004E6AF0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4648509" w14:textId="77777777" w:rsidR="004E6AF0" w:rsidRPr="00207A77" w:rsidRDefault="004E6AF0" w:rsidP="004E6AF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2F5081F0" w14:textId="77777777" w:rsidR="004E6AF0" w:rsidRPr="00207A77" w:rsidRDefault="004E6AF0" w:rsidP="004E6AF0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E6AF0" w:rsidRPr="00710D8F" w14:paraId="530BD242" w14:textId="77777777" w:rsidTr="00406A50">
        <w:tc>
          <w:tcPr>
            <w:tcW w:w="4671" w:type="dxa"/>
            <w:shd w:val="clear" w:color="auto" w:fill="auto"/>
            <w:vAlign w:val="bottom"/>
          </w:tcPr>
          <w:p w14:paraId="0C7EF408" w14:textId="0E3BF866" w:rsidR="004E6AF0" w:rsidRPr="00BC5A1F" w:rsidRDefault="004E6AF0" w:rsidP="004E6AF0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  ณ วันที่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/ 31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10" w:type="dxa"/>
            <w:shd w:val="clear" w:color="auto" w:fill="auto"/>
          </w:tcPr>
          <w:p w14:paraId="7D649A43" w14:textId="77777777" w:rsidR="004E6AF0" w:rsidRPr="00207A77" w:rsidRDefault="004E6AF0" w:rsidP="004E6AF0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177F07DC" w14:textId="77777777" w:rsidR="004E6AF0" w:rsidRPr="00207A77" w:rsidRDefault="004E6AF0" w:rsidP="004E6AF0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7F5D3EC9" w14:textId="77777777" w:rsidR="004E6AF0" w:rsidRPr="00207A77" w:rsidRDefault="004E6AF0" w:rsidP="004E6AF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373EAA3E" w14:textId="77777777" w:rsidR="004E6AF0" w:rsidRPr="00207A77" w:rsidRDefault="004E6AF0" w:rsidP="004E6AF0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7A15E4DC" w14:textId="77777777" w:rsidR="004E6AF0" w:rsidRPr="00207A77" w:rsidRDefault="004E6AF0" w:rsidP="004E6AF0">
            <w:pPr>
              <w:tabs>
                <w:tab w:val="decimal" w:pos="41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34F9D20B" w14:textId="77777777" w:rsidR="004E6AF0" w:rsidRPr="00207A77" w:rsidRDefault="004E6AF0" w:rsidP="004E6AF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6EFBCF3A" w14:textId="77777777" w:rsidR="004E6AF0" w:rsidRPr="00207A77" w:rsidRDefault="004E6AF0" w:rsidP="004E6AF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D49DF1A" w14:textId="77777777" w:rsidR="004E6AF0" w:rsidRPr="00207A77" w:rsidRDefault="004E6AF0" w:rsidP="004E6AF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5AD5801" w14:textId="77777777" w:rsidR="004E6AF0" w:rsidRPr="00207A77" w:rsidRDefault="004E6AF0" w:rsidP="004E6AF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615EE51" w14:textId="77777777" w:rsidR="004E6AF0" w:rsidRPr="00207A77" w:rsidRDefault="004E6AF0" w:rsidP="004E6AF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126445A3" w14:textId="77777777" w:rsidR="004E6AF0" w:rsidRPr="00207A77" w:rsidRDefault="004E6AF0" w:rsidP="004E6AF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BD03823" w14:textId="77777777" w:rsidR="004E6AF0" w:rsidRPr="00207A77" w:rsidRDefault="004E6AF0" w:rsidP="004E6AF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6E0659D9" w14:textId="77777777" w:rsidR="004E6AF0" w:rsidRPr="00207A77" w:rsidRDefault="004E6AF0" w:rsidP="004E6AF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4B1D073" w14:textId="77777777" w:rsidR="004E6AF0" w:rsidRPr="00207A77" w:rsidRDefault="004E6AF0" w:rsidP="004E6AF0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34966D92" w14:textId="77777777" w:rsidR="004E6AF0" w:rsidRPr="00C463C1" w:rsidRDefault="004E6AF0" w:rsidP="004E6AF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9F650CF" w14:textId="77777777" w:rsidR="004E6AF0" w:rsidRPr="00C463C1" w:rsidRDefault="004E6AF0" w:rsidP="004E6AF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4986D5B6" w14:textId="3CF5C399" w:rsidR="004E6AF0" w:rsidRPr="00C463C1" w:rsidRDefault="00C52F88" w:rsidP="004E6AF0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1,948,343</w:t>
            </w:r>
          </w:p>
        </w:tc>
        <w:tc>
          <w:tcPr>
            <w:tcW w:w="236" w:type="dxa"/>
            <w:shd w:val="clear" w:color="auto" w:fill="auto"/>
          </w:tcPr>
          <w:p w14:paraId="54C19004" w14:textId="77777777" w:rsidR="004E6AF0" w:rsidRPr="00207A77" w:rsidRDefault="004E6AF0" w:rsidP="004E6AF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20BECEAF" w14:textId="5F1EBBA1" w:rsidR="004E6AF0" w:rsidRPr="00EC6BFE" w:rsidRDefault="00754922" w:rsidP="004E6AF0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1,957,361</w:t>
            </w:r>
          </w:p>
        </w:tc>
      </w:tr>
      <w:tr w:rsidR="004E6AF0" w:rsidRPr="00710D8F" w14:paraId="6B31205A" w14:textId="77777777" w:rsidTr="00690764">
        <w:tc>
          <w:tcPr>
            <w:tcW w:w="4671" w:type="dxa"/>
            <w:shd w:val="clear" w:color="auto" w:fill="auto"/>
            <w:vAlign w:val="bottom"/>
          </w:tcPr>
          <w:p w14:paraId="078E2125" w14:textId="77777777" w:rsidR="004E6AF0" w:rsidRPr="00207A77" w:rsidRDefault="004E6AF0" w:rsidP="004E6AF0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หนี้สินส่วนงาน</w:t>
            </w:r>
          </w:p>
        </w:tc>
        <w:tc>
          <w:tcPr>
            <w:tcW w:w="810" w:type="dxa"/>
            <w:shd w:val="clear" w:color="auto" w:fill="auto"/>
          </w:tcPr>
          <w:p w14:paraId="729A42E2" w14:textId="77777777" w:rsidR="004E6AF0" w:rsidRPr="00207A77" w:rsidRDefault="004E6AF0" w:rsidP="004E6AF0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2304CC05" w14:textId="77777777" w:rsidR="004E6AF0" w:rsidRPr="00207A77" w:rsidRDefault="004E6AF0" w:rsidP="004E6AF0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0A138F4C" w14:textId="77777777" w:rsidR="004E6AF0" w:rsidRPr="00207A77" w:rsidRDefault="004E6AF0" w:rsidP="004E6AF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2B6D01EB" w14:textId="77777777" w:rsidR="004E6AF0" w:rsidRPr="00207A77" w:rsidRDefault="004E6AF0" w:rsidP="004E6AF0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0FEF6DC4" w14:textId="77777777" w:rsidR="004E6AF0" w:rsidRPr="00207A77" w:rsidRDefault="004E6AF0" w:rsidP="004E6AF0">
            <w:pPr>
              <w:tabs>
                <w:tab w:val="decimal" w:pos="41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6F52A010" w14:textId="77777777" w:rsidR="004E6AF0" w:rsidRPr="00207A77" w:rsidRDefault="004E6AF0" w:rsidP="004E6AF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4FD377ED" w14:textId="77777777" w:rsidR="004E6AF0" w:rsidRPr="00207A77" w:rsidRDefault="004E6AF0" w:rsidP="004E6AF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EACB182" w14:textId="77777777" w:rsidR="004E6AF0" w:rsidRPr="00207A77" w:rsidRDefault="004E6AF0" w:rsidP="004E6AF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03424EA" w14:textId="77777777" w:rsidR="004E6AF0" w:rsidRPr="00207A77" w:rsidRDefault="004E6AF0" w:rsidP="004E6AF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B78D915" w14:textId="77777777" w:rsidR="004E6AF0" w:rsidRPr="00207A77" w:rsidRDefault="004E6AF0" w:rsidP="004E6AF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262CDDB0" w14:textId="77777777" w:rsidR="004E6AF0" w:rsidRPr="00207A77" w:rsidRDefault="004E6AF0" w:rsidP="004E6AF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241615C" w14:textId="77777777" w:rsidR="004E6AF0" w:rsidRPr="00207A77" w:rsidRDefault="004E6AF0" w:rsidP="004E6AF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4140D7A5" w14:textId="77777777" w:rsidR="004E6AF0" w:rsidRPr="00207A77" w:rsidRDefault="004E6AF0" w:rsidP="004E6AF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F9DAAE2" w14:textId="77777777" w:rsidR="004E6AF0" w:rsidRPr="00207A77" w:rsidRDefault="004E6AF0" w:rsidP="004E6AF0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0EB1870E" w14:textId="77777777" w:rsidR="004E6AF0" w:rsidRPr="00207A77" w:rsidRDefault="004E6AF0" w:rsidP="004E6AF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B96EDBD" w14:textId="77777777" w:rsidR="004E6AF0" w:rsidRPr="00207A77" w:rsidRDefault="004E6AF0" w:rsidP="004E6AF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782B5AB3" w14:textId="77777777" w:rsidR="004E6AF0" w:rsidRPr="00630343" w:rsidRDefault="004E6AF0" w:rsidP="004E6AF0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2438C93" w14:textId="77777777" w:rsidR="004E6AF0" w:rsidRPr="00207A77" w:rsidRDefault="004E6AF0" w:rsidP="004E6AF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6474AD81" w14:textId="77777777" w:rsidR="004E6AF0" w:rsidRPr="00710D8F" w:rsidRDefault="004E6AF0" w:rsidP="004E6AF0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E6AF0" w:rsidRPr="00710D8F" w14:paraId="7F0AD9B7" w14:textId="77777777" w:rsidTr="00406A50">
        <w:tc>
          <w:tcPr>
            <w:tcW w:w="4671" w:type="dxa"/>
            <w:shd w:val="clear" w:color="auto" w:fill="auto"/>
            <w:vAlign w:val="bottom"/>
          </w:tcPr>
          <w:p w14:paraId="56B30B83" w14:textId="34F1C47A" w:rsidR="004E6AF0" w:rsidRPr="00207A77" w:rsidRDefault="004E6AF0" w:rsidP="004E6AF0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  ณ วันที่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/ 31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10" w:type="dxa"/>
            <w:shd w:val="clear" w:color="auto" w:fill="auto"/>
          </w:tcPr>
          <w:p w14:paraId="2DCD934E" w14:textId="77777777" w:rsidR="004E6AF0" w:rsidRPr="00207A77" w:rsidRDefault="004E6AF0" w:rsidP="004E6AF0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4298F4B2" w14:textId="77777777" w:rsidR="004E6AF0" w:rsidRPr="00207A77" w:rsidRDefault="004E6AF0" w:rsidP="004E6AF0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00F036F2" w14:textId="77777777" w:rsidR="004E6AF0" w:rsidRPr="00207A77" w:rsidRDefault="004E6AF0" w:rsidP="004E6AF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1A789312" w14:textId="77777777" w:rsidR="004E6AF0" w:rsidRPr="00207A77" w:rsidRDefault="004E6AF0" w:rsidP="004E6AF0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1EAED303" w14:textId="77777777" w:rsidR="004E6AF0" w:rsidRPr="00207A77" w:rsidRDefault="004E6AF0" w:rsidP="004E6AF0">
            <w:pPr>
              <w:tabs>
                <w:tab w:val="decimal" w:pos="41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33E1E548" w14:textId="77777777" w:rsidR="004E6AF0" w:rsidRPr="00207A77" w:rsidRDefault="004E6AF0" w:rsidP="004E6AF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7C25CC6A" w14:textId="77777777" w:rsidR="004E6AF0" w:rsidRPr="00207A77" w:rsidRDefault="004E6AF0" w:rsidP="004E6AF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11FEB1E" w14:textId="77777777" w:rsidR="004E6AF0" w:rsidRPr="00207A77" w:rsidRDefault="004E6AF0" w:rsidP="004E6AF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B977F25" w14:textId="77777777" w:rsidR="004E6AF0" w:rsidRPr="00207A77" w:rsidRDefault="004E6AF0" w:rsidP="004E6AF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DF5A128" w14:textId="77777777" w:rsidR="004E6AF0" w:rsidRPr="00207A77" w:rsidRDefault="004E6AF0" w:rsidP="004E6AF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333458E5" w14:textId="77777777" w:rsidR="004E6AF0" w:rsidRPr="00207A77" w:rsidRDefault="004E6AF0" w:rsidP="004E6AF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A43091A" w14:textId="77777777" w:rsidR="004E6AF0" w:rsidRPr="00207A77" w:rsidRDefault="004E6AF0" w:rsidP="004E6AF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78C12852" w14:textId="77777777" w:rsidR="004E6AF0" w:rsidRPr="00207A77" w:rsidRDefault="004E6AF0" w:rsidP="004E6AF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534D7FD" w14:textId="77777777" w:rsidR="004E6AF0" w:rsidRPr="00207A77" w:rsidRDefault="004E6AF0" w:rsidP="004E6AF0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774EC4AC" w14:textId="77777777" w:rsidR="004E6AF0" w:rsidRPr="00207A77" w:rsidRDefault="004E6AF0" w:rsidP="004E6AF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3DBEA6E" w14:textId="77777777" w:rsidR="004E6AF0" w:rsidRPr="00207A77" w:rsidRDefault="004E6AF0" w:rsidP="004E6AF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46BD3FD3" w14:textId="3D54DC05" w:rsidR="004E6AF0" w:rsidRPr="00630343" w:rsidRDefault="00C52F88" w:rsidP="004E6AF0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342,308</w:t>
            </w:r>
          </w:p>
        </w:tc>
        <w:tc>
          <w:tcPr>
            <w:tcW w:w="236" w:type="dxa"/>
            <w:shd w:val="clear" w:color="auto" w:fill="auto"/>
          </w:tcPr>
          <w:p w14:paraId="65464E87" w14:textId="77777777" w:rsidR="004E6AF0" w:rsidRPr="00207A77" w:rsidRDefault="004E6AF0" w:rsidP="004E6AF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553F78D1" w14:textId="19CB3D6A" w:rsidR="004E6AF0" w:rsidRPr="00EC6BFE" w:rsidRDefault="0071215C" w:rsidP="00754922">
            <w:pPr>
              <w:tabs>
                <w:tab w:val="decimal" w:pos="56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298</w:t>
            </w:r>
            <w:r w:rsidR="00754922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346</w:t>
            </w:r>
          </w:p>
        </w:tc>
      </w:tr>
    </w:tbl>
    <w:p w14:paraId="774693E7" w14:textId="7A07707D" w:rsidR="005270A4" w:rsidRDefault="005270A4">
      <w:pPr>
        <w:rPr>
          <w:rFonts w:asciiTheme="majorBidi" w:hAnsiTheme="majorBidi" w:cstheme="majorBidi"/>
          <w:sz w:val="30"/>
          <w:szCs w:val="30"/>
          <w:cs/>
        </w:rPr>
        <w:sectPr w:rsidR="005270A4" w:rsidSect="00C56E71">
          <w:headerReference w:type="default" r:id="rId15"/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2A73EBB" w14:textId="20A4959F" w:rsidR="00186DAC" w:rsidRPr="009E57D2" w:rsidRDefault="00186DAC">
      <w:pPr>
        <w:pStyle w:val="ListParagraph"/>
        <w:numPr>
          <w:ilvl w:val="0"/>
          <w:numId w:val="17"/>
        </w:numPr>
        <w:tabs>
          <w:tab w:val="left" w:pos="540"/>
        </w:tabs>
        <w:ind w:right="65" w:hanging="90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57D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34D82814" w14:textId="77777777" w:rsidR="00C647FC" w:rsidRPr="00DB44C7" w:rsidRDefault="00C647FC" w:rsidP="00031A27">
      <w:pPr>
        <w:ind w:left="547" w:right="72"/>
        <w:jc w:val="thaiDistribute"/>
        <w:rPr>
          <w:rFonts w:asciiTheme="majorBidi" w:hAnsiTheme="majorBidi" w:cstheme="majorBidi"/>
          <w:spacing w:val="-4"/>
          <w:sz w:val="11"/>
          <w:szCs w:val="11"/>
        </w:rPr>
      </w:pPr>
    </w:p>
    <w:p w14:paraId="1D0A7A43" w14:textId="3843CBB6" w:rsidR="00F5517F" w:rsidRPr="007F2EC0" w:rsidRDefault="00186DAC" w:rsidP="00FE42C0">
      <w:pPr>
        <w:ind w:left="540" w:right="6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325525">
        <w:rPr>
          <w:rFonts w:asciiTheme="majorBidi" w:hAnsiTheme="majorBidi" w:cstheme="majorBidi"/>
          <w:spacing w:val="-4"/>
          <w:sz w:val="30"/>
          <w:szCs w:val="30"/>
          <w:cs/>
        </w:rPr>
        <w:t>รายได้จากลูกค้ารายใหญ่</w:t>
      </w:r>
      <w:r w:rsidR="00BB5A5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25525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BB5A5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25525">
        <w:rPr>
          <w:rFonts w:asciiTheme="majorBidi" w:hAnsiTheme="majorBidi" w:cstheme="majorBidi"/>
          <w:spacing w:val="-4"/>
          <w:sz w:val="30"/>
          <w:szCs w:val="30"/>
          <w:cs/>
        </w:rPr>
        <w:t>รายตามส่วนงานภูมิศาสตร์จากประเทศในแถบยุโรปของบริษัทสำหรับงว</w:t>
      </w:r>
      <w:r w:rsidR="0088165A">
        <w:rPr>
          <w:rFonts w:asciiTheme="majorBidi" w:hAnsiTheme="majorBidi" w:cstheme="majorBidi" w:hint="cs"/>
          <w:spacing w:val="-4"/>
          <w:sz w:val="30"/>
          <w:szCs w:val="30"/>
          <w:cs/>
        </w:rPr>
        <w:t>ด</w:t>
      </w:r>
      <w:r w:rsidR="004E6AF0">
        <w:rPr>
          <w:rFonts w:asciiTheme="majorBidi" w:hAnsiTheme="majorBidi" w:cstheme="majorBidi" w:hint="cs"/>
          <w:spacing w:val="-4"/>
          <w:sz w:val="30"/>
          <w:szCs w:val="30"/>
          <w:cs/>
        </w:rPr>
        <w:t>สาม</w:t>
      </w:r>
      <w:r w:rsidRPr="00325525">
        <w:rPr>
          <w:rFonts w:asciiTheme="majorBidi" w:hAnsiTheme="majorBidi" w:cstheme="majorBidi"/>
          <w:spacing w:val="-4"/>
          <w:sz w:val="30"/>
          <w:szCs w:val="30"/>
          <w:cs/>
        </w:rPr>
        <w:t>ดือน</w:t>
      </w:r>
      <w:r w:rsidRPr="00325525">
        <w:rPr>
          <w:rFonts w:asciiTheme="majorBidi" w:hAnsiTheme="majorBidi" w:cstheme="majorBidi"/>
          <w:spacing w:val="2"/>
          <w:sz w:val="30"/>
          <w:szCs w:val="30"/>
          <w:cs/>
        </w:rPr>
        <w:t>สิ้นสุดวันที่</w:t>
      </w:r>
      <w:r w:rsidR="00BB5A5F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88165A">
        <w:rPr>
          <w:rFonts w:asciiTheme="majorBidi" w:hAnsiTheme="majorBidi" w:cstheme="majorBidi"/>
          <w:spacing w:val="2"/>
          <w:sz w:val="30"/>
          <w:szCs w:val="30"/>
        </w:rPr>
        <w:t>3</w:t>
      </w:r>
      <w:r w:rsidR="004E6AF0">
        <w:rPr>
          <w:rFonts w:asciiTheme="majorBidi" w:hAnsiTheme="majorBidi" w:cstheme="majorBidi"/>
          <w:spacing w:val="2"/>
          <w:sz w:val="30"/>
          <w:szCs w:val="30"/>
        </w:rPr>
        <w:t>1</w:t>
      </w:r>
      <w:r w:rsidR="0088165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4E6AF0">
        <w:rPr>
          <w:rFonts w:asciiTheme="majorBidi" w:hAnsiTheme="majorBidi" w:cstheme="majorBidi" w:hint="cs"/>
          <w:spacing w:val="2"/>
          <w:sz w:val="30"/>
          <w:szCs w:val="30"/>
          <w:cs/>
        </w:rPr>
        <w:t>มีนาคม</w:t>
      </w:r>
      <w:r w:rsidR="0088165A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88165A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4E6AF0">
        <w:rPr>
          <w:rFonts w:asciiTheme="majorBidi" w:hAnsiTheme="majorBidi" w:cstheme="majorBidi"/>
          <w:spacing w:val="2"/>
          <w:sz w:val="30"/>
          <w:szCs w:val="30"/>
        </w:rPr>
        <w:t>8</w:t>
      </w:r>
      <w:r w:rsidRPr="00325525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25525">
        <w:rPr>
          <w:rFonts w:asciiTheme="majorBidi" w:hAnsiTheme="majorBidi" w:cstheme="majorBidi"/>
          <w:spacing w:val="2"/>
          <w:sz w:val="30"/>
          <w:szCs w:val="30"/>
          <w:cs/>
        </w:rPr>
        <w:t>จำนวนเงินประมาณ</w:t>
      </w:r>
      <w:r w:rsidRPr="00325525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E929F2">
        <w:rPr>
          <w:rFonts w:asciiTheme="majorBidi" w:hAnsiTheme="majorBidi" w:cstheme="majorBidi"/>
          <w:spacing w:val="2"/>
          <w:sz w:val="30"/>
          <w:szCs w:val="30"/>
        </w:rPr>
        <w:t>236</w:t>
      </w:r>
      <w:r w:rsidR="00FE42C0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25525">
        <w:rPr>
          <w:rFonts w:asciiTheme="majorBidi" w:hAnsiTheme="majorBidi" w:cstheme="majorBidi"/>
          <w:spacing w:val="2"/>
          <w:sz w:val="30"/>
          <w:szCs w:val="30"/>
          <w:cs/>
        </w:rPr>
        <w:t>ล้</w:t>
      </w:r>
      <w:r w:rsidR="00404AE9" w:rsidRPr="00325525">
        <w:rPr>
          <w:rFonts w:asciiTheme="majorBidi" w:hAnsiTheme="majorBidi" w:cstheme="majorBidi"/>
          <w:spacing w:val="2"/>
          <w:sz w:val="30"/>
          <w:szCs w:val="30"/>
          <w:cs/>
        </w:rPr>
        <w:t xml:space="preserve">านบาท 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</w:rPr>
        <w:t>(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งวด</w:t>
      </w:r>
      <w:r w:rsidR="004E6AF0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>สาม</w:t>
      </w:r>
      <w:r w:rsidR="0088165A" w:rsidRPr="00C431B2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เดือนสิ้นสุด</w:t>
      </w:r>
      <w:r w:rsidR="0088165A" w:rsidRPr="00D101E8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วันที่</w:t>
      </w:r>
      <w:r w:rsidR="0088165A" w:rsidRPr="00D101E8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 3</w:t>
      </w:r>
      <w:r w:rsidR="004E6AF0">
        <w:rPr>
          <w:rFonts w:asciiTheme="majorBidi" w:hAnsiTheme="majorBidi" w:cstheme="majorBidi"/>
          <w:i/>
          <w:iCs/>
          <w:spacing w:val="2"/>
          <w:sz w:val="30"/>
          <w:szCs w:val="30"/>
        </w:rPr>
        <w:t>1</w:t>
      </w:r>
      <w:r w:rsidR="0088165A" w:rsidRPr="00D101E8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 </w:t>
      </w:r>
      <w:r w:rsidR="004E6AF0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>มีนาคม</w:t>
      </w:r>
      <w:r w:rsidR="0088165A" w:rsidRPr="00D101E8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 xml:space="preserve"> </w:t>
      </w:r>
      <w:r w:rsidR="0088165A" w:rsidRPr="00D101E8">
        <w:rPr>
          <w:rFonts w:asciiTheme="majorBidi" w:hAnsiTheme="majorBidi" w:cstheme="majorBidi"/>
          <w:i/>
          <w:iCs/>
          <w:spacing w:val="2"/>
          <w:sz w:val="30"/>
          <w:szCs w:val="30"/>
        </w:rPr>
        <w:t>256</w:t>
      </w:r>
      <w:r w:rsidR="004E6AF0">
        <w:rPr>
          <w:rFonts w:asciiTheme="majorBidi" w:hAnsiTheme="majorBidi" w:cstheme="majorBidi"/>
          <w:i/>
          <w:iCs/>
          <w:spacing w:val="2"/>
          <w:sz w:val="30"/>
          <w:szCs w:val="30"/>
        </w:rPr>
        <w:t>7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</w:rPr>
        <w:t>:</w:t>
      </w:r>
      <w:r w:rsidR="00F00330">
        <w:rPr>
          <w:rFonts w:asciiTheme="majorBidi" w:hAnsiTheme="majorBidi" w:cstheme="majorBidi"/>
          <w:i/>
          <w:iCs/>
          <w:spacing w:val="2"/>
          <w:sz w:val="30"/>
          <w:szCs w:val="30"/>
        </w:rPr>
        <w:br w:type="textWrapping" w:clear="all"/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ลูกค้ารายใหญ่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</w:rPr>
        <w:t> 2 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ราย</w:t>
      </w:r>
      <w:r w:rsidR="00F32BA2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 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จำนวนเงินประมาณ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4E6AF0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308 </w:t>
      </w:r>
      <w:r w:rsidR="00244FF0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ล้า</w:t>
      </w:r>
      <w:r w:rsidR="00325525" w:rsidRPr="00C431B2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น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บาท)</w:t>
      </w:r>
      <w:r w:rsidR="00FE42C0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5270A4">
        <w:rPr>
          <w:rFonts w:asciiTheme="majorBidi" w:hAnsiTheme="majorBidi" w:cstheme="majorBidi"/>
          <w:spacing w:val="6"/>
          <w:sz w:val="30"/>
          <w:szCs w:val="30"/>
          <w:cs/>
        </w:rPr>
        <w:t>จากรายได้รวมของบริษั</w:t>
      </w:r>
      <w:r w:rsidR="00CA7C88" w:rsidRPr="005270A4">
        <w:rPr>
          <w:rFonts w:asciiTheme="majorBidi" w:hAnsiTheme="majorBidi" w:cstheme="majorBidi"/>
          <w:spacing w:val="6"/>
          <w:sz w:val="30"/>
          <w:szCs w:val="30"/>
          <w:cs/>
        </w:rPr>
        <w:t>ท</w:t>
      </w:r>
    </w:p>
    <w:p w14:paraId="19DE3707" w14:textId="7AE2833F" w:rsidR="003F358D" w:rsidRPr="00DB44C7" w:rsidRDefault="003F358D" w:rsidP="00031A27">
      <w:pPr>
        <w:ind w:left="547" w:right="72"/>
        <w:jc w:val="thaiDistribute"/>
        <w:rPr>
          <w:rFonts w:asciiTheme="majorBidi" w:hAnsiTheme="majorBidi" w:cstheme="majorBidi"/>
          <w:spacing w:val="-4"/>
          <w:sz w:val="11"/>
          <w:szCs w:val="11"/>
        </w:rPr>
      </w:pPr>
    </w:p>
    <w:p w14:paraId="112E0EE0" w14:textId="188F0D49" w:rsidR="002B1A2F" w:rsidRDefault="002B1A2F" w:rsidP="003F5A90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  <w:lang w:val="en-US"/>
        </w:rPr>
      </w:pPr>
      <w:r w:rsidRPr="002B1A2F">
        <w:rPr>
          <w:rFonts w:asciiTheme="majorBidi" w:hAnsiTheme="majorBidi" w:cstheme="majorBidi" w:hint="cs"/>
          <w:sz w:val="30"/>
          <w:szCs w:val="30"/>
          <w:cs/>
          <w:lang w:val="en-US"/>
        </w:rPr>
        <w:t>ภาษีเงินได้</w:t>
      </w:r>
    </w:p>
    <w:p w14:paraId="4F9AAA0D" w14:textId="77777777" w:rsidR="002B1A2F" w:rsidRPr="00DB44C7" w:rsidRDefault="002B1A2F" w:rsidP="00031A27">
      <w:pPr>
        <w:ind w:left="547" w:right="72"/>
        <w:jc w:val="thaiDistribute"/>
        <w:rPr>
          <w:rFonts w:asciiTheme="majorBidi" w:hAnsiTheme="majorBidi" w:cstheme="majorBidi"/>
          <w:spacing w:val="-4"/>
          <w:sz w:val="11"/>
          <w:szCs w:val="11"/>
        </w:rPr>
      </w:pPr>
    </w:p>
    <w:p w14:paraId="52F1A08C" w14:textId="69869149" w:rsidR="00550862" w:rsidRDefault="002B1A2F" w:rsidP="00550862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B1A2F">
        <w:rPr>
          <w:rFonts w:asciiTheme="majorBidi" w:hAnsiTheme="majorBidi" w:cstheme="majorBidi"/>
          <w:spacing w:val="6"/>
          <w:sz w:val="30"/>
          <w:szCs w:val="30"/>
          <w:cs/>
        </w:rPr>
        <w:t>จำนวนภาษีเงินได้ในงบกำไรขาดทุนน้อยกว่าจำนวนภาษีเงินได้ที่คำนวณโดยการใช้อัตราภาษีเงินได้คูณกับยอดกำไรสุทธิตามบัญชี เนื่องจากกำไรสุทธิส่วนใหญ่ของบริษัทเกิดจากกิจการที่ได้รับการส่งเสริมการลงทุน</w:t>
      </w:r>
      <w:r w:rsidRPr="002B1A2F">
        <w:rPr>
          <w:rFonts w:asciiTheme="majorBidi" w:hAnsiTheme="majorBidi" w:cstheme="majorBidi"/>
          <w:sz w:val="30"/>
          <w:szCs w:val="30"/>
          <w:cs/>
        </w:rPr>
        <w:t>ซึ่งได้รับยกเว้นภาษีเงินได้นิติบุคคล</w:t>
      </w:r>
    </w:p>
    <w:p w14:paraId="633E119E" w14:textId="77777777" w:rsidR="00BA4E16" w:rsidRPr="00DB44C7" w:rsidRDefault="00BA4E16" w:rsidP="000D1C9F">
      <w:pPr>
        <w:ind w:left="547" w:right="72"/>
        <w:jc w:val="thaiDistribute"/>
        <w:rPr>
          <w:rFonts w:asciiTheme="majorBidi" w:hAnsiTheme="majorBidi" w:cstheme="majorBidi"/>
          <w:sz w:val="11"/>
          <w:szCs w:val="11"/>
        </w:rPr>
      </w:pPr>
    </w:p>
    <w:p w14:paraId="3F80622A" w14:textId="358A43FB" w:rsidR="00BA4E16" w:rsidRDefault="00BA4E16" w:rsidP="003F5A90">
      <w:pPr>
        <w:pStyle w:val="Heading8"/>
        <w:numPr>
          <w:ilvl w:val="0"/>
          <w:numId w:val="16"/>
        </w:numPr>
        <w:tabs>
          <w:tab w:val="left" w:pos="540"/>
        </w:tabs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lang w:val="en-US"/>
        </w:rPr>
        <w:t xml:space="preserve">   </w:t>
      </w:r>
      <w:r w:rsidRPr="00973D88">
        <w:rPr>
          <w:rFonts w:asciiTheme="majorBidi" w:hAnsiTheme="majorBidi"/>
          <w:sz w:val="30"/>
          <w:szCs w:val="30"/>
          <w:cs/>
        </w:rPr>
        <w:t>กำไรต่อหุ้น</w:t>
      </w:r>
    </w:p>
    <w:p w14:paraId="3B42C2D8" w14:textId="77777777" w:rsidR="00BA4E16" w:rsidRPr="00DB44C7" w:rsidRDefault="00BA4E16" w:rsidP="00BA4E16">
      <w:pPr>
        <w:ind w:left="547" w:right="72"/>
        <w:jc w:val="thaiDistribute"/>
        <w:rPr>
          <w:rFonts w:asciiTheme="majorBidi" w:hAnsiTheme="majorBidi" w:cstheme="majorBidi"/>
          <w:spacing w:val="-4"/>
          <w:sz w:val="11"/>
          <w:szCs w:val="11"/>
        </w:rPr>
      </w:pPr>
    </w:p>
    <w:tbl>
      <w:tblPr>
        <w:tblW w:w="9259" w:type="dxa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15"/>
        <w:gridCol w:w="954"/>
        <w:gridCol w:w="1260"/>
        <w:gridCol w:w="270"/>
        <w:gridCol w:w="1260"/>
      </w:tblGrid>
      <w:tr w:rsidR="00BA4E16" w:rsidRPr="00031A27" w14:paraId="6FBF718E" w14:textId="77777777" w:rsidTr="006C5272">
        <w:trPr>
          <w:cantSplit/>
          <w:trHeight w:val="68"/>
          <w:tblHeader/>
          <w:jc w:val="right"/>
        </w:trPr>
        <w:tc>
          <w:tcPr>
            <w:tcW w:w="5515" w:type="dxa"/>
          </w:tcPr>
          <w:p w14:paraId="0B39AD4B" w14:textId="77777777" w:rsidR="00BA4E16" w:rsidRPr="00031A27" w:rsidRDefault="00BA4E16" w:rsidP="006C527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</w:tcPr>
          <w:p w14:paraId="3EB9BB09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76492939" w14:textId="4876CFB9" w:rsidR="00BA4E16" w:rsidRPr="00031A27" w:rsidRDefault="00BA4E16" w:rsidP="006C527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สำหรับงวด</w:t>
            </w:r>
            <w:r w:rsidR="004E6AF0"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สาม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เดือนสิ้นสุด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</w:rPr>
              <w:br/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วันที่ 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</w:rPr>
              <w:t>3</w:t>
            </w:r>
            <w:r w:rsidR="00D74314">
              <w:rPr>
                <w:rFonts w:asciiTheme="majorBidi" w:hAnsiTheme="majorBidi" w:cstheme="majorBidi"/>
                <w:spacing w:val="2"/>
                <w:sz w:val="30"/>
                <w:szCs w:val="30"/>
              </w:rPr>
              <w:t>1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</w:rPr>
              <w:t xml:space="preserve"> </w:t>
            </w:r>
            <w:r w:rsidR="004E6AF0"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มีนาคม</w:t>
            </w:r>
          </w:p>
        </w:tc>
      </w:tr>
      <w:tr w:rsidR="00BA4E16" w:rsidRPr="00031A27" w14:paraId="5351C38B" w14:textId="77777777" w:rsidTr="006C5272">
        <w:trPr>
          <w:cantSplit/>
          <w:trHeight w:val="68"/>
          <w:tblHeader/>
          <w:jc w:val="right"/>
        </w:trPr>
        <w:tc>
          <w:tcPr>
            <w:tcW w:w="5515" w:type="dxa"/>
          </w:tcPr>
          <w:p w14:paraId="1E744C8C" w14:textId="77777777" w:rsidR="00BA4E16" w:rsidRPr="00031A27" w:rsidRDefault="00BA4E16" w:rsidP="006C527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</w:tcPr>
          <w:p w14:paraId="6EA9695A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43BA15F" w14:textId="66F4A756" w:rsidR="00BA4E16" w:rsidRPr="00031A27" w:rsidRDefault="00BA4E16" w:rsidP="006C527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1A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E6AF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EAAA722" w14:textId="77777777" w:rsidR="00BA4E16" w:rsidRPr="00031A27" w:rsidRDefault="00BA4E16" w:rsidP="006C527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3DA934C" w14:textId="1F0D002C" w:rsidR="00BA4E16" w:rsidRPr="00031A27" w:rsidRDefault="004E6AF0" w:rsidP="006C527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A4E16" w:rsidRPr="00031A27" w14:paraId="4DC30EB8" w14:textId="77777777" w:rsidTr="006C5272">
        <w:trPr>
          <w:cantSplit/>
          <w:trHeight w:val="68"/>
          <w:tblHeader/>
          <w:jc w:val="right"/>
        </w:trPr>
        <w:tc>
          <w:tcPr>
            <w:tcW w:w="5515" w:type="dxa"/>
          </w:tcPr>
          <w:p w14:paraId="02C78BC8" w14:textId="77777777" w:rsidR="00BA4E16" w:rsidRPr="00031A27" w:rsidRDefault="00BA4E16" w:rsidP="006C527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" w:type="dxa"/>
          </w:tcPr>
          <w:p w14:paraId="3C4A3ACB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06BE4E00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31A2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031A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031A2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E6AF0" w:rsidRPr="00031A27" w14:paraId="642D73C0" w14:textId="77777777" w:rsidTr="006C5272">
        <w:trPr>
          <w:cantSplit/>
          <w:trHeight w:val="68"/>
          <w:jc w:val="right"/>
        </w:trPr>
        <w:tc>
          <w:tcPr>
            <w:tcW w:w="5515" w:type="dxa"/>
          </w:tcPr>
          <w:p w14:paraId="4F1895F0" w14:textId="77777777" w:rsidR="004E6AF0" w:rsidRPr="00031A27" w:rsidRDefault="004E6AF0" w:rsidP="004E6AF0">
            <w:pPr>
              <w:tabs>
                <w:tab w:val="left" w:pos="540"/>
              </w:tabs>
              <w:ind w:left="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954" w:type="dxa"/>
          </w:tcPr>
          <w:p w14:paraId="7D3D0402" w14:textId="77777777" w:rsidR="004E6AF0" w:rsidRPr="00031A27" w:rsidRDefault="004E6AF0" w:rsidP="004E6AF0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8CFA92E" w14:textId="40154E4D" w:rsidR="004E6AF0" w:rsidRPr="00031A27" w:rsidRDefault="00AB33BF" w:rsidP="004E6A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113,187</w:t>
            </w:r>
          </w:p>
        </w:tc>
        <w:tc>
          <w:tcPr>
            <w:tcW w:w="270" w:type="dxa"/>
            <w:shd w:val="clear" w:color="auto" w:fill="auto"/>
          </w:tcPr>
          <w:p w14:paraId="419A0547" w14:textId="77777777" w:rsidR="004E6AF0" w:rsidRPr="00031A27" w:rsidRDefault="004E6AF0" w:rsidP="004E6A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CC95E24" w14:textId="5A474D2A" w:rsidR="004E6AF0" w:rsidRPr="00031A27" w:rsidRDefault="004E6AF0" w:rsidP="004E6A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263,668</w:t>
            </w:r>
          </w:p>
        </w:tc>
      </w:tr>
      <w:tr w:rsidR="004E6AF0" w:rsidRPr="00031A27" w14:paraId="3A647D3E" w14:textId="77777777" w:rsidTr="006C5272">
        <w:trPr>
          <w:cantSplit/>
          <w:trHeight w:val="38"/>
          <w:jc w:val="right"/>
        </w:trPr>
        <w:tc>
          <w:tcPr>
            <w:tcW w:w="5515" w:type="dxa"/>
          </w:tcPr>
          <w:p w14:paraId="3EBE8370" w14:textId="77777777" w:rsidR="004E6AF0" w:rsidRPr="00031A27" w:rsidRDefault="004E6AF0" w:rsidP="004E6AF0">
            <w:pPr>
              <w:tabs>
                <w:tab w:val="left" w:pos="540"/>
              </w:tabs>
              <w:ind w:left="187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(ปรับลด)</w:t>
            </w:r>
          </w:p>
        </w:tc>
        <w:tc>
          <w:tcPr>
            <w:tcW w:w="954" w:type="dxa"/>
          </w:tcPr>
          <w:p w14:paraId="2DC52EBD" w14:textId="77777777" w:rsidR="004E6AF0" w:rsidRPr="00031A27" w:rsidRDefault="004E6AF0" w:rsidP="004E6AF0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09ED458" w14:textId="0A789A31" w:rsidR="004E6AF0" w:rsidRPr="00031A27" w:rsidRDefault="00AB33BF" w:rsidP="004E6A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113,187</w:t>
            </w:r>
          </w:p>
        </w:tc>
        <w:tc>
          <w:tcPr>
            <w:tcW w:w="270" w:type="dxa"/>
            <w:shd w:val="clear" w:color="auto" w:fill="auto"/>
          </w:tcPr>
          <w:p w14:paraId="6844D29D" w14:textId="77777777" w:rsidR="004E6AF0" w:rsidRPr="00031A27" w:rsidRDefault="004E6AF0" w:rsidP="004E6A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350B60A" w14:textId="7C68376B" w:rsidR="004E6AF0" w:rsidRPr="00031A27" w:rsidRDefault="004E6AF0" w:rsidP="004E6A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263,668</w:t>
            </w:r>
          </w:p>
        </w:tc>
      </w:tr>
      <w:tr w:rsidR="004E6AF0" w:rsidRPr="00BB5A5F" w14:paraId="700A1DF4" w14:textId="77777777" w:rsidTr="00F00330">
        <w:trPr>
          <w:cantSplit/>
          <w:trHeight w:val="80"/>
          <w:jc w:val="right"/>
        </w:trPr>
        <w:tc>
          <w:tcPr>
            <w:tcW w:w="5515" w:type="dxa"/>
          </w:tcPr>
          <w:p w14:paraId="3C2584AC" w14:textId="77777777" w:rsidR="004E6AF0" w:rsidRPr="00F00330" w:rsidRDefault="004E6AF0" w:rsidP="004E6AF0">
            <w:pPr>
              <w:ind w:right="72"/>
              <w:jc w:val="thaiDistribute"/>
              <w:rPr>
                <w:rFonts w:asciiTheme="majorBidi" w:hAnsiTheme="majorBidi" w:cstheme="majorBidi"/>
                <w:spacing w:val="-4"/>
                <w:sz w:val="6"/>
                <w:szCs w:val="6"/>
                <w:cs/>
              </w:rPr>
            </w:pPr>
          </w:p>
        </w:tc>
        <w:tc>
          <w:tcPr>
            <w:tcW w:w="954" w:type="dxa"/>
          </w:tcPr>
          <w:p w14:paraId="065F8976" w14:textId="77777777" w:rsidR="004E6AF0" w:rsidRPr="003F5A90" w:rsidRDefault="004E6AF0" w:rsidP="004E6AF0">
            <w:pPr>
              <w:ind w:right="72"/>
              <w:jc w:val="thaiDistribute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81B8BD1" w14:textId="77777777" w:rsidR="004E6AF0" w:rsidRPr="003F5A90" w:rsidRDefault="004E6AF0" w:rsidP="004E6AF0">
            <w:pPr>
              <w:ind w:right="72"/>
              <w:jc w:val="thaiDistribute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270" w:type="dxa"/>
          </w:tcPr>
          <w:p w14:paraId="03CFCEF6" w14:textId="77777777" w:rsidR="004E6AF0" w:rsidRPr="003F5A90" w:rsidRDefault="004E6AF0" w:rsidP="004E6AF0">
            <w:pPr>
              <w:ind w:left="547" w:right="72"/>
              <w:jc w:val="thaiDistribute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6435469" w14:textId="77777777" w:rsidR="004E6AF0" w:rsidRPr="003F5A90" w:rsidRDefault="004E6AF0" w:rsidP="004E6AF0">
            <w:pPr>
              <w:ind w:left="547" w:right="72"/>
              <w:jc w:val="thaiDistribute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</w:tr>
      <w:tr w:rsidR="004E6AF0" w:rsidRPr="00031A27" w14:paraId="541AE9E1" w14:textId="77777777" w:rsidTr="006C5272">
        <w:trPr>
          <w:cantSplit/>
          <w:trHeight w:val="68"/>
          <w:jc w:val="right"/>
        </w:trPr>
        <w:tc>
          <w:tcPr>
            <w:tcW w:w="5515" w:type="dxa"/>
          </w:tcPr>
          <w:p w14:paraId="4F2C035D" w14:textId="77777777" w:rsidR="004E6AF0" w:rsidRPr="00031A27" w:rsidRDefault="004E6AF0" w:rsidP="004E6AF0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6689EC03" w14:textId="77777777" w:rsidR="004E6AF0" w:rsidRPr="00031A27" w:rsidRDefault="004E6AF0" w:rsidP="004E6AF0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Merge w:val="restart"/>
            <w:shd w:val="clear" w:color="auto" w:fill="auto"/>
          </w:tcPr>
          <w:p w14:paraId="54301823" w14:textId="0974E629" w:rsidR="004E6AF0" w:rsidRPr="00031A27" w:rsidRDefault="004E6AF0" w:rsidP="004E6AF0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สาม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เดือนสิ้นสุด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</w:rPr>
              <w:br/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วันที่ 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</w:rPr>
              <w:t>3</w:t>
            </w:r>
            <w:r w:rsidR="00D74314">
              <w:rPr>
                <w:rFonts w:asciiTheme="majorBidi" w:hAnsiTheme="majorBidi" w:cstheme="majorBidi"/>
                <w:spacing w:val="2"/>
                <w:sz w:val="30"/>
                <w:szCs w:val="30"/>
              </w:rPr>
              <w:t>1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มีนาคม</w:t>
            </w:r>
          </w:p>
        </w:tc>
      </w:tr>
      <w:tr w:rsidR="004E6AF0" w:rsidRPr="00E61416" w14:paraId="7D3E0F58" w14:textId="77777777" w:rsidTr="000B099C">
        <w:trPr>
          <w:cantSplit/>
          <w:trHeight w:val="254"/>
          <w:jc w:val="right"/>
        </w:trPr>
        <w:tc>
          <w:tcPr>
            <w:tcW w:w="5515" w:type="dxa"/>
          </w:tcPr>
          <w:p w14:paraId="278B3D8C" w14:textId="77777777" w:rsidR="004E6AF0" w:rsidRPr="00031A27" w:rsidRDefault="004E6AF0" w:rsidP="004E6AF0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23C4F16A" w14:textId="77777777" w:rsidR="004E6AF0" w:rsidRPr="00031A27" w:rsidRDefault="004E6AF0" w:rsidP="004E6AF0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Merge/>
            <w:shd w:val="clear" w:color="auto" w:fill="auto"/>
          </w:tcPr>
          <w:p w14:paraId="556E22E8" w14:textId="77777777" w:rsidR="004E6AF0" w:rsidRPr="00031A27" w:rsidRDefault="004E6AF0" w:rsidP="004E6A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E6AF0" w:rsidRPr="00031A27" w14:paraId="67B52327" w14:textId="77777777" w:rsidTr="006C5272">
        <w:trPr>
          <w:cantSplit/>
          <w:trHeight w:val="68"/>
          <w:jc w:val="right"/>
        </w:trPr>
        <w:tc>
          <w:tcPr>
            <w:tcW w:w="5515" w:type="dxa"/>
          </w:tcPr>
          <w:p w14:paraId="50DFA6D8" w14:textId="77777777" w:rsidR="004E6AF0" w:rsidRPr="00031A27" w:rsidRDefault="004E6AF0" w:rsidP="004E6AF0">
            <w:pPr>
              <w:tabs>
                <w:tab w:val="left" w:pos="540"/>
              </w:tabs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2F107A52" w14:textId="77777777" w:rsidR="004E6AF0" w:rsidRPr="00031A27" w:rsidRDefault="004E6AF0" w:rsidP="004E6AF0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6316B11" w14:textId="2B1A83AF" w:rsidR="004E6AF0" w:rsidRPr="00031A27" w:rsidRDefault="004E6AF0" w:rsidP="004E6A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1A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0E52565" w14:textId="77777777" w:rsidR="004E6AF0" w:rsidRPr="00031A27" w:rsidRDefault="004E6AF0" w:rsidP="004E6A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1D872B4" w14:textId="6B89031C" w:rsidR="004E6AF0" w:rsidRPr="00031A27" w:rsidRDefault="004E6AF0" w:rsidP="004E6A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1A2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E6AF0" w:rsidRPr="00031A27" w14:paraId="3F9A40F7" w14:textId="77777777" w:rsidTr="006C5272">
        <w:trPr>
          <w:cantSplit/>
          <w:trHeight w:val="68"/>
          <w:jc w:val="right"/>
        </w:trPr>
        <w:tc>
          <w:tcPr>
            <w:tcW w:w="5515" w:type="dxa"/>
          </w:tcPr>
          <w:p w14:paraId="2B127F1D" w14:textId="6E00B442" w:rsidR="004E6AF0" w:rsidRPr="00031A27" w:rsidRDefault="004E6AF0" w:rsidP="004E6AF0">
            <w:pPr>
              <w:tabs>
                <w:tab w:val="left" w:pos="540"/>
              </w:tabs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7FA3543F" w14:textId="77777777" w:rsidR="004E6AF0" w:rsidRPr="00031A27" w:rsidRDefault="004E6AF0" w:rsidP="004E6AF0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37E3F77D" w14:textId="77777777" w:rsidR="004E6AF0" w:rsidRPr="00031A27" w:rsidRDefault="004E6AF0" w:rsidP="004E6A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31A2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031A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031A2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E6AF0" w:rsidRPr="00031A27" w14:paraId="2CA02EDE" w14:textId="77777777" w:rsidTr="006C5272">
        <w:trPr>
          <w:cantSplit/>
          <w:trHeight w:val="68"/>
          <w:jc w:val="right"/>
        </w:trPr>
        <w:tc>
          <w:tcPr>
            <w:tcW w:w="5515" w:type="dxa"/>
          </w:tcPr>
          <w:p w14:paraId="207FF248" w14:textId="2C1029C2" w:rsidR="004E6AF0" w:rsidRPr="00031A27" w:rsidRDefault="004E6AF0" w:rsidP="004E6AF0">
            <w:pPr>
              <w:tabs>
                <w:tab w:val="left" w:pos="540"/>
              </w:tabs>
              <w:ind w:left="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54" w:type="dxa"/>
          </w:tcPr>
          <w:p w14:paraId="677E848D" w14:textId="77777777" w:rsidR="004E6AF0" w:rsidRPr="00031A27" w:rsidRDefault="004E6AF0" w:rsidP="004E6AF0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7BB0119A" w14:textId="77777777" w:rsidR="004E6AF0" w:rsidRPr="00031A27" w:rsidRDefault="004E6AF0" w:rsidP="004E6A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4E6AF0" w:rsidRPr="00031A27" w14:paraId="5FCFBEFC" w14:textId="77777777" w:rsidTr="006C5272">
        <w:trPr>
          <w:cantSplit/>
          <w:trHeight w:val="68"/>
          <w:jc w:val="right"/>
        </w:trPr>
        <w:tc>
          <w:tcPr>
            <w:tcW w:w="5515" w:type="dxa"/>
          </w:tcPr>
          <w:p w14:paraId="1BBB134F" w14:textId="77777777" w:rsidR="004E6AF0" w:rsidRPr="00031A27" w:rsidRDefault="004E6AF0" w:rsidP="004E6AF0">
            <w:pPr>
              <w:tabs>
                <w:tab w:val="left" w:pos="540"/>
              </w:tabs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031A2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31A2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54" w:type="dxa"/>
          </w:tcPr>
          <w:p w14:paraId="72E06D6D" w14:textId="77777777" w:rsidR="004E6AF0" w:rsidRPr="00031A27" w:rsidRDefault="004E6AF0" w:rsidP="004E6AF0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6D2E37D" w14:textId="593E1678" w:rsidR="004E6AF0" w:rsidRPr="00031A27" w:rsidRDefault="00AB33BF" w:rsidP="004E6A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428,264</w:t>
            </w:r>
          </w:p>
        </w:tc>
        <w:tc>
          <w:tcPr>
            <w:tcW w:w="270" w:type="dxa"/>
            <w:shd w:val="clear" w:color="auto" w:fill="auto"/>
          </w:tcPr>
          <w:p w14:paraId="036DF3AD" w14:textId="77777777" w:rsidR="004E6AF0" w:rsidRPr="00031A27" w:rsidRDefault="004E6AF0" w:rsidP="004E6A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C29EF58" w14:textId="6196D450" w:rsidR="004E6AF0" w:rsidRPr="004E6AF0" w:rsidRDefault="00FC2EF8" w:rsidP="004E6A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1A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426,812</w:t>
            </w:r>
          </w:p>
        </w:tc>
      </w:tr>
      <w:tr w:rsidR="00FC2EF8" w:rsidRPr="00031A27" w14:paraId="374253FE" w14:textId="77777777" w:rsidTr="00F00330">
        <w:trPr>
          <w:cantSplit/>
          <w:trHeight w:val="721"/>
          <w:jc w:val="right"/>
        </w:trPr>
        <w:tc>
          <w:tcPr>
            <w:tcW w:w="5515" w:type="dxa"/>
          </w:tcPr>
          <w:p w14:paraId="3FDEB658" w14:textId="078EBEFA" w:rsidR="00FC2EF8" w:rsidRPr="00031A27" w:rsidRDefault="00FC2EF8" w:rsidP="00FC2EF8">
            <w:pPr>
              <w:tabs>
                <w:tab w:val="left" w:pos="540"/>
              </w:tabs>
              <w:ind w:left="285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954" w:type="dxa"/>
          </w:tcPr>
          <w:p w14:paraId="5E061DEA" w14:textId="77777777" w:rsidR="00FC2EF8" w:rsidRPr="00031A27" w:rsidRDefault="00FC2EF8" w:rsidP="00FC2EF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17BC152" w14:textId="77777777" w:rsidR="00FC2EF8" w:rsidRDefault="00FC2EF8" w:rsidP="00FC2EF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63007D6" w14:textId="4E676941" w:rsidR="00AB33BF" w:rsidRPr="00031A27" w:rsidRDefault="00AB33BF" w:rsidP="00FC2EF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428,264</w:t>
            </w:r>
          </w:p>
        </w:tc>
        <w:tc>
          <w:tcPr>
            <w:tcW w:w="270" w:type="dxa"/>
            <w:shd w:val="clear" w:color="auto" w:fill="auto"/>
          </w:tcPr>
          <w:p w14:paraId="4BA95FE1" w14:textId="77777777" w:rsidR="00FC2EF8" w:rsidRPr="00031A27" w:rsidRDefault="00FC2EF8" w:rsidP="00FC2EF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EDC2589" w14:textId="77777777" w:rsidR="00FC2EF8" w:rsidRPr="00031A27" w:rsidRDefault="00FC2EF8" w:rsidP="00FC2EF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3BD00AFD" w14:textId="7E98B575" w:rsidR="00FC2EF8" w:rsidRPr="00031A27" w:rsidRDefault="00FC2EF8" w:rsidP="00FC2EF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426,812</w:t>
            </w:r>
          </w:p>
        </w:tc>
      </w:tr>
      <w:tr w:rsidR="00FC2EF8" w:rsidRPr="00031A27" w14:paraId="6E851363" w14:textId="77777777" w:rsidTr="00F00330">
        <w:trPr>
          <w:cantSplit/>
          <w:trHeight w:val="344"/>
          <w:jc w:val="right"/>
        </w:trPr>
        <w:tc>
          <w:tcPr>
            <w:tcW w:w="5515" w:type="dxa"/>
          </w:tcPr>
          <w:p w14:paraId="069D0713" w14:textId="77777777" w:rsidR="00FC2EF8" w:rsidRPr="00031A27" w:rsidRDefault="00FC2EF8" w:rsidP="00FC2EF8">
            <w:pPr>
              <w:tabs>
                <w:tab w:val="left" w:pos="540"/>
              </w:tabs>
              <w:ind w:left="28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ผลกระทบจากการออกใบสำคัญแสดงสิทธิซื้อหุ้นสามัญ</w:t>
            </w:r>
          </w:p>
        </w:tc>
        <w:tc>
          <w:tcPr>
            <w:tcW w:w="954" w:type="dxa"/>
          </w:tcPr>
          <w:p w14:paraId="51252889" w14:textId="77777777" w:rsidR="00FC2EF8" w:rsidRPr="00031A27" w:rsidRDefault="00FC2EF8" w:rsidP="00FC2EF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990F84C" w14:textId="703DC345" w:rsidR="00FC2EF8" w:rsidRPr="00031A27" w:rsidRDefault="00AB33BF" w:rsidP="00AB33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923DFE" w14:textId="77777777" w:rsidR="00FC2EF8" w:rsidRPr="00031A27" w:rsidRDefault="00FC2EF8" w:rsidP="00FC2EF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2A6136EE" w14:textId="43764EA7" w:rsidR="00FC2EF8" w:rsidRPr="00031A27" w:rsidRDefault="00FC2EF8" w:rsidP="00FC2EF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452</w:t>
            </w:r>
          </w:p>
        </w:tc>
      </w:tr>
      <w:tr w:rsidR="00FC2EF8" w:rsidRPr="00031A27" w14:paraId="5FACC62E" w14:textId="77777777" w:rsidTr="00F00330">
        <w:trPr>
          <w:cantSplit/>
          <w:trHeight w:val="739"/>
          <w:jc w:val="right"/>
        </w:trPr>
        <w:tc>
          <w:tcPr>
            <w:tcW w:w="5515" w:type="dxa"/>
          </w:tcPr>
          <w:p w14:paraId="0245AF62" w14:textId="76A27672" w:rsidR="00FC2EF8" w:rsidRPr="00031A27" w:rsidRDefault="00FC2EF8" w:rsidP="00FC2EF8">
            <w:pPr>
              <w:tabs>
                <w:tab w:val="left" w:pos="540"/>
              </w:tabs>
              <w:ind w:left="28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(ปรับลด)</w:t>
            </w: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954" w:type="dxa"/>
          </w:tcPr>
          <w:p w14:paraId="4666042A" w14:textId="77777777" w:rsidR="00FC2EF8" w:rsidRPr="00031A27" w:rsidRDefault="00FC2EF8" w:rsidP="00FC2EF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80CDE0" w14:textId="77777777" w:rsidR="00FC2EF8" w:rsidRDefault="00FC2EF8" w:rsidP="00FC2EF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B316106" w14:textId="12CCDE29" w:rsidR="00AB33BF" w:rsidRPr="00031A27" w:rsidRDefault="00AB33BF" w:rsidP="00FC2EF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428,264</w:t>
            </w:r>
          </w:p>
        </w:tc>
        <w:tc>
          <w:tcPr>
            <w:tcW w:w="270" w:type="dxa"/>
            <w:shd w:val="clear" w:color="auto" w:fill="auto"/>
          </w:tcPr>
          <w:p w14:paraId="10640869" w14:textId="77777777" w:rsidR="00FC2EF8" w:rsidRPr="00031A27" w:rsidRDefault="00FC2EF8" w:rsidP="00FC2EF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722507" w14:textId="77777777" w:rsidR="00FC2EF8" w:rsidRDefault="00FC2EF8" w:rsidP="00FC2EF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68A366D4" w14:textId="15342B69" w:rsidR="00FC2EF8" w:rsidRPr="00031A27" w:rsidRDefault="00FC2EF8" w:rsidP="00FC2EF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264</w:t>
            </w:r>
          </w:p>
        </w:tc>
      </w:tr>
      <w:tr w:rsidR="00FC2EF8" w:rsidRPr="00BB5A5F" w14:paraId="61BF8A45" w14:textId="77777777" w:rsidTr="00F00330">
        <w:trPr>
          <w:cantSplit/>
          <w:trHeight w:val="62"/>
          <w:jc w:val="right"/>
        </w:trPr>
        <w:tc>
          <w:tcPr>
            <w:tcW w:w="5515" w:type="dxa"/>
          </w:tcPr>
          <w:p w14:paraId="023BB386" w14:textId="77777777" w:rsidR="00FC2EF8" w:rsidRPr="00F00330" w:rsidRDefault="00FC2EF8" w:rsidP="00FC2EF8">
            <w:pPr>
              <w:ind w:right="72"/>
              <w:jc w:val="thaiDistribute"/>
              <w:rPr>
                <w:rFonts w:asciiTheme="majorBidi" w:hAnsiTheme="majorBidi" w:cstheme="majorBidi"/>
                <w:spacing w:val="-4"/>
                <w:sz w:val="10"/>
                <w:szCs w:val="10"/>
                <w:cs/>
              </w:rPr>
            </w:pPr>
          </w:p>
        </w:tc>
        <w:tc>
          <w:tcPr>
            <w:tcW w:w="954" w:type="dxa"/>
          </w:tcPr>
          <w:p w14:paraId="4762C2DE" w14:textId="77777777" w:rsidR="00FC2EF8" w:rsidRPr="003F5A90" w:rsidRDefault="00FC2EF8" w:rsidP="00FC2EF8">
            <w:pPr>
              <w:ind w:left="547" w:right="72"/>
              <w:jc w:val="thaiDistribute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32DA986A" w14:textId="77777777" w:rsidR="00FC2EF8" w:rsidRPr="003F5A90" w:rsidRDefault="00FC2EF8" w:rsidP="00FC2EF8">
            <w:pPr>
              <w:ind w:left="547" w:right="72"/>
              <w:jc w:val="thaiDistribute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0715FC38" w14:textId="77777777" w:rsidR="00FC2EF8" w:rsidRPr="003F5A90" w:rsidRDefault="00FC2EF8" w:rsidP="00FC2EF8">
            <w:pPr>
              <w:ind w:left="547" w:right="72"/>
              <w:jc w:val="thaiDistribute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1799E6C" w14:textId="77777777" w:rsidR="00FC2EF8" w:rsidRPr="003F5A90" w:rsidRDefault="00FC2EF8" w:rsidP="00FC2EF8">
            <w:pPr>
              <w:ind w:left="547" w:right="72"/>
              <w:jc w:val="thaiDistribute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</w:tr>
      <w:tr w:rsidR="00FC2EF8" w:rsidRPr="00031A27" w14:paraId="4E59439B" w14:textId="77777777" w:rsidTr="00F00330">
        <w:trPr>
          <w:cantSplit/>
          <w:trHeight w:val="38"/>
          <w:jc w:val="right"/>
        </w:trPr>
        <w:tc>
          <w:tcPr>
            <w:tcW w:w="5515" w:type="dxa"/>
          </w:tcPr>
          <w:p w14:paraId="17AF9DE2" w14:textId="22B41ACF" w:rsidR="00FC2EF8" w:rsidRPr="00031A27" w:rsidRDefault="00FC2EF8" w:rsidP="00FC2EF8">
            <w:pPr>
              <w:tabs>
                <w:tab w:val="left" w:pos="540"/>
              </w:tabs>
              <w:ind w:left="285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031A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54" w:type="dxa"/>
          </w:tcPr>
          <w:p w14:paraId="4748B28E" w14:textId="77777777" w:rsidR="00FC2EF8" w:rsidRPr="00031A27" w:rsidRDefault="00FC2EF8" w:rsidP="00FC2EF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AF6C80E" w14:textId="42073136" w:rsidR="00FC2EF8" w:rsidRDefault="00AB33BF" w:rsidP="00FC2EF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7133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78658C16" w14:textId="77777777" w:rsidR="00FC2EF8" w:rsidRPr="00031A27" w:rsidRDefault="00FC2EF8" w:rsidP="00FC2EF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ABC2160" w14:textId="4B4459F0" w:rsidR="00FC2EF8" w:rsidRPr="00E61416" w:rsidRDefault="00FC2EF8" w:rsidP="00FC2EF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0.62</w:t>
            </w:r>
          </w:p>
        </w:tc>
      </w:tr>
      <w:tr w:rsidR="00FC2EF8" w:rsidRPr="00031A27" w14:paraId="473A4104" w14:textId="77777777" w:rsidTr="00F00330">
        <w:trPr>
          <w:cantSplit/>
          <w:trHeight w:val="38"/>
          <w:jc w:val="right"/>
        </w:trPr>
        <w:tc>
          <w:tcPr>
            <w:tcW w:w="5515" w:type="dxa"/>
          </w:tcPr>
          <w:p w14:paraId="6BCEDA82" w14:textId="77777777" w:rsidR="00FC2EF8" w:rsidRPr="00031A27" w:rsidRDefault="00FC2EF8" w:rsidP="00FC2EF8">
            <w:pPr>
              <w:tabs>
                <w:tab w:val="left" w:pos="540"/>
              </w:tabs>
              <w:ind w:left="285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031A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54" w:type="dxa"/>
          </w:tcPr>
          <w:p w14:paraId="79A19992" w14:textId="77777777" w:rsidR="00FC2EF8" w:rsidRPr="00031A27" w:rsidRDefault="00FC2EF8" w:rsidP="00FC2EF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78D690E" w14:textId="79AA2894" w:rsidR="00FC2EF8" w:rsidRPr="00031A27" w:rsidRDefault="00AB33BF" w:rsidP="00FC2EF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0.26</w:t>
            </w:r>
          </w:p>
        </w:tc>
        <w:tc>
          <w:tcPr>
            <w:tcW w:w="270" w:type="dxa"/>
            <w:shd w:val="clear" w:color="auto" w:fill="auto"/>
          </w:tcPr>
          <w:p w14:paraId="17041109" w14:textId="77777777" w:rsidR="00FC2EF8" w:rsidRPr="00031A27" w:rsidRDefault="00FC2EF8" w:rsidP="00FC2EF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20E3CAC" w14:textId="183B1EB0" w:rsidR="00FC2EF8" w:rsidRPr="00031A27" w:rsidRDefault="00FC2EF8" w:rsidP="00FC2EF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lang w:val="en-US" w:bidi="th-TH"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0.62</w:t>
            </w:r>
          </w:p>
        </w:tc>
      </w:tr>
    </w:tbl>
    <w:p w14:paraId="1B28064E" w14:textId="5AF64B24" w:rsidR="00DF2056" w:rsidRDefault="00DF2056" w:rsidP="00DF2056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เงินปันผล</w:t>
      </w:r>
    </w:p>
    <w:p w14:paraId="32FCF70E" w14:textId="2D9EA83B" w:rsidR="00DF2056" w:rsidRPr="00BC6DBE" w:rsidRDefault="00DF2056" w:rsidP="00DF2056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Style w:val="TableGrid"/>
        <w:tblW w:w="90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8"/>
        <w:gridCol w:w="1772"/>
        <w:gridCol w:w="1514"/>
        <w:gridCol w:w="1367"/>
        <w:gridCol w:w="269"/>
        <w:gridCol w:w="1268"/>
      </w:tblGrid>
      <w:tr w:rsidR="00DF2056" w:rsidRPr="00B22308" w14:paraId="7066E5D6" w14:textId="77777777" w:rsidTr="00B80B6D">
        <w:trPr>
          <w:tblHeader/>
        </w:trPr>
        <w:tc>
          <w:tcPr>
            <w:tcW w:w="2908" w:type="dxa"/>
            <w:shd w:val="clear" w:color="auto" w:fill="auto"/>
            <w:vAlign w:val="bottom"/>
          </w:tcPr>
          <w:p w14:paraId="75BEA543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2" w:type="dxa"/>
            <w:shd w:val="clear" w:color="auto" w:fill="auto"/>
            <w:vAlign w:val="bottom"/>
          </w:tcPr>
          <w:p w14:paraId="2DD6F9D2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010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2B3AB825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010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6B72887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010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69" w:type="dxa"/>
            <w:shd w:val="clear" w:color="auto" w:fill="auto"/>
          </w:tcPr>
          <w:p w14:paraId="3B9A88A7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2793EB1" w14:textId="77777777" w:rsidR="00DF2056" w:rsidRPr="004F0100" w:rsidDel="00D43E7A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010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DF2056" w:rsidRPr="00B22308" w14:paraId="0DF3FC8F" w14:textId="77777777" w:rsidTr="00B80B6D">
        <w:trPr>
          <w:tblHeader/>
        </w:trPr>
        <w:tc>
          <w:tcPr>
            <w:tcW w:w="2908" w:type="dxa"/>
            <w:shd w:val="clear" w:color="auto" w:fill="auto"/>
          </w:tcPr>
          <w:p w14:paraId="368C4545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72" w:type="dxa"/>
            <w:shd w:val="clear" w:color="auto" w:fill="auto"/>
          </w:tcPr>
          <w:p w14:paraId="3E4A2BBA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shd w:val="clear" w:color="auto" w:fill="auto"/>
          </w:tcPr>
          <w:p w14:paraId="3E7C593C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43782465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F01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9" w:type="dxa"/>
            <w:shd w:val="clear" w:color="auto" w:fill="auto"/>
          </w:tcPr>
          <w:p w14:paraId="7319091C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227F6FE2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F01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A7802" w:rsidRPr="00B22308" w14:paraId="1413C0F1" w14:textId="77777777" w:rsidTr="00B80B6D">
        <w:tc>
          <w:tcPr>
            <w:tcW w:w="2908" w:type="dxa"/>
            <w:shd w:val="clear" w:color="auto" w:fill="auto"/>
          </w:tcPr>
          <w:p w14:paraId="642CAA0D" w14:textId="195F73C6" w:rsidR="00FA7802" w:rsidRPr="004F0100" w:rsidRDefault="00FA7802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36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E6A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772" w:type="dxa"/>
            <w:shd w:val="clear" w:color="auto" w:fill="auto"/>
          </w:tcPr>
          <w:p w14:paraId="2084A617" w14:textId="77777777" w:rsidR="00FA7802" w:rsidRPr="004F0100" w:rsidRDefault="00FA7802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14" w:type="dxa"/>
            <w:shd w:val="clear" w:color="auto" w:fill="auto"/>
          </w:tcPr>
          <w:p w14:paraId="1BE49361" w14:textId="77777777" w:rsidR="00FA7802" w:rsidRPr="004F0100" w:rsidRDefault="00FA7802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67" w:type="dxa"/>
            <w:shd w:val="clear" w:color="auto" w:fill="auto"/>
          </w:tcPr>
          <w:p w14:paraId="2AF6AD9B" w14:textId="77777777" w:rsidR="00FA7802" w:rsidRPr="004F0100" w:rsidRDefault="00FA7802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546EE415" w14:textId="77777777" w:rsidR="00FA7802" w:rsidRPr="004F0100" w:rsidRDefault="00FA7802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3D30CC20" w14:textId="77777777" w:rsidR="00FA7802" w:rsidRPr="004F0100" w:rsidRDefault="00FA7802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66451" w:rsidRPr="00B22308" w14:paraId="55550AB4" w14:textId="77777777" w:rsidTr="00B80B6D">
        <w:tc>
          <w:tcPr>
            <w:tcW w:w="2908" w:type="dxa"/>
            <w:shd w:val="clear" w:color="auto" w:fill="auto"/>
          </w:tcPr>
          <w:p w14:paraId="54DDA4CF" w14:textId="6E47F7C9" w:rsidR="00C66451" w:rsidRPr="0070259C" w:rsidRDefault="00B80B6D" w:rsidP="00C6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7025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 </w:t>
            </w:r>
            <w:r w:rsidR="007025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133C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72" w:type="dxa"/>
            <w:shd w:val="clear" w:color="auto" w:fill="auto"/>
          </w:tcPr>
          <w:p w14:paraId="56086912" w14:textId="7406F5BA" w:rsidR="00C66451" w:rsidRPr="00FA7802" w:rsidRDefault="00B80B6D" w:rsidP="00C6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C6645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กุมภาพันธ์</w:t>
            </w:r>
            <w:r w:rsidR="00C66451" w:rsidRPr="002801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C66451" w:rsidRPr="0028014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6645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14" w:type="dxa"/>
            <w:shd w:val="clear" w:color="auto" w:fill="auto"/>
          </w:tcPr>
          <w:p w14:paraId="1BB3C982" w14:textId="291DBA2B" w:rsidR="00C66451" w:rsidRPr="00FA7802" w:rsidRDefault="00DA637F" w:rsidP="00C6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27</w:t>
            </w:r>
            <w:r w:rsidR="00C66451" w:rsidRPr="008336A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B80B6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มีนาคม</w:t>
            </w:r>
            <w:r w:rsidR="00C66451" w:rsidRPr="008336A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C66451" w:rsidRPr="008336A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C6645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</w:p>
        </w:tc>
        <w:tc>
          <w:tcPr>
            <w:tcW w:w="1367" w:type="dxa"/>
            <w:shd w:val="clear" w:color="auto" w:fill="auto"/>
          </w:tcPr>
          <w:p w14:paraId="5B463E44" w14:textId="4E362CA7" w:rsidR="00C66451" w:rsidRPr="00FA7802" w:rsidRDefault="007133C6" w:rsidP="00C6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7133C6">
              <w:rPr>
                <w:rFonts w:asciiTheme="majorBidi" w:hAnsiTheme="majorBidi" w:cstheme="majorBidi"/>
                <w:sz w:val="30"/>
                <w:szCs w:val="30"/>
              </w:rPr>
              <w:t>0.388</w:t>
            </w:r>
          </w:p>
        </w:tc>
        <w:tc>
          <w:tcPr>
            <w:tcW w:w="269" w:type="dxa"/>
            <w:shd w:val="clear" w:color="auto" w:fill="auto"/>
          </w:tcPr>
          <w:p w14:paraId="30CF9FD4" w14:textId="77777777" w:rsidR="00C66451" w:rsidRPr="00FA7802" w:rsidRDefault="00C66451" w:rsidP="00C6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28335BCA" w14:textId="51020038" w:rsidR="00C66451" w:rsidRPr="00FA7802" w:rsidRDefault="007133C6" w:rsidP="00C6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7133C6">
              <w:rPr>
                <w:rFonts w:asciiTheme="majorBidi" w:hAnsiTheme="majorBidi" w:cstheme="majorBidi"/>
                <w:sz w:val="30"/>
                <w:szCs w:val="30"/>
              </w:rPr>
              <w:t>166.17</w:t>
            </w:r>
          </w:p>
        </w:tc>
      </w:tr>
    </w:tbl>
    <w:p w14:paraId="04A864D3" w14:textId="77777777" w:rsidR="00141AD3" w:rsidRPr="00BC6DBE" w:rsidRDefault="00141AD3" w:rsidP="00BA4E16">
      <w:pPr>
        <w:pStyle w:val="Heading8"/>
        <w:tabs>
          <w:tab w:val="left" w:pos="540"/>
        </w:tabs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3EDC242F" w14:textId="1F7272BC" w:rsidR="00F5517F" w:rsidRPr="00866366" w:rsidRDefault="00F5517F" w:rsidP="00866366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 w:rsidRPr="00866366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1E64F099" w14:textId="77777777" w:rsidR="00F5517F" w:rsidRPr="00BC6DBE" w:rsidRDefault="00F5517F" w:rsidP="0007386D">
      <w:pPr>
        <w:pStyle w:val="Heading8"/>
        <w:tabs>
          <w:tab w:val="left" w:pos="540"/>
        </w:tabs>
        <w:ind w:left="547"/>
        <w:rPr>
          <w:rFonts w:asciiTheme="majorBidi" w:hAnsiTheme="majorBidi" w:cstheme="majorBidi"/>
          <w:b w:val="0"/>
          <w:bCs w:val="0"/>
          <w:sz w:val="30"/>
          <w:szCs w:val="30"/>
          <w:highlight w:val="yellow"/>
        </w:rPr>
      </w:pPr>
    </w:p>
    <w:p w14:paraId="216EE909" w14:textId="77777777" w:rsidR="00F05E18" w:rsidRPr="007F2EC0" w:rsidRDefault="00F05E18" w:rsidP="00F05E1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7F2EC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6EED4BD" w14:textId="77777777" w:rsidR="00F05E18" w:rsidRPr="00BC6DBE" w:rsidRDefault="00F05E18" w:rsidP="0007386D">
      <w:pPr>
        <w:pStyle w:val="Heading8"/>
        <w:tabs>
          <w:tab w:val="left" w:pos="540"/>
        </w:tabs>
        <w:ind w:left="547"/>
        <w:rPr>
          <w:rFonts w:asciiTheme="majorBidi" w:hAnsiTheme="majorBidi" w:cstheme="majorBidi"/>
          <w:b w:val="0"/>
          <w:bCs w:val="0"/>
          <w:sz w:val="30"/>
          <w:szCs w:val="30"/>
          <w:highlight w:val="yellow"/>
        </w:rPr>
      </w:pPr>
    </w:p>
    <w:p w14:paraId="1874F7E2" w14:textId="458165BB" w:rsidR="000D2423" w:rsidRDefault="005F2676" w:rsidP="003E6A6A">
      <w:pPr>
        <w:pStyle w:val="block"/>
        <w:spacing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369A7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="003E6A6A" w:rsidRPr="003E6A6A">
        <w:rPr>
          <w:rFonts w:asciiTheme="majorBidi" w:hAnsiTheme="majorBidi"/>
          <w:sz w:val="30"/>
          <w:szCs w:val="30"/>
          <w:cs/>
          <w:lang w:bidi="th-TH"/>
        </w:rPr>
        <w:t>และหนี้สินทางการเงิน</w:t>
      </w:r>
      <w:r w:rsidRPr="00A369A7">
        <w:rPr>
          <w:rFonts w:asciiTheme="majorBidi" w:hAnsiTheme="majorBidi" w:cstheme="majorBidi"/>
          <w:sz w:val="30"/>
          <w:szCs w:val="30"/>
          <w:cs/>
          <w:lang w:bidi="th-TH"/>
        </w:rPr>
        <w:t>ที่</w:t>
      </w:r>
      <w:r w:rsidR="00186DAC" w:rsidRPr="00A369A7">
        <w:rPr>
          <w:rFonts w:asciiTheme="majorBidi" w:hAnsiTheme="majorBidi" w:cstheme="majorBidi"/>
          <w:sz w:val="30"/>
          <w:szCs w:val="30"/>
          <w:cs/>
          <w:lang w:bidi="th-TH"/>
        </w:rPr>
        <w:t>วัดมูลค่าด้วย</w:t>
      </w:r>
      <w:r w:rsidR="003E6A6A">
        <w:rPr>
          <w:rFonts w:asciiTheme="majorBidi" w:hAnsiTheme="majorBidi" w:cstheme="majorBidi"/>
          <w:sz w:val="30"/>
          <w:szCs w:val="30"/>
          <w:cs/>
          <w:lang w:bidi="th-TH"/>
        </w:rPr>
        <w:br w:type="textWrapping" w:clear="all"/>
      </w:r>
      <w:r w:rsidR="00186DAC" w:rsidRPr="00A369A7">
        <w:rPr>
          <w:rFonts w:asciiTheme="majorBidi" w:hAnsiTheme="majorBidi" w:cstheme="majorBidi"/>
          <w:sz w:val="30"/>
          <w:szCs w:val="30"/>
          <w:cs/>
          <w:lang w:bidi="th-TH"/>
        </w:rPr>
        <w:t>ราคาทุนตัดจำหน่าย</w:t>
      </w:r>
      <w:r w:rsidRPr="00A369A7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48DF416F" w14:textId="77777777" w:rsidR="000D2423" w:rsidRDefault="000D2423" w:rsidP="000D2423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AC14A35" w14:textId="77777777" w:rsidR="000D2423" w:rsidRDefault="000D2423" w:rsidP="000D2423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  <w:sectPr w:rsidR="000D2423" w:rsidSect="00C56E71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4400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890"/>
        <w:gridCol w:w="184"/>
        <w:gridCol w:w="1886"/>
        <w:gridCol w:w="184"/>
        <w:gridCol w:w="1436"/>
        <w:gridCol w:w="184"/>
        <w:gridCol w:w="1346"/>
        <w:gridCol w:w="180"/>
        <w:gridCol w:w="1260"/>
        <w:gridCol w:w="180"/>
        <w:gridCol w:w="1260"/>
        <w:gridCol w:w="180"/>
        <w:gridCol w:w="1260"/>
      </w:tblGrid>
      <w:tr w:rsidR="000D2423" w:rsidRPr="00BB5A5F" w14:paraId="62473E40" w14:textId="77777777" w:rsidTr="00A47BBE">
        <w:trPr>
          <w:cantSplit/>
          <w:trHeight w:val="191"/>
          <w:tblHeader/>
        </w:trPr>
        <w:tc>
          <w:tcPr>
            <w:tcW w:w="2970" w:type="dxa"/>
          </w:tcPr>
          <w:p w14:paraId="5B93AA09" w14:textId="77777777" w:rsidR="000D2423" w:rsidRPr="00BB5A5F" w:rsidRDefault="000D2423" w:rsidP="00DD5FA2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14:paraId="4AEEF290" w14:textId="77777777" w:rsidR="000D2423" w:rsidRPr="00BB5A5F" w:rsidRDefault="000D2423" w:rsidP="00DD5FA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5A5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4" w:type="dxa"/>
          </w:tcPr>
          <w:p w14:paraId="4BDC493E" w14:textId="77777777" w:rsidR="000D2423" w:rsidRPr="00BB5A5F" w:rsidRDefault="000D2423" w:rsidP="00DD5FA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6" w:type="dxa"/>
            <w:gridSpan w:val="7"/>
          </w:tcPr>
          <w:p w14:paraId="5CF29B93" w14:textId="77777777" w:rsidR="000D2423" w:rsidRPr="00BB5A5F" w:rsidRDefault="000D2423" w:rsidP="00DD5FA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B5A5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D2423" w:rsidRPr="00BB5A5F" w14:paraId="1527AE2B" w14:textId="77777777" w:rsidTr="00A47BBE">
        <w:trPr>
          <w:cantSplit/>
          <w:tblHeader/>
        </w:trPr>
        <w:tc>
          <w:tcPr>
            <w:tcW w:w="2970" w:type="dxa"/>
          </w:tcPr>
          <w:p w14:paraId="622C1402" w14:textId="77777777" w:rsidR="000D2423" w:rsidRPr="00BB5A5F" w:rsidRDefault="000D2423" w:rsidP="00DD5FA2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0088D1B" w14:textId="77777777" w:rsidR="000D2423" w:rsidRPr="00BB5A5F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731A32BA" w14:textId="77777777" w:rsidR="000D2423" w:rsidRPr="00BB5A5F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</w:tcPr>
          <w:p w14:paraId="2ED3C37C" w14:textId="77777777" w:rsidR="00372514" w:rsidRDefault="00372514" w:rsidP="00DD5FA2">
            <w:pPr>
              <w:pStyle w:val="acctfourfigures"/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F18F551" w14:textId="70134891" w:rsidR="000D2423" w:rsidRPr="00BB5A5F" w:rsidRDefault="000D2423" w:rsidP="00DD5FA2">
            <w:pPr>
              <w:pStyle w:val="acctfourfigures"/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3707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0B880610" w14:textId="77777777" w:rsidR="000D2423" w:rsidRPr="00BB5A5F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7C5D3AEC" w14:textId="77777777" w:rsidR="000D2423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FAA68E5" w14:textId="77777777" w:rsidR="000D2423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786E817" w14:textId="77777777" w:rsidR="000D2423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D829E76" w14:textId="77777777" w:rsidR="000D2423" w:rsidRPr="00BB5A5F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707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4" w:type="dxa"/>
          </w:tcPr>
          <w:p w14:paraId="5705E21E" w14:textId="77777777" w:rsidR="000D2423" w:rsidRPr="00BB5A5F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C07D28" w14:textId="77777777" w:rsidR="000D2423" w:rsidRPr="00BB5A5F" w:rsidRDefault="000D2423" w:rsidP="00DD5FA2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BB5A5F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8E1C5B" w14:textId="77777777" w:rsidR="000D2423" w:rsidRPr="00BB5A5F" w:rsidRDefault="000D2423" w:rsidP="00DD5FA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E2AB12" w14:textId="77777777" w:rsidR="000D2423" w:rsidRPr="00BB5A5F" w:rsidRDefault="000D2423" w:rsidP="00DD5FA2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BB5A5F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C9AD79" w14:textId="77777777" w:rsidR="000D2423" w:rsidRPr="00BB5A5F" w:rsidRDefault="000D2423" w:rsidP="00DD5FA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10F649" w14:textId="77777777" w:rsidR="000D2423" w:rsidRPr="00BB5A5F" w:rsidRDefault="000D2423" w:rsidP="00DD5FA2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BB5A5F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C54DF8" w14:textId="77777777" w:rsidR="000D2423" w:rsidRPr="00BB5A5F" w:rsidRDefault="000D2423" w:rsidP="00DD5FA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4D223F" w14:textId="77777777" w:rsidR="000D2423" w:rsidRPr="00BB5A5F" w:rsidRDefault="000D2423" w:rsidP="00DD5FA2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D2423" w:rsidRPr="00BB5A5F" w14:paraId="55823CC8" w14:textId="77777777" w:rsidTr="00A47BBE">
        <w:trPr>
          <w:cantSplit/>
          <w:tblHeader/>
        </w:trPr>
        <w:tc>
          <w:tcPr>
            <w:tcW w:w="2970" w:type="dxa"/>
            <w:hideMark/>
          </w:tcPr>
          <w:p w14:paraId="2E5174F3" w14:textId="77777777" w:rsidR="000D2423" w:rsidRPr="00BB5A5F" w:rsidRDefault="000D2423" w:rsidP="00DD5FA2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30" w:type="dxa"/>
            <w:gridSpan w:val="13"/>
          </w:tcPr>
          <w:p w14:paraId="06005324" w14:textId="77777777" w:rsidR="000D2423" w:rsidRPr="00BB5A5F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5A5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B5A5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BB5A5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BB5A5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D2423" w:rsidRPr="00BB5A5F" w14:paraId="0C34C389" w14:textId="77777777" w:rsidTr="00A47BBE">
        <w:trPr>
          <w:cantSplit/>
        </w:trPr>
        <w:tc>
          <w:tcPr>
            <w:tcW w:w="2970" w:type="dxa"/>
          </w:tcPr>
          <w:p w14:paraId="0062A10C" w14:textId="77777777" w:rsidR="000D2423" w:rsidRPr="00BB5A5F" w:rsidRDefault="000D2423" w:rsidP="00DD5FA2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90" w:type="dxa"/>
          </w:tcPr>
          <w:p w14:paraId="62C8FB69" w14:textId="77777777" w:rsidR="000D2423" w:rsidRPr="00BB5A5F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5361D1DF" w14:textId="77777777" w:rsidR="000D2423" w:rsidRPr="00BB5A5F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6" w:type="dxa"/>
          </w:tcPr>
          <w:p w14:paraId="6ABD415C" w14:textId="77777777" w:rsidR="000D2423" w:rsidRPr="00BB5A5F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79814F18" w14:textId="77777777" w:rsidR="000D2423" w:rsidRPr="00BB5A5F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6" w:type="dxa"/>
          </w:tcPr>
          <w:p w14:paraId="70C44267" w14:textId="77777777" w:rsidR="000D2423" w:rsidRPr="00BB5A5F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34345ED5" w14:textId="77777777" w:rsidR="000D2423" w:rsidRPr="00BB5A5F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6" w:type="dxa"/>
          </w:tcPr>
          <w:p w14:paraId="5826DD21" w14:textId="77777777" w:rsidR="000D2423" w:rsidRPr="00BB5A5F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5FE2D54" w14:textId="77777777" w:rsidR="000D2423" w:rsidRPr="00BB5A5F" w:rsidRDefault="000D2423" w:rsidP="00DD5FA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1DD065" w14:textId="77777777" w:rsidR="000D2423" w:rsidRPr="00BB5A5F" w:rsidRDefault="000D2423" w:rsidP="00DD5FA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9D0AD94" w14:textId="77777777" w:rsidR="000D2423" w:rsidRPr="00BB5A5F" w:rsidRDefault="000D2423" w:rsidP="00DD5FA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9FB60C" w14:textId="77777777" w:rsidR="000D2423" w:rsidRPr="00BB5A5F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B17B56F" w14:textId="77777777" w:rsidR="000D2423" w:rsidRPr="00BB5A5F" w:rsidRDefault="000D2423" w:rsidP="00DD5FA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9863AD" w14:textId="77777777" w:rsidR="000D2423" w:rsidRPr="00BB5A5F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D2423" w:rsidRPr="00BB5A5F" w14:paraId="16E51911" w14:textId="77777777" w:rsidTr="00A47BBE">
        <w:trPr>
          <w:cantSplit/>
        </w:trPr>
        <w:tc>
          <w:tcPr>
            <w:tcW w:w="2970" w:type="dxa"/>
            <w:hideMark/>
          </w:tcPr>
          <w:p w14:paraId="5F3E1085" w14:textId="77777777" w:rsidR="000D2423" w:rsidRPr="00BB5A5F" w:rsidRDefault="000D2423" w:rsidP="00DD5FA2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90" w:type="dxa"/>
          </w:tcPr>
          <w:p w14:paraId="6B0CAF88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60B6DFDA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6" w:type="dxa"/>
          </w:tcPr>
          <w:p w14:paraId="62B69A51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124AF364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6" w:type="dxa"/>
          </w:tcPr>
          <w:p w14:paraId="6067EE43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0E2C5D41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6" w:type="dxa"/>
          </w:tcPr>
          <w:p w14:paraId="57024314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CD44683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A1C6D0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754EE62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49F0C2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FA5FD12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EA7707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D2423" w:rsidRPr="00BB5A5F" w14:paraId="66D76286" w14:textId="77777777" w:rsidTr="00A47BBE">
        <w:trPr>
          <w:cantSplit/>
        </w:trPr>
        <w:tc>
          <w:tcPr>
            <w:tcW w:w="2970" w:type="dxa"/>
            <w:shd w:val="clear" w:color="auto" w:fill="auto"/>
            <w:vAlign w:val="bottom"/>
            <w:hideMark/>
          </w:tcPr>
          <w:p w14:paraId="6DFF6CA0" w14:textId="77777777" w:rsidR="000D2423" w:rsidRPr="00BB5A5F" w:rsidRDefault="000D2423" w:rsidP="00DD5FA2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AF732F4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3E2E">
              <w:rPr>
                <w:rFonts w:ascii="Angsana New" w:hAnsi="Angsana New"/>
                <w:sz w:val="30"/>
                <w:szCs w:val="30"/>
                <w:lang w:val="en-US" w:bidi="th-TH"/>
              </w:rPr>
              <w:t>47,403</w:t>
            </w:r>
          </w:p>
        </w:tc>
        <w:tc>
          <w:tcPr>
            <w:tcW w:w="184" w:type="dxa"/>
          </w:tcPr>
          <w:p w14:paraId="786AAC27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86" w:type="dxa"/>
          </w:tcPr>
          <w:p w14:paraId="2F5B5B91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3E2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5ED485D7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36" w:type="dxa"/>
          </w:tcPr>
          <w:p w14:paraId="1A1F83D7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47,403</w:t>
            </w:r>
          </w:p>
        </w:tc>
        <w:tc>
          <w:tcPr>
            <w:tcW w:w="184" w:type="dxa"/>
            <w:shd w:val="clear" w:color="auto" w:fill="auto"/>
          </w:tcPr>
          <w:p w14:paraId="461196D0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2BD37CE2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402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B3E2E">
              <w:rPr>
                <w:rFonts w:ascii="Angsana New" w:hAnsi="Angsana New"/>
                <w:sz w:val="30"/>
                <w:szCs w:val="30"/>
                <w:lang w:val="en-US" w:bidi="th-TH"/>
              </w:rPr>
              <w:t>47,403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6AC357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D4C741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ED031E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9D9581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7D3639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962A08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3E2E">
              <w:rPr>
                <w:rFonts w:ascii="Angsana New" w:hAnsi="Angsana New"/>
                <w:sz w:val="30"/>
                <w:szCs w:val="30"/>
                <w:lang w:val="en-US" w:bidi="th-TH"/>
              </w:rPr>
              <w:t>47,403</w:t>
            </w:r>
          </w:p>
        </w:tc>
      </w:tr>
      <w:tr w:rsidR="000D2423" w:rsidRPr="00BB5A5F" w14:paraId="59A9F55A" w14:textId="77777777" w:rsidTr="00A47BBE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6FEBA4EA" w14:textId="77777777" w:rsidR="000D2423" w:rsidRPr="00BB5A5F" w:rsidRDefault="000D2423" w:rsidP="00DD5FA2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DE302F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296F9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0"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3E2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5006B2EF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14:paraId="2C0B6AEB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3E2E">
              <w:rPr>
                <w:rFonts w:ascii="Angsana New" w:hAnsi="Angsana New"/>
                <w:sz w:val="30"/>
                <w:szCs w:val="30"/>
                <w:lang w:val="en-US" w:bidi="th-TH"/>
              </w:rPr>
              <w:t>40,000</w:t>
            </w:r>
          </w:p>
        </w:tc>
        <w:tc>
          <w:tcPr>
            <w:tcW w:w="184" w:type="dxa"/>
          </w:tcPr>
          <w:p w14:paraId="4D118905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34C261E1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40,000</w:t>
            </w:r>
          </w:p>
        </w:tc>
        <w:tc>
          <w:tcPr>
            <w:tcW w:w="184" w:type="dxa"/>
            <w:shd w:val="clear" w:color="auto" w:fill="auto"/>
          </w:tcPr>
          <w:p w14:paraId="2031BF25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2F7EB014" w14:textId="6E1B54AC" w:rsidR="000D2423" w:rsidRPr="009B3E2E" w:rsidRDefault="000D2423" w:rsidP="00DD5FA2">
            <w:pPr>
              <w:pStyle w:val="acctfourfigures"/>
              <w:tabs>
                <w:tab w:val="clear" w:pos="765"/>
                <w:tab w:val="decimal" w:pos="402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35CD9A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1D5AB8" w14:textId="54F950C9" w:rsidR="000D2423" w:rsidRPr="009B3E2E" w:rsidRDefault="000D2423" w:rsidP="000D2423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2423">
              <w:rPr>
                <w:rFonts w:ascii="Angsana New" w:hAnsi="Angsana New"/>
                <w:sz w:val="30"/>
                <w:szCs w:val="30"/>
                <w:lang w:val="en-US" w:bidi="th-TH"/>
              </w:rPr>
              <w:t>40,000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2E3384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7B0D5D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BCB4C1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6F0F47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33BF">
              <w:rPr>
                <w:rFonts w:ascii="Angsana New" w:hAnsi="Angsana New"/>
                <w:sz w:val="30"/>
                <w:szCs w:val="30"/>
                <w:lang w:val="en-US" w:bidi="th-TH"/>
              </w:rPr>
              <w:t>40,000</w:t>
            </w:r>
          </w:p>
        </w:tc>
      </w:tr>
      <w:tr w:rsidR="000D2423" w:rsidRPr="00BB5A5F" w14:paraId="11D902D9" w14:textId="77777777" w:rsidTr="00A47BBE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68366BD6" w14:textId="77777777" w:rsidR="000D2423" w:rsidRPr="00BB5A5F" w:rsidRDefault="000D2423" w:rsidP="00DD5FA2">
            <w:pPr>
              <w:ind w:left="191" w:right="-78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D3F166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7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B3E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47,403</w:t>
            </w:r>
          </w:p>
        </w:tc>
        <w:tc>
          <w:tcPr>
            <w:tcW w:w="184" w:type="dxa"/>
          </w:tcPr>
          <w:p w14:paraId="7FE084CE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double" w:sz="4" w:space="0" w:color="auto"/>
            </w:tcBorders>
          </w:tcPr>
          <w:p w14:paraId="6353E039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3E2E">
              <w:rPr>
                <w:rFonts w:ascii="Angsana New" w:hAnsi="Angsana New"/>
                <w:b/>
                <w:bCs/>
                <w:sz w:val="30"/>
                <w:szCs w:val="30"/>
              </w:rPr>
              <w:t>40,000</w:t>
            </w:r>
          </w:p>
        </w:tc>
        <w:tc>
          <w:tcPr>
            <w:tcW w:w="184" w:type="dxa"/>
          </w:tcPr>
          <w:p w14:paraId="23CDE19F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2C554E5B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3E2E">
              <w:rPr>
                <w:rFonts w:ascii="Angsana New" w:hAnsi="Angsana New"/>
                <w:b/>
                <w:bCs/>
                <w:sz w:val="30"/>
                <w:szCs w:val="30"/>
              </w:rPr>
              <w:t>87,403</w:t>
            </w:r>
          </w:p>
        </w:tc>
        <w:tc>
          <w:tcPr>
            <w:tcW w:w="184" w:type="dxa"/>
            <w:shd w:val="clear" w:color="auto" w:fill="auto"/>
          </w:tcPr>
          <w:p w14:paraId="5FABB85F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59CD0102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AC842B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57224F" w14:textId="77777777" w:rsidR="000D2423" w:rsidRPr="009B3E2E" w:rsidRDefault="000D2423" w:rsidP="00DD5FA2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CC35DA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3A9721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C4A9E6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B6BF63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D2423" w:rsidRPr="00BB5A5F" w14:paraId="24CE96DC" w14:textId="77777777" w:rsidTr="00A47BBE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4D4EF60E" w14:textId="77777777" w:rsidR="000D2423" w:rsidRPr="00BB5A5F" w:rsidRDefault="000D2423" w:rsidP="00DD5FA2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424BE7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2F66CE70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double" w:sz="4" w:space="0" w:color="auto"/>
            </w:tcBorders>
          </w:tcPr>
          <w:p w14:paraId="160A5949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260FFAA5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double" w:sz="4" w:space="0" w:color="auto"/>
            </w:tcBorders>
          </w:tcPr>
          <w:p w14:paraId="4E0F5D76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3E8169AF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05C0350C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BFB200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1C7D06" w14:textId="77777777" w:rsidR="000D2423" w:rsidRPr="009B3E2E" w:rsidRDefault="000D2423" w:rsidP="00DD5FA2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F50C8D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EF27A2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D04459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DAFAA7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D2423" w:rsidRPr="00BB5A5F" w14:paraId="16F18292" w14:textId="77777777" w:rsidTr="00A47BBE">
        <w:trPr>
          <w:cantSplit/>
        </w:trPr>
        <w:tc>
          <w:tcPr>
            <w:tcW w:w="2970" w:type="dxa"/>
          </w:tcPr>
          <w:p w14:paraId="247E469F" w14:textId="77777777" w:rsidR="000D2423" w:rsidRPr="00BB5A5F" w:rsidRDefault="000D2423" w:rsidP="00DD5FA2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90" w:type="dxa"/>
          </w:tcPr>
          <w:p w14:paraId="1B680D4B" w14:textId="77777777" w:rsidR="000D2423" w:rsidRPr="009B3E2E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01D2AD53" w14:textId="77777777" w:rsidR="000D2423" w:rsidRPr="009B3E2E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6" w:type="dxa"/>
          </w:tcPr>
          <w:p w14:paraId="0A4FE9AD" w14:textId="77777777" w:rsidR="000D2423" w:rsidRPr="009B3E2E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36C43EE2" w14:textId="77777777" w:rsidR="000D2423" w:rsidRPr="009B3E2E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6" w:type="dxa"/>
          </w:tcPr>
          <w:p w14:paraId="21AD34F1" w14:textId="77777777" w:rsidR="000D2423" w:rsidRPr="009B3E2E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0CD4CBBC" w14:textId="77777777" w:rsidR="000D2423" w:rsidRPr="009B3E2E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6" w:type="dxa"/>
          </w:tcPr>
          <w:p w14:paraId="5A989807" w14:textId="77777777" w:rsidR="000D2423" w:rsidRPr="009B3E2E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B0D2F3E" w14:textId="77777777" w:rsidR="000D2423" w:rsidRPr="009B3E2E" w:rsidRDefault="000D2423" w:rsidP="00DD5FA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DA2A2D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390D338" w14:textId="77777777" w:rsidR="000D2423" w:rsidRPr="009B3E2E" w:rsidRDefault="000D2423" w:rsidP="00DD5FA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03E122" w14:textId="77777777" w:rsidR="000D2423" w:rsidRPr="009B3E2E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DE0D4BC" w14:textId="77777777" w:rsidR="000D2423" w:rsidRPr="009B3E2E" w:rsidRDefault="000D2423" w:rsidP="00DD5FA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4DDBAF" w14:textId="77777777" w:rsidR="000D2423" w:rsidRPr="009B3E2E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D2423" w:rsidRPr="00BB5A5F" w14:paraId="71BDDF11" w14:textId="77777777" w:rsidTr="00A47BBE">
        <w:trPr>
          <w:cantSplit/>
        </w:trPr>
        <w:tc>
          <w:tcPr>
            <w:tcW w:w="2970" w:type="dxa"/>
            <w:hideMark/>
          </w:tcPr>
          <w:p w14:paraId="4A2AE525" w14:textId="77777777" w:rsidR="000D2423" w:rsidRPr="00BB5A5F" w:rsidRDefault="000D2423" w:rsidP="00DD5FA2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90" w:type="dxa"/>
          </w:tcPr>
          <w:p w14:paraId="6AA58891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6B75117E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6" w:type="dxa"/>
          </w:tcPr>
          <w:p w14:paraId="052D016B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2A9C160D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6" w:type="dxa"/>
          </w:tcPr>
          <w:p w14:paraId="4106C2B2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3B67F590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6" w:type="dxa"/>
          </w:tcPr>
          <w:p w14:paraId="1E44796B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3F2CB1F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674884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955CB25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5F0018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6934E4B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2F6836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D2423" w:rsidRPr="00BB5A5F" w14:paraId="2E74A707" w14:textId="77777777" w:rsidTr="00A47BBE">
        <w:trPr>
          <w:cantSplit/>
        </w:trPr>
        <w:tc>
          <w:tcPr>
            <w:tcW w:w="2970" w:type="dxa"/>
            <w:vAlign w:val="bottom"/>
            <w:hideMark/>
          </w:tcPr>
          <w:p w14:paraId="1C238E55" w14:textId="77777777" w:rsidR="000D2423" w:rsidRPr="00BB5A5F" w:rsidRDefault="000D2423" w:rsidP="00DD5FA2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1890" w:type="dxa"/>
            <w:vAlign w:val="bottom"/>
          </w:tcPr>
          <w:p w14:paraId="1B180FCC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1354"/>
              </w:tabs>
              <w:spacing w:line="240" w:lineRule="auto"/>
              <w:ind w:left="-80"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3E2E">
              <w:rPr>
                <w:rFonts w:ascii="Angsana New" w:hAnsi="Angsana New"/>
                <w:sz w:val="30"/>
                <w:szCs w:val="30"/>
                <w:lang w:val="en-US" w:bidi="th-TH"/>
              </w:rPr>
              <w:t>46,029</w:t>
            </w:r>
          </w:p>
        </w:tc>
        <w:tc>
          <w:tcPr>
            <w:tcW w:w="184" w:type="dxa"/>
          </w:tcPr>
          <w:p w14:paraId="0522D270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14:paraId="23EFD78C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3E2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432CECED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2D8A1C7C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3E2E">
              <w:rPr>
                <w:rFonts w:ascii="Angsana New" w:hAnsi="Angsana New"/>
                <w:sz w:val="30"/>
                <w:szCs w:val="30"/>
                <w:lang w:bidi="th-TH"/>
              </w:rPr>
              <w:t>46,029</w:t>
            </w:r>
          </w:p>
        </w:tc>
        <w:tc>
          <w:tcPr>
            <w:tcW w:w="184" w:type="dxa"/>
          </w:tcPr>
          <w:p w14:paraId="26739977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6" w:type="dxa"/>
            <w:vAlign w:val="bottom"/>
          </w:tcPr>
          <w:p w14:paraId="3BD32A98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402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B3E2E">
              <w:rPr>
                <w:rFonts w:ascii="Angsana New" w:hAnsi="Angsana New"/>
                <w:sz w:val="30"/>
                <w:szCs w:val="30"/>
                <w:lang w:val="en-US" w:bidi="th-TH"/>
              </w:rPr>
              <w:t>46,029</w:t>
            </w:r>
          </w:p>
        </w:tc>
        <w:tc>
          <w:tcPr>
            <w:tcW w:w="180" w:type="dxa"/>
            <w:vAlign w:val="bottom"/>
          </w:tcPr>
          <w:p w14:paraId="2F15E42F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DFA62E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3E2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F71B03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D415EF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3E2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5A557B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8E197C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3E2E">
              <w:rPr>
                <w:rFonts w:ascii="Angsana New" w:hAnsi="Angsana New"/>
                <w:sz w:val="30"/>
                <w:szCs w:val="30"/>
                <w:lang w:val="en-US" w:bidi="th-TH"/>
              </w:rPr>
              <w:t>46,029</w:t>
            </w:r>
          </w:p>
        </w:tc>
      </w:tr>
      <w:tr w:rsidR="000D2423" w:rsidRPr="00BB5A5F" w14:paraId="0DD75534" w14:textId="77777777" w:rsidTr="00A47BBE">
        <w:trPr>
          <w:cantSplit/>
        </w:trPr>
        <w:tc>
          <w:tcPr>
            <w:tcW w:w="2970" w:type="dxa"/>
            <w:vAlign w:val="bottom"/>
          </w:tcPr>
          <w:p w14:paraId="4C38907C" w14:textId="77777777" w:rsidR="000D2423" w:rsidRPr="00BB5A5F" w:rsidRDefault="000D2423" w:rsidP="00DD5FA2">
            <w:pPr>
              <w:ind w:left="191" w:right="-78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0BAFD4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1354"/>
              </w:tabs>
              <w:spacing w:line="240" w:lineRule="auto"/>
              <w:ind w:left="-80" w:right="-7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B3E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46,029</w:t>
            </w:r>
          </w:p>
        </w:tc>
        <w:tc>
          <w:tcPr>
            <w:tcW w:w="184" w:type="dxa"/>
          </w:tcPr>
          <w:p w14:paraId="28651622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double" w:sz="4" w:space="0" w:color="auto"/>
            </w:tcBorders>
          </w:tcPr>
          <w:p w14:paraId="490EE015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0" w:right="-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B3E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5AB75547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464F61DB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8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B3E2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46,029</w:t>
            </w:r>
          </w:p>
        </w:tc>
        <w:tc>
          <w:tcPr>
            <w:tcW w:w="184" w:type="dxa"/>
          </w:tcPr>
          <w:p w14:paraId="6E69D8F6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6DB53D5D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001D7B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77EBE5" w14:textId="77777777" w:rsidR="000D2423" w:rsidRPr="009B3E2E" w:rsidRDefault="000D2423" w:rsidP="00DD5FA2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BA1A5D4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639699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E954A96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5B68FC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</w:tbl>
    <w:p w14:paraId="3E59BDB1" w14:textId="77777777" w:rsidR="000D2423" w:rsidRDefault="000D2423" w:rsidP="00F12C15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3880275C" w14:textId="77777777" w:rsidR="000D2423" w:rsidRDefault="000D2423" w:rsidP="00F12C15">
      <w:pPr>
        <w:ind w:left="540"/>
        <w:rPr>
          <w:rFonts w:asciiTheme="majorBidi" w:hAnsiTheme="majorBidi" w:cstheme="majorBidi"/>
          <w:sz w:val="30"/>
          <w:szCs w:val="30"/>
        </w:rPr>
        <w:sectPr w:rsidR="000D2423" w:rsidSect="000D2423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3BFE208B" w14:textId="2772B922" w:rsidR="00970875" w:rsidRDefault="00B066CA" w:rsidP="00F12C15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D6F5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3622C9BB" w14:textId="77777777" w:rsidR="00F12C15" w:rsidRPr="0071215C" w:rsidRDefault="00F12C15" w:rsidP="0007386D">
      <w:pPr>
        <w:ind w:firstLine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1"/>
        <w:tblW w:w="9333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3"/>
        <w:gridCol w:w="270"/>
        <w:gridCol w:w="4590"/>
      </w:tblGrid>
      <w:tr w:rsidR="00B066CA" w:rsidRPr="002D6F52" w14:paraId="22E72ABB" w14:textId="77777777" w:rsidTr="00372A11">
        <w:trPr>
          <w:tblHeader/>
        </w:trPr>
        <w:tc>
          <w:tcPr>
            <w:tcW w:w="4473" w:type="dxa"/>
          </w:tcPr>
          <w:p w14:paraId="40A2B7DC" w14:textId="77777777" w:rsidR="00B066CA" w:rsidRPr="002D6F52" w:rsidRDefault="00B066CA" w:rsidP="0088130D">
            <w:pPr>
              <w:pStyle w:val="block"/>
              <w:spacing w:after="0" w:line="380" w:lineRule="exact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bookmarkStart w:id="1" w:name="_Hlk38849257"/>
            <w:r w:rsidRPr="002D6F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3D744B90" w14:textId="77777777" w:rsidR="00B066CA" w:rsidRPr="002D6F52" w:rsidRDefault="00B066CA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90" w:type="dxa"/>
          </w:tcPr>
          <w:p w14:paraId="3183A895" w14:textId="77777777" w:rsidR="00B066CA" w:rsidRPr="002D6F52" w:rsidRDefault="00B066CA" w:rsidP="0088130D">
            <w:pPr>
              <w:pStyle w:val="block"/>
              <w:spacing w:after="0" w:line="380" w:lineRule="exact"/>
              <w:ind w:left="0"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D6F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066CA" w:rsidRPr="002D6F52" w14:paraId="3E8FF4F8" w14:textId="77777777" w:rsidTr="00372A11">
        <w:tc>
          <w:tcPr>
            <w:tcW w:w="4473" w:type="dxa"/>
          </w:tcPr>
          <w:p w14:paraId="195F102B" w14:textId="5C0954CF" w:rsidR="00B066CA" w:rsidRPr="002D6F52" w:rsidRDefault="00B066CA" w:rsidP="0088130D">
            <w:pPr>
              <w:pStyle w:val="block"/>
              <w:spacing w:after="0" w:line="38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</w:t>
            </w:r>
            <w:r w:rsidR="00480FA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ตราสารทุน</w:t>
            </w: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</w:t>
            </w:r>
            <w:r w:rsidR="00F81AF3"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วัดมูลค่าด้วย</w:t>
            </w:r>
            <w:r w:rsidR="00F81AF3" w:rsidRPr="002D6F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  <w:r w:rsidRPr="002D6F52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6EFBF8FE" w14:textId="77777777" w:rsidR="00B066CA" w:rsidRPr="002D6F52" w:rsidRDefault="00B066CA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90" w:type="dxa"/>
          </w:tcPr>
          <w:p w14:paraId="538C0B07" w14:textId="020D645E" w:rsidR="00B066CA" w:rsidRPr="002D6F52" w:rsidRDefault="00480FA5" w:rsidP="0088130D">
            <w:pPr>
              <w:pStyle w:val="block"/>
              <w:spacing w:after="0" w:line="380" w:lineRule="exact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ราคาปิด</w:t>
            </w:r>
            <w:r w:rsidR="00B066CA"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="00B066CA" w:rsidRPr="002D6F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3E6A6A" w:rsidRPr="002D6F52" w14:paraId="666FDD49" w14:textId="77777777" w:rsidTr="00372A11">
        <w:tc>
          <w:tcPr>
            <w:tcW w:w="4473" w:type="dxa"/>
          </w:tcPr>
          <w:p w14:paraId="657EB296" w14:textId="0CFF399A" w:rsidR="003E6A6A" w:rsidRPr="002D6F52" w:rsidRDefault="003E6A6A" w:rsidP="003E6A6A">
            <w:pPr>
              <w:pStyle w:val="block"/>
              <w:spacing w:after="0" w:line="38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6A6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หนี้</w:t>
            </w:r>
            <w:r w:rsidRPr="003E6A6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</w:t>
            </w:r>
            <w:r w:rsidRPr="003E6A6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ด้วยราคาทุน</w:t>
            </w:r>
            <w:r w:rsidR="0037251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br/>
            </w:r>
            <w:r w:rsidRPr="003E6A6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ตัดจำหน่าย</w:t>
            </w:r>
          </w:p>
        </w:tc>
        <w:tc>
          <w:tcPr>
            <w:tcW w:w="270" w:type="dxa"/>
          </w:tcPr>
          <w:p w14:paraId="489604ED" w14:textId="77777777" w:rsidR="003E6A6A" w:rsidRPr="002D6F52" w:rsidRDefault="003E6A6A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90" w:type="dxa"/>
          </w:tcPr>
          <w:p w14:paraId="3E47E02C" w14:textId="496E6C94" w:rsidR="003E6A6A" w:rsidRDefault="003E6A6A" w:rsidP="0088130D">
            <w:pPr>
              <w:pStyle w:val="block"/>
              <w:spacing w:after="0" w:line="380" w:lineRule="exact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6A6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ราคาตลาด ณ วันที่รายงาน</w:t>
            </w:r>
          </w:p>
        </w:tc>
      </w:tr>
      <w:bookmarkEnd w:id="1"/>
    </w:tbl>
    <w:p w14:paraId="534D1138" w14:textId="319076BD" w:rsidR="006540AC" w:rsidRPr="00F2653D" w:rsidRDefault="006540AC" w:rsidP="00533A16">
      <w:pPr>
        <w:ind w:left="540"/>
        <w:rPr>
          <w:rFonts w:asciiTheme="majorBidi" w:hAnsiTheme="majorBidi" w:cstheme="majorBidi"/>
          <w:spacing w:val="-6"/>
          <w:sz w:val="30"/>
          <w:szCs w:val="30"/>
          <w:cs/>
        </w:rPr>
      </w:pPr>
    </w:p>
    <w:p w14:paraId="37069421" w14:textId="19AB14E3" w:rsidR="00276B65" w:rsidRPr="00533A16" w:rsidRDefault="00276B65" w:rsidP="00533A16">
      <w:pPr>
        <w:ind w:left="540"/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</w:pPr>
      <w:r w:rsidRPr="00533A1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รายการเคลื่อนไหวของ</w:t>
      </w:r>
      <w:r w:rsidR="00D11109" w:rsidRPr="00533A1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สินทรัพย์ทางการเงินหมุนเวียนอื่น</w:t>
      </w:r>
      <w:r w:rsidR="002B1A2F" w:rsidRPr="00533A1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สำหรับงวด</w:t>
      </w:r>
      <w:r w:rsidR="00C66451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สาม</w:t>
      </w:r>
      <w:r w:rsidR="002B1A2F" w:rsidRPr="00533A1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เดือนสิ้นสุดวันที่ </w:t>
      </w:r>
      <w:r w:rsidR="00AE6D10" w:rsidRPr="00533A16">
        <w:rPr>
          <w:rFonts w:asciiTheme="majorBidi" w:hAnsiTheme="majorBidi" w:cstheme="majorBidi"/>
          <w:i/>
          <w:iCs/>
          <w:spacing w:val="-6"/>
          <w:sz w:val="30"/>
          <w:szCs w:val="30"/>
        </w:rPr>
        <w:t>3</w:t>
      </w:r>
      <w:r w:rsidR="00C66451">
        <w:rPr>
          <w:rFonts w:asciiTheme="majorBidi" w:hAnsiTheme="majorBidi" w:cstheme="majorBidi"/>
          <w:i/>
          <w:iCs/>
          <w:spacing w:val="-6"/>
          <w:sz w:val="30"/>
          <w:szCs w:val="30"/>
        </w:rPr>
        <w:t>1</w:t>
      </w:r>
      <w:r w:rsidR="00AB2BF1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  <w:r w:rsidR="00C66451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มีนาคม</w:t>
      </w:r>
      <w:r w:rsidR="0088165A" w:rsidRPr="00533A16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 xml:space="preserve"> </w:t>
      </w:r>
      <w:r w:rsidR="0088165A" w:rsidRPr="00533A16">
        <w:rPr>
          <w:rFonts w:asciiTheme="majorBidi" w:hAnsiTheme="majorBidi" w:cstheme="majorBidi"/>
          <w:i/>
          <w:iCs/>
          <w:spacing w:val="-6"/>
          <w:sz w:val="30"/>
          <w:szCs w:val="30"/>
        </w:rPr>
        <w:t>256</w:t>
      </w:r>
      <w:r w:rsidR="00C66451">
        <w:rPr>
          <w:rFonts w:asciiTheme="majorBidi" w:hAnsiTheme="majorBidi" w:cstheme="majorBidi"/>
          <w:i/>
          <w:iCs/>
          <w:spacing w:val="-6"/>
          <w:sz w:val="30"/>
          <w:szCs w:val="30"/>
        </w:rPr>
        <w:t>8</w:t>
      </w:r>
    </w:p>
    <w:p w14:paraId="30A800FF" w14:textId="77777777" w:rsidR="00866366" w:rsidRPr="0071215C" w:rsidRDefault="00866366" w:rsidP="00866366">
      <w:pPr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8914" w:type="dxa"/>
        <w:tblInd w:w="446" w:type="dxa"/>
        <w:tblLayout w:type="fixed"/>
        <w:tblLook w:val="0000" w:firstRow="0" w:lastRow="0" w:firstColumn="0" w:lastColumn="0" w:noHBand="0" w:noVBand="0"/>
      </w:tblPr>
      <w:tblGrid>
        <w:gridCol w:w="3060"/>
        <w:gridCol w:w="814"/>
        <w:gridCol w:w="1620"/>
        <w:gridCol w:w="270"/>
        <w:gridCol w:w="1440"/>
        <w:gridCol w:w="236"/>
        <w:gridCol w:w="1474"/>
      </w:tblGrid>
      <w:tr w:rsidR="00566C67" w:rsidRPr="00C647FC" w14:paraId="59F6A795" w14:textId="77777777" w:rsidTr="00566C67">
        <w:tc>
          <w:tcPr>
            <w:tcW w:w="3060" w:type="dxa"/>
          </w:tcPr>
          <w:p w14:paraId="29EFAF4A" w14:textId="77777777" w:rsidR="00566C67" w:rsidRPr="00C647FC" w:rsidRDefault="00566C67" w:rsidP="00C647F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14:paraId="2BCA315A" w14:textId="77777777" w:rsidR="00566C67" w:rsidRDefault="00566C67" w:rsidP="00C647FC">
            <w:pPr>
              <w:tabs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C5EB28B" w14:textId="35B1382E" w:rsidR="00566C67" w:rsidRPr="00C647FC" w:rsidRDefault="00566C67" w:rsidP="00EA6571">
            <w:pPr>
              <w:tabs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45AD64BB" w14:textId="25795FD8" w:rsidR="00566C67" w:rsidRPr="00C647FC" w:rsidRDefault="00566C67" w:rsidP="00EA6571">
            <w:pPr>
              <w:tabs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247CFA" w14:textId="4516022F" w:rsidR="00566C67" w:rsidRPr="00C647FC" w:rsidRDefault="00566C67" w:rsidP="00EA6571">
            <w:pPr>
              <w:tabs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36" w:type="dxa"/>
          </w:tcPr>
          <w:p w14:paraId="71DB6D84" w14:textId="77777777" w:rsidR="00566C67" w:rsidRPr="00C647FC" w:rsidRDefault="00566C67" w:rsidP="00EA6571">
            <w:pPr>
              <w:tabs>
                <w:tab w:val="decimal" w:pos="696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bottom"/>
          </w:tcPr>
          <w:p w14:paraId="213A7065" w14:textId="77777777" w:rsidR="00566C67" w:rsidRPr="00C647FC" w:rsidRDefault="00566C67" w:rsidP="00EA6571">
            <w:pPr>
              <w:tabs>
                <w:tab w:val="decimal" w:pos="78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66C67" w:rsidRPr="00C647FC" w14:paraId="09342CE1" w14:textId="77777777" w:rsidTr="00566C67">
        <w:tc>
          <w:tcPr>
            <w:tcW w:w="3060" w:type="dxa"/>
          </w:tcPr>
          <w:p w14:paraId="6687F79D" w14:textId="77777777" w:rsidR="00566C67" w:rsidRPr="00C647FC" w:rsidRDefault="00566C67" w:rsidP="00C647F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14:paraId="1178868F" w14:textId="77777777" w:rsidR="00566C67" w:rsidRPr="00C647FC" w:rsidRDefault="00566C67" w:rsidP="00C647FC">
            <w:pPr>
              <w:tabs>
                <w:tab w:val="left" w:pos="610"/>
                <w:tab w:val="decimal" w:pos="700"/>
                <w:tab w:val="left" w:pos="2590"/>
              </w:tabs>
              <w:ind w:lef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5"/>
          </w:tcPr>
          <w:p w14:paraId="7372F8D6" w14:textId="06D416BA" w:rsidR="00566C67" w:rsidRPr="00C647FC" w:rsidRDefault="00566C67" w:rsidP="00C647FC">
            <w:pPr>
              <w:tabs>
                <w:tab w:val="left" w:pos="610"/>
                <w:tab w:val="decimal" w:pos="700"/>
                <w:tab w:val="left" w:pos="2590"/>
              </w:tabs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47F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647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647F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66C67" w:rsidRPr="00C647FC" w14:paraId="79648469" w14:textId="77777777" w:rsidTr="00566C67">
        <w:tc>
          <w:tcPr>
            <w:tcW w:w="3060" w:type="dxa"/>
          </w:tcPr>
          <w:p w14:paraId="31AA5B60" w14:textId="77777777" w:rsidR="00566C67" w:rsidRPr="00C647FC" w:rsidRDefault="00566C67" w:rsidP="00C647F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47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14" w:type="dxa"/>
          </w:tcPr>
          <w:p w14:paraId="3606629B" w14:textId="77777777" w:rsidR="00566C67" w:rsidRPr="00C647FC" w:rsidRDefault="00566C67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E59505" w14:textId="57CEDD23" w:rsidR="00566C67" w:rsidRPr="00C647FC" w:rsidRDefault="00566C67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B2BD0D" w14:textId="1A98F46C" w:rsidR="00566C67" w:rsidRPr="00C647FC" w:rsidRDefault="00566C67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F804F15" w14:textId="63717C19" w:rsidR="00566C67" w:rsidRPr="00C647FC" w:rsidRDefault="00566C67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66D756" w14:textId="77777777" w:rsidR="00566C67" w:rsidRPr="00C647FC" w:rsidRDefault="00566C67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59750598" w14:textId="77777777" w:rsidR="00566C67" w:rsidRPr="00C647FC" w:rsidRDefault="00566C67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6C67" w:rsidRPr="00C647FC" w14:paraId="5B46EAB4" w14:textId="77777777" w:rsidTr="00566C67">
        <w:tc>
          <w:tcPr>
            <w:tcW w:w="3060" w:type="dxa"/>
          </w:tcPr>
          <w:p w14:paraId="2038BB70" w14:textId="13A4A8F7" w:rsidR="00566C67" w:rsidRPr="00C647FC" w:rsidRDefault="00566C67" w:rsidP="003D5A5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647F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647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14" w:type="dxa"/>
          </w:tcPr>
          <w:p w14:paraId="0DA8C5D7" w14:textId="77777777" w:rsidR="00566C67" w:rsidRDefault="00566C67" w:rsidP="007B3799">
            <w:pPr>
              <w:tabs>
                <w:tab w:val="decimal" w:pos="9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CD2B0F8" w14:textId="2E019473" w:rsidR="00566C67" w:rsidRDefault="00566C67" w:rsidP="007B3799">
            <w:pPr>
              <w:tabs>
                <w:tab w:val="decimal" w:pos="9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46,029</w:t>
            </w:r>
          </w:p>
        </w:tc>
        <w:tc>
          <w:tcPr>
            <w:tcW w:w="270" w:type="dxa"/>
          </w:tcPr>
          <w:p w14:paraId="0D7F76F8" w14:textId="1A92CD17" w:rsidR="00566C67" w:rsidRDefault="00566C67" w:rsidP="00274CBC">
            <w:pPr>
              <w:tabs>
                <w:tab w:val="decimal" w:pos="9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7B84F0" w14:textId="166AFCB9" w:rsidR="00566C67" w:rsidRPr="00274CBC" w:rsidRDefault="00566C67" w:rsidP="00566C67">
            <w:pPr>
              <w:tabs>
                <w:tab w:val="decimal" w:pos="71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CA7CF72" w14:textId="77777777" w:rsidR="00566C67" w:rsidRPr="00274CBC" w:rsidRDefault="00566C67" w:rsidP="003D5A5C">
            <w:pPr>
              <w:ind w:left="-648" w:right="72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A9618EC" w14:textId="3AD2189B" w:rsidR="00566C67" w:rsidRPr="00274CBC" w:rsidRDefault="00566C67" w:rsidP="0007386D">
            <w:pPr>
              <w:tabs>
                <w:tab w:val="decimal" w:pos="969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46,029</w:t>
            </w:r>
          </w:p>
        </w:tc>
      </w:tr>
      <w:tr w:rsidR="00566C67" w:rsidRPr="00C647FC" w14:paraId="4622ABE0" w14:textId="77777777" w:rsidTr="00566C67">
        <w:tc>
          <w:tcPr>
            <w:tcW w:w="3060" w:type="dxa"/>
          </w:tcPr>
          <w:p w14:paraId="62B71D13" w14:textId="270D3136" w:rsidR="00566C67" w:rsidRPr="00C647FC" w:rsidRDefault="00566C67" w:rsidP="003D5A5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814" w:type="dxa"/>
          </w:tcPr>
          <w:p w14:paraId="7255DCCA" w14:textId="77777777" w:rsidR="00566C67" w:rsidRDefault="00566C67" w:rsidP="007B3799">
            <w:pPr>
              <w:tabs>
                <w:tab w:val="decimal" w:pos="70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EF19CA7" w14:textId="1EBA7637" w:rsidR="00566C67" w:rsidRDefault="00566C67" w:rsidP="007B3799">
            <w:pPr>
              <w:tabs>
                <w:tab w:val="decimal" w:pos="70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56CC30" w14:textId="09DBC3C2" w:rsidR="00566C67" w:rsidRDefault="00566C67" w:rsidP="00274CBC">
            <w:pPr>
              <w:tabs>
                <w:tab w:val="decimal" w:pos="9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5E33C91" w14:textId="46D28CA9" w:rsidR="00566C67" w:rsidRPr="00054FCE" w:rsidRDefault="00566C67" w:rsidP="00566C67">
            <w:pPr>
              <w:tabs>
                <w:tab w:val="decimal" w:pos="9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66C67"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  <w:tc>
          <w:tcPr>
            <w:tcW w:w="236" w:type="dxa"/>
          </w:tcPr>
          <w:p w14:paraId="19975846" w14:textId="77777777" w:rsidR="00566C67" w:rsidRPr="00274CBC" w:rsidRDefault="00566C67" w:rsidP="003D5A5C">
            <w:pPr>
              <w:ind w:left="-648" w:right="72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B8AC7DF" w14:textId="0170ED7C" w:rsidR="00566C67" w:rsidRDefault="00566C67" w:rsidP="00522ED2">
            <w:pPr>
              <w:tabs>
                <w:tab w:val="decimal" w:pos="969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</w:tr>
      <w:tr w:rsidR="00566C67" w:rsidRPr="00C647FC" w14:paraId="2002A206" w14:textId="77777777" w:rsidTr="00566C67">
        <w:tc>
          <w:tcPr>
            <w:tcW w:w="3060" w:type="dxa"/>
          </w:tcPr>
          <w:p w14:paraId="42A13E5C" w14:textId="77777777" w:rsidR="00566C67" w:rsidRPr="00C647FC" w:rsidRDefault="00566C67" w:rsidP="00C647F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814" w:type="dxa"/>
          </w:tcPr>
          <w:p w14:paraId="3BD07FE6" w14:textId="77777777" w:rsidR="00566C67" w:rsidRDefault="00566C67" w:rsidP="007B3799">
            <w:pPr>
              <w:tabs>
                <w:tab w:val="decimal" w:pos="95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7B8406D" w14:textId="606C74FA" w:rsidR="00566C67" w:rsidRDefault="00566C67" w:rsidP="007B3799">
            <w:pPr>
              <w:tabs>
                <w:tab w:val="decimal" w:pos="95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1,374</w:t>
            </w:r>
          </w:p>
        </w:tc>
        <w:tc>
          <w:tcPr>
            <w:tcW w:w="270" w:type="dxa"/>
          </w:tcPr>
          <w:p w14:paraId="1EBCF7F4" w14:textId="636EAB8E" w:rsidR="00566C67" w:rsidRDefault="00566C67" w:rsidP="00C647FC">
            <w:pPr>
              <w:tabs>
                <w:tab w:val="decimal" w:pos="95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E22477" w14:textId="1585053F" w:rsidR="00566C67" w:rsidRPr="00274CBC" w:rsidRDefault="00566C67" w:rsidP="00566C67">
            <w:pPr>
              <w:tabs>
                <w:tab w:val="decimal" w:pos="71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9DC94B" w14:textId="77777777" w:rsidR="00566C67" w:rsidRPr="00274CBC" w:rsidRDefault="00566C67" w:rsidP="00C647FC">
            <w:pPr>
              <w:tabs>
                <w:tab w:val="decimal" w:pos="69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5F3C1BC8" w14:textId="3DFE823B" w:rsidR="00566C67" w:rsidRPr="00274CBC" w:rsidRDefault="00566C67" w:rsidP="00566C67">
            <w:pPr>
              <w:tabs>
                <w:tab w:val="decimal" w:pos="96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1,374</w:t>
            </w:r>
          </w:p>
        </w:tc>
      </w:tr>
      <w:tr w:rsidR="00566C67" w:rsidRPr="00C647FC" w14:paraId="6DEB5848" w14:textId="77777777" w:rsidTr="00566C67">
        <w:tc>
          <w:tcPr>
            <w:tcW w:w="3060" w:type="dxa"/>
          </w:tcPr>
          <w:p w14:paraId="200E75E8" w14:textId="4D3ACEF2" w:rsidR="00566C67" w:rsidRPr="00C647FC" w:rsidRDefault="00566C67" w:rsidP="00054FCE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7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814" w:type="dxa"/>
          </w:tcPr>
          <w:p w14:paraId="26F9F62B" w14:textId="77777777" w:rsidR="00566C67" w:rsidRDefault="00566C67" w:rsidP="00054FCE">
            <w:pPr>
              <w:tabs>
                <w:tab w:val="decimal" w:pos="97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F629B75" w14:textId="48C775AB" w:rsidR="00566C67" w:rsidRDefault="00566C67" w:rsidP="00054FCE">
            <w:pPr>
              <w:tabs>
                <w:tab w:val="decimal" w:pos="97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47,403</w:t>
            </w:r>
          </w:p>
        </w:tc>
        <w:tc>
          <w:tcPr>
            <w:tcW w:w="270" w:type="dxa"/>
          </w:tcPr>
          <w:p w14:paraId="3A912A85" w14:textId="628C6745" w:rsidR="00566C67" w:rsidRDefault="00566C67" w:rsidP="00054FCE">
            <w:pPr>
              <w:tabs>
                <w:tab w:val="decimal" w:pos="97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CE01D2" w14:textId="57ADD7F5" w:rsidR="00566C67" w:rsidRPr="00566C67" w:rsidRDefault="00566C67" w:rsidP="00566C67">
            <w:pPr>
              <w:tabs>
                <w:tab w:val="decimal" w:pos="95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6C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40,000</w:t>
            </w:r>
          </w:p>
        </w:tc>
        <w:tc>
          <w:tcPr>
            <w:tcW w:w="236" w:type="dxa"/>
            <w:shd w:val="clear" w:color="auto" w:fill="auto"/>
          </w:tcPr>
          <w:p w14:paraId="2B28CC80" w14:textId="77777777" w:rsidR="00566C67" w:rsidRPr="00274CBC" w:rsidRDefault="00566C67" w:rsidP="00054FCE">
            <w:pPr>
              <w:tabs>
                <w:tab w:val="decimal" w:pos="95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D83EBA" w14:textId="0B692D5A" w:rsidR="00566C67" w:rsidRPr="00274CBC" w:rsidRDefault="00566C67" w:rsidP="00054FCE">
            <w:pPr>
              <w:tabs>
                <w:tab w:val="decimal" w:pos="96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87,403</w:t>
            </w:r>
          </w:p>
        </w:tc>
      </w:tr>
    </w:tbl>
    <w:p w14:paraId="19EF94F0" w14:textId="77777777" w:rsidR="007133C6" w:rsidRPr="0071215C" w:rsidRDefault="007133C6" w:rsidP="007133C6">
      <w:pPr>
        <w:pStyle w:val="Heading8"/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2B3B5AD5" w14:textId="040A4B18" w:rsidR="00F12C15" w:rsidRPr="008A7546" w:rsidRDefault="00B5144C" w:rsidP="00EB4230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 w:rsidRPr="008A7546">
        <w:rPr>
          <w:rFonts w:asciiTheme="majorBidi" w:hAnsiTheme="majorBidi" w:cstheme="majorBidi" w:hint="cs"/>
          <w:sz w:val="30"/>
          <w:szCs w:val="30"/>
          <w:cs/>
          <w:lang w:val="en-US"/>
        </w:rPr>
        <w:t>ภ</w:t>
      </w:r>
      <w:r w:rsidR="00F5517F" w:rsidRPr="008A7546">
        <w:rPr>
          <w:rFonts w:asciiTheme="majorBidi" w:hAnsiTheme="majorBidi" w:cstheme="majorBidi"/>
          <w:sz w:val="30"/>
          <w:szCs w:val="30"/>
          <w:cs/>
        </w:rPr>
        <w:t>าระผูกพันกับบุคคลหรือกิจการที่ไม่เกี่ยวข้องกัน</w:t>
      </w:r>
    </w:p>
    <w:p w14:paraId="3F7C95AE" w14:textId="77777777" w:rsidR="00F12C15" w:rsidRPr="0071215C" w:rsidRDefault="00F12C15" w:rsidP="0007386D">
      <w:pPr>
        <w:ind w:firstLine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90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91"/>
        <w:gridCol w:w="954"/>
        <w:gridCol w:w="954"/>
        <w:gridCol w:w="1152"/>
        <w:gridCol w:w="1350"/>
      </w:tblGrid>
      <w:tr w:rsidR="00566C67" w:rsidRPr="00C647FC" w14:paraId="5F6E10AE" w14:textId="77777777" w:rsidTr="00566C67">
        <w:trPr>
          <w:cantSplit/>
          <w:tblHeader/>
        </w:trPr>
        <w:tc>
          <w:tcPr>
            <w:tcW w:w="4491" w:type="dxa"/>
          </w:tcPr>
          <w:p w14:paraId="03B208BC" w14:textId="745BAE78" w:rsidR="00566C67" w:rsidRPr="00C647FC" w:rsidRDefault="00566C67" w:rsidP="006256B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D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954" w:type="dxa"/>
          </w:tcPr>
          <w:p w14:paraId="7020B997" w14:textId="77777777" w:rsidR="00566C67" w:rsidRPr="00C647FC" w:rsidRDefault="00566C67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54" w:type="dxa"/>
          </w:tcPr>
          <w:p w14:paraId="6005B99C" w14:textId="6C03FD7E" w:rsidR="00566C67" w:rsidRPr="00C647FC" w:rsidRDefault="00566C67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56AE810B" w14:textId="76E4B6F7" w:rsidR="00566C67" w:rsidRPr="00C647FC" w:rsidRDefault="00566C67" w:rsidP="00C647F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B379C25" w14:textId="3FECB4E6" w:rsidR="00566C67" w:rsidRPr="00C647FC" w:rsidRDefault="00566C67" w:rsidP="00C647F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66C67" w:rsidRPr="00C647FC" w14:paraId="6FC70C0A" w14:textId="77777777" w:rsidTr="00566C67">
        <w:trPr>
          <w:cantSplit/>
          <w:tblHeader/>
        </w:trPr>
        <w:tc>
          <w:tcPr>
            <w:tcW w:w="4491" w:type="dxa"/>
          </w:tcPr>
          <w:p w14:paraId="6CA16BC6" w14:textId="77777777" w:rsidR="00566C67" w:rsidRPr="00FE3D70" w:rsidRDefault="00566C67" w:rsidP="006256B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54" w:type="dxa"/>
          </w:tcPr>
          <w:p w14:paraId="78276679" w14:textId="77777777" w:rsidR="00566C67" w:rsidRPr="00C647FC" w:rsidRDefault="00566C67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54" w:type="dxa"/>
          </w:tcPr>
          <w:p w14:paraId="07B08657" w14:textId="327CC892" w:rsidR="00566C67" w:rsidRPr="00C647FC" w:rsidRDefault="00566C67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1A1E7161" w14:textId="77777777" w:rsidR="00566C67" w:rsidRPr="00C647FC" w:rsidRDefault="00566C67" w:rsidP="00C647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98AE02D" w14:textId="42352D51" w:rsidR="00566C67" w:rsidRPr="00C647FC" w:rsidRDefault="00566C67" w:rsidP="00C647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7FC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C647F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C647FC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566C67" w:rsidRPr="00C647FC" w14:paraId="418AFDD6" w14:textId="77777777" w:rsidTr="00566C67">
        <w:trPr>
          <w:cantSplit/>
        </w:trPr>
        <w:tc>
          <w:tcPr>
            <w:tcW w:w="4491" w:type="dxa"/>
          </w:tcPr>
          <w:p w14:paraId="50010A1C" w14:textId="77777777" w:rsidR="00566C67" w:rsidRPr="00C647FC" w:rsidRDefault="00566C67" w:rsidP="00C647FC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47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54" w:type="dxa"/>
          </w:tcPr>
          <w:p w14:paraId="18D42770" w14:textId="77777777" w:rsidR="00566C67" w:rsidRPr="00C647FC" w:rsidRDefault="00566C67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52EDAEC2" w14:textId="1A931D35" w:rsidR="00566C67" w:rsidRPr="00C647FC" w:rsidRDefault="00566C67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3563979" w14:textId="77777777" w:rsidR="00566C67" w:rsidRPr="00C647FC" w:rsidRDefault="00566C67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6381BAF" w14:textId="77777777" w:rsidR="00566C67" w:rsidRPr="00C647FC" w:rsidRDefault="00566C67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66C67" w:rsidRPr="00C647FC" w14:paraId="57A5B0DB" w14:textId="77777777" w:rsidTr="00566C67">
        <w:trPr>
          <w:cantSplit/>
        </w:trPr>
        <w:tc>
          <w:tcPr>
            <w:tcW w:w="4491" w:type="dxa"/>
          </w:tcPr>
          <w:p w14:paraId="0C38DEDA" w14:textId="77777777" w:rsidR="00566C67" w:rsidRPr="00C647FC" w:rsidRDefault="00566C67" w:rsidP="00C647F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647FC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54" w:type="dxa"/>
          </w:tcPr>
          <w:p w14:paraId="1099C4E3" w14:textId="77777777" w:rsidR="00566C67" w:rsidRPr="00C647FC" w:rsidRDefault="00566C67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7CC9F814" w14:textId="1DF9BB79" w:rsidR="00566C67" w:rsidRPr="00C647FC" w:rsidRDefault="00566C67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B3F21E1" w14:textId="77777777" w:rsidR="00566C67" w:rsidRPr="00C647FC" w:rsidRDefault="00566C67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97AD0B6" w14:textId="5EF08233" w:rsidR="00566C67" w:rsidRPr="00C647FC" w:rsidRDefault="00B43588" w:rsidP="0007386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6,249</w:t>
            </w:r>
          </w:p>
        </w:tc>
      </w:tr>
      <w:tr w:rsidR="00B43588" w:rsidRPr="00C647FC" w14:paraId="0931117F" w14:textId="77777777" w:rsidTr="00566C67">
        <w:trPr>
          <w:cantSplit/>
        </w:trPr>
        <w:tc>
          <w:tcPr>
            <w:tcW w:w="4491" w:type="dxa"/>
          </w:tcPr>
          <w:p w14:paraId="5C63EAC1" w14:textId="61683BF3" w:rsidR="00B43588" w:rsidRPr="00C647FC" w:rsidRDefault="00B43588" w:rsidP="00B4358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เครื่องใช้</w:t>
            </w:r>
            <w:r w:rsidRPr="00C647FC">
              <w:rPr>
                <w:rFonts w:ascii="Angsana New" w:hAnsi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954" w:type="dxa"/>
          </w:tcPr>
          <w:p w14:paraId="0031D60B" w14:textId="77777777" w:rsidR="00B43588" w:rsidRPr="00C647FC" w:rsidRDefault="00B43588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12ED1501" w14:textId="77777777" w:rsidR="00B43588" w:rsidRPr="00C647FC" w:rsidRDefault="00B43588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C4B72E6" w14:textId="77777777" w:rsidR="00B43588" w:rsidRPr="00C647FC" w:rsidRDefault="00B43588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583B7DA" w14:textId="76D0C70B" w:rsidR="00B43588" w:rsidRDefault="00B43588" w:rsidP="00B4358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926</w:t>
            </w:r>
          </w:p>
        </w:tc>
      </w:tr>
      <w:tr w:rsidR="00B43588" w:rsidRPr="00C647FC" w14:paraId="453A4906" w14:textId="77777777" w:rsidTr="00566C67">
        <w:trPr>
          <w:cantSplit/>
        </w:trPr>
        <w:tc>
          <w:tcPr>
            <w:tcW w:w="4491" w:type="dxa"/>
          </w:tcPr>
          <w:p w14:paraId="0A7E9A21" w14:textId="77777777" w:rsidR="00B43588" w:rsidRPr="00C647FC" w:rsidRDefault="00B43588" w:rsidP="00B4358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647FC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954" w:type="dxa"/>
          </w:tcPr>
          <w:p w14:paraId="340D365F" w14:textId="77777777" w:rsidR="00B43588" w:rsidRPr="00C647FC" w:rsidRDefault="00B43588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35EB8BED" w14:textId="7622E738" w:rsidR="00B43588" w:rsidRPr="00C647FC" w:rsidRDefault="00B43588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863D5D2" w14:textId="77777777" w:rsidR="00B43588" w:rsidRPr="00C647FC" w:rsidRDefault="00B43588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148E9B2" w14:textId="033DD1BC" w:rsidR="00B43588" w:rsidRPr="00C647FC" w:rsidRDefault="00B43588" w:rsidP="00B4358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588</w:t>
            </w:r>
          </w:p>
        </w:tc>
      </w:tr>
      <w:tr w:rsidR="00B43588" w:rsidRPr="00C647FC" w14:paraId="15A56F2E" w14:textId="77777777" w:rsidTr="00566C67">
        <w:trPr>
          <w:cantSplit/>
        </w:trPr>
        <w:tc>
          <w:tcPr>
            <w:tcW w:w="4491" w:type="dxa"/>
          </w:tcPr>
          <w:p w14:paraId="4579D8D8" w14:textId="6BE6DBC7" w:rsidR="00B43588" w:rsidRDefault="00B43588" w:rsidP="00B4358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25F72">
              <w:rPr>
                <w:rFonts w:ascii="Angsana New" w:hAnsi="Angsana New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954" w:type="dxa"/>
          </w:tcPr>
          <w:p w14:paraId="6E80B600" w14:textId="77777777" w:rsidR="00B43588" w:rsidRPr="00C647FC" w:rsidRDefault="00B43588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5AD30E8A" w14:textId="77777777" w:rsidR="00B43588" w:rsidRPr="00C647FC" w:rsidRDefault="00B43588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DE1BDBD" w14:textId="77777777" w:rsidR="00B43588" w:rsidRPr="00C647FC" w:rsidRDefault="00B43588" w:rsidP="00B43588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C00CC2C" w14:textId="07EAA8A9" w:rsidR="00B43588" w:rsidRDefault="00B43588" w:rsidP="00B4358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145</w:t>
            </w:r>
          </w:p>
        </w:tc>
      </w:tr>
      <w:tr w:rsidR="00B43588" w:rsidRPr="00C647FC" w14:paraId="272BDD68" w14:textId="77777777" w:rsidTr="00566C67">
        <w:trPr>
          <w:cantSplit/>
        </w:trPr>
        <w:tc>
          <w:tcPr>
            <w:tcW w:w="4491" w:type="dxa"/>
          </w:tcPr>
          <w:p w14:paraId="6AC2B1C3" w14:textId="0B9BA952" w:rsidR="00B43588" w:rsidRPr="00C647FC" w:rsidRDefault="00B43588" w:rsidP="00B43588">
            <w:pPr>
              <w:tabs>
                <w:tab w:val="center" w:pos="2166"/>
                <w:tab w:val="left" w:pos="255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7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954" w:type="dxa"/>
          </w:tcPr>
          <w:p w14:paraId="21EAF7F5" w14:textId="77777777" w:rsidR="00B43588" w:rsidRPr="00C647FC" w:rsidRDefault="00B43588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4A2A84C5" w14:textId="7B164F3E" w:rsidR="00B43588" w:rsidRPr="00C647FC" w:rsidRDefault="00B43588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C3447DD" w14:textId="77777777" w:rsidR="00B43588" w:rsidRPr="00C647FC" w:rsidRDefault="00B43588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BA1E5E" w14:textId="396C5859" w:rsidR="00B43588" w:rsidRPr="00C647FC" w:rsidRDefault="00B43588" w:rsidP="00B4358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7,908</w:t>
            </w:r>
          </w:p>
        </w:tc>
      </w:tr>
      <w:tr w:rsidR="00B43588" w:rsidRPr="00C647FC" w14:paraId="66B0D4E6" w14:textId="77777777" w:rsidTr="007133C6">
        <w:trPr>
          <w:cantSplit/>
          <w:trHeight w:val="242"/>
        </w:trPr>
        <w:tc>
          <w:tcPr>
            <w:tcW w:w="4491" w:type="dxa"/>
          </w:tcPr>
          <w:p w14:paraId="2BD4A1AA" w14:textId="77777777" w:rsidR="00B43588" w:rsidRPr="0071215C" w:rsidRDefault="00B43588" w:rsidP="00B43588">
            <w:pPr>
              <w:tabs>
                <w:tab w:val="center" w:pos="2166"/>
                <w:tab w:val="left" w:pos="255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174AC463" w14:textId="77777777" w:rsidR="00B43588" w:rsidRPr="0071215C" w:rsidRDefault="00B43588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2A5CC456" w14:textId="77777777" w:rsidR="00B43588" w:rsidRPr="0071215C" w:rsidRDefault="00B43588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3E4DDD3" w14:textId="77777777" w:rsidR="00B43588" w:rsidRPr="0071215C" w:rsidRDefault="00B43588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3D8D0976" w14:textId="77777777" w:rsidR="00B43588" w:rsidRPr="0071215C" w:rsidRDefault="00B43588" w:rsidP="00B4358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1215C" w:rsidRPr="00C647FC" w14:paraId="1F680062" w14:textId="77777777" w:rsidTr="00566C67">
        <w:trPr>
          <w:cantSplit/>
        </w:trPr>
        <w:tc>
          <w:tcPr>
            <w:tcW w:w="4491" w:type="dxa"/>
          </w:tcPr>
          <w:p w14:paraId="26654815" w14:textId="77777777" w:rsidR="0071215C" w:rsidRPr="00C95781" w:rsidRDefault="0071215C" w:rsidP="00B43588">
            <w:pPr>
              <w:tabs>
                <w:tab w:val="center" w:pos="2166"/>
                <w:tab w:val="left" w:pos="255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168B1DE1" w14:textId="77777777" w:rsidR="0071215C" w:rsidRPr="00C647FC" w:rsidRDefault="0071215C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720608D1" w14:textId="77777777" w:rsidR="0071215C" w:rsidRPr="00C647FC" w:rsidRDefault="0071215C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C8D3016" w14:textId="77777777" w:rsidR="0071215C" w:rsidRPr="00C647FC" w:rsidRDefault="0071215C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F7AA710" w14:textId="77777777" w:rsidR="0071215C" w:rsidRDefault="0071215C" w:rsidP="00B4358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1215C" w:rsidRPr="00C647FC" w14:paraId="4C91FC25" w14:textId="77777777" w:rsidTr="00566C67">
        <w:trPr>
          <w:cantSplit/>
        </w:trPr>
        <w:tc>
          <w:tcPr>
            <w:tcW w:w="4491" w:type="dxa"/>
          </w:tcPr>
          <w:p w14:paraId="73E374E8" w14:textId="77777777" w:rsidR="0071215C" w:rsidRPr="00C95781" w:rsidRDefault="0071215C" w:rsidP="00B43588">
            <w:pPr>
              <w:tabs>
                <w:tab w:val="center" w:pos="2166"/>
                <w:tab w:val="left" w:pos="255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7808E928" w14:textId="77777777" w:rsidR="0071215C" w:rsidRPr="00C647FC" w:rsidRDefault="0071215C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08E58D8F" w14:textId="77777777" w:rsidR="0071215C" w:rsidRPr="00C647FC" w:rsidRDefault="0071215C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9745B52" w14:textId="77777777" w:rsidR="0071215C" w:rsidRPr="00C647FC" w:rsidRDefault="0071215C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FE057B8" w14:textId="77777777" w:rsidR="0071215C" w:rsidRDefault="0071215C" w:rsidP="00B4358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1215C" w:rsidRPr="00C647FC" w14:paraId="33C6406C" w14:textId="77777777" w:rsidTr="00566C67">
        <w:trPr>
          <w:cantSplit/>
        </w:trPr>
        <w:tc>
          <w:tcPr>
            <w:tcW w:w="4491" w:type="dxa"/>
          </w:tcPr>
          <w:p w14:paraId="1782EA2A" w14:textId="77777777" w:rsidR="0071215C" w:rsidRPr="00C95781" w:rsidRDefault="0071215C" w:rsidP="00B43588">
            <w:pPr>
              <w:tabs>
                <w:tab w:val="center" w:pos="2166"/>
                <w:tab w:val="left" w:pos="255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145E151E" w14:textId="77777777" w:rsidR="0071215C" w:rsidRPr="00C647FC" w:rsidRDefault="0071215C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785CDACA" w14:textId="77777777" w:rsidR="0071215C" w:rsidRPr="00C647FC" w:rsidRDefault="0071215C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D426EBF" w14:textId="77777777" w:rsidR="0071215C" w:rsidRPr="00C647FC" w:rsidRDefault="0071215C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89F5681" w14:textId="77777777" w:rsidR="0071215C" w:rsidRDefault="0071215C" w:rsidP="00B4358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43588" w:rsidRPr="00C647FC" w14:paraId="3666FF15" w14:textId="77777777" w:rsidTr="00566C67">
        <w:trPr>
          <w:cantSplit/>
        </w:trPr>
        <w:tc>
          <w:tcPr>
            <w:tcW w:w="4491" w:type="dxa"/>
          </w:tcPr>
          <w:p w14:paraId="534CC0DF" w14:textId="299759D0" w:rsidR="00B43588" w:rsidRPr="00C647FC" w:rsidRDefault="00B43588" w:rsidP="00B43588">
            <w:pPr>
              <w:tabs>
                <w:tab w:val="center" w:pos="2166"/>
                <w:tab w:val="left" w:pos="255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C957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957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54" w:type="dxa"/>
          </w:tcPr>
          <w:p w14:paraId="429007D9" w14:textId="77777777" w:rsidR="00B43588" w:rsidRPr="00C647FC" w:rsidRDefault="00B43588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2A89EBB2" w14:textId="77777777" w:rsidR="00B43588" w:rsidRPr="00C647FC" w:rsidRDefault="00B43588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823D9AB" w14:textId="77777777" w:rsidR="00B43588" w:rsidRPr="00C647FC" w:rsidRDefault="00B43588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B3DA16F" w14:textId="77777777" w:rsidR="00B43588" w:rsidRDefault="00B43588" w:rsidP="00B4358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43588" w:rsidRPr="00C647FC" w14:paraId="429B9C16" w14:textId="77777777" w:rsidTr="00566C67">
        <w:trPr>
          <w:cantSplit/>
        </w:trPr>
        <w:tc>
          <w:tcPr>
            <w:tcW w:w="5445" w:type="dxa"/>
            <w:gridSpan w:val="2"/>
          </w:tcPr>
          <w:p w14:paraId="576D2BB6" w14:textId="211F8B25" w:rsidR="00B43588" w:rsidRPr="00C647FC" w:rsidRDefault="00B43588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9578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ระยะสั้นและสินทรัพย์ที่มีมูลค่าต่ำ</w:t>
            </w:r>
          </w:p>
        </w:tc>
        <w:tc>
          <w:tcPr>
            <w:tcW w:w="954" w:type="dxa"/>
          </w:tcPr>
          <w:p w14:paraId="1232D357" w14:textId="77777777" w:rsidR="00B43588" w:rsidRPr="00C647FC" w:rsidRDefault="00B43588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2E26B80" w14:textId="77777777" w:rsidR="00B43588" w:rsidRPr="00C647FC" w:rsidRDefault="00B43588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75E958A" w14:textId="51C5B5DC" w:rsidR="00B43588" w:rsidRPr="00F06C74" w:rsidRDefault="00B43588" w:rsidP="00B4358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1,482</w:t>
            </w:r>
          </w:p>
        </w:tc>
      </w:tr>
      <w:tr w:rsidR="00B43588" w:rsidRPr="00C647FC" w14:paraId="65C452D3" w14:textId="77777777" w:rsidTr="00566C67">
        <w:trPr>
          <w:cantSplit/>
        </w:trPr>
        <w:tc>
          <w:tcPr>
            <w:tcW w:w="5445" w:type="dxa"/>
            <w:gridSpan w:val="2"/>
          </w:tcPr>
          <w:p w14:paraId="33751B44" w14:textId="3C136EAE" w:rsidR="00B43588" w:rsidRPr="00C647FC" w:rsidRDefault="00B43588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ภาระผูกพันตามสัญญาการมีสิทธิในการใช้ซอฟต์แวร์</w:t>
            </w:r>
          </w:p>
        </w:tc>
        <w:tc>
          <w:tcPr>
            <w:tcW w:w="954" w:type="dxa"/>
          </w:tcPr>
          <w:p w14:paraId="2EA3C04B" w14:textId="77777777" w:rsidR="00B43588" w:rsidRPr="00C647FC" w:rsidRDefault="00B43588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B14C6C0" w14:textId="77777777" w:rsidR="00B43588" w:rsidRPr="00C647FC" w:rsidRDefault="00B43588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B707EFC" w14:textId="796D7911" w:rsidR="00B43588" w:rsidRPr="00F06C74" w:rsidRDefault="005E7AB4" w:rsidP="00B4358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1,500</w:t>
            </w:r>
          </w:p>
        </w:tc>
      </w:tr>
      <w:tr w:rsidR="004645C1" w:rsidRPr="00C647FC" w14:paraId="056897FE" w14:textId="77777777" w:rsidTr="00227626">
        <w:trPr>
          <w:cantSplit/>
        </w:trPr>
        <w:tc>
          <w:tcPr>
            <w:tcW w:w="5445" w:type="dxa"/>
            <w:gridSpan w:val="2"/>
          </w:tcPr>
          <w:p w14:paraId="6769DB9A" w14:textId="1601D897" w:rsidR="004645C1" w:rsidRDefault="004645C1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4645C1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เลตเตอร์ออฟเครดิตสำหรับซื้อเครื่องจักรที่ยังไม่ได้ใช้</w:t>
            </w:r>
          </w:p>
        </w:tc>
        <w:tc>
          <w:tcPr>
            <w:tcW w:w="954" w:type="dxa"/>
          </w:tcPr>
          <w:p w14:paraId="631A7E6E" w14:textId="77777777" w:rsidR="004645C1" w:rsidRPr="00C647FC" w:rsidRDefault="004645C1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A7139DA" w14:textId="77777777" w:rsidR="004645C1" w:rsidRPr="00C647FC" w:rsidRDefault="004645C1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4C50549" w14:textId="5BFA79E1" w:rsidR="004645C1" w:rsidRDefault="00227626" w:rsidP="00B4358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14,512</w:t>
            </w:r>
          </w:p>
        </w:tc>
      </w:tr>
      <w:tr w:rsidR="00B43588" w:rsidRPr="00C647FC" w14:paraId="18B92FDB" w14:textId="77777777" w:rsidTr="00566C67">
        <w:trPr>
          <w:cantSplit/>
        </w:trPr>
        <w:tc>
          <w:tcPr>
            <w:tcW w:w="4491" w:type="dxa"/>
          </w:tcPr>
          <w:p w14:paraId="6A3C6D73" w14:textId="2C452363" w:rsidR="00B43588" w:rsidRPr="00F06C74" w:rsidRDefault="00B43588" w:rsidP="00B43588">
            <w:pPr>
              <w:tabs>
                <w:tab w:val="center" w:pos="2166"/>
                <w:tab w:val="left" w:pos="255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06C74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54" w:type="dxa"/>
          </w:tcPr>
          <w:p w14:paraId="2B3FCC97" w14:textId="77777777" w:rsidR="00B43588" w:rsidRPr="00C647FC" w:rsidRDefault="00B43588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49988157" w14:textId="77777777" w:rsidR="00B43588" w:rsidRPr="00C647FC" w:rsidRDefault="00B43588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AA6C131" w14:textId="77777777" w:rsidR="00B43588" w:rsidRPr="00C647FC" w:rsidRDefault="00B43588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CA3F349" w14:textId="0513F782" w:rsidR="00B43588" w:rsidRPr="00F06C74" w:rsidRDefault="005E7AB4" w:rsidP="00B4358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36,201</w:t>
            </w:r>
          </w:p>
        </w:tc>
      </w:tr>
      <w:tr w:rsidR="00B43588" w:rsidRPr="00C647FC" w14:paraId="1D0C2094" w14:textId="77777777" w:rsidTr="00566C67">
        <w:trPr>
          <w:cantSplit/>
        </w:trPr>
        <w:tc>
          <w:tcPr>
            <w:tcW w:w="4491" w:type="dxa"/>
          </w:tcPr>
          <w:p w14:paraId="59CAC8D7" w14:textId="75B6B10B" w:rsidR="00B43588" w:rsidRPr="00F06C74" w:rsidRDefault="00B43588" w:rsidP="00B43588">
            <w:pPr>
              <w:tabs>
                <w:tab w:val="center" w:pos="2166"/>
                <w:tab w:val="left" w:pos="255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06C74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54" w:type="dxa"/>
          </w:tcPr>
          <w:p w14:paraId="5387BA51" w14:textId="77777777" w:rsidR="00B43588" w:rsidRPr="00C647FC" w:rsidRDefault="00B43588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1903A9F1" w14:textId="77777777" w:rsidR="00B43588" w:rsidRPr="00C647FC" w:rsidRDefault="00B43588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3C9B4756" w14:textId="77777777" w:rsidR="00B43588" w:rsidRPr="00C647FC" w:rsidRDefault="00B43588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657B01C" w14:textId="5AFDDBA7" w:rsidR="00B43588" w:rsidRPr="00F06C74" w:rsidRDefault="005E7AB4" w:rsidP="00B4358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4,100</w:t>
            </w:r>
          </w:p>
        </w:tc>
      </w:tr>
      <w:tr w:rsidR="00B43588" w:rsidRPr="00C647FC" w14:paraId="349A8FE4" w14:textId="77777777" w:rsidTr="00566C67">
        <w:trPr>
          <w:cantSplit/>
        </w:trPr>
        <w:tc>
          <w:tcPr>
            <w:tcW w:w="4491" w:type="dxa"/>
          </w:tcPr>
          <w:p w14:paraId="0968D806" w14:textId="3613117A" w:rsidR="00B43588" w:rsidRPr="00C647FC" w:rsidRDefault="00B43588" w:rsidP="00B43588">
            <w:pPr>
              <w:tabs>
                <w:tab w:val="center" w:pos="2166"/>
                <w:tab w:val="left" w:pos="255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C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</w:tcPr>
          <w:p w14:paraId="16342165" w14:textId="77777777" w:rsidR="00B43588" w:rsidRPr="00C647FC" w:rsidRDefault="00B43588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68F1D08B" w14:textId="77777777" w:rsidR="00B43588" w:rsidRPr="00C647FC" w:rsidRDefault="00B43588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FDA4ED2" w14:textId="77777777" w:rsidR="00B43588" w:rsidRPr="00C647FC" w:rsidRDefault="00B43588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1FC57" w14:textId="74D4AE61" w:rsidR="00B43588" w:rsidRDefault="00227626" w:rsidP="00B4358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57,795</w:t>
            </w:r>
          </w:p>
        </w:tc>
      </w:tr>
    </w:tbl>
    <w:p w14:paraId="70238FB0" w14:textId="0D92ACDD" w:rsidR="00B5144C" w:rsidRDefault="00B5144C" w:rsidP="00F06C74">
      <w:pPr>
        <w:tabs>
          <w:tab w:val="left" w:pos="630"/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sectPr w:rsidR="00B5144C" w:rsidSect="00C56E71"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96EA1" w14:textId="77777777" w:rsidR="00C640E1" w:rsidRDefault="00C640E1">
      <w:r>
        <w:separator/>
      </w:r>
    </w:p>
  </w:endnote>
  <w:endnote w:type="continuationSeparator" w:id="0">
    <w:p w14:paraId="2AA4FA97" w14:textId="77777777" w:rsidR="00C640E1" w:rsidRDefault="00C64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090D0" w14:textId="20A3E294" w:rsidR="000B5059" w:rsidRPr="003921C6" w:rsidRDefault="000B5059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46D06ECD" w14:textId="77777777" w:rsidR="000B5059" w:rsidRPr="002211E5" w:rsidRDefault="000B5059" w:rsidP="006D2BC2">
    <w:pPr>
      <w:tabs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C4B49" w14:textId="2CFE5421" w:rsidR="000B5059" w:rsidRPr="009F42D8" w:rsidRDefault="000B5059" w:rsidP="00E517E4">
    <w:pPr>
      <w:pStyle w:val="Header"/>
      <w:tabs>
        <w:tab w:val="clear" w:pos="4536"/>
        <w:tab w:val="clear" w:pos="9072"/>
        <w:tab w:val="right" w:pos="9270"/>
        <w:tab w:val="left" w:pos="14490"/>
      </w:tabs>
      <w:rPr>
        <w:rFonts w:ascii="Angsana New" w:hAnsi="Angsana New"/>
        <w:sz w:val="30"/>
        <w:szCs w:val="30"/>
      </w:rPr>
    </w:pPr>
    <w:r w:rsidRPr="004F00AA">
      <w:rPr>
        <w:rFonts w:ascii="Angsana New" w:hAnsi="Angsana New"/>
        <w:i/>
        <w:iCs/>
        <w:sz w:val="30"/>
        <w:szCs w:val="30"/>
      </w:rPr>
      <w:fldChar w:fldCharType="begin"/>
    </w:r>
    <w:r w:rsidRPr="004F00AA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4F00AA">
      <w:rPr>
        <w:rFonts w:ascii="Angsana New" w:hAnsi="Angsana New"/>
        <w:i/>
        <w:iCs/>
        <w:sz w:val="30"/>
        <w:szCs w:val="30"/>
      </w:rPr>
      <w:fldChar w:fldCharType="separate"/>
    </w:r>
    <w:r w:rsidR="00A47BBE">
      <w:rPr>
        <w:rFonts w:ascii="Angsana New" w:hAnsi="Angsana New"/>
        <w:i/>
        <w:iCs/>
        <w:noProof/>
        <w:sz w:val="30"/>
        <w:szCs w:val="30"/>
      </w:rPr>
      <w:t>XOt3-Q1'25-set</w:t>
    </w:r>
    <w:r w:rsidRPr="004F00AA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 w:rsidRPr="009F42D8">
      <w:rPr>
        <w:rStyle w:val="PageNumber"/>
        <w:rFonts w:ascii="Angsana New" w:hAnsi="Angsana New"/>
        <w:sz w:val="30"/>
        <w:szCs w:val="30"/>
      </w:rPr>
      <w:fldChar w:fldCharType="begin"/>
    </w:r>
    <w:r w:rsidRPr="009F42D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9F42D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9F42D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76236" w14:textId="77777777" w:rsidR="000B5059" w:rsidRPr="003921C6" w:rsidRDefault="000B5059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2CEF77E7" w14:textId="77777777" w:rsidR="000B5059" w:rsidRPr="002211E5" w:rsidRDefault="000B5059" w:rsidP="006D2BC2">
    <w:pPr>
      <w:tabs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B58F" w14:textId="50A91E37" w:rsidR="000B5059" w:rsidRPr="003921C6" w:rsidRDefault="000B5059" w:rsidP="00A13462">
    <w:pPr>
      <w:pStyle w:val="Footer"/>
      <w:framePr w:h="627" w:hRule="exact"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58292842" w14:textId="77777777" w:rsidR="000B5059" w:rsidRPr="002211E5" w:rsidRDefault="000B5059" w:rsidP="006D2BC2">
    <w:pPr>
      <w:tabs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66436" w14:textId="77777777" w:rsidR="00C640E1" w:rsidRDefault="00C640E1">
      <w:r>
        <w:separator/>
      </w:r>
    </w:p>
  </w:footnote>
  <w:footnote w:type="continuationSeparator" w:id="0">
    <w:p w14:paraId="5FEC49F4" w14:textId="77777777" w:rsidR="00C640E1" w:rsidRDefault="00C640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50D19" w14:textId="77777777" w:rsidR="000B5059" w:rsidRPr="007D2544" w:rsidRDefault="000B5059" w:rsidP="000E34F7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079439A6" w14:textId="77777777" w:rsidR="000B5059" w:rsidRPr="007D2544" w:rsidRDefault="000B5059" w:rsidP="00103FEA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B16B443" w14:textId="7C9541BD" w:rsidR="008B5DC4" w:rsidRPr="007D2544" w:rsidRDefault="008B5DC4" w:rsidP="008B5DC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BD4415">
      <w:rPr>
        <w:rFonts w:ascii="Angsana New" w:hAnsi="Angsana New" w:cs="Angsana New"/>
        <w:sz w:val="32"/>
        <w:szCs w:val="32"/>
        <w:lang w:bidi="th-TH"/>
      </w:rPr>
      <w:t>3</w:t>
    </w:r>
    <w:r w:rsidR="000F6B3E">
      <w:rPr>
        <w:rFonts w:ascii="Angsana New" w:hAnsi="Angsana New" w:cs="Angsana New"/>
        <w:sz w:val="32"/>
        <w:szCs w:val="32"/>
        <w:lang w:val="en-US" w:bidi="th-TH"/>
      </w:rPr>
      <w:t>1</w:t>
    </w:r>
    <w:r w:rsidR="00BD4415">
      <w:rPr>
        <w:rFonts w:ascii="Angsana New" w:hAnsi="Angsana New" w:cs="Angsana New"/>
        <w:sz w:val="32"/>
        <w:szCs w:val="32"/>
        <w:lang w:bidi="th-TH"/>
      </w:rPr>
      <w:t xml:space="preserve"> </w:t>
    </w:r>
    <w:r w:rsidR="000F6B3E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 w:rsidR="00BD4415" w:rsidRPr="00BD441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="00BD4415">
      <w:rPr>
        <w:rFonts w:ascii="Angsana New" w:hAnsi="Angsana New" w:cs="Angsana New"/>
        <w:sz w:val="32"/>
        <w:szCs w:val="32"/>
        <w:lang w:val="en-US" w:bidi="th-TH"/>
      </w:rPr>
      <w:t>256</w:t>
    </w:r>
    <w:r w:rsidR="000F6B3E">
      <w:rPr>
        <w:rFonts w:ascii="Angsana New" w:hAnsi="Angsana New" w:cs="Angsana New"/>
        <w:sz w:val="32"/>
        <w:szCs w:val="32"/>
        <w:lang w:val="en-US" w:bidi="th-TH"/>
      </w:rPr>
      <w:t>8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3BA1698" w14:textId="77777777" w:rsidR="000B5059" w:rsidRPr="00E476AB" w:rsidRDefault="000B5059" w:rsidP="00553987">
    <w:pPr>
      <w:tabs>
        <w:tab w:val="left" w:pos="540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AE189" w14:textId="77777777" w:rsidR="000B5059" w:rsidRPr="007D2544" w:rsidRDefault="000B5059" w:rsidP="000E34F7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5F4B2C8B" w14:textId="77777777" w:rsidR="000B5059" w:rsidRPr="007D2544" w:rsidRDefault="000B5059" w:rsidP="00103FEA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30E5455" w14:textId="1EEB04E7" w:rsidR="00AE6D10" w:rsidRPr="007D2544" w:rsidRDefault="00A7259D" w:rsidP="00AE6D1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 w:rsidR="00047A1A">
      <w:rPr>
        <w:rFonts w:ascii="Angsana New" w:hAnsi="Angsana New" w:cs="Angsana New"/>
        <w:sz w:val="32"/>
        <w:szCs w:val="32"/>
        <w:lang w:val="en-US" w:bidi="th-TH"/>
      </w:rPr>
      <w:t>1</w:t>
    </w:r>
    <w:r w:rsidRPr="00BD441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="00047A1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มีนาคม </w:t>
    </w:r>
    <w:r>
      <w:rPr>
        <w:rFonts w:ascii="Angsana New" w:hAnsi="Angsana New" w:cs="Angsana New"/>
        <w:sz w:val="32"/>
        <w:szCs w:val="32"/>
        <w:lang w:val="en-US" w:bidi="th-TH"/>
      </w:rPr>
      <w:t>256</w:t>
    </w:r>
    <w:r w:rsidR="00047A1A">
      <w:rPr>
        <w:rFonts w:ascii="Angsana New" w:hAnsi="Angsana New" w:cs="Angsana New"/>
        <w:sz w:val="32"/>
        <w:szCs w:val="32"/>
        <w:lang w:val="en-US" w:bidi="th-TH"/>
      </w:rPr>
      <w:t>8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1EF5B106" w14:textId="77777777" w:rsidR="000B5059" w:rsidRPr="000B4A21" w:rsidRDefault="000B5059" w:rsidP="00553987">
    <w:pPr>
      <w:tabs>
        <w:tab w:val="left" w:pos="540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323DF" w14:textId="77777777" w:rsidR="000B5059" w:rsidRPr="007D2544" w:rsidRDefault="000B5059" w:rsidP="000E34F7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5263D3C3" w14:textId="77777777" w:rsidR="000B5059" w:rsidRPr="007D2544" w:rsidRDefault="000B5059" w:rsidP="00103FEA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3FAD82B" w14:textId="36D6C517" w:rsidR="00AE6D10" w:rsidRPr="007D2544" w:rsidRDefault="00A7259D" w:rsidP="00AE6D1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 w:rsidR="004E6AF0">
      <w:rPr>
        <w:rFonts w:ascii="Angsana New" w:hAnsi="Angsana New" w:cs="Angsana New"/>
        <w:sz w:val="32"/>
        <w:szCs w:val="32"/>
        <w:lang w:val="en-US" w:bidi="th-TH"/>
      </w:rPr>
      <w:t>1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 w:rsidR="004E6AF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มีนาคม </w:t>
    </w:r>
    <w:r>
      <w:rPr>
        <w:rFonts w:ascii="Angsana New" w:hAnsi="Angsana New" w:cs="Angsana New"/>
        <w:sz w:val="32"/>
        <w:szCs w:val="32"/>
        <w:lang w:val="en-US" w:bidi="th-TH"/>
      </w:rPr>
      <w:t>256</w:t>
    </w:r>
    <w:r w:rsidR="004E6AF0">
      <w:rPr>
        <w:rFonts w:ascii="Angsana New" w:hAnsi="Angsana New" w:cs="Angsana New"/>
        <w:sz w:val="32"/>
        <w:szCs w:val="32"/>
        <w:lang w:val="en-US" w:bidi="th-TH"/>
      </w:rPr>
      <w:t>8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BC3F189" w14:textId="77777777" w:rsidR="000B5059" w:rsidRPr="00553987" w:rsidRDefault="000B5059" w:rsidP="00553987">
    <w:pPr>
      <w:tabs>
        <w:tab w:val="left" w:pos="540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3E7B36E5"/>
    <w:multiLevelType w:val="multilevel"/>
    <w:tmpl w:val="70E8EA96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BC05021"/>
    <w:multiLevelType w:val="hybridMultilevel"/>
    <w:tmpl w:val="E8744530"/>
    <w:lvl w:ilvl="0" w:tplc="246EE76E">
      <w:start w:val="10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7" w15:restartNumberingAfterBreak="0">
    <w:nsid w:val="6FA54E1C"/>
    <w:multiLevelType w:val="hybridMultilevel"/>
    <w:tmpl w:val="ECEA5B9E"/>
    <w:lvl w:ilvl="0" w:tplc="FEC0A4B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79C07B67"/>
    <w:multiLevelType w:val="hybridMultilevel"/>
    <w:tmpl w:val="702601EC"/>
    <w:lvl w:ilvl="0" w:tplc="F1B2C7CC">
      <w:start w:val="10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num w:numId="1" w16cid:durableId="1205750535">
    <w:abstractNumId w:val="6"/>
  </w:num>
  <w:num w:numId="2" w16cid:durableId="1043485430">
    <w:abstractNumId w:val="5"/>
  </w:num>
  <w:num w:numId="3" w16cid:durableId="1435638403">
    <w:abstractNumId w:val="9"/>
  </w:num>
  <w:num w:numId="4" w16cid:durableId="726227134">
    <w:abstractNumId w:val="7"/>
  </w:num>
  <w:num w:numId="5" w16cid:durableId="630211402">
    <w:abstractNumId w:val="8"/>
  </w:num>
  <w:num w:numId="6" w16cid:durableId="1528521738">
    <w:abstractNumId w:val="3"/>
  </w:num>
  <w:num w:numId="7" w16cid:durableId="1120227859">
    <w:abstractNumId w:val="2"/>
  </w:num>
  <w:num w:numId="8" w16cid:durableId="139033796">
    <w:abstractNumId w:val="0"/>
  </w:num>
  <w:num w:numId="9" w16cid:durableId="1621256352">
    <w:abstractNumId w:val="1"/>
  </w:num>
  <w:num w:numId="10" w16cid:durableId="1290821836">
    <w:abstractNumId w:val="4"/>
  </w:num>
  <w:num w:numId="11" w16cid:durableId="1876191511">
    <w:abstractNumId w:val="12"/>
  </w:num>
  <w:num w:numId="12" w16cid:durableId="1045374481">
    <w:abstractNumId w:val="10"/>
  </w:num>
  <w:num w:numId="13" w16cid:durableId="1225414035">
    <w:abstractNumId w:val="16"/>
  </w:num>
  <w:num w:numId="14" w16cid:durableId="732242359">
    <w:abstractNumId w:val="11"/>
  </w:num>
  <w:num w:numId="15" w16cid:durableId="1456873455">
    <w:abstractNumId w:val="14"/>
  </w:num>
  <w:num w:numId="16" w16cid:durableId="1780291244">
    <w:abstractNumId w:val="13"/>
  </w:num>
  <w:num w:numId="17" w16cid:durableId="925654065">
    <w:abstractNumId w:val="17"/>
  </w:num>
  <w:num w:numId="18" w16cid:durableId="1550650554">
    <w:abstractNumId w:val="18"/>
  </w:num>
  <w:num w:numId="19" w16cid:durableId="536940855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5B2"/>
    <w:rsid w:val="000008ED"/>
    <w:rsid w:val="0000105A"/>
    <w:rsid w:val="000014A4"/>
    <w:rsid w:val="000014E1"/>
    <w:rsid w:val="00001B7D"/>
    <w:rsid w:val="000020BB"/>
    <w:rsid w:val="000033A5"/>
    <w:rsid w:val="000033DA"/>
    <w:rsid w:val="00003F5A"/>
    <w:rsid w:val="00004E56"/>
    <w:rsid w:val="0000575E"/>
    <w:rsid w:val="00005DEA"/>
    <w:rsid w:val="00005E68"/>
    <w:rsid w:val="00005F0F"/>
    <w:rsid w:val="000063D7"/>
    <w:rsid w:val="00007183"/>
    <w:rsid w:val="00007518"/>
    <w:rsid w:val="00007594"/>
    <w:rsid w:val="0000765E"/>
    <w:rsid w:val="000076E1"/>
    <w:rsid w:val="00007AE6"/>
    <w:rsid w:val="00010453"/>
    <w:rsid w:val="0001117E"/>
    <w:rsid w:val="0001145F"/>
    <w:rsid w:val="0001161E"/>
    <w:rsid w:val="00011691"/>
    <w:rsid w:val="0001266A"/>
    <w:rsid w:val="00012C8D"/>
    <w:rsid w:val="00012EFE"/>
    <w:rsid w:val="00013C85"/>
    <w:rsid w:val="00013C88"/>
    <w:rsid w:val="00014641"/>
    <w:rsid w:val="00015111"/>
    <w:rsid w:val="0001542F"/>
    <w:rsid w:val="00015FFC"/>
    <w:rsid w:val="000165CC"/>
    <w:rsid w:val="00016A2D"/>
    <w:rsid w:val="000172C6"/>
    <w:rsid w:val="000173E3"/>
    <w:rsid w:val="00017A03"/>
    <w:rsid w:val="00020121"/>
    <w:rsid w:val="00020682"/>
    <w:rsid w:val="00020A8B"/>
    <w:rsid w:val="00020A99"/>
    <w:rsid w:val="00020C5E"/>
    <w:rsid w:val="000211C7"/>
    <w:rsid w:val="00021306"/>
    <w:rsid w:val="00021631"/>
    <w:rsid w:val="00021989"/>
    <w:rsid w:val="00021A20"/>
    <w:rsid w:val="00021DF4"/>
    <w:rsid w:val="00021E4C"/>
    <w:rsid w:val="000223D0"/>
    <w:rsid w:val="00022462"/>
    <w:rsid w:val="0002289E"/>
    <w:rsid w:val="00022DB4"/>
    <w:rsid w:val="00022F53"/>
    <w:rsid w:val="00023600"/>
    <w:rsid w:val="0002380C"/>
    <w:rsid w:val="0002451D"/>
    <w:rsid w:val="000248FD"/>
    <w:rsid w:val="00024925"/>
    <w:rsid w:val="00025074"/>
    <w:rsid w:val="00025610"/>
    <w:rsid w:val="00025849"/>
    <w:rsid w:val="00025B4E"/>
    <w:rsid w:val="00025C60"/>
    <w:rsid w:val="00025C74"/>
    <w:rsid w:val="000263BE"/>
    <w:rsid w:val="00026559"/>
    <w:rsid w:val="00026817"/>
    <w:rsid w:val="0002739C"/>
    <w:rsid w:val="00027746"/>
    <w:rsid w:val="00027810"/>
    <w:rsid w:val="000278FA"/>
    <w:rsid w:val="00027932"/>
    <w:rsid w:val="00027D09"/>
    <w:rsid w:val="00027D81"/>
    <w:rsid w:val="00030019"/>
    <w:rsid w:val="0003001A"/>
    <w:rsid w:val="000305FC"/>
    <w:rsid w:val="00030F26"/>
    <w:rsid w:val="000314D4"/>
    <w:rsid w:val="0003192A"/>
    <w:rsid w:val="00031A27"/>
    <w:rsid w:val="00031C52"/>
    <w:rsid w:val="000327D3"/>
    <w:rsid w:val="00032908"/>
    <w:rsid w:val="00032B3C"/>
    <w:rsid w:val="000341B1"/>
    <w:rsid w:val="00034825"/>
    <w:rsid w:val="00034948"/>
    <w:rsid w:val="00034970"/>
    <w:rsid w:val="00034B71"/>
    <w:rsid w:val="00035069"/>
    <w:rsid w:val="000350A1"/>
    <w:rsid w:val="0003530B"/>
    <w:rsid w:val="00035370"/>
    <w:rsid w:val="000355F0"/>
    <w:rsid w:val="00035C93"/>
    <w:rsid w:val="00035FF2"/>
    <w:rsid w:val="000365BE"/>
    <w:rsid w:val="000369BA"/>
    <w:rsid w:val="0003781C"/>
    <w:rsid w:val="00037DFB"/>
    <w:rsid w:val="00040496"/>
    <w:rsid w:val="00040685"/>
    <w:rsid w:val="00040C22"/>
    <w:rsid w:val="00040DBA"/>
    <w:rsid w:val="000419B3"/>
    <w:rsid w:val="0004243C"/>
    <w:rsid w:val="00042C9A"/>
    <w:rsid w:val="00043411"/>
    <w:rsid w:val="00043818"/>
    <w:rsid w:val="00047A1A"/>
    <w:rsid w:val="00047DD4"/>
    <w:rsid w:val="000504CE"/>
    <w:rsid w:val="0005079A"/>
    <w:rsid w:val="000517AF"/>
    <w:rsid w:val="0005194B"/>
    <w:rsid w:val="00051A49"/>
    <w:rsid w:val="00051D4B"/>
    <w:rsid w:val="000522F7"/>
    <w:rsid w:val="00052667"/>
    <w:rsid w:val="00052946"/>
    <w:rsid w:val="0005303C"/>
    <w:rsid w:val="0005354C"/>
    <w:rsid w:val="00054338"/>
    <w:rsid w:val="00054FCE"/>
    <w:rsid w:val="00055176"/>
    <w:rsid w:val="000551D1"/>
    <w:rsid w:val="0005596F"/>
    <w:rsid w:val="00055D98"/>
    <w:rsid w:val="00056AD3"/>
    <w:rsid w:val="00056C49"/>
    <w:rsid w:val="00057A71"/>
    <w:rsid w:val="00057BA8"/>
    <w:rsid w:val="00057EE8"/>
    <w:rsid w:val="00057F1B"/>
    <w:rsid w:val="00057F84"/>
    <w:rsid w:val="00060897"/>
    <w:rsid w:val="000609EB"/>
    <w:rsid w:val="000615AB"/>
    <w:rsid w:val="000619F8"/>
    <w:rsid w:val="00061B30"/>
    <w:rsid w:val="00061B7D"/>
    <w:rsid w:val="00061F4D"/>
    <w:rsid w:val="000629F6"/>
    <w:rsid w:val="00062F66"/>
    <w:rsid w:val="00062FE1"/>
    <w:rsid w:val="00064001"/>
    <w:rsid w:val="000643FA"/>
    <w:rsid w:val="00064A32"/>
    <w:rsid w:val="00064B9A"/>
    <w:rsid w:val="00064DA0"/>
    <w:rsid w:val="00064E49"/>
    <w:rsid w:val="00064FD7"/>
    <w:rsid w:val="00065B15"/>
    <w:rsid w:val="00065CBA"/>
    <w:rsid w:val="00065D11"/>
    <w:rsid w:val="00065E70"/>
    <w:rsid w:val="00070281"/>
    <w:rsid w:val="00070976"/>
    <w:rsid w:val="00070F44"/>
    <w:rsid w:val="00070FC7"/>
    <w:rsid w:val="000712AD"/>
    <w:rsid w:val="0007163F"/>
    <w:rsid w:val="00071998"/>
    <w:rsid w:val="00071C3B"/>
    <w:rsid w:val="00071C51"/>
    <w:rsid w:val="00071E2C"/>
    <w:rsid w:val="00071E94"/>
    <w:rsid w:val="000722A3"/>
    <w:rsid w:val="00072536"/>
    <w:rsid w:val="000727D5"/>
    <w:rsid w:val="00072BFE"/>
    <w:rsid w:val="0007386D"/>
    <w:rsid w:val="00073D22"/>
    <w:rsid w:val="00073E9F"/>
    <w:rsid w:val="00073F54"/>
    <w:rsid w:val="0007464F"/>
    <w:rsid w:val="00074B0F"/>
    <w:rsid w:val="000755A3"/>
    <w:rsid w:val="00076525"/>
    <w:rsid w:val="00076696"/>
    <w:rsid w:val="00076FBC"/>
    <w:rsid w:val="00077073"/>
    <w:rsid w:val="000770EB"/>
    <w:rsid w:val="0007771C"/>
    <w:rsid w:val="00077E45"/>
    <w:rsid w:val="00077F49"/>
    <w:rsid w:val="00080EAE"/>
    <w:rsid w:val="000811C8"/>
    <w:rsid w:val="0008128E"/>
    <w:rsid w:val="000812CF"/>
    <w:rsid w:val="0008199D"/>
    <w:rsid w:val="000822EB"/>
    <w:rsid w:val="0008244E"/>
    <w:rsid w:val="00082E76"/>
    <w:rsid w:val="00083052"/>
    <w:rsid w:val="0008359B"/>
    <w:rsid w:val="000844ED"/>
    <w:rsid w:val="00084D93"/>
    <w:rsid w:val="000851D7"/>
    <w:rsid w:val="0008547B"/>
    <w:rsid w:val="00086595"/>
    <w:rsid w:val="00086DCE"/>
    <w:rsid w:val="00087201"/>
    <w:rsid w:val="00087BAF"/>
    <w:rsid w:val="00087E76"/>
    <w:rsid w:val="00087F72"/>
    <w:rsid w:val="00090254"/>
    <w:rsid w:val="00090C95"/>
    <w:rsid w:val="00091463"/>
    <w:rsid w:val="00091BCB"/>
    <w:rsid w:val="00092155"/>
    <w:rsid w:val="00092FC7"/>
    <w:rsid w:val="000930FF"/>
    <w:rsid w:val="000936DB"/>
    <w:rsid w:val="000936DE"/>
    <w:rsid w:val="00094F53"/>
    <w:rsid w:val="0009522F"/>
    <w:rsid w:val="000952E0"/>
    <w:rsid w:val="000954A7"/>
    <w:rsid w:val="00095E20"/>
    <w:rsid w:val="0009626A"/>
    <w:rsid w:val="00096725"/>
    <w:rsid w:val="00096807"/>
    <w:rsid w:val="00096A9A"/>
    <w:rsid w:val="00096D0C"/>
    <w:rsid w:val="00097541"/>
    <w:rsid w:val="00097669"/>
    <w:rsid w:val="00097B92"/>
    <w:rsid w:val="00097C58"/>
    <w:rsid w:val="00097F77"/>
    <w:rsid w:val="00097F94"/>
    <w:rsid w:val="000A01C3"/>
    <w:rsid w:val="000A086F"/>
    <w:rsid w:val="000A0CF4"/>
    <w:rsid w:val="000A1134"/>
    <w:rsid w:val="000A1475"/>
    <w:rsid w:val="000A23CE"/>
    <w:rsid w:val="000A2940"/>
    <w:rsid w:val="000A2C94"/>
    <w:rsid w:val="000A2E38"/>
    <w:rsid w:val="000A3231"/>
    <w:rsid w:val="000A3565"/>
    <w:rsid w:val="000A5B6E"/>
    <w:rsid w:val="000A5DC6"/>
    <w:rsid w:val="000A6291"/>
    <w:rsid w:val="000A6652"/>
    <w:rsid w:val="000A6A04"/>
    <w:rsid w:val="000A7108"/>
    <w:rsid w:val="000A724F"/>
    <w:rsid w:val="000A7CA1"/>
    <w:rsid w:val="000A7DA2"/>
    <w:rsid w:val="000B07BB"/>
    <w:rsid w:val="000B099C"/>
    <w:rsid w:val="000B19A5"/>
    <w:rsid w:val="000B223E"/>
    <w:rsid w:val="000B3379"/>
    <w:rsid w:val="000B3CCF"/>
    <w:rsid w:val="000B3F47"/>
    <w:rsid w:val="000B406B"/>
    <w:rsid w:val="000B4817"/>
    <w:rsid w:val="000B4A21"/>
    <w:rsid w:val="000B500A"/>
    <w:rsid w:val="000B5059"/>
    <w:rsid w:val="000B55E3"/>
    <w:rsid w:val="000B572F"/>
    <w:rsid w:val="000B5A91"/>
    <w:rsid w:val="000B5D2C"/>
    <w:rsid w:val="000B64A9"/>
    <w:rsid w:val="000B719C"/>
    <w:rsid w:val="000B728F"/>
    <w:rsid w:val="000B7942"/>
    <w:rsid w:val="000B7BEA"/>
    <w:rsid w:val="000B7D4F"/>
    <w:rsid w:val="000B7DF9"/>
    <w:rsid w:val="000C1AA2"/>
    <w:rsid w:val="000C1B1A"/>
    <w:rsid w:val="000C201C"/>
    <w:rsid w:val="000C29F7"/>
    <w:rsid w:val="000C32A7"/>
    <w:rsid w:val="000C47D4"/>
    <w:rsid w:val="000C4A2E"/>
    <w:rsid w:val="000C4AB0"/>
    <w:rsid w:val="000C4C9E"/>
    <w:rsid w:val="000C50D0"/>
    <w:rsid w:val="000C5674"/>
    <w:rsid w:val="000C5C6B"/>
    <w:rsid w:val="000C60D3"/>
    <w:rsid w:val="000C60D6"/>
    <w:rsid w:val="000C67A6"/>
    <w:rsid w:val="000C69AA"/>
    <w:rsid w:val="000C6A52"/>
    <w:rsid w:val="000C6B66"/>
    <w:rsid w:val="000C6EE9"/>
    <w:rsid w:val="000C704C"/>
    <w:rsid w:val="000C75EB"/>
    <w:rsid w:val="000C75FF"/>
    <w:rsid w:val="000C78F5"/>
    <w:rsid w:val="000C7A0E"/>
    <w:rsid w:val="000C7B2D"/>
    <w:rsid w:val="000C7BF9"/>
    <w:rsid w:val="000C7C89"/>
    <w:rsid w:val="000D0028"/>
    <w:rsid w:val="000D00C4"/>
    <w:rsid w:val="000D0188"/>
    <w:rsid w:val="000D0212"/>
    <w:rsid w:val="000D07D7"/>
    <w:rsid w:val="000D0CA9"/>
    <w:rsid w:val="000D0EA5"/>
    <w:rsid w:val="000D14DB"/>
    <w:rsid w:val="000D173C"/>
    <w:rsid w:val="000D1C9F"/>
    <w:rsid w:val="000D23F3"/>
    <w:rsid w:val="000D2423"/>
    <w:rsid w:val="000D2812"/>
    <w:rsid w:val="000D2FF6"/>
    <w:rsid w:val="000D34CB"/>
    <w:rsid w:val="000D37D0"/>
    <w:rsid w:val="000D3815"/>
    <w:rsid w:val="000D39B8"/>
    <w:rsid w:val="000D428E"/>
    <w:rsid w:val="000D4491"/>
    <w:rsid w:val="000D4CEC"/>
    <w:rsid w:val="000D4D5F"/>
    <w:rsid w:val="000D5212"/>
    <w:rsid w:val="000D5668"/>
    <w:rsid w:val="000D57B0"/>
    <w:rsid w:val="000D5CC2"/>
    <w:rsid w:val="000D60D6"/>
    <w:rsid w:val="000D66BD"/>
    <w:rsid w:val="000D6AD0"/>
    <w:rsid w:val="000D6B0A"/>
    <w:rsid w:val="000D6E7B"/>
    <w:rsid w:val="000D7326"/>
    <w:rsid w:val="000D734A"/>
    <w:rsid w:val="000D7FAC"/>
    <w:rsid w:val="000E06C9"/>
    <w:rsid w:val="000E0F6E"/>
    <w:rsid w:val="000E12AC"/>
    <w:rsid w:val="000E24B3"/>
    <w:rsid w:val="000E328B"/>
    <w:rsid w:val="000E34F7"/>
    <w:rsid w:val="000E3938"/>
    <w:rsid w:val="000E4168"/>
    <w:rsid w:val="000E45D7"/>
    <w:rsid w:val="000E4E79"/>
    <w:rsid w:val="000E4F11"/>
    <w:rsid w:val="000E52DB"/>
    <w:rsid w:val="000E5506"/>
    <w:rsid w:val="000E5B69"/>
    <w:rsid w:val="000E62C1"/>
    <w:rsid w:val="000E62C2"/>
    <w:rsid w:val="000E7734"/>
    <w:rsid w:val="000E7AB1"/>
    <w:rsid w:val="000F08B8"/>
    <w:rsid w:val="000F1036"/>
    <w:rsid w:val="000F11B5"/>
    <w:rsid w:val="000F1368"/>
    <w:rsid w:val="000F1F71"/>
    <w:rsid w:val="000F1FC7"/>
    <w:rsid w:val="000F2101"/>
    <w:rsid w:val="000F28A6"/>
    <w:rsid w:val="000F2F21"/>
    <w:rsid w:val="000F4C16"/>
    <w:rsid w:val="000F4CC6"/>
    <w:rsid w:val="000F5406"/>
    <w:rsid w:val="000F546E"/>
    <w:rsid w:val="000F596A"/>
    <w:rsid w:val="000F5CE8"/>
    <w:rsid w:val="000F5D2C"/>
    <w:rsid w:val="000F607B"/>
    <w:rsid w:val="000F60B9"/>
    <w:rsid w:val="000F67AF"/>
    <w:rsid w:val="000F6B3E"/>
    <w:rsid w:val="000F6D7A"/>
    <w:rsid w:val="000F7006"/>
    <w:rsid w:val="000F71E9"/>
    <w:rsid w:val="001002A2"/>
    <w:rsid w:val="00100A0B"/>
    <w:rsid w:val="00100E11"/>
    <w:rsid w:val="00100F63"/>
    <w:rsid w:val="00101388"/>
    <w:rsid w:val="00101536"/>
    <w:rsid w:val="0010157F"/>
    <w:rsid w:val="00101BE2"/>
    <w:rsid w:val="00101DC3"/>
    <w:rsid w:val="001028A8"/>
    <w:rsid w:val="0010292E"/>
    <w:rsid w:val="00103ED1"/>
    <w:rsid w:val="00103F2B"/>
    <w:rsid w:val="00103FEA"/>
    <w:rsid w:val="00104076"/>
    <w:rsid w:val="0010442C"/>
    <w:rsid w:val="001046DB"/>
    <w:rsid w:val="0010493E"/>
    <w:rsid w:val="00104C90"/>
    <w:rsid w:val="00105427"/>
    <w:rsid w:val="001054F6"/>
    <w:rsid w:val="00105671"/>
    <w:rsid w:val="001056D2"/>
    <w:rsid w:val="00106046"/>
    <w:rsid w:val="00106084"/>
    <w:rsid w:val="001060E9"/>
    <w:rsid w:val="0010619C"/>
    <w:rsid w:val="0010657A"/>
    <w:rsid w:val="00107222"/>
    <w:rsid w:val="00107942"/>
    <w:rsid w:val="001104DC"/>
    <w:rsid w:val="00111265"/>
    <w:rsid w:val="00111460"/>
    <w:rsid w:val="001118F6"/>
    <w:rsid w:val="00111FF7"/>
    <w:rsid w:val="001121C7"/>
    <w:rsid w:val="0011247B"/>
    <w:rsid w:val="00112691"/>
    <w:rsid w:val="00112B8F"/>
    <w:rsid w:val="00112E62"/>
    <w:rsid w:val="00112F4E"/>
    <w:rsid w:val="0011383A"/>
    <w:rsid w:val="00113A84"/>
    <w:rsid w:val="00113E8B"/>
    <w:rsid w:val="00113FD2"/>
    <w:rsid w:val="001142A2"/>
    <w:rsid w:val="001143AF"/>
    <w:rsid w:val="00115A50"/>
    <w:rsid w:val="00115DEE"/>
    <w:rsid w:val="00116512"/>
    <w:rsid w:val="00116554"/>
    <w:rsid w:val="00116569"/>
    <w:rsid w:val="00117795"/>
    <w:rsid w:val="0011798F"/>
    <w:rsid w:val="001179A3"/>
    <w:rsid w:val="00120875"/>
    <w:rsid w:val="00120DE3"/>
    <w:rsid w:val="0012163B"/>
    <w:rsid w:val="00121C8C"/>
    <w:rsid w:val="00121CF2"/>
    <w:rsid w:val="00121F79"/>
    <w:rsid w:val="00123965"/>
    <w:rsid w:val="0012396E"/>
    <w:rsid w:val="0012404C"/>
    <w:rsid w:val="00124197"/>
    <w:rsid w:val="001247C1"/>
    <w:rsid w:val="001249D4"/>
    <w:rsid w:val="00124C67"/>
    <w:rsid w:val="00124D74"/>
    <w:rsid w:val="00125357"/>
    <w:rsid w:val="00125580"/>
    <w:rsid w:val="0012585B"/>
    <w:rsid w:val="00126C1B"/>
    <w:rsid w:val="00127B20"/>
    <w:rsid w:val="00127B59"/>
    <w:rsid w:val="00130540"/>
    <w:rsid w:val="00131538"/>
    <w:rsid w:val="00131A5B"/>
    <w:rsid w:val="00131C62"/>
    <w:rsid w:val="00132058"/>
    <w:rsid w:val="00132579"/>
    <w:rsid w:val="00132790"/>
    <w:rsid w:val="0013284B"/>
    <w:rsid w:val="00132B98"/>
    <w:rsid w:val="00133494"/>
    <w:rsid w:val="001334AB"/>
    <w:rsid w:val="0013401B"/>
    <w:rsid w:val="001341CE"/>
    <w:rsid w:val="00134A18"/>
    <w:rsid w:val="00134B07"/>
    <w:rsid w:val="001357EF"/>
    <w:rsid w:val="0013649A"/>
    <w:rsid w:val="00136539"/>
    <w:rsid w:val="00137386"/>
    <w:rsid w:val="00140012"/>
    <w:rsid w:val="001404D4"/>
    <w:rsid w:val="00141AD3"/>
    <w:rsid w:val="0014220E"/>
    <w:rsid w:val="00142554"/>
    <w:rsid w:val="00142C4D"/>
    <w:rsid w:val="00142D4C"/>
    <w:rsid w:val="00143254"/>
    <w:rsid w:val="0014333D"/>
    <w:rsid w:val="0014348D"/>
    <w:rsid w:val="00144925"/>
    <w:rsid w:val="00144AD1"/>
    <w:rsid w:val="00144AE3"/>
    <w:rsid w:val="00144B46"/>
    <w:rsid w:val="00144D50"/>
    <w:rsid w:val="00144F82"/>
    <w:rsid w:val="00145699"/>
    <w:rsid w:val="001458D5"/>
    <w:rsid w:val="00145926"/>
    <w:rsid w:val="00145DE7"/>
    <w:rsid w:val="00145ECC"/>
    <w:rsid w:val="001461F4"/>
    <w:rsid w:val="001464A0"/>
    <w:rsid w:val="00146A5B"/>
    <w:rsid w:val="00146B69"/>
    <w:rsid w:val="00147790"/>
    <w:rsid w:val="00147A9B"/>
    <w:rsid w:val="00147EFE"/>
    <w:rsid w:val="00150BDC"/>
    <w:rsid w:val="00150F3F"/>
    <w:rsid w:val="001517BC"/>
    <w:rsid w:val="00151D23"/>
    <w:rsid w:val="00151E6E"/>
    <w:rsid w:val="0015275D"/>
    <w:rsid w:val="00152BF0"/>
    <w:rsid w:val="00152BF4"/>
    <w:rsid w:val="00152EBD"/>
    <w:rsid w:val="00154046"/>
    <w:rsid w:val="001541ED"/>
    <w:rsid w:val="00154AF0"/>
    <w:rsid w:val="00154F59"/>
    <w:rsid w:val="00155095"/>
    <w:rsid w:val="00155876"/>
    <w:rsid w:val="00155B99"/>
    <w:rsid w:val="00156202"/>
    <w:rsid w:val="0015620F"/>
    <w:rsid w:val="00156DF4"/>
    <w:rsid w:val="00156FD5"/>
    <w:rsid w:val="00157099"/>
    <w:rsid w:val="00157470"/>
    <w:rsid w:val="00157A13"/>
    <w:rsid w:val="001604CB"/>
    <w:rsid w:val="001607EA"/>
    <w:rsid w:val="001609FC"/>
    <w:rsid w:val="001616B7"/>
    <w:rsid w:val="00161819"/>
    <w:rsid w:val="00161E96"/>
    <w:rsid w:val="00162039"/>
    <w:rsid w:val="00162B94"/>
    <w:rsid w:val="00162E6A"/>
    <w:rsid w:val="00162F88"/>
    <w:rsid w:val="00164215"/>
    <w:rsid w:val="001651BB"/>
    <w:rsid w:val="00165366"/>
    <w:rsid w:val="00165545"/>
    <w:rsid w:val="00166194"/>
    <w:rsid w:val="0016628A"/>
    <w:rsid w:val="00167109"/>
    <w:rsid w:val="00167112"/>
    <w:rsid w:val="00167A99"/>
    <w:rsid w:val="00167F0F"/>
    <w:rsid w:val="0017018D"/>
    <w:rsid w:val="001703A3"/>
    <w:rsid w:val="00171165"/>
    <w:rsid w:val="001712AA"/>
    <w:rsid w:val="0017148E"/>
    <w:rsid w:val="001714E3"/>
    <w:rsid w:val="00171AC1"/>
    <w:rsid w:val="001724B3"/>
    <w:rsid w:val="00172AB8"/>
    <w:rsid w:val="00172B23"/>
    <w:rsid w:val="00172FAB"/>
    <w:rsid w:val="00173342"/>
    <w:rsid w:val="001734E4"/>
    <w:rsid w:val="00173563"/>
    <w:rsid w:val="001736C5"/>
    <w:rsid w:val="001742FE"/>
    <w:rsid w:val="00175266"/>
    <w:rsid w:val="00175345"/>
    <w:rsid w:val="001757BB"/>
    <w:rsid w:val="00176392"/>
    <w:rsid w:val="00176841"/>
    <w:rsid w:val="00176E4F"/>
    <w:rsid w:val="00176E9F"/>
    <w:rsid w:val="001775AF"/>
    <w:rsid w:val="00177B15"/>
    <w:rsid w:val="001802DC"/>
    <w:rsid w:val="00180CC5"/>
    <w:rsid w:val="00180DA4"/>
    <w:rsid w:val="00181BD0"/>
    <w:rsid w:val="00181C37"/>
    <w:rsid w:val="00181F17"/>
    <w:rsid w:val="0018209D"/>
    <w:rsid w:val="00182D9D"/>
    <w:rsid w:val="00182DC4"/>
    <w:rsid w:val="00183390"/>
    <w:rsid w:val="0018372D"/>
    <w:rsid w:val="00183782"/>
    <w:rsid w:val="001837A5"/>
    <w:rsid w:val="00183828"/>
    <w:rsid w:val="00183D3E"/>
    <w:rsid w:val="00184182"/>
    <w:rsid w:val="00184DB2"/>
    <w:rsid w:val="00185518"/>
    <w:rsid w:val="0018565B"/>
    <w:rsid w:val="00185820"/>
    <w:rsid w:val="00186DAC"/>
    <w:rsid w:val="00186F56"/>
    <w:rsid w:val="0018726C"/>
    <w:rsid w:val="0018730A"/>
    <w:rsid w:val="0018774E"/>
    <w:rsid w:val="001879C4"/>
    <w:rsid w:val="00187D73"/>
    <w:rsid w:val="00187DE8"/>
    <w:rsid w:val="00187FFC"/>
    <w:rsid w:val="001903D9"/>
    <w:rsid w:val="001904B2"/>
    <w:rsid w:val="00190C47"/>
    <w:rsid w:val="0019111E"/>
    <w:rsid w:val="001912C4"/>
    <w:rsid w:val="001917BD"/>
    <w:rsid w:val="00191B7A"/>
    <w:rsid w:val="001922B5"/>
    <w:rsid w:val="001925C6"/>
    <w:rsid w:val="00192633"/>
    <w:rsid w:val="00192832"/>
    <w:rsid w:val="001928AB"/>
    <w:rsid w:val="00192CB0"/>
    <w:rsid w:val="0019436C"/>
    <w:rsid w:val="001949D9"/>
    <w:rsid w:val="001959AC"/>
    <w:rsid w:val="00195B5B"/>
    <w:rsid w:val="00196119"/>
    <w:rsid w:val="001964B0"/>
    <w:rsid w:val="00196AD4"/>
    <w:rsid w:val="00196EDB"/>
    <w:rsid w:val="00196F63"/>
    <w:rsid w:val="0019779D"/>
    <w:rsid w:val="00197A85"/>
    <w:rsid w:val="001A0584"/>
    <w:rsid w:val="001A0A37"/>
    <w:rsid w:val="001A0C73"/>
    <w:rsid w:val="001A0CF6"/>
    <w:rsid w:val="001A164E"/>
    <w:rsid w:val="001A188C"/>
    <w:rsid w:val="001A1E8D"/>
    <w:rsid w:val="001A1FC6"/>
    <w:rsid w:val="001A20FC"/>
    <w:rsid w:val="001A2641"/>
    <w:rsid w:val="001A2815"/>
    <w:rsid w:val="001A2B82"/>
    <w:rsid w:val="001A30F1"/>
    <w:rsid w:val="001A3D66"/>
    <w:rsid w:val="001A4046"/>
    <w:rsid w:val="001A40F4"/>
    <w:rsid w:val="001A4B6B"/>
    <w:rsid w:val="001A5163"/>
    <w:rsid w:val="001A5A52"/>
    <w:rsid w:val="001A5C08"/>
    <w:rsid w:val="001A5C26"/>
    <w:rsid w:val="001A6231"/>
    <w:rsid w:val="001A6678"/>
    <w:rsid w:val="001A6E4B"/>
    <w:rsid w:val="001A7495"/>
    <w:rsid w:val="001A78E2"/>
    <w:rsid w:val="001B00F0"/>
    <w:rsid w:val="001B05C4"/>
    <w:rsid w:val="001B0872"/>
    <w:rsid w:val="001B1247"/>
    <w:rsid w:val="001B3309"/>
    <w:rsid w:val="001B3318"/>
    <w:rsid w:val="001B334D"/>
    <w:rsid w:val="001B3930"/>
    <w:rsid w:val="001B41DA"/>
    <w:rsid w:val="001B46CB"/>
    <w:rsid w:val="001B493A"/>
    <w:rsid w:val="001B5173"/>
    <w:rsid w:val="001B538C"/>
    <w:rsid w:val="001B5ED4"/>
    <w:rsid w:val="001B5F8B"/>
    <w:rsid w:val="001B60FC"/>
    <w:rsid w:val="001B6739"/>
    <w:rsid w:val="001B6A1A"/>
    <w:rsid w:val="001B6BC2"/>
    <w:rsid w:val="001B72BA"/>
    <w:rsid w:val="001B7456"/>
    <w:rsid w:val="001B774B"/>
    <w:rsid w:val="001C0251"/>
    <w:rsid w:val="001C0688"/>
    <w:rsid w:val="001C179B"/>
    <w:rsid w:val="001C19AF"/>
    <w:rsid w:val="001C1BD1"/>
    <w:rsid w:val="001C1C41"/>
    <w:rsid w:val="001C1E69"/>
    <w:rsid w:val="001C2E18"/>
    <w:rsid w:val="001C2FB8"/>
    <w:rsid w:val="001C3740"/>
    <w:rsid w:val="001C3986"/>
    <w:rsid w:val="001C4076"/>
    <w:rsid w:val="001C423D"/>
    <w:rsid w:val="001C44EC"/>
    <w:rsid w:val="001C451C"/>
    <w:rsid w:val="001C46FE"/>
    <w:rsid w:val="001C5415"/>
    <w:rsid w:val="001C576B"/>
    <w:rsid w:val="001C58AB"/>
    <w:rsid w:val="001C5B93"/>
    <w:rsid w:val="001C5C1C"/>
    <w:rsid w:val="001C5E48"/>
    <w:rsid w:val="001C5F5B"/>
    <w:rsid w:val="001C66AB"/>
    <w:rsid w:val="001C6A8A"/>
    <w:rsid w:val="001C6C9D"/>
    <w:rsid w:val="001C6D1C"/>
    <w:rsid w:val="001C7668"/>
    <w:rsid w:val="001D04C0"/>
    <w:rsid w:val="001D07D4"/>
    <w:rsid w:val="001D0E2B"/>
    <w:rsid w:val="001D1429"/>
    <w:rsid w:val="001D16EE"/>
    <w:rsid w:val="001D235B"/>
    <w:rsid w:val="001D34C0"/>
    <w:rsid w:val="001D3826"/>
    <w:rsid w:val="001D3D58"/>
    <w:rsid w:val="001D41D3"/>
    <w:rsid w:val="001D4306"/>
    <w:rsid w:val="001D4329"/>
    <w:rsid w:val="001D45BC"/>
    <w:rsid w:val="001D48DE"/>
    <w:rsid w:val="001D4CCC"/>
    <w:rsid w:val="001D507A"/>
    <w:rsid w:val="001D58A3"/>
    <w:rsid w:val="001D5CE0"/>
    <w:rsid w:val="001D6489"/>
    <w:rsid w:val="001D650D"/>
    <w:rsid w:val="001D6817"/>
    <w:rsid w:val="001D6CDC"/>
    <w:rsid w:val="001D7B15"/>
    <w:rsid w:val="001D7BF7"/>
    <w:rsid w:val="001E009A"/>
    <w:rsid w:val="001E0498"/>
    <w:rsid w:val="001E0BE0"/>
    <w:rsid w:val="001E0C48"/>
    <w:rsid w:val="001E12E2"/>
    <w:rsid w:val="001E1EB7"/>
    <w:rsid w:val="001E2E68"/>
    <w:rsid w:val="001E2FB0"/>
    <w:rsid w:val="001E3213"/>
    <w:rsid w:val="001E326F"/>
    <w:rsid w:val="001E3852"/>
    <w:rsid w:val="001E3DAE"/>
    <w:rsid w:val="001E42D8"/>
    <w:rsid w:val="001E4732"/>
    <w:rsid w:val="001E537E"/>
    <w:rsid w:val="001E5513"/>
    <w:rsid w:val="001E5B19"/>
    <w:rsid w:val="001E5DFF"/>
    <w:rsid w:val="001E5EBE"/>
    <w:rsid w:val="001E60D2"/>
    <w:rsid w:val="001E62E1"/>
    <w:rsid w:val="001E685F"/>
    <w:rsid w:val="001E7527"/>
    <w:rsid w:val="001E77B8"/>
    <w:rsid w:val="001E7B52"/>
    <w:rsid w:val="001E7D04"/>
    <w:rsid w:val="001F0662"/>
    <w:rsid w:val="001F06C1"/>
    <w:rsid w:val="001F0B1D"/>
    <w:rsid w:val="001F0C1D"/>
    <w:rsid w:val="001F0E98"/>
    <w:rsid w:val="001F11D0"/>
    <w:rsid w:val="001F15D9"/>
    <w:rsid w:val="001F1A3D"/>
    <w:rsid w:val="001F2029"/>
    <w:rsid w:val="001F2BB8"/>
    <w:rsid w:val="001F2FE8"/>
    <w:rsid w:val="001F319E"/>
    <w:rsid w:val="001F36EE"/>
    <w:rsid w:val="001F381B"/>
    <w:rsid w:val="001F39F3"/>
    <w:rsid w:val="001F3A25"/>
    <w:rsid w:val="001F543C"/>
    <w:rsid w:val="001F59C1"/>
    <w:rsid w:val="001F5BEB"/>
    <w:rsid w:val="001F5C64"/>
    <w:rsid w:val="001F6357"/>
    <w:rsid w:val="001F6F38"/>
    <w:rsid w:val="001F74D5"/>
    <w:rsid w:val="0020060A"/>
    <w:rsid w:val="00200B83"/>
    <w:rsid w:val="00200DD2"/>
    <w:rsid w:val="00201DDD"/>
    <w:rsid w:val="00202591"/>
    <w:rsid w:val="002027C6"/>
    <w:rsid w:val="002033CD"/>
    <w:rsid w:val="00203B74"/>
    <w:rsid w:val="00204115"/>
    <w:rsid w:val="00204158"/>
    <w:rsid w:val="002046AD"/>
    <w:rsid w:val="00204CC5"/>
    <w:rsid w:val="00204E3B"/>
    <w:rsid w:val="002050E1"/>
    <w:rsid w:val="00205541"/>
    <w:rsid w:val="00205E00"/>
    <w:rsid w:val="00205ECB"/>
    <w:rsid w:val="00206AE4"/>
    <w:rsid w:val="00206CA9"/>
    <w:rsid w:val="002073D2"/>
    <w:rsid w:val="0021055D"/>
    <w:rsid w:val="00210946"/>
    <w:rsid w:val="0021126B"/>
    <w:rsid w:val="00211270"/>
    <w:rsid w:val="00211731"/>
    <w:rsid w:val="00211A49"/>
    <w:rsid w:val="00211BFE"/>
    <w:rsid w:val="00211C07"/>
    <w:rsid w:val="00211CFD"/>
    <w:rsid w:val="00211E5D"/>
    <w:rsid w:val="00212A37"/>
    <w:rsid w:val="00212D67"/>
    <w:rsid w:val="00212F60"/>
    <w:rsid w:val="00212F86"/>
    <w:rsid w:val="00213935"/>
    <w:rsid w:val="00213AFF"/>
    <w:rsid w:val="00214EF1"/>
    <w:rsid w:val="0021546A"/>
    <w:rsid w:val="002157F6"/>
    <w:rsid w:val="00215C40"/>
    <w:rsid w:val="00215C92"/>
    <w:rsid w:val="0021645B"/>
    <w:rsid w:val="00216572"/>
    <w:rsid w:val="00216981"/>
    <w:rsid w:val="00216C06"/>
    <w:rsid w:val="00216C84"/>
    <w:rsid w:val="00217B62"/>
    <w:rsid w:val="0022003F"/>
    <w:rsid w:val="0022027C"/>
    <w:rsid w:val="00220872"/>
    <w:rsid w:val="00220E5A"/>
    <w:rsid w:val="002211E5"/>
    <w:rsid w:val="002216A6"/>
    <w:rsid w:val="00221AD7"/>
    <w:rsid w:val="00221B0B"/>
    <w:rsid w:val="00221D0D"/>
    <w:rsid w:val="00221E73"/>
    <w:rsid w:val="00222230"/>
    <w:rsid w:val="00222528"/>
    <w:rsid w:val="0022290A"/>
    <w:rsid w:val="00222A5B"/>
    <w:rsid w:val="0022304C"/>
    <w:rsid w:val="0022366E"/>
    <w:rsid w:val="002243E0"/>
    <w:rsid w:val="002244D9"/>
    <w:rsid w:val="00224776"/>
    <w:rsid w:val="00225304"/>
    <w:rsid w:val="00225A34"/>
    <w:rsid w:val="00225AD0"/>
    <w:rsid w:val="00225E19"/>
    <w:rsid w:val="00225F72"/>
    <w:rsid w:val="00226FFF"/>
    <w:rsid w:val="0022712C"/>
    <w:rsid w:val="002273C9"/>
    <w:rsid w:val="00227626"/>
    <w:rsid w:val="0022772B"/>
    <w:rsid w:val="00227880"/>
    <w:rsid w:val="0023022F"/>
    <w:rsid w:val="002304AD"/>
    <w:rsid w:val="00230682"/>
    <w:rsid w:val="002307CD"/>
    <w:rsid w:val="00230B56"/>
    <w:rsid w:val="002325EA"/>
    <w:rsid w:val="00233EDC"/>
    <w:rsid w:val="00234A1A"/>
    <w:rsid w:val="00234B92"/>
    <w:rsid w:val="00234C19"/>
    <w:rsid w:val="00234E7F"/>
    <w:rsid w:val="00234EAA"/>
    <w:rsid w:val="00235097"/>
    <w:rsid w:val="00235B2C"/>
    <w:rsid w:val="00235DF4"/>
    <w:rsid w:val="00235FBC"/>
    <w:rsid w:val="0023665C"/>
    <w:rsid w:val="00236735"/>
    <w:rsid w:val="002367E4"/>
    <w:rsid w:val="00236CF1"/>
    <w:rsid w:val="00237579"/>
    <w:rsid w:val="00237EAD"/>
    <w:rsid w:val="00240184"/>
    <w:rsid w:val="00240365"/>
    <w:rsid w:val="00240991"/>
    <w:rsid w:val="00242054"/>
    <w:rsid w:val="002424AB"/>
    <w:rsid w:val="00242572"/>
    <w:rsid w:val="00242619"/>
    <w:rsid w:val="00242E9F"/>
    <w:rsid w:val="002433E0"/>
    <w:rsid w:val="00243AC9"/>
    <w:rsid w:val="00243C10"/>
    <w:rsid w:val="00244687"/>
    <w:rsid w:val="00244741"/>
    <w:rsid w:val="00244FF0"/>
    <w:rsid w:val="00245105"/>
    <w:rsid w:val="002455D8"/>
    <w:rsid w:val="00245F58"/>
    <w:rsid w:val="002460F3"/>
    <w:rsid w:val="0024664F"/>
    <w:rsid w:val="00247514"/>
    <w:rsid w:val="002478F7"/>
    <w:rsid w:val="002505BF"/>
    <w:rsid w:val="00251159"/>
    <w:rsid w:val="00251363"/>
    <w:rsid w:val="0025215D"/>
    <w:rsid w:val="002521F2"/>
    <w:rsid w:val="0025230F"/>
    <w:rsid w:val="00252C12"/>
    <w:rsid w:val="00252E68"/>
    <w:rsid w:val="00252EE7"/>
    <w:rsid w:val="00252F22"/>
    <w:rsid w:val="002535D3"/>
    <w:rsid w:val="00253AA6"/>
    <w:rsid w:val="00253AD7"/>
    <w:rsid w:val="00253EBD"/>
    <w:rsid w:val="002549CA"/>
    <w:rsid w:val="00254A08"/>
    <w:rsid w:val="00254F7F"/>
    <w:rsid w:val="0025575A"/>
    <w:rsid w:val="00255D63"/>
    <w:rsid w:val="00256050"/>
    <w:rsid w:val="0025674A"/>
    <w:rsid w:val="002572C1"/>
    <w:rsid w:val="00257447"/>
    <w:rsid w:val="00257F7F"/>
    <w:rsid w:val="002606CF"/>
    <w:rsid w:val="00260C2C"/>
    <w:rsid w:val="00260C34"/>
    <w:rsid w:val="00260C64"/>
    <w:rsid w:val="00260E56"/>
    <w:rsid w:val="00260E7B"/>
    <w:rsid w:val="00260EA3"/>
    <w:rsid w:val="002612A4"/>
    <w:rsid w:val="00261530"/>
    <w:rsid w:val="00261CFD"/>
    <w:rsid w:val="00261FB8"/>
    <w:rsid w:val="00262121"/>
    <w:rsid w:val="002621F0"/>
    <w:rsid w:val="002623E5"/>
    <w:rsid w:val="002624E6"/>
    <w:rsid w:val="00262759"/>
    <w:rsid w:val="002628E8"/>
    <w:rsid w:val="00262E6E"/>
    <w:rsid w:val="002636B0"/>
    <w:rsid w:val="0026404D"/>
    <w:rsid w:val="00264132"/>
    <w:rsid w:val="00264910"/>
    <w:rsid w:val="00264AD2"/>
    <w:rsid w:val="00264B28"/>
    <w:rsid w:val="00264CF7"/>
    <w:rsid w:val="00265337"/>
    <w:rsid w:val="00265483"/>
    <w:rsid w:val="0026563A"/>
    <w:rsid w:val="002657C1"/>
    <w:rsid w:val="0026597B"/>
    <w:rsid w:val="00265D23"/>
    <w:rsid w:val="00266700"/>
    <w:rsid w:val="00267266"/>
    <w:rsid w:val="002702E2"/>
    <w:rsid w:val="00270855"/>
    <w:rsid w:val="00271471"/>
    <w:rsid w:val="00271AA1"/>
    <w:rsid w:val="002723B3"/>
    <w:rsid w:val="002725F1"/>
    <w:rsid w:val="00272B7C"/>
    <w:rsid w:val="00273433"/>
    <w:rsid w:val="002734A8"/>
    <w:rsid w:val="00273969"/>
    <w:rsid w:val="00273B30"/>
    <w:rsid w:val="002743D6"/>
    <w:rsid w:val="002744A7"/>
    <w:rsid w:val="00274CBC"/>
    <w:rsid w:val="00276285"/>
    <w:rsid w:val="002762E6"/>
    <w:rsid w:val="002765B1"/>
    <w:rsid w:val="00276692"/>
    <w:rsid w:val="00276B65"/>
    <w:rsid w:val="0028004D"/>
    <w:rsid w:val="00280269"/>
    <w:rsid w:val="0028071D"/>
    <w:rsid w:val="00280B8E"/>
    <w:rsid w:val="00280BC8"/>
    <w:rsid w:val="00281501"/>
    <w:rsid w:val="00281583"/>
    <w:rsid w:val="00282979"/>
    <w:rsid w:val="00282D0C"/>
    <w:rsid w:val="00283857"/>
    <w:rsid w:val="00283E77"/>
    <w:rsid w:val="00284205"/>
    <w:rsid w:val="00284A24"/>
    <w:rsid w:val="00284C62"/>
    <w:rsid w:val="00285462"/>
    <w:rsid w:val="002856B3"/>
    <w:rsid w:val="002860A0"/>
    <w:rsid w:val="002866FC"/>
    <w:rsid w:val="002877D6"/>
    <w:rsid w:val="00287EE1"/>
    <w:rsid w:val="002906E1"/>
    <w:rsid w:val="00290848"/>
    <w:rsid w:val="00290E06"/>
    <w:rsid w:val="00290FE4"/>
    <w:rsid w:val="00291249"/>
    <w:rsid w:val="0029147A"/>
    <w:rsid w:val="00291F7E"/>
    <w:rsid w:val="00292593"/>
    <w:rsid w:val="0029262D"/>
    <w:rsid w:val="002926E1"/>
    <w:rsid w:val="00292E3A"/>
    <w:rsid w:val="0029440E"/>
    <w:rsid w:val="002945BB"/>
    <w:rsid w:val="002953A3"/>
    <w:rsid w:val="002954C5"/>
    <w:rsid w:val="0029582D"/>
    <w:rsid w:val="00296507"/>
    <w:rsid w:val="00296745"/>
    <w:rsid w:val="0029736A"/>
    <w:rsid w:val="002975B8"/>
    <w:rsid w:val="002976DE"/>
    <w:rsid w:val="00297A4E"/>
    <w:rsid w:val="00297C9D"/>
    <w:rsid w:val="002A02BB"/>
    <w:rsid w:val="002A21E6"/>
    <w:rsid w:val="002A2547"/>
    <w:rsid w:val="002A256A"/>
    <w:rsid w:val="002A279B"/>
    <w:rsid w:val="002A2F39"/>
    <w:rsid w:val="002A32B3"/>
    <w:rsid w:val="002A35E6"/>
    <w:rsid w:val="002A37C1"/>
    <w:rsid w:val="002A3D0D"/>
    <w:rsid w:val="002A3D92"/>
    <w:rsid w:val="002A3E4F"/>
    <w:rsid w:val="002A3F03"/>
    <w:rsid w:val="002A4209"/>
    <w:rsid w:val="002A452A"/>
    <w:rsid w:val="002A4A62"/>
    <w:rsid w:val="002A4F64"/>
    <w:rsid w:val="002A60FF"/>
    <w:rsid w:val="002A6C91"/>
    <w:rsid w:val="002A71F6"/>
    <w:rsid w:val="002A7240"/>
    <w:rsid w:val="002B02D9"/>
    <w:rsid w:val="002B08B7"/>
    <w:rsid w:val="002B16B3"/>
    <w:rsid w:val="002B198C"/>
    <w:rsid w:val="002B1A2F"/>
    <w:rsid w:val="002B2084"/>
    <w:rsid w:val="002B2F7B"/>
    <w:rsid w:val="002B3A59"/>
    <w:rsid w:val="002B3CA2"/>
    <w:rsid w:val="002B3D44"/>
    <w:rsid w:val="002B3E41"/>
    <w:rsid w:val="002B40E6"/>
    <w:rsid w:val="002B48A7"/>
    <w:rsid w:val="002B4A0C"/>
    <w:rsid w:val="002B4C4E"/>
    <w:rsid w:val="002B5231"/>
    <w:rsid w:val="002B5464"/>
    <w:rsid w:val="002B5CAB"/>
    <w:rsid w:val="002B5CF5"/>
    <w:rsid w:val="002B5D61"/>
    <w:rsid w:val="002B6A73"/>
    <w:rsid w:val="002C09FA"/>
    <w:rsid w:val="002C19BB"/>
    <w:rsid w:val="002C19E3"/>
    <w:rsid w:val="002C2B1A"/>
    <w:rsid w:val="002C2BD4"/>
    <w:rsid w:val="002C3388"/>
    <w:rsid w:val="002C347F"/>
    <w:rsid w:val="002C3D8C"/>
    <w:rsid w:val="002C4AAF"/>
    <w:rsid w:val="002C4CC9"/>
    <w:rsid w:val="002C4E75"/>
    <w:rsid w:val="002C517B"/>
    <w:rsid w:val="002C56C5"/>
    <w:rsid w:val="002C64EA"/>
    <w:rsid w:val="002C6662"/>
    <w:rsid w:val="002C6879"/>
    <w:rsid w:val="002C7080"/>
    <w:rsid w:val="002C7D27"/>
    <w:rsid w:val="002C7F39"/>
    <w:rsid w:val="002D0EDC"/>
    <w:rsid w:val="002D1F58"/>
    <w:rsid w:val="002D291A"/>
    <w:rsid w:val="002D299B"/>
    <w:rsid w:val="002D2B9D"/>
    <w:rsid w:val="002D2DC4"/>
    <w:rsid w:val="002D3D34"/>
    <w:rsid w:val="002D3F06"/>
    <w:rsid w:val="002D489B"/>
    <w:rsid w:val="002D4F81"/>
    <w:rsid w:val="002D560E"/>
    <w:rsid w:val="002D58DE"/>
    <w:rsid w:val="002D6150"/>
    <w:rsid w:val="002D63B6"/>
    <w:rsid w:val="002D6F52"/>
    <w:rsid w:val="002D7077"/>
    <w:rsid w:val="002D7081"/>
    <w:rsid w:val="002D748B"/>
    <w:rsid w:val="002D7827"/>
    <w:rsid w:val="002D7886"/>
    <w:rsid w:val="002E024A"/>
    <w:rsid w:val="002E0262"/>
    <w:rsid w:val="002E036C"/>
    <w:rsid w:val="002E08D5"/>
    <w:rsid w:val="002E0B31"/>
    <w:rsid w:val="002E1ED3"/>
    <w:rsid w:val="002E2563"/>
    <w:rsid w:val="002E2D27"/>
    <w:rsid w:val="002E2DAB"/>
    <w:rsid w:val="002E494E"/>
    <w:rsid w:val="002E4B4E"/>
    <w:rsid w:val="002E4EE2"/>
    <w:rsid w:val="002E5868"/>
    <w:rsid w:val="002E5C7C"/>
    <w:rsid w:val="002E5C7E"/>
    <w:rsid w:val="002E604C"/>
    <w:rsid w:val="002E67A3"/>
    <w:rsid w:val="002E6BF5"/>
    <w:rsid w:val="002E70B2"/>
    <w:rsid w:val="002E73BA"/>
    <w:rsid w:val="002E777F"/>
    <w:rsid w:val="002E7F9D"/>
    <w:rsid w:val="002E7FD2"/>
    <w:rsid w:val="002E7FF3"/>
    <w:rsid w:val="002F045D"/>
    <w:rsid w:val="002F0549"/>
    <w:rsid w:val="002F0693"/>
    <w:rsid w:val="002F06B4"/>
    <w:rsid w:val="002F0787"/>
    <w:rsid w:val="002F1453"/>
    <w:rsid w:val="002F169C"/>
    <w:rsid w:val="002F3CA4"/>
    <w:rsid w:val="002F46EE"/>
    <w:rsid w:val="002F47D1"/>
    <w:rsid w:val="002F50A3"/>
    <w:rsid w:val="002F5164"/>
    <w:rsid w:val="002F52DE"/>
    <w:rsid w:val="002F55B9"/>
    <w:rsid w:val="002F5A11"/>
    <w:rsid w:val="002F5BF6"/>
    <w:rsid w:val="002F5F6A"/>
    <w:rsid w:val="002F60CA"/>
    <w:rsid w:val="002F6AE3"/>
    <w:rsid w:val="002F7391"/>
    <w:rsid w:val="002F7907"/>
    <w:rsid w:val="002F7927"/>
    <w:rsid w:val="002F7A53"/>
    <w:rsid w:val="002F7EA6"/>
    <w:rsid w:val="00300424"/>
    <w:rsid w:val="00300CD9"/>
    <w:rsid w:val="00301465"/>
    <w:rsid w:val="003014B1"/>
    <w:rsid w:val="00301927"/>
    <w:rsid w:val="003019E8"/>
    <w:rsid w:val="00303701"/>
    <w:rsid w:val="00303B97"/>
    <w:rsid w:val="00303F82"/>
    <w:rsid w:val="00303F98"/>
    <w:rsid w:val="00304652"/>
    <w:rsid w:val="00305344"/>
    <w:rsid w:val="00305694"/>
    <w:rsid w:val="003057F9"/>
    <w:rsid w:val="00305CA5"/>
    <w:rsid w:val="0030609E"/>
    <w:rsid w:val="003061DF"/>
    <w:rsid w:val="00306802"/>
    <w:rsid w:val="00306B33"/>
    <w:rsid w:val="00306CC7"/>
    <w:rsid w:val="003073CE"/>
    <w:rsid w:val="003075D1"/>
    <w:rsid w:val="003111ED"/>
    <w:rsid w:val="003116A4"/>
    <w:rsid w:val="003118E2"/>
    <w:rsid w:val="003125ED"/>
    <w:rsid w:val="00312DF6"/>
    <w:rsid w:val="00314159"/>
    <w:rsid w:val="00314AFB"/>
    <w:rsid w:val="003161C6"/>
    <w:rsid w:val="003165D5"/>
    <w:rsid w:val="003168FE"/>
    <w:rsid w:val="00316A85"/>
    <w:rsid w:val="00316B4C"/>
    <w:rsid w:val="00316DB9"/>
    <w:rsid w:val="00316F72"/>
    <w:rsid w:val="00317614"/>
    <w:rsid w:val="00317A75"/>
    <w:rsid w:val="00317C33"/>
    <w:rsid w:val="00317C5D"/>
    <w:rsid w:val="00317FF1"/>
    <w:rsid w:val="003202D2"/>
    <w:rsid w:val="00320990"/>
    <w:rsid w:val="00320D38"/>
    <w:rsid w:val="00320D39"/>
    <w:rsid w:val="00320F10"/>
    <w:rsid w:val="00321957"/>
    <w:rsid w:val="00321D00"/>
    <w:rsid w:val="003223EE"/>
    <w:rsid w:val="00322620"/>
    <w:rsid w:val="00322799"/>
    <w:rsid w:val="003227F2"/>
    <w:rsid w:val="003229AF"/>
    <w:rsid w:val="0032300C"/>
    <w:rsid w:val="00323072"/>
    <w:rsid w:val="003238BC"/>
    <w:rsid w:val="00323DCC"/>
    <w:rsid w:val="003240E5"/>
    <w:rsid w:val="00324BF9"/>
    <w:rsid w:val="00325174"/>
    <w:rsid w:val="003253BA"/>
    <w:rsid w:val="00325525"/>
    <w:rsid w:val="00325744"/>
    <w:rsid w:val="00325D51"/>
    <w:rsid w:val="0032691A"/>
    <w:rsid w:val="00326A3C"/>
    <w:rsid w:val="00326DD8"/>
    <w:rsid w:val="00326F79"/>
    <w:rsid w:val="00327263"/>
    <w:rsid w:val="00327552"/>
    <w:rsid w:val="0032790E"/>
    <w:rsid w:val="00327DB3"/>
    <w:rsid w:val="00330023"/>
    <w:rsid w:val="00330B92"/>
    <w:rsid w:val="003315C2"/>
    <w:rsid w:val="00331719"/>
    <w:rsid w:val="00331940"/>
    <w:rsid w:val="00331963"/>
    <w:rsid w:val="00331B95"/>
    <w:rsid w:val="0033227C"/>
    <w:rsid w:val="003325B6"/>
    <w:rsid w:val="0033272D"/>
    <w:rsid w:val="00332D77"/>
    <w:rsid w:val="00332FCF"/>
    <w:rsid w:val="003340FF"/>
    <w:rsid w:val="00335A7B"/>
    <w:rsid w:val="00335B0D"/>
    <w:rsid w:val="00335F57"/>
    <w:rsid w:val="00336156"/>
    <w:rsid w:val="003362B7"/>
    <w:rsid w:val="003364A6"/>
    <w:rsid w:val="00336A2C"/>
    <w:rsid w:val="00336B54"/>
    <w:rsid w:val="00336DA0"/>
    <w:rsid w:val="00336E44"/>
    <w:rsid w:val="0033760B"/>
    <w:rsid w:val="003403DE"/>
    <w:rsid w:val="00340577"/>
    <w:rsid w:val="00340A91"/>
    <w:rsid w:val="00340EE1"/>
    <w:rsid w:val="00341820"/>
    <w:rsid w:val="00341B9C"/>
    <w:rsid w:val="00342901"/>
    <w:rsid w:val="003432CE"/>
    <w:rsid w:val="003433CD"/>
    <w:rsid w:val="00343405"/>
    <w:rsid w:val="0034382A"/>
    <w:rsid w:val="00343E6D"/>
    <w:rsid w:val="00344065"/>
    <w:rsid w:val="00344EB2"/>
    <w:rsid w:val="00345AFE"/>
    <w:rsid w:val="00345B91"/>
    <w:rsid w:val="00345C4A"/>
    <w:rsid w:val="00347311"/>
    <w:rsid w:val="00347937"/>
    <w:rsid w:val="00347E88"/>
    <w:rsid w:val="00347F0E"/>
    <w:rsid w:val="00350115"/>
    <w:rsid w:val="00350474"/>
    <w:rsid w:val="00350ACC"/>
    <w:rsid w:val="00350C07"/>
    <w:rsid w:val="00350DDB"/>
    <w:rsid w:val="00351931"/>
    <w:rsid w:val="00351DDA"/>
    <w:rsid w:val="00352085"/>
    <w:rsid w:val="00352597"/>
    <w:rsid w:val="00353159"/>
    <w:rsid w:val="003532CD"/>
    <w:rsid w:val="00354356"/>
    <w:rsid w:val="003544D0"/>
    <w:rsid w:val="00354B09"/>
    <w:rsid w:val="00354B84"/>
    <w:rsid w:val="00354DA7"/>
    <w:rsid w:val="00355055"/>
    <w:rsid w:val="003550F8"/>
    <w:rsid w:val="00355173"/>
    <w:rsid w:val="0035535C"/>
    <w:rsid w:val="003554DF"/>
    <w:rsid w:val="0035659D"/>
    <w:rsid w:val="00357923"/>
    <w:rsid w:val="00357933"/>
    <w:rsid w:val="00357FC7"/>
    <w:rsid w:val="00360112"/>
    <w:rsid w:val="00361206"/>
    <w:rsid w:val="0036129F"/>
    <w:rsid w:val="003614F0"/>
    <w:rsid w:val="0036161D"/>
    <w:rsid w:val="00361A24"/>
    <w:rsid w:val="00361BEF"/>
    <w:rsid w:val="00361EB9"/>
    <w:rsid w:val="003621B9"/>
    <w:rsid w:val="0036235C"/>
    <w:rsid w:val="0036283A"/>
    <w:rsid w:val="00362B85"/>
    <w:rsid w:val="00363705"/>
    <w:rsid w:val="00364113"/>
    <w:rsid w:val="003642EF"/>
    <w:rsid w:val="003644E8"/>
    <w:rsid w:val="00364588"/>
    <w:rsid w:val="003648D0"/>
    <w:rsid w:val="00364AC9"/>
    <w:rsid w:val="00364F31"/>
    <w:rsid w:val="0036517E"/>
    <w:rsid w:val="00365A4F"/>
    <w:rsid w:val="003668D8"/>
    <w:rsid w:val="003669AB"/>
    <w:rsid w:val="003708DA"/>
    <w:rsid w:val="003709E7"/>
    <w:rsid w:val="00371318"/>
    <w:rsid w:val="00371BD3"/>
    <w:rsid w:val="00372514"/>
    <w:rsid w:val="0037254F"/>
    <w:rsid w:val="00372A11"/>
    <w:rsid w:val="00372BB8"/>
    <w:rsid w:val="00372F9F"/>
    <w:rsid w:val="00372FC2"/>
    <w:rsid w:val="003737E0"/>
    <w:rsid w:val="00373B66"/>
    <w:rsid w:val="00373BA6"/>
    <w:rsid w:val="00374865"/>
    <w:rsid w:val="00376293"/>
    <w:rsid w:val="00376437"/>
    <w:rsid w:val="00376AC5"/>
    <w:rsid w:val="00377025"/>
    <w:rsid w:val="003773DB"/>
    <w:rsid w:val="003779BF"/>
    <w:rsid w:val="003779C0"/>
    <w:rsid w:val="00380212"/>
    <w:rsid w:val="0038082C"/>
    <w:rsid w:val="003814F9"/>
    <w:rsid w:val="003818CF"/>
    <w:rsid w:val="00382878"/>
    <w:rsid w:val="003829F1"/>
    <w:rsid w:val="00384930"/>
    <w:rsid w:val="00384A76"/>
    <w:rsid w:val="00384F51"/>
    <w:rsid w:val="00385B99"/>
    <w:rsid w:val="00386042"/>
    <w:rsid w:val="00386967"/>
    <w:rsid w:val="0038730D"/>
    <w:rsid w:val="003879DC"/>
    <w:rsid w:val="00390558"/>
    <w:rsid w:val="0039056E"/>
    <w:rsid w:val="00390B88"/>
    <w:rsid w:val="00390CC3"/>
    <w:rsid w:val="0039142F"/>
    <w:rsid w:val="003916D0"/>
    <w:rsid w:val="003921C6"/>
    <w:rsid w:val="00393536"/>
    <w:rsid w:val="003940F4"/>
    <w:rsid w:val="003941C6"/>
    <w:rsid w:val="003941DF"/>
    <w:rsid w:val="003948F7"/>
    <w:rsid w:val="00394C19"/>
    <w:rsid w:val="00395145"/>
    <w:rsid w:val="003959CE"/>
    <w:rsid w:val="00395DBC"/>
    <w:rsid w:val="00395FA2"/>
    <w:rsid w:val="00395FF4"/>
    <w:rsid w:val="00396636"/>
    <w:rsid w:val="00396AE3"/>
    <w:rsid w:val="003971C1"/>
    <w:rsid w:val="003979C6"/>
    <w:rsid w:val="003A04C5"/>
    <w:rsid w:val="003A0F6E"/>
    <w:rsid w:val="003A159F"/>
    <w:rsid w:val="003A172A"/>
    <w:rsid w:val="003A199E"/>
    <w:rsid w:val="003A1DFC"/>
    <w:rsid w:val="003A3491"/>
    <w:rsid w:val="003A37B8"/>
    <w:rsid w:val="003A3B9A"/>
    <w:rsid w:val="003A43AA"/>
    <w:rsid w:val="003A4FD2"/>
    <w:rsid w:val="003A52D1"/>
    <w:rsid w:val="003A57D4"/>
    <w:rsid w:val="003A5806"/>
    <w:rsid w:val="003A59A3"/>
    <w:rsid w:val="003A5CE1"/>
    <w:rsid w:val="003A6476"/>
    <w:rsid w:val="003A65BF"/>
    <w:rsid w:val="003A6C51"/>
    <w:rsid w:val="003A6D70"/>
    <w:rsid w:val="003B03A1"/>
    <w:rsid w:val="003B0BA9"/>
    <w:rsid w:val="003B0C3C"/>
    <w:rsid w:val="003B0DF4"/>
    <w:rsid w:val="003B0F04"/>
    <w:rsid w:val="003B14F6"/>
    <w:rsid w:val="003B18B1"/>
    <w:rsid w:val="003B18E5"/>
    <w:rsid w:val="003B1A8F"/>
    <w:rsid w:val="003B1CE6"/>
    <w:rsid w:val="003B2038"/>
    <w:rsid w:val="003B2AF4"/>
    <w:rsid w:val="003B3174"/>
    <w:rsid w:val="003B3604"/>
    <w:rsid w:val="003B3681"/>
    <w:rsid w:val="003B390B"/>
    <w:rsid w:val="003B3F59"/>
    <w:rsid w:val="003B40A9"/>
    <w:rsid w:val="003B45DD"/>
    <w:rsid w:val="003B4B45"/>
    <w:rsid w:val="003B4E76"/>
    <w:rsid w:val="003B5581"/>
    <w:rsid w:val="003B5616"/>
    <w:rsid w:val="003B5C15"/>
    <w:rsid w:val="003B5F06"/>
    <w:rsid w:val="003B6186"/>
    <w:rsid w:val="003B637B"/>
    <w:rsid w:val="003B657D"/>
    <w:rsid w:val="003B6950"/>
    <w:rsid w:val="003B6AE3"/>
    <w:rsid w:val="003B6DD4"/>
    <w:rsid w:val="003B7811"/>
    <w:rsid w:val="003C0032"/>
    <w:rsid w:val="003C021C"/>
    <w:rsid w:val="003C20D0"/>
    <w:rsid w:val="003C221F"/>
    <w:rsid w:val="003C244B"/>
    <w:rsid w:val="003C24C8"/>
    <w:rsid w:val="003C2825"/>
    <w:rsid w:val="003C31BC"/>
    <w:rsid w:val="003C3435"/>
    <w:rsid w:val="003C3631"/>
    <w:rsid w:val="003C3840"/>
    <w:rsid w:val="003C4011"/>
    <w:rsid w:val="003C41CE"/>
    <w:rsid w:val="003C43AE"/>
    <w:rsid w:val="003C47D4"/>
    <w:rsid w:val="003C4878"/>
    <w:rsid w:val="003C4DE0"/>
    <w:rsid w:val="003C57A4"/>
    <w:rsid w:val="003C6401"/>
    <w:rsid w:val="003C6539"/>
    <w:rsid w:val="003C659B"/>
    <w:rsid w:val="003C689D"/>
    <w:rsid w:val="003C699C"/>
    <w:rsid w:val="003C74ED"/>
    <w:rsid w:val="003C7666"/>
    <w:rsid w:val="003C7880"/>
    <w:rsid w:val="003C7C16"/>
    <w:rsid w:val="003D0742"/>
    <w:rsid w:val="003D10A7"/>
    <w:rsid w:val="003D13EE"/>
    <w:rsid w:val="003D1729"/>
    <w:rsid w:val="003D2792"/>
    <w:rsid w:val="003D29C9"/>
    <w:rsid w:val="003D2BE6"/>
    <w:rsid w:val="003D2E89"/>
    <w:rsid w:val="003D3065"/>
    <w:rsid w:val="003D4595"/>
    <w:rsid w:val="003D4771"/>
    <w:rsid w:val="003D47A0"/>
    <w:rsid w:val="003D4CF8"/>
    <w:rsid w:val="003D4D9E"/>
    <w:rsid w:val="003D4DF5"/>
    <w:rsid w:val="003D507B"/>
    <w:rsid w:val="003D53CC"/>
    <w:rsid w:val="003D55D0"/>
    <w:rsid w:val="003D5A5C"/>
    <w:rsid w:val="003D68C5"/>
    <w:rsid w:val="003D72DE"/>
    <w:rsid w:val="003D798C"/>
    <w:rsid w:val="003D7E2C"/>
    <w:rsid w:val="003E04F0"/>
    <w:rsid w:val="003E0BC2"/>
    <w:rsid w:val="003E0F06"/>
    <w:rsid w:val="003E14A3"/>
    <w:rsid w:val="003E19C0"/>
    <w:rsid w:val="003E1B7F"/>
    <w:rsid w:val="003E1E0A"/>
    <w:rsid w:val="003E1EAE"/>
    <w:rsid w:val="003E2471"/>
    <w:rsid w:val="003E289C"/>
    <w:rsid w:val="003E3CDE"/>
    <w:rsid w:val="003E41DD"/>
    <w:rsid w:val="003E43D2"/>
    <w:rsid w:val="003E4613"/>
    <w:rsid w:val="003E47BD"/>
    <w:rsid w:val="003E497F"/>
    <w:rsid w:val="003E4E38"/>
    <w:rsid w:val="003E4F75"/>
    <w:rsid w:val="003E6584"/>
    <w:rsid w:val="003E6A6A"/>
    <w:rsid w:val="003E6EF4"/>
    <w:rsid w:val="003E7A9A"/>
    <w:rsid w:val="003F002A"/>
    <w:rsid w:val="003F093D"/>
    <w:rsid w:val="003F0DE0"/>
    <w:rsid w:val="003F1208"/>
    <w:rsid w:val="003F17D9"/>
    <w:rsid w:val="003F1B60"/>
    <w:rsid w:val="003F1BEE"/>
    <w:rsid w:val="003F2C68"/>
    <w:rsid w:val="003F3043"/>
    <w:rsid w:val="003F3048"/>
    <w:rsid w:val="003F358D"/>
    <w:rsid w:val="003F35A7"/>
    <w:rsid w:val="003F37A2"/>
    <w:rsid w:val="003F395F"/>
    <w:rsid w:val="003F3EF7"/>
    <w:rsid w:val="003F4300"/>
    <w:rsid w:val="003F4657"/>
    <w:rsid w:val="003F5486"/>
    <w:rsid w:val="003F5832"/>
    <w:rsid w:val="003F5A90"/>
    <w:rsid w:val="003F5C5A"/>
    <w:rsid w:val="003F5F29"/>
    <w:rsid w:val="003F5F8C"/>
    <w:rsid w:val="003F6689"/>
    <w:rsid w:val="003F6BFB"/>
    <w:rsid w:val="003F7BE5"/>
    <w:rsid w:val="004001C1"/>
    <w:rsid w:val="0040026E"/>
    <w:rsid w:val="0040071C"/>
    <w:rsid w:val="004010AC"/>
    <w:rsid w:val="0040130D"/>
    <w:rsid w:val="00401C8C"/>
    <w:rsid w:val="004025F6"/>
    <w:rsid w:val="004038B8"/>
    <w:rsid w:val="004039D6"/>
    <w:rsid w:val="00403F67"/>
    <w:rsid w:val="00404422"/>
    <w:rsid w:val="00404AE9"/>
    <w:rsid w:val="00404AEB"/>
    <w:rsid w:val="00405744"/>
    <w:rsid w:val="00405C4B"/>
    <w:rsid w:val="00405CA4"/>
    <w:rsid w:val="004060A7"/>
    <w:rsid w:val="0040644F"/>
    <w:rsid w:val="004066BA"/>
    <w:rsid w:val="00406A50"/>
    <w:rsid w:val="00406DE8"/>
    <w:rsid w:val="00406FC5"/>
    <w:rsid w:val="004073E8"/>
    <w:rsid w:val="00407485"/>
    <w:rsid w:val="00407868"/>
    <w:rsid w:val="00407A53"/>
    <w:rsid w:val="00407CFA"/>
    <w:rsid w:val="004105A6"/>
    <w:rsid w:val="0041070D"/>
    <w:rsid w:val="00410DC2"/>
    <w:rsid w:val="00410F15"/>
    <w:rsid w:val="004114C2"/>
    <w:rsid w:val="004114F4"/>
    <w:rsid w:val="0041190C"/>
    <w:rsid w:val="00411B65"/>
    <w:rsid w:val="00411E2D"/>
    <w:rsid w:val="00411EE1"/>
    <w:rsid w:val="0041274A"/>
    <w:rsid w:val="00412942"/>
    <w:rsid w:val="00412C2C"/>
    <w:rsid w:val="00412CDF"/>
    <w:rsid w:val="00413133"/>
    <w:rsid w:val="00413333"/>
    <w:rsid w:val="00413452"/>
    <w:rsid w:val="00414B88"/>
    <w:rsid w:val="0041595C"/>
    <w:rsid w:val="00416568"/>
    <w:rsid w:val="00416B67"/>
    <w:rsid w:val="004170A0"/>
    <w:rsid w:val="00417419"/>
    <w:rsid w:val="00417B51"/>
    <w:rsid w:val="00420CF0"/>
    <w:rsid w:val="00420FA2"/>
    <w:rsid w:val="004211DB"/>
    <w:rsid w:val="00421D1E"/>
    <w:rsid w:val="00422529"/>
    <w:rsid w:val="0042385B"/>
    <w:rsid w:val="00423EAF"/>
    <w:rsid w:val="00424488"/>
    <w:rsid w:val="00424A00"/>
    <w:rsid w:val="00424EEA"/>
    <w:rsid w:val="004250EB"/>
    <w:rsid w:val="00425D7A"/>
    <w:rsid w:val="004262EF"/>
    <w:rsid w:val="00426AFC"/>
    <w:rsid w:val="00427352"/>
    <w:rsid w:val="00427F3A"/>
    <w:rsid w:val="00431098"/>
    <w:rsid w:val="004315C7"/>
    <w:rsid w:val="00432280"/>
    <w:rsid w:val="00432D09"/>
    <w:rsid w:val="004330D3"/>
    <w:rsid w:val="004332D5"/>
    <w:rsid w:val="00433491"/>
    <w:rsid w:val="004339CF"/>
    <w:rsid w:val="00433A43"/>
    <w:rsid w:val="00433D07"/>
    <w:rsid w:val="004348DF"/>
    <w:rsid w:val="00434EC4"/>
    <w:rsid w:val="00435055"/>
    <w:rsid w:val="0043506F"/>
    <w:rsid w:val="004357FD"/>
    <w:rsid w:val="004366A0"/>
    <w:rsid w:val="004367C0"/>
    <w:rsid w:val="0043754B"/>
    <w:rsid w:val="00437A5B"/>
    <w:rsid w:val="00437B27"/>
    <w:rsid w:val="00437D7D"/>
    <w:rsid w:val="00437DBF"/>
    <w:rsid w:val="00440147"/>
    <w:rsid w:val="00440226"/>
    <w:rsid w:val="004407A6"/>
    <w:rsid w:val="0044086A"/>
    <w:rsid w:val="004425D6"/>
    <w:rsid w:val="004427AB"/>
    <w:rsid w:val="00443145"/>
    <w:rsid w:val="0044480E"/>
    <w:rsid w:val="00444F83"/>
    <w:rsid w:val="004456E0"/>
    <w:rsid w:val="00445C9D"/>
    <w:rsid w:val="004461D3"/>
    <w:rsid w:val="00446401"/>
    <w:rsid w:val="00447040"/>
    <w:rsid w:val="00447FC8"/>
    <w:rsid w:val="0045081B"/>
    <w:rsid w:val="00450913"/>
    <w:rsid w:val="00450F5F"/>
    <w:rsid w:val="004510BC"/>
    <w:rsid w:val="004521AA"/>
    <w:rsid w:val="00452538"/>
    <w:rsid w:val="00452678"/>
    <w:rsid w:val="004526A6"/>
    <w:rsid w:val="0045343D"/>
    <w:rsid w:val="00453A38"/>
    <w:rsid w:val="00453B70"/>
    <w:rsid w:val="00453E64"/>
    <w:rsid w:val="00454465"/>
    <w:rsid w:val="00454D17"/>
    <w:rsid w:val="0045550A"/>
    <w:rsid w:val="00455C53"/>
    <w:rsid w:val="00455F15"/>
    <w:rsid w:val="004562DC"/>
    <w:rsid w:val="00456359"/>
    <w:rsid w:val="0045715E"/>
    <w:rsid w:val="004573F2"/>
    <w:rsid w:val="00457580"/>
    <w:rsid w:val="0045785C"/>
    <w:rsid w:val="00457893"/>
    <w:rsid w:val="00460062"/>
    <w:rsid w:val="00460090"/>
    <w:rsid w:val="004600C4"/>
    <w:rsid w:val="0046038B"/>
    <w:rsid w:val="0046079B"/>
    <w:rsid w:val="004607AA"/>
    <w:rsid w:val="00461467"/>
    <w:rsid w:val="00461637"/>
    <w:rsid w:val="004618C7"/>
    <w:rsid w:val="00461966"/>
    <w:rsid w:val="00461F13"/>
    <w:rsid w:val="00462078"/>
    <w:rsid w:val="00462A36"/>
    <w:rsid w:val="00462BF8"/>
    <w:rsid w:val="00463683"/>
    <w:rsid w:val="004636D2"/>
    <w:rsid w:val="00463C4B"/>
    <w:rsid w:val="004641BC"/>
    <w:rsid w:val="00464502"/>
    <w:rsid w:val="004645C1"/>
    <w:rsid w:val="00465244"/>
    <w:rsid w:val="00465614"/>
    <w:rsid w:val="00465981"/>
    <w:rsid w:val="00465A29"/>
    <w:rsid w:val="00466551"/>
    <w:rsid w:val="00466AFC"/>
    <w:rsid w:val="00466B1E"/>
    <w:rsid w:val="00466B3D"/>
    <w:rsid w:val="0046747F"/>
    <w:rsid w:val="004676BF"/>
    <w:rsid w:val="00470058"/>
    <w:rsid w:val="0047141E"/>
    <w:rsid w:val="00471496"/>
    <w:rsid w:val="00471A3D"/>
    <w:rsid w:val="00471B4E"/>
    <w:rsid w:val="00471D0F"/>
    <w:rsid w:val="00471EEE"/>
    <w:rsid w:val="00472EB9"/>
    <w:rsid w:val="0047303F"/>
    <w:rsid w:val="004736F3"/>
    <w:rsid w:val="00473902"/>
    <w:rsid w:val="00473C32"/>
    <w:rsid w:val="004741E2"/>
    <w:rsid w:val="0047435C"/>
    <w:rsid w:val="004746E6"/>
    <w:rsid w:val="00476704"/>
    <w:rsid w:val="00477350"/>
    <w:rsid w:val="00480A02"/>
    <w:rsid w:val="00480FA5"/>
    <w:rsid w:val="00481174"/>
    <w:rsid w:val="00481B18"/>
    <w:rsid w:val="004820B4"/>
    <w:rsid w:val="004822CB"/>
    <w:rsid w:val="00482612"/>
    <w:rsid w:val="00482EB7"/>
    <w:rsid w:val="00482EE0"/>
    <w:rsid w:val="0048420A"/>
    <w:rsid w:val="00484858"/>
    <w:rsid w:val="0048486C"/>
    <w:rsid w:val="004855A4"/>
    <w:rsid w:val="00485878"/>
    <w:rsid w:val="00485F0E"/>
    <w:rsid w:val="004860BE"/>
    <w:rsid w:val="004862BF"/>
    <w:rsid w:val="00486CDE"/>
    <w:rsid w:val="00487553"/>
    <w:rsid w:val="00487F22"/>
    <w:rsid w:val="00490663"/>
    <w:rsid w:val="004907FA"/>
    <w:rsid w:val="00490D51"/>
    <w:rsid w:val="00490FEC"/>
    <w:rsid w:val="00491242"/>
    <w:rsid w:val="00491409"/>
    <w:rsid w:val="00491EDD"/>
    <w:rsid w:val="00492C58"/>
    <w:rsid w:val="00493122"/>
    <w:rsid w:val="00493532"/>
    <w:rsid w:val="004937B2"/>
    <w:rsid w:val="004946A2"/>
    <w:rsid w:val="00494712"/>
    <w:rsid w:val="00494BB3"/>
    <w:rsid w:val="00494CE6"/>
    <w:rsid w:val="00495279"/>
    <w:rsid w:val="00495A56"/>
    <w:rsid w:val="00496124"/>
    <w:rsid w:val="0049666F"/>
    <w:rsid w:val="00496E73"/>
    <w:rsid w:val="004973DE"/>
    <w:rsid w:val="0049789E"/>
    <w:rsid w:val="00497AD4"/>
    <w:rsid w:val="00497ADB"/>
    <w:rsid w:val="00497B16"/>
    <w:rsid w:val="00497D5C"/>
    <w:rsid w:val="00497D82"/>
    <w:rsid w:val="004A03BA"/>
    <w:rsid w:val="004A0E91"/>
    <w:rsid w:val="004A1C59"/>
    <w:rsid w:val="004A1EDC"/>
    <w:rsid w:val="004A288A"/>
    <w:rsid w:val="004A3368"/>
    <w:rsid w:val="004A3AFF"/>
    <w:rsid w:val="004A3C36"/>
    <w:rsid w:val="004A41EC"/>
    <w:rsid w:val="004A441B"/>
    <w:rsid w:val="004A44BC"/>
    <w:rsid w:val="004A4C47"/>
    <w:rsid w:val="004A5F73"/>
    <w:rsid w:val="004A61E7"/>
    <w:rsid w:val="004A66C3"/>
    <w:rsid w:val="004A7805"/>
    <w:rsid w:val="004B05E7"/>
    <w:rsid w:val="004B0663"/>
    <w:rsid w:val="004B0CC0"/>
    <w:rsid w:val="004B1179"/>
    <w:rsid w:val="004B15B4"/>
    <w:rsid w:val="004B193E"/>
    <w:rsid w:val="004B1FB8"/>
    <w:rsid w:val="004B2357"/>
    <w:rsid w:val="004B23A1"/>
    <w:rsid w:val="004B2D40"/>
    <w:rsid w:val="004B3423"/>
    <w:rsid w:val="004B4162"/>
    <w:rsid w:val="004B4FB7"/>
    <w:rsid w:val="004B5252"/>
    <w:rsid w:val="004B5AFD"/>
    <w:rsid w:val="004B6289"/>
    <w:rsid w:val="004B687A"/>
    <w:rsid w:val="004B6AC0"/>
    <w:rsid w:val="004B6FB2"/>
    <w:rsid w:val="004B75D1"/>
    <w:rsid w:val="004B7A69"/>
    <w:rsid w:val="004B7C86"/>
    <w:rsid w:val="004B7E91"/>
    <w:rsid w:val="004C0182"/>
    <w:rsid w:val="004C030F"/>
    <w:rsid w:val="004C086C"/>
    <w:rsid w:val="004C0B07"/>
    <w:rsid w:val="004C0B85"/>
    <w:rsid w:val="004C0D42"/>
    <w:rsid w:val="004C183D"/>
    <w:rsid w:val="004C1F1A"/>
    <w:rsid w:val="004C2224"/>
    <w:rsid w:val="004C2828"/>
    <w:rsid w:val="004C28CE"/>
    <w:rsid w:val="004C2BCF"/>
    <w:rsid w:val="004C3CA7"/>
    <w:rsid w:val="004C3E5B"/>
    <w:rsid w:val="004C408E"/>
    <w:rsid w:val="004C42B4"/>
    <w:rsid w:val="004C4416"/>
    <w:rsid w:val="004C44C3"/>
    <w:rsid w:val="004C4793"/>
    <w:rsid w:val="004C49D6"/>
    <w:rsid w:val="004C49EC"/>
    <w:rsid w:val="004C55CD"/>
    <w:rsid w:val="004C5D18"/>
    <w:rsid w:val="004C6369"/>
    <w:rsid w:val="004C6EF0"/>
    <w:rsid w:val="004C7717"/>
    <w:rsid w:val="004C78D5"/>
    <w:rsid w:val="004C7A93"/>
    <w:rsid w:val="004C7E20"/>
    <w:rsid w:val="004D09DB"/>
    <w:rsid w:val="004D121C"/>
    <w:rsid w:val="004D14D9"/>
    <w:rsid w:val="004D1F69"/>
    <w:rsid w:val="004D20B2"/>
    <w:rsid w:val="004D2421"/>
    <w:rsid w:val="004D2566"/>
    <w:rsid w:val="004D293A"/>
    <w:rsid w:val="004D2AD4"/>
    <w:rsid w:val="004D2B03"/>
    <w:rsid w:val="004D3E1E"/>
    <w:rsid w:val="004D4AEE"/>
    <w:rsid w:val="004D555A"/>
    <w:rsid w:val="004D67A7"/>
    <w:rsid w:val="004D6C5C"/>
    <w:rsid w:val="004D78EF"/>
    <w:rsid w:val="004E0A8A"/>
    <w:rsid w:val="004E0D34"/>
    <w:rsid w:val="004E0EF2"/>
    <w:rsid w:val="004E116F"/>
    <w:rsid w:val="004E16F7"/>
    <w:rsid w:val="004E1747"/>
    <w:rsid w:val="004E17CC"/>
    <w:rsid w:val="004E1AC0"/>
    <w:rsid w:val="004E1D32"/>
    <w:rsid w:val="004E21A3"/>
    <w:rsid w:val="004E275F"/>
    <w:rsid w:val="004E2DFC"/>
    <w:rsid w:val="004E346E"/>
    <w:rsid w:val="004E35AB"/>
    <w:rsid w:val="004E372B"/>
    <w:rsid w:val="004E37F2"/>
    <w:rsid w:val="004E416C"/>
    <w:rsid w:val="004E46A3"/>
    <w:rsid w:val="004E4FA4"/>
    <w:rsid w:val="004E5FC0"/>
    <w:rsid w:val="004E6AF0"/>
    <w:rsid w:val="004E6E07"/>
    <w:rsid w:val="004E6F02"/>
    <w:rsid w:val="004E72FB"/>
    <w:rsid w:val="004E7349"/>
    <w:rsid w:val="004E760A"/>
    <w:rsid w:val="004E7813"/>
    <w:rsid w:val="004E7C6B"/>
    <w:rsid w:val="004E7F0F"/>
    <w:rsid w:val="004F00AA"/>
    <w:rsid w:val="004F0B6C"/>
    <w:rsid w:val="004F1137"/>
    <w:rsid w:val="004F2EE9"/>
    <w:rsid w:val="004F3D0D"/>
    <w:rsid w:val="004F3F75"/>
    <w:rsid w:val="004F455E"/>
    <w:rsid w:val="004F49D9"/>
    <w:rsid w:val="004F5250"/>
    <w:rsid w:val="004F5ACD"/>
    <w:rsid w:val="004F608C"/>
    <w:rsid w:val="004F6290"/>
    <w:rsid w:val="004F6610"/>
    <w:rsid w:val="004F6EC6"/>
    <w:rsid w:val="004F70CA"/>
    <w:rsid w:val="0050025E"/>
    <w:rsid w:val="005008F3"/>
    <w:rsid w:val="005010FD"/>
    <w:rsid w:val="00501632"/>
    <w:rsid w:val="005016B6"/>
    <w:rsid w:val="00502D37"/>
    <w:rsid w:val="0050365D"/>
    <w:rsid w:val="00503C39"/>
    <w:rsid w:val="00504438"/>
    <w:rsid w:val="00504F61"/>
    <w:rsid w:val="005050AC"/>
    <w:rsid w:val="005052A5"/>
    <w:rsid w:val="00505984"/>
    <w:rsid w:val="00505A63"/>
    <w:rsid w:val="005061BD"/>
    <w:rsid w:val="00506E5C"/>
    <w:rsid w:val="005071C9"/>
    <w:rsid w:val="00510497"/>
    <w:rsid w:val="005104B0"/>
    <w:rsid w:val="005104D0"/>
    <w:rsid w:val="00510B05"/>
    <w:rsid w:val="005111E4"/>
    <w:rsid w:val="0051145F"/>
    <w:rsid w:val="00511566"/>
    <w:rsid w:val="00511AF5"/>
    <w:rsid w:val="00512E3F"/>
    <w:rsid w:val="00512F56"/>
    <w:rsid w:val="00513719"/>
    <w:rsid w:val="00513978"/>
    <w:rsid w:val="00515403"/>
    <w:rsid w:val="00515D29"/>
    <w:rsid w:val="00516144"/>
    <w:rsid w:val="00516381"/>
    <w:rsid w:val="00516507"/>
    <w:rsid w:val="0051654F"/>
    <w:rsid w:val="00516B46"/>
    <w:rsid w:val="00516C3F"/>
    <w:rsid w:val="00516E27"/>
    <w:rsid w:val="00516FDE"/>
    <w:rsid w:val="00516FFC"/>
    <w:rsid w:val="00517957"/>
    <w:rsid w:val="005205EB"/>
    <w:rsid w:val="005206E0"/>
    <w:rsid w:val="0052090E"/>
    <w:rsid w:val="00521006"/>
    <w:rsid w:val="00521D9E"/>
    <w:rsid w:val="00521E9B"/>
    <w:rsid w:val="00521F95"/>
    <w:rsid w:val="005221C1"/>
    <w:rsid w:val="00522C49"/>
    <w:rsid w:val="00522ED2"/>
    <w:rsid w:val="005230B1"/>
    <w:rsid w:val="0052340D"/>
    <w:rsid w:val="00523679"/>
    <w:rsid w:val="00523C1E"/>
    <w:rsid w:val="00523C67"/>
    <w:rsid w:val="00524168"/>
    <w:rsid w:val="005242C5"/>
    <w:rsid w:val="00524618"/>
    <w:rsid w:val="005248DD"/>
    <w:rsid w:val="00524A32"/>
    <w:rsid w:val="00524EA4"/>
    <w:rsid w:val="00525BF9"/>
    <w:rsid w:val="00525C00"/>
    <w:rsid w:val="005270A4"/>
    <w:rsid w:val="00527832"/>
    <w:rsid w:val="005279A4"/>
    <w:rsid w:val="00527EEB"/>
    <w:rsid w:val="0053028A"/>
    <w:rsid w:val="0053149C"/>
    <w:rsid w:val="005315B9"/>
    <w:rsid w:val="005320D4"/>
    <w:rsid w:val="005323D3"/>
    <w:rsid w:val="00532694"/>
    <w:rsid w:val="0053326B"/>
    <w:rsid w:val="00533A16"/>
    <w:rsid w:val="00534485"/>
    <w:rsid w:val="0053555E"/>
    <w:rsid w:val="00535B8F"/>
    <w:rsid w:val="00535CC7"/>
    <w:rsid w:val="00536081"/>
    <w:rsid w:val="005361C2"/>
    <w:rsid w:val="00536520"/>
    <w:rsid w:val="00536D98"/>
    <w:rsid w:val="00540540"/>
    <w:rsid w:val="00540579"/>
    <w:rsid w:val="00540CD6"/>
    <w:rsid w:val="00541560"/>
    <w:rsid w:val="005418FF"/>
    <w:rsid w:val="00541910"/>
    <w:rsid w:val="00541F57"/>
    <w:rsid w:val="00542269"/>
    <w:rsid w:val="00542D41"/>
    <w:rsid w:val="00543043"/>
    <w:rsid w:val="00543208"/>
    <w:rsid w:val="00543BA2"/>
    <w:rsid w:val="0054405D"/>
    <w:rsid w:val="00544245"/>
    <w:rsid w:val="00544D0D"/>
    <w:rsid w:val="00544FFF"/>
    <w:rsid w:val="00545047"/>
    <w:rsid w:val="00545061"/>
    <w:rsid w:val="0054549D"/>
    <w:rsid w:val="005462A9"/>
    <w:rsid w:val="0054687A"/>
    <w:rsid w:val="00547054"/>
    <w:rsid w:val="005470EB"/>
    <w:rsid w:val="005475FB"/>
    <w:rsid w:val="00547918"/>
    <w:rsid w:val="00547D75"/>
    <w:rsid w:val="00550147"/>
    <w:rsid w:val="00550395"/>
    <w:rsid w:val="00550862"/>
    <w:rsid w:val="00550ECA"/>
    <w:rsid w:val="00551005"/>
    <w:rsid w:val="0055238C"/>
    <w:rsid w:val="00552636"/>
    <w:rsid w:val="00553987"/>
    <w:rsid w:val="00554271"/>
    <w:rsid w:val="00554749"/>
    <w:rsid w:val="00554804"/>
    <w:rsid w:val="00554FE4"/>
    <w:rsid w:val="005555BF"/>
    <w:rsid w:val="00555A69"/>
    <w:rsid w:val="00555C0C"/>
    <w:rsid w:val="00556046"/>
    <w:rsid w:val="00556741"/>
    <w:rsid w:val="00557519"/>
    <w:rsid w:val="00557C8E"/>
    <w:rsid w:val="00557F4D"/>
    <w:rsid w:val="00560AEF"/>
    <w:rsid w:val="00561641"/>
    <w:rsid w:val="00561E02"/>
    <w:rsid w:val="00561EEE"/>
    <w:rsid w:val="0056232A"/>
    <w:rsid w:val="00562821"/>
    <w:rsid w:val="00562B26"/>
    <w:rsid w:val="00562BAC"/>
    <w:rsid w:val="00562E08"/>
    <w:rsid w:val="00563098"/>
    <w:rsid w:val="00563483"/>
    <w:rsid w:val="005635A0"/>
    <w:rsid w:val="00564041"/>
    <w:rsid w:val="0056434A"/>
    <w:rsid w:val="00564E05"/>
    <w:rsid w:val="005655A6"/>
    <w:rsid w:val="00565F50"/>
    <w:rsid w:val="005666B3"/>
    <w:rsid w:val="0056678A"/>
    <w:rsid w:val="00566C67"/>
    <w:rsid w:val="00567587"/>
    <w:rsid w:val="005676E8"/>
    <w:rsid w:val="005709FA"/>
    <w:rsid w:val="00570A64"/>
    <w:rsid w:val="00570CAB"/>
    <w:rsid w:val="00570F61"/>
    <w:rsid w:val="00571144"/>
    <w:rsid w:val="0057141B"/>
    <w:rsid w:val="0057174C"/>
    <w:rsid w:val="00571AC7"/>
    <w:rsid w:val="00571D1B"/>
    <w:rsid w:val="00571D35"/>
    <w:rsid w:val="005727EF"/>
    <w:rsid w:val="005729FD"/>
    <w:rsid w:val="0057306D"/>
    <w:rsid w:val="005732EB"/>
    <w:rsid w:val="0057334E"/>
    <w:rsid w:val="005737A9"/>
    <w:rsid w:val="005741A7"/>
    <w:rsid w:val="00574630"/>
    <w:rsid w:val="005754CB"/>
    <w:rsid w:val="00575752"/>
    <w:rsid w:val="00575D95"/>
    <w:rsid w:val="00575DC5"/>
    <w:rsid w:val="005762FB"/>
    <w:rsid w:val="00576B22"/>
    <w:rsid w:val="0057742F"/>
    <w:rsid w:val="00577954"/>
    <w:rsid w:val="00577DBC"/>
    <w:rsid w:val="005804D7"/>
    <w:rsid w:val="00580CC1"/>
    <w:rsid w:val="00580F5D"/>
    <w:rsid w:val="005816A1"/>
    <w:rsid w:val="005819F4"/>
    <w:rsid w:val="005820EF"/>
    <w:rsid w:val="005821A3"/>
    <w:rsid w:val="005835CB"/>
    <w:rsid w:val="00583B95"/>
    <w:rsid w:val="00583D73"/>
    <w:rsid w:val="0058438E"/>
    <w:rsid w:val="00584D47"/>
    <w:rsid w:val="005855D7"/>
    <w:rsid w:val="00585810"/>
    <w:rsid w:val="00585A90"/>
    <w:rsid w:val="00586535"/>
    <w:rsid w:val="005865BA"/>
    <w:rsid w:val="00587009"/>
    <w:rsid w:val="00587159"/>
    <w:rsid w:val="005874B9"/>
    <w:rsid w:val="00587558"/>
    <w:rsid w:val="00587652"/>
    <w:rsid w:val="0058790A"/>
    <w:rsid w:val="0058799E"/>
    <w:rsid w:val="00587F2A"/>
    <w:rsid w:val="00590252"/>
    <w:rsid w:val="00590CB0"/>
    <w:rsid w:val="005914E3"/>
    <w:rsid w:val="00591FAC"/>
    <w:rsid w:val="00592261"/>
    <w:rsid w:val="00593552"/>
    <w:rsid w:val="0059362B"/>
    <w:rsid w:val="00593928"/>
    <w:rsid w:val="00593CF3"/>
    <w:rsid w:val="0059423F"/>
    <w:rsid w:val="00594A5E"/>
    <w:rsid w:val="00594F1E"/>
    <w:rsid w:val="00594FE6"/>
    <w:rsid w:val="00596426"/>
    <w:rsid w:val="005967C5"/>
    <w:rsid w:val="00596AE1"/>
    <w:rsid w:val="00597B9C"/>
    <w:rsid w:val="005A0045"/>
    <w:rsid w:val="005A0B32"/>
    <w:rsid w:val="005A0D70"/>
    <w:rsid w:val="005A13E9"/>
    <w:rsid w:val="005A1CD9"/>
    <w:rsid w:val="005A23D9"/>
    <w:rsid w:val="005A27BB"/>
    <w:rsid w:val="005A2A5D"/>
    <w:rsid w:val="005A30A7"/>
    <w:rsid w:val="005A314E"/>
    <w:rsid w:val="005A3D8F"/>
    <w:rsid w:val="005A4801"/>
    <w:rsid w:val="005A4DAA"/>
    <w:rsid w:val="005A525F"/>
    <w:rsid w:val="005A59F3"/>
    <w:rsid w:val="005A5B85"/>
    <w:rsid w:val="005A5D06"/>
    <w:rsid w:val="005A63F8"/>
    <w:rsid w:val="005A7329"/>
    <w:rsid w:val="005A7828"/>
    <w:rsid w:val="005A7E16"/>
    <w:rsid w:val="005B0144"/>
    <w:rsid w:val="005B0415"/>
    <w:rsid w:val="005B0E00"/>
    <w:rsid w:val="005B0F0D"/>
    <w:rsid w:val="005B172A"/>
    <w:rsid w:val="005B1AD5"/>
    <w:rsid w:val="005B1B48"/>
    <w:rsid w:val="005B1B9C"/>
    <w:rsid w:val="005B1BB3"/>
    <w:rsid w:val="005B22BD"/>
    <w:rsid w:val="005B2740"/>
    <w:rsid w:val="005B2A1D"/>
    <w:rsid w:val="005B2E68"/>
    <w:rsid w:val="005B42FA"/>
    <w:rsid w:val="005B53FE"/>
    <w:rsid w:val="005B5494"/>
    <w:rsid w:val="005B617D"/>
    <w:rsid w:val="005B6375"/>
    <w:rsid w:val="005B670C"/>
    <w:rsid w:val="005B6B50"/>
    <w:rsid w:val="005B6E08"/>
    <w:rsid w:val="005B7A09"/>
    <w:rsid w:val="005C01E6"/>
    <w:rsid w:val="005C0505"/>
    <w:rsid w:val="005C0D82"/>
    <w:rsid w:val="005C0D9C"/>
    <w:rsid w:val="005C125A"/>
    <w:rsid w:val="005C1546"/>
    <w:rsid w:val="005C156E"/>
    <w:rsid w:val="005C1656"/>
    <w:rsid w:val="005C293F"/>
    <w:rsid w:val="005C307F"/>
    <w:rsid w:val="005C3083"/>
    <w:rsid w:val="005C364D"/>
    <w:rsid w:val="005C4348"/>
    <w:rsid w:val="005C448F"/>
    <w:rsid w:val="005C47F1"/>
    <w:rsid w:val="005C4931"/>
    <w:rsid w:val="005C54B2"/>
    <w:rsid w:val="005C557B"/>
    <w:rsid w:val="005C5814"/>
    <w:rsid w:val="005C5A79"/>
    <w:rsid w:val="005C5BF7"/>
    <w:rsid w:val="005C64F2"/>
    <w:rsid w:val="005C671E"/>
    <w:rsid w:val="005C677C"/>
    <w:rsid w:val="005C6A8C"/>
    <w:rsid w:val="005C7711"/>
    <w:rsid w:val="005C7DB5"/>
    <w:rsid w:val="005C7F97"/>
    <w:rsid w:val="005D1805"/>
    <w:rsid w:val="005D1BBE"/>
    <w:rsid w:val="005D1FF5"/>
    <w:rsid w:val="005D227B"/>
    <w:rsid w:val="005D30DC"/>
    <w:rsid w:val="005D31EF"/>
    <w:rsid w:val="005D3365"/>
    <w:rsid w:val="005D3B0A"/>
    <w:rsid w:val="005D3B3E"/>
    <w:rsid w:val="005D3C29"/>
    <w:rsid w:val="005D3DDE"/>
    <w:rsid w:val="005D3F44"/>
    <w:rsid w:val="005D4577"/>
    <w:rsid w:val="005D45B8"/>
    <w:rsid w:val="005D4B22"/>
    <w:rsid w:val="005D4F67"/>
    <w:rsid w:val="005D5761"/>
    <w:rsid w:val="005D6D05"/>
    <w:rsid w:val="005D7714"/>
    <w:rsid w:val="005D7EAF"/>
    <w:rsid w:val="005E00BE"/>
    <w:rsid w:val="005E02D9"/>
    <w:rsid w:val="005E0A24"/>
    <w:rsid w:val="005E0CB0"/>
    <w:rsid w:val="005E1810"/>
    <w:rsid w:val="005E2295"/>
    <w:rsid w:val="005E2413"/>
    <w:rsid w:val="005E38F2"/>
    <w:rsid w:val="005E3D42"/>
    <w:rsid w:val="005E4742"/>
    <w:rsid w:val="005E47D4"/>
    <w:rsid w:val="005E58F6"/>
    <w:rsid w:val="005E5A42"/>
    <w:rsid w:val="005E611E"/>
    <w:rsid w:val="005E6DF6"/>
    <w:rsid w:val="005E7564"/>
    <w:rsid w:val="005E7A4B"/>
    <w:rsid w:val="005E7AB4"/>
    <w:rsid w:val="005E7B4F"/>
    <w:rsid w:val="005E7CD6"/>
    <w:rsid w:val="005F06A7"/>
    <w:rsid w:val="005F1249"/>
    <w:rsid w:val="005F14C1"/>
    <w:rsid w:val="005F1976"/>
    <w:rsid w:val="005F2619"/>
    <w:rsid w:val="005F2676"/>
    <w:rsid w:val="005F2E9A"/>
    <w:rsid w:val="005F2F59"/>
    <w:rsid w:val="005F3128"/>
    <w:rsid w:val="005F31CD"/>
    <w:rsid w:val="005F3347"/>
    <w:rsid w:val="005F3870"/>
    <w:rsid w:val="005F4EBB"/>
    <w:rsid w:val="005F4FF9"/>
    <w:rsid w:val="005F546A"/>
    <w:rsid w:val="005F5C6C"/>
    <w:rsid w:val="005F5F19"/>
    <w:rsid w:val="005F6124"/>
    <w:rsid w:val="005F642F"/>
    <w:rsid w:val="005F6F33"/>
    <w:rsid w:val="005F6FA0"/>
    <w:rsid w:val="005F730C"/>
    <w:rsid w:val="005F78B9"/>
    <w:rsid w:val="005F791F"/>
    <w:rsid w:val="005F7B0E"/>
    <w:rsid w:val="005F7ED9"/>
    <w:rsid w:val="00600CAF"/>
    <w:rsid w:val="00600CC0"/>
    <w:rsid w:val="006011E4"/>
    <w:rsid w:val="00601229"/>
    <w:rsid w:val="006014DB"/>
    <w:rsid w:val="00601C8A"/>
    <w:rsid w:val="00602549"/>
    <w:rsid w:val="00602C5E"/>
    <w:rsid w:val="00602E2A"/>
    <w:rsid w:val="0060309A"/>
    <w:rsid w:val="0060328A"/>
    <w:rsid w:val="006032E2"/>
    <w:rsid w:val="00603461"/>
    <w:rsid w:val="00603B8B"/>
    <w:rsid w:val="00603CB0"/>
    <w:rsid w:val="00603CDB"/>
    <w:rsid w:val="00603DF7"/>
    <w:rsid w:val="00603F8B"/>
    <w:rsid w:val="0060495D"/>
    <w:rsid w:val="00604BAD"/>
    <w:rsid w:val="006058CB"/>
    <w:rsid w:val="0060596F"/>
    <w:rsid w:val="00605D16"/>
    <w:rsid w:val="006061C9"/>
    <w:rsid w:val="006062B7"/>
    <w:rsid w:val="006062EA"/>
    <w:rsid w:val="00606D5D"/>
    <w:rsid w:val="00606FE9"/>
    <w:rsid w:val="0060706F"/>
    <w:rsid w:val="00607D15"/>
    <w:rsid w:val="00610FD4"/>
    <w:rsid w:val="0061114A"/>
    <w:rsid w:val="00611DFF"/>
    <w:rsid w:val="00611E0C"/>
    <w:rsid w:val="006122B8"/>
    <w:rsid w:val="00612FBD"/>
    <w:rsid w:val="006137E5"/>
    <w:rsid w:val="00613B19"/>
    <w:rsid w:val="006141BA"/>
    <w:rsid w:val="006144BF"/>
    <w:rsid w:val="006151A4"/>
    <w:rsid w:val="0061670E"/>
    <w:rsid w:val="006167F9"/>
    <w:rsid w:val="00617792"/>
    <w:rsid w:val="00617990"/>
    <w:rsid w:val="006179A7"/>
    <w:rsid w:val="00617FA5"/>
    <w:rsid w:val="00620389"/>
    <w:rsid w:val="00621444"/>
    <w:rsid w:val="00621B12"/>
    <w:rsid w:val="00622170"/>
    <w:rsid w:val="00622D27"/>
    <w:rsid w:val="0062307F"/>
    <w:rsid w:val="00623145"/>
    <w:rsid w:val="00623A75"/>
    <w:rsid w:val="00624E7E"/>
    <w:rsid w:val="00625058"/>
    <w:rsid w:val="0062522F"/>
    <w:rsid w:val="006256B3"/>
    <w:rsid w:val="00625C3F"/>
    <w:rsid w:val="00625EB0"/>
    <w:rsid w:val="0062608F"/>
    <w:rsid w:val="00626ADA"/>
    <w:rsid w:val="00626D36"/>
    <w:rsid w:val="00626E3A"/>
    <w:rsid w:val="00627302"/>
    <w:rsid w:val="00627DD5"/>
    <w:rsid w:val="006303CB"/>
    <w:rsid w:val="00631A71"/>
    <w:rsid w:val="00631BD5"/>
    <w:rsid w:val="00632105"/>
    <w:rsid w:val="0063218D"/>
    <w:rsid w:val="0063248B"/>
    <w:rsid w:val="0063248D"/>
    <w:rsid w:val="006325E9"/>
    <w:rsid w:val="006329EF"/>
    <w:rsid w:val="006338EA"/>
    <w:rsid w:val="006347F3"/>
    <w:rsid w:val="00634AFF"/>
    <w:rsid w:val="00635ACB"/>
    <w:rsid w:val="006361A5"/>
    <w:rsid w:val="00636A9C"/>
    <w:rsid w:val="00636F5A"/>
    <w:rsid w:val="00640032"/>
    <w:rsid w:val="0064015B"/>
    <w:rsid w:val="006409B7"/>
    <w:rsid w:val="00641444"/>
    <w:rsid w:val="0064147F"/>
    <w:rsid w:val="00641B07"/>
    <w:rsid w:val="00641D5F"/>
    <w:rsid w:val="00641F3D"/>
    <w:rsid w:val="0064238E"/>
    <w:rsid w:val="006424F7"/>
    <w:rsid w:val="0064255D"/>
    <w:rsid w:val="006427BC"/>
    <w:rsid w:val="00642826"/>
    <w:rsid w:val="00642CB1"/>
    <w:rsid w:val="00642F7E"/>
    <w:rsid w:val="006430B1"/>
    <w:rsid w:val="0064312D"/>
    <w:rsid w:val="00643582"/>
    <w:rsid w:val="00643ACF"/>
    <w:rsid w:val="00644783"/>
    <w:rsid w:val="00644CB8"/>
    <w:rsid w:val="00645187"/>
    <w:rsid w:val="006452F9"/>
    <w:rsid w:val="00645538"/>
    <w:rsid w:val="006455C5"/>
    <w:rsid w:val="006461B1"/>
    <w:rsid w:val="0064626C"/>
    <w:rsid w:val="0064719E"/>
    <w:rsid w:val="006472F7"/>
    <w:rsid w:val="0064778A"/>
    <w:rsid w:val="0065079B"/>
    <w:rsid w:val="006512BE"/>
    <w:rsid w:val="00651F4A"/>
    <w:rsid w:val="006526F4"/>
    <w:rsid w:val="006537B6"/>
    <w:rsid w:val="00653900"/>
    <w:rsid w:val="00653971"/>
    <w:rsid w:val="006540AC"/>
    <w:rsid w:val="00654A9F"/>
    <w:rsid w:val="00655173"/>
    <w:rsid w:val="0065521B"/>
    <w:rsid w:val="00655BAD"/>
    <w:rsid w:val="00655C80"/>
    <w:rsid w:val="00655CD1"/>
    <w:rsid w:val="00655CD6"/>
    <w:rsid w:val="0065628C"/>
    <w:rsid w:val="00656784"/>
    <w:rsid w:val="00656902"/>
    <w:rsid w:val="00656BF2"/>
    <w:rsid w:val="006575CC"/>
    <w:rsid w:val="00657610"/>
    <w:rsid w:val="00657734"/>
    <w:rsid w:val="006577AE"/>
    <w:rsid w:val="006578D6"/>
    <w:rsid w:val="00657FCA"/>
    <w:rsid w:val="0066041A"/>
    <w:rsid w:val="0066089C"/>
    <w:rsid w:val="00660D1E"/>
    <w:rsid w:val="00660DB9"/>
    <w:rsid w:val="00660F1B"/>
    <w:rsid w:val="006621B2"/>
    <w:rsid w:val="00662A72"/>
    <w:rsid w:val="00663198"/>
    <w:rsid w:val="0066355E"/>
    <w:rsid w:val="00663A3F"/>
    <w:rsid w:val="00664215"/>
    <w:rsid w:val="00665102"/>
    <w:rsid w:val="00665305"/>
    <w:rsid w:val="00665332"/>
    <w:rsid w:val="00665922"/>
    <w:rsid w:val="00665C4D"/>
    <w:rsid w:val="00665C5B"/>
    <w:rsid w:val="00666F76"/>
    <w:rsid w:val="00667747"/>
    <w:rsid w:val="00667759"/>
    <w:rsid w:val="00667947"/>
    <w:rsid w:val="00667EA1"/>
    <w:rsid w:val="00670475"/>
    <w:rsid w:val="0067048A"/>
    <w:rsid w:val="00670A29"/>
    <w:rsid w:val="00670D3D"/>
    <w:rsid w:val="00671608"/>
    <w:rsid w:val="006717D9"/>
    <w:rsid w:val="006717F6"/>
    <w:rsid w:val="00671A27"/>
    <w:rsid w:val="00671F4C"/>
    <w:rsid w:val="00671F70"/>
    <w:rsid w:val="00672922"/>
    <w:rsid w:val="00672C3C"/>
    <w:rsid w:val="00672DC0"/>
    <w:rsid w:val="00672F31"/>
    <w:rsid w:val="00673021"/>
    <w:rsid w:val="0067314F"/>
    <w:rsid w:val="00673932"/>
    <w:rsid w:val="00673BBF"/>
    <w:rsid w:val="00673BFF"/>
    <w:rsid w:val="006742C9"/>
    <w:rsid w:val="006743AF"/>
    <w:rsid w:val="00674C6E"/>
    <w:rsid w:val="006751AD"/>
    <w:rsid w:val="0067537A"/>
    <w:rsid w:val="00675427"/>
    <w:rsid w:val="00675635"/>
    <w:rsid w:val="00675E37"/>
    <w:rsid w:val="00676388"/>
    <w:rsid w:val="00676400"/>
    <w:rsid w:val="006769C5"/>
    <w:rsid w:val="00676DE9"/>
    <w:rsid w:val="006774C3"/>
    <w:rsid w:val="00677771"/>
    <w:rsid w:val="0067796E"/>
    <w:rsid w:val="00677A02"/>
    <w:rsid w:val="00677D6C"/>
    <w:rsid w:val="00677ECD"/>
    <w:rsid w:val="0068038D"/>
    <w:rsid w:val="0068057F"/>
    <w:rsid w:val="006805A1"/>
    <w:rsid w:val="006807E8"/>
    <w:rsid w:val="00680A58"/>
    <w:rsid w:val="00680FC0"/>
    <w:rsid w:val="00681C01"/>
    <w:rsid w:val="00681E81"/>
    <w:rsid w:val="0068217C"/>
    <w:rsid w:val="00682C2E"/>
    <w:rsid w:val="00683538"/>
    <w:rsid w:val="0068369F"/>
    <w:rsid w:val="00683765"/>
    <w:rsid w:val="00684CD1"/>
    <w:rsid w:val="006854AA"/>
    <w:rsid w:val="006858AC"/>
    <w:rsid w:val="00686223"/>
    <w:rsid w:val="00686527"/>
    <w:rsid w:val="00686A1F"/>
    <w:rsid w:val="00686DB2"/>
    <w:rsid w:val="006874E0"/>
    <w:rsid w:val="006877B0"/>
    <w:rsid w:val="00687BDD"/>
    <w:rsid w:val="00690764"/>
    <w:rsid w:val="00691598"/>
    <w:rsid w:val="00691678"/>
    <w:rsid w:val="00691964"/>
    <w:rsid w:val="00691CBF"/>
    <w:rsid w:val="00691D68"/>
    <w:rsid w:val="00691E04"/>
    <w:rsid w:val="00691F69"/>
    <w:rsid w:val="00692B12"/>
    <w:rsid w:val="00693135"/>
    <w:rsid w:val="00693CB8"/>
    <w:rsid w:val="00693D1B"/>
    <w:rsid w:val="00693EAA"/>
    <w:rsid w:val="00693F58"/>
    <w:rsid w:val="00694199"/>
    <w:rsid w:val="00694BCB"/>
    <w:rsid w:val="00695AC8"/>
    <w:rsid w:val="00695F8D"/>
    <w:rsid w:val="0069618D"/>
    <w:rsid w:val="00696262"/>
    <w:rsid w:val="00696EA9"/>
    <w:rsid w:val="006973CF"/>
    <w:rsid w:val="00697898"/>
    <w:rsid w:val="0069791B"/>
    <w:rsid w:val="00697986"/>
    <w:rsid w:val="006A0596"/>
    <w:rsid w:val="006A1D0F"/>
    <w:rsid w:val="006A2247"/>
    <w:rsid w:val="006A275C"/>
    <w:rsid w:val="006A29B3"/>
    <w:rsid w:val="006A2E6F"/>
    <w:rsid w:val="006A3AC7"/>
    <w:rsid w:val="006A3C74"/>
    <w:rsid w:val="006A4F32"/>
    <w:rsid w:val="006A50BC"/>
    <w:rsid w:val="006A55BF"/>
    <w:rsid w:val="006A5696"/>
    <w:rsid w:val="006A607F"/>
    <w:rsid w:val="006A61E3"/>
    <w:rsid w:val="006A630E"/>
    <w:rsid w:val="006A6910"/>
    <w:rsid w:val="006A70B1"/>
    <w:rsid w:val="006A76CB"/>
    <w:rsid w:val="006A7961"/>
    <w:rsid w:val="006B0074"/>
    <w:rsid w:val="006B036F"/>
    <w:rsid w:val="006B084C"/>
    <w:rsid w:val="006B0AEA"/>
    <w:rsid w:val="006B138B"/>
    <w:rsid w:val="006B23F7"/>
    <w:rsid w:val="006B25A3"/>
    <w:rsid w:val="006B282D"/>
    <w:rsid w:val="006B3030"/>
    <w:rsid w:val="006B3118"/>
    <w:rsid w:val="006B3341"/>
    <w:rsid w:val="006B3549"/>
    <w:rsid w:val="006B36B8"/>
    <w:rsid w:val="006B401E"/>
    <w:rsid w:val="006B43DD"/>
    <w:rsid w:val="006B4F38"/>
    <w:rsid w:val="006B54BF"/>
    <w:rsid w:val="006B62A4"/>
    <w:rsid w:val="006B6536"/>
    <w:rsid w:val="006B7AE0"/>
    <w:rsid w:val="006B7B27"/>
    <w:rsid w:val="006B7B96"/>
    <w:rsid w:val="006B7F80"/>
    <w:rsid w:val="006C007B"/>
    <w:rsid w:val="006C04DF"/>
    <w:rsid w:val="006C0670"/>
    <w:rsid w:val="006C0820"/>
    <w:rsid w:val="006C0AAC"/>
    <w:rsid w:val="006C0CF3"/>
    <w:rsid w:val="006C1172"/>
    <w:rsid w:val="006C21A0"/>
    <w:rsid w:val="006C2FA1"/>
    <w:rsid w:val="006C3131"/>
    <w:rsid w:val="006C31A2"/>
    <w:rsid w:val="006C3248"/>
    <w:rsid w:val="006C3899"/>
    <w:rsid w:val="006C3F32"/>
    <w:rsid w:val="006C3F9A"/>
    <w:rsid w:val="006C410A"/>
    <w:rsid w:val="006C4168"/>
    <w:rsid w:val="006C44F9"/>
    <w:rsid w:val="006C475F"/>
    <w:rsid w:val="006C50C6"/>
    <w:rsid w:val="006C5AF1"/>
    <w:rsid w:val="006C5C37"/>
    <w:rsid w:val="006C5D3D"/>
    <w:rsid w:val="006C5DEF"/>
    <w:rsid w:val="006C62A3"/>
    <w:rsid w:val="006C676A"/>
    <w:rsid w:val="006C6DDC"/>
    <w:rsid w:val="006C6E3B"/>
    <w:rsid w:val="006C6E4D"/>
    <w:rsid w:val="006C77BE"/>
    <w:rsid w:val="006D0047"/>
    <w:rsid w:val="006D004F"/>
    <w:rsid w:val="006D007B"/>
    <w:rsid w:val="006D0B1A"/>
    <w:rsid w:val="006D0C0E"/>
    <w:rsid w:val="006D102D"/>
    <w:rsid w:val="006D1A51"/>
    <w:rsid w:val="006D1BAC"/>
    <w:rsid w:val="006D20DF"/>
    <w:rsid w:val="006D2120"/>
    <w:rsid w:val="006D27A9"/>
    <w:rsid w:val="006D2BC2"/>
    <w:rsid w:val="006D304C"/>
    <w:rsid w:val="006D395B"/>
    <w:rsid w:val="006D430D"/>
    <w:rsid w:val="006D4A2F"/>
    <w:rsid w:val="006D4E88"/>
    <w:rsid w:val="006D5786"/>
    <w:rsid w:val="006D58CB"/>
    <w:rsid w:val="006D5FF3"/>
    <w:rsid w:val="006D6D1D"/>
    <w:rsid w:val="006D6FF0"/>
    <w:rsid w:val="006D701A"/>
    <w:rsid w:val="006D71C5"/>
    <w:rsid w:val="006D7E86"/>
    <w:rsid w:val="006E02E0"/>
    <w:rsid w:val="006E0C8D"/>
    <w:rsid w:val="006E0E83"/>
    <w:rsid w:val="006E0FD8"/>
    <w:rsid w:val="006E183E"/>
    <w:rsid w:val="006E2FD2"/>
    <w:rsid w:val="006E353D"/>
    <w:rsid w:val="006E3FAC"/>
    <w:rsid w:val="006E40E4"/>
    <w:rsid w:val="006E5062"/>
    <w:rsid w:val="006E50ED"/>
    <w:rsid w:val="006E56FB"/>
    <w:rsid w:val="006E5954"/>
    <w:rsid w:val="006E5B98"/>
    <w:rsid w:val="006E5D52"/>
    <w:rsid w:val="006E5D96"/>
    <w:rsid w:val="006E5F0E"/>
    <w:rsid w:val="006E6360"/>
    <w:rsid w:val="006E700B"/>
    <w:rsid w:val="006E74D3"/>
    <w:rsid w:val="006E750B"/>
    <w:rsid w:val="006E7535"/>
    <w:rsid w:val="006F006F"/>
    <w:rsid w:val="006F056A"/>
    <w:rsid w:val="006F073C"/>
    <w:rsid w:val="006F0CE3"/>
    <w:rsid w:val="006F1659"/>
    <w:rsid w:val="006F264F"/>
    <w:rsid w:val="006F2AAC"/>
    <w:rsid w:val="006F2B18"/>
    <w:rsid w:val="006F340E"/>
    <w:rsid w:val="006F34F1"/>
    <w:rsid w:val="006F3D24"/>
    <w:rsid w:val="006F415D"/>
    <w:rsid w:val="006F461A"/>
    <w:rsid w:val="006F527D"/>
    <w:rsid w:val="006F6255"/>
    <w:rsid w:val="006F6666"/>
    <w:rsid w:val="006F6CBA"/>
    <w:rsid w:val="006F6EB9"/>
    <w:rsid w:val="006F7154"/>
    <w:rsid w:val="006F74D4"/>
    <w:rsid w:val="006F74EB"/>
    <w:rsid w:val="006F7FAB"/>
    <w:rsid w:val="007003D1"/>
    <w:rsid w:val="00700BF5"/>
    <w:rsid w:val="007012D8"/>
    <w:rsid w:val="007013BA"/>
    <w:rsid w:val="00701563"/>
    <w:rsid w:val="0070259C"/>
    <w:rsid w:val="00702835"/>
    <w:rsid w:val="00702BCB"/>
    <w:rsid w:val="00702C41"/>
    <w:rsid w:val="0070342C"/>
    <w:rsid w:val="00703461"/>
    <w:rsid w:val="0070399E"/>
    <w:rsid w:val="00703CB3"/>
    <w:rsid w:val="0070449F"/>
    <w:rsid w:val="00704979"/>
    <w:rsid w:val="00705273"/>
    <w:rsid w:val="00705824"/>
    <w:rsid w:val="00705B23"/>
    <w:rsid w:val="007060A4"/>
    <w:rsid w:val="00706A1E"/>
    <w:rsid w:val="00706D2D"/>
    <w:rsid w:val="007078A5"/>
    <w:rsid w:val="0071013D"/>
    <w:rsid w:val="00710535"/>
    <w:rsid w:val="007105A5"/>
    <w:rsid w:val="007110EB"/>
    <w:rsid w:val="00711107"/>
    <w:rsid w:val="0071150E"/>
    <w:rsid w:val="0071175A"/>
    <w:rsid w:val="00711938"/>
    <w:rsid w:val="00712036"/>
    <w:rsid w:val="0071215C"/>
    <w:rsid w:val="007131B4"/>
    <w:rsid w:val="007132EF"/>
    <w:rsid w:val="007133C6"/>
    <w:rsid w:val="00713C41"/>
    <w:rsid w:val="00714DFE"/>
    <w:rsid w:val="00714EA9"/>
    <w:rsid w:val="00715ACA"/>
    <w:rsid w:val="00715C5E"/>
    <w:rsid w:val="00715C61"/>
    <w:rsid w:val="00715E19"/>
    <w:rsid w:val="0071640E"/>
    <w:rsid w:val="00716953"/>
    <w:rsid w:val="00717444"/>
    <w:rsid w:val="00717688"/>
    <w:rsid w:val="0071786C"/>
    <w:rsid w:val="007178B3"/>
    <w:rsid w:val="007201DC"/>
    <w:rsid w:val="0072046D"/>
    <w:rsid w:val="00720513"/>
    <w:rsid w:val="00720516"/>
    <w:rsid w:val="00720A6F"/>
    <w:rsid w:val="00721038"/>
    <w:rsid w:val="0072109E"/>
    <w:rsid w:val="007218C1"/>
    <w:rsid w:val="007219E4"/>
    <w:rsid w:val="00721CD0"/>
    <w:rsid w:val="00721F50"/>
    <w:rsid w:val="00721FD3"/>
    <w:rsid w:val="007223E1"/>
    <w:rsid w:val="00722588"/>
    <w:rsid w:val="00722681"/>
    <w:rsid w:val="00722790"/>
    <w:rsid w:val="007231BC"/>
    <w:rsid w:val="00723531"/>
    <w:rsid w:val="00724151"/>
    <w:rsid w:val="0072423C"/>
    <w:rsid w:val="00725232"/>
    <w:rsid w:val="0072546B"/>
    <w:rsid w:val="007259AA"/>
    <w:rsid w:val="00725B78"/>
    <w:rsid w:val="00725BDF"/>
    <w:rsid w:val="007270D5"/>
    <w:rsid w:val="00727380"/>
    <w:rsid w:val="00727616"/>
    <w:rsid w:val="00727793"/>
    <w:rsid w:val="00727AE8"/>
    <w:rsid w:val="00727C26"/>
    <w:rsid w:val="00727CD8"/>
    <w:rsid w:val="00730146"/>
    <w:rsid w:val="007309E7"/>
    <w:rsid w:val="00730BBD"/>
    <w:rsid w:val="0073100B"/>
    <w:rsid w:val="00733143"/>
    <w:rsid w:val="0073361F"/>
    <w:rsid w:val="007339BE"/>
    <w:rsid w:val="00733F7D"/>
    <w:rsid w:val="007341AF"/>
    <w:rsid w:val="00734B01"/>
    <w:rsid w:val="00734C4F"/>
    <w:rsid w:val="00734F23"/>
    <w:rsid w:val="00735FE9"/>
    <w:rsid w:val="00736179"/>
    <w:rsid w:val="00736262"/>
    <w:rsid w:val="007366D2"/>
    <w:rsid w:val="00736D44"/>
    <w:rsid w:val="00737529"/>
    <w:rsid w:val="007378CF"/>
    <w:rsid w:val="00737C2E"/>
    <w:rsid w:val="00737D48"/>
    <w:rsid w:val="00737D49"/>
    <w:rsid w:val="00740108"/>
    <w:rsid w:val="007403F5"/>
    <w:rsid w:val="0074139C"/>
    <w:rsid w:val="00741B6B"/>
    <w:rsid w:val="00741EEC"/>
    <w:rsid w:val="00742522"/>
    <w:rsid w:val="00742685"/>
    <w:rsid w:val="00742CAF"/>
    <w:rsid w:val="00742F3B"/>
    <w:rsid w:val="00745B49"/>
    <w:rsid w:val="00745D86"/>
    <w:rsid w:val="00745F07"/>
    <w:rsid w:val="007462A7"/>
    <w:rsid w:val="007464B4"/>
    <w:rsid w:val="007465D6"/>
    <w:rsid w:val="00746855"/>
    <w:rsid w:val="00746F69"/>
    <w:rsid w:val="00747427"/>
    <w:rsid w:val="00747916"/>
    <w:rsid w:val="0074796B"/>
    <w:rsid w:val="007500C0"/>
    <w:rsid w:val="0075028F"/>
    <w:rsid w:val="0075053A"/>
    <w:rsid w:val="00750D70"/>
    <w:rsid w:val="007510B6"/>
    <w:rsid w:val="00751524"/>
    <w:rsid w:val="00751A8D"/>
    <w:rsid w:val="007537EC"/>
    <w:rsid w:val="00753FD0"/>
    <w:rsid w:val="00754300"/>
    <w:rsid w:val="00754517"/>
    <w:rsid w:val="00754922"/>
    <w:rsid w:val="00754AC2"/>
    <w:rsid w:val="00754CBD"/>
    <w:rsid w:val="00754CC0"/>
    <w:rsid w:val="00755418"/>
    <w:rsid w:val="00755BE2"/>
    <w:rsid w:val="00755C5E"/>
    <w:rsid w:val="00756F05"/>
    <w:rsid w:val="00757A8F"/>
    <w:rsid w:val="00757BBB"/>
    <w:rsid w:val="00757C99"/>
    <w:rsid w:val="007601D3"/>
    <w:rsid w:val="007603AC"/>
    <w:rsid w:val="007607AC"/>
    <w:rsid w:val="00761539"/>
    <w:rsid w:val="00761DEE"/>
    <w:rsid w:val="0076237B"/>
    <w:rsid w:val="00762631"/>
    <w:rsid w:val="00763132"/>
    <w:rsid w:val="00763593"/>
    <w:rsid w:val="00763783"/>
    <w:rsid w:val="00763D7F"/>
    <w:rsid w:val="007651DB"/>
    <w:rsid w:val="007652B3"/>
    <w:rsid w:val="007654B1"/>
    <w:rsid w:val="0076588D"/>
    <w:rsid w:val="007661FF"/>
    <w:rsid w:val="0076651F"/>
    <w:rsid w:val="00767F2F"/>
    <w:rsid w:val="007707B2"/>
    <w:rsid w:val="00771016"/>
    <w:rsid w:val="007710C5"/>
    <w:rsid w:val="007710FE"/>
    <w:rsid w:val="00772BEA"/>
    <w:rsid w:val="007733D8"/>
    <w:rsid w:val="007747D6"/>
    <w:rsid w:val="00774E25"/>
    <w:rsid w:val="007753ED"/>
    <w:rsid w:val="00775AD2"/>
    <w:rsid w:val="0077659D"/>
    <w:rsid w:val="00776EEE"/>
    <w:rsid w:val="00777813"/>
    <w:rsid w:val="00777B32"/>
    <w:rsid w:val="00777D6E"/>
    <w:rsid w:val="0078089B"/>
    <w:rsid w:val="007809F6"/>
    <w:rsid w:val="00781185"/>
    <w:rsid w:val="00781ED9"/>
    <w:rsid w:val="00782E40"/>
    <w:rsid w:val="007833FD"/>
    <w:rsid w:val="00784A08"/>
    <w:rsid w:val="00785899"/>
    <w:rsid w:val="00786170"/>
    <w:rsid w:val="0078657A"/>
    <w:rsid w:val="007876C0"/>
    <w:rsid w:val="00787CF5"/>
    <w:rsid w:val="00787EC6"/>
    <w:rsid w:val="0079004C"/>
    <w:rsid w:val="00791404"/>
    <w:rsid w:val="00791849"/>
    <w:rsid w:val="00791FD7"/>
    <w:rsid w:val="00792797"/>
    <w:rsid w:val="00793AF6"/>
    <w:rsid w:val="00794159"/>
    <w:rsid w:val="00794F00"/>
    <w:rsid w:val="00795281"/>
    <w:rsid w:val="00795F44"/>
    <w:rsid w:val="007962A2"/>
    <w:rsid w:val="0079731D"/>
    <w:rsid w:val="0079741C"/>
    <w:rsid w:val="0079793C"/>
    <w:rsid w:val="00797941"/>
    <w:rsid w:val="007979B0"/>
    <w:rsid w:val="00797F81"/>
    <w:rsid w:val="007A11F5"/>
    <w:rsid w:val="007A1A43"/>
    <w:rsid w:val="007A1D42"/>
    <w:rsid w:val="007A21AF"/>
    <w:rsid w:val="007A2750"/>
    <w:rsid w:val="007A2814"/>
    <w:rsid w:val="007A29B5"/>
    <w:rsid w:val="007A32A1"/>
    <w:rsid w:val="007A3952"/>
    <w:rsid w:val="007A3AE2"/>
    <w:rsid w:val="007A3E54"/>
    <w:rsid w:val="007A48F3"/>
    <w:rsid w:val="007A4B04"/>
    <w:rsid w:val="007A4D99"/>
    <w:rsid w:val="007A4ECB"/>
    <w:rsid w:val="007A58FF"/>
    <w:rsid w:val="007A60C9"/>
    <w:rsid w:val="007A629A"/>
    <w:rsid w:val="007A6C72"/>
    <w:rsid w:val="007A6CA8"/>
    <w:rsid w:val="007A71D9"/>
    <w:rsid w:val="007A7288"/>
    <w:rsid w:val="007A7793"/>
    <w:rsid w:val="007A793B"/>
    <w:rsid w:val="007A7F9A"/>
    <w:rsid w:val="007B0428"/>
    <w:rsid w:val="007B0527"/>
    <w:rsid w:val="007B0C70"/>
    <w:rsid w:val="007B0D52"/>
    <w:rsid w:val="007B1046"/>
    <w:rsid w:val="007B1122"/>
    <w:rsid w:val="007B12E7"/>
    <w:rsid w:val="007B134F"/>
    <w:rsid w:val="007B147C"/>
    <w:rsid w:val="007B1A3D"/>
    <w:rsid w:val="007B1CD0"/>
    <w:rsid w:val="007B26CD"/>
    <w:rsid w:val="007B28E9"/>
    <w:rsid w:val="007B2924"/>
    <w:rsid w:val="007B34F9"/>
    <w:rsid w:val="007B35E2"/>
    <w:rsid w:val="007B3799"/>
    <w:rsid w:val="007B407A"/>
    <w:rsid w:val="007B4786"/>
    <w:rsid w:val="007B4CD5"/>
    <w:rsid w:val="007B5555"/>
    <w:rsid w:val="007B591D"/>
    <w:rsid w:val="007B59C9"/>
    <w:rsid w:val="007B5C52"/>
    <w:rsid w:val="007B616B"/>
    <w:rsid w:val="007B617A"/>
    <w:rsid w:val="007B6294"/>
    <w:rsid w:val="007B679D"/>
    <w:rsid w:val="007B7175"/>
    <w:rsid w:val="007B7814"/>
    <w:rsid w:val="007B7DC5"/>
    <w:rsid w:val="007C0BB5"/>
    <w:rsid w:val="007C0DE9"/>
    <w:rsid w:val="007C196B"/>
    <w:rsid w:val="007C1CF1"/>
    <w:rsid w:val="007C2521"/>
    <w:rsid w:val="007C2DD3"/>
    <w:rsid w:val="007C2FFD"/>
    <w:rsid w:val="007C3566"/>
    <w:rsid w:val="007C3780"/>
    <w:rsid w:val="007C4720"/>
    <w:rsid w:val="007C5180"/>
    <w:rsid w:val="007C52CC"/>
    <w:rsid w:val="007C55C0"/>
    <w:rsid w:val="007C5869"/>
    <w:rsid w:val="007C5DBC"/>
    <w:rsid w:val="007C5FB3"/>
    <w:rsid w:val="007C6603"/>
    <w:rsid w:val="007C6764"/>
    <w:rsid w:val="007C725B"/>
    <w:rsid w:val="007D0B0F"/>
    <w:rsid w:val="007D0F80"/>
    <w:rsid w:val="007D0FFC"/>
    <w:rsid w:val="007D1584"/>
    <w:rsid w:val="007D1FA5"/>
    <w:rsid w:val="007D20DF"/>
    <w:rsid w:val="007D228A"/>
    <w:rsid w:val="007D2544"/>
    <w:rsid w:val="007D2647"/>
    <w:rsid w:val="007D3558"/>
    <w:rsid w:val="007D377F"/>
    <w:rsid w:val="007D393A"/>
    <w:rsid w:val="007D3D41"/>
    <w:rsid w:val="007D3E3E"/>
    <w:rsid w:val="007D476E"/>
    <w:rsid w:val="007D51CF"/>
    <w:rsid w:val="007D5C8F"/>
    <w:rsid w:val="007D6511"/>
    <w:rsid w:val="007D65B9"/>
    <w:rsid w:val="007D6D16"/>
    <w:rsid w:val="007D6DD1"/>
    <w:rsid w:val="007D7AAA"/>
    <w:rsid w:val="007E06C5"/>
    <w:rsid w:val="007E07A9"/>
    <w:rsid w:val="007E086A"/>
    <w:rsid w:val="007E0EDE"/>
    <w:rsid w:val="007E1169"/>
    <w:rsid w:val="007E197D"/>
    <w:rsid w:val="007E1C05"/>
    <w:rsid w:val="007E1EEA"/>
    <w:rsid w:val="007E1F1E"/>
    <w:rsid w:val="007E257E"/>
    <w:rsid w:val="007E303A"/>
    <w:rsid w:val="007E3A8E"/>
    <w:rsid w:val="007E3F69"/>
    <w:rsid w:val="007E3FE4"/>
    <w:rsid w:val="007E414C"/>
    <w:rsid w:val="007E4192"/>
    <w:rsid w:val="007E4FCF"/>
    <w:rsid w:val="007E520E"/>
    <w:rsid w:val="007E5904"/>
    <w:rsid w:val="007E5FDB"/>
    <w:rsid w:val="007E6220"/>
    <w:rsid w:val="007E659D"/>
    <w:rsid w:val="007E70BE"/>
    <w:rsid w:val="007E7230"/>
    <w:rsid w:val="007E768E"/>
    <w:rsid w:val="007E7A21"/>
    <w:rsid w:val="007E7BC8"/>
    <w:rsid w:val="007F0028"/>
    <w:rsid w:val="007F023B"/>
    <w:rsid w:val="007F1A33"/>
    <w:rsid w:val="007F1E40"/>
    <w:rsid w:val="007F2218"/>
    <w:rsid w:val="007F2C7A"/>
    <w:rsid w:val="007F2EC0"/>
    <w:rsid w:val="007F3057"/>
    <w:rsid w:val="007F3419"/>
    <w:rsid w:val="007F363D"/>
    <w:rsid w:val="007F36EA"/>
    <w:rsid w:val="007F3FF7"/>
    <w:rsid w:val="007F4288"/>
    <w:rsid w:val="007F4598"/>
    <w:rsid w:val="007F46E3"/>
    <w:rsid w:val="007F4ACB"/>
    <w:rsid w:val="007F567B"/>
    <w:rsid w:val="007F567C"/>
    <w:rsid w:val="007F57B6"/>
    <w:rsid w:val="007F585F"/>
    <w:rsid w:val="007F587E"/>
    <w:rsid w:val="007F5A2C"/>
    <w:rsid w:val="007F5AB4"/>
    <w:rsid w:val="007F6542"/>
    <w:rsid w:val="007F72EA"/>
    <w:rsid w:val="007F7C47"/>
    <w:rsid w:val="007F7FBE"/>
    <w:rsid w:val="007F7FF5"/>
    <w:rsid w:val="00800009"/>
    <w:rsid w:val="008005B5"/>
    <w:rsid w:val="00800787"/>
    <w:rsid w:val="00800795"/>
    <w:rsid w:val="00800E4C"/>
    <w:rsid w:val="008010E0"/>
    <w:rsid w:val="00801950"/>
    <w:rsid w:val="008033B6"/>
    <w:rsid w:val="0080368C"/>
    <w:rsid w:val="008037E0"/>
    <w:rsid w:val="0080456B"/>
    <w:rsid w:val="00804889"/>
    <w:rsid w:val="00805283"/>
    <w:rsid w:val="00805799"/>
    <w:rsid w:val="00805888"/>
    <w:rsid w:val="00805A24"/>
    <w:rsid w:val="00807606"/>
    <w:rsid w:val="0080780F"/>
    <w:rsid w:val="00807870"/>
    <w:rsid w:val="00807B54"/>
    <w:rsid w:val="0081017D"/>
    <w:rsid w:val="0081095B"/>
    <w:rsid w:val="008109EC"/>
    <w:rsid w:val="00810D0A"/>
    <w:rsid w:val="00810F9B"/>
    <w:rsid w:val="0081127D"/>
    <w:rsid w:val="00811954"/>
    <w:rsid w:val="00811DCC"/>
    <w:rsid w:val="00811FAE"/>
    <w:rsid w:val="00812338"/>
    <w:rsid w:val="00812788"/>
    <w:rsid w:val="008128AD"/>
    <w:rsid w:val="008138B3"/>
    <w:rsid w:val="0081474F"/>
    <w:rsid w:val="0081485C"/>
    <w:rsid w:val="00814AA7"/>
    <w:rsid w:val="00814B11"/>
    <w:rsid w:val="00814CCA"/>
    <w:rsid w:val="00814FF9"/>
    <w:rsid w:val="0081539A"/>
    <w:rsid w:val="0081572B"/>
    <w:rsid w:val="00815B89"/>
    <w:rsid w:val="00815EE4"/>
    <w:rsid w:val="0081602F"/>
    <w:rsid w:val="00816B69"/>
    <w:rsid w:val="00816CEC"/>
    <w:rsid w:val="00816F9A"/>
    <w:rsid w:val="00816FC8"/>
    <w:rsid w:val="00817431"/>
    <w:rsid w:val="0081752D"/>
    <w:rsid w:val="008176B7"/>
    <w:rsid w:val="00817901"/>
    <w:rsid w:val="00817C3F"/>
    <w:rsid w:val="00817D28"/>
    <w:rsid w:val="008200DB"/>
    <w:rsid w:val="008202D0"/>
    <w:rsid w:val="00820AC5"/>
    <w:rsid w:val="00821060"/>
    <w:rsid w:val="008212C4"/>
    <w:rsid w:val="00821585"/>
    <w:rsid w:val="008219C6"/>
    <w:rsid w:val="00821D1B"/>
    <w:rsid w:val="00821D39"/>
    <w:rsid w:val="00821DC0"/>
    <w:rsid w:val="00822065"/>
    <w:rsid w:val="0082232F"/>
    <w:rsid w:val="0082255D"/>
    <w:rsid w:val="0082266D"/>
    <w:rsid w:val="0082268E"/>
    <w:rsid w:val="0082288D"/>
    <w:rsid w:val="0082297C"/>
    <w:rsid w:val="008232D5"/>
    <w:rsid w:val="00823DD0"/>
    <w:rsid w:val="008246E8"/>
    <w:rsid w:val="00824736"/>
    <w:rsid w:val="0082478F"/>
    <w:rsid w:val="00825397"/>
    <w:rsid w:val="00825F43"/>
    <w:rsid w:val="00826501"/>
    <w:rsid w:val="0082737F"/>
    <w:rsid w:val="00827691"/>
    <w:rsid w:val="008309F2"/>
    <w:rsid w:val="00830FAC"/>
    <w:rsid w:val="008313DA"/>
    <w:rsid w:val="0083168E"/>
    <w:rsid w:val="00831A17"/>
    <w:rsid w:val="00831E46"/>
    <w:rsid w:val="008323A6"/>
    <w:rsid w:val="00832400"/>
    <w:rsid w:val="0083277C"/>
    <w:rsid w:val="00832AE1"/>
    <w:rsid w:val="00832E71"/>
    <w:rsid w:val="00832E8B"/>
    <w:rsid w:val="008336A5"/>
    <w:rsid w:val="00833BC4"/>
    <w:rsid w:val="00833BE7"/>
    <w:rsid w:val="00834036"/>
    <w:rsid w:val="0083480F"/>
    <w:rsid w:val="00835211"/>
    <w:rsid w:val="00835A24"/>
    <w:rsid w:val="00835BF5"/>
    <w:rsid w:val="00835D48"/>
    <w:rsid w:val="00835FC8"/>
    <w:rsid w:val="0084026E"/>
    <w:rsid w:val="0084063D"/>
    <w:rsid w:val="008415FC"/>
    <w:rsid w:val="008418AA"/>
    <w:rsid w:val="00841B07"/>
    <w:rsid w:val="00841E49"/>
    <w:rsid w:val="00841F0C"/>
    <w:rsid w:val="00842D13"/>
    <w:rsid w:val="00843642"/>
    <w:rsid w:val="0084395F"/>
    <w:rsid w:val="008440A7"/>
    <w:rsid w:val="008443D7"/>
    <w:rsid w:val="00844AE4"/>
    <w:rsid w:val="00845453"/>
    <w:rsid w:val="00845C25"/>
    <w:rsid w:val="00845DB3"/>
    <w:rsid w:val="00846A54"/>
    <w:rsid w:val="00846B1F"/>
    <w:rsid w:val="0084736E"/>
    <w:rsid w:val="008475F0"/>
    <w:rsid w:val="00850720"/>
    <w:rsid w:val="00850A2B"/>
    <w:rsid w:val="00850EA8"/>
    <w:rsid w:val="00850F65"/>
    <w:rsid w:val="008513FB"/>
    <w:rsid w:val="00851595"/>
    <w:rsid w:val="008516DF"/>
    <w:rsid w:val="00851C1C"/>
    <w:rsid w:val="00851DF7"/>
    <w:rsid w:val="0085366C"/>
    <w:rsid w:val="00853AAD"/>
    <w:rsid w:val="008540BB"/>
    <w:rsid w:val="00855A6A"/>
    <w:rsid w:val="00855C20"/>
    <w:rsid w:val="00856795"/>
    <w:rsid w:val="0085691A"/>
    <w:rsid w:val="00856E69"/>
    <w:rsid w:val="00856FA5"/>
    <w:rsid w:val="008575EA"/>
    <w:rsid w:val="00857C9D"/>
    <w:rsid w:val="00857E22"/>
    <w:rsid w:val="00857FF9"/>
    <w:rsid w:val="008610DA"/>
    <w:rsid w:val="008614AB"/>
    <w:rsid w:val="00861D0E"/>
    <w:rsid w:val="0086213B"/>
    <w:rsid w:val="008631BF"/>
    <w:rsid w:val="00863714"/>
    <w:rsid w:val="008641D9"/>
    <w:rsid w:val="00864614"/>
    <w:rsid w:val="00865038"/>
    <w:rsid w:val="00865274"/>
    <w:rsid w:val="008655CE"/>
    <w:rsid w:val="00866034"/>
    <w:rsid w:val="00866366"/>
    <w:rsid w:val="008667F4"/>
    <w:rsid w:val="00866BF9"/>
    <w:rsid w:val="008671E3"/>
    <w:rsid w:val="00867975"/>
    <w:rsid w:val="0087010A"/>
    <w:rsid w:val="008701B8"/>
    <w:rsid w:val="008704C4"/>
    <w:rsid w:val="00870C38"/>
    <w:rsid w:val="00870E2C"/>
    <w:rsid w:val="00870FC0"/>
    <w:rsid w:val="0087112B"/>
    <w:rsid w:val="008712BD"/>
    <w:rsid w:val="00871C86"/>
    <w:rsid w:val="00872585"/>
    <w:rsid w:val="00872805"/>
    <w:rsid w:val="0087308B"/>
    <w:rsid w:val="0087312A"/>
    <w:rsid w:val="0087398B"/>
    <w:rsid w:val="00873CA7"/>
    <w:rsid w:val="0087431C"/>
    <w:rsid w:val="008744CC"/>
    <w:rsid w:val="008748BD"/>
    <w:rsid w:val="00874AD7"/>
    <w:rsid w:val="00874E2A"/>
    <w:rsid w:val="00876628"/>
    <w:rsid w:val="00876A52"/>
    <w:rsid w:val="00876CCE"/>
    <w:rsid w:val="00876EF8"/>
    <w:rsid w:val="00876FD8"/>
    <w:rsid w:val="008772AF"/>
    <w:rsid w:val="00877EBF"/>
    <w:rsid w:val="0088056F"/>
    <w:rsid w:val="008809C6"/>
    <w:rsid w:val="00880B6A"/>
    <w:rsid w:val="0088114A"/>
    <w:rsid w:val="0088130D"/>
    <w:rsid w:val="0088165A"/>
    <w:rsid w:val="00881E7C"/>
    <w:rsid w:val="00881F70"/>
    <w:rsid w:val="00882358"/>
    <w:rsid w:val="0088260D"/>
    <w:rsid w:val="008829E4"/>
    <w:rsid w:val="00882CED"/>
    <w:rsid w:val="00882D3D"/>
    <w:rsid w:val="00882FE9"/>
    <w:rsid w:val="00883A89"/>
    <w:rsid w:val="00883F39"/>
    <w:rsid w:val="0088510E"/>
    <w:rsid w:val="00885160"/>
    <w:rsid w:val="0088542E"/>
    <w:rsid w:val="008859C4"/>
    <w:rsid w:val="008860DF"/>
    <w:rsid w:val="00886FB6"/>
    <w:rsid w:val="0088782F"/>
    <w:rsid w:val="00887F78"/>
    <w:rsid w:val="008904E5"/>
    <w:rsid w:val="00890D1D"/>
    <w:rsid w:val="00890D7D"/>
    <w:rsid w:val="0089265D"/>
    <w:rsid w:val="00892814"/>
    <w:rsid w:val="00892910"/>
    <w:rsid w:val="008933F0"/>
    <w:rsid w:val="0089383A"/>
    <w:rsid w:val="008939F5"/>
    <w:rsid w:val="00893A21"/>
    <w:rsid w:val="00893EF0"/>
    <w:rsid w:val="008942B3"/>
    <w:rsid w:val="00894CB1"/>
    <w:rsid w:val="008955C5"/>
    <w:rsid w:val="00895935"/>
    <w:rsid w:val="00895ACB"/>
    <w:rsid w:val="00895E05"/>
    <w:rsid w:val="00895F48"/>
    <w:rsid w:val="00896095"/>
    <w:rsid w:val="008973B1"/>
    <w:rsid w:val="00897569"/>
    <w:rsid w:val="008A005C"/>
    <w:rsid w:val="008A04F1"/>
    <w:rsid w:val="008A12DD"/>
    <w:rsid w:val="008A1EB8"/>
    <w:rsid w:val="008A2A55"/>
    <w:rsid w:val="008A38F1"/>
    <w:rsid w:val="008A3C50"/>
    <w:rsid w:val="008A4196"/>
    <w:rsid w:val="008A53FD"/>
    <w:rsid w:val="008A564C"/>
    <w:rsid w:val="008A56E8"/>
    <w:rsid w:val="008A59D0"/>
    <w:rsid w:val="008A5B4F"/>
    <w:rsid w:val="008A5C24"/>
    <w:rsid w:val="008A5D5D"/>
    <w:rsid w:val="008A5D9C"/>
    <w:rsid w:val="008A67E9"/>
    <w:rsid w:val="008A705F"/>
    <w:rsid w:val="008A73E8"/>
    <w:rsid w:val="008A74CA"/>
    <w:rsid w:val="008A7546"/>
    <w:rsid w:val="008A7783"/>
    <w:rsid w:val="008A7E79"/>
    <w:rsid w:val="008B092A"/>
    <w:rsid w:val="008B1B1A"/>
    <w:rsid w:val="008B1B60"/>
    <w:rsid w:val="008B1F10"/>
    <w:rsid w:val="008B2259"/>
    <w:rsid w:val="008B230D"/>
    <w:rsid w:val="008B2667"/>
    <w:rsid w:val="008B26BF"/>
    <w:rsid w:val="008B329A"/>
    <w:rsid w:val="008B33FB"/>
    <w:rsid w:val="008B3440"/>
    <w:rsid w:val="008B35A2"/>
    <w:rsid w:val="008B3C3D"/>
    <w:rsid w:val="008B3E08"/>
    <w:rsid w:val="008B519F"/>
    <w:rsid w:val="008B526D"/>
    <w:rsid w:val="008B563E"/>
    <w:rsid w:val="008B56FC"/>
    <w:rsid w:val="008B5DC4"/>
    <w:rsid w:val="008B6404"/>
    <w:rsid w:val="008B646E"/>
    <w:rsid w:val="008B65F6"/>
    <w:rsid w:val="008B683A"/>
    <w:rsid w:val="008B7C42"/>
    <w:rsid w:val="008B7D5F"/>
    <w:rsid w:val="008C0DF0"/>
    <w:rsid w:val="008C0F12"/>
    <w:rsid w:val="008C20CB"/>
    <w:rsid w:val="008C2217"/>
    <w:rsid w:val="008C320F"/>
    <w:rsid w:val="008C3723"/>
    <w:rsid w:val="008C388D"/>
    <w:rsid w:val="008C3BB2"/>
    <w:rsid w:val="008C3FB8"/>
    <w:rsid w:val="008C49A5"/>
    <w:rsid w:val="008C4EA7"/>
    <w:rsid w:val="008C5042"/>
    <w:rsid w:val="008C59F7"/>
    <w:rsid w:val="008C5EB9"/>
    <w:rsid w:val="008C60B3"/>
    <w:rsid w:val="008C6B43"/>
    <w:rsid w:val="008C758A"/>
    <w:rsid w:val="008C7A3B"/>
    <w:rsid w:val="008D0377"/>
    <w:rsid w:val="008D0914"/>
    <w:rsid w:val="008D1143"/>
    <w:rsid w:val="008D1179"/>
    <w:rsid w:val="008D1860"/>
    <w:rsid w:val="008D1CB2"/>
    <w:rsid w:val="008D1DF9"/>
    <w:rsid w:val="008D2122"/>
    <w:rsid w:val="008D21AD"/>
    <w:rsid w:val="008D24DC"/>
    <w:rsid w:val="008D25CE"/>
    <w:rsid w:val="008D2713"/>
    <w:rsid w:val="008D2F2B"/>
    <w:rsid w:val="008D3DC8"/>
    <w:rsid w:val="008D40B0"/>
    <w:rsid w:val="008D4448"/>
    <w:rsid w:val="008D4713"/>
    <w:rsid w:val="008D48CB"/>
    <w:rsid w:val="008D4CE7"/>
    <w:rsid w:val="008D5031"/>
    <w:rsid w:val="008D5197"/>
    <w:rsid w:val="008D5384"/>
    <w:rsid w:val="008D5AC5"/>
    <w:rsid w:val="008D6EAB"/>
    <w:rsid w:val="008D6F2E"/>
    <w:rsid w:val="008D73CE"/>
    <w:rsid w:val="008D78EB"/>
    <w:rsid w:val="008D7A18"/>
    <w:rsid w:val="008D7A95"/>
    <w:rsid w:val="008D7F51"/>
    <w:rsid w:val="008E08DA"/>
    <w:rsid w:val="008E08FD"/>
    <w:rsid w:val="008E0BF8"/>
    <w:rsid w:val="008E10F0"/>
    <w:rsid w:val="008E11CD"/>
    <w:rsid w:val="008E15CD"/>
    <w:rsid w:val="008E194A"/>
    <w:rsid w:val="008E19F0"/>
    <w:rsid w:val="008E237B"/>
    <w:rsid w:val="008E25E7"/>
    <w:rsid w:val="008E2ADF"/>
    <w:rsid w:val="008E2B4B"/>
    <w:rsid w:val="008E2B68"/>
    <w:rsid w:val="008E30D1"/>
    <w:rsid w:val="008E3246"/>
    <w:rsid w:val="008E42D7"/>
    <w:rsid w:val="008E4655"/>
    <w:rsid w:val="008E4CBF"/>
    <w:rsid w:val="008E4F0E"/>
    <w:rsid w:val="008E5371"/>
    <w:rsid w:val="008E56E4"/>
    <w:rsid w:val="008E584C"/>
    <w:rsid w:val="008E59F1"/>
    <w:rsid w:val="008E6143"/>
    <w:rsid w:val="008E6581"/>
    <w:rsid w:val="008E6656"/>
    <w:rsid w:val="008E67E2"/>
    <w:rsid w:val="008E6B09"/>
    <w:rsid w:val="008E6CC1"/>
    <w:rsid w:val="008E6E73"/>
    <w:rsid w:val="008E7520"/>
    <w:rsid w:val="008E76B9"/>
    <w:rsid w:val="008E77D5"/>
    <w:rsid w:val="008F04D5"/>
    <w:rsid w:val="008F0CB0"/>
    <w:rsid w:val="008F0DC6"/>
    <w:rsid w:val="008F108B"/>
    <w:rsid w:val="008F1975"/>
    <w:rsid w:val="008F1B77"/>
    <w:rsid w:val="008F20C7"/>
    <w:rsid w:val="008F2496"/>
    <w:rsid w:val="008F28E4"/>
    <w:rsid w:val="008F29C9"/>
    <w:rsid w:val="008F2DBB"/>
    <w:rsid w:val="008F317A"/>
    <w:rsid w:val="008F35F2"/>
    <w:rsid w:val="008F4721"/>
    <w:rsid w:val="008F4A77"/>
    <w:rsid w:val="008F5111"/>
    <w:rsid w:val="008F5153"/>
    <w:rsid w:val="008F5A00"/>
    <w:rsid w:val="008F5C7F"/>
    <w:rsid w:val="008F5FE1"/>
    <w:rsid w:val="008F6F72"/>
    <w:rsid w:val="008F70FB"/>
    <w:rsid w:val="008F760A"/>
    <w:rsid w:val="008F77C1"/>
    <w:rsid w:val="008F7A00"/>
    <w:rsid w:val="008F7BBF"/>
    <w:rsid w:val="0090035B"/>
    <w:rsid w:val="0090074E"/>
    <w:rsid w:val="00901D5B"/>
    <w:rsid w:val="009020AF"/>
    <w:rsid w:val="00902299"/>
    <w:rsid w:val="00902700"/>
    <w:rsid w:val="00902963"/>
    <w:rsid w:val="00902B04"/>
    <w:rsid w:val="00902BBC"/>
    <w:rsid w:val="00902D05"/>
    <w:rsid w:val="0090344E"/>
    <w:rsid w:val="0090370D"/>
    <w:rsid w:val="00903941"/>
    <w:rsid w:val="00904A5D"/>
    <w:rsid w:val="00904DF8"/>
    <w:rsid w:val="00905C9D"/>
    <w:rsid w:val="00905F42"/>
    <w:rsid w:val="00906A77"/>
    <w:rsid w:val="00907BCD"/>
    <w:rsid w:val="00907D32"/>
    <w:rsid w:val="00907E50"/>
    <w:rsid w:val="00910860"/>
    <w:rsid w:val="0091087E"/>
    <w:rsid w:val="009108F9"/>
    <w:rsid w:val="00910B9F"/>
    <w:rsid w:val="00910C04"/>
    <w:rsid w:val="00910C89"/>
    <w:rsid w:val="00910E65"/>
    <w:rsid w:val="009118D7"/>
    <w:rsid w:val="00911B2E"/>
    <w:rsid w:val="00911EEE"/>
    <w:rsid w:val="009121F7"/>
    <w:rsid w:val="0091256B"/>
    <w:rsid w:val="00913032"/>
    <w:rsid w:val="00913585"/>
    <w:rsid w:val="009137F7"/>
    <w:rsid w:val="00913E95"/>
    <w:rsid w:val="00914FEA"/>
    <w:rsid w:val="00915276"/>
    <w:rsid w:val="0091666C"/>
    <w:rsid w:val="00916B97"/>
    <w:rsid w:val="00917284"/>
    <w:rsid w:val="0091728F"/>
    <w:rsid w:val="009176FD"/>
    <w:rsid w:val="00917B8A"/>
    <w:rsid w:val="009208DF"/>
    <w:rsid w:val="00921241"/>
    <w:rsid w:val="0092152E"/>
    <w:rsid w:val="00921681"/>
    <w:rsid w:val="0092168E"/>
    <w:rsid w:val="00921CC5"/>
    <w:rsid w:val="00921E6E"/>
    <w:rsid w:val="009224A4"/>
    <w:rsid w:val="00922F35"/>
    <w:rsid w:val="00923541"/>
    <w:rsid w:val="00924403"/>
    <w:rsid w:val="00924560"/>
    <w:rsid w:val="00924D72"/>
    <w:rsid w:val="00924F0A"/>
    <w:rsid w:val="00925076"/>
    <w:rsid w:val="009272C3"/>
    <w:rsid w:val="00927F84"/>
    <w:rsid w:val="00930C71"/>
    <w:rsid w:val="00931500"/>
    <w:rsid w:val="00931A01"/>
    <w:rsid w:val="00931EE5"/>
    <w:rsid w:val="00932396"/>
    <w:rsid w:val="00932502"/>
    <w:rsid w:val="00932CE9"/>
    <w:rsid w:val="0093374C"/>
    <w:rsid w:val="00933AFF"/>
    <w:rsid w:val="009342E7"/>
    <w:rsid w:val="00934ECC"/>
    <w:rsid w:val="0093536F"/>
    <w:rsid w:val="009356BE"/>
    <w:rsid w:val="009359F0"/>
    <w:rsid w:val="00935DC9"/>
    <w:rsid w:val="00936941"/>
    <w:rsid w:val="009371AB"/>
    <w:rsid w:val="009373BB"/>
    <w:rsid w:val="009373CE"/>
    <w:rsid w:val="009379F0"/>
    <w:rsid w:val="00940B2B"/>
    <w:rsid w:val="00940D88"/>
    <w:rsid w:val="009412C6"/>
    <w:rsid w:val="00941980"/>
    <w:rsid w:val="00941ED6"/>
    <w:rsid w:val="0094202B"/>
    <w:rsid w:val="009421AA"/>
    <w:rsid w:val="0094227D"/>
    <w:rsid w:val="00942CA4"/>
    <w:rsid w:val="00942E7B"/>
    <w:rsid w:val="009433A1"/>
    <w:rsid w:val="00943817"/>
    <w:rsid w:val="009448D5"/>
    <w:rsid w:val="0094561E"/>
    <w:rsid w:val="0094566D"/>
    <w:rsid w:val="00945C8D"/>
    <w:rsid w:val="00945E05"/>
    <w:rsid w:val="009466EB"/>
    <w:rsid w:val="009467A6"/>
    <w:rsid w:val="00946CC5"/>
    <w:rsid w:val="009472CD"/>
    <w:rsid w:val="00947C60"/>
    <w:rsid w:val="00950500"/>
    <w:rsid w:val="00950628"/>
    <w:rsid w:val="00951176"/>
    <w:rsid w:val="00951516"/>
    <w:rsid w:val="00951D1E"/>
    <w:rsid w:val="009521F3"/>
    <w:rsid w:val="0095233D"/>
    <w:rsid w:val="0095256D"/>
    <w:rsid w:val="00952A34"/>
    <w:rsid w:val="0095325C"/>
    <w:rsid w:val="00953527"/>
    <w:rsid w:val="009536B7"/>
    <w:rsid w:val="009543AF"/>
    <w:rsid w:val="00954731"/>
    <w:rsid w:val="0095476E"/>
    <w:rsid w:val="00954A7E"/>
    <w:rsid w:val="00954EC2"/>
    <w:rsid w:val="00955064"/>
    <w:rsid w:val="0095519F"/>
    <w:rsid w:val="0095596E"/>
    <w:rsid w:val="00955BF8"/>
    <w:rsid w:val="0095646A"/>
    <w:rsid w:val="0095661A"/>
    <w:rsid w:val="00956F96"/>
    <w:rsid w:val="0095734E"/>
    <w:rsid w:val="00957953"/>
    <w:rsid w:val="00957F47"/>
    <w:rsid w:val="00957F4F"/>
    <w:rsid w:val="0096031B"/>
    <w:rsid w:val="00960860"/>
    <w:rsid w:val="0096095A"/>
    <w:rsid w:val="00960A91"/>
    <w:rsid w:val="00961048"/>
    <w:rsid w:val="0096125D"/>
    <w:rsid w:val="00961683"/>
    <w:rsid w:val="00961B06"/>
    <w:rsid w:val="00961DC1"/>
    <w:rsid w:val="009625DC"/>
    <w:rsid w:val="0096282B"/>
    <w:rsid w:val="0096289D"/>
    <w:rsid w:val="009630AA"/>
    <w:rsid w:val="00963C3C"/>
    <w:rsid w:val="009641E3"/>
    <w:rsid w:val="009646AF"/>
    <w:rsid w:val="0096483C"/>
    <w:rsid w:val="009648A0"/>
    <w:rsid w:val="0096542F"/>
    <w:rsid w:val="00965732"/>
    <w:rsid w:val="009657B5"/>
    <w:rsid w:val="00965C8B"/>
    <w:rsid w:val="00965F8A"/>
    <w:rsid w:val="009660C7"/>
    <w:rsid w:val="00966FEC"/>
    <w:rsid w:val="00967189"/>
    <w:rsid w:val="00967DD6"/>
    <w:rsid w:val="00970240"/>
    <w:rsid w:val="00970875"/>
    <w:rsid w:val="00970D8F"/>
    <w:rsid w:val="00971087"/>
    <w:rsid w:val="00971441"/>
    <w:rsid w:val="00971E82"/>
    <w:rsid w:val="00971F87"/>
    <w:rsid w:val="00972084"/>
    <w:rsid w:val="009724E6"/>
    <w:rsid w:val="0097278C"/>
    <w:rsid w:val="00973D88"/>
    <w:rsid w:val="00974919"/>
    <w:rsid w:val="0097527A"/>
    <w:rsid w:val="0097528B"/>
    <w:rsid w:val="009757C3"/>
    <w:rsid w:val="0097729C"/>
    <w:rsid w:val="00977367"/>
    <w:rsid w:val="00977820"/>
    <w:rsid w:val="00977DAE"/>
    <w:rsid w:val="009800BA"/>
    <w:rsid w:val="00980157"/>
    <w:rsid w:val="009802D6"/>
    <w:rsid w:val="0098033D"/>
    <w:rsid w:val="00980869"/>
    <w:rsid w:val="00980A81"/>
    <w:rsid w:val="00980B08"/>
    <w:rsid w:val="00980F4B"/>
    <w:rsid w:val="0098104F"/>
    <w:rsid w:val="0098204D"/>
    <w:rsid w:val="00982077"/>
    <w:rsid w:val="0098241E"/>
    <w:rsid w:val="009825BA"/>
    <w:rsid w:val="00982D4E"/>
    <w:rsid w:val="00982ED3"/>
    <w:rsid w:val="0098312D"/>
    <w:rsid w:val="00983540"/>
    <w:rsid w:val="00983F51"/>
    <w:rsid w:val="00984696"/>
    <w:rsid w:val="0098502E"/>
    <w:rsid w:val="009851A0"/>
    <w:rsid w:val="00985A09"/>
    <w:rsid w:val="00985B48"/>
    <w:rsid w:val="00985B79"/>
    <w:rsid w:val="00985F29"/>
    <w:rsid w:val="0098654F"/>
    <w:rsid w:val="0098719F"/>
    <w:rsid w:val="009874A9"/>
    <w:rsid w:val="00987A8B"/>
    <w:rsid w:val="00987DBE"/>
    <w:rsid w:val="00987E2C"/>
    <w:rsid w:val="009901B0"/>
    <w:rsid w:val="009901BC"/>
    <w:rsid w:val="009906A8"/>
    <w:rsid w:val="009908D1"/>
    <w:rsid w:val="00990B76"/>
    <w:rsid w:val="00990B88"/>
    <w:rsid w:val="00991860"/>
    <w:rsid w:val="00991988"/>
    <w:rsid w:val="00991FC0"/>
    <w:rsid w:val="009923D4"/>
    <w:rsid w:val="0099244B"/>
    <w:rsid w:val="00993AAD"/>
    <w:rsid w:val="00994103"/>
    <w:rsid w:val="009942D6"/>
    <w:rsid w:val="00994A5D"/>
    <w:rsid w:val="009951A3"/>
    <w:rsid w:val="009952C1"/>
    <w:rsid w:val="009953F2"/>
    <w:rsid w:val="00995F26"/>
    <w:rsid w:val="009967E8"/>
    <w:rsid w:val="00996C7E"/>
    <w:rsid w:val="00997E7B"/>
    <w:rsid w:val="009A03BD"/>
    <w:rsid w:val="009A0409"/>
    <w:rsid w:val="009A0F59"/>
    <w:rsid w:val="009A1AEB"/>
    <w:rsid w:val="009A1C2E"/>
    <w:rsid w:val="009A230B"/>
    <w:rsid w:val="009A2CA9"/>
    <w:rsid w:val="009A2E51"/>
    <w:rsid w:val="009A36E8"/>
    <w:rsid w:val="009A3895"/>
    <w:rsid w:val="009A40D2"/>
    <w:rsid w:val="009A4112"/>
    <w:rsid w:val="009A4124"/>
    <w:rsid w:val="009A42E9"/>
    <w:rsid w:val="009A44F5"/>
    <w:rsid w:val="009A461D"/>
    <w:rsid w:val="009A4B3C"/>
    <w:rsid w:val="009A5348"/>
    <w:rsid w:val="009A594D"/>
    <w:rsid w:val="009A5FAC"/>
    <w:rsid w:val="009A6568"/>
    <w:rsid w:val="009A6883"/>
    <w:rsid w:val="009A7554"/>
    <w:rsid w:val="009A7BAA"/>
    <w:rsid w:val="009A7FF4"/>
    <w:rsid w:val="009B0619"/>
    <w:rsid w:val="009B0829"/>
    <w:rsid w:val="009B1934"/>
    <w:rsid w:val="009B19A8"/>
    <w:rsid w:val="009B1BB1"/>
    <w:rsid w:val="009B23A8"/>
    <w:rsid w:val="009B2DAC"/>
    <w:rsid w:val="009B32EF"/>
    <w:rsid w:val="009B3396"/>
    <w:rsid w:val="009B3499"/>
    <w:rsid w:val="009B3E2E"/>
    <w:rsid w:val="009B4197"/>
    <w:rsid w:val="009B442C"/>
    <w:rsid w:val="009B4DF8"/>
    <w:rsid w:val="009B5A17"/>
    <w:rsid w:val="009B5A6A"/>
    <w:rsid w:val="009B63AF"/>
    <w:rsid w:val="009B67CD"/>
    <w:rsid w:val="009B6995"/>
    <w:rsid w:val="009B6A06"/>
    <w:rsid w:val="009B6CE2"/>
    <w:rsid w:val="009B7907"/>
    <w:rsid w:val="009B7960"/>
    <w:rsid w:val="009B7F73"/>
    <w:rsid w:val="009C02FB"/>
    <w:rsid w:val="009C06E8"/>
    <w:rsid w:val="009C08F1"/>
    <w:rsid w:val="009C0AA5"/>
    <w:rsid w:val="009C0B8C"/>
    <w:rsid w:val="009C1298"/>
    <w:rsid w:val="009C147B"/>
    <w:rsid w:val="009C15B2"/>
    <w:rsid w:val="009C1F86"/>
    <w:rsid w:val="009C2482"/>
    <w:rsid w:val="009C25C4"/>
    <w:rsid w:val="009C29DC"/>
    <w:rsid w:val="009C3F18"/>
    <w:rsid w:val="009C4AC8"/>
    <w:rsid w:val="009C512C"/>
    <w:rsid w:val="009C537A"/>
    <w:rsid w:val="009C569A"/>
    <w:rsid w:val="009C6718"/>
    <w:rsid w:val="009C6936"/>
    <w:rsid w:val="009C72E7"/>
    <w:rsid w:val="009C7A9F"/>
    <w:rsid w:val="009D02DE"/>
    <w:rsid w:val="009D041A"/>
    <w:rsid w:val="009D0466"/>
    <w:rsid w:val="009D0913"/>
    <w:rsid w:val="009D17A3"/>
    <w:rsid w:val="009D2278"/>
    <w:rsid w:val="009D2324"/>
    <w:rsid w:val="009D2699"/>
    <w:rsid w:val="009D27C3"/>
    <w:rsid w:val="009D2941"/>
    <w:rsid w:val="009D328C"/>
    <w:rsid w:val="009D3882"/>
    <w:rsid w:val="009D410D"/>
    <w:rsid w:val="009D4A04"/>
    <w:rsid w:val="009D50ED"/>
    <w:rsid w:val="009D59D8"/>
    <w:rsid w:val="009D5E1B"/>
    <w:rsid w:val="009D67CF"/>
    <w:rsid w:val="009D6837"/>
    <w:rsid w:val="009D691A"/>
    <w:rsid w:val="009D739F"/>
    <w:rsid w:val="009D7F76"/>
    <w:rsid w:val="009E02F6"/>
    <w:rsid w:val="009E0543"/>
    <w:rsid w:val="009E06D7"/>
    <w:rsid w:val="009E1269"/>
    <w:rsid w:val="009E16B4"/>
    <w:rsid w:val="009E1E79"/>
    <w:rsid w:val="009E1F94"/>
    <w:rsid w:val="009E2380"/>
    <w:rsid w:val="009E24DD"/>
    <w:rsid w:val="009E2937"/>
    <w:rsid w:val="009E29D3"/>
    <w:rsid w:val="009E31A7"/>
    <w:rsid w:val="009E3991"/>
    <w:rsid w:val="009E3AF8"/>
    <w:rsid w:val="009E4797"/>
    <w:rsid w:val="009E4A64"/>
    <w:rsid w:val="009E4ED0"/>
    <w:rsid w:val="009E5755"/>
    <w:rsid w:val="009E57D2"/>
    <w:rsid w:val="009E5968"/>
    <w:rsid w:val="009E5B7C"/>
    <w:rsid w:val="009E6B27"/>
    <w:rsid w:val="009E6F43"/>
    <w:rsid w:val="009F012F"/>
    <w:rsid w:val="009F03A5"/>
    <w:rsid w:val="009F0C3D"/>
    <w:rsid w:val="009F1161"/>
    <w:rsid w:val="009F1391"/>
    <w:rsid w:val="009F1408"/>
    <w:rsid w:val="009F1D48"/>
    <w:rsid w:val="009F1D7D"/>
    <w:rsid w:val="009F2402"/>
    <w:rsid w:val="009F2AD7"/>
    <w:rsid w:val="009F2BF5"/>
    <w:rsid w:val="009F2D50"/>
    <w:rsid w:val="009F3DAA"/>
    <w:rsid w:val="009F412B"/>
    <w:rsid w:val="009F42D8"/>
    <w:rsid w:val="009F4424"/>
    <w:rsid w:val="009F4960"/>
    <w:rsid w:val="009F5218"/>
    <w:rsid w:val="009F5EF3"/>
    <w:rsid w:val="009F6676"/>
    <w:rsid w:val="009F66D5"/>
    <w:rsid w:val="009F66E6"/>
    <w:rsid w:val="009F6A87"/>
    <w:rsid w:val="00A00176"/>
    <w:rsid w:val="00A00264"/>
    <w:rsid w:val="00A00B85"/>
    <w:rsid w:val="00A00F0E"/>
    <w:rsid w:val="00A00FD9"/>
    <w:rsid w:val="00A01E3C"/>
    <w:rsid w:val="00A025D4"/>
    <w:rsid w:val="00A02654"/>
    <w:rsid w:val="00A02A16"/>
    <w:rsid w:val="00A02FB9"/>
    <w:rsid w:val="00A03379"/>
    <w:rsid w:val="00A0357B"/>
    <w:rsid w:val="00A0360E"/>
    <w:rsid w:val="00A042DC"/>
    <w:rsid w:val="00A043FB"/>
    <w:rsid w:val="00A049C6"/>
    <w:rsid w:val="00A04A0F"/>
    <w:rsid w:val="00A04ADE"/>
    <w:rsid w:val="00A04E4E"/>
    <w:rsid w:val="00A056A3"/>
    <w:rsid w:val="00A05830"/>
    <w:rsid w:val="00A067B4"/>
    <w:rsid w:val="00A06AF1"/>
    <w:rsid w:val="00A076DB"/>
    <w:rsid w:val="00A07903"/>
    <w:rsid w:val="00A10B04"/>
    <w:rsid w:val="00A112AD"/>
    <w:rsid w:val="00A11ACB"/>
    <w:rsid w:val="00A120D0"/>
    <w:rsid w:val="00A1232E"/>
    <w:rsid w:val="00A129E1"/>
    <w:rsid w:val="00A13060"/>
    <w:rsid w:val="00A1317A"/>
    <w:rsid w:val="00A13462"/>
    <w:rsid w:val="00A135B0"/>
    <w:rsid w:val="00A139BA"/>
    <w:rsid w:val="00A13DB2"/>
    <w:rsid w:val="00A146C8"/>
    <w:rsid w:val="00A14785"/>
    <w:rsid w:val="00A14BE8"/>
    <w:rsid w:val="00A14EB4"/>
    <w:rsid w:val="00A15DE2"/>
    <w:rsid w:val="00A16649"/>
    <w:rsid w:val="00A167D7"/>
    <w:rsid w:val="00A172A5"/>
    <w:rsid w:val="00A17BD8"/>
    <w:rsid w:val="00A17C82"/>
    <w:rsid w:val="00A20703"/>
    <w:rsid w:val="00A20A93"/>
    <w:rsid w:val="00A21B4C"/>
    <w:rsid w:val="00A21F19"/>
    <w:rsid w:val="00A2203A"/>
    <w:rsid w:val="00A223B7"/>
    <w:rsid w:val="00A225E4"/>
    <w:rsid w:val="00A22967"/>
    <w:rsid w:val="00A22A94"/>
    <w:rsid w:val="00A2300E"/>
    <w:rsid w:val="00A23348"/>
    <w:rsid w:val="00A23755"/>
    <w:rsid w:val="00A24B92"/>
    <w:rsid w:val="00A250E4"/>
    <w:rsid w:val="00A25F00"/>
    <w:rsid w:val="00A264CF"/>
    <w:rsid w:val="00A265C8"/>
    <w:rsid w:val="00A26DB1"/>
    <w:rsid w:val="00A27040"/>
    <w:rsid w:val="00A274E6"/>
    <w:rsid w:val="00A27799"/>
    <w:rsid w:val="00A2796D"/>
    <w:rsid w:val="00A27A2D"/>
    <w:rsid w:val="00A3048A"/>
    <w:rsid w:val="00A32A44"/>
    <w:rsid w:val="00A32D3C"/>
    <w:rsid w:val="00A3350E"/>
    <w:rsid w:val="00A3393C"/>
    <w:rsid w:val="00A3394E"/>
    <w:rsid w:val="00A33EB8"/>
    <w:rsid w:val="00A34A95"/>
    <w:rsid w:val="00A352AE"/>
    <w:rsid w:val="00A35EC3"/>
    <w:rsid w:val="00A369A7"/>
    <w:rsid w:val="00A369CB"/>
    <w:rsid w:val="00A36A82"/>
    <w:rsid w:val="00A37074"/>
    <w:rsid w:val="00A37224"/>
    <w:rsid w:val="00A3789B"/>
    <w:rsid w:val="00A37D9A"/>
    <w:rsid w:val="00A406B9"/>
    <w:rsid w:val="00A407CB"/>
    <w:rsid w:val="00A40C3F"/>
    <w:rsid w:val="00A41171"/>
    <w:rsid w:val="00A41779"/>
    <w:rsid w:val="00A41A2A"/>
    <w:rsid w:val="00A41EAC"/>
    <w:rsid w:val="00A42467"/>
    <w:rsid w:val="00A4266A"/>
    <w:rsid w:val="00A42F52"/>
    <w:rsid w:val="00A43257"/>
    <w:rsid w:val="00A4352B"/>
    <w:rsid w:val="00A43CE6"/>
    <w:rsid w:val="00A4425B"/>
    <w:rsid w:val="00A44936"/>
    <w:rsid w:val="00A44CCE"/>
    <w:rsid w:val="00A44DDE"/>
    <w:rsid w:val="00A44F76"/>
    <w:rsid w:val="00A44FD9"/>
    <w:rsid w:val="00A45014"/>
    <w:rsid w:val="00A45185"/>
    <w:rsid w:val="00A45FBE"/>
    <w:rsid w:val="00A465B1"/>
    <w:rsid w:val="00A46F99"/>
    <w:rsid w:val="00A4768F"/>
    <w:rsid w:val="00A476ED"/>
    <w:rsid w:val="00A47BBE"/>
    <w:rsid w:val="00A50914"/>
    <w:rsid w:val="00A50FFD"/>
    <w:rsid w:val="00A51603"/>
    <w:rsid w:val="00A5281F"/>
    <w:rsid w:val="00A52CFB"/>
    <w:rsid w:val="00A53192"/>
    <w:rsid w:val="00A537AA"/>
    <w:rsid w:val="00A53B03"/>
    <w:rsid w:val="00A53F1F"/>
    <w:rsid w:val="00A540C4"/>
    <w:rsid w:val="00A54222"/>
    <w:rsid w:val="00A543DC"/>
    <w:rsid w:val="00A550FD"/>
    <w:rsid w:val="00A55587"/>
    <w:rsid w:val="00A55843"/>
    <w:rsid w:val="00A55E53"/>
    <w:rsid w:val="00A55FB4"/>
    <w:rsid w:val="00A56040"/>
    <w:rsid w:val="00A572D2"/>
    <w:rsid w:val="00A57778"/>
    <w:rsid w:val="00A57820"/>
    <w:rsid w:val="00A57AE1"/>
    <w:rsid w:val="00A6089E"/>
    <w:rsid w:val="00A61444"/>
    <w:rsid w:val="00A61470"/>
    <w:rsid w:val="00A6187F"/>
    <w:rsid w:val="00A619A0"/>
    <w:rsid w:val="00A6208A"/>
    <w:rsid w:val="00A6252E"/>
    <w:rsid w:val="00A629DB"/>
    <w:rsid w:val="00A637D5"/>
    <w:rsid w:val="00A63952"/>
    <w:rsid w:val="00A63A9E"/>
    <w:rsid w:val="00A64139"/>
    <w:rsid w:val="00A64C9F"/>
    <w:rsid w:val="00A64DB2"/>
    <w:rsid w:val="00A655F0"/>
    <w:rsid w:val="00A6667D"/>
    <w:rsid w:val="00A66C51"/>
    <w:rsid w:val="00A677D2"/>
    <w:rsid w:val="00A67ACA"/>
    <w:rsid w:val="00A7026F"/>
    <w:rsid w:val="00A704A6"/>
    <w:rsid w:val="00A70A19"/>
    <w:rsid w:val="00A70C43"/>
    <w:rsid w:val="00A710AC"/>
    <w:rsid w:val="00A712D6"/>
    <w:rsid w:val="00A718F6"/>
    <w:rsid w:val="00A71A26"/>
    <w:rsid w:val="00A71C33"/>
    <w:rsid w:val="00A71F4A"/>
    <w:rsid w:val="00A72167"/>
    <w:rsid w:val="00A7259D"/>
    <w:rsid w:val="00A73611"/>
    <w:rsid w:val="00A736F1"/>
    <w:rsid w:val="00A7386B"/>
    <w:rsid w:val="00A7390D"/>
    <w:rsid w:val="00A73BE6"/>
    <w:rsid w:val="00A7453A"/>
    <w:rsid w:val="00A74722"/>
    <w:rsid w:val="00A75098"/>
    <w:rsid w:val="00A7565D"/>
    <w:rsid w:val="00A759C9"/>
    <w:rsid w:val="00A761E1"/>
    <w:rsid w:val="00A76C55"/>
    <w:rsid w:val="00A7752F"/>
    <w:rsid w:val="00A77A97"/>
    <w:rsid w:val="00A77F1A"/>
    <w:rsid w:val="00A801CC"/>
    <w:rsid w:val="00A80257"/>
    <w:rsid w:val="00A803DC"/>
    <w:rsid w:val="00A80B36"/>
    <w:rsid w:val="00A80BD9"/>
    <w:rsid w:val="00A80CD2"/>
    <w:rsid w:val="00A80ED3"/>
    <w:rsid w:val="00A80F79"/>
    <w:rsid w:val="00A80FFA"/>
    <w:rsid w:val="00A81998"/>
    <w:rsid w:val="00A82BB8"/>
    <w:rsid w:val="00A82E80"/>
    <w:rsid w:val="00A8311C"/>
    <w:rsid w:val="00A83E45"/>
    <w:rsid w:val="00A83F34"/>
    <w:rsid w:val="00A84312"/>
    <w:rsid w:val="00A84C5A"/>
    <w:rsid w:val="00A8586E"/>
    <w:rsid w:val="00A85D5E"/>
    <w:rsid w:val="00A85DC4"/>
    <w:rsid w:val="00A85FAE"/>
    <w:rsid w:val="00A86C51"/>
    <w:rsid w:val="00A86ED5"/>
    <w:rsid w:val="00A87131"/>
    <w:rsid w:val="00A87AA8"/>
    <w:rsid w:val="00A87C21"/>
    <w:rsid w:val="00A87F57"/>
    <w:rsid w:val="00A9056D"/>
    <w:rsid w:val="00A907B8"/>
    <w:rsid w:val="00A908C8"/>
    <w:rsid w:val="00A914CF"/>
    <w:rsid w:val="00A91662"/>
    <w:rsid w:val="00A916F2"/>
    <w:rsid w:val="00A91ABC"/>
    <w:rsid w:val="00A91BA1"/>
    <w:rsid w:val="00A91CAD"/>
    <w:rsid w:val="00A91E82"/>
    <w:rsid w:val="00A9217D"/>
    <w:rsid w:val="00A92976"/>
    <w:rsid w:val="00A92982"/>
    <w:rsid w:val="00A93609"/>
    <w:rsid w:val="00A93AF9"/>
    <w:rsid w:val="00A942EA"/>
    <w:rsid w:val="00A94D22"/>
    <w:rsid w:val="00A950C5"/>
    <w:rsid w:val="00A955E0"/>
    <w:rsid w:val="00A956A5"/>
    <w:rsid w:val="00A964E2"/>
    <w:rsid w:val="00A9655D"/>
    <w:rsid w:val="00A9680C"/>
    <w:rsid w:val="00A968C5"/>
    <w:rsid w:val="00A9746E"/>
    <w:rsid w:val="00A9748B"/>
    <w:rsid w:val="00A97CC2"/>
    <w:rsid w:val="00A97FCD"/>
    <w:rsid w:val="00AA068C"/>
    <w:rsid w:val="00AA0AFE"/>
    <w:rsid w:val="00AA1872"/>
    <w:rsid w:val="00AA1DFC"/>
    <w:rsid w:val="00AA2721"/>
    <w:rsid w:val="00AA3415"/>
    <w:rsid w:val="00AA47B0"/>
    <w:rsid w:val="00AA50AD"/>
    <w:rsid w:val="00AA54D6"/>
    <w:rsid w:val="00AA5915"/>
    <w:rsid w:val="00AA5A85"/>
    <w:rsid w:val="00AA5B89"/>
    <w:rsid w:val="00AA5CA0"/>
    <w:rsid w:val="00AA7C66"/>
    <w:rsid w:val="00AB046B"/>
    <w:rsid w:val="00AB0B95"/>
    <w:rsid w:val="00AB10E7"/>
    <w:rsid w:val="00AB1F93"/>
    <w:rsid w:val="00AB2928"/>
    <w:rsid w:val="00AB29BA"/>
    <w:rsid w:val="00AB2A8F"/>
    <w:rsid w:val="00AB2BF1"/>
    <w:rsid w:val="00AB2EBB"/>
    <w:rsid w:val="00AB2F8A"/>
    <w:rsid w:val="00AB30E3"/>
    <w:rsid w:val="00AB33BF"/>
    <w:rsid w:val="00AB3C12"/>
    <w:rsid w:val="00AB4EB0"/>
    <w:rsid w:val="00AB4FEE"/>
    <w:rsid w:val="00AB5CA9"/>
    <w:rsid w:val="00AB5EF1"/>
    <w:rsid w:val="00AB61FA"/>
    <w:rsid w:val="00AC00A9"/>
    <w:rsid w:val="00AC07CF"/>
    <w:rsid w:val="00AC187F"/>
    <w:rsid w:val="00AC1B3F"/>
    <w:rsid w:val="00AC1C5D"/>
    <w:rsid w:val="00AC1FD3"/>
    <w:rsid w:val="00AC25D3"/>
    <w:rsid w:val="00AC296F"/>
    <w:rsid w:val="00AC31F3"/>
    <w:rsid w:val="00AC339C"/>
    <w:rsid w:val="00AC38D0"/>
    <w:rsid w:val="00AC464B"/>
    <w:rsid w:val="00AC4B0F"/>
    <w:rsid w:val="00AC4B14"/>
    <w:rsid w:val="00AC5182"/>
    <w:rsid w:val="00AC6499"/>
    <w:rsid w:val="00AC64AD"/>
    <w:rsid w:val="00AC6663"/>
    <w:rsid w:val="00AC66E2"/>
    <w:rsid w:val="00AC7137"/>
    <w:rsid w:val="00AC7504"/>
    <w:rsid w:val="00AC77B9"/>
    <w:rsid w:val="00AD04C4"/>
    <w:rsid w:val="00AD04F7"/>
    <w:rsid w:val="00AD070B"/>
    <w:rsid w:val="00AD0F9A"/>
    <w:rsid w:val="00AD1C8D"/>
    <w:rsid w:val="00AD1CDB"/>
    <w:rsid w:val="00AD1D99"/>
    <w:rsid w:val="00AD20C8"/>
    <w:rsid w:val="00AD2847"/>
    <w:rsid w:val="00AD325D"/>
    <w:rsid w:val="00AD34A2"/>
    <w:rsid w:val="00AD35AC"/>
    <w:rsid w:val="00AD39A7"/>
    <w:rsid w:val="00AD3E01"/>
    <w:rsid w:val="00AD3E64"/>
    <w:rsid w:val="00AD3FAA"/>
    <w:rsid w:val="00AD429B"/>
    <w:rsid w:val="00AD5151"/>
    <w:rsid w:val="00AD52D7"/>
    <w:rsid w:val="00AD5D9C"/>
    <w:rsid w:val="00AD75DA"/>
    <w:rsid w:val="00AD7E0D"/>
    <w:rsid w:val="00AE0705"/>
    <w:rsid w:val="00AE0F18"/>
    <w:rsid w:val="00AE111E"/>
    <w:rsid w:val="00AE2179"/>
    <w:rsid w:val="00AE2BFE"/>
    <w:rsid w:val="00AE39A1"/>
    <w:rsid w:val="00AE4054"/>
    <w:rsid w:val="00AE4E22"/>
    <w:rsid w:val="00AE56AB"/>
    <w:rsid w:val="00AE5C0C"/>
    <w:rsid w:val="00AE5CF2"/>
    <w:rsid w:val="00AE5FBA"/>
    <w:rsid w:val="00AE60D2"/>
    <w:rsid w:val="00AE6C5A"/>
    <w:rsid w:val="00AE6D10"/>
    <w:rsid w:val="00AE7142"/>
    <w:rsid w:val="00AE7466"/>
    <w:rsid w:val="00AE7D8D"/>
    <w:rsid w:val="00AF0390"/>
    <w:rsid w:val="00AF040D"/>
    <w:rsid w:val="00AF0940"/>
    <w:rsid w:val="00AF0A09"/>
    <w:rsid w:val="00AF0A85"/>
    <w:rsid w:val="00AF1AEC"/>
    <w:rsid w:val="00AF1B92"/>
    <w:rsid w:val="00AF200B"/>
    <w:rsid w:val="00AF2126"/>
    <w:rsid w:val="00AF2C60"/>
    <w:rsid w:val="00AF33FD"/>
    <w:rsid w:val="00AF383C"/>
    <w:rsid w:val="00AF38C0"/>
    <w:rsid w:val="00AF3D6D"/>
    <w:rsid w:val="00AF3E4D"/>
    <w:rsid w:val="00AF6A35"/>
    <w:rsid w:val="00AF7224"/>
    <w:rsid w:val="00AF779E"/>
    <w:rsid w:val="00B00289"/>
    <w:rsid w:val="00B00584"/>
    <w:rsid w:val="00B008D8"/>
    <w:rsid w:val="00B009CB"/>
    <w:rsid w:val="00B00A35"/>
    <w:rsid w:val="00B00D38"/>
    <w:rsid w:val="00B01ECC"/>
    <w:rsid w:val="00B023E8"/>
    <w:rsid w:val="00B024C7"/>
    <w:rsid w:val="00B02AE5"/>
    <w:rsid w:val="00B02B31"/>
    <w:rsid w:val="00B02D83"/>
    <w:rsid w:val="00B034C3"/>
    <w:rsid w:val="00B03A2B"/>
    <w:rsid w:val="00B03C3E"/>
    <w:rsid w:val="00B052C7"/>
    <w:rsid w:val="00B05B0A"/>
    <w:rsid w:val="00B05B97"/>
    <w:rsid w:val="00B065EE"/>
    <w:rsid w:val="00B066CA"/>
    <w:rsid w:val="00B067B4"/>
    <w:rsid w:val="00B06D43"/>
    <w:rsid w:val="00B07065"/>
    <w:rsid w:val="00B075A3"/>
    <w:rsid w:val="00B07B47"/>
    <w:rsid w:val="00B07CF7"/>
    <w:rsid w:val="00B103F2"/>
    <w:rsid w:val="00B104B4"/>
    <w:rsid w:val="00B10F19"/>
    <w:rsid w:val="00B11AC9"/>
    <w:rsid w:val="00B11E12"/>
    <w:rsid w:val="00B11ECA"/>
    <w:rsid w:val="00B121DE"/>
    <w:rsid w:val="00B12E0C"/>
    <w:rsid w:val="00B13256"/>
    <w:rsid w:val="00B13D31"/>
    <w:rsid w:val="00B143A2"/>
    <w:rsid w:val="00B14425"/>
    <w:rsid w:val="00B144B0"/>
    <w:rsid w:val="00B14E70"/>
    <w:rsid w:val="00B1541E"/>
    <w:rsid w:val="00B15479"/>
    <w:rsid w:val="00B16153"/>
    <w:rsid w:val="00B16CD4"/>
    <w:rsid w:val="00B172D8"/>
    <w:rsid w:val="00B173A4"/>
    <w:rsid w:val="00B17586"/>
    <w:rsid w:val="00B1778A"/>
    <w:rsid w:val="00B17964"/>
    <w:rsid w:val="00B2059B"/>
    <w:rsid w:val="00B207EB"/>
    <w:rsid w:val="00B20870"/>
    <w:rsid w:val="00B20C57"/>
    <w:rsid w:val="00B214E8"/>
    <w:rsid w:val="00B21C16"/>
    <w:rsid w:val="00B21DBE"/>
    <w:rsid w:val="00B21E19"/>
    <w:rsid w:val="00B22341"/>
    <w:rsid w:val="00B22476"/>
    <w:rsid w:val="00B22A4D"/>
    <w:rsid w:val="00B22BB9"/>
    <w:rsid w:val="00B22FC4"/>
    <w:rsid w:val="00B232CA"/>
    <w:rsid w:val="00B237CA"/>
    <w:rsid w:val="00B23893"/>
    <w:rsid w:val="00B23F3E"/>
    <w:rsid w:val="00B23FB7"/>
    <w:rsid w:val="00B241E8"/>
    <w:rsid w:val="00B24946"/>
    <w:rsid w:val="00B24CEE"/>
    <w:rsid w:val="00B252FC"/>
    <w:rsid w:val="00B255D8"/>
    <w:rsid w:val="00B25C2F"/>
    <w:rsid w:val="00B262A4"/>
    <w:rsid w:val="00B264AD"/>
    <w:rsid w:val="00B2679D"/>
    <w:rsid w:val="00B26B87"/>
    <w:rsid w:val="00B26CD9"/>
    <w:rsid w:val="00B276EE"/>
    <w:rsid w:val="00B27BDA"/>
    <w:rsid w:val="00B30536"/>
    <w:rsid w:val="00B3093F"/>
    <w:rsid w:val="00B30D57"/>
    <w:rsid w:val="00B31430"/>
    <w:rsid w:val="00B31AB2"/>
    <w:rsid w:val="00B32A4F"/>
    <w:rsid w:val="00B333B1"/>
    <w:rsid w:val="00B3374E"/>
    <w:rsid w:val="00B33810"/>
    <w:rsid w:val="00B33AC9"/>
    <w:rsid w:val="00B33ECF"/>
    <w:rsid w:val="00B34146"/>
    <w:rsid w:val="00B35192"/>
    <w:rsid w:val="00B35443"/>
    <w:rsid w:val="00B3586E"/>
    <w:rsid w:val="00B359F9"/>
    <w:rsid w:val="00B35A3C"/>
    <w:rsid w:val="00B377ED"/>
    <w:rsid w:val="00B379D7"/>
    <w:rsid w:val="00B40358"/>
    <w:rsid w:val="00B40398"/>
    <w:rsid w:val="00B40F88"/>
    <w:rsid w:val="00B41565"/>
    <w:rsid w:val="00B42233"/>
    <w:rsid w:val="00B422A8"/>
    <w:rsid w:val="00B42D05"/>
    <w:rsid w:val="00B43588"/>
    <w:rsid w:val="00B43614"/>
    <w:rsid w:val="00B44082"/>
    <w:rsid w:val="00B4422A"/>
    <w:rsid w:val="00B445AA"/>
    <w:rsid w:val="00B44721"/>
    <w:rsid w:val="00B4483B"/>
    <w:rsid w:val="00B450AE"/>
    <w:rsid w:val="00B456D5"/>
    <w:rsid w:val="00B459AA"/>
    <w:rsid w:val="00B45E9D"/>
    <w:rsid w:val="00B4650B"/>
    <w:rsid w:val="00B46B3B"/>
    <w:rsid w:val="00B46C88"/>
    <w:rsid w:val="00B46DD6"/>
    <w:rsid w:val="00B473A6"/>
    <w:rsid w:val="00B47705"/>
    <w:rsid w:val="00B4770D"/>
    <w:rsid w:val="00B4796C"/>
    <w:rsid w:val="00B47A28"/>
    <w:rsid w:val="00B47B92"/>
    <w:rsid w:val="00B47C44"/>
    <w:rsid w:val="00B50102"/>
    <w:rsid w:val="00B5025E"/>
    <w:rsid w:val="00B50404"/>
    <w:rsid w:val="00B5061C"/>
    <w:rsid w:val="00B51078"/>
    <w:rsid w:val="00B5144C"/>
    <w:rsid w:val="00B51B10"/>
    <w:rsid w:val="00B52652"/>
    <w:rsid w:val="00B52E43"/>
    <w:rsid w:val="00B52FC2"/>
    <w:rsid w:val="00B52FDD"/>
    <w:rsid w:val="00B530BA"/>
    <w:rsid w:val="00B533B8"/>
    <w:rsid w:val="00B536FC"/>
    <w:rsid w:val="00B53F65"/>
    <w:rsid w:val="00B548A1"/>
    <w:rsid w:val="00B54C12"/>
    <w:rsid w:val="00B5539B"/>
    <w:rsid w:val="00B556BE"/>
    <w:rsid w:val="00B55713"/>
    <w:rsid w:val="00B564C6"/>
    <w:rsid w:val="00B56571"/>
    <w:rsid w:val="00B5663A"/>
    <w:rsid w:val="00B56C1A"/>
    <w:rsid w:val="00B57A40"/>
    <w:rsid w:val="00B57CB6"/>
    <w:rsid w:val="00B60E69"/>
    <w:rsid w:val="00B619D7"/>
    <w:rsid w:val="00B627AA"/>
    <w:rsid w:val="00B627FF"/>
    <w:rsid w:val="00B62F86"/>
    <w:rsid w:val="00B630A0"/>
    <w:rsid w:val="00B63515"/>
    <w:rsid w:val="00B6380B"/>
    <w:rsid w:val="00B63EEA"/>
    <w:rsid w:val="00B640AB"/>
    <w:rsid w:val="00B642FF"/>
    <w:rsid w:val="00B64395"/>
    <w:rsid w:val="00B64499"/>
    <w:rsid w:val="00B64A89"/>
    <w:rsid w:val="00B64BE1"/>
    <w:rsid w:val="00B654AB"/>
    <w:rsid w:val="00B65B13"/>
    <w:rsid w:val="00B66B4B"/>
    <w:rsid w:val="00B66D6B"/>
    <w:rsid w:val="00B67327"/>
    <w:rsid w:val="00B675AD"/>
    <w:rsid w:val="00B67634"/>
    <w:rsid w:val="00B703D0"/>
    <w:rsid w:val="00B70859"/>
    <w:rsid w:val="00B709E8"/>
    <w:rsid w:val="00B717A1"/>
    <w:rsid w:val="00B71B76"/>
    <w:rsid w:val="00B71F34"/>
    <w:rsid w:val="00B72229"/>
    <w:rsid w:val="00B722E9"/>
    <w:rsid w:val="00B726ED"/>
    <w:rsid w:val="00B7286B"/>
    <w:rsid w:val="00B72FF4"/>
    <w:rsid w:val="00B7316E"/>
    <w:rsid w:val="00B73AF0"/>
    <w:rsid w:val="00B7452E"/>
    <w:rsid w:val="00B7480A"/>
    <w:rsid w:val="00B74A85"/>
    <w:rsid w:val="00B74B7F"/>
    <w:rsid w:val="00B74E7E"/>
    <w:rsid w:val="00B753C6"/>
    <w:rsid w:val="00B75611"/>
    <w:rsid w:val="00B7619A"/>
    <w:rsid w:val="00B76BE1"/>
    <w:rsid w:val="00B76D30"/>
    <w:rsid w:val="00B773EC"/>
    <w:rsid w:val="00B77A09"/>
    <w:rsid w:val="00B80B6D"/>
    <w:rsid w:val="00B80BAD"/>
    <w:rsid w:val="00B80C6E"/>
    <w:rsid w:val="00B81D1A"/>
    <w:rsid w:val="00B8209F"/>
    <w:rsid w:val="00B8216D"/>
    <w:rsid w:val="00B824B2"/>
    <w:rsid w:val="00B828FC"/>
    <w:rsid w:val="00B82E5A"/>
    <w:rsid w:val="00B833BC"/>
    <w:rsid w:val="00B8340A"/>
    <w:rsid w:val="00B83A18"/>
    <w:rsid w:val="00B83D44"/>
    <w:rsid w:val="00B83DAA"/>
    <w:rsid w:val="00B84193"/>
    <w:rsid w:val="00B8456C"/>
    <w:rsid w:val="00B845BC"/>
    <w:rsid w:val="00B85563"/>
    <w:rsid w:val="00B857B3"/>
    <w:rsid w:val="00B8590E"/>
    <w:rsid w:val="00B85B63"/>
    <w:rsid w:val="00B865C5"/>
    <w:rsid w:val="00B867DA"/>
    <w:rsid w:val="00B87902"/>
    <w:rsid w:val="00B900B2"/>
    <w:rsid w:val="00B90ECC"/>
    <w:rsid w:val="00B918AA"/>
    <w:rsid w:val="00B91E2B"/>
    <w:rsid w:val="00B930BA"/>
    <w:rsid w:val="00B9323A"/>
    <w:rsid w:val="00B9330C"/>
    <w:rsid w:val="00B9381D"/>
    <w:rsid w:val="00B93C1C"/>
    <w:rsid w:val="00B93DB0"/>
    <w:rsid w:val="00B9453D"/>
    <w:rsid w:val="00B94781"/>
    <w:rsid w:val="00B94F13"/>
    <w:rsid w:val="00B95462"/>
    <w:rsid w:val="00B954A4"/>
    <w:rsid w:val="00B955A6"/>
    <w:rsid w:val="00B9566F"/>
    <w:rsid w:val="00B95DF2"/>
    <w:rsid w:val="00B96A39"/>
    <w:rsid w:val="00B96AD7"/>
    <w:rsid w:val="00B97220"/>
    <w:rsid w:val="00B97906"/>
    <w:rsid w:val="00B97ACB"/>
    <w:rsid w:val="00B97CB1"/>
    <w:rsid w:val="00BA098B"/>
    <w:rsid w:val="00BA0C33"/>
    <w:rsid w:val="00BA0C5A"/>
    <w:rsid w:val="00BA0D83"/>
    <w:rsid w:val="00BA0FA0"/>
    <w:rsid w:val="00BA128F"/>
    <w:rsid w:val="00BA17F6"/>
    <w:rsid w:val="00BA202D"/>
    <w:rsid w:val="00BA2311"/>
    <w:rsid w:val="00BA2AC9"/>
    <w:rsid w:val="00BA320E"/>
    <w:rsid w:val="00BA35B5"/>
    <w:rsid w:val="00BA38AA"/>
    <w:rsid w:val="00BA38D2"/>
    <w:rsid w:val="00BA3AF3"/>
    <w:rsid w:val="00BA3BC3"/>
    <w:rsid w:val="00BA45B0"/>
    <w:rsid w:val="00BA45F5"/>
    <w:rsid w:val="00BA4E16"/>
    <w:rsid w:val="00BA5005"/>
    <w:rsid w:val="00BA520F"/>
    <w:rsid w:val="00BA527C"/>
    <w:rsid w:val="00BA56CA"/>
    <w:rsid w:val="00BA5774"/>
    <w:rsid w:val="00BA5928"/>
    <w:rsid w:val="00BA5ED8"/>
    <w:rsid w:val="00BA658B"/>
    <w:rsid w:val="00BA661B"/>
    <w:rsid w:val="00BA6B7C"/>
    <w:rsid w:val="00BA7BAF"/>
    <w:rsid w:val="00BB00F4"/>
    <w:rsid w:val="00BB0B1B"/>
    <w:rsid w:val="00BB0C30"/>
    <w:rsid w:val="00BB158D"/>
    <w:rsid w:val="00BB186E"/>
    <w:rsid w:val="00BB1A4A"/>
    <w:rsid w:val="00BB1C38"/>
    <w:rsid w:val="00BB225D"/>
    <w:rsid w:val="00BB2EFB"/>
    <w:rsid w:val="00BB31DF"/>
    <w:rsid w:val="00BB3300"/>
    <w:rsid w:val="00BB48A5"/>
    <w:rsid w:val="00BB49BC"/>
    <w:rsid w:val="00BB4C77"/>
    <w:rsid w:val="00BB4D24"/>
    <w:rsid w:val="00BB4DE7"/>
    <w:rsid w:val="00BB5295"/>
    <w:rsid w:val="00BB5850"/>
    <w:rsid w:val="00BB5A5F"/>
    <w:rsid w:val="00BB5A9C"/>
    <w:rsid w:val="00BB5AE7"/>
    <w:rsid w:val="00BB5BDB"/>
    <w:rsid w:val="00BB5F3F"/>
    <w:rsid w:val="00BB66DD"/>
    <w:rsid w:val="00BB6756"/>
    <w:rsid w:val="00BB67A9"/>
    <w:rsid w:val="00BB6EE5"/>
    <w:rsid w:val="00BB701C"/>
    <w:rsid w:val="00BB7499"/>
    <w:rsid w:val="00BB771C"/>
    <w:rsid w:val="00BC05AA"/>
    <w:rsid w:val="00BC062B"/>
    <w:rsid w:val="00BC078E"/>
    <w:rsid w:val="00BC07B0"/>
    <w:rsid w:val="00BC1B7B"/>
    <w:rsid w:val="00BC1EB3"/>
    <w:rsid w:val="00BC1FAB"/>
    <w:rsid w:val="00BC2277"/>
    <w:rsid w:val="00BC25F6"/>
    <w:rsid w:val="00BC2608"/>
    <w:rsid w:val="00BC2EA2"/>
    <w:rsid w:val="00BC3379"/>
    <w:rsid w:val="00BC3B6B"/>
    <w:rsid w:val="00BC4344"/>
    <w:rsid w:val="00BC4460"/>
    <w:rsid w:val="00BC4CB9"/>
    <w:rsid w:val="00BC5C99"/>
    <w:rsid w:val="00BC6589"/>
    <w:rsid w:val="00BC66B0"/>
    <w:rsid w:val="00BC6DBE"/>
    <w:rsid w:val="00BC7910"/>
    <w:rsid w:val="00BC7ABB"/>
    <w:rsid w:val="00BD01A6"/>
    <w:rsid w:val="00BD0802"/>
    <w:rsid w:val="00BD0E93"/>
    <w:rsid w:val="00BD1432"/>
    <w:rsid w:val="00BD14D8"/>
    <w:rsid w:val="00BD157B"/>
    <w:rsid w:val="00BD1828"/>
    <w:rsid w:val="00BD1829"/>
    <w:rsid w:val="00BD225D"/>
    <w:rsid w:val="00BD246C"/>
    <w:rsid w:val="00BD2647"/>
    <w:rsid w:val="00BD2975"/>
    <w:rsid w:val="00BD2994"/>
    <w:rsid w:val="00BD38A4"/>
    <w:rsid w:val="00BD4415"/>
    <w:rsid w:val="00BD443D"/>
    <w:rsid w:val="00BD4E11"/>
    <w:rsid w:val="00BD5372"/>
    <w:rsid w:val="00BD5721"/>
    <w:rsid w:val="00BD5827"/>
    <w:rsid w:val="00BD65E3"/>
    <w:rsid w:val="00BD66F4"/>
    <w:rsid w:val="00BD6AD2"/>
    <w:rsid w:val="00BD6F95"/>
    <w:rsid w:val="00BD73F7"/>
    <w:rsid w:val="00BD7551"/>
    <w:rsid w:val="00BE0037"/>
    <w:rsid w:val="00BE0121"/>
    <w:rsid w:val="00BE0209"/>
    <w:rsid w:val="00BE03DE"/>
    <w:rsid w:val="00BE12B2"/>
    <w:rsid w:val="00BE1F5C"/>
    <w:rsid w:val="00BE2868"/>
    <w:rsid w:val="00BE2E37"/>
    <w:rsid w:val="00BE3241"/>
    <w:rsid w:val="00BE3320"/>
    <w:rsid w:val="00BE347D"/>
    <w:rsid w:val="00BE3A32"/>
    <w:rsid w:val="00BE3EE2"/>
    <w:rsid w:val="00BE4033"/>
    <w:rsid w:val="00BE4388"/>
    <w:rsid w:val="00BE4BEA"/>
    <w:rsid w:val="00BE5101"/>
    <w:rsid w:val="00BE5463"/>
    <w:rsid w:val="00BE5B4F"/>
    <w:rsid w:val="00BE5C5B"/>
    <w:rsid w:val="00BE6435"/>
    <w:rsid w:val="00BE6604"/>
    <w:rsid w:val="00BE668D"/>
    <w:rsid w:val="00BE7058"/>
    <w:rsid w:val="00BE710C"/>
    <w:rsid w:val="00BE7372"/>
    <w:rsid w:val="00BE7B0E"/>
    <w:rsid w:val="00BE7C3A"/>
    <w:rsid w:val="00BE7E05"/>
    <w:rsid w:val="00BE7EFA"/>
    <w:rsid w:val="00BF0668"/>
    <w:rsid w:val="00BF06E5"/>
    <w:rsid w:val="00BF0955"/>
    <w:rsid w:val="00BF0B2C"/>
    <w:rsid w:val="00BF0C27"/>
    <w:rsid w:val="00BF0F78"/>
    <w:rsid w:val="00BF14BF"/>
    <w:rsid w:val="00BF231A"/>
    <w:rsid w:val="00BF29BE"/>
    <w:rsid w:val="00BF2BA4"/>
    <w:rsid w:val="00BF2CC5"/>
    <w:rsid w:val="00BF3A75"/>
    <w:rsid w:val="00BF4D63"/>
    <w:rsid w:val="00BF4F5F"/>
    <w:rsid w:val="00BF53EC"/>
    <w:rsid w:val="00BF5761"/>
    <w:rsid w:val="00BF5D8C"/>
    <w:rsid w:val="00BF6106"/>
    <w:rsid w:val="00BF6E27"/>
    <w:rsid w:val="00BF7BC5"/>
    <w:rsid w:val="00BF7D4B"/>
    <w:rsid w:val="00C004E0"/>
    <w:rsid w:val="00C005D7"/>
    <w:rsid w:val="00C0136D"/>
    <w:rsid w:val="00C019A8"/>
    <w:rsid w:val="00C01C84"/>
    <w:rsid w:val="00C01D82"/>
    <w:rsid w:val="00C03119"/>
    <w:rsid w:val="00C03331"/>
    <w:rsid w:val="00C04463"/>
    <w:rsid w:val="00C04508"/>
    <w:rsid w:val="00C06821"/>
    <w:rsid w:val="00C07141"/>
    <w:rsid w:val="00C072C2"/>
    <w:rsid w:val="00C073C3"/>
    <w:rsid w:val="00C07E10"/>
    <w:rsid w:val="00C10FF5"/>
    <w:rsid w:val="00C11AE9"/>
    <w:rsid w:val="00C11B09"/>
    <w:rsid w:val="00C11D83"/>
    <w:rsid w:val="00C13DAB"/>
    <w:rsid w:val="00C14232"/>
    <w:rsid w:val="00C14350"/>
    <w:rsid w:val="00C1436E"/>
    <w:rsid w:val="00C14AA5"/>
    <w:rsid w:val="00C1519E"/>
    <w:rsid w:val="00C159D9"/>
    <w:rsid w:val="00C16A14"/>
    <w:rsid w:val="00C16A40"/>
    <w:rsid w:val="00C16ADD"/>
    <w:rsid w:val="00C17155"/>
    <w:rsid w:val="00C17869"/>
    <w:rsid w:val="00C17B68"/>
    <w:rsid w:val="00C17C8D"/>
    <w:rsid w:val="00C17D45"/>
    <w:rsid w:val="00C20143"/>
    <w:rsid w:val="00C21E28"/>
    <w:rsid w:val="00C21E3B"/>
    <w:rsid w:val="00C22A7F"/>
    <w:rsid w:val="00C239DC"/>
    <w:rsid w:val="00C23A44"/>
    <w:rsid w:val="00C23EEC"/>
    <w:rsid w:val="00C24BE6"/>
    <w:rsid w:val="00C24DDF"/>
    <w:rsid w:val="00C252A5"/>
    <w:rsid w:val="00C252FA"/>
    <w:rsid w:val="00C2554C"/>
    <w:rsid w:val="00C25A1F"/>
    <w:rsid w:val="00C27588"/>
    <w:rsid w:val="00C275D3"/>
    <w:rsid w:val="00C2786D"/>
    <w:rsid w:val="00C27974"/>
    <w:rsid w:val="00C27BFF"/>
    <w:rsid w:val="00C27CE8"/>
    <w:rsid w:val="00C301C9"/>
    <w:rsid w:val="00C304D9"/>
    <w:rsid w:val="00C306CF"/>
    <w:rsid w:val="00C307B6"/>
    <w:rsid w:val="00C30A0E"/>
    <w:rsid w:val="00C30EE0"/>
    <w:rsid w:val="00C30F6C"/>
    <w:rsid w:val="00C31569"/>
    <w:rsid w:val="00C315A5"/>
    <w:rsid w:val="00C31B90"/>
    <w:rsid w:val="00C321EA"/>
    <w:rsid w:val="00C32236"/>
    <w:rsid w:val="00C33681"/>
    <w:rsid w:val="00C34476"/>
    <w:rsid w:val="00C345DA"/>
    <w:rsid w:val="00C34E39"/>
    <w:rsid w:val="00C34FD8"/>
    <w:rsid w:val="00C352D9"/>
    <w:rsid w:val="00C353CB"/>
    <w:rsid w:val="00C35FB4"/>
    <w:rsid w:val="00C363BE"/>
    <w:rsid w:val="00C375BF"/>
    <w:rsid w:val="00C3762F"/>
    <w:rsid w:val="00C40D87"/>
    <w:rsid w:val="00C4106C"/>
    <w:rsid w:val="00C41118"/>
    <w:rsid w:val="00C41331"/>
    <w:rsid w:val="00C41333"/>
    <w:rsid w:val="00C41491"/>
    <w:rsid w:val="00C416AC"/>
    <w:rsid w:val="00C41F7D"/>
    <w:rsid w:val="00C420C5"/>
    <w:rsid w:val="00C42DAF"/>
    <w:rsid w:val="00C42FE0"/>
    <w:rsid w:val="00C431B2"/>
    <w:rsid w:val="00C4325C"/>
    <w:rsid w:val="00C4416C"/>
    <w:rsid w:val="00C4447F"/>
    <w:rsid w:val="00C45BE7"/>
    <w:rsid w:val="00C45C72"/>
    <w:rsid w:val="00C463C1"/>
    <w:rsid w:val="00C47A6F"/>
    <w:rsid w:val="00C47C80"/>
    <w:rsid w:val="00C503AE"/>
    <w:rsid w:val="00C50525"/>
    <w:rsid w:val="00C50D6B"/>
    <w:rsid w:val="00C510E4"/>
    <w:rsid w:val="00C5120F"/>
    <w:rsid w:val="00C51A28"/>
    <w:rsid w:val="00C51C72"/>
    <w:rsid w:val="00C52B80"/>
    <w:rsid w:val="00C52F88"/>
    <w:rsid w:val="00C53599"/>
    <w:rsid w:val="00C53BEF"/>
    <w:rsid w:val="00C53D58"/>
    <w:rsid w:val="00C5427F"/>
    <w:rsid w:val="00C54515"/>
    <w:rsid w:val="00C549A2"/>
    <w:rsid w:val="00C549FF"/>
    <w:rsid w:val="00C551DC"/>
    <w:rsid w:val="00C55CA9"/>
    <w:rsid w:val="00C5641F"/>
    <w:rsid w:val="00C569FD"/>
    <w:rsid w:val="00C56E71"/>
    <w:rsid w:val="00C571E1"/>
    <w:rsid w:val="00C57387"/>
    <w:rsid w:val="00C57694"/>
    <w:rsid w:val="00C57699"/>
    <w:rsid w:val="00C57898"/>
    <w:rsid w:val="00C579FE"/>
    <w:rsid w:val="00C603B6"/>
    <w:rsid w:val="00C60589"/>
    <w:rsid w:val="00C60A86"/>
    <w:rsid w:val="00C60B7D"/>
    <w:rsid w:val="00C60FFE"/>
    <w:rsid w:val="00C61065"/>
    <w:rsid w:val="00C613F6"/>
    <w:rsid w:val="00C61490"/>
    <w:rsid w:val="00C618E4"/>
    <w:rsid w:val="00C61BF1"/>
    <w:rsid w:val="00C61D6F"/>
    <w:rsid w:val="00C62D44"/>
    <w:rsid w:val="00C638B9"/>
    <w:rsid w:val="00C6398C"/>
    <w:rsid w:val="00C640E1"/>
    <w:rsid w:val="00C647FC"/>
    <w:rsid w:val="00C64C6B"/>
    <w:rsid w:val="00C65358"/>
    <w:rsid w:val="00C6596A"/>
    <w:rsid w:val="00C66451"/>
    <w:rsid w:val="00C66ED1"/>
    <w:rsid w:val="00C67051"/>
    <w:rsid w:val="00C67ABC"/>
    <w:rsid w:val="00C70114"/>
    <w:rsid w:val="00C705E5"/>
    <w:rsid w:val="00C709F4"/>
    <w:rsid w:val="00C70DA7"/>
    <w:rsid w:val="00C715EC"/>
    <w:rsid w:val="00C716F6"/>
    <w:rsid w:val="00C718C8"/>
    <w:rsid w:val="00C71CC8"/>
    <w:rsid w:val="00C72360"/>
    <w:rsid w:val="00C72CA8"/>
    <w:rsid w:val="00C73451"/>
    <w:rsid w:val="00C73C69"/>
    <w:rsid w:val="00C740E1"/>
    <w:rsid w:val="00C747E7"/>
    <w:rsid w:val="00C750CB"/>
    <w:rsid w:val="00C7606B"/>
    <w:rsid w:val="00C777EF"/>
    <w:rsid w:val="00C77DF7"/>
    <w:rsid w:val="00C80AE8"/>
    <w:rsid w:val="00C80B4D"/>
    <w:rsid w:val="00C812BA"/>
    <w:rsid w:val="00C81333"/>
    <w:rsid w:val="00C813C3"/>
    <w:rsid w:val="00C81998"/>
    <w:rsid w:val="00C81EAC"/>
    <w:rsid w:val="00C81F74"/>
    <w:rsid w:val="00C82020"/>
    <w:rsid w:val="00C8221B"/>
    <w:rsid w:val="00C826B4"/>
    <w:rsid w:val="00C8287B"/>
    <w:rsid w:val="00C82F8E"/>
    <w:rsid w:val="00C8352F"/>
    <w:rsid w:val="00C83665"/>
    <w:rsid w:val="00C8379D"/>
    <w:rsid w:val="00C837E9"/>
    <w:rsid w:val="00C83915"/>
    <w:rsid w:val="00C8391E"/>
    <w:rsid w:val="00C839C6"/>
    <w:rsid w:val="00C83BFF"/>
    <w:rsid w:val="00C848E7"/>
    <w:rsid w:val="00C84E0D"/>
    <w:rsid w:val="00C84E1D"/>
    <w:rsid w:val="00C851E7"/>
    <w:rsid w:val="00C85524"/>
    <w:rsid w:val="00C85790"/>
    <w:rsid w:val="00C85D6B"/>
    <w:rsid w:val="00C85D8D"/>
    <w:rsid w:val="00C86174"/>
    <w:rsid w:val="00C8686C"/>
    <w:rsid w:val="00C868D4"/>
    <w:rsid w:val="00C8746F"/>
    <w:rsid w:val="00C87852"/>
    <w:rsid w:val="00C87DE3"/>
    <w:rsid w:val="00C87F52"/>
    <w:rsid w:val="00C90933"/>
    <w:rsid w:val="00C90B52"/>
    <w:rsid w:val="00C923E0"/>
    <w:rsid w:val="00C92707"/>
    <w:rsid w:val="00C9291A"/>
    <w:rsid w:val="00C92C3F"/>
    <w:rsid w:val="00C92CC3"/>
    <w:rsid w:val="00C92FAC"/>
    <w:rsid w:val="00C9317D"/>
    <w:rsid w:val="00C934A1"/>
    <w:rsid w:val="00C93787"/>
    <w:rsid w:val="00C93BF1"/>
    <w:rsid w:val="00C93EBB"/>
    <w:rsid w:val="00C93F12"/>
    <w:rsid w:val="00C94231"/>
    <w:rsid w:val="00C9480A"/>
    <w:rsid w:val="00C94B93"/>
    <w:rsid w:val="00C9568A"/>
    <w:rsid w:val="00C965E9"/>
    <w:rsid w:val="00C972D3"/>
    <w:rsid w:val="00C973CF"/>
    <w:rsid w:val="00C9795A"/>
    <w:rsid w:val="00C97C3E"/>
    <w:rsid w:val="00C97E38"/>
    <w:rsid w:val="00CA002F"/>
    <w:rsid w:val="00CA0181"/>
    <w:rsid w:val="00CA0C92"/>
    <w:rsid w:val="00CA19C5"/>
    <w:rsid w:val="00CA1BCE"/>
    <w:rsid w:val="00CA30B5"/>
    <w:rsid w:val="00CA35F9"/>
    <w:rsid w:val="00CA3A9F"/>
    <w:rsid w:val="00CA3B2F"/>
    <w:rsid w:val="00CA43F6"/>
    <w:rsid w:val="00CA54E3"/>
    <w:rsid w:val="00CA5BF7"/>
    <w:rsid w:val="00CA60E4"/>
    <w:rsid w:val="00CA659B"/>
    <w:rsid w:val="00CA667F"/>
    <w:rsid w:val="00CA74E8"/>
    <w:rsid w:val="00CA7879"/>
    <w:rsid w:val="00CA78A5"/>
    <w:rsid w:val="00CA7B70"/>
    <w:rsid w:val="00CA7C88"/>
    <w:rsid w:val="00CA7CDE"/>
    <w:rsid w:val="00CA7DF1"/>
    <w:rsid w:val="00CB185E"/>
    <w:rsid w:val="00CB1964"/>
    <w:rsid w:val="00CB2896"/>
    <w:rsid w:val="00CB2BB9"/>
    <w:rsid w:val="00CB2F28"/>
    <w:rsid w:val="00CB34C4"/>
    <w:rsid w:val="00CB3A3C"/>
    <w:rsid w:val="00CB3FA3"/>
    <w:rsid w:val="00CB44AE"/>
    <w:rsid w:val="00CB47EC"/>
    <w:rsid w:val="00CB4F7B"/>
    <w:rsid w:val="00CB4FDF"/>
    <w:rsid w:val="00CB5A78"/>
    <w:rsid w:val="00CB5AA2"/>
    <w:rsid w:val="00CB6B7F"/>
    <w:rsid w:val="00CB77AE"/>
    <w:rsid w:val="00CC0202"/>
    <w:rsid w:val="00CC0474"/>
    <w:rsid w:val="00CC06E0"/>
    <w:rsid w:val="00CC139D"/>
    <w:rsid w:val="00CC2750"/>
    <w:rsid w:val="00CC276E"/>
    <w:rsid w:val="00CC2A8F"/>
    <w:rsid w:val="00CC2C4B"/>
    <w:rsid w:val="00CC43A8"/>
    <w:rsid w:val="00CC4AAB"/>
    <w:rsid w:val="00CC4E0F"/>
    <w:rsid w:val="00CC4E1F"/>
    <w:rsid w:val="00CC5802"/>
    <w:rsid w:val="00CC5A4A"/>
    <w:rsid w:val="00CC627F"/>
    <w:rsid w:val="00CC67CB"/>
    <w:rsid w:val="00CC6A1F"/>
    <w:rsid w:val="00CC6E0F"/>
    <w:rsid w:val="00CC74AE"/>
    <w:rsid w:val="00CC74E4"/>
    <w:rsid w:val="00CC7632"/>
    <w:rsid w:val="00CC7F39"/>
    <w:rsid w:val="00CD08CB"/>
    <w:rsid w:val="00CD0B12"/>
    <w:rsid w:val="00CD0B77"/>
    <w:rsid w:val="00CD12BF"/>
    <w:rsid w:val="00CD1B1F"/>
    <w:rsid w:val="00CD1CB3"/>
    <w:rsid w:val="00CD1F40"/>
    <w:rsid w:val="00CD2C54"/>
    <w:rsid w:val="00CD36BF"/>
    <w:rsid w:val="00CD38DC"/>
    <w:rsid w:val="00CD3DA9"/>
    <w:rsid w:val="00CD408E"/>
    <w:rsid w:val="00CD4393"/>
    <w:rsid w:val="00CD445A"/>
    <w:rsid w:val="00CD458D"/>
    <w:rsid w:val="00CD45B0"/>
    <w:rsid w:val="00CD45C4"/>
    <w:rsid w:val="00CD4AAC"/>
    <w:rsid w:val="00CD4FA8"/>
    <w:rsid w:val="00CD61F0"/>
    <w:rsid w:val="00CD630C"/>
    <w:rsid w:val="00CD68D0"/>
    <w:rsid w:val="00CD76B0"/>
    <w:rsid w:val="00CD7B99"/>
    <w:rsid w:val="00CD7E22"/>
    <w:rsid w:val="00CE0A80"/>
    <w:rsid w:val="00CE0E9F"/>
    <w:rsid w:val="00CE0F34"/>
    <w:rsid w:val="00CE1829"/>
    <w:rsid w:val="00CE1B0D"/>
    <w:rsid w:val="00CE1D95"/>
    <w:rsid w:val="00CE237E"/>
    <w:rsid w:val="00CE3608"/>
    <w:rsid w:val="00CE3709"/>
    <w:rsid w:val="00CE3F72"/>
    <w:rsid w:val="00CE41F2"/>
    <w:rsid w:val="00CE4CD6"/>
    <w:rsid w:val="00CE4CD7"/>
    <w:rsid w:val="00CE5B04"/>
    <w:rsid w:val="00CE5B9B"/>
    <w:rsid w:val="00CE5F05"/>
    <w:rsid w:val="00CE63C9"/>
    <w:rsid w:val="00CE6A1F"/>
    <w:rsid w:val="00CE6C8D"/>
    <w:rsid w:val="00CE7DC7"/>
    <w:rsid w:val="00CE7F74"/>
    <w:rsid w:val="00CF0A35"/>
    <w:rsid w:val="00CF0CEF"/>
    <w:rsid w:val="00CF0E3C"/>
    <w:rsid w:val="00CF1675"/>
    <w:rsid w:val="00CF1735"/>
    <w:rsid w:val="00CF1BB2"/>
    <w:rsid w:val="00CF2079"/>
    <w:rsid w:val="00CF3104"/>
    <w:rsid w:val="00CF3212"/>
    <w:rsid w:val="00CF3307"/>
    <w:rsid w:val="00CF3EA5"/>
    <w:rsid w:val="00CF4470"/>
    <w:rsid w:val="00CF4BE6"/>
    <w:rsid w:val="00CF540E"/>
    <w:rsid w:val="00CF5637"/>
    <w:rsid w:val="00CF6643"/>
    <w:rsid w:val="00CF6750"/>
    <w:rsid w:val="00CF6C23"/>
    <w:rsid w:val="00CF6C45"/>
    <w:rsid w:val="00CF73BA"/>
    <w:rsid w:val="00CF7636"/>
    <w:rsid w:val="00CF7876"/>
    <w:rsid w:val="00CF7FAD"/>
    <w:rsid w:val="00D00296"/>
    <w:rsid w:val="00D005FB"/>
    <w:rsid w:val="00D00B05"/>
    <w:rsid w:val="00D00CAE"/>
    <w:rsid w:val="00D00D28"/>
    <w:rsid w:val="00D019CB"/>
    <w:rsid w:val="00D01DEE"/>
    <w:rsid w:val="00D02A12"/>
    <w:rsid w:val="00D032CC"/>
    <w:rsid w:val="00D03B46"/>
    <w:rsid w:val="00D03D85"/>
    <w:rsid w:val="00D03EA9"/>
    <w:rsid w:val="00D03FDB"/>
    <w:rsid w:val="00D041B8"/>
    <w:rsid w:val="00D04501"/>
    <w:rsid w:val="00D046C9"/>
    <w:rsid w:val="00D0478E"/>
    <w:rsid w:val="00D04806"/>
    <w:rsid w:val="00D04C96"/>
    <w:rsid w:val="00D04D6D"/>
    <w:rsid w:val="00D04E48"/>
    <w:rsid w:val="00D0548F"/>
    <w:rsid w:val="00D05BFE"/>
    <w:rsid w:val="00D05EC0"/>
    <w:rsid w:val="00D05FC9"/>
    <w:rsid w:val="00D06027"/>
    <w:rsid w:val="00D069C0"/>
    <w:rsid w:val="00D06DA8"/>
    <w:rsid w:val="00D074D1"/>
    <w:rsid w:val="00D0752E"/>
    <w:rsid w:val="00D07724"/>
    <w:rsid w:val="00D07EDB"/>
    <w:rsid w:val="00D10600"/>
    <w:rsid w:val="00D11109"/>
    <w:rsid w:val="00D114F5"/>
    <w:rsid w:val="00D1164A"/>
    <w:rsid w:val="00D1198D"/>
    <w:rsid w:val="00D11DCA"/>
    <w:rsid w:val="00D12F42"/>
    <w:rsid w:val="00D13266"/>
    <w:rsid w:val="00D13781"/>
    <w:rsid w:val="00D1391C"/>
    <w:rsid w:val="00D1391D"/>
    <w:rsid w:val="00D147A7"/>
    <w:rsid w:val="00D14B1F"/>
    <w:rsid w:val="00D14DE0"/>
    <w:rsid w:val="00D15523"/>
    <w:rsid w:val="00D15AEE"/>
    <w:rsid w:val="00D15C0A"/>
    <w:rsid w:val="00D16098"/>
    <w:rsid w:val="00D16424"/>
    <w:rsid w:val="00D16CBD"/>
    <w:rsid w:val="00D174C9"/>
    <w:rsid w:val="00D174DA"/>
    <w:rsid w:val="00D20125"/>
    <w:rsid w:val="00D207C3"/>
    <w:rsid w:val="00D20AD8"/>
    <w:rsid w:val="00D20CEA"/>
    <w:rsid w:val="00D2178E"/>
    <w:rsid w:val="00D21A56"/>
    <w:rsid w:val="00D2255E"/>
    <w:rsid w:val="00D2261B"/>
    <w:rsid w:val="00D22FE3"/>
    <w:rsid w:val="00D230BB"/>
    <w:rsid w:val="00D23C51"/>
    <w:rsid w:val="00D23EC7"/>
    <w:rsid w:val="00D2457C"/>
    <w:rsid w:val="00D24765"/>
    <w:rsid w:val="00D2508F"/>
    <w:rsid w:val="00D2514E"/>
    <w:rsid w:val="00D258F4"/>
    <w:rsid w:val="00D25979"/>
    <w:rsid w:val="00D25B16"/>
    <w:rsid w:val="00D25BD6"/>
    <w:rsid w:val="00D25D2E"/>
    <w:rsid w:val="00D25F5E"/>
    <w:rsid w:val="00D26344"/>
    <w:rsid w:val="00D27239"/>
    <w:rsid w:val="00D27454"/>
    <w:rsid w:val="00D27A7E"/>
    <w:rsid w:val="00D302C8"/>
    <w:rsid w:val="00D305A4"/>
    <w:rsid w:val="00D30758"/>
    <w:rsid w:val="00D3081F"/>
    <w:rsid w:val="00D3099E"/>
    <w:rsid w:val="00D30C50"/>
    <w:rsid w:val="00D30DB6"/>
    <w:rsid w:val="00D310ED"/>
    <w:rsid w:val="00D3123E"/>
    <w:rsid w:val="00D312C3"/>
    <w:rsid w:val="00D31BA8"/>
    <w:rsid w:val="00D31E0F"/>
    <w:rsid w:val="00D31EF0"/>
    <w:rsid w:val="00D32230"/>
    <w:rsid w:val="00D33290"/>
    <w:rsid w:val="00D33A9E"/>
    <w:rsid w:val="00D33DB3"/>
    <w:rsid w:val="00D3483A"/>
    <w:rsid w:val="00D349D8"/>
    <w:rsid w:val="00D360FE"/>
    <w:rsid w:val="00D36455"/>
    <w:rsid w:val="00D36ADC"/>
    <w:rsid w:val="00D36AF3"/>
    <w:rsid w:val="00D36D12"/>
    <w:rsid w:val="00D36D18"/>
    <w:rsid w:val="00D3708E"/>
    <w:rsid w:val="00D370F7"/>
    <w:rsid w:val="00D372D3"/>
    <w:rsid w:val="00D3745F"/>
    <w:rsid w:val="00D4015D"/>
    <w:rsid w:val="00D408E3"/>
    <w:rsid w:val="00D412E9"/>
    <w:rsid w:val="00D4142C"/>
    <w:rsid w:val="00D41EBE"/>
    <w:rsid w:val="00D42133"/>
    <w:rsid w:val="00D429DB"/>
    <w:rsid w:val="00D42AFD"/>
    <w:rsid w:val="00D43090"/>
    <w:rsid w:val="00D430A7"/>
    <w:rsid w:val="00D432E3"/>
    <w:rsid w:val="00D4354F"/>
    <w:rsid w:val="00D43728"/>
    <w:rsid w:val="00D44419"/>
    <w:rsid w:val="00D44669"/>
    <w:rsid w:val="00D44A78"/>
    <w:rsid w:val="00D45413"/>
    <w:rsid w:val="00D457DA"/>
    <w:rsid w:val="00D476D0"/>
    <w:rsid w:val="00D477AC"/>
    <w:rsid w:val="00D4798D"/>
    <w:rsid w:val="00D47D61"/>
    <w:rsid w:val="00D47EA7"/>
    <w:rsid w:val="00D50AC6"/>
    <w:rsid w:val="00D50F19"/>
    <w:rsid w:val="00D514BC"/>
    <w:rsid w:val="00D522CD"/>
    <w:rsid w:val="00D5343A"/>
    <w:rsid w:val="00D5386B"/>
    <w:rsid w:val="00D5396B"/>
    <w:rsid w:val="00D53B65"/>
    <w:rsid w:val="00D53E0D"/>
    <w:rsid w:val="00D541FB"/>
    <w:rsid w:val="00D544D9"/>
    <w:rsid w:val="00D54D08"/>
    <w:rsid w:val="00D55865"/>
    <w:rsid w:val="00D55975"/>
    <w:rsid w:val="00D559E3"/>
    <w:rsid w:val="00D5645B"/>
    <w:rsid w:val="00D5699E"/>
    <w:rsid w:val="00D56AD6"/>
    <w:rsid w:val="00D57079"/>
    <w:rsid w:val="00D575C1"/>
    <w:rsid w:val="00D57A1B"/>
    <w:rsid w:val="00D6059C"/>
    <w:rsid w:val="00D60A94"/>
    <w:rsid w:val="00D60C54"/>
    <w:rsid w:val="00D60E79"/>
    <w:rsid w:val="00D610F8"/>
    <w:rsid w:val="00D63965"/>
    <w:rsid w:val="00D639FE"/>
    <w:rsid w:val="00D63DD5"/>
    <w:rsid w:val="00D63F95"/>
    <w:rsid w:val="00D64022"/>
    <w:rsid w:val="00D64543"/>
    <w:rsid w:val="00D64FE3"/>
    <w:rsid w:val="00D6592A"/>
    <w:rsid w:val="00D65991"/>
    <w:rsid w:val="00D65D45"/>
    <w:rsid w:val="00D66201"/>
    <w:rsid w:val="00D66298"/>
    <w:rsid w:val="00D663B7"/>
    <w:rsid w:val="00D66B92"/>
    <w:rsid w:val="00D66DCF"/>
    <w:rsid w:val="00D67109"/>
    <w:rsid w:val="00D674B9"/>
    <w:rsid w:val="00D6791B"/>
    <w:rsid w:val="00D67C1E"/>
    <w:rsid w:val="00D67ED5"/>
    <w:rsid w:val="00D70180"/>
    <w:rsid w:val="00D70840"/>
    <w:rsid w:val="00D70B9E"/>
    <w:rsid w:val="00D70BF5"/>
    <w:rsid w:val="00D70C74"/>
    <w:rsid w:val="00D70EA2"/>
    <w:rsid w:val="00D71636"/>
    <w:rsid w:val="00D71747"/>
    <w:rsid w:val="00D71D0D"/>
    <w:rsid w:val="00D72925"/>
    <w:rsid w:val="00D72B22"/>
    <w:rsid w:val="00D72EA8"/>
    <w:rsid w:val="00D7311D"/>
    <w:rsid w:val="00D7345D"/>
    <w:rsid w:val="00D7375D"/>
    <w:rsid w:val="00D73B3E"/>
    <w:rsid w:val="00D74010"/>
    <w:rsid w:val="00D74314"/>
    <w:rsid w:val="00D7441B"/>
    <w:rsid w:val="00D74577"/>
    <w:rsid w:val="00D745D6"/>
    <w:rsid w:val="00D74859"/>
    <w:rsid w:val="00D749C7"/>
    <w:rsid w:val="00D75231"/>
    <w:rsid w:val="00D755FE"/>
    <w:rsid w:val="00D75B85"/>
    <w:rsid w:val="00D75BB6"/>
    <w:rsid w:val="00D75DA4"/>
    <w:rsid w:val="00D76EF3"/>
    <w:rsid w:val="00D77133"/>
    <w:rsid w:val="00D771C4"/>
    <w:rsid w:val="00D7780C"/>
    <w:rsid w:val="00D80087"/>
    <w:rsid w:val="00D802A7"/>
    <w:rsid w:val="00D808FD"/>
    <w:rsid w:val="00D80CAC"/>
    <w:rsid w:val="00D81D39"/>
    <w:rsid w:val="00D81FB7"/>
    <w:rsid w:val="00D835C2"/>
    <w:rsid w:val="00D835F4"/>
    <w:rsid w:val="00D843CA"/>
    <w:rsid w:val="00D84674"/>
    <w:rsid w:val="00D8665B"/>
    <w:rsid w:val="00D8698D"/>
    <w:rsid w:val="00D86C05"/>
    <w:rsid w:val="00D8734C"/>
    <w:rsid w:val="00D8773A"/>
    <w:rsid w:val="00D87EA8"/>
    <w:rsid w:val="00D900C4"/>
    <w:rsid w:val="00D9037E"/>
    <w:rsid w:val="00D90723"/>
    <w:rsid w:val="00D908D4"/>
    <w:rsid w:val="00D90B4D"/>
    <w:rsid w:val="00D90BB9"/>
    <w:rsid w:val="00D91280"/>
    <w:rsid w:val="00D91313"/>
    <w:rsid w:val="00D91F9C"/>
    <w:rsid w:val="00D92B16"/>
    <w:rsid w:val="00D9313E"/>
    <w:rsid w:val="00D937C4"/>
    <w:rsid w:val="00D938E4"/>
    <w:rsid w:val="00D94A78"/>
    <w:rsid w:val="00D955CF"/>
    <w:rsid w:val="00D95AC5"/>
    <w:rsid w:val="00D95EA1"/>
    <w:rsid w:val="00D95EBF"/>
    <w:rsid w:val="00D96195"/>
    <w:rsid w:val="00D963C0"/>
    <w:rsid w:val="00D969B5"/>
    <w:rsid w:val="00D96D0C"/>
    <w:rsid w:val="00D97441"/>
    <w:rsid w:val="00D97488"/>
    <w:rsid w:val="00D97B7C"/>
    <w:rsid w:val="00DA08AD"/>
    <w:rsid w:val="00DA09E5"/>
    <w:rsid w:val="00DA1237"/>
    <w:rsid w:val="00DA171F"/>
    <w:rsid w:val="00DA1951"/>
    <w:rsid w:val="00DA1D43"/>
    <w:rsid w:val="00DA2012"/>
    <w:rsid w:val="00DA218A"/>
    <w:rsid w:val="00DA24A1"/>
    <w:rsid w:val="00DA2C55"/>
    <w:rsid w:val="00DA2EE3"/>
    <w:rsid w:val="00DA30C1"/>
    <w:rsid w:val="00DA3A32"/>
    <w:rsid w:val="00DA3BCA"/>
    <w:rsid w:val="00DA40C5"/>
    <w:rsid w:val="00DA45AC"/>
    <w:rsid w:val="00DA48E3"/>
    <w:rsid w:val="00DA4DF2"/>
    <w:rsid w:val="00DA5AD2"/>
    <w:rsid w:val="00DA637F"/>
    <w:rsid w:val="00DA6529"/>
    <w:rsid w:val="00DA6636"/>
    <w:rsid w:val="00DA6643"/>
    <w:rsid w:val="00DA6645"/>
    <w:rsid w:val="00DA66D7"/>
    <w:rsid w:val="00DA6726"/>
    <w:rsid w:val="00DA7853"/>
    <w:rsid w:val="00DA7DF5"/>
    <w:rsid w:val="00DB0770"/>
    <w:rsid w:val="00DB08F4"/>
    <w:rsid w:val="00DB0C17"/>
    <w:rsid w:val="00DB18C2"/>
    <w:rsid w:val="00DB1907"/>
    <w:rsid w:val="00DB1C9B"/>
    <w:rsid w:val="00DB24C5"/>
    <w:rsid w:val="00DB24FD"/>
    <w:rsid w:val="00DB335E"/>
    <w:rsid w:val="00DB3383"/>
    <w:rsid w:val="00DB361F"/>
    <w:rsid w:val="00DB367D"/>
    <w:rsid w:val="00DB3701"/>
    <w:rsid w:val="00DB41B9"/>
    <w:rsid w:val="00DB43CE"/>
    <w:rsid w:val="00DB44C7"/>
    <w:rsid w:val="00DB48B6"/>
    <w:rsid w:val="00DB4FAB"/>
    <w:rsid w:val="00DB514E"/>
    <w:rsid w:val="00DB515C"/>
    <w:rsid w:val="00DB5266"/>
    <w:rsid w:val="00DB5513"/>
    <w:rsid w:val="00DB5925"/>
    <w:rsid w:val="00DB5F21"/>
    <w:rsid w:val="00DB6398"/>
    <w:rsid w:val="00DB7100"/>
    <w:rsid w:val="00DC0958"/>
    <w:rsid w:val="00DC0F9B"/>
    <w:rsid w:val="00DC161F"/>
    <w:rsid w:val="00DC1809"/>
    <w:rsid w:val="00DC1838"/>
    <w:rsid w:val="00DC1B94"/>
    <w:rsid w:val="00DC1BC2"/>
    <w:rsid w:val="00DC205E"/>
    <w:rsid w:val="00DC2A23"/>
    <w:rsid w:val="00DC2B36"/>
    <w:rsid w:val="00DC2D1D"/>
    <w:rsid w:val="00DC3390"/>
    <w:rsid w:val="00DC3464"/>
    <w:rsid w:val="00DC34ED"/>
    <w:rsid w:val="00DC3B2C"/>
    <w:rsid w:val="00DC3D2C"/>
    <w:rsid w:val="00DC4A5B"/>
    <w:rsid w:val="00DC4B11"/>
    <w:rsid w:val="00DC5883"/>
    <w:rsid w:val="00DC5A74"/>
    <w:rsid w:val="00DC6225"/>
    <w:rsid w:val="00DC6839"/>
    <w:rsid w:val="00DC6955"/>
    <w:rsid w:val="00DC69EA"/>
    <w:rsid w:val="00DC6C89"/>
    <w:rsid w:val="00DC708D"/>
    <w:rsid w:val="00DC74E4"/>
    <w:rsid w:val="00DC758C"/>
    <w:rsid w:val="00DC7F57"/>
    <w:rsid w:val="00DD0416"/>
    <w:rsid w:val="00DD0418"/>
    <w:rsid w:val="00DD051D"/>
    <w:rsid w:val="00DD13F3"/>
    <w:rsid w:val="00DD20C8"/>
    <w:rsid w:val="00DD2849"/>
    <w:rsid w:val="00DD2AE4"/>
    <w:rsid w:val="00DD3157"/>
    <w:rsid w:val="00DD3D36"/>
    <w:rsid w:val="00DD53D5"/>
    <w:rsid w:val="00DD5A52"/>
    <w:rsid w:val="00DD60A9"/>
    <w:rsid w:val="00DD6736"/>
    <w:rsid w:val="00DD6CCE"/>
    <w:rsid w:val="00DD6DAE"/>
    <w:rsid w:val="00DD6FB4"/>
    <w:rsid w:val="00DD7C1A"/>
    <w:rsid w:val="00DE03B3"/>
    <w:rsid w:val="00DE05AF"/>
    <w:rsid w:val="00DE06BE"/>
    <w:rsid w:val="00DE07D2"/>
    <w:rsid w:val="00DE1706"/>
    <w:rsid w:val="00DE18C4"/>
    <w:rsid w:val="00DE1AEE"/>
    <w:rsid w:val="00DE1B44"/>
    <w:rsid w:val="00DE1CEF"/>
    <w:rsid w:val="00DE1DAB"/>
    <w:rsid w:val="00DE2A20"/>
    <w:rsid w:val="00DE302F"/>
    <w:rsid w:val="00DE4E9C"/>
    <w:rsid w:val="00DE5343"/>
    <w:rsid w:val="00DE55A6"/>
    <w:rsid w:val="00DE56B5"/>
    <w:rsid w:val="00DE5864"/>
    <w:rsid w:val="00DE593E"/>
    <w:rsid w:val="00DE5B24"/>
    <w:rsid w:val="00DE687B"/>
    <w:rsid w:val="00DE7201"/>
    <w:rsid w:val="00DE73B9"/>
    <w:rsid w:val="00DF0026"/>
    <w:rsid w:val="00DF00B2"/>
    <w:rsid w:val="00DF0443"/>
    <w:rsid w:val="00DF0BAA"/>
    <w:rsid w:val="00DF1F15"/>
    <w:rsid w:val="00DF2056"/>
    <w:rsid w:val="00DF2A7F"/>
    <w:rsid w:val="00DF339E"/>
    <w:rsid w:val="00DF33E9"/>
    <w:rsid w:val="00DF3475"/>
    <w:rsid w:val="00DF44F3"/>
    <w:rsid w:val="00DF46C8"/>
    <w:rsid w:val="00DF4A20"/>
    <w:rsid w:val="00DF4E23"/>
    <w:rsid w:val="00DF4FC7"/>
    <w:rsid w:val="00DF5026"/>
    <w:rsid w:val="00DF5223"/>
    <w:rsid w:val="00DF5422"/>
    <w:rsid w:val="00DF5457"/>
    <w:rsid w:val="00DF54C4"/>
    <w:rsid w:val="00DF5825"/>
    <w:rsid w:val="00DF5913"/>
    <w:rsid w:val="00DF65C1"/>
    <w:rsid w:val="00DF6706"/>
    <w:rsid w:val="00DF6EE7"/>
    <w:rsid w:val="00DF6F6E"/>
    <w:rsid w:val="00DF7316"/>
    <w:rsid w:val="00DF748D"/>
    <w:rsid w:val="00DF7588"/>
    <w:rsid w:val="00DF7C1A"/>
    <w:rsid w:val="00E005D2"/>
    <w:rsid w:val="00E00C71"/>
    <w:rsid w:val="00E00CAD"/>
    <w:rsid w:val="00E00D91"/>
    <w:rsid w:val="00E0135E"/>
    <w:rsid w:val="00E01D65"/>
    <w:rsid w:val="00E01E25"/>
    <w:rsid w:val="00E02CA1"/>
    <w:rsid w:val="00E02FEB"/>
    <w:rsid w:val="00E0315F"/>
    <w:rsid w:val="00E032D0"/>
    <w:rsid w:val="00E034F4"/>
    <w:rsid w:val="00E03AAC"/>
    <w:rsid w:val="00E03D11"/>
    <w:rsid w:val="00E03FC8"/>
    <w:rsid w:val="00E04048"/>
    <w:rsid w:val="00E04723"/>
    <w:rsid w:val="00E04778"/>
    <w:rsid w:val="00E051C1"/>
    <w:rsid w:val="00E056E5"/>
    <w:rsid w:val="00E05832"/>
    <w:rsid w:val="00E05A4B"/>
    <w:rsid w:val="00E05A77"/>
    <w:rsid w:val="00E065FF"/>
    <w:rsid w:val="00E06FA0"/>
    <w:rsid w:val="00E0715B"/>
    <w:rsid w:val="00E07C46"/>
    <w:rsid w:val="00E101D4"/>
    <w:rsid w:val="00E10233"/>
    <w:rsid w:val="00E1101B"/>
    <w:rsid w:val="00E11819"/>
    <w:rsid w:val="00E1197E"/>
    <w:rsid w:val="00E11C69"/>
    <w:rsid w:val="00E137F5"/>
    <w:rsid w:val="00E13A16"/>
    <w:rsid w:val="00E1485F"/>
    <w:rsid w:val="00E14B60"/>
    <w:rsid w:val="00E14DA4"/>
    <w:rsid w:val="00E158E5"/>
    <w:rsid w:val="00E162F5"/>
    <w:rsid w:val="00E163B8"/>
    <w:rsid w:val="00E164DB"/>
    <w:rsid w:val="00E165C1"/>
    <w:rsid w:val="00E16FE2"/>
    <w:rsid w:val="00E17CD7"/>
    <w:rsid w:val="00E17E51"/>
    <w:rsid w:val="00E203E4"/>
    <w:rsid w:val="00E20476"/>
    <w:rsid w:val="00E20621"/>
    <w:rsid w:val="00E2117C"/>
    <w:rsid w:val="00E21245"/>
    <w:rsid w:val="00E21290"/>
    <w:rsid w:val="00E215F4"/>
    <w:rsid w:val="00E2163E"/>
    <w:rsid w:val="00E21BCF"/>
    <w:rsid w:val="00E21CE8"/>
    <w:rsid w:val="00E21D08"/>
    <w:rsid w:val="00E21E20"/>
    <w:rsid w:val="00E21E72"/>
    <w:rsid w:val="00E221B5"/>
    <w:rsid w:val="00E2231E"/>
    <w:rsid w:val="00E22C9D"/>
    <w:rsid w:val="00E233D4"/>
    <w:rsid w:val="00E234A2"/>
    <w:rsid w:val="00E23DD3"/>
    <w:rsid w:val="00E23EF2"/>
    <w:rsid w:val="00E24013"/>
    <w:rsid w:val="00E2418F"/>
    <w:rsid w:val="00E241D8"/>
    <w:rsid w:val="00E24F07"/>
    <w:rsid w:val="00E254EB"/>
    <w:rsid w:val="00E25D08"/>
    <w:rsid w:val="00E25D9D"/>
    <w:rsid w:val="00E26882"/>
    <w:rsid w:val="00E27049"/>
    <w:rsid w:val="00E27779"/>
    <w:rsid w:val="00E2788C"/>
    <w:rsid w:val="00E27A8F"/>
    <w:rsid w:val="00E30864"/>
    <w:rsid w:val="00E30FDD"/>
    <w:rsid w:val="00E310D8"/>
    <w:rsid w:val="00E311B4"/>
    <w:rsid w:val="00E31A80"/>
    <w:rsid w:val="00E31A88"/>
    <w:rsid w:val="00E31FED"/>
    <w:rsid w:val="00E3217A"/>
    <w:rsid w:val="00E32613"/>
    <w:rsid w:val="00E3270D"/>
    <w:rsid w:val="00E32C9B"/>
    <w:rsid w:val="00E337AC"/>
    <w:rsid w:val="00E33C68"/>
    <w:rsid w:val="00E34134"/>
    <w:rsid w:val="00E341CA"/>
    <w:rsid w:val="00E34941"/>
    <w:rsid w:val="00E35686"/>
    <w:rsid w:val="00E356E8"/>
    <w:rsid w:val="00E358D2"/>
    <w:rsid w:val="00E35B70"/>
    <w:rsid w:val="00E35D1E"/>
    <w:rsid w:val="00E35E27"/>
    <w:rsid w:val="00E362EC"/>
    <w:rsid w:val="00E36406"/>
    <w:rsid w:val="00E36656"/>
    <w:rsid w:val="00E36F66"/>
    <w:rsid w:val="00E3718A"/>
    <w:rsid w:val="00E37290"/>
    <w:rsid w:val="00E37448"/>
    <w:rsid w:val="00E40307"/>
    <w:rsid w:val="00E40ACA"/>
    <w:rsid w:val="00E41479"/>
    <w:rsid w:val="00E420A4"/>
    <w:rsid w:val="00E420D5"/>
    <w:rsid w:val="00E42304"/>
    <w:rsid w:val="00E4290A"/>
    <w:rsid w:val="00E431EA"/>
    <w:rsid w:val="00E436FF"/>
    <w:rsid w:val="00E440CA"/>
    <w:rsid w:val="00E44341"/>
    <w:rsid w:val="00E44DD4"/>
    <w:rsid w:val="00E45789"/>
    <w:rsid w:val="00E45952"/>
    <w:rsid w:val="00E45E37"/>
    <w:rsid w:val="00E46A73"/>
    <w:rsid w:val="00E473E4"/>
    <w:rsid w:val="00E47589"/>
    <w:rsid w:val="00E4764B"/>
    <w:rsid w:val="00E476AB"/>
    <w:rsid w:val="00E50903"/>
    <w:rsid w:val="00E511A0"/>
    <w:rsid w:val="00E511BC"/>
    <w:rsid w:val="00E517E4"/>
    <w:rsid w:val="00E51AEE"/>
    <w:rsid w:val="00E51C79"/>
    <w:rsid w:val="00E51CA5"/>
    <w:rsid w:val="00E531F4"/>
    <w:rsid w:val="00E53D65"/>
    <w:rsid w:val="00E549A0"/>
    <w:rsid w:val="00E54BD2"/>
    <w:rsid w:val="00E54C0F"/>
    <w:rsid w:val="00E550BE"/>
    <w:rsid w:val="00E55F6F"/>
    <w:rsid w:val="00E56AEA"/>
    <w:rsid w:val="00E573F9"/>
    <w:rsid w:val="00E57BE9"/>
    <w:rsid w:val="00E60916"/>
    <w:rsid w:val="00E60967"/>
    <w:rsid w:val="00E60ACA"/>
    <w:rsid w:val="00E60E3C"/>
    <w:rsid w:val="00E61416"/>
    <w:rsid w:val="00E614A1"/>
    <w:rsid w:val="00E620C3"/>
    <w:rsid w:val="00E621CE"/>
    <w:rsid w:val="00E624E1"/>
    <w:rsid w:val="00E62582"/>
    <w:rsid w:val="00E6274C"/>
    <w:rsid w:val="00E62981"/>
    <w:rsid w:val="00E62ECC"/>
    <w:rsid w:val="00E63479"/>
    <w:rsid w:val="00E635B9"/>
    <w:rsid w:val="00E636FE"/>
    <w:rsid w:val="00E638D8"/>
    <w:rsid w:val="00E639E2"/>
    <w:rsid w:val="00E63A64"/>
    <w:rsid w:val="00E63D7A"/>
    <w:rsid w:val="00E643B7"/>
    <w:rsid w:val="00E643C9"/>
    <w:rsid w:val="00E649BE"/>
    <w:rsid w:val="00E64D86"/>
    <w:rsid w:val="00E65853"/>
    <w:rsid w:val="00E66668"/>
    <w:rsid w:val="00E66AE1"/>
    <w:rsid w:val="00E66AEE"/>
    <w:rsid w:val="00E672A1"/>
    <w:rsid w:val="00E7085C"/>
    <w:rsid w:val="00E70FF9"/>
    <w:rsid w:val="00E71CE0"/>
    <w:rsid w:val="00E7260F"/>
    <w:rsid w:val="00E7321B"/>
    <w:rsid w:val="00E737EA"/>
    <w:rsid w:val="00E7390E"/>
    <w:rsid w:val="00E746F4"/>
    <w:rsid w:val="00E74883"/>
    <w:rsid w:val="00E74A17"/>
    <w:rsid w:val="00E74BFA"/>
    <w:rsid w:val="00E7526B"/>
    <w:rsid w:val="00E77793"/>
    <w:rsid w:val="00E8000A"/>
    <w:rsid w:val="00E80301"/>
    <w:rsid w:val="00E80337"/>
    <w:rsid w:val="00E805B2"/>
    <w:rsid w:val="00E80A55"/>
    <w:rsid w:val="00E80BE1"/>
    <w:rsid w:val="00E80DB7"/>
    <w:rsid w:val="00E815F7"/>
    <w:rsid w:val="00E81743"/>
    <w:rsid w:val="00E81A6F"/>
    <w:rsid w:val="00E81DC1"/>
    <w:rsid w:val="00E81FDD"/>
    <w:rsid w:val="00E82589"/>
    <w:rsid w:val="00E84682"/>
    <w:rsid w:val="00E84DF4"/>
    <w:rsid w:val="00E84F23"/>
    <w:rsid w:val="00E850F8"/>
    <w:rsid w:val="00E856FB"/>
    <w:rsid w:val="00E85A23"/>
    <w:rsid w:val="00E85EC8"/>
    <w:rsid w:val="00E861BC"/>
    <w:rsid w:val="00E864AB"/>
    <w:rsid w:val="00E8656D"/>
    <w:rsid w:val="00E8716F"/>
    <w:rsid w:val="00E87A83"/>
    <w:rsid w:val="00E906D3"/>
    <w:rsid w:val="00E90C04"/>
    <w:rsid w:val="00E91122"/>
    <w:rsid w:val="00E925DF"/>
    <w:rsid w:val="00E92940"/>
    <w:rsid w:val="00E929F2"/>
    <w:rsid w:val="00E92E76"/>
    <w:rsid w:val="00E92ECE"/>
    <w:rsid w:val="00E92F0C"/>
    <w:rsid w:val="00E932E5"/>
    <w:rsid w:val="00E9363A"/>
    <w:rsid w:val="00E9464E"/>
    <w:rsid w:val="00E94C5B"/>
    <w:rsid w:val="00E95B54"/>
    <w:rsid w:val="00E95E46"/>
    <w:rsid w:val="00E96550"/>
    <w:rsid w:val="00E967FD"/>
    <w:rsid w:val="00E96E8A"/>
    <w:rsid w:val="00E970E0"/>
    <w:rsid w:val="00E97608"/>
    <w:rsid w:val="00E97FE9"/>
    <w:rsid w:val="00EA02B5"/>
    <w:rsid w:val="00EA0A06"/>
    <w:rsid w:val="00EA0CE4"/>
    <w:rsid w:val="00EA1274"/>
    <w:rsid w:val="00EA1B9D"/>
    <w:rsid w:val="00EA1C88"/>
    <w:rsid w:val="00EA24DE"/>
    <w:rsid w:val="00EA26F8"/>
    <w:rsid w:val="00EA2D29"/>
    <w:rsid w:val="00EA36BB"/>
    <w:rsid w:val="00EA3D1A"/>
    <w:rsid w:val="00EA451F"/>
    <w:rsid w:val="00EA517E"/>
    <w:rsid w:val="00EA52D5"/>
    <w:rsid w:val="00EA55E6"/>
    <w:rsid w:val="00EA58AE"/>
    <w:rsid w:val="00EA5EE2"/>
    <w:rsid w:val="00EA6008"/>
    <w:rsid w:val="00EA6478"/>
    <w:rsid w:val="00EA6571"/>
    <w:rsid w:val="00EA688F"/>
    <w:rsid w:val="00EA6C35"/>
    <w:rsid w:val="00EA6CB9"/>
    <w:rsid w:val="00EA758E"/>
    <w:rsid w:val="00EA7676"/>
    <w:rsid w:val="00EA7941"/>
    <w:rsid w:val="00EA7C64"/>
    <w:rsid w:val="00EA7E42"/>
    <w:rsid w:val="00EA7F84"/>
    <w:rsid w:val="00EB11DA"/>
    <w:rsid w:val="00EB15D8"/>
    <w:rsid w:val="00EB1AAC"/>
    <w:rsid w:val="00EB1D30"/>
    <w:rsid w:val="00EB3DDA"/>
    <w:rsid w:val="00EB3F65"/>
    <w:rsid w:val="00EB4055"/>
    <w:rsid w:val="00EB45C8"/>
    <w:rsid w:val="00EB4AB2"/>
    <w:rsid w:val="00EB4CDD"/>
    <w:rsid w:val="00EB550E"/>
    <w:rsid w:val="00EB5AE5"/>
    <w:rsid w:val="00EB5DBF"/>
    <w:rsid w:val="00EB6034"/>
    <w:rsid w:val="00EB64C8"/>
    <w:rsid w:val="00EB65DA"/>
    <w:rsid w:val="00EB6675"/>
    <w:rsid w:val="00EB76AC"/>
    <w:rsid w:val="00EB7E8F"/>
    <w:rsid w:val="00EC00C6"/>
    <w:rsid w:val="00EC1DC9"/>
    <w:rsid w:val="00EC2362"/>
    <w:rsid w:val="00EC289D"/>
    <w:rsid w:val="00EC2C8C"/>
    <w:rsid w:val="00EC2EE0"/>
    <w:rsid w:val="00EC34DF"/>
    <w:rsid w:val="00EC438F"/>
    <w:rsid w:val="00EC44E9"/>
    <w:rsid w:val="00EC4AB3"/>
    <w:rsid w:val="00EC5A81"/>
    <w:rsid w:val="00EC6BFE"/>
    <w:rsid w:val="00EC714F"/>
    <w:rsid w:val="00EC7341"/>
    <w:rsid w:val="00EC760C"/>
    <w:rsid w:val="00EC76A7"/>
    <w:rsid w:val="00EC7968"/>
    <w:rsid w:val="00EC7F33"/>
    <w:rsid w:val="00ED06B7"/>
    <w:rsid w:val="00ED07A4"/>
    <w:rsid w:val="00ED08E8"/>
    <w:rsid w:val="00ED0933"/>
    <w:rsid w:val="00ED0AB4"/>
    <w:rsid w:val="00ED0AD0"/>
    <w:rsid w:val="00ED0F9B"/>
    <w:rsid w:val="00ED178E"/>
    <w:rsid w:val="00ED1ED2"/>
    <w:rsid w:val="00ED274D"/>
    <w:rsid w:val="00ED3379"/>
    <w:rsid w:val="00ED390A"/>
    <w:rsid w:val="00ED3EE5"/>
    <w:rsid w:val="00ED48C0"/>
    <w:rsid w:val="00ED4EF4"/>
    <w:rsid w:val="00ED5E6A"/>
    <w:rsid w:val="00ED7867"/>
    <w:rsid w:val="00EE012E"/>
    <w:rsid w:val="00EE0958"/>
    <w:rsid w:val="00EE135C"/>
    <w:rsid w:val="00EE1543"/>
    <w:rsid w:val="00EE15A9"/>
    <w:rsid w:val="00EE1E29"/>
    <w:rsid w:val="00EE1E66"/>
    <w:rsid w:val="00EE2555"/>
    <w:rsid w:val="00EE26F7"/>
    <w:rsid w:val="00EE2841"/>
    <w:rsid w:val="00EE2A63"/>
    <w:rsid w:val="00EE348F"/>
    <w:rsid w:val="00EE358E"/>
    <w:rsid w:val="00EE3B79"/>
    <w:rsid w:val="00EE4923"/>
    <w:rsid w:val="00EE4AEA"/>
    <w:rsid w:val="00EE4CF9"/>
    <w:rsid w:val="00EE55DF"/>
    <w:rsid w:val="00EE60F0"/>
    <w:rsid w:val="00EE670C"/>
    <w:rsid w:val="00EE67ED"/>
    <w:rsid w:val="00EE69DF"/>
    <w:rsid w:val="00EE6A7B"/>
    <w:rsid w:val="00EE70A5"/>
    <w:rsid w:val="00EE7A89"/>
    <w:rsid w:val="00EE7B6E"/>
    <w:rsid w:val="00EE7CDB"/>
    <w:rsid w:val="00EF005D"/>
    <w:rsid w:val="00EF1656"/>
    <w:rsid w:val="00EF1A12"/>
    <w:rsid w:val="00EF1CA1"/>
    <w:rsid w:val="00EF1DEE"/>
    <w:rsid w:val="00EF2B5D"/>
    <w:rsid w:val="00EF2C52"/>
    <w:rsid w:val="00EF2D53"/>
    <w:rsid w:val="00EF2D6C"/>
    <w:rsid w:val="00EF3141"/>
    <w:rsid w:val="00EF3475"/>
    <w:rsid w:val="00EF402A"/>
    <w:rsid w:val="00EF411C"/>
    <w:rsid w:val="00EF41F1"/>
    <w:rsid w:val="00EF5555"/>
    <w:rsid w:val="00EF56E6"/>
    <w:rsid w:val="00EF57A5"/>
    <w:rsid w:val="00EF5CAC"/>
    <w:rsid w:val="00EF5E88"/>
    <w:rsid w:val="00EF6371"/>
    <w:rsid w:val="00EF7357"/>
    <w:rsid w:val="00EF763E"/>
    <w:rsid w:val="00EF7664"/>
    <w:rsid w:val="00EF79A8"/>
    <w:rsid w:val="00EF7C20"/>
    <w:rsid w:val="00EF7C62"/>
    <w:rsid w:val="00F00330"/>
    <w:rsid w:val="00F003D2"/>
    <w:rsid w:val="00F00757"/>
    <w:rsid w:val="00F00BA2"/>
    <w:rsid w:val="00F015DD"/>
    <w:rsid w:val="00F01DB3"/>
    <w:rsid w:val="00F01F0B"/>
    <w:rsid w:val="00F026DB"/>
    <w:rsid w:val="00F028CD"/>
    <w:rsid w:val="00F02B51"/>
    <w:rsid w:val="00F03973"/>
    <w:rsid w:val="00F04311"/>
    <w:rsid w:val="00F04425"/>
    <w:rsid w:val="00F0454D"/>
    <w:rsid w:val="00F05374"/>
    <w:rsid w:val="00F05805"/>
    <w:rsid w:val="00F05E18"/>
    <w:rsid w:val="00F06533"/>
    <w:rsid w:val="00F06957"/>
    <w:rsid w:val="00F06C74"/>
    <w:rsid w:val="00F06F20"/>
    <w:rsid w:val="00F07718"/>
    <w:rsid w:val="00F07A86"/>
    <w:rsid w:val="00F07DED"/>
    <w:rsid w:val="00F10232"/>
    <w:rsid w:val="00F10444"/>
    <w:rsid w:val="00F105BC"/>
    <w:rsid w:val="00F107CA"/>
    <w:rsid w:val="00F108EE"/>
    <w:rsid w:val="00F10B96"/>
    <w:rsid w:val="00F10C25"/>
    <w:rsid w:val="00F10E69"/>
    <w:rsid w:val="00F1134E"/>
    <w:rsid w:val="00F11641"/>
    <w:rsid w:val="00F118B2"/>
    <w:rsid w:val="00F11BFB"/>
    <w:rsid w:val="00F122C9"/>
    <w:rsid w:val="00F12C15"/>
    <w:rsid w:val="00F13159"/>
    <w:rsid w:val="00F13EA9"/>
    <w:rsid w:val="00F14A20"/>
    <w:rsid w:val="00F1635E"/>
    <w:rsid w:val="00F16AA6"/>
    <w:rsid w:val="00F16BAF"/>
    <w:rsid w:val="00F170BC"/>
    <w:rsid w:val="00F17374"/>
    <w:rsid w:val="00F1797B"/>
    <w:rsid w:val="00F17A2E"/>
    <w:rsid w:val="00F17F06"/>
    <w:rsid w:val="00F2001A"/>
    <w:rsid w:val="00F20367"/>
    <w:rsid w:val="00F20EFE"/>
    <w:rsid w:val="00F20F36"/>
    <w:rsid w:val="00F21052"/>
    <w:rsid w:val="00F21112"/>
    <w:rsid w:val="00F21CA7"/>
    <w:rsid w:val="00F22519"/>
    <w:rsid w:val="00F232F6"/>
    <w:rsid w:val="00F23768"/>
    <w:rsid w:val="00F2422C"/>
    <w:rsid w:val="00F2462A"/>
    <w:rsid w:val="00F24670"/>
    <w:rsid w:val="00F248CA"/>
    <w:rsid w:val="00F24941"/>
    <w:rsid w:val="00F24C5E"/>
    <w:rsid w:val="00F24CB8"/>
    <w:rsid w:val="00F2513E"/>
    <w:rsid w:val="00F253BF"/>
    <w:rsid w:val="00F2541B"/>
    <w:rsid w:val="00F25A9A"/>
    <w:rsid w:val="00F25B83"/>
    <w:rsid w:val="00F2653D"/>
    <w:rsid w:val="00F2692A"/>
    <w:rsid w:val="00F26D6C"/>
    <w:rsid w:val="00F26DCB"/>
    <w:rsid w:val="00F27984"/>
    <w:rsid w:val="00F27DBB"/>
    <w:rsid w:val="00F3036D"/>
    <w:rsid w:val="00F3041B"/>
    <w:rsid w:val="00F308B1"/>
    <w:rsid w:val="00F31610"/>
    <w:rsid w:val="00F3187D"/>
    <w:rsid w:val="00F31A0B"/>
    <w:rsid w:val="00F31B05"/>
    <w:rsid w:val="00F31C26"/>
    <w:rsid w:val="00F31F80"/>
    <w:rsid w:val="00F321AA"/>
    <w:rsid w:val="00F32380"/>
    <w:rsid w:val="00F326A2"/>
    <w:rsid w:val="00F32BA2"/>
    <w:rsid w:val="00F33840"/>
    <w:rsid w:val="00F33C07"/>
    <w:rsid w:val="00F33DFD"/>
    <w:rsid w:val="00F3408B"/>
    <w:rsid w:val="00F34281"/>
    <w:rsid w:val="00F346B3"/>
    <w:rsid w:val="00F34733"/>
    <w:rsid w:val="00F34B21"/>
    <w:rsid w:val="00F3541C"/>
    <w:rsid w:val="00F35447"/>
    <w:rsid w:val="00F35ABA"/>
    <w:rsid w:val="00F35C9A"/>
    <w:rsid w:val="00F35EBA"/>
    <w:rsid w:val="00F35EC1"/>
    <w:rsid w:val="00F362FD"/>
    <w:rsid w:val="00F36411"/>
    <w:rsid w:val="00F36795"/>
    <w:rsid w:val="00F36A5F"/>
    <w:rsid w:val="00F36C6B"/>
    <w:rsid w:val="00F37416"/>
    <w:rsid w:val="00F374E5"/>
    <w:rsid w:val="00F37641"/>
    <w:rsid w:val="00F40CA1"/>
    <w:rsid w:val="00F40F67"/>
    <w:rsid w:val="00F410AF"/>
    <w:rsid w:val="00F41219"/>
    <w:rsid w:val="00F4130D"/>
    <w:rsid w:val="00F41486"/>
    <w:rsid w:val="00F41853"/>
    <w:rsid w:val="00F419EB"/>
    <w:rsid w:val="00F422DD"/>
    <w:rsid w:val="00F425CA"/>
    <w:rsid w:val="00F42867"/>
    <w:rsid w:val="00F42C6E"/>
    <w:rsid w:val="00F43805"/>
    <w:rsid w:val="00F438CA"/>
    <w:rsid w:val="00F43CB2"/>
    <w:rsid w:val="00F442B2"/>
    <w:rsid w:val="00F442B8"/>
    <w:rsid w:val="00F444AD"/>
    <w:rsid w:val="00F45075"/>
    <w:rsid w:val="00F45221"/>
    <w:rsid w:val="00F4576B"/>
    <w:rsid w:val="00F465C3"/>
    <w:rsid w:val="00F4689A"/>
    <w:rsid w:val="00F47038"/>
    <w:rsid w:val="00F50B3A"/>
    <w:rsid w:val="00F50C86"/>
    <w:rsid w:val="00F50F02"/>
    <w:rsid w:val="00F50FD8"/>
    <w:rsid w:val="00F51A32"/>
    <w:rsid w:val="00F51E88"/>
    <w:rsid w:val="00F51EF5"/>
    <w:rsid w:val="00F52147"/>
    <w:rsid w:val="00F521B8"/>
    <w:rsid w:val="00F524E6"/>
    <w:rsid w:val="00F531DD"/>
    <w:rsid w:val="00F532A3"/>
    <w:rsid w:val="00F548B3"/>
    <w:rsid w:val="00F54A55"/>
    <w:rsid w:val="00F54AD2"/>
    <w:rsid w:val="00F5517F"/>
    <w:rsid w:val="00F5519D"/>
    <w:rsid w:val="00F56A75"/>
    <w:rsid w:val="00F56A9E"/>
    <w:rsid w:val="00F56D40"/>
    <w:rsid w:val="00F5718A"/>
    <w:rsid w:val="00F57308"/>
    <w:rsid w:val="00F57392"/>
    <w:rsid w:val="00F5751D"/>
    <w:rsid w:val="00F57580"/>
    <w:rsid w:val="00F575EF"/>
    <w:rsid w:val="00F57B49"/>
    <w:rsid w:val="00F60DC7"/>
    <w:rsid w:val="00F613BD"/>
    <w:rsid w:val="00F61536"/>
    <w:rsid w:val="00F61DF1"/>
    <w:rsid w:val="00F628CD"/>
    <w:rsid w:val="00F62B2F"/>
    <w:rsid w:val="00F62C9D"/>
    <w:rsid w:val="00F62DBB"/>
    <w:rsid w:val="00F62F16"/>
    <w:rsid w:val="00F62F77"/>
    <w:rsid w:val="00F63213"/>
    <w:rsid w:val="00F639A2"/>
    <w:rsid w:val="00F63C5C"/>
    <w:rsid w:val="00F64D50"/>
    <w:rsid w:val="00F64FC3"/>
    <w:rsid w:val="00F65033"/>
    <w:rsid w:val="00F65756"/>
    <w:rsid w:val="00F65948"/>
    <w:rsid w:val="00F65F7D"/>
    <w:rsid w:val="00F66830"/>
    <w:rsid w:val="00F67EF1"/>
    <w:rsid w:val="00F70449"/>
    <w:rsid w:val="00F708CC"/>
    <w:rsid w:val="00F70F5E"/>
    <w:rsid w:val="00F7169C"/>
    <w:rsid w:val="00F71852"/>
    <w:rsid w:val="00F71AFF"/>
    <w:rsid w:val="00F72006"/>
    <w:rsid w:val="00F728F3"/>
    <w:rsid w:val="00F72ABE"/>
    <w:rsid w:val="00F74117"/>
    <w:rsid w:val="00F75022"/>
    <w:rsid w:val="00F75253"/>
    <w:rsid w:val="00F75E0B"/>
    <w:rsid w:val="00F76E8D"/>
    <w:rsid w:val="00F77FF4"/>
    <w:rsid w:val="00F8091C"/>
    <w:rsid w:val="00F81581"/>
    <w:rsid w:val="00F8191A"/>
    <w:rsid w:val="00F81925"/>
    <w:rsid w:val="00F81AF3"/>
    <w:rsid w:val="00F81E26"/>
    <w:rsid w:val="00F82639"/>
    <w:rsid w:val="00F82E92"/>
    <w:rsid w:val="00F835AF"/>
    <w:rsid w:val="00F83848"/>
    <w:rsid w:val="00F84394"/>
    <w:rsid w:val="00F847C5"/>
    <w:rsid w:val="00F85178"/>
    <w:rsid w:val="00F852C4"/>
    <w:rsid w:val="00F85609"/>
    <w:rsid w:val="00F85CEF"/>
    <w:rsid w:val="00F874F1"/>
    <w:rsid w:val="00F87CBC"/>
    <w:rsid w:val="00F87F9B"/>
    <w:rsid w:val="00F87FE7"/>
    <w:rsid w:val="00F9017C"/>
    <w:rsid w:val="00F90A20"/>
    <w:rsid w:val="00F90CC6"/>
    <w:rsid w:val="00F90D66"/>
    <w:rsid w:val="00F91047"/>
    <w:rsid w:val="00F91ACD"/>
    <w:rsid w:val="00F91CB8"/>
    <w:rsid w:val="00F91F51"/>
    <w:rsid w:val="00F92BBF"/>
    <w:rsid w:val="00F92FE8"/>
    <w:rsid w:val="00F9317F"/>
    <w:rsid w:val="00F9376A"/>
    <w:rsid w:val="00F94036"/>
    <w:rsid w:val="00F94542"/>
    <w:rsid w:val="00F94752"/>
    <w:rsid w:val="00F94A21"/>
    <w:rsid w:val="00F94D90"/>
    <w:rsid w:val="00F953DB"/>
    <w:rsid w:val="00F9549A"/>
    <w:rsid w:val="00F95602"/>
    <w:rsid w:val="00F963E3"/>
    <w:rsid w:val="00F96A60"/>
    <w:rsid w:val="00F97671"/>
    <w:rsid w:val="00F977C9"/>
    <w:rsid w:val="00F97CA7"/>
    <w:rsid w:val="00F97EB7"/>
    <w:rsid w:val="00F97ED7"/>
    <w:rsid w:val="00F97F96"/>
    <w:rsid w:val="00FA039C"/>
    <w:rsid w:val="00FA1646"/>
    <w:rsid w:val="00FA2190"/>
    <w:rsid w:val="00FA24DF"/>
    <w:rsid w:val="00FA27EA"/>
    <w:rsid w:val="00FA302E"/>
    <w:rsid w:val="00FA316F"/>
    <w:rsid w:val="00FA3199"/>
    <w:rsid w:val="00FA35F7"/>
    <w:rsid w:val="00FA3E5A"/>
    <w:rsid w:val="00FA5161"/>
    <w:rsid w:val="00FA62FD"/>
    <w:rsid w:val="00FA6788"/>
    <w:rsid w:val="00FA68F5"/>
    <w:rsid w:val="00FA70AA"/>
    <w:rsid w:val="00FA7221"/>
    <w:rsid w:val="00FA723B"/>
    <w:rsid w:val="00FA7802"/>
    <w:rsid w:val="00FA7B85"/>
    <w:rsid w:val="00FB0316"/>
    <w:rsid w:val="00FB03F4"/>
    <w:rsid w:val="00FB0717"/>
    <w:rsid w:val="00FB085B"/>
    <w:rsid w:val="00FB1126"/>
    <w:rsid w:val="00FB143E"/>
    <w:rsid w:val="00FB1574"/>
    <w:rsid w:val="00FB165F"/>
    <w:rsid w:val="00FB1694"/>
    <w:rsid w:val="00FB18FF"/>
    <w:rsid w:val="00FB22DF"/>
    <w:rsid w:val="00FB23B4"/>
    <w:rsid w:val="00FB252E"/>
    <w:rsid w:val="00FB3279"/>
    <w:rsid w:val="00FB35C9"/>
    <w:rsid w:val="00FB41BC"/>
    <w:rsid w:val="00FB4657"/>
    <w:rsid w:val="00FB4781"/>
    <w:rsid w:val="00FB49C0"/>
    <w:rsid w:val="00FB4A33"/>
    <w:rsid w:val="00FB4E63"/>
    <w:rsid w:val="00FB5401"/>
    <w:rsid w:val="00FB67ED"/>
    <w:rsid w:val="00FB691C"/>
    <w:rsid w:val="00FB6A66"/>
    <w:rsid w:val="00FB6F8E"/>
    <w:rsid w:val="00FB746C"/>
    <w:rsid w:val="00FB7502"/>
    <w:rsid w:val="00FB7AAE"/>
    <w:rsid w:val="00FB7DC6"/>
    <w:rsid w:val="00FC01AB"/>
    <w:rsid w:val="00FC0B95"/>
    <w:rsid w:val="00FC1897"/>
    <w:rsid w:val="00FC19E9"/>
    <w:rsid w:val="00FC2420"/>
    <w:rsid w:val="00FC24BA"/>
    <w:rsid w:val="00FC2A5E"/>
    <w:rsid w:val="00FC2E96"/>
    <w:rsid w:val="00FC2EF8"/>
    <w:rsid w:val="00FC3635"/>
    <w:rsid w:val="00FC3FA2"/>
    <w:rsid w:val="00FC4101"/>
    <w:rsid w:val="00FC41C3"/>
    <w:rsid w:val="00FC49FB"/>
    <w:rsid w:val="00FC513E"/>
    <w:rsid w:val="00FC5304"/>
    <w:rsid w:val="00FC5731"/>
    <w:rsid w:val="00FC5A40"/>
    <w:rsid w:val="00FC5B77"/>
    <w:rsid w:val="00FC5F7C"/>
    <w:rsid w:val="00FC6058"/>
    <w:rsid w:val="00FC60A2"/>
    <w:rsid w:val="00FC6BC5"/>
    <w:rsid w:val="00FC70EA"/>
    <w:rsid w:val="00FC76FB"/>
    <w:rsid w:val="00FC7792"/>
    <w:rsid w:val="00FD0642"/>
    <w:rsid w:val="00FD0A0B"/>
    <w:rsid w:val="00FD0E27"/>
    <w:rsid w:val="00FD0F76"/>
    <w:rsid w:val="00FD1908"/>
    <w:rsid w:val="00FD1B8A"/>
    <w:rsid w:val="00FD1BD9"/>
    <w:rsid w:val="00FD1E1C"/>
    <w:rsid w:val="00FD224B"/>
    <w:rsid w:val="00FD2578"/>
    <w:rsid w:val="00FD2EE6"/>
    <w:rsid w:val="00FD3668"/>
    <w:rsid w:val="00FD3903"/>
    <w:rsid w:val="00FD4484"/>
    <w:rsid w:val="00FD4BE8"/>
    <w:rsid w:val="00FD5B68"/>
    <w:rsid w:val="00FD5BE8"/>
    <w:rsid w:val="00FD6618"/>
    <w:rsid w:val="00FD6C5B"/>
    <w:rsid w:val="00FD7834"/>
    <w:rsid w:val="00FD78DC"/>
    <w:rsid w:val="00FD7C5E"/>
    <w:rsid w:val="00FE0A4F"/>
    <w:rsid w:val="00FE1361"/>
    <w:rsid w:val="00FE1E34"/>
    <w:rsid w:val="00FE2132"/>
    <w:rsid w:val="00FE2BB5"/>
    <w:rsid w:val="00FE2D02"/>
    <w:rsid w:val="00FE39AD"/>
    <w:rsid w:val="00FE3BEC"/>
    <w:rsid w:val="00FE3FED"/>
    <w:rsid w:val="00FE42C0"/>
    <w:rsid w:val="00FE43AE"/>
    <w:rsid w:val="00FE452F"/>
    <w:rsid w:val="00FE4626"/>
    <w:rsid w:val="00FE50BB"/>
    <w:rsid w:val="00FE51C6"/>
    <w:rsid w:val="00FE5A85"/>
    <w:rsid w:val="00FE5D66"/>
    <w:rsid w:val="00FE7717"/>
    <w:rsid w:val="00FE7AB4"/>
    <w:rsid w:val="00FE7E76"/>
    <w:rsid w:val="00FF029A"/>
    <w:rsid w:val="00FF0677"/>
    <w:rsid w:val="00FF079A"/>
    <w:rsid w:val="00FF09F7"/>
    <w:rsid w:val="00FF0ACA"/>
    <w:rsid w:val="00FF0E55"/>
    <w:rsid w:val="00FF0FCE"/>
    <w:rsid w:val="00FF3B97"/>
    <w:rsid w:val="00FF3CC3"/>
    <w:rsid w:val="00FF41FD"/>
    <w:rsid w:val="00FF48F0"/>
    <w:rsid w:val="00FF4A36"/>
    <w:rsid w:val="00FF4B9F"/>
    <w:rsid w:val="00FF5089"/>
    <w:rsid w:val="00FF533F"/>
    <w:rsid w:val="00FF58D9"/>
    <w:rsid w:val="00FF5E55"/>
    <w:rsid w:val="00FF5FA7"/>
    <w:rsid w:val="00FF611B"/>
    <w:rsid w:val="00FF6C3E"/>
    <w:rsid w:val="00FF6FCB"/>
    <w:rsid w:val="00FF7FF3"/>
    <w:rsid w:val="4A8FFFDF"/>
    <w:rsid w:val="5DD6A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A7F1896"/>
  <w15:chartTrackingRefBased/>
  <w15:docId w15:val="{47C2E256-2462-44C7-BB18-B9F01C3A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pPr>
      <w:keepNext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</w:style>
  <w:style w:type="paragraph" w:customStyle="1" w:styleId="ReportMenuBar">
    <w:name w:val="ReportMenuBar"/>
    <w:basedOn w:val="Normal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pPr>
      <w:widowControl w:val="0"/>
      <w:tabs>
        <w:tab w:val="left" w:pos="1080"/>
      </w:tabs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left" w:pos="360"/>
        <w:tab w:val="left" w:pos="720"/>
      </w:tabs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pPr>
      <w:widowControl w:val="0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E5D96"/>
    <w:pPr>
      <w:spacing w:after="260" w:line="260" w:lineRule="atLeast"/>
      <w:ind w:left="567"/>
    </w:pPr>
    <w:rPr>
      <w:sz w:val="22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513719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left" w:pos="540"/>
      </w:tabs>
      <w:ind w:left="540" w:right="-43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1">
    <w:name w:val="Heading 8 Char1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spacing w:after="0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87902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9A3895"/>
    <w:pPr>
      <w:keepNext/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3Char">
    <w:name w:val="Body Text 3 Char"/>
    <w:link w:val="BodyText3"/>
    <w:uiPriority w:val="99"/>
    <w:locked/>
    <w:rsid w:val="00A9655D"/>
    <w:rPr>
      <w:rFonts w:cs="EucrosiaUPC"/>
      <w:sz w:val="30"/>
      <w:szCs w:val="30"/>
    </w:rPr>
  </w:style>
  <w:style w:type="character" w:customStyle="1" w:styleId="blockChar">
    <w:name w:val="block Char"/>
    <w:aliases w:val="b Char"/>
    <w:link w:val="block"/>
    <w:rsid w:val="00A9655D"/>
    <w:rPr>
      <w:rFonts w:ascii="Arial" w:hAnsi="Arial"/>
      <w:sz w:val="22"/>
      <w:szCs w:val="18"/>
      <w:lang w:val="en-GB" w:eastAsia="en-US" w:bidi="ar-SA"/>
    </w:rPr>
  </w:style>
  <w:style w:type="character" w:customStyle="1" w:styleId="Heading8Char">
    <w:name w:val="Heading 8 Char"/>
    <w:rsid w:val="004B6FB2"/>
    <w:rPr>
      <w:rFonts w:cs="EucrosiaUPC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sid w:val="00642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64255D"/>
    <w:rPr>
      <w:rFonts w:ascii="Arial" w:hAnsi="Arial"/>
      <w:b/>
      <w:bCs/>
      <w:szCs w:val="25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D3B0A"/>
    <w:pPr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3B0A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5D3B0A"/>
    <w:rPr>
      <w:vertAlign w:val="superscript"/>
    </w:rPr>
  </w:style>
  <w:style w:type="paragraph" w:styleId="NoSpacing">
    <w:name w:val="No Spacing"/>
    <w:uiPriority w:val="1"/>
    <w:qFormat/>
    <w:rsid w:val="005475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B066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86DAC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rsid w:val="00550862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550862"/>
    <w:rPr>
      <w:rFonts w:ascii="Arial" w:hAnsi="Arial"/>
      <w:szCs w:val="25"/>
    </w:rPr>
  </w:style>
  <w:style w:type="character" w:styleId="EndnoteReference">
    <w:name w:val="endnote reference"/>
    <w:basedOn w:val="DefaultParagraphFont"/>
    <w:rsid w:val="0055086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6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FC4632-C3DB-4D49-AA30-6A14A2E0431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3EAEA7B-C410-47F6-987A-F0AB85D075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3654AF-EE82-4AE9-A0E9-8EDBD1FCBC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40083E-2DD5-4E4B-8132-3FE6B82007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135</TotalTime>
  <Pages>16</Pages>
  <Words>2346</Words>
  <Characters>10269</Characters>
  <Application>Microsoft Office Word</Application>
  <DocSecurity>0</DocSecurity>
  <Lines>85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Kornsiri, Chongaksorn</cp:lastModifiedBy>
  <cp:revision>18</cp:revision>
  <cp:lastPrinted>2025-05-11T14:38:00Z</cp:lastPrinted>
  <dcterms:created xsi:type="dcterms:W3CDTF">2025-05-03T15:20:00Z</dcterms:created>
  <dcterms:modified xsi:type="dcterms:W3CDTF">2025-05-15T03:24:00Z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