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1EBBB" w14:textId="77777777" w:rsidR="00F125D2" w:rsidRPr="004D49BC" w:rsidRDefault="00F125D2" w:rsidP="00F125D2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4D49B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4D49BC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4D49B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Pr="004D49BC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36FD6476" w14:textId="77777777" w:rsidR="00F125D2" w:rsidRPr="004D49BC" w:rsidRDefault="00F125D2" w:rsidP="00F125D2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3203E2B4" w14:textId="77777777" w:rsidR="00F125D2" w:rsidRPr="00B16E3F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A1CD314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EDA8F3E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41B6035B" w14:textId="77777777" w:rsidR="00F125D2" w:rsidRPr="00B2401B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เงินทดรองจ่ายให้แก่เกษตรกร</w:t>
      </w:r>
    </w:p>
    <w:p w14:paraId="2729EC9C" w14:textId="47D94B42" w:rsidR="00B2401B" w:rsidRPr="004D49BC" w:rsidRDefault="00B2401B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E0BB26E" w14:textId="042112C1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  <w:r w:rsidR="00F45FA4"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และสินทรัพย์สิทธิการใช้</w:t>
      </w:r>
    </w:p>
    <w:p w14:paraId="57B12ECD" w14:textId="1B711891" w:rsidR="000619AE" w:rsidRPr="004D49BC" w:rsidRDefault="00F125D2" w:rsidP="00E738B4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4680FF2D" w14:textId="5ECC2D15" w:rsidR="00F125D2" w:rsidRPr="004D49BC" w:rsidRDefault="00F125D2" w:rsidP="0010222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DCA3198" w14:textId="56C7C143" w:rsidR="00F125D2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02960C8" w14:textId="5B903021" w:rsidR="00B2401B" w:rsidRPr="004D49BC" w:rsidRDefault="00B2401B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1616121A" w14:textId="70588141" w:rsidR="000613D2" w:rsidRPr="004D49BC" w:rsidRDefault="000613D2" w:rsidP="000613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0E6395CC" w14:textId="311E824D" w:rsidR="00102221" w:rsidRPr="004D49BC" w:rsidRDefault="00102221" w:rsidP="0010222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ข้อมูลงบกระแสเงินสด</w:t>
      </w:r>
      <w:r w:rsidRPr="004D49BC">
        <w:rPr>
          <w:rFonts w:ascii="Angsana New" w:hAnsi="Angsana New" w:cs="Angsana New" w:hint="cs"/>
          <w:sz w:val="30"/>
          <w:szCs w:val="30"/>
          <w:cs/>
          <w:lang w:val="th-TH" w:bidi="th-TH"/>
        </w:rPr>
        <w:t>เปิดเผยเพิ่มเติม</w:t>
      </w:r>
    </w:p>
    <w:p w14:paraId="3DD341A8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A39BC2A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8F699EA" w14:textId="44E3EE83" w:rsidR="001F79E0" w:rsidRPr="004D49BC" w:rsidRDefault="007109B0" w:rsidP="004F0236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bCs/>
          <w:sz w:val="30"/>
          <w:szCs w:val="30"/>
          <w:cs/>
          <w:lang w:bidi="th-TH"/>
        </w:rPr>
        <w:br w:type="page"/>
      </w:r>
    </w:p>
    <w:p w14:paraId="40A8E5B0" w14:textId="13BF8106" w:rsidR="00804175" w:rsidRPr="004D49BC" w:rsidRDefault="00804175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88322F"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2A806AB4" w14:textId="77777777" w:rsidR="00804175" w:rsidRPr="004D49BC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A3583CA" w14:textId="588CD944" w:rsidR="0088322F" w:rsidRPr="00722532" w:rsidRDefault="0088322F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722532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722532">
        <w:rPr>
          <w:rFonts w:ascii="Angsana New" w:hAnsi="Angsana New" w:cs="Angsana New"/>
          <w:sz w:val="30"/>
          <w:szCs w:val="30"/>
        </w:rPr>
        <w:t xml:space="preserve"> </w:t>
      </w:r>
      <w:r w:rsidR="00E147BD" w:rsidRPr="00722532">
        <w:rPr>
          <w:rFonts w:ascii="Angsana New" w:hAnsi="Angsana New" w:cs="Angsana New"/>
          <w:sz w:val="30"/>
          <w:szCs w:val="30"/>
        </w:rPr>
        <w:t>13</w:t>
      </w:r>
      <w:r w:rsidR="00DB076C" w:rsidRPr="00722532">
        <w:rPr>
          <w:rFonts w:ascii="Angsana New" w:hAnsi="Angsana New" w:cs="Angsana New"/>
          <w:sz w:val="30"/>
          <w:szCs w:val="30"/>
        </w:rPr>
        <w:t xml:space="preserve"> </w:t>
      </w:r>
      <w:r w:rsidR="00067461" w:rsidRPr="00722532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291890" w:rsidRPr="00722532">
        <w:rPr>
          <w:rFonts w:ascii="Angsana New" w:hAnsi="Angsana New" w:cs="Angsana New"/>
          <w:sz w:val="30"/>
          <w:szCs w:val="30"/>
        </w:rPr>
        <w:t>256</w:t>
      </w:r>
      <w:r w:rsidR="00617AD9" w:rsidRPr="00722532">
        <w:rPr>
          <w:rFonts w:ascii="Angsana New" w:hAnsi="Angsana New" w:cs="Angsana New"/>
          <w:sz w:val="30"/>
          <w:szCs w:val="30"/>
        </w:rPr>
        <w:t>8</w:t>
      </w:r>
    </w:p>
    <w:p w14:paraId="22AFE43B" w14:textId="77777777" w:rsidR="002D6F2B" w:rsidRPr="00722532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F4D0638" w14:textId="5229235A" w:rsidR="00795D87" w:rsidRPr="00722532" w:rsidRDefault="00804175" w:rsidP="00F35C78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722532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722532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  <w:r w:rsidR="0088322F" w:rsidRPr="00722532">
        <w:rPr>
          <w:rFonts w:ascii="Angsana New" w:hAnsi="Angsana New" w:cs="Angsana New"/>
          <w:sz w:val="30"/>
          <w:szCs w:val="30"/>
          <w:u w:val="none"/>
          <w:cs/>
        </w:rPr>
        <w:t>ระหว่างกาล</w:t>
      </w:r>
    </w:p>
    <w:p w14:paraId="78F4886D" w14:textId="77777777" w:rsidR="00804175" w:rsidRPr="00722532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9FA4C8F" w14:textId="52B55AF6" w:rsidR="00FB774E" w:rsidRPr="00722532" w:rsidRDefault="00FB774E" w:rsidP="00D16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722532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="00B87AEE" w:rsidRPr="00722532">
        <w:rPr>
          <w:rFonts w:ascii="Angsana New" w:hAnsi="Angsana New" w:cs="Angsana New"/>
          <w:spacing w:val="-6"/>
          <w:sz w:val="30"/>
          <w:szCs w:val="30"/>
        </w:rPr>
        <w:t xml:space="preserve">  </w:t>
      </w:r>
      <w:r w:rsidRPr="00722532">
        <w:rPr>
          <w:rFonts w:ascii="Angsana New" w:hAnsi="Angsana New" w:cs="Angsana New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291890" w:rsidRPr="00722532">
        <w:rPr>
          <w:rFonts w:ascii="Angsana New" w:hAnsi="Angsana New" w:cs="Angsana New"/>
          <w:sz w:val="30"/>
          <w:szCs w:val="30"/>
        </w:rPr>
        <w:t>34</w:t>
      </w:r>
      <w:r w:rsidR="006038BF">
        <w:rPr>
          <w:rFonts w:ascii="Angsana New" w:hAnsi="Angsana New" w:cs="Angsana New"/>
          <w:sz w:val="30"/>
          <w:szCs w:val="30"/>
        </w:rPr>
        <w:br/>
      </w:r>
      <w:r w:rsidRPr="0072253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722532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22532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722532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722532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722532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C1154" w:rsidRPr="00722532">
        <w:rPr>
          <w:rFonts w:ascii="Angsana New" w:hAnsi="Angsana New" w:cs="Angsana New"/>
          <w:sz w:val="30"/>
          <w:szCs w:val="30"/>
        </w:rPr>
        <w:t xml:space="preserve"> </w:t>
      </w:r>
      <w:r w:rsidR="00E25480" w:rsidRPr="00722532">
        <w:rPr>
          <w:rFonts w:ascii="Angsana New" w:hAnsi="Angsana New" w:cs="Angsana New" w:hint="cs"/>
          <w:sz w:val="30"/>
          <w:szCs w:val="30"/>
          <w:cs/>
        </w:rPr>
        <w:t>โดย</w:t>
      </w:r>
      <w:r w:rsidR="00E25480" w:rsidRPr="00722532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038BF">
        <w:rPr>
          <w:rFonts w:ascii="Angsana New" w:hAnsi="Angsana New" w:cs="Angsana New"/>
          <w:sz w:val="30"/>
          <w:szCs w:val="30"/>
        </w:rPr>
        <w:br/>
      </w:r>
      <w:r w:rsidR="00E25480" w:rsidRPr="00722532">
        <w:rPr>
          <w:rFonts w:ascii="Angsana New" w:hAnsi="Angsana New" w:cs="Angsana New"/>
          <w:sz w:val="30"/>
          <w:szCs w:val="30"/>
          <w:cs/>
        </w:rPr>
        <w:t>ระหว่างกาลนี้เน้นการให้</w:t>
      </w:r>
      <w:r w:rsidR="00E25480" w:rsidRPr="00722532">
        <w:rPr>
          <w:rFonts w:ascii="Angsana New" w:hAnsi="Angsana New" w:cs="Angsana New"/>
          <w:spacing w:val="8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</w:t>
      </w:r>
      <w:r w:rsidR="00E25480" w:rsidRPr="00722532">
        <w:rPr>
          <w:rFonts w:ascii="Angsana New" w:hAnsi="Angsana New" w:cs="Angsana New"/>
          <w:sz w:val="30"/>
          <w:szCs w:val="30"/>
          <w:cs/>
        </w:rPr>
        <w:t>การเงินประจำปี</w:t>
      </w:r>
      <w:r w:rsidR="00E25480" w:rsidRPr="007225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5480" w:rsidRPr="00722532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25480" w:rsidRPr="00722532">
        <w:rPr>
          <w:rFonts w:ascii="Angsana New" w:hAnsi="Angsana New" w:cs="Angsana New"/>
          <w:sz w:val="30"/>
          <w:szCs w:val="30"/>
        </w:rPr>
        <w:t xml:space="preserve"> </w:t>
      </w:r>
      <w:r w:rsidR="00291890" w:rsidRPr="00722532">
        <w:rPr>
          <w:rFonts w:ascii="Angsana New" w:hAnsi="Angsana New" w:cs="Angsana New"/>
          <w:sz w:val="30"/>
          <w:szCs w:val="30"/>
        </w:rPr>
        <w:t>31</w:t>
      </w:r>
      <w:r w:rsidR="00E25480" w:rsidRPr="00722532">
        <w:rPr>
          <w:rFonts w:ascii="Angsana New" w:hAnsi="Angsana New" w:cs="Angsana New"/>
          <w:sz w:val="30"/>
          <w:szCs w:val="30"/>
        </w:rPr>
        <w:t xml:space="preserve"> </w:t>
      </w:r>
      <w:r w:rsidR="00E25480" w:rsidRPr="00722532">
        <w:rPr>
          <w:rFonts w:ascii="Angsana New" w:hAnsi="Angsana New" w:cs="Angsana New"/>
          <w:sz w:val="30"/>
          <w:szCs w:val="30"/>
          <w:cs/>
        </w:rPr>
        <w:t>ธันวาคม</w:t>
      </w:r>
      <w:r w:rsidR="00E25480" w:rsidRPr="00722532">
        <w:rPr>
          <w:rFonts w:ascii="Angsana New" w:hAnsi="Angsana New" w:cs="Angsana New"/>
          <w:sz w:val="30"/>
          <w:szCs w:val="30"/>
        </w:rPr>
        <w:t xml:space="preserve"> </w:t>
      </w:r>
      <w:r w:rsidR="00291890" w:rsidRPr="00722532">
        <w:rPr>
          <w:rFonts w:ascii="Angsana New" w:hAnsi="Angsana New" w:cs="Angsana New"/>
          <w:sz w:val="30"/>
          <w:szCs w:val="30"/>
        </w:rPr>
        <w:t>256</w:t>
      </w:r>
      <w:r w:rsidR="00617AD9" w:rsidRPr="00722532">
        <w:rPr>
          <w:rFonts w:ascii="Angsana New" w:hAnsi="Angsana New" w:cs="Angsana New"/>
          <w:sz w:val="30"/>
          <w:szCs w:val="30"/>
        </w:rPr>
        <w:t>7</w:t>
      </w:r>
    </w:p>
    <w:p w14:paraId="615A7D02" w14:textId="77777777" w:rsidR="00BD51A1" w:rsidRPr="00722532" w:rsidRDefault="00BD51A1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FC8472" w14:textId="69E504CC" w:rsidR="002C1C0E" w:rsidRPr="00722532" w:rsidRDefault="00C4763F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722532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</w:t>
      </w:r>
      <w:r w:rsidR="00330F08" w:rsidRPr="00722532">
        <w:rPr>
          <w:rFonts w:ascii="Angsana New" w:hAnsi="Angsana New" w:cs="Angsana New" w:hint="cs"/>
          <w:sz w:val="30"/>
          <w:szCs w:val="30"/>
          <w:cs/>
        </w:rPr>
        <w:t>ม</w:t>
      </w:r>
      <w:r w:rsidRPr="00722532">
        <w:rPr>
          <w:rFonts w:ascii="Angsana New" w:hAnsi="Angsana New" w:cs="Angsana New"/>
          <w:sz w:val="30"/>
          <w:szCs w:val="30"/>
          <w:cs/>
        </w:rPr>
        <w:t>นโยบายการบัญชีของ</w:t>
      </w:r>
      <w:r w:rsidRPr="00722532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22532">
        <w:rPr>
          <w:rFonts w:ascii="Angsana New" w:hAnsi="Angsana New" w:cs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75FAD" w:rsidRPr="00722532">
        <w:rPr>
          <w:rFonts w:ascii="Angsana New" w:hAnsi="Angsana New" w:cs="Angsana New" w:hint="cs"/>
          <w:sz w:val="30"/>
          <w:szCs w:val="30"/>
          <w:cs/>
        </w:rPr>
        <w:t>ที่</w:t>
      </w:r>
      <w:r w:rsidRPr="00722532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722532">
        <w:rPr>
          <w:rFonts w:ascii="Angsana New" w:hAnsi="Angsana New" w:cs="Angsana New" w:hint="cs"/>
          <w:sz w:val="30"/>
          <w:szCs w:val="30"/>
          <w:cs/>
        </w:rPr>
        <w:t>ไว้</w:t>
      </w:r>
      <w:r w:rsidRPr="00722532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291890" w:rsidRPr="00722532">
        <w:rPr>
          <w:rFonts w:ascii="Angsana New" w:hAnsi="Angsana New" w:cs="Angsana New"/>
          <w:sz w:val="30"/>
          <w:szCs w:val="30"/>
        </w:rPr>
        <w:t>31</w:t>
      </w:r>
      <w:r w:rsidRPr="00722532">
        <w:rPr>
          <w:rFonts w:ascii="Angsana New" w:hAnsi="Angsana New" w:cs="Angsana New"/>
          <w:sz w:val="30"/>
          <w:szCs w:val="30"/>
        </w:rPr>
        <w:t xml:space="preserve"> </w:t>
      </w:r>
      <w:r w:rsidRPr="0072253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91890" w:rsidRPr="00722532">
        <w:rPr>
          <w:rFonts w:ascii="Angsana New" w:hAnsi="Angsana New" w:cs="Angsana New"/>
          <w:sz w:val="30"/>
          <w:szCs w:val="30"/>
        </w:rPr>
        <w:t>256</w:t>
      </w:r>
      <w:r w:rsidR="00617AD9" w:rsidRPr="00722532">
        <w:rPr>
          <w:rFonts w:ascii="Angsana New" w:hAnsi="Angsana New" w:cs="Angsana New"/>
          <w:sz w:val="30"/>
          <w:szCs w:val="30"/>
        </w:rPr>
        <w:t>7</w:t>
      </w:r>
    </w:p>
    <w:p w14:paraId="4ED4DB29" w14:textId="18C9BFDE" w:rsidR="00705309" w:rsidRPr="00722532" w:rsidRDefault="0070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94DF54" w14:textId="71C9E71A" w:rsidR="00093B30" w:rsidRPr="00722532" w:rsidRDefault="00804175" w:rsidP="002C1C0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722532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C48621F" w14:textId="0BBF1A06" w:rsidR="002F116D" w:rsidRPr="00722532" w:rsidRDefault="002F116D" w:rsidP="001E7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14:paraId="12C75D6B" w14:textId="38B1BCE8" w:rsidR="001F7DE7" w:rsidRDefault="0087547C" w:rsidP="007A209E">
      <w:pPr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722532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ความสัมพันธ์ที่มีกับบริษัทย่อย </w:t>
      </w:r>
      <w:r w:rsidR="00F302BE" w:rsidRPr="00722532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บริษัทร่วม</w:t>
      </w:r>
      <w:r w:rsidR="004A2032" w:rsidRPr="00722532">
        <w:rPr>
          <w:rFonts w:asciiTheme="majorBidi" w:hAnsiTheme="majorBidi" w:cstheme="majorBidi"/>
          <w:b/>
          <w:spacing w:val="-2"/>
          <w:sz w:val="30"/>
          <w:szCs w:val="30"/>
        </w:rPr>
        <w:t xml:space="preserve"> </w:t>
      </w:r>
      <w:r w:rsidR="00333E5C" w:rsidRPr="00722532">
        <w:rPr>
          <w:rFonts w:asciiTheme="majorBidi" w:hAnsiTheme="majorBidi" w:cstheme="majorBidi" w:hint="cs"/>
          <w:b/>
          <w:sz w:val="30"/>
          <w:szCs w:val="30"/>
          <w:cs/>
        </w:rPr>
        <w:t xml:space="preserve">การร่วมค้า </w:t>
      </w:r>
      <w:r w:rsidRPr="00722532">
        <w:rPr>
          <w:rFonts w:asciiTheme="majorBidi" w:hAnsiTheme="majorBidi" w:cstheme="majorBidi" w:hint="cs"/>
          <w:b/>
          <w:sz w:val="30"/>
          <w:szCs w:val="30"/>
          <w:cs/>
        </w:rPr>
        <w:t>ผู้บริหารคนสำคัญและ</w:t>
      </w:r>
      <w:r w:rsidRPr="0072253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Pr="00722532">
        <w:rPr>
          <w:rFonts w:asciiTheme="majorBidi" w:hAnsiTheme="majorBidi" w:cstheme="majorBidi" w:hint="cs"/>
          <w:b/>
          <w:sz w:val="30"/>
          <w:szCs w:val="30"/>
          <w:cs/>
        </w:rPr>
        <w:t>อื่นมีความสัมพันธ์เหมือนงบการเงินสำหรับ</w:t>
      </w:r>
      <w:r w:rsidR="00D554EE" w:rsidRPr="00722532">
        <w:rPr>
          <w:rFonts w:ascii="Angsana New" w:hAnsi="Angsana New" w:cs="Angsana New" w:hint="cs"/>
          <w:spacing w:val="6"/>
          <w:sz w:val="30"/>
          <w:szCs w:val="30"/>
          <w:cs/>
        </w:rPr>
        <w:t>ปีสิ้นสุดวันที่</w:t>
      </w:r>
      <w:r w:rsidR="00291890" w:rsidRPr="00722532">
        <w:rPr>
          <w:rFonts w:ascii="Angsana New" w:hAnsi="Angsana New" w:cs="Angsana New"/>
          <w:sz w:val="30"/>
          <w:szCs w:val="30"/>
        </w:rPr>
        <w:t xml:space="preserve"> 31</w:t>
      </w:r>
      <w:r w:rsidR="00D554EE" w:rsidRPr="00722532">
        <w:rPr>
          <w:rFonts w:ascii="Angsana New" w:hAnsi="Angsana New" w:cs="Angsana New"/>
          <w:sz w:val="30"/>
          <w:szCs w:val="30"/>
        </w:rPr>
        <w:t xml:space="preserve"> </w:t>
      </w:r>
      <w:r w:rsidR="00D554EE" w:rsidRPr="00722532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91890" w:rsidRPr="00722532">
        <w:rPr>
          <w:rFonts w:ascii="Angsana New" w:hAnsi="Angsana New" w:cs="Angsana New"/>
          <w:sz w:val="30"/>
          <w:szCs w:val="30"/>
        </w:rPr>
        <w:t>256</w:t>
      </w:r>
      <w:r w:rsidR="001E7FE1" w:rsidRPr="00722532">
        <w:rPr>
          <w:rFonts w:ascii="Angsana New" w:hAnsi="Angsana New" w:cs="Angsana New"/>
          <w:sz w:val="30"/>
          <w:szCs w:val="30"/>
        </w:rPr>
        <w:t>7</w:t>
      </w:r>
    </w:p>
    <w:p w14:paraId="0A393AC6" w14:textId="77777777" w:rsidR="007A209E" w:rsidRPr="007A209E" w:rsidRDefault="007A209E" w:rsidP="007A209E">
      <w:pPr>
        <w:ind w:left="540" w:right="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2389291" w14:textId="77777777" w:rsidR="001165A9" w:rsidRDefault="00116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66E43D" w14:textId="4B63797D" w:rsidR="00D27157" w:rsidRPr="004D49BC" w:rsidRDefault="00D27157" w:rsidP="00451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49BC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รายการระหว่างกันที่มีนัยสำคัญในระหว่างงวด มีดังต่อไปนี้</w:t>
      </w:r>
    </w:p>
    <w:p w14:paraId="00A557AF" w14:textId="77777777" w:rsidR="00D27157" w:rsidRPr="00303616" w:rsidRDefault="00D27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6"/>
          <w:sz w:val="30"/>
          <w:szCs w:val="30"/>
          <w:cs/>
        </w:rPr>
      </w:pPr>
    </w:p>
    <w:tbl>
      <w:tblPr>
        <w:tblW w:w="93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73"/>
        <w:gridCol w:w="273"/>
        <w:gridCol w:w="1120"/>
        <w:gridCol w:w="256"/>
        <w:gridCol w:w="13"/>
        <w:gridCol w:w="1109"/>
        <w:gridCol w:w="265"/>
        <w:gridCol w:w="1097"/>
      </w:tblGrid>
      <w:tr w:rsidR="00F90116" w:rsidRPr="004D49BC" w14:paraId="70531D4F" w14:textId="77777777" w:rsidTr="006038BF">
        <w:trPr>
          <w:trHeight w:val="405"/>
          <w:tblHeader/>
        </w:trPr>
        <w:tc>
          <w:tcPr>
            <w:tcW w:w="2215" w:type="pct"/>
          </w:tcPr>
          <w:p w14:paraId="1B0A43DF" w14:textId="31B970E2" w:rsidR="00D27157" w:rsidRPr="004D49BC" w:rsidRDefault="004B5EA2" w:rsidP="00D2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9"/>
              <w:rPr>
                <w:rFonts w:asciiTheme="majorBidi" w:hAnsiTheme="majorBidi" w:cstheme="majorBidi"/>
                <w:b/>
                <w:bCs/>
                <w:i/>
                <w:iCs/>
                <w:spacing w:val="6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  <w:br w:type="page"/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19" w:type="pct"/>
            <w:gridSpan w:val="3"/>
          </w:tcPr>
          <w:p w14:paraId="73DA9268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232F9C2A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4"/>
          </w:tcPr>
          <w:p w14:paraId="7486BED0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116" w:rsidRPr="004D49BC" w14:paraId="451A6C1C" w14:textId="77777777" w:rsidTr="006038BF">
        <w:trPr>
          <w:trHeight w:val="405"/>
          <w:tblHeader/>
        </w:trPr>
        <w:tc>
          <w:tcPr>
            <w:tcW w:w="2215" w:type="pct"/>
          </w:tcPr>
          <w:p w14:paraId="3F984155" w14:textId="6D9F4744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67461"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67461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67461"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4" w:type="pct"/>
          </w:tcPr>
          <w:p w14:paraId="4F0F276E" w14:textId="706E86EA" w:rsidR="004B5EA2" w:rsidRPr="004D49BC" w:rsidRDefault="0025746A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280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136880BA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B1F2A47" w14:textId="75D222DD" w:rsidR="004B5EA2" w:rsidRPr="004D49BC" w:rsidRDefault="0025746A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280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65A59CF0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1D829767" w14:textId="559F0E43" w:rsidR="004B5EA2" w:rsidRPr="004D49BC" w:rsidRDefault="0025746A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280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35F719B1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3A17BE2" w14:textId="74FDFFA4" w:rsidR="004B5EA2" w:rsidRPr="004D49BC" w:rsidRDefault="0025746A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280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B5EA2" w:rsidRPr="004D49BC" w14:paraId="5852244C" w14:textId="77777777" w:rsidTr="006038BF">
        <w:trPr>
          <w:trHeight w:val="405"/>
          <w:tblHeader/>
        </w:trPr>
        <w:tc>
          <w:tcPr>
            <w:tcW w:w="2215" w:type="pct"/>
          </w:tcPr>
          <w:p w14:paraId="21B2544D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5" w:type="pct"/>
            <w:gridSpan w:val="8"/>
          </w:tcPr>
          <w:p w14:paraId="5158D78D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0116" w:rsidRPr="004D49BC" w14:paraId="371E5CD1" w14:textId="77777777" w:rsidTr="006038BF">
        <w:trPr>
          <w:trHeight w:val="405"/>
        </w:trPr>
        <w:tc>
          <w:tcPr>
            <w:tcW w:w="2215" w:type="pct"/>
          </w:tcPr>
          <w:p w14:paraId="62475CE9" w14:textId="77777777" w:rsidR="004B5EA2" w:rsidRPr="004D49BC" w:rsidRDefault="004B5EA2" w:rsidP="0025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66C446A9" w14:textId="77777777" w:rsidR="004B5EA2" w:rsidRPr="004D49BC" w:rsidRDefault="004B5EA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2D7B071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79899DE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453CA0B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0D7ACD29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B1D441C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CCAB212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2803" w:rsidRPr="004D49BC" w14:paraId="1B8839ED" w14:textId="77777777" w:rsidTr="006038BF">
        <w:trPr>
          <w:trHeight w:val="405"/>
        </w:trPr>
        <w:tc>
          <w:tcPr>
            <w:tcW w:w="2215" w:type="pct"/>
          </w:tcPr>
          <w:p w14:paraId="22DB9691" w14:textId="7F16AB44" w:rsidR="005F2803" w:rsidRPr="004D49BC" w:rsidRDefault="005F2803" w:rsidP="005F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4" w:type="pct"/>
          </w:tcPr>
          <w:p w14:paraId="5D2C0DF1" w14:textId="70F9D87B" w:rsidR="005F2803" w:rsidRPr="004D49BC" w:rsidRDefault="00AB7064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1FCB83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4CF4F30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01D9BCF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4AEF36F4" w14:textId="33C74AA0" w:rsidR="005F2803" w:rsidRPr="004D49BC" w:rsidRDefault="007E5308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7E5308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7E53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5308">
              <w:rPr>
                <w:rFonts w:asciiTheme="majorBidi" w:hAnsiTheme="majorBidi" w:cs="Angsana New"/>
                <w:sz w:val="30"/>
                <w:szCs w:val="30"/>
                <w:cs/>
              </w:rPr>
              <w:t>902</w:t>
            </w:r>
            <w:r w:rsidRPr="007E53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E5308">
              <w:rPr>
                <w:rFonts w:asciiTheme="majorBidi" w:hAnsiTheme="majorBidi" w:cs="Angsana New"/>
                <w:sz w:val="30"/>
                <w:szCs w:val="30"/>
                <w:cs/>
              </w:rPr>
              <w:t>502</w:t>
            </w:r>
          </w:p>
        </w:tc>
        <w:tc>
          <w:tcPr>
            <w:tcW w:w="142" w:type="pct"/>
          </w:tcPr>
          <w:p w14:paraId="561C17EA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ECE4DB8" w14:textId="5D07CE2A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2,116,550</w:t>
            </w:r>
          </w:p>
        </w:tc>
      </w:tr>
      <w:tr w:rsidR="005F2803" w:rsidRPr="00C90AB5" w14:paraId="6E1344DA" w14:textId="77777777" w:rsidTr="006038BF">
        <w:trPr>
          <w:trHeight w:val="405"/>
        </w:trPr>
        <w:tc>
          <w:tcPr>
            <w:tcW w:w="2215" w:type="pct"/>
          </w:tcPr>
          <w:p w14:paraId="542307C5" w14:textId="07955E24" w:rsidR="005F2803" w:rsidRPr="004D49BC" w:rsidRDefault="005F2803" w:rsidP="005F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74" w:type="pct"/>
          </w:tcPr>
          <w:p w14:paraId="5EEE0621" w14:textId="3BF2E17E" w:rsidR="005F2803" w:rsidRPr="004D49BC" w:rsidRDefault="00AB7064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C6DF99A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20D6C13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7F7FABA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2F5AAC01" w14:textId="02C57709" w:rsidR="005F2803" w:rsidRPr="004D49BC" w:rsidRDefault="00FB75C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B75C7">
              <w:rPr>
                <w:rFonts w:asciiTheme="majorBidi" w:hAnsiTheme="majorBidi" w:cs="Angsana New"/>
                <w:sz w:val="30"/>
                <w:szCs w:val="30"/>
                <w:cs/>
              </w:rPr>
              <w:t>4</w:t>
            </w:r>
            <w:r w:rsidRPr="00FB75C7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FB75C7">
              <w:rPr>
                <w:rFonts w:asciiTheme="majorBidi" w:hAnsiTheme="majorBidi" w:cs="Angsana New"/>
                <w:sz w:val="30"/>
                <w:szCs w:val="30"/>
                <w:cs/>
              </w:rPr>
              <w:t>684</w:t>
            </w:r>
          </w:p>
        </w:tc>
        <w:tc>
          <w:tcPr>
            <w:tcW w:w="142" w:type="pct"/>
          </w:tcPr>
          <w:p w14:paraId="4485748F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ED575C1" w14:textId="49B0F4A2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4,966</w:t>
            </w:r>
          </w:p>
        </w:tc>
      </w:tr>
      <w:tr w:rsidR="005F2803" w:rsidRPr="004D49BC" w14:paraId="1C517661" w14:textId="77777777" w:rsidTr="006038BF">
        <w:trPr>
          <w:trHeight w:val="405"/>
        </w:trPr>
        <w:tc>
          <w:tcPr>
            <w:tcW w:w="2215" w:type="pct"/>
          </w:tcPr>
          <w:p w14:paraId="744553EE" w14:textId="54241768" w:rsidR="005F2803" w:rsidRPr="004D49BC" w:rsidRDefault="005F2803" w:rsidP="005F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74" w:type="pct"/>
          </w:tcPr>
          <w:p w14:paraId="22B1D1AA" w14:textId="6FC16D85" w:rsidR="005F2803" w:rsidRPr="004D49BC" w:rsidRDefault="00AB7064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AC53882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158D39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4D78DD0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7C6830B0" w14:textId="1ACAE5C5" w:rsidR="005F2803" w:rsidRPr="004D49BC" w:rsidRDefault="00840BF6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840BF6">
              <w:rPr>
                <w:rFonts w:asciiTheme="majorBidi" w:hAnsiTheme="majorBidi" w:cs="Angsana New"/>
                <w:sz w:val="30"/>
                <w:szCs w:val="30"/>
                <w:cs/>
              </w:rPr>
              <w:t>144</w:t>
            </w:r>
            <w:r w:rsidRPr="00840B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0BF6">
              <w:rPr>
                <w:rFonts w:asciiTheme="majorBidi" w:hAnsiTheme="majorBidi" w:cs="Angsana New"/>
                <w:sz w:val="30"/>
                <w:szCs w:val="30"/>
                <w:cs/>
              </w:rPr>
              <w:t>640</w:t>
            </w:r>
          </w:p>
        </w:tc>
        <w:tc>
          <w:tcPr>
            <w:tcW w:w="142" w:type="pct"/>
          </w:tcPr>
          <w:p w14:paraId="4420BEC2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42E4D4" w14:textId="05079C88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174,957</w:t>
            </w:r>
          </w:p>
        </w:tc>
      </w:tr>
      <w:tr w:rsidR="005F2803" w:rsidRPr="004D49BC" w14:paraId="127F3EDD" w14:textId="77777777" w:rsidTr="006038BF">
        <w:trPr>
          <w:trHeight w:val="405"/>
        </w:trPr>
        <w:tc>
          <w:tcPr>
            <w:tcW w:w="2215" w:type="pct"/>
          </w:tcPr>
          <w:p w14:paraId="7C372726" w14:textId="77777777" w:rsidR="005F2803" w:rsidRPr="004D49BC" w:rsidRDefault="005F2803" w:rsidP="005F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574" w:type="pct"/>
          </w:tcPr>
          <w:p w14:paraId="6AE5DAAF" w14:textId="6A9383D8" w:rsidR="005F2803" w:rsidRPr="004D49BC" w:rsidRDefault="00AB7064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F034B69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C70BAE9" w14:textId="773C9DDF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BBF4639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53F5E0C8" w14:textId="49DDDF5D" w:rsidR="005F2803" w:rsidRPr="004D49BC" w:rsidRDefault="00840BF6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ABD3DF6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8FED005" w14:textId="52CF411A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201,200</w:t>
            </w:r>
          </w:p>
        </w:tc>
      </w:tr>
      <w:tr w:rsidR="005F2803" w:rsidRPr="004D49BC" w14:paraId="295A76FA" w14:textId="77777777" w:rsidTr="006038BF">
        <w:trPr>
          <w:trHeight w:val="405"/>
        </w:trPr>
        <w:tc>
          <w:tcPr>
            <w:tcW w:w="2215" w:type="pct"/>
          </w:tcPr>
          <w:p w14:paraId="369B5F1B" w14:textId="77777777" w:rsidR="005F2803" w:rsidRPr="004D49BC" w:rsidRDefault="005F2803" w:rsidP="005F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4" w:type="pct"/>
          </w:tcPr>
          <w:p w14:paraId="019C58D8" w14:textId="3835F17A" w:rsidR="005F2803" w:rsidRPr="004D49BC" w:rsidRDefault="00AB7064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608F543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0B5FE49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0E8E785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6206D193" w14:textId="17E2FAD4" w:rsidR="005F2803" w:rsidRPr="004D49BC" w:rsidRDefault="00840BF6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840BF6">
              <w:rPr>
                <w:rFonts w:asciiTheme="majorBidi" w:hAnsiTheme="majorBidi" w:cstheme="majorBidi"/>
                <w:sz w:val="30"/>
                <w:szCs w:val="30"/>
              </w:rPr>
              <w:t>5,761</w:t>
            </w:r>
          </w:p>
        </w:tc>
        <w:tc>
          <w:tcPr>
            <w:tcW w:w="142" w:type="pct"/>
          </w:tcPr>
          <w:p w14:paraId="3AA2EE29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7977B1B" w14:textId="757194D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6,554</w:t>
            </w:r>
          </w:p>
        </w:tc>
      </w:tr>
      <w:tr w:rsidR="005F2803" w:rsidRPr="004D49BC" w14:paraId="053D2D8C" w14:textId="77777777" w:rsidTr="006038BF">
        <w:trPr>
          <w:trHeight w:val="405"/>
        </w:trPr>
        <w:tc>
          <w:tcPr>
            <w:tcW w:w="2215" w:type="pct"/>
          </w:tcPr>
          <w:p w14:paraId="0E932931" w14:textId="77777777" w:rsidR="005F2803" w:rsidRPr="004D49BC" w:rsidRDefault="005F2803" w:rsidP="005F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74" w:type="pct"/>
          </w:tcPr>
          <w:p w14:paraId="3EA00482" w14:textId="087DA067" w:rsidR="005F2803" w:rsidRPr="004D49BC" w:rsidRDefault="00AB7064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BD9C28D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C094E1A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C05FBBB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6C972F4A" w14:textId="67F3B6BD" w:rsidR="005F2803" w:rsidRPr="004D49BC" w:rsidRDefault="00A35958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A35958">
              <w:rPr>
                <w:rFonts w:asciiTheme="majorBidi" w:hAnsiTheme="majorBidi" w:cstheme="majorBidi"/>
                <w:sz w:val="30"/>
                <w:szCs w:val="30"/>
              </w:rPr>
              <w:t>4,241,011</w:t>
            </w:r>
          </w:p>
        </w:tc>
        <w:tc>
          <w:tcPr>
            <w:tcW w:w="142" w:type="pct"/>
          </w:tcPr>
          <w:p w14:paraId="7EFE1B78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570D8E1" w14:textId="4BC4C7B9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BF1E27">
              <w:rPr>
                <w:rFonts w:asciiTheme="majorBidi" w:hAnsiTheme="majorBidi" w:cstheme="majorBidi"/>
                <w:sz w:val="30"/>
                <w:szCs w:val="30"/>
              </w:rPr>
              <w:t>813,441</w:t>
            </w:r>
          </w:p>
        </w:tc>
      </w:tr>
      <w:tr w:rsidR="005F2803" w:rsidRPr="004D49BC" w14:paraId="3CBC812D" w14:textId="77777777" w:rsidTr="006038BF">
        <w:trPr>
          <w:trHeight w:val="405"/>
        </w:trPr>
        <w:tc>
          <w:tcPr>
            <w:tcW w:w="2215" w:type="pct"/>
          </w:tcPr>
          <w:p w14:paraId="12C6640B" w14:textId="77777777" w:rsidR="005F2803" w:rsidRPr="004D49BC" w:rsidRDefault="005F2803" w:rsidP="005F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4" w:type="pct"/>
          </w:tcPr>
          <w:p w14:paraId="5FF8A2E8" w14:textId="567F430B" w:rsidR="005F2803" w:rsidRPr="004D49BC" w:rsidRDefault="00AB7064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08E7EDD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5A5C34B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341FA5F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252EFE75" w14:textId="4211FF1E" w:rsidR="005F2803" w:rsidRPr="004D49BC" w:rsidRDefault="000F6E1E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F6E1E">
              <w:rPr>
                <w:rFonts w:asciiTheme="majorBidi" w:hAnsiTheme="majorBidi" w:cstheme="majorBidi"/>
                <w:sz w:val="30"/>
                <w:szCs w:val="30"/>
              </w:rPr>
              <w:t>5,166</w:t>
            </w:r>
          </w:p>
        </w:tc>
        <w:tc>
          <w:tcPr>
            <w:tcW w:w="142" w:type="pct"/>
          </w:tcPr>
          <w:p w14:paraId="16E49038" w14:textId="77777777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97D7348" w14:textId="682C448B" w:rsidR="005F2803" w:rsidRPr="004D49BC" w:rsidRDefault="005F2803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2,846</w:t>
            </w:r>
          </w:p>
        </w:tc>
      </w:tr>
      <w:tr w:rsidR="00D16217" w:rsidRPr="004D49BC" w14:paraId="7FD83477" w14:textId="77777777" w:rsidTr="006038BF">
        <w:trPr>
          <w:trHeight w:val="405"/>
        </w:trPr>
        <w:tc>
          <w:tcPr>
            <w:tcW w:w="2215" w:type="pct"/>
            <w:shd w:val="clear" w:color="auto" w:fill="auto"/>
          </w:tcPr>
          <w:p w14:paraId="510ADF56" w14:textId="68CF7E88" w:rsidR="00D16217" w:rsidRPr="00F5442F" w:rsidRDefault="00D16217" w:rsidP="00D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44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ค่าใช้จ่ายเกี่ยวกับสัญญาเช่า</w:t>
            </w:r>
          </w:p>
        </w:tc>
        <w:tc>
          <w:tcPr>
            <w:tcW w:w="574" w:type="pct"/>
            <w:shd w:val="clear" w:color="auto" w:fill="auto"/>
          </w:tcPr>
          <w:p w14:paraId="2926D609" w14:textId="7B361759" w:rsidR="00D16217" w:rsidRPr="00F5442F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F544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1EDF168" w14:textId="77777777" w:rsidR="00D16217" w:rsidRPr="00F5442F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0531054" w14:textId="652A9968" w:rsidR="00D16217" w:rsidRPr="00F5442F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544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DA62F6B" w14:textId="77777777" w:rsidR="00D16217" w:rsidRPr="00F5442F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6B7611F5" w14:textId="2E4C1029" w:rsidR="00D16217" w:rsidRPr="00F5442F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5442F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142" w:type="pct"/>
            <w:shd w:val="clear" w:color="auto" w:fill="auto"/>
          </w:tcPr>
          <w:p w14:paraId="2B9BC809" w14:textId="77777777" w:rsidR="00D16217" w:rsidRPr="00F5442F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255C7A1" w14:textId="3714C585" w:rsidR="00D16217" w:rsidRPr="00F5442F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5442F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</w:tr>
      <w:tr w:rsidR="00D16217" w:rsidRPr="004D49BC" w14:paraId="51980850" w14:textId="77777777" w:rsidTr="006038BF">
        <w:trPr>
          <w:trHeight w:val="405"/>
        </w:trPr>
        <w:tc>
          <w:tcPr>
            <w:tcW w:w="2215" w:type="pct"/>
          </w:tcPr>
          <w:p w14:paraId="26B46408" w14:textId="77777777" w:rsidR="00D16217" w:rsidRPr="004D49BC" w:rsidRDefault="00D16217" w:rsidP="00D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4" w:type="pct"/>
          </w:tcPr>
          <w:p w14:paraId="716E41B9" w14:textId="6B3BDC9A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DDC469A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68D471A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4EDA363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4BA1D904" w14:textId="58DBA5D0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85EB1">
              <w:rPr>
                <w:rFonts w:asciiTheme="majorBidi" w:hAnsiTheme="majorBidi" w:cstheme="majorBidi"/>
                <w:sz w:val="30"/>
                <w:szCs w:val="30"/>
              </w:rPr>
              <w:t>7,695</w:t>
            </w:r>
          </w:p>
        </w:tc>
        <w:tc>
          <w:tcPr>
            <w:tcW w:w="142" w:type="pct"/>
          </w:tcPr>
          <w:p w14:paraId="1B0F564E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66EBEBC" w14:textId="6C53E103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7,056</w:t>
            </w:r>
          </w:p>
        </w:tc>
      </w:tr>
      <w:tr w:rsidR="00D16217" w:rsidRPr="004D49BC" w14:paraId="75148B04" w14:textId="77777777" w:rsidTr="006038BF">
        <w:trPr>
          <w:trHeight w:val="405"/>
        </w:trPr>
        <w:tc>
          <w:tcPr>
            <w:tcW w:w="2215" w:type="pct"/>
          </w:tcPr>
          <w:p w14:paraId="4DD46D15" w14:textId="303D7707" w:rsidR="00D16217" w:rsidRPr="004D49BC" w:rsidRDefault="00D16217" w:rsidP="00D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9699CA9" w14:textId="410C14CB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3ABFE07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83D04F8" w14:textId="07869401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67F4814C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2A112D55" w14:textId="50E89F30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004DEDB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5E6749E" w14:textId="072FD074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217" w:rsidRPr="004D49BC" w14:paraId="5AEE906D" w14:textId="77777777" w:rsidTr="006038BF">
        <w:trPr>
          <w:trHeight w:val="405"/>
        </w:trPr>
        <w:tc>
          <w:tcPr>
            <w:tcW w:w="2215" w:type="pct"/>
          </w:tcPr>
          <w:p w14:paraId="5083D2FB" w14:textId="505CA7B7" w:rsidR="00D16217" w:rsidRPr="004D49BC" w:rsidRDefault="00D16217" w:rsidP="00D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</w:tcPr>
          <w:p w14:paraId="6C41D2EE" w14:textId="77777777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445D5F2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62D6486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676710D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48DBC9AD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2D4D667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31FE1E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217" w:rsidRPr="004D49BC" w14:paraId="76C38028" w14:textId="77777777" w:rsidTr="006038BF">
        <w:trPr>
          <w:trHeight w:val="405"/>
        </w:trPr>
        <w:tc>
          <w:tcPr>
            <w:tcW w:w="2215" w:type="pct"/>
          </w:tcPr>
          <w:p w14:paraId="0D278309" w14:textId="0B6DD0DF" w:rsidR="00D16217" w:rsidRPr="004D49BC" w:rsidRDefault="00D16217" w:rsidP="00D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4" w:type="pct"/>
          </w:tcPr>
          <w:p w14:paraId="3FDAB727" w14:textId="0EF2AD5E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674170">
              <w:rPr>
                <w:rFonts w:asciiTheme="majorBidi" w:hAnsiTheme="majorBidi" w:cstheme="majorBidi"/>
                <w:sz w:val="30"/>
                <w:szCs w:val="30"/>
              </w:rPr>
              <w:t>73,267</w:t>
            </w:r>
          </w:p>
        </w:tc>
        <w:tc>
          <w:tcPr>
            <w:tcW w:w="146" w:type="pct"/>
          </w:tcPr>
          <w:p w14:paraId="44B12690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B214285" w14:textId="0EF1A506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64,031</w:t>
            </w:r>
          </w:p>
        </w:tc>
        <w:tc>
          <w:tcPr>
            <w:tcW w:w="137" w:type="pct"/>
          </w:tcPr>
          <w:p w14:paraId="2601CAD9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2DCFBB34" w14:textId="6754A1A8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A3C07">
              <w:rPr>
                <w:rFonts w:asciiTheme="majorBidi" w:hAnsiTheme="majorBidi" w:cstheme="majorBidi"/>
                <w:sz w:val="30"/>
                <w:szCs w:val="30"/>
              </w:rPr>
              <w:t>45,255</w:t>
            </w:r>
          </w:p>
        </w:tc>
        <w:tc>
          <w:tcPr>
            <w:tcW w:w="142" w:type="pct"/>
          </w:tcPr>
          <w:p w14:paraId="154D819A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9719DE7" w14:textId="34CA9900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33,936</w:t>
            </w:r>
          </w:p>
        </w:tc>
      </w:tr>
      <w:tr w:rsidR="00D16217" w:rsidRPr="004D49BC" w14:paraId="542F5B7A" w14:textId="77777777" w:rsidTr="006038BF">
        <w:trPr>
          <w:trHeight w:val="405"/>
        </w:trPr>
        <w:tc>
          <w:tcPr>
            <w:tcW w:w="2215" w:type="pct"/>
          </w:tcPr>
          <w:p w14:paraId="4518652F" w14:textId="04235F22" w:rsidR="00D16217" w:rsidRPr="004D49BC" w:rsidRDefault="00D16217" w:rsidP="00D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74" w:type="pct"/>
          </w:tcPr>
          <w:p w14:paraId="53EE9038" w14:textId="5545EED0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146" w:type="pct"/>
          </w:tcPr>
          <w:p w14:paraId="021F8D83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F8493EA" w14:textId="2A75C495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37" w:type="pct"/>
          </w:tcPr>
          <w:p w14:paraId="6C2B29C3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4EEDFFB2" w14:textId="308ADE88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3C07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42" w:type="pct"/>
          </w:tcPr>
          <w:p w14:paraId="1B773233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6CD7C89" w14:textId="2624813E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D16217" w:rsidRPr="004D49BC" w14:paraId="33482ECD" w14:textId="77777777" w:rsidTr="006038BF">
        <w:trPr>
          <w:trHeight w:val="405"/>
        </w:trPr>
        <w:tc>
          <w:tcPr>
            <w:tcW w:w="2215" w:type="pct"/>
          </w:tcPr>
          <w:p w14:paraId="37D52AA4" w14:textId="5BCC735A" w:rsidR="00D16217" w:rsidRPr="004D49BC" w:rsidRDefault="00D16217" w:rsidP="00D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74" w:type="pct"/>
          </w:tcPr>
          <w:p w14:paraId="07D1AED2" w14:textId="2D73C77D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1,814</w:t>
            </w:r>
          </w:p>
        </w:tc>
        <w:tc>
          <w:tcPr>
            <w:tcW w:w="146" w:type="pct"/>
          </w:tcPr>
          <w:p w14:paraId="122C6E95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D9AF7C2" w14:textId="43C59F5E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2,196</w:t>
            </w:r>
          </w:p>
        </w:tc>
        <w:tc>
          <w:tcPr>
            <w:tcW w:w="137" w:type="pct"/>
          </w:tcPr>
          <w:p w14:paraId="4D1FBF11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55F1D71A" w14:textId="323BB77D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9D5D7D0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BC51875" w14:textId="318688A5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6217" w:rsidRPr="004D49BC" w14:paraId="374DFFBE" w14:textId="77777777" w:rsidTr="006038BF">
        <w:trPr>
          <w:trHeight w:val="405"/>
        </w:trPr>
        <w:tc>
          <w:tcPr>
            <w:tcW w:w="2215" w:type="pct"/>
          </w:tcPr>
          <w:p w14:paraId="73383055" w14:textId="3686F208" w:rsidR="00D16217" w:rsidRPr="004D49BC" w:rsidRDefault="00D16217" w:rsidP="00D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74" w:type="pct"/>
          </w:tcPr>
          <w:p w14:paraId="4DA3201E" w14:textId="00D28FC8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46" w:type="pct"/>
          </w:tcPr>
          <w:p w14:paraId="061406D4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956A405" w14:textId="19F6E1E8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7" w:type="pct"/>
          </w:tcPr>
          <w:p w14:paraId="1BDF25B7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5AB6A569" w14:textId="0D4F14DB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2" w:type="pct"/>
          </w:tcPr>
          <w:p w14:paraId="2BF4955F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1132A63" w14:textId="7BBED08E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D16217" w:rsidRPr="004D49BC" w14:paraId="20CC46B1" w14:textId="77777777" w:rsidTr="006038BF">
        <w:trPr>
          <w:trHeight w:val="405"/>
        </w:trPr>
        <w:tc>
          <w:tcPr>
            <w:tcW w:w="2215" w:type="pct"/>
          </w:tcPr>
          <w:p w14:paraId="4658E574" w14:textId="7ACEA05C" w:rsidR="00D16217" w:rsidRPr="004D49BC" w:rsidRDefault="000D356A" w:rsidP="00D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D16217"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4" w:type="pct"/>
          </w:tcPr>
          <w:p w14:paraId="5B676D47" w14:textId="685EB7B1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90,175</w:t>
            </w:r>
          </w:p>
        </w:tc>
        <w:tc>
          <w:tcPr>
            <w:tcW w:w="146" w:type="pct"/>
          </w:tcPr>
          <w:p w14:paraId="29D82A57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4DD1482" w14:textId="3E686894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73,208</w:t>
            </w:r>
          </w:p>
        </w:tc>
        <w:tc>
          <w:tcPr>
            <w:tcW w:w="137" w:type="pct"/>
          </w:tcPr>
          <w:p w14:paraId="1068B551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1C00A218" w14:textId="57AED336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F573900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0329D60" w14:textId="65C3E414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6217" w:rsidRPr="004D49BC" w14:paraId="0E0DDBD7" w14:textId="77777777" w:rsidTr="006038BF">
        <w:trPr>
          <w:trHeight w:val="405"/>
        </w:trPr>
        <w:tc>
          <w:tcPr>
            <w:tcW w:w="2215" w:type="pct"/>
          </w:tcPr>
          <w:p w14:paraId="0F3F0F72" w14:textId="2711B7D2" w:rsidR="00D16217" w:rsidRPr="004D49BC" w:rsidRDefault="00D16217" w:rsidP="00D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14034A0" w14:textId="6DC5C3FC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72F980C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7E8C780" w14:textId="56FC8C70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83A2EE3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4B259132" w14:textId="31A48220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B3FFB56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099F9B7" w14:textId="0F20CC83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217" w:rsidRPr="004D49BC" w14:paraId="54876936" w14:textId="77777777" w:rsidTr="006038BF">
        <w:trPr>
          <w:trHeight w:val="405"/>
        </w:trPr>
        <w:tc>
          <w:tcPr>
            <w:tcW w:w="2215" w:type="pct"/>
          </w:tcPr>
          <w:p w14:paraId="57C0AD78" w14:textId="78526A9E" w:rsidR="00D16217" w:rsidRPr="004D49BC" w:rsidRDefault="00D16217" w:rsidP="00D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</w:tcPr>
          <w:p w14:paraId="15CBC524" w14:textId="77777777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556A2CF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7B0C9E6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43E4935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248B4920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E81266C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BABAFE4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217" w:rsidRPr="004D49BC" w14:paraId="7F93DC10" w14:textId="77777777" w:rsidTr="006038BF">
        <w:trPr>
          <w:trHeight w:val="405"/>
        </w:trPr>
        <w:tc>
          <w:tcPr>
            <w:tcW w:w="2215" w:type="pct"/>
          </w:tcPr>
          <w:p w14:paraId="69DC1CF9" w14:textId="51104DA0" w:rsidR="00D16217" w:rsidRPr="004D49BC" w:rsidRDefault="00D16217" w:rsidP="00D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74" w:type="pct"/>
          </w:tcPr>
          <w:p w14:paraId="3C506CED" w14:textId="797EC77E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146" w:type="pct"/>
          </w:tcPr>
          <w:p w14:paraId="746F8C39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6635586" w14:textId="0FB81AD9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137" w:type="pct"/>
          </w:tcPr>
          <w:p w14:paraId="5BD4E865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11E44821" w14:textId="24EAA3DE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142" w:type="pct"/>
          </w:tcPr>
          <w:p w14:paraId="7DAFE0DE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F529E68" w14:textId="589D357E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</w:tr>
      <w:tr w:rsidR="00D16217" w:rsidRPr="004D49BC" w14:paraId="1EB09392" w14:textId="77777777" w:rsidTr="006038BF">
        <w:trPr>
          <w:trHeight w:val="405"/>
        </w:trPr>
        <w:tc>
          <w:tcPr>
            <w:tcW w:w="2215" w:type="pct"/>
          </w:tcPr>
          <w:p w14:paraId="666E3B4F" w14:textId="5B4A55B4" w:rsidR="00D16217" w:rsidRPr="004D49BC" w:rsidRDefault="00D16217" w:rsidP="00D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74" w:type="pct"/>
          </w:tcPr>
          <w:p w14:paraId="2DE63C50" w14:textId="5E052A30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146" w:type="pct"/>
          </w:tcPr>
          <w:p w14:paraId="74A49124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861083D" w14:textId="62FA6F7F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4,129</w:t>
            </w:r>
          </w:p>
        </w:tc>
        <w:tc>
          <w:tcPr>
            <w:tcW w:w="137" w:type="pct"/>
          </w:tcPr>
          <w:p w14:paraId="6D85F73B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476A81ED" w14:textId="21A0B45E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C0745BA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E0AC83D" w14:textId="47E38C7C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</w:tr>
      <w:tr w:rsidR="00D16217" w:rsidRPr="004D49BC" w14:paraId="5C4F186A" w14:textId="77777777" w:rsidTr="006038BF">
        <w:trPr>
          <w:trHeight w:val="405"/>
        </w:trPr>
        <w:tc>
          <w:tcPr>
            <w:tcW w:w="2215" w:type="pct"/>
          </w:tcPr>
          <w:p w14:paraId="7FE23334" w14:textId="373F82EC" w:rsidR="00D16217" w:rsidRPr="004D49BC" w:rsidRDefault="00D16217" w:rsidP="00D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74" w:type="pct"/>
          </w:tcPr>
          <w:p w14:paraId="23D33DA4" w14:textId="652C4BA2" w:rsidR="00D16217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146" w:type="pct"/>
          </w:tcPr>
          <w:p w14:paraId="79F077D8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328D50" w14:textId="1607D2C1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37" w:type="pct"/>
          </w:tcPr>
          <w:p w14:paraId="4363E2A5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69FAB0B3" w14:textId="6A62B0FC" w:rsidR="00D16217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142" w:type="pct"/>
          </w:tcPr>
          <w:p w14:paraId="5159BE49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AE5C8A3" w14:textId="38D61FF9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</w:tr>
      <w:tr w:rsidR="00D16217" w:rsidRPr="004D49BC" w14:paraId="3CC6BF99" w14:textId="77777777" w:rsidTr="006038BF">
        <w:trPr>
          <w:trHeight w:val="405"/>
        </w:trPr>
        <w:tc>
          <w:tcPr>
            <w:tcW w:w="2215" w:type="pct"/>
          </w:tcPr>
          <w:p w14:paraId="50618640" w14:textId="5A36B98C" w:rsidR="00D16217" w:rsidRPr="004D49BC" w:rsidRDefault="004B2711" w:rsidP="00D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16217"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574" w:type="pct"/>
          </w:tcPr>
          <w:p w14:paraId="4868131A" w14:textId="3D743AE1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26,029</w:t>
            </w:r>
          </w:p>
        </w:tc>
        <w:tc>
          <w:tcPr>
            <w:tcW w:w="146" w:type="pct"/>
          </w:tcPr>
          <w:p w14:paraId="5BB19BB8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7AFC26D" w14:textId="37571114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21,676</w:t>
            </w:r>
          </w:p>
        </w:tc>
        <w:tc>
          <w:tcPr>
            <w:tcW w:w="137" w:type="pct"/>
          </w:tcPr>
          <w:p w14:paraId="3CC2AE9B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13B15670" w14:textId="349E83B9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10,291</w:t>
            </w:r>
          </w:p>
        </w:tc>
        <w:tc>
          <w:tcPr>
            <w:tcW w:w="142" w:type="pct"/>
          </w:tcPr>
          <w:p w14:paraId="154DD045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53BA8C7" w14:textId="10293E4C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7,573</w:t>
            </w:r>
          </w:p>
        </w:tc>
      </w:tr>
      <w:tr w:rsidR="00D16217" w:rsidRPr="004D49BC" w14:paraId="4BDB648B" w14:textId="77777777" w:rsidTr="006038BF">
        <w:trPr>
          <w:trHeight w:val="405"/>
        </w:trPr>
        <w:tc>
          <w:tcPr>
            <w:tcW w:w="2215" w:type="pct"/>
          </w:tcPr>
          <w:p w14:paraId="0F057A83" w14:textId="5C08AC24" w:rsidR="00D16217" w:rsidRPr="004D49BC" w:rsidRDefault="004B2711" w:rsidP="004B2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16217"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74" w:type="pct"/>
          </w:tcPr>
          <w:p w14:paraId="6039B6CD" w14:textId="1B828A16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25,200</w:t>
            </w:r>
          </w:p>
        </w:tc>
        <w:tc>
          <w:tcPr>
            <w:tcW w:w="146" w:type="pct"/>
          </w:tcPr>
          <w:p w14:paraId="2126ADB1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3E22342" w14:textId="3ECFAE46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25,200</w:t>
            </w:r>
          </w:p>
        </w:tc>
        <w:tc>
          <w:tcPr>
            <w:tcW w:w="137" w:type="pct"/>
          </w:tcPr>
          <w:p w14:paraId="756F9183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542E3611" w14:textId="61D8CC8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BDCFE2D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80FA937" w14:textId="77214733" w:rsidR="00D16217" w:rsidRPr="00166E57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6217" w:rsidRPr="004D49BC" w14:paraId="18AC5578" w14:textId="77777777" w:rsidTr="006038BF">
        <w:trPr>
          <w:trHeight w:val="405"/>
        </w:trPr>
        <w:tc>
          <w:tcPr>
            <w:tcW w:w="2215" w:type="pct"/>
          </w:tcPr>
          <w:p w14:paraId="1774F8AA" w14:textId="3507B6BE" w:rsidR="00D16217" w:rsidRPr="004D49BC" w:rsidRDefault="004B2711" w:rsidP="004B2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16217"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4" w:type="pct"/>
          </w:tcPr>
          <w:p w14:paraId="7D744096" w14:textId="34064059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FDEA87C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BF28FC3" w14:textId="09D41CB5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37" w:type="pct"/>
          </w:tcPr>
          <w:p w14:paraId="33820947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1EAAAFAD" w14:textId="16AAC562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522533F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0E051BB" w14:textId="618A9A4B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D16217" w:rsidRPr="004D49BC" w14:paraId="30B7FE38" w14:textId="77777777" w:rsidTr="006038BF">
        <w:trPr>
          <w:trHeight w:val="405"/>
        </w:trPr>
        <w:tc>
          <w:tcPr>
            <w:tcW w:w="2215" w:type="pct"/>
          </w:tcPr>
          <w:p w14:paraId="77D82769" w14:textId="77777777" w:rsidR="00D16217" w:rsidRDefault="00D16217" w:rsidP="00D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B11A3D" w14:textId="2A4FCFE9" w:rsidR="00862F0E" w:rsidRPr="004D49BC" w:rsidRDefault="00862F0E" w:rsidP="00D1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8485ED7" w14:textId="1BEE917B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8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B6B3F49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C67C3E9" w14:textId="4B4E7515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63D3AD2A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4AA71746" w14:textId="04585200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734AB4E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A9C7EC5" w14:textId="159EB37C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217" w:rsidRPr="004D49BC" w14:paraId="5DAB9BD1" w14:textId="77777777" w:rsidTr="006038BF">
        <w:trPr>
          <w:trHeight w:val="434"/>
        </w:trPr>
        <w:tc>
          <w:tcPr>
            <w:tcW w:w="2215" w:type="pct"/>
          </w:tcPr>
          <w:p w14:paraId="1DA07C18" w14:textId="7BBE078B" w:rsidR="00D16217" w:rsidRPr="004D49BC" w:rsidRDefault="00D16217" w:rsidP="006B0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บุคคลหรือบริษัทอื่นที่เกี่ยวข้องกัน</w:t>
            </w:r>
          </w:p>
        </w:tc>
        <w:tc>
          <w:tcPr>
            <w:tcW w:w="1319" w:type="pct"/>
            <w:gridSpan w:val="3"/>
          </w:tcPr>
          <w:p w14:paraId="141FB29F" w14:textId="44345E46" w:rsidR="00D16217" w:rsidRPr="004D49BC" w:rsidRDefault="00D16217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F144638" w14:textId="77777777" w:rsidR="00D16217" w:rsidRPr="004D49BC" w:rsidRDefault="00D16217" w:rsidP="006B0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4"/>
          </w:tcPr>
          <w:p w14:paraId="44C89291" w14:textId="3EF85CB3" w:rsidR="00D16217" w:rsidRPr="004D49BC" w:rsidRDefault="00D16217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217" w:rsidRPr="004D49BC" w14:paraId="1E368E19" w14:textId="77777777" w:rsidTr="00B820FB">
        <w:trPr>
          <w:trHeight w:val="434"/>
        </w:trPr>
        <w:tc>
          <w:tcPr>
            <w:tcW w:w="2215" w:type="pct"/>
          </w:tcPr>
          <w:p w14:paraId="5456CCE4" w14:textId="43EDFB7F" w:rsidR="00D16217" w:rsidRPr="004D49BC" w:rsidRDefault="00D16217" w:rsidP="007A1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574" w:type="pct"/>
          </w:tcPr>
          <w:p w14:paraId="20FF24E7" w14:textId="7B8778D2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146" w:type="pct"/>
          </w:tcPr>
          <w:p w14:paraId="77377A72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6616106" w14:textId="616BCA2B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37" w:type="pct"/>
          </w:tcPr>
          <w:p w14:paraId="00D3F588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5E7F076B" w14:textId="627867D9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A4C89BC" w14:textId="77777777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54CCBE2" w14:textId="4034E612" w:rsidR="00D16217" w:rsidRPr="004D49BC" w:rsidRDefault="00D16217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38BF" w:rsidRPr="004D49BC" w14:paraId="65294654" w14:textId="77777777" w:rsidTr="00B820FB">
        <w:trPr>
          <w:trHeight w:val="434"/>
        </w:trPr>
        <w:tc>
          <w:tcPr>
            <w:tcW w:w="2215" w:type="pct"/>
          </w:tcPr>
          <w:p w14:paraId="3911CCA1" w14:textId="77777777" w:rsidR="006038BF" w:rsidRPr="004D49BC" w:rsidRDefault="006038BF" w:rsidP="007A1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AE3FC5D" w14:textId="77777777" w:rsidR="006038BF" w:rsidRDefault="006038BF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755630A" w14:textId="77777777" w:rsidR="006038BF" w:rsidRPr="004D49BC" w:rsidRDefault="006038BF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1C535CC" w14:textId="77777777" w:rsidR="006038BF" w:rsidRDefault="006038BF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5ADB1AB" w14:textId="77777777" w:rsidR="006038BF" w:rsidRPr="004D49BC" w:rsidRDefault="006038BF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3385CFCE" w14:textId="77777777" w:rsidR="006038BF" w:rsidRDefault="006038BF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F81CDC8" w14:textId="77777777" w:rsidR="006038BF" w:rsidRPr="004D49BC" w:rsidRDefault="006038BF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C0311F" w14:textId="77777777" w:rsidR="006038BF" w:rsidRDefault="006038BF" w:rsidP="00D16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217" w:rsidRPr="004D49BC" w14:paraId="5CCC5A03" w14:textId="77777777" w:rsidTr="00B820FB">
        <w:trPr>
          <w:trHeight w:hRule="exact" w:val="405"/>
        </w:trPr>
        <w:tc>
          <w:tcPr>
            <w:tcW w:w="2215" w:type="pct"/>
            <w:shd w:val="clear" w:color="auto" w:fill="FFFFFF"/>
          </w:tcPr>
          <w:p w14:paraId="1B858449" w14:textId="6400FC11" w:rsidR="00D16217" w:rsidRPr="004D49BC" w:rsidRDefault="00D16217" w:rsidP="007A1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4" w:type="pct"/>
          </w:tcPr>
          <w:p w14:paraId="6C309273" w14:textId="77777777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E6F2CE2" w14:textId="77777777" w:rsidR="00D16217" w:rsidRPr="004D49BC" w:rsidRDefault="00D16217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A198B2E" w14:textId="77777777" w:rsidR="00D16217" w:rsidRPr="004D49BC" w:rsidRDefault="00D16217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0FD3C94" w14:textId="77777777" w:rsidR="00D16217" w:rsidRPr="004D49BC" w:rsidRDefault="00D16217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7E09BD93" w14:textId="77777777" w:rsidR="00D16217" w:rsidRPr="004D49BC" w:rsidRDefault="00D16217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BA9900" w14:textId="77777777" w:rsidR="00D16217" w:rsidRPr="004D49BC" w:rsidRDefault="00D16217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F8C84B8" w14:textId="77777777" w:rsidR="00D16217" w:rsidRPr="004D49BC" w:rsidRDefault="00D16217" w:rsidP="007A1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217" w:rsidRPr="004D49BC" w14:paraId="01AC5BD1" w14:textId="77777777" w:rsidTr="00B820FB">
        <w:trPr>
          <w:trHeight w:hRule="exact" w:val="405"/>
        </w:trPr>
        <w:tc>
          <w:tcPr>
            <w:tcW w:w="2215" w:type="pct"/>
            <w:shd w:val="clear" w:color="auto" w:fill="FFFFFF"/>
          </w:tcPr>
          <w:p w14:paraId="26A616C2" w14:textId="720EB081" w:rsidR="00D16217" w:rsidRPr="004D49BC" w:rsidRDefault="00D16217" w:rsidP="005F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4D49BC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74" w:type="pct"/>
          </w:tcPr>
          <w:p w14:paraId="4CC3D902" w14:textId="38963B1A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068F4FA" w14:textId="77777777" w:rsidR="00D16217" w:rsidRPr="004D49BC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58AC6BB" w14:textId="7EF83235" w:rsidR="00D16217" w:rsidRPr="004D49BC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7F6B858" w14:textId="77777777" w:rsidR="00D16217" w:rsidRPr="004D49BC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2F0ADB97" w14:textId="12AB08BA" w:rsidR="00D16217" w:rsidRPr="004D49BC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E96FE9B" w14:textId="77777777" w:rsidR="00D16217" w:rsidRPr="004D49BC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1B2567B" w14:textId="467A8995" w:rsidR="00D16217" w:rsidRPr="004D49BC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217" w:rsidRPr="004D49BC" w14:paraId="1A63A3D4" w14:textId="77777777" w:rsidTr="00B820FB">
        <w:trPr>
          <w:trHeight w:val="263"/>
        </w:trPr>
        <w:tc>
          <w:tcPr>
            <w:tcW w:w="2215" w:type="pct"/>
            <w:shd w:val="clear" w:color="auto" w:fill="FFFFFF"/>
          </w:tcPr>
          <w:p w14:paraId="789ADEBF" w14:textId="46EE1081" w:rsidR="00D16217" w:rsidRPr="004D49BC" w:rsidRDefault="00D16217" w:rsidP="005F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4" w:type="pct"/>
            <w:shd w:val="clear" w:color="auto" w:fill="auto"/>
          </w:tcPr>
          <w:p w14:paraId="686048E3" w14:textId="35FC05E5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10,723</w:t>
            </w:r>
          </w:p>
        </w:tc>
        <w:tc>
          <w:tcPr>
            <w:tcW w:w="146" w:type="pct"/>
          </w:tcPr>
          <w:p w14:paraId="50D914D7" w14:textId="77777777" w:rsidR="00D16217" w:rsidRPr="004D49BC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30156EB" w14:textId="62F0B452" w:rsidR="00D16217" w:rsidRPr="00D16217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D16217">
              <w:rPr>
                <w:rFonts w:asciiTheme="majorBidi" w:hAnsiTheme="majorBidi" w:cstheme="majorBidi"/>
                <w:sz w:val="30"/>
                <w:szCs w:val="30"/>
              </w:rPr>
              <w:t>14,163</w:t>
            </w:r>
          </w:p>
        </w:tc>
        <w:tc>
          <w:tcPr>
            <w:tcW w:w="137" w:type="pct"/>
          </w:tcPr>
          <w:p w14:paraId="557054E7" w14:textId="77777777" w:rsidR="00D16217" w:rsidRPr="004D49BC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51761276" w14:textId="38206FA1" w:rsidR="00D16217" w:rsidRPr="004D49BC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5,432</w:t>
            </w:r>
          </w:p>
        </w:tc>
        <w:tc>
          <w:tcPr>
            <w:tcW w:w="142" w:type="pct"/>
          </w:tcPr>
          <w:p w14:paraId="39AF0BF7" w14:textId="77777777" w:rsidR="00D16217" w:rsidRPr="004D49BC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B6AC712" w14:textId="2ABAEB34" w:rsidR="00D16217" w:rsidRPr="004D49BC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5,057</w:t>
            </w:r>
          </w:p>
        </w:tc>
      </w:tr>
      <w:tr w:rsidR="00D16217" w:rsidRPr="004D49BC" w14:paraId="5B4409FB" w14:textId="77777777" w:rsidTr="00B820FB">
        <w:trPr>
          <w:trHeight w:val="428"/>
        </w:trPr>
        <w:tc>
          <w:tcPr>
            <w:tcW w:w="2215" w:type="pct"/>
            <w:shd w:val="clear" w:color="auto" w:fill="FFFFFF"/>
          </w:tcPr>
          <w:p w14:paraId="5D77E625" w14:textId="2A6E21B5" w:rsidR="00D16217" w:rsidRPr="004D49BC" w:rsidRDefault="00D16217" w:rsidP="005F280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5BC50A48" w14:textId="5E0FE894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46" w:type="pct"/>
          </w:tcPr>
          <w:p w14:paraId="31285B20" w14:textId="77777777" w:rsidR="00D16217" w:rsidRPr="004D49BC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43CB4D6" w14:textId="3C6820CB" w:rsidR="00D16217" w:rsidRPr="004D49BC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44" w:type="pct"/>
            <w:gridSpan w:val="2"/>
          </w:tcPr>
          <w:p w14:paraId="57F26A41" w14:textId="77777777" w:rsidR="00D16217" w:rsidRPr="004D49BC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9E32AD7" w14:textId="4F67545F" w:rsidR="00D16217" w:rsidRPr="004D49BC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6AEF2ACE" w14:textId="77777777" w:rsidR="00D16217" w:rsidRPr="004D49BC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44A2395" w14:textId="5FDDFB69" w:rsidR="00D16217" w:rsidRPr="004D49BC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16217" w:rsidRPr="004D49BC" w14:paraId="2161DA6C" w14:textId="77777777" w:rsidTr="00B820FB">
        <w:trPr>
          <w:trHeight w:val="403"/>
        </w:trPr>
        <w:tc>
          <w:tcPr>
            <w:tcW w:w="2215" w:type="pct"/>
            <w:shd w:val="clear" w:color="auto" w:fill="FFFFFF"/>
          </w:tcPr>
          <w:p w14:paraId="5C3FCFF4" w14:textId="5F6408A9" w:rsidR="00D16217" w:rsidRPr="004D49BC" w:rsidRDefault="00D16217" w:rsidP="005F2803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9A174" w14:textId="1BAD36A7" w:rsidR="00D16217" w:rsidRPr="004D49BC" w:rsidRDefault="00D16217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10,857</w:t>
            </w:r>
          </w:p>
        </w:tc>
        <w:tc>
          <w:tcPr>
            <w:tcW w:w="146" w:type="pct"/>
          </w:tcPr>
          <w:p w14:paraId="4D53A280" w14:textId="77777777" w:rsidR="00D16217" w:rsidRPr="004D49BC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1C8DEDA8" w14:textId="529002C7" w:rsidR="00D16217" w:rsidRPr="00D16217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2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14,297</w:t>
            </w:r>
          </w:p>
        </w:tc>
        <w:tc>
          <w:tcPr>
            <w:tcW w:w="144" w:type="pct"/>
            <w:gridSpan w:val="2"/>
          </w:tcPr>
          <w:p w14:paraId="0BE301C1" w14:textId="77777777" w:rsidR="00D16217" w:rsidRPr="004D49BC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EC6F3AD" w14:textId="356CCD0D" w:rsidR="00D16217" w:rsidRPr="00D16217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2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5,434</w:t>
            </w:r>
          </w:p>
        </w:tc>
        <w:tc>
          <w:tcPr>
            <w:tcW w:w="142" w:type="pct"/>
          </w:tcPr>
          <w:p w14:paraId="517EEDEB" w14:textId="77777777" w:rsidR="00D16217" w:rsidRPr="004D49BC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D7A2172" w14:textId="4865BA83" w:rsidR="00D16217" w:rsidRPr="00D16217" w:rsidRDefault="00D16217" w:rsidP="005F2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2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5,059</w:t>
            </w:r>
          </w:p>
        </w:tc>
      </w:tr>
    </w:tbl>
    <w:p w14:paraId="374D695C" w14:textId="77777777" w:rsidR="004B5EA2" w:rsidRPr="007A209E" w:rsidRDefault="004B5EA2" w:rsidP="007A2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61C1C6F0" w14:textId="2A83BAF5" w:rsidR="000B2FE1" w:rsidRPr="004D49BC" w:rsidRDefault="000B2FE1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="00F12EFC" w:rsidRPr="004D49BC">
        <w:rPr>
          <w:rFonts w:ascii="Angsana New" w:hAnsi="Angsana New" w:cs="Angsana New"/>
          <w:sz w:val="30"/>
          <w:szCs w:val="30"/>
        </w:rPr>
        <w:t>3</w:t>
      </w:r>
      <w:r w:rsidR="00994807" w:rsidRPr="004D49BC">
        <w:rPr>
          <w:rFonts w:ascii="Angsana New" w:hAnsi="Angsana New" w:cs="Angsana New"/>
          <w:sz w:val="30"/>
          <w:szCs w:val="30"/>
        </w:rPr>
        <w:t>1</w:t>
      </w:r>
      <w:r w:rsidR="0031124F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994807" w:rsidRPr="004D49B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5F2803">
        <w:rPr>
          <w:rFonts w:ascii="Angsana New" w:hAnsi="Angsana New" w:cs="Angsana New"/>
          <w:sz w:val="30"/>
          <w:szCs w:val="30"/>
        </w:rPr>
        <w:t>8</w:t>
      </w:r>
      <w:r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="00F12EFC" w:rsidRPr="004D49BC">
        <w:rPr>
          <w:rFonts w:ascii="Angsana New" w:hAnsi="Angsana New" w:cs="Angsana New"/>
          <w:sz w:val="30"/>
          <w:szCs w:val="30"/>
        </w:rPr>
        <w:t>31</w:t>
      </w:r>
      <w:r w:rsidR="00571D34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F12EFC" w:rsidRPr="004D49B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94807" w:rsidRPr="004D49BC">
        <w:rPr>
          <w:rFonts w:ascii="Angsana New" w:hAnsi="Angsana New" w:cs="Angsana New"/>
          <w:sz w:val="30"/>
          <w:szCs w:val="30"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5F2803">
        <w:rPr>
          <w:rFonts w:ascii="Angsana New" w:hAnsi="Angsana New" w:cs="Angsana New"/>
          <w:sz w:val="30"/>
          <w:szCs w:val="30"/>
        </w:rPr>
        <w:t>7</w:t>
      </w:r>
      <w:r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30F5347" w14:textId="68AC1DA9" w:rsidR="00810D31" w:rsidRPr="00B622F4" w:rsidRDefault="00810D31" w:rsidP="0025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4"/>
        <w:gridCol w:w="8"/>
        <w:gridCol w:w="1079"/>
        <w:gridCol w:w="85"/>
        <w:gridCol w:w="185"/>
        <w:gridCol w:w="95"/>
        <w:gridCol w:w="988"/>
        <w:gridCol w:w="81"/>
        <w:gridCol w:w="189"/>
        <w:gridCol w:w="81"/>
        <w:gridCol w:w="1087"/>
        <w:gridCol w:w="270"/>
        <w:gridCol w:w="1079"/>
        <w:gridCol w:w="89"/>
      </w:tblGrid>
      <w:tr w:rsidR="00662442" w:rsidRPr="004D49BC" w14:paraId="1AB4B0CD" w14:textId="77777777" w:rsidTr="006038BF">
        <w:trPr>
          <w:gridAfter w:val="1"/>
          <w:wAfter w:w="47" w:type="pct"/>
          <w:trHeight w:val="371"/>
        </w:trPr>
        <w:tc>
          <w:tcPr>
            <w:tcW w:w="2191" w:type="pct"/>
            <w:gridSpan w:val="2"/>
          </w:tcPr>
          <w:p w14:paraId="40D5E662" w14:textId="77777777" w:rsidR="00662442" w:rsidRPr="004D49BC" w:rsidRDefault="00662442" w:rsidP="001D77B7">
            <w:pPr>
              <w:tabs>
                <w:tab w:val="clear" w:pos="538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pct"/>
            <w:gridSpan w:val="5"/>
          </w:tcPr>
          <w:p w14:paraId="68F41D49" w14:textId="77777777" w:rsidR="00662442" w:rsidRPr="004D49BC" w:rsidRDefault="00662442" w:rsidP="005F063F">
            <w:pPr>
              <w:pStyle w:val="BodyTextFirstIndent"/>
              <w:tabs>
                <w:tab w:val="decimal" w:pos="784"/>
              </w:tabs>
              <w:spacing w:after="0" w:line="240" w:lineRule="auto"/>
              <w:ind w:left="-15" w:right="-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  <w:vAlign w:val="bottom"/>
          </w:tcPr>
          <w:p w14:paraId="78145F45" w14:textId="77777777" w:rsidR="00662442" w:rsidRPr="004D49BC" w:rsidRDefault="00662442" w:rsidP="005F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4"/>
            <w:vAlign w:val="bottom"/>
          </w:tcPr>
          <w:p w14:paraId="4097CD88" w14:textId="77777777" w:rsidR="00662442" w:rsidRPr="004D49BC" w:rsidRDefault="00662442" w:rsidP="005F063F">
            <w:pPr>
              <w:pStyle w:val="BodyTextFirstIndent"/>
              <w:tabs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38BF" w:rsidRPr="004D49BC" w14:paraId="758C2248" w14:textId="77777777" w:rsidTr="006038BF">
        <w:trPr>
          <w:gridAfter w:val="1"/>
          <w:wAfter w:w="47" w:type="pct"/>
          <w:trHeight w:val="379"/>
          <w:tblHeader/>
        </w:trPr>
        <w:tc>
          <w:tcPr>
            <w:tcW w:w="2191" w:type="pct"/>
            <w:gridSpan w:val="2"/>
          </w:tcPr>
          <w:p w14:paraId="20EF6C83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1C228E5F" w14:textId="250ADDF0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43" w:type="pct"/>
            <w:gridSpan w:val="2"/>
          </w:tcPr>
          <w:p w14:paraId="74BC8F80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14:paraId="00DA1C29" w14:textId="3E3A2EEF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gridSpan w:val="2"/>
          </w:tcPr>
          <w:p w14:paraId="4A7711B5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54EF2B2A" w14:textId="54B71953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43" w:type="pct"/>
          </w:tcPr>
          <w:p w14:paraId="7657CA76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0FF19C3" w14:textId="0F4FE6D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038BF" w:rsidRPr="004D49BC" w14:paraId="6EAB4624" w14:textId="77777777" w:rsidTr="006038BF">
        <w:trPr>
          <w:gridAfter w:val="1"/>
          <w:wAfter w:w="47" w:type="pct"/>
          <w:trHeight w:val="366"/>
          <w:tblHeader/>
        </w:trPr>
        <w:tc>
          <w:tcPr>
            <w:tcW w:w="2191" w:type="pct"/>
            <w:gridSpan w:val="2"/>
          </w:tcPr>
          <w:p w14:paraId="1C0C1932" w14:textId="20B984F3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172F6284" w14:textId="3A0966CC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5F280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  <w:gridSpan w:val="2"/>
          </w:tcPr>
          <w:p w14:paraId="0FE32325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14:paraId="17C7F6F8" w14:textId="03E7BABA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5F280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gridSpan w:val="2"/>
          </w:tcPr>
          <w:p w14:paraId="6D5A483B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3B91EBDB" w14:textId="681243DA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5F280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6812041A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6344798" w14:textId="6CC6C40F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5F280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94807" w:rsidRPr="004D49BC" w14:paraId="2B78894B" w14:textId="77777777" w:rsidTr="006038BF">
        <w:trPr>
          <w:gridAfter w:val="1"/>
          <w:wAfter w:w="47" w:type="pct"/>
          <w:trHeight w:val="379"/>
          <w:tblHeader/>
        </w:trPr>
        <w:tc>
          <w:tcPr>
            <w:tcW w:w="2191" w:type="pct"/>
            <w:gridSpan w:val="2"/>
          </w:tcPr>
          <w:p w14:paraId="3BAECE8F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62" w:type="pct"/>
            <w:gridSpan w:val="11"/>
          </w:tcPr>
          <w:p w14:paraId="3C372AFA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4807" w:rsidRPr="004D49BC" w14:paraId="5F2AAA70" w14:textId="77777777" w:rsidTr="006038BF">
        <w:trPr>
          <w:gridAfter w:val="1"/>
          <w:wAfter w:w="47" w:type="pct"/>
          <w:trHeight w:val="379"/>
          <w:tblHeader/>
        </w:trPr>
        <w:tc>
          <w:tcPr>
            <w:tcW w:w="2191" w:type="pct"/>
            <w:gridSpan w:val="2"/>
          </w:tcPr>
          <w:p w14:paraId="7FEF4A61" w14:textId="082E2DA1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2" w:type="pct"/>
            <w:gridSpan w:val="11"/>
          </w:tcPr>
          <w:p w14:paraId="1A057A1F" w14:textId="77777777" w:rsidR="00994807" w:rsidRPr="004D49BC" w:rsidRDefault="00994807" w:rsidP="00994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038BF" w:rsidRPr="004D49BC" w14:paraId="69C271C4" w14:textId="77777777" w:rsidTr="006038BF">
        <w:trPr>
          <w:gridAfter w:val="1"/>
          <w:wAfter w:w="47" w:type="pct"/>
          <w:trHeight w:val="379"/>
        </w:trPr>
        <w:tc>
          <w:tcPr>
            <w:tcW w:w="2191" w:type="pct"/>
            <w:gridSpan w:val="2"/>
          </w:tcPr>
          <w:p w14:paraId="4A37DF3B" w14:textId="77777777" w:rsidR="007D5BA2" w:rsidRPr="004D49BC" w:rsidRDefault="007D5BA2" w:rsidP="007D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  <w:shd w:val="clear" w:color="auto" w:fill="auto"/>
          </w:tcPr>
          <w:p w14:paraId="5C7BC43B" w14:textId="4711C1EC" w:rsidR="007D5BA2" w:rsidRPr="004D49BC" w:rsidRDefault="00450796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323F78F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</w:tcPr>
          <w:p w14:paraId="65DCE08B" w14:textId="332395CA" w:rsidR="007D5BA2" w:rsidRPr="004D49BC" w:rsidRDefault="007D5BA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659F2C28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266DD772" w14:textId="1FDC133F" w:rsidR="007D5BA2" w:rsidRPr="004D49BC" w:rsidRDefault="00BA6B7D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BA6B7D">
              <w:rPr>
                <w:rFonts w:ascii="Angsana New" w:hAnsi="Angsana New" w:cs="Angsana New"/>
                <w:sz w:val="30"/>
                <w:szCs w:val="30"/>
              </w:rPr>
              <w:t>568,222</w:t>
            </w:r>
          </w:p>
        </w:tc>
        <w:tc>
          <w:tcPr>
            <w:tcW w:w="143" w:type="pct"/>
          </w:tcPr>
          <w:p w14:paraId="5EEEECE1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F0263FC" w14:textId="7DAA9A7D" w:rsidR="007D5BA2" w:rsidRPr="004D49BC" w:rsidRDefault="007D5BA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751,289</w:t>
            </w:r>
          </w:p>
        </w:tc>
      </w:tr>
      <w:tr w:rsidR="006038BF" w:rsidRPr="004D49BC" w14:paraId="5ACC3975" w14:textId="77777777" w:rsidTr="006038BF">
        <w:trPr>
          <w:gridAfter w:val="1"/>
          <w:wAfter w:w="47" w:type="pct"/>
          <w:trHeight w:val="379"/>
        </w:trPr>
        <w:tc>
          <w:tcPr>
            <w:tcW w:w="2191" w:type="pct"/>
            <w:gridSpan w:val="2"/>
          </w:tcPr>
          <w:p w14:paraId="63936762" w14:textId="6F50A0A4" w:rsidR="007D5BA2" w:rsidRPr="004D49BC" w:rsidRDefault="007D5BA2" w:rsidP="007D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28F20C1F" w14:textId="4F0A9627" w:rsidR="007D5BA2" w:rsidRPr="004D49BC" w:rsidRDefault="00450796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64,214</w:t>
            </w:r>
          </w:p>
        </w:tc>
        <w:tc>
          <w:tcPr>
            <w:tcW w:w="143" w:type="pct"/>
            <w:gridSpan w:val="2"/>
          </w:tcPr>
          <w:p w14:paraId="68C7BBDA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7E9C0C" w14:textId="7498BB6A" w:rsidR="007D5BA2" w:rsidRPr="004D49BC" w:rsidRDefault="007D5BA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43,373</w:t>
            </w:r>
          </w:p>
        </w:tc>
        <w:tc>
          <w:tcPr>
            <w:tcW w:w="143" w:type="pct"/>
            <w:gridSpan w:val="2"/>
          </w:tcPr>
          <w:p w14:paraId="013549E3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</w:tcPr>
          <w:p w14:paraId="74602E8D" w14:textId="39C10BFA" w:rsidR="007D5BA2" w:rsidRPr="004D49BC" w:rsidRDefault="001A0E4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1A0E42">
              <w:rPr>
                <w:rFonts w:ascii="Angsana New" w:hAnsi="Angsana New" w:cs="Angsana New"/>
                <w:sz w:val="30"/>
                <w:szCs w:val="30"/>
              </w:rPr>
              <w:t>54,602</w:t>
            </w:r>
          </w:p>
        </w:tc>
        <w:tc>
          <w:tcPr>
            <w:tcW w:w="143" w:type="pct"/>
          </w:tcPr>
          <w:p w14:paraId="28E6D40E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A61F3A1" w14:textId="2E54A5C1" w:rsidR="007D5BA2" w:rsidRPr="004D49BC" w:rsidRDefault="007D5BA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32,666</w:t>
            </w:r>
          </w:p>
        </w:tc>
      </w:tr>
      <w:tr w:rsidR="006038BF" w:rsidRPr="004D49BC" w14:paraId="08ABF6DF" w14:textId="77777777" w:rsidTr="006038BF">
        <w:trPr>
          <w:gridAfter w:val="1"/>
          <w:wAfter w:w="47" w:type="pct"/>
          <w:trHeight w:val="366"/>
        </w:trPr>
        <w:tc>
          <w:tcPr>
            <w:tcW w:w="2191" w:type="pct"/>
            <w:gridSpan w:val="2"/>
            <w:vAlign w:val="bottom"/>
          </w:tcPr>
          <w:p w14:paraId="67C532C4" w14:textId="77777777" w:rsidR="007D5BA2" w:rsidRPr="004D49BC" w:rsidRDefault="007D5BA2" w:rsidP="007D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6D4F" w14:textId="44A3BED2" w:rsidR="007D5BA2" w:rsidRPr="004D49BC" w:rsidRDefault="00450796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07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64,214</w:t>
            </w:r>
          </w:p>
        </w:tc>
        <w:tc>
          <w:tcPr>
            <w:tcW w:w="143" w:type="pct"/>
            <w:gridSpan w:val="2"/>
            <w:vAlign w:val="bottom"/>
          </w:tcPr>
          <w:p w14:paraId="1D233CF4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E61A87" w14:textId="0FDE93DE" w:rsidR="007D5BA2" w:rsidRPr="004D49BC" w:rsidRDefault="007D5BA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43,373</w:t>
            </w:r>
          </w:p>
        </w:tc>
        <w:tc>
          <w:tcPr>
            <w:tcW w:w="143" w:type="pct"/>
            <w:gridSpan w:val="2"/>
            <w:vAlign w:val="bottom"/>
          </w:tcPr>
          <w:p w14:paraId="7594AE97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AD94E" w14:textId="0EFAB366" w:rsidR="007D5BA2" w:rsidRPr="004D49BC" w:rsidRDefault="001A0E4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0E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622,824</w:t>
            </w:r>
          </w:p>
        </w:tc>
        <w:tc>
          <w:tcPr>
            <w:tcW w:w="143" w:type="pct"/>
            <w:vAlign w:val="bottom"/>
          </w:tcPr>
          <w:p w14:paraId="296F6851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201C33E" w14:textId="23CEB83D" w:rsidR="007D5BA2" w:rsidRPr="004D49BC" w:rsidRDefault="007D5BA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783,955</w:t>
            </w:r>
          </w:p>
        </w:tc>
      </w:tr>
      <w:tr w:rsidR="006038BF" w:rsidRPr="004D49BC" w14:paraId="1EA0295E" w14:textId="77777777" w:rsidTr="006038BF">
        <w:trPr>
          <w:gridAfter w:val="1"/>
          <w:wAfter w:w="47" w:type="pct"/>
          <w:trHeight w:val="98"/>
        </w:trPr>
        <w:tc>
          <w:tcPr>
            <w:tcW w:w="2191" w:type="pct"/>
            <w:gridSpan w:val="2"/>
            <w:vAlign w:val="bottom"/>
          </w:tcPr>
          <w:p w14:paraId="5E2EBBEA" w14:textId="77777777" w:rsidR="00916283" w:rsidRPr="007A209E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vAlign w:val="bottom"/>
          </w:tcPr>
          <w:p w14:paraId="41EBE948" w14:textId="77777777" w:rsidR="00916283" w:rsidRPr="004D49BC" w:rsidRDefault="00916283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126150D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A6802BB" w14:textId="77777777" w:rsidR="00916283" w:rsidRPr="004D49BC" w:rsidRDefault="00916283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433D8E9C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double" w:sz="4" w:space="0" w:color="auto"/>
            </w:tcBorders>
            <w:vAlign w:val="bottom"/>
          </w:tcPr>
          <w:p w14:paraId="2B94C5D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0577D5A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614B3E41" w14:textId="77777777" w:rsidR="00916283" w:rsidRPr="004D49BC" w:rsidRDefault="00916283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38BF" w:rsidRPr="004D49BC" w14:paraId="0AFE28D4" w14:textId="77777777" w:rsidTr="006038BF">
        <w:trPr>
          <w:gridAfter w:val="1"/>
          <w:wAfter w:w="47" w:type="pct"/>
          <w:trHeight w:val="366"/>
        </w:trPr>
        <w:tc>
          <w:tcPr>
            <w:tcW w:w="2191" w:type="pct"/>
            <w:gridSpan w:val="2"/>
            <w:vAlign w:val="bottom"/>
          </w:tcPr>
          <w:p w14:paraId="693E83EC" w14:textId="7D122F74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1" w:type="pct"/>
            <w:vAlign w:val="bottom"/>
          </w:tcPr>
          <w:p w14:paraId="1E57E774" w14:textId="77777777" w:rsidR="00916283" w:rsidRPr="004D49BC" w:rsidRDefault="00916283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2D570424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</w:tcPr>
          <w:p w14:paraId="7E4698FD" w14:textId="77777777" w:rsidR="00916283" w:rsidRPr="004D49BC" w:rsidRDefault="00916283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75681FC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14:paraId="36986838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0FE2EC1C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F88B7C1" w14:textId="77777777" w:rsidR="00916283" w:rsidRPr="004D49BC" w:rsidRDefault="00916283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38BF" w:rsidRPr="004D49BC" w14:paraId="1AF2B6F8" w14:textId="77777777" w:rsidTr="006038BF">
        <w:trPr>
          <w:gridAfter w:val="1"/>
          <w:wAfter w:w="47" w:type="pct"/>
          <w:trHeight w:val="366"/>
        </w:trPr>
        <w:tc>
          <w:tcPr>
            <w:tcW w:w="2191" w:type="pct"/>
            <w:gridSpan w:val="2"/>
          </w:tcPr>
          <w:p w14:paraId="6C1F6DBD" w14:textId="75620561" w:rsidR="007D5BA2" w:rsidRPr="004D49BC" w:rsidRDefault="007D5BA2" w:rsidP="007D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0CC1D683" w14:textId="224E88F4" w:rsidR="007D5BA2" w:rsidRPr="004D49BC" w:rsidRDefault="00670C1F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034F13F8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vAlign w:val="bottom"/>
          </w:tcPr>
          <w:p w14:paraId="0BBDC34D" w14:textId="7A690972" w:rsidR="007D5BA2" w:rsidRPr="004D49BC" w:rsidRDefault="007D5BA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09FA08EA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5834BC5C" w14:textId="7650C291" w:rsidR="007D5BA2" w:rsidRPr="004D49BC" w:rsidRDefault="004D078A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204,668</w:t>
            </w:r>
          </w:p>
        </w:tc>
        <w:tc>
          <w:tcPr>
            <w:tcW w:w="143" w:type="pct"/>
          </w:tcPr>
          <w:p w14:paraId="7A2AEB51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B9269D3" w14:textId="16B4866F" w:rsidR="007D5BA2" w:rsidRPr="004D49BC" w:rsidRDefault="007D5BA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199,645</w:t>
            </w:r>
          </w:p>
        </w:tc>
      </w:tr>
      <w:tr w:rsidR="006038BF" w:rsidRPr="004D49BC" w14:paraId="12E8DB82" w14:textId="77777777" w:rsidTr="006038BF">
        <w:trPr>
          <w:gridAfter w:val="1"/>
          <w:wAfter w:w="47" w:type="pct"/>
          <w:trHeight w:val="366"/>
        </w:trPr>
        <w:tc>
          <w:tcPr>
            <w:tcW w:w="2191" w:type="pct"/>
            <w:gridSpan w:val="2"/>
          </w:tcPr>
          <w:p w14:paraId="0DA1913C" w14:textId="0BE51009" w:rsidR="007D5BA2" w:rsidRPr="004D49BC" w:rsidRDefault="007D5BA2" w:rsidP="007D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1" w:type="pct"/>
            <w:shd w:val="clear" w:color="auto" w:fill="auto"/>
          </w:tcPr>
          <w:p w14:paraId="0A4D5DAD" w14:textId="676CDA35" w:rsidR="007D5BA2" w:rsidRPr="004D49BC" w:rsidRDefault="00670C1F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2,337</w:t>
            </w:r>
          </w:p>
        </w:tc>
        <w:tc>
          <w:tcPr>
            <w:tcW w:w="143" w:type="pct"/>
            <w:gridSpan w:val="2"/>
          </w:tcPr>
          <w:p w14:paraId="550F7623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vAlign w:val="bottom"/>
          </w:tcPr>
          <w:p w14:paraId="4D33F0B5" w14:textId="47ACBAD8" w:rsidR="007D5BA2" w:rsidRPr="004D49BC" w:rsidRDefault="007D5BA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2,745</w:t>
            </w:r>
          </w:p>
        </w:tc>
        <w:tc>
          <w:tcPr>
            <w:tcW w:w="143" w:type="pct"/>
            <w:gridSpan w:val="2"/>
          </w:tcPr>
          <w:p w14:paraId="5CA64158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7125B4E4" w14:textId="65354C61" w:rsidR="007D5BA2" w:rsidRPr="004D49BC" w:rsidRDefault="00D25641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</w:t>
            </w:r>
          </w:p>
        </w:tc>
        <w:tc>
          <w:tcPr>
            <w:tcW w:w="143" w:type="pct"/>
          </w:tcPr>
          <w:p w14:paraId="4E998C8F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3B21BFE" w14:textId="6849F108" w:rsidR="007D5BA2" w:rsidRPr="004D49BC" w:rsidRDefault="007D5BA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38BF" w:rsidRPr="004D49BC" w14:paraId="360EA27B" w14:textId="77777777" w:rsidTr="006038BF">
        <w:trPr>
          <w:gridAfter w:val="1"/>
          <w:wAfter w:w="47" w:type="pct"/>
          <w:trHeight w:val="366"/>
        </w:trPr>
        <w:tc>
          <w:tcPr>
            <w:tcW w:w="2191" w:type="pct"/>
            <w:gridSpan w:val="2"/>
          </w:tcPr>
          <w:p w14:paraId="48FBBF4F" w14:textId="73E846AE" w:rsidR="007D5BA2" w:rsidRPr="004D49BC" w:rsidRDefault="007D5BA2" w:rsidP="007D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1" w:type="pct"/>
            <w:shd w:val="clear" w:color="auto" w:fill="auto"/>
          </w:tcPr>
          <w:p w14:paraId="7CE710C3" w14:textId="5E0F471B" w:rsidR="007D5BA2" w:rsidRPr="004D49BC" w:rsidRDefault="00670C1F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471</w:t>
            </w:r>
          </w:p>
        </w:tc>
        <w:tc>
          <w:tcPr>
            <w:tcW w:w="143" w:type="pct"/>
            <w:gridSpan w:val="2"/>
          </w:tcPr>
          <w:p w14:paraId="477B0B97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87858" w14:textId="40F73F31" w:rsidR="007D5BA2" w:rsidRPr="004D49BC" w:rsidRDefault="007D5BA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43" w:type="pct"/>
            <w:gridSpan w:val="2"/>
          </w:tcPr>
          <w:p w14:paraId="66ADB5A9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311F119A" w14:textId="12987D01" w:rsidR="007D5BA2" w:rsidRPr="004D49BC" w:rsidRDefault="00D25641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308</w:t>
            </w:r>
          </w:p>
        </w:tc>
        <w:tc>
          <w:tcPr>
            <w:tcW w:w="143" w:type="pct"/>
          </w:tcPr>
          <w:p w14:paraId="0FF3086E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997225F" w14:textId="52EF0208" w:rsidR="007D5BA2" w:rsidRPr="004D49BC" w:rsidRDefault="007D5BA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6038BF" w:rsidRPr="004D49BC" w14:paraId="7FA7DF25" w14:textId="77777777" w:rsidTr="006038BF">
        <w:trPr>
          <w:gridAfter w:val="1"/>
          <w:wAfter w:w="47" w:type="pct"/>
          <w:trHeight w:val="366"/>
        </w:trPr>
        <w:tc>
          <w:tcPr>
            <w:tcW w:w="2191" w:type="pct"/>
            <w:gridSpan w:val="2"/>
          </w:tcPr>
          <w:p w14:paraId="7B557894" w14:textId="3775FB04" w:rsidR="007D5BA2" w:rsidRPr="004D49BC" w:rsidRDefault="007D5BA2" w:rsidP="007D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FB03E" w14:textId="1A19030D" w:rsidR="007D5BA2" w:rsidRPr="004D49BC" w:rsidRDefault="00670C1F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2,80</w:t>
            </w:r>
            <w:r w:rsidR="003A08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  <w:gridSpan w:val="2"/>
          </w:tcPr>
          <w:p w14:paraId="2418F259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6002B" w14:textId="7F05767F" w:rsidR="007D5BA2" w:rsidRPr="004D49BC" w:rsidRDefault="007D5BA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3,157</w:t>
            </w:r>
          </w:p>
        </w:tc>
        <w:tc>
          <w:tcPr>
            <w:tcW w:w="143" w:type="pct"/>
            <w:gridSpan w:val="2"/>
          </w:tcPr>
          <w:p w14:paraId="23116889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E40D6F" w14:textId="31142013" w:rsidR="007D5BA2" w:rsidRPr="004D49BC" w:rsidRDefault="004D078A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205,101</w:t>
            </w:r>
          </w:p>
        </w:tc>
        <w:tc>
          <w:tcPr>
            <w:tcW w:w="143" w:type="pct"/>
          </w:tcPr>
          <w:p w14:paraId="60E447F8" w14:textId="77777777" w:rsidR="007D5BA2" w:rsidRPr="004D49BC" w:rsidRDefault="007D5BA2" w:rsidP="007D5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0A9DD9F" w14:textId="17F73EFD" w:rsidR="007D5BA2" w:rsidRPr="004D49BC" w:rsidRDefault="007D5BA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199,994</w:t>
            </w:r>
          </w:p>
        </w:tc>
      </w:tr>
      <w:tr w:rsidR="006038BF" w:rsidRPr="004D49BC" w14:paraId="725D7FA7" w14:textId="77777777" w:rsidTr="006038BF">
        <w:trPr>
          <w:gridAfter w:val="1"/>
          <w:wAfter w:w="47" w:type="pct"/>
          <w:trHeight w:val="116"/>
        </w:trPr>
        <w:tc>
          <w:tcPr>
            <w:tcW w:w="2191" w:type="pct"/>
            <w:gridSpan w:val="2"/>
          </w:tcPr>
          <w:p w14:paraId="643092E3" w14:textId="77777777" w:rsidR="001165A9" w:rsidRPr="007A209E" w:rsidRDefault="001165A9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67FFAF6" w14:textId="77777777" w:rsidR="00916283" w:rsidRPr="004D49BC" w:rsidRDefault="00916283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2"/>
          </w:tcPr>
          <w:p w14:paraId="66CB89C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7286E5" w14:textId="77777777" w:rsidR="00916283" w:rsidRPr="004D49BC" w:rsidRDefault="00916283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2"/>
          </w:tcPr>
          <w:p w14:paraId="29ADB79D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double" w:sz="4" w:space="0" w:color="auto"/>
            </w:tcBorders>
          </w:tcPr>
          <w:p w14:paraId="0869D34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EDA60EB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7AC4FE52" w14:textId="77777777" w:rsidR="00916283" w:rsidRPr="004D49BC" w:rsidRDefault="00916283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6038BF" w:rsidRPr="004D49BC" w14:paraId="5A48903E" w14:textId="77777777" w:rsidTr="006038BF">
        <w:trPr>
          <w:gridAfter w:val="1"/>
          <w:wAfter w:w="47" w:type="pct"/>
          <w:trHeight w:val="366"/>
        </w:trPr>
        <w:tc>
          <w:tcPr>
            <w:tcW w:w="2191" w:type="pct"/>
            <w:gridSpan w:val="2"/>
            <w:vAlign w:val="bottom"/>
          </w:tcPr>
          <w:p w14:paraId="05C734D7" w14:textId="49037976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571" w:type="pct"/>
            <w:vAlign w:val="bottom"/>
          </w:tcPr>
          <w:p w14:paraId="4642CFF5" w14:textId="77777777" w:rsidR="00916283" w:rsidRPr="004D49BC" w:rsidRDefault="00916283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0C30B828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</w:tcPr>
          <w:p w14:paraId="44159B51" w14:textId="77777777" w:rsidR="00916283" w:rsidRPr="004D49BC" w:rsidRDefault="00916283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0BF44287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vAlign w:val="bottom"/>
          </w:tcPr>
          <w:p w14:paraId="34A8EF30" w14:textId="2E197E93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4FECDC7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CD31E91" w14:textId="77777777" w:rsidR="00916283" w:rsidRPr="004D49BC" w:rsidRDefault="00916283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6038BF" w:rsidRPr="004D49BC" w14:paraId="6EFE68E9" w14:textId="77777777" w:rsidTr="006038BF">
        <w:trPr>
          <w:gridAfter w:val="1"/>
          <w:wAfter w:w="47" w:type="pct"/>
          <w:trHeight w:val="366"/>
        </w:trPr>
        <w:tc>
          <w:tcPr>
            <w:tcW w:w="2191" w:type="pct"/>
            <w:gridSpan w:val="2"/>
          </w:tcPr>
          <w:p w14:paraId="3A8CC2B8" w14:textId="70AC7FB3" w:rsidR="009B6289" w:rsidRPr="004D49BC" w:rsidRDefault="009B6289" w:rsidP="009B6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4516E39C" w14:textId="4140DAD8" w:rsidR="009B6289" w:rsidRPr="004D49BC" w:rsidRDefault="00670C1F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A26BE8D" w14:textId="77777777" w:rsidR="009B6289" w:rsidRPr="004D49BC" w:rsidRDefault="009B6289" w:rsidP="009B6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14:paraId="5B68E9C2" w14:textId="6AF7F989" w:rsidR="009B6289" w:rsidRPr="004D49BC" w:rsidRDefault="009B6289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62DC9CB4" w14:textId="77777777" w:rsidR="009B6289" w:rsidRPr="004D49BC" w:rsidRDefault="009B6289" w:rsidP="009B6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44748E71" w14:textId="4A39C493" w:rsidR="009B6289" w:rsidRPr="004D49BC" w:rsidRDefault="00FC7408" w:rsidP="009B6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7408">
              <w:rPr>
                <w:rFonts w:ascii="Angsana New" w:hAnsi="Angsana New" w:cs="Angsana New"/>
                <w:sz w:val="30"/>
                <w:szCs w:val="30"/>
              </w:rPr>
              <w:t>11,825</w:t>
            </w:r>
          </w:p>
        </w:tc>
        <w:tc>
          <w:tcPr>
            <w:tcW w:w="143" w:type="pct"/>
          </w:tcPr>
          <w:p w14:paraId="468951DA" w14:textId="77777777" w:rsidR="009B6289" w:rsidRPr="004D49BC" w:rsidRDefault="009B6289" w:rsidP="009B6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D15F901" w14:textId="5C8B4C79" w:rsidR="009B6289" w:rsidRPr="004D49BC" w:rsidRDefault="009B6289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</w:tr>
      <w:tr w:rsidR="006038BF" w:rsidRPr="004D49BC" w14:paraId="61C4EE59" w14:textId="77777777" w:rsidTr="006038BF">
        <w:trPr>
          <w:gridAfter w:val="1"/>
          <w:wAfter w:w="47" w:type="pct"/>
          <w:trHeight w:val="366"/>
        </w:trPr>
        <w:tc>
          <w:tcPr>
            <w:tcW w:w="2191" w:type="pct"/>
            <w:gridSpan w:val="2"/>
          </w:tcPr>
          <w:p w14:paraId="000A8DF8" w14:textId="4759294E" w:rsidR="009B6289" w:rsidRPr="004D49BC" w:rsidRDefault="009B6289" w:rsidP="009B6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2FF507F6" w14:textId="3BE9CC7B" w:rsidR="009B6289" w:rsidRPr="004D49BC" w:rsidRDefault="00670C1F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286</w:t>
            </w:r>
          </w:p>
        </w:tc>
        <w:tc>
          <w:tcPr>
            <w:tcW w:w="143" w:type="pct"/>
            <w:gridSpan w:val="2"/>
          </w:tcPr>
          <w:p w14:paraId="663F29EE" w14:textId="77777777" w:rsidR="009B6289" w:rsidRPr="004D49BC" w:rsidRDefault="009B6289" w:rsidP="009B6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14:paraId="20387477" w14:textId="459E7D77" w:rsidR="009B6289" w:rsidRPr="004D49BC" w:rsidRDefault="009B6289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  <w:gridSpan w:val="2"/>
          </w:tcPr>
          <w:p w14:paraId="30D8CD60" w14:textId="77777777" w:rsidR="009B6289" w:rsidRPr="004D49BC" w:rsidRDefault="009B6289" w:rsidP="009B6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084BB50B" w14:textId="6B1D6648" w:rsidR="009B6289" w:rsidRPr="004D49BC" w:rsidRDefault="00FC7408" w:rsidP="009B6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286</w:t>
            </w:r>
          </w:p>
        </w:tc>
        <w:tc>
          <w:tcPr>
            <w:tcW w:w="143" w:type="pct"/>
          </w:tcPr>
          <w:p w14:paraId="5B6D2051" w14:textId="77777777" w:rsidR="009B6289" w:rsidRPr="004D49BC" w:rsidRDefault="009B6289" w:rsidP="009B6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47D9B8C" w14:textId="4805E6C8" w:rsidR="009B6289" w:rsidRPr="004D49BC" w:rsidRDefault="009B6289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038BF" w:rsidRPr="004D49BC" w14:paraId="4B9FAED2" w14:textId="77777777" w:rsidTr="006038BF">
        <w:trPr>
          <w:gridAfter w:val="1"/>
          <w:wAfter w:w="47" w:type="pct"/>
          <w:trHeight w:val="366"/>
        </w:trPr>
        <w:tc>
          <w:tcPr>
            <w:tcW w:w="2191" w:type="pct"/>
            <w:gridSpan w:val="2"/>
          </w:tcPr>
          <w:p w14:paraId="3C139497" w14:textId="1BAB59C4" w:rsidR="009B6289" w:rsidRPr="004D49BC" w:rsidRDefault="009B6289" w:rsidP="009B6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63841B1" w14:textId="3414AF8D" w:rsidR="009B6289" w:rsidRPr="004D49BC" w:rsidRDefault="00782CD4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1,015</w:t>
            </w:r>
          </w:p>
        </w:tc>
        <w:tc>
          <w:tcPr>
            <w:tcW w:w="143" w:type="pct"/>
            <w:gridSpan w:val="2"/>
          </w:tcPr>
          <w:p w14:paraId="473CFF2A" w14:textId="77777777" w:rsidR="009B6289" w:rsidRPr="004D49BC" w:rsidRDefault="009B6289" w:rsidP="009B6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</w:tcPr>
          <w:p w14:paraId="0A15BC43" w14:textId="7105266D" w:rsidR="009B6289" w:rsidRPr="004D49BC" w:rsidRDefault="009B6289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3" w:type="pct"/>
            <w:gridSpan w:val="2"/>
          </w:tcPr>
          <w:p w14:paraId="7EE40D2F" w14:textId="77777777" w:rsidR="009B6289" w:rsidRPr="004D49BC" w:rsidRDefault="009B6289" w:rsidP="009B6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</w:tcPr>
          <w:p w14:paraId="0DDAC2C8" w14:textId="28ADD8FC" w:rsidR="009B6289" w:rsidRPr="004D49BC" w:rsidRDefault="00FC7408" w:rsidP="009B6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1,015</w:t>
            </w:r>
          </w:p>
        </w:tc>
        <w:tc>
          <w:tcPr>
            <w:tcW w:w="143" w:type="pct"/>
          </w:tcPr>
          <w:p w14:paraId="1C6F2C21" w14:textId="77777777" w:rsidR="009B6289" w:rsidRPr="004D49BC" w:rsidRDefault="009B6289" w:rsidP="009B6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6FFCADAD" w14:textId="59043A62" w:rsidR="009B6289" w:rsidRPr="004D49BC" w:rsidRDefault="009B6289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6038BF" w:rsidRPr="004D49BC" w14:paraId="0B59D7A6" w14:textId="77777777" w:rsidTr="006038BF">
        <w:trPr>
          <w:gridAfter w:val="1"/>
          <w:wAfter w:w="47" w:type="pct"/>
          <w:trHeight w:val="361"/>
        </w:trPr>
        <w:tc>
          <w:tcPr>
            <w:tcW w:w="2191" w:type="pct"/>
            <w:gridSpan w:val="2"/>
          </w:tcPr>
          <w:p w14:paraId="0B0963A0" w14:textId="14C6E0B1" w:rsidR="009B6289" w:rsidRPr="004D49BC" w:rsidRDefault="009B6289" w:rsidP="009B6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23F970B" w14:textId="0859D62E" w:rsidR="009B6289" w:rsidRPr="004D49BC" w:rsidRDefault="00782CD4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1,301</w:t>
            </w:r>
          </w:p>
        </w:tc>
        <w:tc>
          <w:tcPr>
            <w:tcW w:w="143" w:type="pct"/>
            <w:gridSpan w:val="2"/>
          </w:tcPr>
          <w:p w14:paraId="5C923106" w14:textId="77777777" w:rsidR="009B6289" w:rsidRPr="004D49BC" w:rsidRDefault="009B6289" w:rsidP="009B6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6F9D94" w14:textId="3087E3E1" w:rsidR="009B6289" w:rsidRPr="004D49BC" w:rsidRDefault="009B6289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3" w:type="pct"/>
            <w:gridSpan w:val="2"/>
          </w:tcPr>
          <w:p w14:paraId="27FD24E9" w14:textId="77777777" w:rsidR="009B6289" w:rsidRPr="004D49BC" w:rsidRDefault="009B6289" w:rsidP="009B6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7DD915" w14:textId="09ED44BA" w:rsidR="009B6289" w:rsidRPr="004D49BC" w:rsidRDefault="00FC7408" w:rsidP="009B6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</w:t>
            </w:r>
            <w:r w:rsidR="00B158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143" w:type="pct"/>
          </w:tcPr>
          <w:p w14:paraId="37FDDDAF" w14:textId="77777777" w:rsidR="009B6289" w:rsidRPr="004D49BC" w:rsidRDefault="009B6289" w:rsidP="009B6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12E615C" w14:textId="52EE775A" w:rsidR="009B6289" w:rsidRPr="004D49BC" w:rsidRDefault="009B6289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</w:tr>
      <w:tr w:rsidR="009E204D" w:rsidRPr="004D49BC" w14:paraId="71517CDE" w14:textId="77777777" w:rsidTr="006038BF">
        <w:tblPrEx>
          <w:tblBorders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379"/>
        </w:trPr>
        <w:tc>
          <w:tcPr>
            <w:tcW w:w="2187" w:type="pct"/>
            <w:vAlign w:val="bottom"/>
          </w:tcPr>
          <w:p w14:paraId="75257977" w14:textId="70D2C0CE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3" w:type="pct"/>
            <w:gridSpan w:val="13"/>
            <w:shd w:val="clear" w:color="auto" w:fill="auto"/>
            <w:vAlign w:val="bottom"/>
          </w:tcPr>
          <w:p w14:paraId="39B1B3F4" w14:textId="4404F30C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76B30" w:rsidRPr="004D4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E204D" w:rsidRPr="004D49BC" w14:paraId="47D6550B" w14:textId="77777777" w:rsidTr="006038BF">
        <w:tblPrEx>
          <w:tblBorders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733"/>
        </w:trPr>
        <w:tc>
          <w:tcPr>
            <w:tcW w:w="2187" w:type="pct"/>
            <w:shd w:val="clear" w:color="auto" w:fill="auto"/>
            <w:vAlign w:val="bottom"/>
          </w:tcPr>
          <w:p w14:paraId="5E3039B2" w14:textId="0793FEA9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20" w:type="pct"/>
            <w:gridSpan w:val="3"/>
            <w:vAlign w:val="bottom"/>
          </w:tcPr>
          <w:p w14:paraId="7B2254FA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22E990" w14:textId="711F2DD5" w:rsidR="009E204D" w:rsidRPr="004D49BC" w:rsidRDefault="00F12EFC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8" w:type="pct"/>
            <w:gridSpan w:val="2"/>
            <w:vAlign w:val="bottom"/>
          </w:tcPr>
          <w:p w14:paraId="29672523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vAlign w:val="bottom"/>
          </w:tcPr>
          <w:p w14:paraId="750871E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gridSpan w:val="2"/>
            <w:vAlign w:val="bottom"/>
          </w:tcPr>
          <w:p w14:paraId="6005872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4F1DAE11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  <w:vAlign w:val="bottom"/>
          </w:tcPr>
          <w:p w14:paraId="40AB9B0B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  <w:vAlign w:val="bottom"/>
          </w:tcPr>
          <w:p w14:paraId="1267B8CF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299F70" w14:textId="0DE3EFCA" w:rsidR="009E204D" w:rsidRPr="004D49BC" w:rsidRDefault="00F12EFC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94807"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1124F"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94807"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9E204D" w:rsidRPr="004D49BC" w14:paraId="695EC2A0" w14:textId="77777777" w:rsidTr="006038BF">
        <w:tblPrEx>
          <w:tblBorders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hRule="exact" w:val="404"/>
        </w:trPr>
        <w:tc>
          <w:tcPr>
            <w:tcW w:w="2187" w:type="pct"/>
          </w:tcPr>
          <w:p w14:paraId="04895A2C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13" w:type="pct"/>
            <w:gridSpan w:val="13"/>
          </w:tcPr>
          <w:p w14:paraId="2454EEED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4D49BC" w14:paraId="6F8E8099" w14:textId="77777777" w:rsidTr="006038BF">
        <w:tblPrEx>
          <w:tblBorders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hRule="exact" w:val="404"/>
        </w:trPr>
        <w:tc>
          <w:tcPr>
            <w:tcW w:w="2187" w:type="pct"/>
          </w:tcPr>
          <w:p w14:paraId="735D6DBB" w14:textId="71A03279" w:rsidR="009E204D" w:rsidRPr="004D49BC" w:rsidRDefault="0070737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9B62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813" w:type="pct"/>
            <w:gridSpan w:val="13"/>
          </w:tcPr>
          <w:p w14:paraId="62479791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37350" w:rsidRPr="004D49BC" w14:paraId="2E62CD2B" w14:textId="77777777" w:rsidTr="006038BF">
        <w:tblPrEx>
          <w:tblBorders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2187" w:type="pct"/>
            <w:vAlign w:val="bottom"/>
          </w:tcPr>
          <w:p w14:paraId="12A37094" w14:textId="346531D9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0" w:type="pct"/>
            <w:gridSpan w:val="3"/>
            <w:shd w:val="clear" w:color="auto" w:fill="auto"/>
            <w:vAlign w:val="bottom"/>
          </w:tcPr>
          <w:p w14:paraId="23228EFF" w14:textId="78EB2265" w:rsidR="00D37350" w:rsidRPr="004D49BC" w:rsidRDefault="00D37350" w:rsidP="00D37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48" w:type="pct"/>
            <w:gridSpan w:val="2"/>
            <w:vAlign w:val="bottom"/>
          </w:tcPr>
          <w:p w14:paraId="7FD48D12" w14:textId="77777777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bottom w:val="nil"/>
            </w:tcBorders>
            <w:vAlign w:val="bottom"/>
          </w:tcPr>
          <w:p w14:paraId="1834F3D6" w14:textId="797A6578" w:rsidR="00D37350" w:rsidRPr="004D49BC" w:rsidRDefault="00782CD4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vAlign w:val="bottom"/>
          </w:tcPr>
          <w:p w14:paraId="427B1BCE" w14:textId="77777777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07E6771F" w14:textId="6793A6BA" w:rsidR="00D37350" w:rsidRPr="004D49BC" w:rsidRDefault="00782CD4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F74861A" w14:textId="77777777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bottom w:val="nil"/>
            </w:tcBorders>
            <w:vAlign w:val="bottom"/>
          </w:tcPr>
          <w:p w14:paraId="244962DF" w14:textId="535D34F1" w:rsidR="00D37350" w:rsidRPr="004D49BC" w:rsidRDefault="00782CD4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D37350" w:rsidRPr="004D49BC" w14:paraId="3F60480B" w14:textId="77777777" w:rsidTr="006038BF">
        <w:tblPrEx>
          <w:tblBorders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2187" w:type="pct"/>
            <w:vAlign w:val="bottom"/>
          </w:tcPr>
          <w:p w14:paraId="3D04D8BD" w14:textId="51EDA7EC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BA060" w14:textId="0802F0C1" w:rsidR="00D37350" w:rsidRPr="004D49BC" w:rsidRDefault="00D37350" w:rsidP="00D37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11,210</w:t>
            </w:r>
          </w:p>
        </w:tc>
        <w:tc>
          <w:tcPr>
            <w:tcW w:w="148" w:type="pct"/>
            <w:gridSpan w:val="2"/>
            <w:vAlign w:val="bottom"/>
          </w:tcPr>
          <w:p w14:paraId="39447B49" w14:textId="77777777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  <w:vAlign w:val="bottom"/>
          </w:tcPr>
          <w:p w14:paraId="133A7577" w14:textId="4B8F3A21" w:rsidR="00D37350" w:rsidRPr="004D49BC" w:rsidRDefault="00782CD4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33,200</w:t>
            </w:r>
          </w:p>
        </w:tc>
        <w:tc>
          <w:tcPr>
            <w:tcW w:w="143" w:type="pct"/>
            <w:gridSpan w:val="2"/>
            <w:vAlign w:val="bottom"/>
          </w:tcPr>
          <w:p w14:paraId="44B916D2" w14:textId="77777777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0BAD3FCC" w14:textId="72CB228F" w:rsidR="00D37350" w:rsidRPr="004D49BC" w:rsidRDefault="00782CD4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(7,500)</w:t>
            </w:r>
          </w:p>
        </w:tc>
        <w:tc>
          <w:tcPr>
            <w:tcW w:w="143" w:type="pct"/>
            <w:vAlign w:val="bottom"/>
          </w:tcPr>
          <w:p w14:paraId="10752FDB" w14:textId="77777777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  <w:vAlign w:val="bottom"/>
          </w:tcPr>
          <w:p w14:paraId="7AB9A79E" w14:textId="747AB29F" w:rsidR="00D37350" w:rsidRPr="004D49BC" w:rsidRDefault="0038635C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36,910</w:t>
            </w:r>
          </w:p>
        </w:tc>
      </w:tr>
      <w:tr w:rsidR="00D37350" w:rsidRPr="004D49BC" w14:paraId="30D9D951" w14:textId="77777777" w:rsidTr="006038BF">
        <w:tblPrEx>
          <w:tblBorders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2187" w:type="pct"/>
            <w:vAlign w:val="bottom"/>
          </w:tcPr>
          <w:p w14:paraId="3205DFA3" w14:textId="7CA7DF6D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gridSpan w:val="3"/>
            <w:shd w:val="clear" w:color="auto" w:fill="auto"/>
            <w:vAlign w:val="bottom"/>
          </w:tcPr>
          <w:p w14:paraId="266132E7" w14:textId="2A7D7AFF" w:rsidR="00D37350" w:rsidRPr="004D49BC" w:rsidRDefault="00D37350" w:rsidP="00D37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61,210</w:t>
            </w:r>
          </w:p>
        </w:tc>
        <w:tc>
          <w:tcPr>
            <w:tcW w:w="148" w:type="pct"/>
            <w:gridSpan w:val="2"/>
            <w:vAlign w:val="bottom"/>
          </w:tcPr>
          <w:p w14:paraId="79EA94B7" w14:textId="77777777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837A7" w14:textId="09075AD8" w:rsidR="00D37350" w:rsidRPr="004D49BC" w:rsidRDefault="00782CD4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33,200</w:t>
            </w:r>
          </w:p>
        </w:tc>
        <w:tc>
          <w:tcPr>
            <w:tcW w:w="143" w:type="pct"/>
            <w:gridSpan w:val="2"/>
            <w:vAlign w:val="bottom"/>
          </w:tcPr>
          <w:p w14:paraId="4E5BCF38" w14:textId="77777777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9711C" w14:textId="5FAE491D" w:rsidR="00D37350" w:rsidRPr="008B622A" w:rsidRDefault="00782CD4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62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(7,500)</w:t>
            </w:r>
          </w:p>
        </w:tc>
        <w:tc>
          <w:tcPr>
            <w:tcW w:w="143" w:type="pct"/>
            <w:vAlign w:val="bottom"/>
          </w:tcPr>
          <w:p w14:paraId="57E509E0" w14:textId="77C47352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08B8B3E4" w14:textId="55136B57" w:rsidR="00D37350" w:rsidRPr="004D49BC" w:rsidRDefault="0038635C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86,910</w:t>
            </w:r>
          </w:p>
        </w:tc>
      </w:tr>
      <w:tr w:rsidR="00D37350" w:rsidRPr="004D49BC" w14:paraId="08E11ADD" w14:textId="77777777" w:rsidTr="006038BF">
        <w:tblPrEx>
          <w:tblBorders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2187" w:type="pct"/>
            <w:tcBorders>
              <w:bottom w:val="nil"/>
            </w:tcBorders>
            <w:vAlign w:val="bottom"/>
          </w:tcPr>
          <w:p w14:paraId="6FD943A0" w14:textId="57BEC96D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0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44AE1" w14:textId="0BC07326" w:rsidR="00D37350" w:rsidRPr="004D49BC" w:rsidRDefault="00D37350" w:rsidP="00D37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  <w:tc>
          <w:tcPr>
            <w:tcW w:w="148" w:type="pct"/>
            <w:gridSpan w:val="2"/>
            <w:tcBorders>
              <w:bottom w:val="nil"/>
            </w:tcBorders>
            <w:vAlign w:val="bottom"/>
          </w:tcPr>
          <w:p w14:paraId="28B9A063" w14:textId="77777777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744AB92C" w14:textId="77777777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tcBorders>
              <w:bottom w:val="nil"/>
            </w:tcBorders>
            <w:vAlign w:val="bottom"/>
          </w:tcPr>
          <w:p w14:paraId="71AECA90" w14:textId="77777777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bottom w:val="nil"/>
            </w:tcBorders>
            <w:vAlign w:val="bottom"/>
          </w:tcPr>
          <w:p w14:paraId="599DE0A2" w14:textId="77777777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14:paraId="18BF9D77" w14:textId="77777777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  <w:vAlign w:val="bottom"/>
          </w:tcPr>
          <w:p w14:paraId="0A08A651" w14:textId="5B8CA252" w:rsidR="00D37350" w:rsidRPr="004D49BC" w:rsidRDefault="0038635C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(221)</w:t>
            </w:r>
          </w:p>
        </w:tc>
      </w:tr>
      <w:tr w:rsidR="00D37350" w:rsidRPr="004D49BC" w14:paraId="7B1BB1FB" w14:textId="77777777" w:rsidTr="006038BF">
        <w:tblPrEx>
          <w:tblBorders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2187" w:type="pct"/>
            <w:tcBorders>
              <w:bottom w:val="nil"/>
            </w:tcBorders>
          </w:tcPr>
          <w:p w14:paraId="19139858" w14:textId="1120C19C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81959" w14:textId="47C2B7F5" w:rsidR="00D37350" w:rsidRPr="004D49BC" w:rsidRDefault="00D37350" w:rsidP="00D37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61,127</w:t>
            </w:r>
          </w:p>
        </w:tc>
        <w:tc>
          <w:tcPr>
            <w:tcW w:w="148" w:type="pct"/>
            <w:gridSpan w:val="2"/>
            <w:tcBorders>
              <w:bottom w:val="nil"/>
            </w:tcBorders>
            <w:vAlign w:val="bottom"/>
          </w:tcPr>
          <w:p w14:paraId="5A8139B5" w14:textId="77777777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2"/>
            <w:tcBorders>
              <w:bottom w:val="nil"/>
            </w:tcBorders>
            <w:vAlign w:val="bottom"/>
          </w:tcPr>
          <w:p w14:paraId="2A8FAE72" w14:textId="5D551FAE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tcBorders>
              <w:bottom w:val="nil"/>
            </w:tcBorders>
            <w:vAlign w:val="bottom"/>
          </w:tcPr>
          <w:p w14:paraId="65240F26" w14:textId="77777777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nil"/>
            </w:tcBorders>
            <w:vAlign w:val="bottom"/>
          </w:tcPr>
          <w:p w14:paraId="33660670" w14:textId="0BF551F0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tcBorders>
              <w:bottom w:val="nil"/>
            </w:tcBorders>
            <w:vAlign w:val="bottom"/>
          </w:tcPr>
          <w:p w14:paraId="6C11C429" w14:textId="77777777" w:rsidR="00D37350" w:rsidRPr="004D49BC" w:rsidRDefault="00D37350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</w:tcBorders>
            <w:vAlign w:val="bottom"/>
          </w:tcPr>
          <w:p w14:paraId="009F520F" w14:textId="2D2F3F9F" w:rsidR="00D37350" w:rsidRPr="004D49BC" w:rsidRDefault="0038635C" w:rsidP="00D37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3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86,689</w:t>
            </w:r>
          </w:p>
        </w:tc>
      </w:tr>
    </w:tbl>
    <w:p w14:paraId="697C205F" w14:textId="05C03182" w:rsidR="00C423B2" w:rsidRPr="006038BF" w:rsidRDefault="00C423B2" w:rsidP="007F5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69"/>
        <w:gridCol w:w="270"/>
        <w:gridCol w:w="1082"/>
        <w:gridCol w:w="270"/>
        <w:gridCol w:w="1080"/>
        <w:gridCol w:w="270"/>
        <w:gridCol w:w="1172"/>
      </w:tblGrid>
      <w:tr w:rsidR="00CD2C4E" w:rsidRPr="004D49BC" w14:paraId="7F9C459D" w14:textId="77777777" w:rsidTr="00D36C31">
        <w:trPr>
          <w:trHeight w:val="378"/>
        </w:trPr>
        <w:tc>
          <w:tcPr>
            <w:tcW w:w="4137" w:type="dxa"/>
            <w:vAlign w:val="bottom"/>
          </w:tcPr>
          <w:p w14:paraId="6D8EE25A" w14:textId="77777777" w:rsidR="00CD2C4E" w:rsidRPr="004D49BC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1D8E854B" w14:textId="490F25C4" w:rsidR="00CD2C4E" w:rsidRPr="004D49BC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32F" w:rsidRPr="004D49BC" w14:paraId="694FF562" w14:textId="77777777" w:rsidTr="00D36C31">
        <w:trPr>
          <w:trHeight w:val="732"/>
        </w:trPr>
        <w:tc>
          <w:tcPr>
            <w:tcW w:w="4137" w:type="dxa"/>
            <w:shd w:val="clear" w:color="auto" w:fill="auto"/>
            <w:vAlign w:val="bottom"/>
          </w:tcPr>
          <w:p w14:paraId="2927A128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9" w:type="dxa"/>
            <w:vAlign w:val="bottom"/>
          </w:tcPr>
          <w:p w14:paraId="705E3E97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A94167F" w14:textId="029E2DB0" w:rsidR="0010732F" w:rsidRPr="004D49BC" w:rsidRDefault="00291890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732F"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E2FF8DA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16AA08F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9E4DDE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DEECD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D5F0E4E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00A510B" w14:textId="77777777" w:rsidR="00994807" w:rsidRPr="004D49BC" w:rsidRDefault="00994807" w:rsidP="0099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</w:t>
            </w: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68463AF0" w14:textId="36D3E3EB" w:rsidR="0010732F" w:rsidRPr="004D49BC" w:rsidRDefault="00994807" w:rsidP="0099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31 </w:t>
            </w: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10732F" w:rsidRPr="004D49BC" w14:paraId="2758E0DA" w14:textId="77777777" w:rsidTr="00D36C31">
        <w:trPr>
          <w:trHeight w:hRule="exact" w:val="403"/>
        </w:trPr>
        <w:tc>
          <w:tcPr>
            <w:tcW w:w="4137" w:type="dxa"/>
          </w:tcPr>
          <w:p w14:paraId="3B85AC89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1238C7E2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732F" w:rsidRPr="004D49BC" w14:paraId="0137060D" w14:textId="77777777" w:rsidTr="00D36C31">
        <w:trPr>
          <w:trHeight w:hRule="exact" w:val="403"/>
        </w:trPr>
        <w:tc>
          <w:tcPr>
            <w:tcW w:w="4137" w:type="dxa"/>
          </w:tcPr>
          <w:p w14:paraId="17B6C412" w14:textId="59CFC44D" w:rsidR="0010732F" w:rsidRPr="004D49BC" w:rsidRDefault="00707376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9B62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313" w:type="dxa"/>
            <w:gridSpan w:val="7"/>
          </w:tcPr>
          <w:p w14:paraId="598C94D8" w14:textId="77777777" w:rsidR="0010732F" w:rsidRPr="004D49B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3502D" w:rsidRPr="004D49BC" w14:paraId="5A72FC8E" w14:textId="77777777" w:rsidTr="00585F40">
        <w:trPr>
          <w:trHeight w:val="366"/>
        </w:trPr>
        <w:tc>
          <w:tcPr>
            <w:tcW w:w="4137" w:type="dxa"/>
            <w:vAlign w:val="bottom"/>
          </w:tcPr>
          <w:p w14:paraId="36EFE38F" w14:textId="08AF3389" w:rsidR="00B3502D" w:rsidRPr="004D49BC" w:rsidRDefault="00B3502D" w:rsidP="00B35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BF9BFB1" w14:textId="59E2CF3C" w:rsidR="00B3502D" w:rsidRPr="004D49BC" w:rsidRDefault="00B3502D" w:rsidP="00B35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11,424,423</w:t>
            </w:r>
          </w:p>
        </w:tc>
        <w:tc>
          <w:tcPr>
            <w:tcW w:w="270" w:type="dxa"/>
          </w:tcPr>
          <w:p w14:paraId="273BA6F8" w14:textId="77777777" w:rsidR="00B3502D" w:rsidRPr="004D49BC" w:rsidRDefault="00B3502D" w:rsidP="00B35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813E61" w14:textId="5E92FDCE" w:rsidR="00B3502D" w:rsidRPr="004D49BC" w:rsidRDefault="004779AB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779AB">
              <w:rPr>
                <w:rFonts w:asciiTheme="majorBidi" w:hAnsiTheme="majorBidi" w:cstheme="majorBidi"/>
                <w:sz w:val="30"/>
                <w:szCs w:val="30"/>
              </w:rPr>
              <w:t>7,605,844</w:t>
            </w:r>
          </w:p>
        </w:tc>
        <w:tc>
          <w:tcPr>
            <w:tcW w:w="270" w:type="dxa"/>
          </w:tcPr>
          <w:p w14:paraId="1742D141" w14:textId="77777777" w:rsidR="00B3502D" w:rsidRPr="004D49BC" w:rsidRDefault="00B3502D" w:rsidP="00B35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625F0F" w14:textId="78948391" w:rsidR="00B3502D" w:rsidRPr="004D49BC" w:rsidRDefault="00B622F4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F0816" w:rsidRPr="000F0816">
              <w:rPr>
                <w:rFonts w:asciiTheme="majorBidi" w:hAnsiTheme="majorBidi" w:cstheme="majorBidi"/>
                <w:sz w:val="30"/>
                <w:szCs w:val="30"/>
              </w:rPr>
              <w:t>7,597,960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DE5C858" w14:textId="77777777" w:rsidR="00B3502D" w:rsidRPr="004D49BC" w:rsidRDefault="00B3502D" w:rsidP="00B35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343C897" w14:textId="09CD2585" w:rsidR="00B3502D" w:rsidRPr="004D49BC" w:rsidRDefault="000F0816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F0816">
              <w:rPr>
                <w:rFonts w:asciiTheme="majorBidi" w:hAnsiTheme="majorBidi" w:cstheme="majorBidi"/>
                <w:sz w:val="30"/>
                <w:szCs w:val="30"/>
              </w:rPr>
              <w:t>11,432,307</w:t>
            </w:r>
          </w:p>
        </w:tc>
      </w:tr>
      <w:tr w:rsidR="00B3502D" w:rsidRPr="004D49BC" w14:paraId="05D70EF8" w14:textId="77777777" w:rsidTr="000A74EA">
        <w:trPr>
          <w:trHeight w:val="366"/>
        </w:trPr>
        <w:tc>
          <w:tcPr>
            <w:tcW w:w="4137" w:type="dxa"/>
          </w:tcPr>
          <w:p w14:paraId="084FBA2B" w14:textId="77777777" w:rsidR="00B3502D" w:rsidRPr="004D49BC" w:rsidRDefault="00B3502D" w:rsidP="00B35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5A5C149" w14:textId="00EEB339" w:rsidR="00B3502D" w:rsidRPr="004D49BC" w:rsidRDefault="00B3502D" w:rsidP="00B35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11,424,423</w:t>
            </w:r>
          </w:p>
        </w:tc>
        <w:tc>
          <w:tcPr>
            <w:tcW w:w="270" w:type="dxa"/>
          </w:tcPr>
          <w:p w14:paraId="72F4FA2A" w14:textId="77777777" w:rsidR="00B3502D" w:rsidRPr="004D49BC" w:rsidRDefault="00B3502D" w:rsidP="00B35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B2E05C9" w14:textId="6A4A28D4" w:rsidR="00B3502D" w:rsidRPr="004D49BC" w:rsidRDefault="000F0816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7,605,844</w:t>
            </w:r>
          </w:p>
        </w:tc>
        <w:tc>
          <w:tcPr>
            <w:tcW w:w="270" w:type="dxa"/>
          </w:tcPr>
          <w:p w14:paraId="6FA0B27A" w14:textId="77777777" w:rsidR="00B3502D" w:rsidRPr="004D49BC" w:rsidRDefault="00B3502D" w:rsidP="00B35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BF6F3" w14:textId="2C5B1AD4" w:rsidR="00B3502D" w:rsidRPr="004D49BC" w:rsidRDefault="00B622F4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F0816" w:rsidRPr="000F0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7,597,960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6D68DF" w14:textId="77777777" w:rsidR="00B3502D" w:rsidRPr="004D49BC" w:rsidRDefault="00B3502D" w:rsidP="00B35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D5D0D61" w14:textId="2F8B806C" w:rsidR="00B3502D" w:rsidRPr="004D49BC" w:rsidRDefault="005A713C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95" w:right="-2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7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11,432,307</w:t>
            </w:r>
          </w:p>
        </w:tc>
      </w:tr>
      <w:tr w:rsidR="00B3502D" w:rsidRPr="004D49BC" w14:paraId="48FC2C25" w14:textId="77777777" w:rsidTr="000A74EA">
        <w:trPr>
          <w:trHeight w:val="390"/>
        </w:trPr>
        <w:tc>
          <w:tcPr>
            <w:tcW w:w="4137" w:type="dxa"/>
          </w:tcPr>
          <w:p w14:paraId="1B09AE80" w14:textId="3091A1DB" w:rsidR="00B3502D" w:rsidRPr="004D49BC" w:rsidRDefault="00B3502D" w:rsidP="00B35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D781C9F" w14:textId="1010824E" w:rsidR="00B3502D" w:rsidRPr="004D49BC" w:rsidRDefault="00B3502D" w:rsidP="00B35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(330,484)</w:t>
            </w:r>
          </w:p>
        </w:tc>
        <w:tc>
          <w:tcPr>
            <w:tcW w:w="270" w:type="dxa"/>
          </w:tcPr>
          <w:p w14:paraId="63EEDB79" w14:textId="77777777" w:rsidR="00B3502D" w:rsidRPr="004D49BC" w:rsidRDefault="00B3502D" w:rsidP="00B35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669762" w14:textId="77777777" w:rsidR="00B3502D" w:rsidRPr="004D49BC" w:rsidRDefault="00B3502D" w:rsidP="00B35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A700E" w14:textId="77777777" w:rsidR="00B3502D" w:rsidRPr="004D49BC" w:rsidRDefault="00B3502D" w:rsidP="00B35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839A0AD" w14:textId="77777777" w:rsidR="00B3502D" w:rsidRPr="004D49BC" w:rsidRDefault="00B3502D" w:rsidP="00B35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5F3A6" w14:textId="77777777" w:rsidR="00B3502D" w:rsidRPr="004D49BC" w:rsidRDefault="00B3502D" w:rsidP="00B35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BF1093C" w14:textId="65C57FD9" w:rsidR="00B3502D" w:rsidRPr="004D49BC" w:rsidRDefault="000C78DC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C78DC">
              <w:rPr>
                <w:rFonts w:asciiTheme="majorBidi" w:hAnsiTheme="majorBidi" w:cstheme="majorBidi"/>
                <w:sz w:val="30"/>
                <w:szCs w:val="30"/>
              </w:rPr>
              <w:t>(156,170)</w:t>
            </w:r>
          </w:p>
        </w:tc>
      </w:tr>
      <w:tr w:rsidR="00B3502D" w:rsidRPr="004D49BC" w14:paraId="21A9C5FD" w14:textId="77777777" w:rsidTr="00585F40">
        <w:trPr>
          <w:trHeight w:val="378"/>
        </w:trPr>
        <w:tc>
          <w:tcPr>
            <w:tcW w:w="4137" w:type="dxa"/>
          </w:tcPr>
          <w:p w14:paraId="4C390AED" w14:textId="66F5208B" w:rsidR="00B3502D" w:rsidRPr="004D49BC" w:rsidRDefault="00B3502D" w:rsidP="00B35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36503D5" w14:textId="60309DA0" w:rsidR="00B3502D" w:rsidRPr="004D49BC" w:rsidRDefault="00B3502D" w:rsidP="00B35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11,093,939</w:t>
            </w:r>
          </w:p>
        </w:tc>
        <w:tc>
          <w:tcPr>
            <w:tcW w:w="270" w:type="dxa"/>
          </w:tcPr>
          <w:p w14:paraId="1550E523" w14:textId="77777777" w:rsidR="00B3502D" w:rsidRPr="004D49BC" w:rsidRDefault="00B3502D" w:rsidP="00B35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B7332A0" w14:textId="77777777" w:rsidR="00B3502D" w:rsidRPr="004D49BC" w:rsidRDefault="00B3502D" w:rsidP="00B35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A05D4" w14:textId="77777777" w:rsidR="00B3502D" w:rsidRPr="004D49BC" w:rsidRDefault="00B3502D" w:rsidP="00B35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6E90D3" w14:textId="77777777" w:rsidR="00B3502D" w:rsidRPr="004D49BC" w:rsidRDefault="00B3502D" w:rsidP="00B35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6BD68" w14:textId="77777777" w:rsidR="00B3502D" w:rsidRPr="004D49BC" w:rsidRDefault="00B3502D" w:rsidP="00B35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88CEE97" w14:textId="20E24C5A" w:rsidR="00B3502D" w:rsidRPr="004D49BC" w:rsidRDefault="000C78DC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95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78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11,276,137</w:t>
            </w:r>
          </w:p>
        </w:tc>
      </w:tr>
    </w:tbl>
    <w:p w14:paraId="6E06EEDE" w14:textId="77777777" w:rsidR="00F96C0B" w:rsidRPr="006038BF" w:rsidRDefault="00F96C0B" w:rsidP="00603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C25E590" w14:textId="306667FE" w:rsidR="00B622F4" w:rsidRDefault="009E204D" w:rsidP="00C8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D49BC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31124F" w:rsidRPr="004D49BC">
        <w:rPr>
          <w:rFonts w:ascii="Angsana New" w:hAnsi="Angsana New" w:cs="Angsana New"/>
          <w:spacing w:val="-2"/>
          <w:sz w:val="30"/>
          <w:szCs w:val="30"/>
        </w:rPr>
        <w:t>3</w:t>
      </w:r>
      <w:r w:rsidR="007B5866" w:rsidRPr="004D49BC">
        <w:rPr>
          <w:rFonts w:ascii="Angsana New" w:hAnsi="Angsana New" w:cs="Angsana New"/>
          <w:spacing w:val="-2"/>
          <w:sz w:val="30"/>
          <w:szCs w:val="30"/>
        </w:rPr>
        <w:t>1</w:t>
      </w:r>
      <w:r w:rsidR="007B5866" w:rsidRPr="004D49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7B5866" w:rsidRPr="00722532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="0010732F" w:rsidRPr="0072253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91890" w:rsidRPr="00722532">
        <w:rPr>
          <w:rFonts w:ascii="Angsana New" w:hAnsi="Angsana New" w:cs="Angsana New"/>
          <w:spacing w:val="-2"/>
          <w:sz w:val="30"/>
          <w:szCs w:val="30"/>
        </w:rPr>
        <w:t>256</w:t>
      </w:r>
      <w:r w:rsidR="00B3502D" w:rsidRPr="00722532">
        <w:rPr>
          <w:rFonts w:ascii="Angsana New" w:hAnsi="Angsana New" w:cs="Angsana New"/>
          <w:spacing w:val="-2"/>
          <w:sz w:val="30"/>
          <w:szCs w:val="30"/>
        </w:rPr>
        <w:t>8</w:t>
      </w:r>
      <w:r w:rsidRPr="0072253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22532">
        <w:rPr>
          <w:rFonts w:ascii="Angsana New" w:hAnsi="Angsana New" w:cs="Angsana New"/>
          <w:spacing w:val="-2"/>
          <w:sz w:val="30"/>
          <w:szCs w:val="30"/>
          <w:cs/>
        </w:rPr>
        <w:t>เงินให้กู้ยืมระยะสั้นแก่บริษัทย่อย</w:t>
      </w:r>
      <w:r w:rsidR="00C423B2" w:rsidRPr="0072253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41D10" w:rsidRPr="00722532">
        <w:rPr>
          <w:rFonts w:ascii="Angsana New" w:hAnsi="Angsana New" w:cs="Angsana New" w:hint="cs"/>
          <w:spacing w:val="-2"/>
          <w:sz w:val="30"/>
          <w:szCs w:val="30"/>
          <w:cs/>
        </w:rPr>
        <w:t>การร่วมค้า</w:t>
      </w:r>
      <w:r w:rsidR="00D642CA" w:rsidRPr="00722532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A5726F" w:rsidRPr="00722532">
        <w:rPr>
          <w:rFonts w:ascii="Angsana New" w:hAnsi="Angsana New" w:cs="Angsana New" w:hint="cs"/>
          <w:spacing w:val="-2"/>
          <w:sz w:val="30"/>
          <w:szCs w:val="30"/>
          <w:cs/>
        </w:rPr>
        <w:t>บริษัทร่วม</w:t>
      </w:r>
      <w:r w:rsidRPr="00722532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เป็นเงินให้กู้ยืมประเภทไม่มี</w:t>
      </w:r>
      <w:r w:rsidRPr="00722532">
        <w:rPr>
          <w:rFonts w:ascii="Angsana New" w:hAnsi="Angsana New" w:cs="Angsana New"/>
          <w:sz w:val="30"/>
          <w:szCs w:val="30"/>
          <w:cs/>
        </w:rPr>
        <w:t>หลักประกัน</w:t>
      </w:r>
      <w:r w:rsidR="00D21A48" w:rsidRPr="00722532">
        <w:rPr>
          <w:rFonts w:ascii="Angsana New" w:hAnsi="Angsana New" w:cs="Angsana New"/>
          <w:sz w:val="30"/>
          <w:szCs w:val="30"/>
        </w:rPr>
        <w:t xml:space="preserve"> </w:t>
      </w:r>
      <w:r w:rsidR="009A2CAF" w:rsidRPr="00722532">
        <w:rPr>
          <w:rFonts w:ascii="Angsana New" w:hAnsi="Angsana New" w:cs="Angsana New" w:hint="cs"/>
          <w:sz w:val="30"/>
          <w:szCs w:val="30"/>
          <w:cs/>
        </w:rPr>
        <w:t>และ</w:t>
      </w:r>
      <w:r w:rsidR="007B054D" w:rsidRPr="00722532">
        <w:rPr>
          <w:rFonts w:ascii="Angsana New" w:hAnsi="Angsana New" w:cs="Angsana New" w:hint="cs"/>
          <w:sz w:val="30"/>
          <w:szCs w:val="30"/>
          <w:cs/>
        </w:rPr>
        <w:t>มี</w:t>
      </w:r>
      <w:r w:rsidR="00F50C70" w:rsidRPr="00722532">
        <w:rPr>
          <w:rFonts w:ascii="Angsana New" w:hAnsi="Angsana New" w:cs="Angsana New" w:hint="cs"/>
          <w:sz w:val="30"/>
          <w:szCs w:val="30"/>
          <w:cs/>
        </w:rPr>
        <w:t xml:space="preserve">กำหนดรับชำระคืนในระหว่างปี </w:t>
      </w:r>
      <w:r w:rsidR="00F50C70" w:rsidRPr="00722532">
        <w:rPr>
          <w:rFonts w:ascii="Angsana New" w:hAnsi="Angsana New" w:cs="Angsana New"/>
          <w:sz w:val="30"/>
          <w:szCs w:val="30"/>
        </w:rPr>
        <w:t>256</w:t>
      </w:r>
      <w:r w:rsidR="00827344" w:rsidRPr="00722532">
        <w:rPr>
          <w:rFonts w:ascii="Angsana New" w:hAnsi="Angsana New" w:cs="Angsana New"/>
          <w:sz w:val="30"/>
          <w:szCs w:val="30"/>
        </w:rPr>
        <w:t>8</w:t>
      </w:r>
      <w:r w:rsidR="009A2CAF" w:rsidRPr="00722532">
        <w:rPr>
          <w:rFonts w:ascii="Angsana New" w:hAnsi="Angsana New" w:cs="Angsana New"/>
          <w:sz w:val="30"/>
          <w:szCs w:val="30"/>
          <w:cs/>
        </w:rPr>
        <w:t xml:space="preserve"> </w:t>
      </w:r>
      <w:r w:rsidR="00F50C70" w:rsidRPr="00722532">
        <w:rPr>
          <w:rFonts w:ascii="Angsana New" w:hAnsi="Angsana New" w:cs="Angsana New" w:hint="cs"/>
          <w:sz w:val="30"/>
          <w:szCs w:val="30"/>
          <w:cs/>
        </w:rPr>
        <w:t>และ</w:t>
      </w:r>
      <w:r w:rsidR="00F50C70" w:rsidRPr="00722532">
        <w:rPr>
          <w:rFonts w:ascii="Angsana New" w:hAnsi="Angsana New" w:cs="Angsana New"/>
          <w:sz w:val="30"/>
          <w:szCs w:val="30"/>
          <w:cs/>
        </w:rPr>
        <w:t>เมื่อทวง</w:t>
      </w:r>
      <w:r w:rsidR="00F50C70" w:rsidRPr="004D49BC">
        <w:rPr>
          <w:rFonts w:ascii="Angsana New" w:hAnsi="Angsana New" w:cs="Angsana New"/>
          <w:sz w:val="30"/>
          <w:szCs w:val="30"/>
          <w:cs/>
        </w:rPr>
        <w:t>ถาม</w:t>
      </w:r>
      <w:r w:rsidRPr="004D49BC">
        <w:rPr>
          <w:rFonts w:ascii="Angsana New" w:hAnsi="Angsana New" w:cs="Angsana New"/>
          <w:sz w:val="30"/>
          <w:szCs w:val="30"/>
          <w:cs/>
        </w:rPr>
        <w:t>โดยมีอัตราดอกเบี้ยระหว่างร้อยล</w:t>
      </w:r>
      <w:r w:rsidRPr="004D49BC">
        <w:rPr>
          <w:rFonts w:ascii="Angsana New" w:hAnsi="Angsana New" w:cs="Angsana New" w:hint="cs"/>
          <w:sz w:val="30"/>
          <w:szCs w:val="30"/>
          <w:cs/>
        </w:rPr>
        <w:t>ะ</w:t>
      </w:r>
      <w:r w:rsidR="00AF64E0">
        <w:rPr>
          <w:rFonts w:ascii="Angsana New" w:hAnsi="Angsana New" w:cs="Angsana New"/>
          <w:sz w:val="30"/>
          <w:szCs w:val="30"/>
        </w:rPr>
        <w:t xml:space="preserve"> </w:t>
      </w:r>
      <w:r w:rsidR="007B532F">
        <w:rPr>
          <w:rFonts w:ascii="Angsana New" w:hAnsi="Angsana New" w:cs="Angsana New"/>
          <w:sz w:val="30"/>
          <w:szCs w:val="30"/>
        </w:rPr>
        <w:t>4.</w:t>
      </w:r>
      <w:r w:rsidR="00084201">
        <w:rPr>
          <w:rFonts w:ascii="Angsana New" w:hAnsi="Angsana New" w:cs="Angsana New"/>
          <w:sz w:val="30"/>
          <w:szCs w:val="30"/>
        </w:rPr>
        <w:t>25</w:t>
      </w:r>
      <w:r w:rsidRPr="004D49BC">
        <w:rPr>
          <w:rFonts w:ascii="Angsana New" w:hAnsi="Angsana New" w:cs="Angsana New"/>
          <w:sz w:val="30"/>
          <w:szCs w:val="30"/>
          <w:cs/>
        </w:rPr>
        <w:t>ถึงร้อยล</w:t>
      </w:r>
      <w:r w:rsidRPr="004D49BC">
        <w:rPr>
          <w:rFonts w:ascii="Angsana New" w:hAnsi="Angsana New" w:cs="Angsana New" w:hint="cs"/>
          <w:sz w:val="30"/>
          <w:szCs w:val="30"/>
          <w:cs/>
        </w:rPr>
        <w:t>ะ</w:t>
      </w:r>
      <w:r w:rsidR="00832042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78DC">
        <w:rPr>
          <w:rFonts w:ascii="Angsana New" w:hAnsi="Angsana New" w:cs="Angsana New"/>
          <w:sz w:val="30"/>
          <w:szCs w:val="30"/>
        </w:rPr>
        <w:t>7.00</w:t>
      </w:r>
      <w:r w:rsidR="007B5866"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ต่อป</w:t>
      </w:r>
      <w:r w:rsidR="006E64D1" w:rsidRPr="004D49BC">
        <w:rPr>
          <w:rFonts w:ascii="Angsana New" w:hAnsi="Angsana New" w:cs="Angsana New" w:hint="cs"/>
          <w:sz w:val="30"/>
          <w:szCs w:val="30"/>
          <w:cs/>
        </w:rPr>
        <w:t>ี</w:t>
      </w:r>
      <w:r w:rsidR="00D529C1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i/>
          <w:iCs/>
          <w:sz w:val="30"/>
          <w:szCs w:val="30"/>
        </w:rPr>
        <w:t>(</w:t>
      </w:r>
      <w:r w:rsidR="00707376" w:rsidRPr="004D49BC">
        <w:rPr>
          <w:rFonts w:ascii="Angsana New" w:hAnsi="Angsana New" w:cs="Angsana New"/>
          <w:i/>
          <w:iCs/>
          <w:sz w:val="30"/>
          <w:szCs w:val="30"/>
          <w:cs/>
        </w:rPr>
        <w:t>31</w:t>
      </w:r>
      <w:r w:rsidRPr="004D49B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>ธันว</w:t>
      </w:r>
      <w:r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าคม </w:t>
      </w:r>
      <w:r w:rsidR="006024BC" w:rsidRPr="00722532">
        <w:rPr>
          <w:rFonts w:ascii="Angsana New" w:hAnsi="Angsana New" w:cs="Angsana New"/>
          <w:i/>
          <w:iCs/>
          <w:sz w:val="30"/>
          <w:szCs w:val="30"/>
        </w:rPr>
        <w:t>256</w:t>
      </w:r>
      <w:r w:rsidR="00827344" w:rsidRPr="00722532">
        <w:rPr>
          <w:rFonts w:ascii="Angsana New" w:hAnsi="Angsana New" w:cs="Angsana New"/>
          <w:i/>
          <w:iCs/>
          <w:sz w:val="30"/>
          <w:szCs w:val="30"/>
        </w:rPr>
        <w:t>7</w:t>
      </w:r>
      <w:r w:rsidRPr="0072253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ระหว่างร้อยละ </w:t>
      </w:r>
      <w:r w:rsidR="007B5866" w:rsidRPr="00722532">
        <w:rPr>
          <w:rFonts w:ascii="Angsana New" w:hAnsi="Angsana New" w:cs="Angsana New"/>
          <w:i/>
          <w:iCs/>
          <w:sz w:val="30"/>
          <w:szCs w:val="30"/>
        </w:rPr>
        <w:t>4</w:t>
      </w:r>
      <w:r w:rsidR="00827344" w:rsidRPr="00722532">
        <w:rPr>
          <w:rFonts w:ascii="Angsana New" w:hAnsi="Angsana New" w:cs="Angsana New"/>
          <w:i/>
          <w:iCs/>
          <w:sz w:val="30"/>
          <w:szCs w:val="30"/>
        </w:rPr>
        <w:t>.</w:t>
      </w:r>
      <w:r w:rsidR="00084201">
        <w:rPr>
          <w:rFonts w:ascii="Angsana New" w:hAnsi="Angsana New" w:cs="Angsana New"/>
          <w:i/>
          <w:iCs/>
          <w:sz w:val="30"/>
          <w:szCs w:val="30"/>
        </w:rPr>
        <w:t>84</w:t>
      </w:r>
      <w:r w:rsidR="001A5D1B" w:rsidRPr="0072253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7B5866" w:rsidRPr="00722532">
        <w:rPr>
          <w:rFonts w:ascii="Angsana New" w:hAnsi="Angsana New" w:cs="Angsana New"/>
          <w:i/>
          <w:iCs/>
          <w:sz w:val="30"/>
          <w:szCs w:val="30"/>
        </w:rPr>
        <w:t>7</w:t>
      </w:r>
      <w:r w:rsidR="00610239" w:rsidRPr="00722532">
        <w:rPr>
          <w:rFonts w:ascii="Angsana New" w:hAnsi="Angsana New" w:cs="Angsana New"/>
          <w:i/>
          <w:iCs/>
          <w:sz w:val="30"/>
          <w:szCs w:val="30"/>
        </w:rPr>
        <w:t>.</w:t>
      </w:r>
      <w:r w:rsidR="007B5866" w:rsidRPr="004D49BC">
        <w:rPr>
          <w:rFonts w:ascii="Angsana New" w:hAnsi="Angsana New" w:cs="Angsana New"/>
          <w:i/>
          <w:iCs/>
          <w:sz w:val="30"/>
          <w:szCs w:val="30"/>
        </w:rPr>
        <w:t>0</w:t>
      </w:r>
      <w:r w:rsidR="00707376" w:rsidRPr="004D49BC">
        <w:rPr>
          <w:rFonts w:ascii="Angsana New" w:hAnsi="Angsana New" w:cs="Angsana New"/>
          <w:i/>
          <w:iCs/>
          <w:sz w:val="30"/>
          <w:szCs w:val="30"/>
          <w:cs/>
        </w:rPr>
        <w:t>0</w:t>
      </w:r>
      <w:r w:rsidRPr="004D49B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Pr="004D49BC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49476E22" w14:textId="77777777" w:rsidR="00B622F4" w:rsidRDefault="00B6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83"/>
        <w:gridCol w:w="270"/>
        <w:gridCol w:w="1068"/>
        <w:gridCol w:w="270"/>
        <w:gridCol w:w="1080"/>
        <w:gridCol w:w="270"/>
        <w:gridCol w:w="1172"/>
      </w:tblGrid>
      <w:tr w:rsidR="004A3739" w:rsidRPr="004D49BC" w14:paraId="662FCD68" w14:textId="77777777" w:rsidTr="0010665C">
        <w:trPr>
          <w:trHeight w:val="379"/>
        </w:trPr>
        <w:tc>
          <w:tcPr>
            <w:tcW w:w="4137" w:type="dxa"/>
            <w:vAlign w:val="bottom"/>
          </w:tcPr>
          <w:p w14:paraId="0725D1CE" w14:textId="191E8E3D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118202364"/>
            <w:bookmarkStart w:id="2" w:name="_Hlk118202437"/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50EE6F47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D4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3739" w:rsidRPr="004D49BC" w14:paraId="57427845" w14:textId="77777777" w:rsidTr="0010665C">
        <w:trPr>
          <w:trHeight w:val="733"/>
        </w:trPr>
        <w:tc>
          <w:tcPr>
            <w:tcW w:w="4137" w:type="dxa"/>
            <w:shd w:val="clear" w:color="auto" w:fill="auto"/>
            <w:vAlign w:val="bottom"/>
          </w:tcPr>
          <w:p w14:paraId="52E80E15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83" w:type="dxa"/>
            <w:vAlign w:val="bottom"/>
          </w:tcPr>
          <w:p w14:paraId="2B712CC6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CF660C" w14:textId="362CDE21" w:rsidR="004A3739" w:rsidRPr="004D49BC" w:rsidRDefault="00FD78A4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3739"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28AA417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BC5D601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FAFC16C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C3D01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8DD1101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3E20B55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D9B005" w14:textId="117773B9" w:rsidR="004A3739" w:rsidRPr="004D49BC" w:rsidRDefault="007B5866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4A3739" w:rsidRPr="004D49BC" w14:paraId="5E547CD7" w14:textId="77777777" w:rsidTr="0010665C">
        <w:trPr>
          <w:trHeight w:hRule="exact" w:val="404"/>
        </w:trPr>
        <w:tc>
          <w:tcPr>
            <w:tcW w:w="4137" w:type="dxa"/>
          </w:tcPr>
          <w:p w14:paraId="2C0CE1B5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053BB326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3739" w:rsidRPr="004D49BC" w14:paraId="1AA4D5D2" w14:textId="77777777" w:rsidTr="0010665C">
        <w:trPr>
          <w:trHeight w:hRule="exact" w:val="404"/>
        </w:trPr>
        <w:tc>
          <w:tcPr>
            <w:tcW w:w="4137" w:type="dxa"/>
          </w:tcPr>
          <w:p w14:paraId="6A461B3F" w14:textId="74E5DBA0" w:rsidR="004A3739" w:rsidRPr="004D49BC" w:rsidRDefault="00707376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1941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313" w:type="dxa"/>
            <w:gridSpan w:val="7"/>
          </w:tcPr>
          <w:p w14:paraId="1E90233E" w14:textId="77777777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A7FB4" w:rsidRPr="004D49BC" w14:paraId="5D128DE7" w14:textId="77777777" w:rsidTr="00AE1EB7">
        <w:trPr>
          <w:trHeight w:val="367"/>
        </w:trPr>
        <w:tc>
          <w:tcPr>
            <w:tcW w:w="4137" w:type="dxa"/>
            <w:vAlign w:val="bottom"/>
          </w:tcPr>
          <w:p w14:paraId="40AB9A07" w14:textId="21B99DB4" w:rsidR="005A7FB4" w:rsidRPr="004D49BC" w:rsidRDefault="005A7FB4" w:rsidP="005A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240D5FD" w14:textId="7914042F" w:rsidR="005A7FB4" w:rsidRPr="004D49BC" w:rsidRDefault="005A7FB4" w:rsidP="005A7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56,250</w:t>
            </w:r>
          </w:p>
        </w:tc>
        <w:tc>
          <w:tcPr>
            <w:tcW w:w="270" w:type="dxa"/>
            <w:vAlign w:val="bottom"/>
          </w:tcPr>
          <w:p w14:paraId="5C5DFD69" w14:textId="77777777" w:rsidR="005A7FB4" w:rsidRPr="004D49BC" w:rsidRDefault="005A7FB4" w:rsidP="005A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CCF8F52" w14:textId="17FA7822" w:rsidR="005A7FB4" w:rsidRPr="004D49BC" w:rsidRDefault="00906982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9FF06" w14:textId="77777777" w:rsidR="005A7FB4" w:rsidRPr="004D49BC" w:rsidRDefault="005A7FB4" w:rsidP="005A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7978E6" w14:textId="5BA3A693" w:rsidR="005A7FB4" w:rsidRPr="004D49BC" w:rsidRDefault="00906982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1FE2BA" w14:textId="77777777" w:rsidR="005A7FB4" w:rsidRPr="004D49BC" w:rsidRDefault="005A7FB4" w:rsidP="005A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449C4E0" w14:textId="688E215C" w:rsidR="005A7FB4" w:rsidRPr="004D49BC" w:rsidRDefault="00906982" w:rsidP="005A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06982">
              <w:rPr>
                <w:rFonts w:asciiTheme="majorBidi" w:hAnsiTheme="majorBidi" w:cstheme="majorBidi"/>
                <w:sz w:val="30"/>
                <w:szCs w:val="30"/>
              </w:rPr>
              <w:t>56,250</w:t>
            </w:r>
          </w:p>
        </w:tc>
      </w:tr>
      <w:tr w:rsidR="005A7FB4" w:rsidRPr="004D49BC" w14:paraId="530638B6" w14:textId="77777777" w:rsidTr="00AE1EB7">
        <w:trPr>
          <w:trHeight w:val="367"/>
        </w:trPr>
        <w:tc>
          <w:tcPr>
            <w:tcW w:w="4137" w:type="dxa"/>
          </w:tcPr>
          <w:p w14:paraId="2BDAD087" w14:textId="77777777" w:rsidR="005A7FB4" w:rsidRPr="004D49BC" w:rsidRDefault="005A7FB4" w:rsidP="005A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E9D51" w14:textId="3E6D5B63" w:rsidR="005A7FB4" w:rsidRPr="004D49BC" w:rsidRDefault="005A7FB4" w:rsidP="005A7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56,250</w:t>
            </w:r>
          </w:p>
        </w:tc>
        <w:tc>
          <w:tcPr>
            <w:tcW w:w="270" w:type="dxa"/>
            <w:vAlign w:val="bottom"/>
          </w:tcPr>
          <w:p w14:paraId="0865F0D7" w14:textId="77777777" w:rsidR="005A7FB4" w:rsidRPr="004D49BC" w:rsidRDefault="005A7FB4" w:rsidP="005A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5155D" w14:textId="7EDF67F2" w:rsidR="005A7FB4" w:rsidRPr="004D49BC" w:rsidRDefault="00906982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A15F8A" w14:textId="77777777" w:rsidR="005A7FB4" w:rsidRPr="004D49BC" w:rsidRDefault="005A7FB4" w:rsidP="005A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AE0EF" w14:textId="303A3264" w:rsidR="005A7FB4" w:rsidRPr="004D49BC" w:rsidRDefault="00906982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F42CAE" w14:textId="77777777" w:rsidR="005A7FB4" w:rsidRPr="004D49BC" w:rsidRDefault="005A7FB4" w:rsidP="005A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2F2B7" w14:textId="7CCE77E7" w:rsidR="005A7FB4" w:rsidRPr="004D49BC" w:rsidRDefault="00906982" w:rsidP="005A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69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56,250</w:t>
            </w:r>
          </w:p>
        </w:tc>
      </w:tr>
      <w:bookmarkEnd w:id="1"/>
      <w:bookmarkEnd w:id="2"/>
    </w:tbl>
    <w:p w14:paraId="029DA882" w14:textId="77777777" w:rsidR="00914EC8" w:rsidRPr="006038BF" w:rsidRDefault="00914EC8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407D22E2" w14:textId="49ECFA1A" w:rsidR="006C251F" w:rsidRPr="004D49BC" w:rsidRDefault="006C251F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4D49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D49BC">
        <w:rPr>
          <w:rFonts w:ascii="Angsana New" w:hAnsi="Angsana New" w:cs="Angsana New"/>
          <w:sz w:val="30"/>
          <w:szCs w:val="30"/>
        </w:rPr>
        <w:t>3</w:t>
      </w:r>
      <w:r w:rsidR="007B5866" w:rsidRPr="004D49BC">
        <w:rPr>
          <w:rFonts w:ascii="Angsana New" w:hAnsi="Angsana New" w:cs="Angsana New"/>
          <w:sz w:val="30"/>
          <w:szCs w:val="30"/>
        </w:rPr>
        <w:t>1</w:t>
      </w:r>
      <w:r w:rsidR="007B5866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5866" w:rsidRPr="0072253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7225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2532">
        <w:rPr>
          <w:rFonts w:ascii="Angsana New" w:hAnsi="Angsana New" w:cs="Angsana New"/>
          <w:sz w:val="30"/>
          <w:szCs w:val="30"/>
        </w:rPr>
        <w:t>256</w:t>
      </w:r>
      <w:r w:rsidR="005A7FB4" w:rsidRPr="00722532">
        <w:rPr>
          <w:rFonts w:ascii="Angsana New" w:hAnsi="Angsana New" w:cs="Angsana New"/>
          <w:sz w:val="30"/>
          <w:szCs w:val="30"/>
        </w:rPr>
        <w:t>8</w:t>
      </w:r>
      <w:r w:rsidRPr="00722532">
        <w:rPr>
          <w:rFonts w:ascii="Angsana New" w:hAnsi="Angsana New" w:cs="Angsana New"/>
          <w:sz w:val="30"/>
          <w:szCs w:val="30"/>
        </w:rPr>
        <w:t xml:space="preserve"> </w:t>
      </w:r>
      <w:r w:rsidRPr="00722532">
        <w:rPr>
          <w:rFonts w:ascii="Angsana New" w:hAnsi="Angsana New" w:cs="Angsana New"/>
          <w:sz w:val="30"/>
          <w:szCs w:val="30"/>
          <w:cs/>
        </w:rPr>
        <w:t>เงินให้</w:t>
      </w:r>
      <w:r w:rsidRPr="004D49BC">
        <w:rPr>
          <w:rFonts w:ascii="Angsana New" w:hAnsi="Angsana New" w:cs="Angsana New"/>
          <w:sz w:val="30"/>
          <w:szCs w:val="30"/>
          <w:cs/>
        </w:rPr>
        <w:t>กู้ยืมระยะ</w:t>
      </w:r>
      <w:r w:rsidRPr="004D49BC">
        <w:rPr>
          <w:rFonts w:ascii="Angsana New" w:hAnsi="Angsana New" w:cs="Angsana New" w:hint="cs"/>
          <w:sz w:val="30"/>
          <w:szCs w:val="30"/>
          <w:cs/>
        </w:rPr>
        <w:t>ยาว</w:t>
      </w:r>
      <w:r w:rsidRPr="004D49BC">
        <w:rPr>
          <w:rFonts w:ascii="Angsana New" w:hAnsi="Angsana New" w:cs="Angsana New"/>
          <w:sz w:val="30"/>
          <w:szCs w:val="30"/>
          <w:cs/>
        </w:rPr>
        <w:t>แก่</w:t>
      </w:r>
      <w:r w:rsidRPr="004D49BC">
        <w:rPr>
          <w:rFonts w:ascii="Angsana New" w:hAnsi="Angsana New" w:cs="Angsana New" w:hint="cs"/>
          <w:sz w:val="30"/>
          <w:szCs w:val="30"/>
          <w:cs/>
        </w:rPr>
        <w:t>การร่วมค้าแห่งหนึ่ง (บริษัท ไทยฟู้ดส์ นิวเคลียส จีเนติกส์ จำกัด)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เป็นเงินให้กู้ยืมประเภท</w:t>
      </w:r>
      <w:r w:rsidRPr="004D49BC">
        <w:rPr>
          <w:rFonts w:ascii="Angsana New" w:hAnsi="Angsana New" w:cs="Angsana New" w:hint="cs"/>
          <w:sz w:val="30"/>
          <w:szCs w:val="30"/>
          <w:cs/>
        </w:rPr>
        <w:t>ไม่</w:t>
      </w:r>
      <w:r w:rsidRPr="004D49BC">
        <w:rPr>
          <w:rFonts w:ascii="Angsana New" w:hAnsi="Angsana New" w:cs="Angsana New"/>
          <w:sz w:val="30"/>
          <w:szCs w:val="30"/>
          <w:cs/>
        </w:rPr>
        <w:t>มีหลักประกัน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สำหรับเงินต้นจำนวน </w:t>
      </w:r>
      <w:r w:rsidR="007B532F">
        <w:rPr>
          <w:rFonts w:ascii="Angsana New" w:hAnsi="Angsana New" w:cs="Angsana New"/>
          <w:sz w:val="30"/>
          <w:szCs w:val="30"/>
        </w:rPr>
        <w:t>90</w:t>
      </w:r>
      <w:r w:rsidR="00722532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ล้านบาท เงินต้นของเงินให้กู้ยืมนี้มีกำหนดรับ</w:t>
      </w:r>
      <w:r w:rsidRPr="00722532">
        <w:rPr>
          <w:rFonts w:ascii="Angsana New" w:hAnsi="Angsana New" w:cs="Angsana New" w:hint="cs"/>
          <w:sz w:val="30"/>
          <w:szCs w:val="30"/>
          <w:cs/>
        </w:rPr>
        <w:t xml:space="preserve">ชำระคืนทุกๆ ไตรมาส จนถึงเดือนมิถุนายน </w:t>
      </w:r>
      <w:r w:rsidR="00AB7883" w:rsidRPr="00722532">
        <w:rPr>
          <w:rFonts w:ascii="Angsana New" w:hAnsi="Angsana New" w:cs="Angsana New"/>
          <w:sz w:val="30"/>
          <w:szCs w:val="30"/>
        </w:rPr>
        <w:t>2570</w:t>
      </w:r>
      <w:r w:rsidRPr="00722532">
        <w:rPr>
          <w:rFonts w:ascii="Angsana New" w:hAnsi="Angsana New" w:cs="Angsana New" w:hint="cs"/>
          <w:sz w:val="30"/>
          <w:szCs w:val="30"/>
          <w:cs/>
        </w:rPr>
        <w:t xml:space="preserve"> เงินให้กู้ยืมดังกล่าว</w:t>
      </w:r>
      <w:r w:rsidRPr="00722532">
        <w:rPr>
          <w:rFonts w:ascii="Angsana New" w:hAnsi="Angsana New" w:cs="Angsana New"/>
          <w:sz w:val="30"/>
          <w:szCs w:val="30"/>
          <w:cs/>
        </w:rPr>
        <w:t>มีอัตราดอกเบี้</w:t>
      </w:r>
      <w:r w:rsidRPr="00722532">
        <w:rPr>
          <w:rFonts w:ascii="Angsana New" w:hAnsi="Angsana New" w:cs="Angsana New" w:hint="cs"/>
          <w:sz w:val="30"/>
          <w:szCs w:val="30"/>
          <w:cs/>
        </w:rPr>
        <w:t>ย</w:t>
      </w:r>
      <w:r w:rsidRPr="00722532">
        <w:rPr>
          <w:rFonts w:ascii="Angsana New" w:hAnsi="Angsana New" w:cs="Angsana New"/>
          <w:sz w:val="30"/>
          <w:szCs w:val="30"/>
          <w:cs/>
        </w:rPr>
        <w:t>ร้อยล</w:t>
      </w:r>
      <w:r w:rsidRPr="00722532">
        <w:rPr>
          <w:rFonts w:ascii="Angsana New" w:hAnsi="Angsana New" w:cs="Angsana New" w:hint="cs"/>
          <w:sz w:val="30"/>
          <w:szCs w:val="30"/>
          <w:cs/>
        </w:rPr>
        <w:t>ะ</w:t>
      </w:r>
      <w:r w:rsidRPr="00722532">
        <w:rPr>
          <w:rFonts w:ascii="Angsana New" w:hAnsi="Angsana New" w:cs="Angsana New"/>
          <w:sz w:val="30"/>
          <w:szCs w:val="30"/>
        </w:rPr>
        <w:t xml:space="preserve"> </w:t>
      </w:r>
      <w:r w:rsidR="00AB7883" w:rsidRPr="00722532">
        <w:rPr>
          <w:rFonts w:ascii="Angsana New" w:hAnsi="Angsana New" w:cs="Angsana New"/>
          <w:sz w:val="30"/>
          <w:szCs w:val="30"/>
        </w:rPr>
        <w:t>6.50</w:t>
      </w:r>
      <w:r w:rsidRPr="00722532">
        <w:rPr>
          <w:rFonts w:ascii="Angsana New" w:hAnsi="Angsana New" w:cs="Angsana New"/>
          <w:sz w:val="30"/>
          <w:szCs w:val="30"/>
        </w:rPr>
        <w:t xml:space="preserve"> </w:t>
      </w:r>
      <w:r w:rsidRPr="00722532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4A2032" w:rsidRPr="00722532">
        <w:rPr>
          <w:rFonts w:ascii="Angsana New" w:hAnsi="Angsana New" w:cs="Angsana New"/>
          <w:sz w:val="30"/>
          <w:szCs w:val="30"/>
        </w:rPr>
        <w:t xml:space="preserve"> </w:t>
      </w:r>
      <w:r w:rsidR="004A2032" w:rsidRPr="00722532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F50C70" w:rsidRPr="00722532">
        <w:rPr>
          <w:rFonts w:ascii="Angsana New" w:hAnsi="Angsana New" w:cs="Angsana New"/>
          <w:i/>
          <w:iCs/>
          <w:sz w:val="30"/>
          <w:szCs w:val="30"/>
        </w:rPr>
        <w:t>31</w:t>
      </w:r>
      <w:r w:rsidR="004A2032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A2032" w:rsidRPr="00722532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4A2032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50C70" w:rsidRPr="00722532">
        <w:rPr>
          <w:rFonts w:ascii="Angsana New" w:hAnsi="Angsana New" w:cs="Angsana New"/>
          <w:i/>
          <w:iCs/>
          <w:sz w:val="30"/>
          <w:szCs w:val="30"/>
        </w:rPr>
        <w:t>256</w:t>
      </w:r>
      <w:r w:rsidR="005A7FB4" w:rsidRPr="00722532">
        <w:rPr>
          <w:rFonts w:ascii="Angsana New" w:hAnsi="Angsana New" w:cs="Angsana New"/>
          <w:i/>
          <w:iCs/>
          <w:sz w:val="30"/>
          <w:szCs w:val="30"/>
        </w:rPr>
        <w:t>7</w:t>
      </w:r>
      <w:r w:rsidR="004A2032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4A2032" w:rsidRPr="00722532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4A2032"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A2032" w:rsidRPr="00722532">
        <w:rPr>
          <w:rFonts w:ascii="Angsana New" w:hAnsi="Angsana New" w:cs="Angsana New"/>
          <w:i/>
          <w:iCs/>
          <w:sz w:val="30"/>
          <w:szCs w:val="30"/>
        </w:rPr>
        <w:t>6.</w:t>
      </w:r>
      <w:r w:rsidR="004A2032" w:rsidRPr="004D49BC">
        <w:rPr>
          <w:rFonts w:ascii="Angsana New" w:hAnsi="Angsana New" w:cs="Angsana New"/>
          <w:i/>
          <w:iCs/>
          <w:sz w:val="30"/>
          <w:szCs w:val="30"/>
        </w:rPr>
        <w:t>50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A2032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1C31314B" w14:textId="77777777" w:rsidR="00F90116" w:rsidRPr="006038BF" w:rsidRDefault="00F90116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tbl>
      <w:tblPr>
        <w:tblW w:w="94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152"/>
        <w:gridCol w:w="287"/>
        <w:gridCol w:w="1090"/>
        <w:gridCol w:w="287"/>
        <w:gridCol w:w="1063"/>
        <w:gridCol w:w="287"/>
        <w:gridCol w:w="1159"/>
      </w:tblGrid>
      <w:tr w:rsidR="009E204D" w:rsidRPr="004D49BC" w14:paraId="6ADA7319" w14:textId="77777777" w:rsidTr="000746CC">
        <w:trPr>
          <w:trHeight w:val="413"/>
          <w:tblHeader/>
        </w:trPr>
        <w:tc>
          <w:tcPr>
            <w:tcW w:w="4131" w:type="dxa"/>
            <w:vAlign w:val="bottom"/>
          </w:tcPr>
          <w:p w14:paraId="394EE49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  <w:shd w:val="clear" w:color="auto" w:fill="auto"/>
            <w:vAlign w:val="bottom"/>
          </w:tcPr>
          <w:p w14:paraId="22A3395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D4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204D" w:rsidRPr="004D49BC" w14:paraId="69548090" w14:textId="77777777" w:rsidTr="000746CC">
        <w:trPr>
          <w:trHeight w:val="816"/>
          <w:tblHeader/>
        </w:trPr>
        <w:tc>
          <w:tcPr>
            <w:tcW w:w="4131" w:type="dxa"/>
            <w:shd w:val="clear" w:color="auto" w:fill="auto"/>
            <w:vAlign w:val="bottom"/>
          </w:tcPr>
          <w:p w14:paraId="597E7965" w14:textId="0CD598BC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2" w:type="dxa"/>
            <w:vAlign w:val="bottom"/>
          </w:tcPr>
          <w:p w14:paraId="64040682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97A9BDF" w14:textId="02A003E7" w:rsidR="009E204D" w:rsidRPr="004D49BC" w:rsidRDefault="00FD78A4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7" w:type="dxa"/>
            <w:vAlign w:val="bottom"/>
          </w:tcPr>
          <w:p w14:paraId="3FBA6A0B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D82EC07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7" w:type="dxa"/>
            <w:vAlign w:val="bottom"/>
          </w:tcPr>
          <w:p w14:paraId="52A5C60C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CAB9DCA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7" w:type="dxa"/>
            <w:vAlign w:val="bottom"/>
          </w:tcPr>
          <w:p w14:paraId="1ED129A6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93781EC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80128D" w14:textId="7742F613" w:rsidR="009E204D" w:rsidRPr="004D49BC" w:rsidRDefault="000F2692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9E204D" w:rsidRPr="004D49BC" w14:paraId="131588C0" w14:textId="77777777" w:rsidTr="000746CC">
        <w:trPr>
          <w:trHeight w:hRule="exact" w:val="414"/>
          <w:tblHeader/>
        </w:trPr>
        <w:tc>
          <w:tcPr>
            <w:tcW w:w="4131" w:type="dxa"/>
          </w:tcPr>
          <w:p w14:paraId="69D5103E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7"/>
          </w:tcPr>
          <w:p w14:paraId="2DDD04FF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4D49BC" w14:paraId="29A3FD8B" w14:textId="77777777" w:rsidTr="000746CC">
        <w:trPr>
          <w:trHeight w:hRule="exact" w:val="414"/>
        </w:trPr>
        <w:tc>
          <w:tcPr>
            <w:tcW w:w="4131" w:type="dxa"/>
          </w:tcPr>
          <w:p w14:paraId="3C2BE69F" w14:textId="51E3AEAF" w:rsidR="009E204D" w:rsidRPr="004D49BC" w:rsidRDefault="0070737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1941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325" w:type="dxa"/>
            <w:gridSpan w:val="7"/>
          </w:tcPr>
          <w:p w14:paraId="7B3B366D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05636" w:rsidRPr="004D49BC" w14:paraId="6ADE1647" w14:textId="77777777" w:rsidTr="00C540FD">
        <w:trPr>
          <w:trHeight w:val="401"/>
        </w:trPr>
        <w:tc>
          <w:tcPr>
            <w:tcW w:w="4131" w:type="dxa"/>
            <w:vAlign w:val="bottom"/>
          </w:tcPr>
          <w:p w14:paraId="13428069" w14:textId="7FBF55E4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44F77C" w14:textId="711A704E" w:rsidR="00B05636" w:rsidRPr="004D49BC" w:rsidRDefault="00575FB0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5636" w:rsidRPr="004D49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5636"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="00B05636" w:rsidRPr="004D49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5636"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287" w:type="dxa"/>
          </w:tcPr>
          <w:p w14:paraId="65D74ADA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0F5F8250" w14:textId="44B6FBE1" w:rsidR="00B05636" w:rsidRPr="004D49BC" w:rsidRDefault="00D847B9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5E16E6DE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2FA3A825" w14:textId="326B9803" w:rsidR="00B05636" w:rsidRPr="004D49BC" w:rsidRDefault="00D847B9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34765095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9FE465C" w14:textId="39943881" w:rsidR="00B05636" w:rsidRPr="004D49BC" w:rsidRDefault="00D847B9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</w:tr>
      <w:tr w:rsidR="00B05636" w:rsidRPr="004D49BC" w14:paraId="061C5BA7" w14:textId="77777777" w:rsidTr="00C540FD">
        <w:trPr>
          <w:trHeight w:val="413"/>
        </w:trPr>
        <w:tc>
          <w:tcPr>
            <w:tcW w:w="4131" w:type="dxa"/>
          </w:tcPr>
          <w:p w14:paraId="6509A058" w14:textId="42C94F1C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9483B" w14:textId="7F6C22B9" w:rsidR="00B05636" w:rsidRPr="004D49BC" w:rsidRDefault="00575FB0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05636"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05636"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  <w:r w:rsidR="00B05636"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05636"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87" w:type="dxa"/>
          </w:tcPr>
          <w:p w14:paraId="2534C75E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12302" w14:textId="3AE9B257" w:rsidR="00B05636" w:rsidRPr="004D49BC" w:rsidRDefault="00D847B9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1638F6F8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749A8" w14:textId="64B36DD9" w:rsidR="00B05636" w:rsidRPr="004D49BC" w:rsidRDefault="00D847B9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6F818965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0DFF3" w14:textId="0A002415" w:rsidR="00B05636" w:rsidRPr="004D49BC" w:rsidRDefault="00D847B9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1,000,000</w:t>
            </w:r>
          </w:p>
        </w:tc>
      </w:tr>
    </w:tbl>
    <w:p w14:paraId="70935B4C" w14:textId="77777777" w:rsidR="00C423B2" w:rsidRPr="006038BF" w:rsidRDefault="00C423B2" w:rsidP="00D80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3B0BF896" w14:textId="263D3F9B" w:rsidR="001C3959" w:rsidRPr="004D49BC" w:rsidRDefault="00B05636" w:rsidP="00B24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ณ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4A2032" w:rsidRPr="004D49BC">
        <w:rPr>
          <w:rFonts w:ascii="Angsana New" w:hAnsi="Angsana New" w:cs="Angsana New"/>
          <w:sz w:val="30"/>
          <w:szCs w:val="30"/>
        </w:rPr>
        <w:t>31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4A2032" w:rsidRPr="00722532">
        <w:rPr>
          <w:rFonts w:ascii="Angsana New" w:hAnsi="Angsana New" w:cs="Angsana New"/>
          <w:sz w:val="30"/>
          <w:szCs w:val="30"/>
        </w:rPr>
        <w:t>256</w:t>
      </w:r>
      <w:r w:rsidR="00575FB0" w:rsidRPr="00722532">
        <w:rPr>
          <w:rFonts w:ascii="Angsana New" w:hAnsi="Angsana New" w:cs="Angsana New"/>
          <w:sz w:val="30"/>
          <w:szCs w:val="30"/>
        </w:rPr>
        <w:t>8</w:t>
      </w:r>
      <w:r w:rsidRPr="007225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2532">
        <w:rPr>
          <w:rFonts w:ascii="Angsana New" w:hAnsi="Angsana New" w:cs="Angsana New" w:hint="cs"/>
          <w:sz w:val="30"/>
          <w:szCs w:val="30"/>
          <w:cs/>
        </w:rPr>
        <w:t>เงินให้กู้ยืม</w:t>
      </w:r>
      <w:r w:rsidRPr="004D49BC">
        <w:rPr>
          <w:rFonts w:ascii="Angsana New" w:hAnsi="Angsana New" w:cs="Angsana New" w:hint="cs"/>
          <w:sz w:val="30"/>
          <w:szCs w:val="30"/>
          <w:cs/>
        </w:rPr>
        <w:t>ระยะยาวแก่บริษัทย่อยแห่งหนึ่ง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4D49B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ไทย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ฟู้ดส์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อาหารสัตว์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) </w:t>
      </w:r>
      <w:r w:rsidRPr="004D49BC">
        <w:rPr>
          <w:rFonts w:ascii="Angsana New" w:hAnsi="Angsana New" w:cs="Angsana New" w:hint="cs"/>
          <w:sz w:val="30"/>
          <w:szCs w:val="30"/>
          <w:cs/>
        </w:rPr>
        <w:t>เป็นเงิน</w:t>
      </w:r>
      <w:r w:rsidRPr="007B532F">
        <w:rPr>
          <w:rFonts w:ascii="Angsana New" w:hAnsi="Angsana New" w:cs="Angsana New" w:hint="cs"/>
          <w:spacing w:val="-2"/>
          <w:sz w:val="30"/>
          <w:szCs w:val="30"/>
          <w:cs/>
        </w:rPr>
        <w:t>ให้กู้ยืมประเภทไม่มีหลักประกัน</w:t>
      </w:r>
      <w:r w:rsidRPr="007B532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B532F">
        <w:rPr>
          <w:rFonts w:ascii="Angsana New" w:hAnsi="Angsana New" w:cs="Angsana New" w:hint="cs"/>
          <w:spacing w:val="-2"/>
          <w:sz w:val="30"/>
          <w:szCs w:val="30"/>
          <w:cs/>
        </w:rPr>
        <w:t>สำหรับเงินต้นจำนวน</w:t>
      </w:r>
      <w:r w:rsidR="000C78DC" w:rsidRPr="007B532F">
        <w:rPr>
          <w:rFonts w:ascii="Angsana New" w:hAnsi="Angsana New" w:cs="Angsana New"/>
          <w:spacing w:val="-2"/>
          <w:sz w:val="30"/>
          <w:szCs w:val="30"/>
        </w:rPr>
        <w:t xml:space="preserve"> 1,000</w:t>
      </w:r>
      <w:r w:rsidR="00722532" w:rsidRPr="007B532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B532F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7B532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B532F">
        <w:rPr>
          <w:rFonts w:ascii="Angsana New" w:hAnsi="Angsana New" w:cs="Angsana New" w:hint="cs"/>
          <w:spacing w:val="-2"/>
          <w:sz w:val="30"/>
          <w:szCs w:val="30"/>
          <w:cs/>
        </w:rPr>
        <w:t>เงินต้นของเงินให้กู้ยืมนี้มีกำหนดรับชำระคืน</w:t>
      </w:r>
      <w:r w:rsidRPr="00722532">
        <w:rPr>
          <w:rFonts w:ascii="Angsana New" w:hAnsi="Angsana New" w:cs="Angsana New" w:hint="cs"/>
          <w:sz w:val="30"/>
          <w:szCs w:val="30"/>
          <w:cs/>
        </w:rPr>
        <w:t>ทั้งจำนวนในเดือนพฤศจิกายน</w:t>
      </w:r>
      <w:r w:rsidRPr="00722532">
        <w:rPr>
          <w:rFonts w:ascii="Angsana New" w:hAnsi="Angsana New" w:cs="Angsana New"/>
          <w:sz w:val="30"/>
          <w:szCs w:val="30"/>
          <w:cs/>
        </w:rPr>
        <w:t xml:space="preserve"> </w:t>
      </w:r>
      <w:r w:rsidR="00F50C70" w:rsidRPr="00722532">
        <w:rPr>
          <w:rFonts w:ascii="Angsana New" w:hAnsi="Angsana New" w:cs="Angsana New"/>
          <w:sz w:val="30"/>
          <w:szCs w:val="30"/>
        </w:rPr>
        <w:t>2569</w:t>
      </w:r>
      <w:r w:rsidRPr="007225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2532">
        <w:rPr>
          <w:rFonts w:ascii="Angsana New" w:hAnsi="Angsana New" w:cs="Angsana New" w:hint="cs"/>
          <w:sz w:val="30"/>
          <w:szCs w:val="30"/>
          <w:cs/>
        </w:rPr>
        <w:t>เงินให้กู้ยืมดังกล่าวมีอัตราดอกเบี้ย</w:t>
      </w:r>
      <w:r w:rsidRPr="004D49BC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0C78DC">
        <w:rPr>
          <w:rFonts w:ascii="Angsana New" w:hAnsi="Angsana New" w:cs="Angsana New"/>
          <w:sz w:val="30"/>
          <w:szCs w:val="30"/>
        </w:rPr>
        <w:t xml:space="preserve">4.25 </w:t>
      </w:r>
      <w:r w:rsidRPr="004D49BC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2532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F50C70" w:rsidRPr="00722532">
        <w:rPr>
          <w:rFonts w:ascii="Angsana New" w:hAnsi="Angsana New" w:cs="Angsana New"/>
          <w:i/>
          <w:iCs/>
          <w:sz w:val="30"/>
          <w:szCs w:val="30"/>
        </w:rPr>
        <w:t>31</w:t>
      </w:r>
      <w:r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22532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50C70" w:rsidRPr="00722532">
        <w:rPr>
          <w:rFonts w:ascii="Angsana New" w:hAnsi="Angsana New" w:cs="Angsana New"/>
          <w:i/>
          <w:iCs/>
          <w:sz w:val="30"/>
          <w:szCs w:val="30"/>
        </w:rPr>
        <w:t>256</w:t>
      </w:r>
      <w:r w:rsidR="00575FB0" w:rsidRPr="00722532">
        <w:rPr>
          <w:rFonts w:ascii="Angsana New" w:hAnsi="Angsana New" w:cs="Angsana New"/>
          <w:i/>
          <w:iCs/>
          <w:sz w:val="30"/>
          <w:szCs w:val="30"/>
        </w:rPr>
        <w:t>7</w:t>
      </w:r>
      <w:r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7B532F">
        <w:rPr>
          <w:rFonts w:ascii="Angsana New" w:hAnsi="Angsana New" w:cs="Angsana New"/>
          <w:i/>
          <w:iCs/>
          <w:sz w:val="30"/>
          <w:szCs w:val="30"/>
        </w:rPr>
        <w:br/>
      </w:r>
      <w:r w:rsidRPr="00722532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50C70" w:rsidRPr="00722532">
        <w:rPr>
          <w:rFonts w:ascii="Angsana New" w:hAnsi="Angsana New" w:cs="Angsana New"/>
          <w:i/>
          <w:iCs/>
          <w:sz w:val="30"/>
          <w:szCs w:val="30"/>
        </w:rPr>
        <w:t>4.</w:t>
      </w:r>
      <w:r w:rsidR="007A13F3" w:rsidRPr="00722532">
        <w:rPr>
          <w:rFonts w:ascii="Angsana New" w:hAnsi="Angsana New" w:cs="Angsana New"/>
          <w:i/>
          <w:iCs/>
          <w:sz w:val="30"/>
          <w:szCs w:val="30"/>
        </w:rPr>
        <w:t>25</w:t>
      </w:r>
      <w:r w:rsidRPr="007225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22532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Pr="00722532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00E55E00" w14:textId="645625C3" w:rsidR="00B05636" w:rsidRPr="006038BF" w:rsidRDefault="00B05636" w:rsidP="00603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2"/>
        <w:gridCol w:w="270"/>
        <w:gridCol w:w="1081"/>
        <w:gridCol w:w="270"/>
        <w:gridCol w:w="1079"/>
        <w:gridCol w:w="270"/>
        <w:gridCol w:w="1168"/>
      </w:tblGrid>
      <w:tr w:rsidR="000B1B9B" w:rsidRPr="004D49BC" w14:paraId="74F5A4AB" w14:textId="77777777" w:rsidTr="002E718F">
        <w:trPr>
          <w:trHeight w:val="60"/>
        </w:trPr>
        <w:tc>
          <w:tcPr>
            <w:tcW w:w="2190" w:type="pct"/>
          </w:tcPr>
          <w:p w14:paraId="660C6577" w14:textId="4460485D" w:rsidR="000B1B9B" w:rsidRPr="004D49BC" w:rsidRDefault="00E03D3A" w:rsidP="000B1B9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กลับรายการ) </w:t>
            </w:r>
            <w:r w:rsidR="00A5726F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A5726F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="0031124F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779D5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31124F"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335" w:type="pct"/>
            <w:gridSpan w:val="3"/>
          </w:tcPr>
          <w:p w14:paraId="04951BE9" w14:textId="77777777" w:rsidR="004B082D" w:rsidRPr="004D49BC" w:rsidRDefault="004B082D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49D634C" w14:textId="05A05AF0" w:rsidR="000B1B9B" w:rsidRPr="004D49B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</w:t>
            </w:r>
            <w:r w:rsidR="002E718F"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3" w:type="pct"/>
            <w:vAlign w:val="bottom"/>
          </w:tcPr>
          <w:p w14:paraId="24F6FEA7" w14:textId="77777777" w:rsidR="000B1B9B" w:rsidRPr="004D49BC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vAlign w:val="bottom"/>
          </w:tcPr>
          <w:p w14:paraId="32940E4E" w14:textId="1998CC76" w:rsidR="000B1B9B" w:rsidRPr="004D49B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692" w:rsidRPr="004D49BC" w14:paraId="5A16A3C5" w14:textId="77777777" w:rsidTr="002E718F">
        <w:trPr>
          <w:trHeight w:val="414"/>
        </w:trPr>
        <w:tc>
          <w:tcPr>
            <w:tcW w:w="2190" w:type="pct"/>
            <w:vAlign w:val="bottom"/>
          </w:tcPr>
          <w:p w14:paraId="51F9E948" w14:textId="51C80BA4" w:rsidR="000F2692" w:rsidRPr="004D49BC" w:rsidRDefault="000F2692" w:rsidP="000F269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</w:rPr>
              <w:t>31</w:t>
            </w: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20" w:type="pct"/>
            <w:vAlign w:val="bottom"/>
          </w:tcPr>
          <w:p w14:paraId="7B775043" w14:textId="74ACBF20" w:rsidR="000F2692" w:rsidRPr="004D49BC" w:rsidRDefault="000F2692" w:rsidP="000F269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9" w:right="-119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="00C572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43" w:type="pct"/>
            <w:vAlign w:val="bottom"/>
          </w:tcPr>
          <w:p w14:paraId="2B4F03C4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1503F90" w14:textId="3753D041" w:rsidR="000F2692" w:rsidRPr="004D49BC" w:rsidRDefault="000F2692" w:rsidP="000F269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5724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vAlign w:val="bottom"/>
          </w:tcPr>
          <w:p w14:paraId="4EA3241E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63AD8490" w14:textId="011FBB3B" w:rsidR="000F2692" w:rsidRPr="004D49BC" w:rsidRDefault="000F2692" w:rsidP="000F269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284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5724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  <w:vAlign w:val="bottom"/>
          </w:tcPr>
          <w:p w14:paraId="12C37736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FC0FF7F" w14:textId="7749DEE5" w:rsidR="000F2692" w:rsidRPr="004D49BC" w:rsidRDefault="000F2692" w:rsidP="000F269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5724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F2692" w:rsidRPr="004D49BC" w14:paraId="2AA0BB9A" w14:textId="77777777" w:rsidTr="002E718F">
        <w:trPr>
          <w:trHeight w:val="414"/>
        </w:trPr>
        <w:tc>
          <w:tcPr>
            <w:tcW w:w="2190" w:type="pct"/>
          </w:tcPr>
          <w:p w14:paraId="3195A77E" w14:textId="77777777" w:rsidR="000F2692" w:rsidRPr="004D49BC" w:rsidRDefault="000F2692" w:rsidP="000F269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7"/>
          </w:tcPr>
          <w:p w14:paraId="554747F7" w14:textId="77777777" w:rsidR="000F2692" w:rsidRPr="004D49BC" w:rsidRDefault="000F2692" w:rsidP="000F269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7248" w:rsidRPr="004D49BC" w14:paraId="194E00F0" w14:textId="77777777" w:rsidTr="002E718F">
        <w:trPr>
          <w:trHeight w:val="60"/>
        </w:trPr>
        <w:tc>
          <w:tcPr>
            <w:tcW w:w="2190" w:type="pct"/>
            <w:vAlign w:val="bottom"/>
          </w:tcPr>
          <w:p w14:paraId="04C84EB3" w14:textId="4D8DA365" w:rsidR="00C57248" w:rsidRPr="004D49BC" w:rsidRDefault="00C57248" w:rsidP="00C5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20" w:type="pct"/>
            <w:vAlign w:val="bottom"/>
          </w:tcPr>
          <w:p w14:paraId="137FE4C0" w14:textId="55FA27D0" w:rsidR="00C57248" w:rsidRPr="004D49BC" w:rsidRDefault="00906982" w:rsidP="00C5724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pacing w:line="240" w:lineRule="auto"/>
              <w:ind w:left="-103"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138</w:t>
            </w:r>
          </w:p>
        </w:tc>
        <w:tc>
          <w:tcPr>
            <w:tcW w:w="143" w:type="pct"/>
            <w:vAlign w:val="bottom"/>
          </w:tcPr>
          <w:p w14:paraId="2C774450" w14:textId="77777777" w:rsidR="00C57248" w:rsidRPr="004D49BC" w:rsidRDefault="00C57248" w:rsidP="00C5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6846B21" w14:textId="4FA5EDB7" w:rsidR="00C57248" w:rsidRPr="004D49BC" w:rsidRDefault="00C57248" w:rsidP="00C5724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(1,503)</w:t>
            </w:r>
          </w:p>
        </w:tc>
        <w:tc>
          <w:tcPr>
            <w:tcW w:w="143" w:type="pct"/>
            <w:vAlign w:val="bottom"/>
          </w:tcPr>
          <w:p w14:paraId="510EC86C" w14:textId="77777777" w:rsidR="00C57248" w:rsidRPr="004D49BC" w:rsidRDefault="00C57248" w:rsidP="00C5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3F2BC5C1" w14:textId="644144D0" w:rsidR="00C57248" w:rsidRPr="004D49BC" w:rsidRDefault="00B86ACA" w:rsidP="006038B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3" w:right="-127" w:firstLine="0"/>
              <w:rPr>
                <w:rFonts w:ascii="Angsana New" w:hAnsi="Angsana New" w:cstheme="minorBidi"/>
                <w:sz w:val="30"/>
                <w:szCs w:val="30"/>
                <w:lang w:eastAsia="ko-KR"/>
              </w:rPr>
            </w:pPr>
            <w:r w:rsidRPr="00B86ACA">
              <w:rPr>
                <w:rFonts w:ascii="Angsana New" w:hAnsi="Angsana New" w:cstheme="minorBidi"/>
                <w:sz w:val="30"/>
                <w:szCs w:val="30"/>
                <w:lang w:eastAsia="ko-KR"/>
              </w:rPr>
              <w:t>(174,314)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4E53E2" w14:textId="77777777" w:rsidR="00C57248" w:rsidRPr="004D49BC" w:rsidRDefault="00C57248" w:rsidP="00C5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0F4C59E" w14:textId="2BFC2306" w:rsidR="00C57248" w:rsidRPr="004D49BC" w:rsidRDefault="00C57248" w:rsidP="00C5724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theme="minorBidi"/>
                <w:sz w:val="30"/>
                <w:szCs w:val="30"/>
                <w:lang w:eastAsia="ko-KR"/>
              </w:rPr>
              <w:t>(48,310)</w:t>
            </w:r>
          </w:p>
        </w:tc>
      </w:tr>
      <w:tr w:rsidR="00C57248" w:rsidRPr="004D49BC" w14:paraId="5A11B581" w14:textId="77777777" w:rsidTr="002E718F">
        <w:trPr>
          <w:trHeight w:val="60"/>
        </w:trPr>
        <w:tc>
          <w:tcPr>
            <w:tcW w:w="2190" w:type="pct"/>
            <w:vAlign w:val="bottom"/>
          </w:tcPr>
          <w:p w14:paraId="1167C43A" w14:textId="4DC22A34" w:rsidR="00C57248" w:rsidRPr="004D49BC" w:rsidRDefault="00C57248" w:rsidP="00C5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20" w:type="pct"/>
            <w:vAlign w:val="bottom"/>
          </w:tcPr>
          <w:p w14:paraId="54DF96F9" w14:textId="43ABE9C4" w:rsidR="00C57248" w:rsidRPr="004D49BC" w:rsidRDefault="00906982" w:rsidP="00C5724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pacing w:line="240" w:lineRule="auto"/>
              <w:ind w:left="-103"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0AFA740" w14:textId="77777777" w:rsidR="00C57248" w:rsidRPr="004D49BC" w:rsidRDefault="00C57248" w:rsidP="00C5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0DAFFF18" w14:textId="4ECEE4ED" w:rsidR="00C57248" w:rsidRPr="004D49BC" w:rsidRDefault="00C57248" w:rsidP="00C5724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3" w:type="pct"/>
            <w:vAlign w:val="bottom"/>
          </w:tcPr>
          <w:p w14:paraId="33DA0214" w14:textId="77777777" w:rsidR="00C57248" w:rsidRPr="004D49BC" w:rsidRDefault="00C57248" w:rsidP="00C5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D8E823F" w14:textId="4ED61E43" w:rsidR="00C57248" w:rsidRPr="004D49BC" w:rsidRDefault="00F12652" w:rsidP="006038B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3" w:right="-127" w:firstLine="0"/>
              <w:rPr>
                <w:rFonts w:ascii="Angsana New" w:hAnsi="Angsana New" w:cstheme="min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F278194" w14:textId="77777777" w:rsidR="00C57248" w:rsidRPr="004D49BC" w:rsidRDefault="00C57248" w:rsidP="00C5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9A2EAAC" w14:textId="407584E0" w:rsidR="00C57248" w:rsidRPr="004D49BC" w:rsidRDefault="00C57248" w:rsidP="00C5724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theme="minorBidi"/>
                <w:sz w:val="30"/>
                <w:szCs w:val="30"/>
                <w:lang w:eastAsia="ko-KR"/>
              </w:rPr>
              <w:t>-</w:t>
            </w:r>
          </w:p>
        </w:tc>
      </w:tr>
      <w:tr w:rsidR="008E5338" w:rsidRPr="004D49BC" w14:paraId="08093DAA" w14:textId="77777777" w:rsidTr="001A383E">
        <w:trPr>
          <w:trHeight w:val="369"/>
          <w:tblHeader/>
        </w:trPr>
        <w:tc>
          <w:tcPr>
            <w:tcW w:w="2190" w:type="pct"/>
          </w:tcPr>
          <w:p w14:paraId="4D79BA50" w14:textId="5DF8E650" w:rsidR="008E5338" w:rsidRPr="004D49BC" w:rsidRDefault="00E83C7D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49BC">
              <w:rPr>
                <w:b w:val="0"/>
                <w:bCs w:val="0"/>
              </w:rPr>
              <w:lastRenderedPageBreak/>
              <w:br w:type="page"/>
            </w:r>
          </w:p>
        </w:tc>
        <w:tc>
          <w:tcPr>
            <w:tcW w:w="1334" w:type="pct"/>
            <w:gridSpan w:val="3"/>
          </w:tcPr>
          <w:p w14:paraId="51ED6215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AD8A35C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03FFD133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E21" w:rsidRPr="004D49BC" w14:paraId="6F6FF796" w14:textId="77777777" w:rsidTr="001A383E">
        <w:trPr>
          <w:trHeight w:val="369"/>
          <w:tblHeader/>
        </w:trPr>
        <w:tc>
          <w:tcPr>
            <w:tcW w:w="2190" w:type="pct"/>
          </w:tcPr>
          <w:p w14:paraId="202E9E6D" w14:textId="77777777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7808CAC" w14:textId="2E360045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F2692" w:rsidRPr="004D49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F2692"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59A16A7D" w14:textId="77777777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07F2C9B" w14:textId="25F797E2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49DEFF10" w14:textId="77777777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AEBF0F7" w14:textId="01D66BF0" w:rsidR="00A14E21" w:rsidRPr="004D49BC" w:rsidRDefault="000F2692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1887F9A4" w14:textId="77777777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380CE1D" w14:textId="12E4EC0B" w:rsidR="00A14E21" w:rsidRPr="004D49BC" w:rsidRDefault="00A14E21" w:rsidP="00A1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F2692" w:rsidRPr="004D49BC" w14:paraId="52445793" w14:textId="77777777" w:rsidTr="00D10850">
        <w:trPr>
          <w:trHeight w:val="357"/>
          <w:tblHeader/>
        </w:trPr>
        <w:tc>
          <w:tcPr>
            <w:tcW w:w="2190" w:type="pct"/>
          </w:tcPr>
          <w:p w14:paraId="658F55B5" w14:textId="0F6DBE79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6D7EE60" w14:textId="14D3D51E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5724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  <w:vAlign w:val="bottom"/>
          </w:tcPr>
          <w:p w14:paraId="64E0A8BF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9B6995B" w14:textId="280613CA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5724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0D25F61A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045F0636" w14:textId="7384E8A3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2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5724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  <w:vAlign w:val="bottom"/>
          </w:tcPr>
          <w:p w14:paraId="4C7DF306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6E109DE" w14:textId="713D935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5724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F2692" w:rsidRPr="004D49BC" w14:paraId="2EDE04CE" w14:textId="77777777" w:rsidTr="001A383E">
        <w:trPr>
          <w:trHeight w:val="369"/>
          <w:tblHeader/>
        </w:trPr>
        <w:tc>
          <w:tcPr>
            <w:tcW w:w="2190" w:type="pct"/>
          </w:tcPr>
          <w:p w14:paraId="22E078A6" w14:textId="3FCC0C5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0" w:type="pct"/>
            <w:gridSpan w:val="7"/>
          </w:tcPr>
          <w:p w14:paraId="18812E68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2692" w:rsidRPr="004D49BC" w14:paraId="28D0400C" w14:textId="77777777" w:rsidTr="001A383E">
        <w:trPr>
          <w:trHeight w:val="369"/>
        </w:trPr>
        <w:tc>
          <w:tcPr>
            <w:tcW w:w="2190" w:type="pct"/>
          </w:tcPr>
          <w:p w14:paraId="4254A2DA" w14:textId="2335099B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10" w:type="pct"/>
            <w:gridSpan w:val="7"/>
          </w:tcPr>
          <w:p w14:paraId="43F8548B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037E1" w:rsidRPr="004D49BC" w14:paraId="4738ACF9" w14:textId="77777777" w:rsidTr="00FB7694">
        <w:trPr>
          <w:trHeight w:val="369"/>
        </w:trPr>
        <w:tc>
          <w:tcPr>
            <w:tcW w:w="2190" w:type="pct"/>
          </w:tcPr>
          <w:p w14:paraId="166B0F15" w14:textId="77777777" w:rsidR="000037E1" w:rsidRPr="004D49BC" w:rsidRDefault="000037E1" w:rsidP="00003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242E4D9B" w14:textId="7B8A7981" w:rsidR="000037E1" w:rsidRPr="004D49BC" w:rsidRDefault="00234C79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F63F6E5" w14:textId="77777777" w:rsidR="000037E1" w:rsidRPr="004D49BC" w:rsidRDefault="000037E1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90382E3" w14:textId="6B109C16" w:rsidR="000037E1" w:rsidRPr="004D49BC" w:rsidRDefault="000037E1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6C1142E" w14:textId="77777777" w:rsidR="000037E1" w:rsidRPr="004D49BC" w:rsidRDefault="000037E1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830211E" w14:textId="6CBC8EC3" w:rsidR="000037E1" w:rsidRPr="004D49BC" w:rsidRDefault="00860644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8,399</w:t>
            </w:r>
          </w:p>
        </w:tc>
        <w:tc>
          <w:tcPr>
            <w:tcW w:w="143" w:type="pct"/>
          </w:tcPr>
          <w:p w14:paraId="19737835" w14:textId="77777777" w:rsidR="000037E1" w:rsidRPr="004D49BC" w:rsidRDefault="000037E1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DD749D7" w14:textId="46FBA83D" w:rsidR="000037E1" w:rsidRPr="004D49BC" w:rsidRDefault="000037E1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64,131</w:t>
            </w:r>
          </w:p>
        </w:tc>
      </w:tr>
      <w:tr w:rsidR="000037E1" w:rsidRPr="004D49BC" w14:paraId="7021D789" w14:textId="77777777" w:rsidTr="00FB7694">
        <w:trPr>
          <w:trHeight w:val="369"/>
        </w:trPr>
        <w:tc>
          <w:tcPr>
            <w:tcW w:w="2190" w:type="pct"/>
          </w:tcPr>
          <w:p w14:paraId="5765E6E7" w14:textId="75F55816" w:rsidR="000037E1" w:rsidRPr="004D49BC" w:rsidRDefault="000037E1" w:rsidP="00003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9" w:type="pct"/>
          </w:tcPr>
          <w:p w14:paraId="7B5822D3" w14:textId="16D58BE0" w:rsidR="000037E1" w:rsidRPr="004D49BC" w:rsidRDefault="00234C79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28,080</w:t>
            </w:r>
          </w:p>
        </w:tc>
        <w:tc>
          <w:tcPr>
            <w:tcW w:w="143" w:type="pct"/>
          </w:tcPr>
          <w:p w14:paraId="7F3D02F7" w14:textId="77777777" w:rsidR="000037E1" w:rsidRPr="004D49BC" w:rsidRDefault="000037E1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2A7C9EB" w14:textId="11E8EEA4" w:rsidR="000037E1" w:rsidRPr="004D49BC" w:rsidRDefault="000037E1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33,797</w:t>
            </w:r>
          </w:p>
        </w:tc>
        <w:tc>
          <w:tcPr>
            <w:tcW w:w="142" w:type="pct"/>
          </w:tcPr>
          <w:p w14:paraId="59FA36E1" w14:textId="77777777" w:rsidR="000037E1" w:rsidRPr="004D49BC" w:rsidRDefault="000037E1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F182EE7" w14:textId="3A7739B0" w:rsidR="000037E1" w:rsidRPr="004D49BC" w:rsidRDefault="00500737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DCC339B" w14:textId="77777777" w:rsidR="000037E1" w:rsidRPr="004D49BC" w:rsidRDefault="000037E1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DE47322" w14:textId="124657BB" w:rsidR="000037E1" w:rsidRPr="004D49BC" w:rsidRDefault="000037E1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037E1" w:rsidRPr="004D49BC" w14:paraId="690F7DE8" w14:textId="77777777" w:rsidTr="00FB7694">
        <w:trPr>
          <w:trHeight w:val="369"/>
        </w:trPr>
        <w:tc>
          <w:tcPr>
            <w:tcW w:w="2190" w:type="pct"/>
          </w:tcPr>
          <w:p w14:paraId="6450ADA3" w14:textId="0EBDC128" w:rsidR="000037E1" w:rsidRPr="004D49BC" w:rsidRDefault="000037E1" w:rsidP="00003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622369C" w14:textId="062C39B6" w:rsidR="000037E1" w:rsidRPr="004D49BC" w:rsidRDefault="00234C79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116,829</w:t>
            </w:r>
          </w:p>
        </w:tc>
        <w:tc>
          <w:tcPr>
            <w:tcW w:w="143" w:type="pct"/>
          </w:tcPr>
          <w:p w14:paraId="6995C3D4" w14:textId="77777777" w:rsidR="000037E1" w:rsidRPr="004D49BC" w:rsidRDefault="000037E1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1868EF5" w14:textId="185823CC" w:rsidR="000037E1" w:rsidRPr="004D49BC" w:rsidRDefault="000037E1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right="-2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117,099</w:t>
            </w:r>
          </w:p>
        </w:tc>
        <w:tc>
          <w:tcPr>
            <w:tcW w:w="142" w:type="pct"/>
          </w:tcPr>
          <w:p w14:paraId="122718E9" w14:textId="77777777" w:rsidR="000037E1" w:rsidRPr="004D49BC" w:rsidRDefault="000037E1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0F35633" w14:textId="0AECE75D" w:rsidR="000037E1" w:rsidRPr="004D49BC" w:rsidRDefault="00500737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3E94CF" w14:textId="77777777" w:rsidR="000037E1" w:rsidRPr="004D49BC" w:rsidRDefault="000037E1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5DF781C" w14:textId="34A513E3" w:rsidR="000037E1" w:rsidRPr="004D49BC" w:rsidRDefault="000037E1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037E1" w:rsidRPr="004D49BC" w14:paraId="1DE4B3EF" w14:textId="77777777" w:rsidTr="00CC24C9">
        <w:trPr>
          <w:trHeight w:val="357"/>
        </w:trPr>
        <w:tc>
          <w:tcPr>
            <w:tcW w:w="2190" w:type="pct"/>
          </w:tcPr>
          <w:p w14:paraId="125E2A87" w14:textId="77777777" w:rsidR="000037E1" w:rsidRPr="004D49BC" w:rsidRDefault="000037E1" w:rsidP="00003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0B0B6D82" w:rsidR="000037E1" w:rsidRPr="004D49BC" w:rsidRDefault="00234C79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144,90</w:t>
            </w:r>
            <w:r w:rsidR="00AF50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2100089E" w14:textId="77777777" w:rsidR="000037E1" w:rsidRPr="004D49BC" w:rsidRDefault="000037E1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9576A12" w14:textId="33EA03BB" w:rsidR="000037E1" w:rsidRPr="004D49BC" w:rsidRDefault="000037E1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150,896</w:t>
            </w:r>
          </w:p>
        </w:tc>
        <w:tc>
          <w:tcPr>
            <w:tcW w:w="142" w:type="pct"/>
          </w:tcPr>
          <w:p w14:paraId="498CF1C1" w14:textId="77777777" w:rsidR="000037E1" w:rsidRPr="004D49BC" w:rsidRDefault="000037E1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7EC9B701" w:rsidR="000037E1" w:rsidRPr="004D49BC" w:rsidRDefault="00934604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8,399</w:t>
            </w:r>
          </w:p>
        </w:tc>
        <w:tc>
          <w:tcPr>
            <w:tcW w:w="143" w:type="pct"/>
          </w:tcPr>
          <w:p w14:paraId="4B7F71CD" w14:textId="77777777" w:rsidR="000037E1" w:rsidRPr="004D49BC" w:rsidRDefault="000037E1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33D9E09" w14:textId="5006E668" w:rsidR="000037E1" w:rsidRPr="004D49BC" w:rsidRDefault="000037E1" w:rsidP="0000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64,131</w:t>
            </w:r>
          </w:p>
        </w:tc>
      </w:tr>
      <w:tr w:rsidR="004A2032" w:rsidRPr="006038BF" w14:paraId="3ADC2308" w14:textId="77777777" w:rsidTr="00CC24C9">
        <w:trPr>
          <w:trHeight w:val="357"/>
        </w:trPr>
        <w:tc>
          <w:tcPr>
            <w:tcW w:w="2190" w:type="pct"/>
          </w:tcPr>
          <w:p w14:paraId="78ACDD98" w14:textId="77777777" w:rsidR="004A2032" w:rsidRPr="006038BF" w:rsidRDefault="004A2032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ABDFE4B" w14:textId="77777777" w:rsidR="004A2032" w:rsidRPr="006038BF" w:rsidRDefault="004A203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05D13048" w14:textId="77777777" w:rsidR="004A2032" w:rsidRPr="006038BF" w:rsidRDefault="004A203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535F400" w14:textId="77777777" w:rsidR="004A2032" w:rsidRPr="006038BF" w:rsidRDefault="004A203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14:paraId="41DE8688" w14:textId="77777777" w:rsidR="004A2032" w:rsidRPr="006038BF" w:rsidRDefault="004A203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0DBE3C7" w14:textId="77777777" w:rsidR="004A2032" w:rsidRPr="006038BF" w:rsidRDefault="004A203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5EBE10FF" w14:textId="77777777" w:rsidR="004A2032" w:rsidRPr="006038BF" w:rsidRDefault="004A203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C9F0052" w14:textId="77777777" w:rsidR="004A2032" w:rsidRPr="006038BF" w:rsidRDefault="004A2032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16283" w:rsidRPr="004D49BC" w14:paraId="24068A37" w14:textId="77777777" w:rsidTr="00CC24C9">
        <w:trPr>
          <w:trHeight w:val="357"/>
        </w:trPr>
        <w:tc>
          <w:tcPr>
            <w:tcW w:w="2190" w:type="pct"/>
          </w:tcPr>
          <w:p w14:paraId="5384A318" w14:textId="23D71AE6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19" w:type="pct"/>
          </w:tcPr>
          <w:p w14:paraId="2271A97C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D7FC4BF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9ABD74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06DF33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55176E1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EE6AF7B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2E7070E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009A0" w:rsidRPr="004D49BC" w14:paraId="14FB28E3" w14:textId="77777777" w:rsidTr="002F4F9C">
        <w:trPr>
          <w:trHeight w:val="357"/>
        </w:trPr>
        <w:tc>
          <w:tcPr>
            <w:tcW w:w="2190" w:type="pct"/>
          </w:tcPr>
          <w:p w14:paraId="4C9967FA" w14:textId="4C979C08" w:rsidR="00E009A0" w:rsidRPr="004D49BC" w:rsidRDefault="00E009A0" w:rsidP="00E0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3436B345" w14:textId="7372942A" w:rsidR="00E009A0" w:rsidRPr="004D49BC" w:rsidRDefault="00234C79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188228D" w14:textId="77777777" w:rsidR="00E009A0" w:rsidRPr="004D49BC" w:rsidRDefault="00E009A0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4EA255CF" w14:textId="4ADBBF71" w:rsidR="00E009A0" w:rsidRPr="004D49BC" w:rsidRDefault="00E009A0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4C2D731" w14:textId="77777777" w:rsidR="00E009A0" w:rsidRPr="004D49BC" w:rsidRDefault="00E009A0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1C64959" w14:textId="282D0A37" w:rsidR="00E009A0" w:rsidRPr="004D49BC" w:rsidRDefault="00F473CC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73CC">
              <w:rPr>
                <w:rFonts w:ascii="Angsana New" w:hAnsi="Angsana New" w:cs="Angsana New"/>
                <w:sz w:val="30"/>
                <w:szCs w:val="30"/>
              </w:rPr>
              <w:t>26,</w:t>
            </w:r>
            <w:r w:rsidR="00C12974">
              <w:rPr>
                <w:rFonts w:ascii="Angsana New" w:hAnsi="Angsana New" w:cs="Angsana New"/>
                <w:sz w:val="30"/>
                <w:szCs w:val="30"/>
              </w:rPr>
              <w:t>447</w:t>
            </w:r>
          </w:p>
        </w:tc>
        <w:tc>
          <w:tcPr>
            <w:tcW w:w="143" w:type="pct"/>
          </w:tcPr>
          <w:p w14:paraId="2EF886F1" w14:textId="77777777" w:rsidR="00E009A0" w:rsidRPr="004D49BC" w:rsidRDefault="00E009A0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0F5D9A75" w14:textId="758CA7B2" w:rsidR="00E009A0" w:rsidRPr="004D49BC" w:rsidRDefault="00E009A0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32,484</w:t>
            </w:r>
          </w:p>
        </w:tc>
      </w:tr>
      <w:tr w:rsidR="00E009A0" w:rsidRPr="004D49BC" w14:paraId="0156176E" w14:textId="77777777" w:rsidTr="00ED0EFC">
        <w:trPr>
          <w:trHeight w:val="357"/>
        </w:trPr>
        <w:tc>
          <w:tcPr>
            <w:tcW w:w="2190" w:type="pct"/>
          </w:tcPr>
          <w:p w14:paraId="62CC6FFA" w14:textId="507C79BE" w:rsidR="00E009A0" w:rsidRPr="004D49BC" w:rsidRDefault="00E009A0" w:rsidP="00E0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57F0A95A" w14:textId="7A46B7CD" w:rsidR="00E009A0" w:rsidRPr="004D49BC" w:rsidRDefault="00234C79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9,262</w:t>
            </w:r>
          </w:p>
        </w:tc>
        <w:tc>
          <w:tcPr>
            <w:tcW w:w="143" w:type="pct"/>
          </w:tcPr>
          <w:p w14:paraId="469DD23D" w14:textId="77777777" w:rsidR="00E009A0" w:rsidRPr="004D49BC" w:rsidRDefault="00E009A0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2F974142" w14:textId="657BAD25" w:rsidR="00E009A0" w:rsidRPr="004D49BC" w:rsidRDefault="00E009A0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8,581</w:t>
            </w:r>
          </w:p>
        </w:tc>
        <w:tc>
          <w:tcPr>
            <w:tcW w:w="142" w:type="pct"/>
          </w:tcPr>
          <w:p w14:paraId="58AF454F" w14:textId="77777777" w:rsidR="00E009A0" w:rsidRPr="004D49BC" w:rsidRDefault="00E009A0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702DAB7" w14:textId="6A0A711D" w:rsidR="00E009A0" w:rsidRPr="004D49BC" w:rsidRDefault="00F473CC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73CC">
              <w:rPr>
                <w:rFonts w:ascii="Angsana New" w:hAnsi="Angsana New" w:cs="Angsana New"/>
                <w:sz w:val="30"/>
                <w:szCs w:val="30"/>
              </w:rPr>
              <w:t>3,76</w:t>
            </w:r>
            <w:r w:rsidR="00C1297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238D715A" w14:textId="77777777" w:rsidR="00E009A0" w:rsidRPr="004D49BC" w:rsidRDefault="00E009A0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25F7E" w14:textId="1597EB78" w:rsidR="00E009A0" w:rsidRPr="004D49BC" w:rsidRDefault="00E009A0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3,444</w:t>
            </w:r>
          </w:p>
        </w:tc>
      </w:tr>
      <w:tr w:rsidR="00E009A0" w:rsidRPr="004D49BC" w14:paraId="23F73CCD" w14:textId="77777777" w:rsidTr="00D61D23">
        <w:trPr>
          <w:trHeight w:val="357"/>
        </w:trPr>
        <w:tc>
          <w:tcPr>
            <w:tcW w:w="2190" w:type="pct"/>
          </w:tcPr>
          <w:p w14:paraId="5583ADAE" w14:textId="2487995D" w:rsidR="00E009A0" w:rsidRPr="004D49BC" w:rsidRDefault="00E009A0" w:rsidP="00E0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37AACDB2" w14:textId="2CAC5805" w:rsidR="00E009A0" w:rsidRPr="004D49BC" w:rsidRDefault="00234C79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C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9,262</w:t>
            </w:r>
          </w:p>
        </w:tc>
        <w:tc>
          <w:tcPr>
            <w:tcW w:w="143" w:type="pct"/>
          </w:tcPr>
          <w:p w14:paraId="2EA1E534" w14:textId="77777777" w:rsidR="00E009A0" w:rsidRPr="004D49BC" w:rsidRDefault="00E009A0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2D6EE" w14:textId="3BF9DD6E" w:rsidR="00E009A0" w:rsidRPr="004D49BC" w:rsidRDefault="00E009A0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8,581</w:t>
            </w:r>
          </w:p>
        </w:tc>
        <w:tc>
          <w:tcPr>
            <w:tcW w:w="142" w:type="pct"/>
          </w:tcPr>
          <w:p w14:paraId="005C368A" w14:textId="77777777" w:rsidR="00E009A0" w:rsidRPr="004D49BC" w:rsidRDefault="00E009A0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CA509F2" w14:textId="6242DDDB" w:rsidR="00E009A0" w:rsidRPr="004D49BC" w:rsidRDefault="00F473CC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73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30,2</w:t>
            </w:r>
            <w:r w:rsidR="00C129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346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127B8380" w14:textId="77777777" w:rsidR="00E009A0" w:rsidRPr="004D49BC" w:rsidRDefault="00E009A0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708DA8" w14:textId="74A23DF5" w:rsidR="00E009A0" w:rsidRPr="004D49BC" w:rsidRDefault="00E009A0" w:rsidP="00E00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35,928</w:t>
            </w:r>
          </w:p>
        </w:tc>
      </w:tr>
      <w:tr w:rsidR="00916283" w:rsidRPr="006038BF" w14:paraId="69F62AFA" w14:textId="77777777" w:rsidTr="00D61D23">
        <w:trPr>
          <w:trHeight w:val="357"/>
        </w:trPr>
        <w:tc>
          <w:tcPr>
            <w:tcW w:w="2190" w:type="pct"/>
          </w:tcPr>
          <w:p w14:paraId="3E1F8220" w14:textId="77777777" w:rsidR="00916283" w:rsidRPr="006038BF" w:rsidRDefault="00916283" w:rsidP="0060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59CFE9E1" w14:textId="77777777" w:rsidR="00916283" w:rsidRPr="006038BF" w:rsidRDefault="00916283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184C37EE" w14:textId="77777777" w:rsidR="00916283" w:rsidRPr="006038BF" w:rsidRDefault="00916283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14:paraId="3F0A5B1C" w14:textId="77777777" w:rsidR="00916283" w:rsidRPr="006038BF" w:rsidRDefault="00916283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14:paraId="0B561D1D" w14:textId="77777777" w:rsidR="00916283" w:rsidRPr="006038BF" w:rsidRDefault="00916283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01A79025" w14:textId="77777777" w:rsidR="00916283" w:rsidRPr="006038BF" w:rsidRDefault="00916283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14518E2C" w14:textId="77777777" w:rsidR="00916283" w:rsidRPr="006038BF" w:rsidRDefault="00916283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C7E057" w14:textId="77777777" w:rsidR="00916283" w:rsidRPr="006038BF" w:rsidRDefault="00916283" w:rsidP="0060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16283" w:rsidRPr="004D49BC" w14:paraId="3267D58F" w14:textId="77777777" w:rsidTr="00D61D23">
        <w:trPr>
          <w:trHeight w:val="357"/>
        </w:trPr>
        <w:tc>
          <w:tcPr>
            <w:tcW w:w="2190" w:type="pct"/>
          </w:tcPr>
          <w:p w14:paraId="1553648A" w14:textId="17AB64DD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19" w:type="pct"/>
          </w:tcPr>
          <w:p w14:paraId="3B44B289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58218A5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AF85AD6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4C1CF56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A3BD901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500CF2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2B17280A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A25DF" w:rsidRPr="004D49BC" w14:paraId="203C51FA" w14:textId="77777777" w:rsidTr="003C5907">
        <w:trPr>
          <w:trHeight w:val="357"/>
        </w:trPr>
        <w:tc>
          <w:tcPr>
            <w:tcW w:w="2190" w:type="pct"/>
          </w:tcPr>
          <w:p w14:paraId="4F636089" w14:textId="25492E9B" w:rsidR="001A25DF" w:rsidRPr="004D49BC" w:rsidRDefault="001A25DF" w:rsidP="001A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27B4C8D" w14:textId="6AB9806B" w:rsidR="001A25DF" w:rsidRPr="00F42B08" w:rsidRDefault="00234C79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2B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F347C76" w14:textId="77777777" w:rsidR="001A25DF" w:rsidRPr="004D49BC" w:rsidRDefault="001A25DF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B97A065" w14:textId="35431CF3" w:rsidR="001A25DF" w:rsidRPr="004D49BC" w:rsidRDefault="001A25DF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t>-</w:t>
            </w:r>
          </w:p>
        </w:tc>
        <w:tc>
          <w:tcPr>
            <w:tcW w:w="142" w:type="pct"/>
          </w:tcPr>
          <w:p w14:paraId="62F12140" w14:textId="77777777" w:rsidR="001A25DF" w:rsidRPr="004D49BC" w:rsidRDefault="001A25DF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79576EE" w14:textId="5817339A" w:rsidR="001A25DF" w:rsidRPr="004D49BC" w:rsidRDefault="00F473CC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73CC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934604">
              <w:rPr>
                <w:rFonts w:ascii="Angsana New" w:hAnsi="Angsana New" w:cs="Angsana New"/>
                <w:sz w:val="30"/>
                <w:szCs w:val="30"/>
              </w:rPr>
              <w:t>878</w:t>
            </w:r>
          </w:p>
        </w:tc>
        <w:tc>
          <w:tcPr>
            <w:tcW w:w="143" w:type="pct"/>
          </w:tcPr>
          <w:p w14:paraId="1C006AC5" w14:textId="77777777" w:rsidR="001A25DF" w:rsidRPr="004D49BC" w:rsidRDefault="001A25DF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570CC708" w14:textId="07A6D09B" w:rsidR="001A25DF" w:rsidRPr="004D49BC" w:rsidRDefault="001A25DF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5,323</w:t>
            </w:r>
          </w:p>
        </w:tc>
      </w:tr>
      <w:tr w:rsidR="001A25DF" w:rsidRPr="004D49BC" w14:paraId="6F692982" w14:textId="77777777" w:rsidTr="003C5907">
        <w:trPr>
          <w:trHeight w:val="357"/>
        </w:trPr>
        <w:tc>
          <w:tcPr>
            <w:tcW w:w="2190" w:type="pct"/>
          </w:tcPr>
          <w:p w14:paraId="53D8790A" w14:textId="038DAC41" w:rsidR="001A25DF" w:rsidRPr="004D49BC" w:rsidRDefault="001A25DF" w:rsidP="001A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2A85E95" w14:textId="69808972" w:rsidR="001A25DF" w:rsidRPr="004D49BC" w:rsidRDefault="00234C79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0414DD4" w14:textId="77777777" w:rsidR="001A25DF" w:rsidRPr="004D49BC" w:rsidRDefault="001A25DF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4536D5E" w14:textId="6ABA5FA1" w:rsidR="001A25DF" w:rsidRPr="004D49BC" w:rsidRDefault="001A25DF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b/>
                <w:bCs/>
              </w:rPr>
              <w:t>-</w:t>
            </w:r>
          </w:p>
        </w:tc>
        <w:tc>
          <w:tcPr>
            <w:tcW w:w="142" w:type="pct"/>
          </w:tcPr>
          <w:p w14:paraId="6F97A78F" w14:textId="77777777" w:rsidR="001A25DF" w:rsidRPr="004D49BC" w:rsidRDefault="001A25DF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803FD34" w14:textId="4B8EC841" w:rsidR="001A25DF" w:rsidRPr="004D49BC" w:rsidRDefault="00F473CC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73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</w:t>
            </w:r>
            <w:r w:rsidR="009346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878</w:t>
            </w:r>
          </w:p>
        </w:tc>
        <w:tc>
          <w:tcPr>
            <w:tcW w:w="143" w:type="pct"/>
          </w:tcPr>
          <w:p w14:paraId="3C158F3B" w14:textId="77777777" w:rsidR="001A25DF" w:rsidRPr="004D49BC" w:rsidRDefault="001A25DF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48E05" w14:textId="24098F8D" w:rsidR="001A25DF" w:rsidRPr="004D49BC" w:rsidRDefault="001A25DF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5,323</w:t>
            </w:r>
          </w:p>
        </w:tc>
      </w:tr>
    </w:tbl>
    <w:p w14:paraId="1A922532" w14:textId="20F0C309" w:rsidR="000565AC" w:rsidRPr="006038BF" w:rsidRDefault="000565AC" w:rsidP="00603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1"/>
        <w:gridCol w:w="270"/>
        <w:gridCol w:w="1079"/>
        <w:gridCol w:w="270"/>
        <w:gridCol w:w="1170"/>
      </w:tblGrid>
      <w:tr w:rsidR="005A2C34" w:rsidRPr="004D49BC" w14:paraId="6E916BEB" w14:textId="77777777" w:rsidTr="000565AC">
        <w:trPr>
          <w:trHeight w:val="381"/>
        </w:trPr>
        <w:tc>
          <w:tcPr>
            <w:tcW w:w="2190" w:type="pct"/>
          </w:tcPr>
          <w:p w14:paraId="39D129C8" w14:textId="77777777" w:rsidR="005A2C34" w:rsidRPr="004D49BC" w:rsidRDefault="005A2C34" w:rsidP="00D0567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810" w:type="pct"/>
            <w:gridSpan w:val="7"/>
          </w:tcPr>
          <w:p w14:paraId="2B942D0F" w14:textId="36220253" w:rsidR="005A2C34" w:rsidRPr="004D49BC" w:rsidRDefault="005A2C34" w:rsidP="00D0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C34" w:rsidRPr="004D49BC" w14:paraId="4332D7C1" w14:textId="77777777" w:rsidTr="000565AC">
        <w:trPr>
          <w:trHeight w:val="381"/>
        </w:trPr>
        <w:tc>
          <w:tcPr>
            <w:tcW w:w="2190" w:type="pct"/>
          </w:tcPr>
          <w:p w14:paraId="5BE5FD8C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13CC259" w14:textId="200C380C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3" w:type="pct"/>
          </w:tcPr>
          <w:p w14:paraId="32F885AF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32D4AA4" w14:textId="6F9593D1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9534AA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6125BB7" w14:textId="0F69F981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5552EC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95B0099" w14:textId="5FAE11DE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5A2C34" w:rsidRPr="004D49BC" w14:paraId="4A6B3DE3" w14:textId="77777777" w:rsidTr="000565AC">
        <w:trPr>
          <w:trHeight w:val="368"/>
        </w:trPr>
        <w:tc>
          <w:tcPr>
            <w:tcW w:w="2190" w:type="pct"/>
          </w:tcPr>
          <w:p w14:paraId="108BEFB7" w14:textId="728D51EB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งินกู้ยืมระยะสั้น</w:t>
            </w:r>
          </w:p>
        </w:tc>
        <w:tc>
          <w:tcPr>
            <w:tcW w:w="619" w:type="pct"/>
          </w:tcPr>
          <w:p w14:paraId="637808D5" w14:textId="5F1AD7D1" w:rsidR="005A2C34" w:rsidRPr="004D49BC" w:rsidRDefault="00707376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5A2C34"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A2C34"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</w:tcPr>
          <w:p w14:paraId="0EF7CCEA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37CF84F" w14:textId="720BE492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</w:tcPr>
          <w:p w14:paraId="7C4EDD97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897E376" w14:textId="501A561B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</w:tcPr>
          <w:p w14:paraId="75FE1E93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0E7DF38" w14:textId="56AB74ED" w:rsidR="005A2C34" w:rsidRPr="004D49BC" w:rsidRDefault="000F2692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5A2C34" w:rsidRPr="004D49BC" w14:paraId="71D17098" w14:textId="77777777" w:rsidTr="000565AC">
        <w:trPr>
          <w:trHeight w:val="381"/>
        </w:trPr>
        <w:tc>
          <w:tcPr>
            <w:tcW w:w="2190" w:type="pct"/>
          </w:tcPr>
          <w:p w14:paraId="0F31FF71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0" w:type="pct"/>
            <w:gridSpan w:val="7"/>
          </w:tcPr>
          <w:p w14:paraId="0C213A97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2C34" w:rsidRPr="004D49BC" w14:paraId="2436DE3C" w14:textId="77777777" w:rsidTr="000565AC">
        <w:trPr>
          <w:trHeight w:val="381"/>
        </w:trPr>
        <w:tc>
          <w:tcPr>
            <w:tcW w:w="2190" w:type="pct"/>
          </w:tcPr>
          <w:p w14:paraId="0AD96AD6" w14:textId="384A5CD8" w:rsidR="005A2C34" w:rsidRPr="004D49BC" w:rsidRDefault="00707376" w:rsidP="005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C5724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19" w:type="pct"/>
          </w:tcPr>
          <w:p w14:paraId="51E451B5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F1F6EE9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3EEB889" w14:textId="3B77BA88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2A3C14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74FC314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FB9AC1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46C9257" w14:textId="151E03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25DF" w:rsidRPr="004D49BC" w14:paraId="3609B0B4" w14:textId="77777777" w:rsidTr="00D33363">
        <w:trPr>
          <w:trHeight w:val="332"/>
        </w:trPr>
        <w:tc>
          <w:tcPr>
            <w:tcW w:w="2190" w:type="pct"/>
          </w:tcPr>
          <w:p w14:paraId="67F87A56" w14:textId="6A9C9C1D" w:rsidR="001A25DF" w:rsidRPr="004D49BC" w:rsidRDefault="001A25DF" w:rsidP="001A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vAlign w:val="bottom"/>
          </w:tcPr>
          <w:p w14:paraId="427A2D94" w14:textId="173BC7EC" w:rsidR="001A25DF" w:rsidRPr="004D49BC" w:rsidRDefault="001A25DF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96,000</w:t>
            </w:r>
          </w:p>
        </w:tc>
        <w:tc>
          <w:tcPr>
            <w:tcW w:w="143" w:type="pct"/>
          </w:tcPr>
          <w:p w14:paraId="643355AA" w14:textId="77777777" w:rsidR="001A25DF" w:rsidRPr="004D49BC" w:rsidRDefault="001A25DF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06A3EDD" w14:textId="7EFFDE8A" w:rsidR="001A25DF" w:rsidRPr="004D49BC" w:rsidRDefault="000F474E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F474E">
              <w:rPr>
                <w:rFonts w:ascii="Angsana New" w:hAnsi="Angsana New" w:cs="Angsana New"/>
                <w:sz w:val="30"/>
                <w:szCs w:val="30"/>
              </w:rPr>
              <w:t>6,446,900</w:t>
            </w:r>
          </w:p>
        </w:tc>
        <w:tc>
          <w:tcPr>
            <w:tcW w:w="143" w:type="pct"/>
          </w:tcPr>
          <w:p w14:paraId="26FA718A" w14:textId="77777777" w:rsidR="001A25DF" w:rsidRPr="004D49BC" w:rsidRDefault="001A25DF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0E27905" w14:textId="27C6A1BA" w:rsidR="001A25DF" w:rsidRPr="004D49BC" w:rsidRDefault="00B622F4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474E" w:rsidRPr="000F474E">
              <w:rPr>
                <w:rFonts w:ascii="Angsana New" w:hAnsi="Angsana New" w:cs="Angsana New"/>
                <w:sz w:val="30"/>
                <w:szCs w:val="30"/>
              </w:rPr>
              <w:t>6,542,900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B49B65E" w14:textId="77777777" w:rsidR="001A25DF" w:rsidRPr="004D49BC" w:rsidRDefault="001A25DF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5E6103D" w14:textId="44F5370B" w:rsidR="001A25DF" w:rsidRPr="004D49BC" w:rsidRDefault="000F474E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A25DF" w:rsidRPr="004D49BC" w14:paraId="78857CA8" w14:textId="77777777" w:rsidTr="00D33363">
        <w:trPr>
          <w:trHeight w:val="368"/>
        </w:trPr>
        <w:tc>
          <w:tcPr>
            <w:tcW w:w="2190" w:type="pct"/>
          </w:tcPr>
          <w:p w14:paraId="2CCCBA3D" w14:textId="77777777" w:rsidR="001A25DF" w:rsidRPr="004D49BC" w:rsidRDefault="001A25DF" w:rsidP="001A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18FA0" w14:textId="7821C752" w:rsidR="001A25DF" w:rsidRPr="004D49BC" w:rsidRDefault="001A25DF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96,000</w:t>
            </w:r>
          </w:p>
        </w:tc>
        <w:tc>
          <w:tcPr>
            <w:tcW w:w="143" w:type="pct"/>
          </w:tcPr>
          <w:p w14:paraId="4DBFC251" w14:textId="77777777" w:rsidR="001A25DF" w:rsidRPr="004D49BC" w:rsidRDefault="001A25DF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E8B6B" w14:textId="7B3E5153" w:rsidR="001A25DF" w:rsidRPr="004D49BC" w:rsidRDefault="000F474E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47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6,446,900</w:t>
            </w:r>
          </w:p>
        </w:tc>
        <w:tc>
          <w:tcPr>
            <w:tcW w:w="143" w:type="pct"/>
          </w:tcPr>
          <w:p w14:paraId="07877A97" w14:textId="77777777" w:rsidR="001A25DF" w:rsidRPr="004D49BC" w:rsidRDefault="001A25DF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376A9DA" w14:textId="035A49E1" w:rsidR="001A25DF" w:rsidRPr="004D49BC" w:rsidRDefault="00B622F4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F474E" w:rsidRPr="000F47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6,542,900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A5EF679" w14:textId="77777777" w:rsidR="001A25DF" w:rsidRPr="004D49BC" w:rsidRDefault="001A25DF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2578D" w14:textId="0E4D7F8F" w:rsidR="001A25DF" w:rsidRPr="004D49BC" w:rsidRDefault="000F474E" w:rsidP="001A2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4702C94" w14:textId="77777777" w:rsidR="006024BC" w:rsidRPr="006038BF" w:rsidRDefault="006024BC" w:rsidP="00603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14:paraId="62CBE5B5" w14:textId="56C5B04F" w:rsidR="00221071" w:rsidRDefault="00FE26E4" w:rsidP="0064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1FCC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  <w:r w:rsidRPr="00AE1FCC">
        <w:rPr>
          <w:rFonts w:ascii="Angsana New" w:hAnsi="Angsana New" w:cs="Angsana New" w:hint="cs"/>
          <w:sz w:val="30"/>
          <w:szCs w:val="30"/>
          <w:cs/>
        </w:rPr>
        <w:t>จาก</w:t>
      </w:r>
      <w:r w:rsidRPr="004D49BC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5258E6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เป็นเงินกู้ยืมประเภทไม่มีหลักประกันและ</w:t>
      </w:r>
      <w:r w:rsidR="007B532F">
        <w:rPr>
          <w:rFonts w:ascii="Angsana New" w:hAnsi="Angsana New" w:cs="Angsana New" w:hint="cs"/>
          <w:sz w:val="30"/>
          <w:szCs w:val="30"/>
          <w:cs/>
        </w:rPr>
        <w:t xml:space="preserve">จ่ายชำระคืนทั้งจำนวนในเดือนมีนาคม </w:t>
      </w:r>
      <w:r w:rsidR="007B532F">
        <w:rPr>
          <w:rFonts w:ascii="Angsana New" w:hAnsi="Angsana New" w:cs="Angsana New"/>
          <w:sz w:val="30"/>
          <w:szCs w:val="30"/>
        </w:rPr>
        <w:t>2568</w:t>
      </w:r>
      <w:r w:rsidRPr="004D49BC">
        <w:rPr>
          <w:rFonts w:ascii="Angsana New" w:hAnsi="Angsana New" w:cs="Angsana New"/>
          <w:position w:val="2"/>
          <w:sz w:val="30"/>
          <w:szCs w:val="30"/>
          <w:cs/>
        </w:rPr>
        <w:t xml:space="preserve"> โดยมีอัตราดอกเบี้ย</w:t>
      </w:r>
      <w:r w:rsidR="00042935" w:rsidRPr="004172BA">
        <w:rPr>
          <w:rFonts w:ascii="Angsana New" w:hAnsi="Angsana New" w:cs="Angsana New"/>
          <w:position w:val="2"/>
          <w:sz w:val="30"/>
          <w:szCs w:val="30"/>
          <w:cs/>
        </w:rPr>
        <w:t>ร้อย</w:t>
      </w:r>
      <w:r w:rsidR="004172BA" w:rsidRPr="004172BA">
        <w:rPr>
          <w:rFonts w:ascii="Angsana New" w:hAnsi="Angsana New" w:cs="Angsana New" w:hint="cs"/>
          <w:position w:val="2"/>
          <w:sz w:val="30"/>
          <w:szCs w:val="30"/>
          <w:cs/>
        </w:rPr>
        <w:t>ละ</w:t>
      </w:r>
      <w:r w:rsidR="007B532F" w:rsidRPr="004172BA">
        <w:rPr>
          <w:rFonts w:ascii="Angsana New" w:hAnsi="Angsana New" w:cs="Angsana New" w:hint="cs"/>
          <w:position w:val="2"/>
          <w:sz w:val="30"/>
          <w:szCs w:val="30"/>
          <w:cs/>
        </w:rPr>
        <w:t xml:space="preserve"> </w:t>
      </w:r>
      <w:r w:rsidR="007B532F" w:rsidRPr="004172BA">
        <w:rPr>
          <w:rFonts w:ascii="Angsana New" w:hAnsi="Angsana New" w:cs="Angsana New"/>
          <w:position w:val="2"/>
          <w:sz w:val="30"/>
          <w:szCs w:val="30"/>
        </w:rPr>
        <w:t xml:space="preserve">5.32 </w:t>
      </w:r>
      <w:r w:rsidR="00042935" w:rsidRPr="004172BA">
        <w:rPr>
          <w:rFonts w:ascii="Angsana New" w:hAnsi="Angsana New" w:cs="Angsana New"/>
          <w:position w:val="2"/>
          <w:sz w:val="30"/>
          <w:szCs w:val="30"/>
          <w:cs/>
        </w:rPr>
        <w:t>ต่อปี</w:t>
      </w:r>
      <w:r w:rsidR="00327851" w:rsidRPr="004D49BC">
        <w:rPr>
          <w:rFonts w:ascii="Angsana New" w:hAnsi="Angsana New" w:cs="Angsana New" w:hint="cs"/>
          <w:position w:val="2"/>
          <w:sz w:val="30"/>
          <w:szCs w:val="30"/>
          <w:cs/>
        </w:rPr>
        <w:t xml:space="preserve"> </w:t>
      </w:r>
      <w:r w:rsidR="00341728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>(</w:t>
      </w:r>
      <w:r w:rsidR="00707376" w:rsidRPr="004D49BC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>31</w:t>
      </w:r>
      <w:r w:rsidR="00341728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</w:t>
      </w:r>
      <w:r w:rsidR="00341728" w:rsidRPr="004D49BC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 xml:space="preserve">ธันวาคม </w:t>
      </w:r>
      <w:r w:rsidR="006024BC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>256</w:t>
      </w:r>
      <w:r w:rsidR="00595AD7">
        <w:rPr>
          <w:rFonts w:ascii="Angsana New" w:hAnsi="Angsana New" w:cs="Angsana New"/>
          <w:i/>
          <w:iCs/>
          <w:position w:val="2"/>
          <w:sz w:val="30"/>
          <w:szCs w:val="30"/>
        </w:rPr>
        <w:t>7</w:t>
      </w:r>
      <w:r w:rsidR="00341728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>:</w:t>
      </w:r>
      <w:r w:rsidR="00F97E76" w:rsidRPr="004D49BC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 xml:space="preserve"> </w:t>
      </w:r>
      <w:r w:rsidR="007779D5" w:rsidRPr="004D49BC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>ร้อยละ</w:t>
      </w:r>
      <w:r w:rsidR="007779D5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</w:t>
      </w:r>
      <w:r w:rsidR="007779D5" w:rsidRPr="00AE1FCC">
        <w:rPr>
          <w:rFonts w:ascii="Angsana New" w:hAnsi="Angsana New" w:cs="Angsana New"/>
          <w:i/>
          <w:iCs/>
          <w:position w:val="2"/>
          <w:sz w:val="30"/>
          <w:szCs w:val="30"/>
        </w:rPr>
        <w:t>5.</w:t>
      </w:r>
      <w:r w:rsidR="001A25DF" w:rsidRPr="00AE1FCC">
        <w:rPr>
          <w:rFonts w:ascii="Angsana New" w:hAnsi="Angsana New" w:cs="Angsana New"/>
          <w:i/>
          <w:iCs/>
          <w:position w:val="2"/>
          <w:sz w:val="30"/>
          <w:szCs w:val="30"/>
        </w:rPr>
        <w:t>3</w:t>
      </w:r>
      <w:r w:rsidR="00AE1FCC">
        <w:rPr>
          <w:rFonts w:ascii="Angsana New" w:hAnsi="Angsana New" w:cs="Angsana New"/>
          <w:i/>
          <w:iCs/>
          <w:position w:val="2"/>
          <w:sz w:val="30"/>
          <w:szCs w:val="30"/>
        </w:rPr>
        <w:t>4</w:t>
      </w:r>
      <w:r w:rsidR="007779D5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</w:t>
      </w:r>
      <w:r w:rsidR="007779D5" w:rsidRPr="004D49BC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>ต่อปี</w:t>
      </w:r>
      <w:r w:rsidR="00341728" w:rsidRPr="004D49BC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BF65110" w14:textId="77777777" w:rsidR="006038BF" w:rsidRPr="006038BF" w:rsidRDefault="006038BF" w:rsidP="00603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14:paraId="16A7BD82" w14:textId="5B6E2515" w:rsidR="00F50C70" w:rsidRDefault="00F50C70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D49BC">
        <w:rPr>
          <w:rFonts w:ascii="Angsana New" w:hAnsi="Angsana New" w:cs="Angsana New" w:hint="cs"/>
          <w:b/>
          <w:bCs/>
          <w:sz w:val="30"/>
          <w:szCs w:val="30"/>
          <w:cs/>
        </w:rPr>
        <w:t>สัญญาที่สำคัญที่ทำกับกิจการที่เกี่ยวข้องกัน</w:t>
      </w:r>
    </w:p>
    <w:p w14:paraId="05CF5641" w14:textId="77777777" w:rsidR="00F10BB7" w:rsidRPr="006038BF" w:rsidRDefault="00F10BB7" w:rsidP="00603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14:paraId="1B8FEE7D" w14:textId="1C78101A" w:rsidR="00435DFF" w:rsidRPr="004D49BC" w:rsidRDefault="00435DFF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สัญญาค้ำประกัน</w:t>
      </w:r>
    </w:p>
    <w:p w14:paraId="5546F0FE" w14:textId="1D9818C4" w:rsidR="00435DFF" w:rsidRPr="006038BF" w:rsidRDefault="00435DFF" w:rsidP="00603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p w14:paraId="03532512" w14:textId="7938B43F" w:rsidR="00F97E76" w:rsidRPr="004D49BC" w:rsidRDefault="00B9610B" w:rsidP="00435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435DFF" w:rsidRPr="004D49BC">
        <w:rPr>
          <w:rFonts w:ascii="Angsana New" w:hAnsi="Angsana New" w:cs="Angsana New" w:hint="cs"/>
          <w:sz w:val="30"/>
          <w:szCs w:val="30"/>
          <w:cs/>
        </w:rPr>
        <w:t>บริษัทค้ำประกันวงเงินสินเชื่อของบริษัทย่อย และบริษัทร่วมบางแห่งซึ่งได้รับจากธนาคารเป็นจำนวนเงิน</w:t>
      </w:r>
      <w:r w:rsidR="008C6F31" w:rsidRPr="008C6F31">
        <w:rPr>
          <w:rFonts w:ascii="Angsana New" w:hAnsi="Angsana New" w:cs="Angsana New"/>
          <w:sz w:val="30"/>
          <w:szCs w:val="30"/>
        </w:rPr>
        <w:t xml:space="preserve"> 18,309.</w:t>
      </w:r>
      <w:r w:rsidR="008C6F31">
        <w:rPr>
          <w:rFonts w:ascii="Angsana New" w:hAnsi="Angsana New" w:cs="Angsana New"/>
          <w:sz w:val="30"/>
          <w:szCs w:val="30"/>
        </w:rPr>
        <w:t>5</w:t>
      </w:r>
      <w:r w:rsidR="00435DFF" w:rsidRPr="004D49BC">
        <w:rPr>
          <w:rFonts w:ascii="Angsana New" w:hAnsi="Angsana New" w:cs="Angsana New"/>
          <w:sz w:val="30"/>
          <w:szCs w:val="30"/>
        </w:rPr>
        <w:t xml:space="preserve"> </w:t>
      </w:r>
      <w:r w:rsidR="00435DFF" w:rsidRPr="004D49B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</w:p>
    <w:p w14:paraId="6BE7D94F" w14:textId="2F69802A" w:rsidR="00CF77A1" w:rsidRPr="004D49BC" w:rsidRDefault="00F85D22" w:rsidP="00454C8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6F24574A" w14:textId="4F74AE35" w:rsidR="00593F4B" w:rsidRPr="004D49BC" w:rsidRDefault="00593F4B" w:rsidP="00593F4B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57"/>
        <w:gridCol w:w="283"/>
        <w:gridCol w:w="1181"/>
        <w:gridCol w:w="259"/>
        <w:gridCol w:w="1170"/>
      </w:tblGrid>
      <w:tr w:rsidR="00F85D22" w:rsidRPr="004D49BC" w14:paraId="77EB3D95" w14:textId="77777777" w:rsidTr="00867689">
        <w:trPr>
          <w:cantSplit/>
          <w:trHeight w:val="410"/>
          <w:tblHeader/>
        </w:trPr>
        <w:tc>
          <w:tcPr>
            <w:tcW w:w="3870" w:type="dxa"/>
            <w:vAlign w:val="bottom"/>
            <w:hideMark/>
          </w:tcPr>
          <w:p w14:paraId="4897A13D" w14:textId="719A9E58" w:rsidR="00F85D22" w:rsidRPr="004D49BC" w:rsidRDefault="00F85D22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7" w:type="dxa"/>
            <w:gridSpan w:val="3"/>
            <w:vAlign w:val="bottom"/>
          </w:tcPr>
          <w:p w14:paraId="7C117347" w14:textId="28B59753" w:rsidR="00F85D22" w:rsidRPr="004D49BC" w:rsidRDefault="00F85D22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4806DFE" w14:textId="77777777" w:rsidR="00F85D22" w:rsidRPr="004D49BC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E088537" w14:textId="23369CE8" w:rsidR="00F85D22" w:rsidRPr="004D49BC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4146" w:rsidRPr="004D49BC" w14:paraId="6213A24E" w14:textId="77777777" w:rsidTr="00867689">
        <w:trPr>
          <w:cantSplit/>
          <w:trHeight w:val="808"/>
          <w:tblHeader/>
        </w:trPr>
        <w:tc>
          <w:tcPr>
            <w:tcW w:w="3870" w:type="dxa"/>
            <w:vAlign w:val="bottom"/>
          </w:tcPr>
          <w:p w14:paraId="16A67C96" w14:textId="53DA1D15" w:rsidR="00824146" w:rsidRPr="004D49BC" w:rsidRDefault="00824146" w:rsidP="008241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4C80453" w14:textId="2CF26BA5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4D49BC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0C0638EC" w14:textId="58645943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256</w:t>
            </w:r>
            <w:r w:rsidR="004C3D4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65C27293" w14:textId="77777777" w:rsidR="00824146" w:rsidRPr="004D49BC" w:rsidRDefault="00824146" w:rsidP="0082414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FB25E1F" w14:textId="12EFAAD9" w:rsidR="00824146" w:rsidRPr="004D49BC" w:rsidRDefault="00824146" w:rsidP="0082414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31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</w:t>
            </w:r>
            <w:r w:rsidR="004C3D4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</w:tcPr>
          <w:p w14:paraId="28D1BA9B" w14:textId="77777777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2491892" w14:textId="77777777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4D49BC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10F0A327" w14:textId="3E8A0B0D" w:rsidR="00824146" w:rsidRPr="004D49BC" w:rsidRDefault="00824146" w:rsidP="00824146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4C3D43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59" w:type="dxa"/>
            <w:vAlign w:val="bottom"/>
          </w:tcPr>
          <w:p w14:paraId="7AAFD6A5" w14:textId="77777777" w:rsidR="00824146" w:rsidRPr="004D49BC" w:rsidRDefault="00824146" w:rsidP="0082414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CA8315" w14:textId="7A772738" w:rsidR="00824146" w:rsidRPr="004D49BC" w:rsidRDefault="00824146" w:rsidP="0082414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31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</w:t>
            </w:r>
            <w:r w:rsidR="004C3D43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824146" w:rsidRPr="004D49BC" w14:paraId="3C1E6BFB" w14:textId="77777777" w:rsidTr="00867689">
        <w:trPr>
          <w:cantSplit/>
          <w:trHeight w:val="398"/>
          <w:tblHeader/>
        </w:trPr>
        <w:tc>
          <w:tcPr>
            <w:tcW w:w="3870" w:type="dxa"/>
            <w:vAlign w:val="bottom"/>
            <w:hideMark/>
          </w:tcPr>
          <w:p w14:paraId="264676D6" w14:textId="77777777" w:rsidR="00824146" w:rsidRPr="004D49BC" w:rsidRDefault="00824146" w:rsidP="008241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7849A3D0" w14:textId="0C6714FF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4146" w:rsidRPr="004D49BC" w14:paraId="4E12AF87" w14:textId="77777777" w:rsidTr="00867689">
        <w:trPr>
          <w:cantSplit/>
          <w:trHeight w:val="398"/>
        </w:trPr>
        <w:tc>
          <w:tcPr>
            <w:tcW w:w="3870" w:type="dxa"/>
          </w:tcPr>
          <w:p w14:paraId="031C9539" w14:textId="396CA738" w:rsidR="00824146" w:rsidRPr="004D49BC" w:rsidRDefault="00824146" w:rsidP="008241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400" w:type="dxa"/>
            <w:gridSpan w:val="7"/>
          </w:tcPr>
          <w:p w14:paraId="7A95560A" w14:textId="77777777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40225" w:rsidRPr="004D49BC" w14:paraId="2130258F" w14:textId="77777777" w:rsidTr="00DE5850">
        <w:trPr>
          <w:cantSplit/>
          <w:trHeight w:val="398"/>
        </w:trPr>
        <w:tc>
          <w:tcPr>
            <w:tcW w:w="3870" w:type="dxa"/>
            <w:hideMark/>
          </w:tcPr>
          <w:p w14:paraId="76215B1D" w14:textId="7FFE3438" w:rsidR="00540225" w:rsidRPr="004D49BC" w:rsidRDefault="00540225" w:rsidP="005402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8B16D0E" w14:textId="3CC415B4" w:rsidR="00540225" w:rsidRPr="004D49BC" w:rsidRDefault="003F58DF" w:rsidP="005402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1,985,374</w:t>
            </w:r>
          </w:p>
        </w:tc>
        <w:tc>
          <w:tcPr>
            <w:tcW w:w="270" w:type="dxa"/>
          </w:tcPr>
          <w:p w14:paraId="49B1A64D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F45A752" w14:textId="1FFB7AF2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1,771,756</w:t>
            </w:r>
          </w:p>
        </w:tc>
        <w:tc>
          <w:tcPr>
            <w:tcW w:w="283" w:type="dxa"/>
          </w:tcPr>
          <w:p w14:paraId="6E30DC56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381D07E" w14:textId="5B1830C4" w:rsidR="00540225" w:rsidRPr="004D49BC" w:rsidRDefault="00E668E0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1,404,323</w:t>
            </w:r>
          </w:p>
        </w:tc>
        <w:tc>
          <w:tcPr>
            <w:tcW w:w="259" w:type="dxa"/>
          </w:tcPr>
          <w:p w14:paraId="0628585B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D241B8" w14:textId="441B03BB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1,301,528</w:t>
            </w:r>
          </w:p>
        </w:tc>
      </w:tr>
      <w:tr w:rsidR="00540225" w:rsidRPr="004D49BC" w14:paraId="2F1DEF59" w14:textId="77777777" w:rsidTr="00DE5850">
        <w:trPr>
          <w:cantSplit/>
          <w:trHeight w:val="410"/>
        </w:trPr>
        <w:tc>
          <w:tcPr>
            <w:tcW w:w="3870" w:type="dxa"/>
            <w:hideMark/>
          </w:tcPr>
          <w:p w14:paraId="4F1DA023" w14:textId="3C4D6181" w:rsidR="00540225" w:rsidRPr="004D49BC" w:rsidRDefault="00540225" w:rsidP="005402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3E95399A" w14:textId="1FF1936F" w:rsidR="00540225" w:rsidRPr="004D49BC" w:rsidRDefault="00540225" w:rsidP="005402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FAF72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38A94D6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7CA94A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77743AA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56BAB0C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8DC07A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0225" w:rsidRPr="004D49BC" w14:paraId="0C9DAE5F" w14:textId="77777777" w:rsidTr="00DE5850">
        <w:trPr>
          <w:cantSplit/>
          <w:trHeight w:val="398"/>
        </w:trPr>
        <w:tc>
          <w:tcPr>
            <w:tcW w:w="3870" w:type="dxa"/>
            <w:hideMark/>
          </w:tcPr>
          <w:p w14:paraId="2A73F9CF" w14:textId="7AC33C15" w:rsidR="00540225" w:rsidRPr="004D49BC" w:rsidRDefault="00540225" w:rsidP="0054022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E4330D3" w14:textId="19707B61" w:rsidR="00540225" w:rsidRPr="004D49BC" w:rsidRDefault="003F58DF" w:rsidP="005402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133,945</w:t>
            </w:r>
          </w:p>
        </w:tc>
        <w:tc>
          <w:tcPr>
            <w:tcW w:w="270" w:type="dxa"/>
          </w:tcPr>
          <w:p w14:paraId="32B4D217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DEC821D" w14:textId="10D9FC0A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283" w:type="dxa"/>
          </w:tcPr>
          <w:p w14:paraId="5548707F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710896F" w14:textId="540CFDD6" w:rsidR="00540225" w:rsidRPr="004D49BC" w:rsidRDefault="00E668E0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104,839</w:t>
            </w:r>
          </w:p>
        </w:tc>
        <w:tc>
          <w:tcPr>
            <w:tcW w:w="259" w:type="dxa"/>
          </w:tcPr>
          <w:p w14:paraId="3075443D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C794A1" w14:textId="3324E91C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92,336</w:t>
            </w:r>
          </w:p>
        </w:tc>
      </w:tr>
      <w:tr w:rsidR="00540225" w:rsidRPr="004D49BC" w14:paraId="4AE3E24D" w14:textId="77777777" w:rsidTr="00DE5850">
        <w:trPr>
          <w:cantSplit/>
          <w:trHeight w:val="398"/>
        </w:trPr>
        <w:tc>
          <w:tcPr>
            <w:tcW w:w="3870" w:type="dxa"/>
            <w:hideMark/>
          </w:tcPr>
          <w:p w14:paraId="183729BD" w14:textId="20D921A6" w:rsidR="00540225" w:rsidRPr="004D49BC" w:rsidRDefault="00540225" w:rsidP="0054022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- 6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748E61E" w14:textId="59122D8E" w:rsidR="00540225" w:rsidRPr="004D49BC" w:rsidRDefault="003F58DF" w:rsidP="005402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18,700</w:t>
            </w:r>
          </w:p>
        </w:tc>
        <w:tc>
          <w:tcPr>
            <w:tcW w:w="270" w:type="dxa"/>
          </w:tcPr>
          <w:p w14:paraId="62B0D80D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55D4BAE" w14:textId="3AE9F0BB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36,441</w:t>
            </w:r>
          </w:p>
        </w:tc>
        <w:tc>
          <w:tcPr>
            <w:tcW w:w="283" w:type="dxa"/>
          </w:tcPr>
          <w:p w14:paraId="572D2DB3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B3EFD8C" w14:textId="58DC0C5B" w:rsidR="00540225" w:rsidRPr="004D49BC" w:rsidRDefault="007B50DE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3A91D5AD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BF2465" w14:textId="34E18A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40225" w:rsidRPr="004D49BC" w14:paraId="206355C2" w14:textId="77777777" w:rsidTr="00DE5850">
        <w:trPr>
          <w:cantSplit/>
          <w:trHeight w:val="410"/>
        </w:trPr>
        <w:tc>
          <w:tcPr>
            <w:tcW w:w="3870" w:type="dxa"/>
            <w:hideMark/>
          </w:tcPr>
          <w:p w14:paraId="236D72E0" w14:textId="05130649" w:rsidR="00540225" w:rsidRPr="004D49BC" w:rsidRDefault="00540225" w:rsidP="00540225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6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8DCB91E" w14:textId="22BECA59" w:rsidR="00540225" w:rsidRPr="004D49BC" w:rsidRDefault="003F58DF" w:rsidP="005402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43,346</w:t>
            </w:r>
          </w:p>
        </w:tc>
        <w:tc>
          <w:tcPr>
            <w:tcW w:w="270" w:type="dxa"/>
          </w:tcPr>
          <w:p w14:paraId="06B68127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2857310" w14:textId="0FCA69D3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50,757</w:t>
            </w:r>
          </w:p>
        </w:tc>
        <w:tc>
          <w:tcPr>
            <w:tcW w:w="283" w:type="dxa"/>
          </w:tcPr>
          <w:p w14:paraId="749BE1A2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B2C063B" w14:textId="0CD2E890" w:rsidR="00540225" w:rsidRPr="004D49BC" w:rsidRDefault="007B50DE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02F7BB03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CE10B1" w14:textId="7E4F31ED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0225" w:rsidRPr="004D49BC" w14:paraId="3D1F4FE7" w14:textId="77777777" w:rsidTr="00DE5850">
        <w:trPr>
          <w:cantSplit/>
          <w:trHeight w:val="398"/>
        </w:trPr>
        <w:tc>
          <w:tcPr>
            <w:tcW w:w="3870" w:type="dxa"/>
          </w:tcPr>
          <w:p w14:paraId="2046500E" w14:textId="39602A22" w:rsidR="00540225" w:rsidRPr="004D49BC" w:rsidRDefault="00540225" w:rsidP="00540225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479E40E" w14:textId="15F735D0" w:rsidR="00540225" w:rsidRPr="004D49BC" w:rsidRDefault="003F58DF" w:rsidP="005402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116,368</w:t>
            </w:r>
          </w:p>
        </w:tc>
        <w:tc>
          <w:tcPr>
            <w:tcW w:w="270" w:type="dxa"/>
          </w:tcPr>
          <w:p w14:paraId="132EC50E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044A6702" w14:textId="3A6A22EE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122,057</w:t>
            </w:r>
          </w:p>
        </w:tc>
        <w:tc>
          <w:tcPr>
            <w:tcW w:w="283" w:type="dxa"/>
          </w:tcPr>
          <w:p w14:paraId="355E5EB1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063712A" w14:textId="12308633" w:rsidR="00540225" w:rsidRPr="004D49BC" w:rsidRDefault="007B50DE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01F908F7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D9A1C1" w14:textId="629F1DA6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0225" w:rsidRPr="004D49BC" w14:paraId="78A5949F" w14:textId="77777777" w:rsidTr="00CE3D7F">
        <w:trPr>
          <w:cantSplit/>
          <w:trHeight w:val="410"/>
        </w:trPr>
        <w:tc>
          <w:tcPr>
            <w:tcW w:w="3870" w:type="dxa"/>
            <w:hideMark/>
          </w:tcPr>
          <w:p w14:paraId="1DDDBCD5" w14:textId="2570A511" w:rsidR="00540225" w:rsidRPr="004D49BC" w:rsidRDefault="00540225" w:rsidP="0054022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20A8C" w14:textId="5328D4CB" w:rsidR="00540225" w:rsidRPr="004D49BC" w:rsidRDefault="003F58DF" w:rsidP="005402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566,662</w:t>
            </w:r>
          </w:p>
        </w:tc>
        <w:tc>
          <w:tcPr>
            <w:tcW w:w="270" w:type="dxa"/>
          </w:tcPr>
          <w:p w14:paraId="097B8E87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64179992" w14:textId="4310008E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541,551</w:t>
            </w:r>
          </w:p>
        </w:tc>
        <w:tc>
          <w:tcPr>
            <w:tcW w:w="283" w:type="dxa"/>
          </w:tcPr>
          <w:p w14:paraId="786B6FA5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70593" w14:textId="6E35DA90" w:rsidR="00540225" w:rsidRPr="007B50DE" w:rsidRDefault="007B50DE" w:rsidP="000C1FE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50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615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B50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59" w:type="dxa"/>
          </w:tcPr>
          <w:p w14:paraId="3E8DC353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B28B5" w14:textId="20A79B5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8,230</w:t>
            </w:r>
          </w:p>
        </w:tc>
      </w:tr>
      <w:tr w:rsidR="00540225" w:rsidRPr="004D49BC" w14:paraId="5E1FF8ED" w14:textId="77777777" w:rsidTr="00CE3D7F">
        <w:trPr>
          <w:cantSplit/>
          <w:trHeight w:val="410"/>
        </w:trPr>
        <w:tc>
          <w:tcPr>
            <w:tcW w:w="3870" w:type="dxa"/>
            <w:hideMark/>
          </w:tcPr>
          <w:p w14:paraId="0343950C" w14:textId="527D2DDD" w:rsidR="00540225" w:rsidRPr="004D49BC" w:rsidRDefault="00540225" w:rsidP="005402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2B99572" w14:textId="453E7E4D" w:rsidR="00540225" w:rsidRPr="004D49BC" w:rsidRDefault="003F58DF" w:rsidP="0054022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2,864,395</w:t>
            </w:r>
          </w:p>
        </w:tc>
        <w:tc>
          <w:tcPr>
            <w:tcW w:w="270" w:type="dxa"/>
          </w:tcPr>
          <w:p w14:paraId="34A71713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092D0A86" w14:textId="7D07DAA4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2,681,809</w:t>
            </w:r>
          </w:p>
        </w:tc>
        <w:tc>
          <w:tcPr>
            <w:tcW w:w="283" w:type="dxa"/>
          </w:tcPr>
          <w:p w14:paraId="1FF96942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3E47D3C1" w14:textId="7280B7D1" w:rsidR="00540225" w:rsidRPr="004D49BC" w:rsidRDefault="007B50DE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1,517,392</w:t>
            </w:r>
          </w:p>
        </w:tc>
        <w:tc>
          <w:tcPr>
            <w:tcW w:w="259" w:type="dxa"/>
          </w:tcPr>
          <w:p w14:paraId="64937797" w14:textId="77777777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FCBF4" w14:textId="5044FC56" w:rsidR="00540225" w:rsidRPr="004D49BC" w:rsidRDefault="00540225" w:rsidP="0054022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1,402,094</w:t>
            </w:r>
          </w:p>
        </w:tc>
      </w:tr>
      <w:tr w:rsidR="00824146" w:rsidRPr="004D49BC" w14:paraId="29E18F82" w14:textId="77777777" w:rsidTr="00CE3D7F">
        <w:trPr>
          <w:cantSplit/>
          <w:trHeight w:val="70"/>
        </w:trPr>
        <w:tc>
          <w:tcPr>
            <w:tcW w:w="3870" w:type="dxa"/>
          </w:tcPr>
          <w:p w14:paraId="4CA43D28" w14:textId="40639474" w:rsidR="00824146" w:rsidRPr="004D49BC" w:rsidRDefault="00824146" w:rsidP="0082414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CAFE26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D0BF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B48FA2A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19B201BD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CF97963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69B2C0FA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A213E3" w14:textId="77777777" w:rsidR="00824146" w:rsidRPr="004D49BC" w:rsidRDefault="00824146" w:rsidP="00824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2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491D" w:rsidRPr="004D49BC" w14:paraId="3F9F20AC" w14:textId="77777777" w:rsidTr="006B01CF">
        <w:trPr>
          <w:cantSplit/>
          <w:trHeight w:val="70"/>
        </w:trPr>
        <w:tc>
          <w:tcPr>
            <w:tcW w:w="3870" w:type="dxa"/>
            <w:hideMark/>
          </w:tcPr>
          <w:p w14:paraId="0B9D792A" w14:textId="4759258B" w:rsidR="001D491D" w:rsidRPr="004D49BC" w:rsidRDefault="001D491D" w:rsidP="001D491D">
            <w:pPr>
              <w:tabs>
                <w:tab w:val="clear" w:pos="227"/>
                <w:tab w:val="left" w:pos="283"/>
                <w:tab w:val="left" w:pos="3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3DE44D" w14:textId="2D64436C" w:rsidR="001D491D" w:rsidRPr="004D49BC" w:rsidRDefault="003F58DF" w:rsidP="001D491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(617,274)</w:t>
            </w:r>
          </w:p>
        </w:tc>
        <w:tc>
          <w:tcPr>
            <w:tcW w:w="270" w:type="dxa"/>
          </w:tcPr>
          <w:p w14:paraId="686C1F9C" w14:textId="77777777" w:rsidR="001D491D" w:rsidRPr="004D49BC" w:rsidRDefault="001D491D" w:rsidP="001D491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7058202" w14:textId="080367A0" w:rsidR="001D491D" w:rsidRPr="004D49BC" w:rsidRDefault="001D491D" w:rsidP="001D491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9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(597,696)</w:t>
            </w:r>
          </w:p>
        </w:tc>
        <w:tc>
          <w:tcPr>
            <w:tcW w:w="283" w:type="dxa"/>
          </w:tcPr>
          <w:p w14:paraId="49595480" w14:textId="77777777" w:rsidR="001D491D" w:rsidRPr="004D49BC" w:rsidRDefault="001D491D" w:rsidP="001D491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030BA12C" w14:textId="380AB24A" w:rsidR="001D491D" w:rsidRPr="004D49BC" w:rsidRDefault="007B50DE" w:rsidP="001D491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6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(8,288)</w:t>
            </w:r>
          </w:p>
        </w:tc>
        <w:tc>
          <w:tcPr>
            <w:tcW w:w="259" w:type="dxa"/>
          </w:tcPr>
          <w:p w14:paraId="7032D352" w14:textId="77777777" w:rsidR="001D491D" w:rsidRPr="004D49BC" w:rsidRDefault="001D491D" w:rsidP="001D491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8E1F5C9" w14:textId="40D8C429" w:rsidR="001D491D" w:rsidRPr="004D49BC" w:rsidRDefault="001D491D" w:rsidP="001D491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(8,285)</w:t>
            </w:r>
          </w:p>
        </w:tc>
      </w:tr>
      <w:tr w:rsidR="001D491D" w:rsidRPr="004D49BC" w14:paraId="422EF9A4" w14:textId="77777777" w:rsidTr="006B01CF">
        <w:trPr>
          <w:cantSplit/>
          <w:trHeight w:val="424"/>
        </w:trPr>
        <w:tc>
          <w:tcPr>
            <w:tcW w:w="3870" w:type="dxa"/>
            <w:hideMark/>
          </w:tcPr>
          <w:p w14:paraId="56B53B9A" w14:textId="42C2A2F6" w:rsidR="001D491D" w:rsidRPr="004D49BC" w:rsidRDefault="001D491D" w:rsidP="001D491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C69FA" w14:textId="3A81BC35" w:rsidR="001D491D" w:rsidRPr="004D49BC" w:rsidRDefault="0068477A" w:rsidP="001D491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2,247,121</w:t>
            </w:r>
          </w:p>
        </w:tc>
        <w:tc>
          <w:tcPr>
            <w:tcW w:w="270" w:type="dxa"/>
          </w:tcPr>
          <w:p w14:paraId="343A45EE" w14:textId="77777777" w:rsidR="001D491D" w:rsidRPr="004D49BC" w:rsidRDefault="001D491D" w:rsidP="001D491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99873" w14:textId="10C75304" w:rsidR="001D491D" w:rsidRPr="004D49BC" w:rsidRDefault="001D491D" w:rsidP="001D491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2,084,113</w:t>
            </w:r>
          </w:p>
        </w:tc>
        <w:tc>
          <w:tcPr>
            <w:tcW w:w="283" w:type="dxa"/>
          </w:tcPr>
          <w:p w14:paraId="317A4E38" w14:textId="77777777" w:rsidR="001D491D" w:rsidRPr="004D49BC" w:rsidRDefault="001D491D" w:rsidP="001D491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77709" w14:textId="7FBF4F39" w:rsidR="001D491D" w:rsidRPr="004D49BC" w:rsidRDefault="007B50DE" w:rsidP="001D491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1,509,104</w:t>
            </w:r>
          </w:p>
        </w:tc>
        <w:tc>
          <w:tcPr>
            <w:tcW w:w="259" w:type="dxa"/>
          </w:tcPr>
          <w:p w14:paraId="6B3E730D" w14:textId="77777777" w:rsidR="001D491D" w:rsidRPr="004D49BC" w:rsidRDefault="001D491D" w:rsidP="001D491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55D0B14F" w14:textId="74104C4A" w:rsidR="001D491D" w:rsidRPr="004D49BC" w:rsidRDefault="001D491D" w:rsidP="001D491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1,393,809</w:t>
            </w:r>
          </w:p>
        </w:tc>
      </w:tr>
      <w:tr w:rsidR="0061514B" w:rsidRPr="004D49BC" w14:paraId="1A8285F5" w14:textId="77777777" w:rsidTr="0042586A">
        <w:trPr>
          <w:cantSplit/>
          <w:trHeight w:val="60"/>
        </w:trPr>
        <w:tc>
          <w:tcPr>
            <w:tcW w:w="3870" w:type="dxa"/>
          </w:tcPr>
          <w:p w14:paraId="4BBAD429" w14:textId="77777777" w:rsidR="0061514B" w:rsidRPr="004D49BC" w:rsidRDefault="0061514B" w:rsidP="00824146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96A111E" w14:textId="77777777" w:rsidR="0061514B" w:rsidRPr="004D49BC" w:rsidRDefault="0061514B" w:rsidP="001D491D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1F9F23" w14:textId="77777777" w:rsidR="0061514B" w:rsidRPr="004D49BC" w:rsidRDefault="0061514B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928E97E" w14:textId="77777777" w:rsidR="0061514B" w:rsidRPr="004D49BC" w:rsidRDefault="0061514B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1925033" w14:textId="77777777" w:rsidR="0061514B" w:rsidRPr="004D49BC" w:rsidRDefault="0061514B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151BB508" w14:textId="77777777" w:rsidR="0061514B" w:rsidRPr="004D49BC" w:rsidRDefault="0061514B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62FCBB29" w14:textId="77777777" w:rsidR="0061514B" w:rsidRPr="004D49BC" w:rsidRDefault="0061514B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A50A22" w14:textId="77777777" w:rsidR="0061514B" w:rsidRPr="004D49BC" w:rsidRDefault="0061514B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D491D" w:rsidRPr="004D49BC" w14:paraId="45174A61" w14:textId="77777777" w:rsidTr="0042586A">
        <w:trPr>
          <w:cantSplit/>
          <w:trHeight w:val="60"/>
        </w:trPr>
        <w:tc>
          <w:tcPr>
            <w:tcW w:w="3870" w:type="dxa"/>
          </w:tcPr>
          <w:p w14:paraId="5308A29B" w14:textId="140787B3" w:rsidR="001D491D" w:rsidRPr="004D49BC" w:rsidRDefault="001D491D" w:rsidP="0082414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D52FDE3" w14:textId="0B97A297" w:rsidR="001D491D" w:rsidRPr="004D49BC" w:rsidRDefault="001D491D" w:rsidP="001D491D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E29E51" w14:textId="77777777" w:rsidR="001D491D" w:rsidRPr="004D49BC" w:rsidRDefault="001D491D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7E073BF" w14:textId="28AA71CB" w:rsidR="001D491D" w:rsidRPr="004D49BC" w:rsidRDefault="001D491D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8C55CED" w14:textId="77777777" w:rsidR="001D491D" w:rsidRPr="004D49BC" w:rsidRDefault="001D491D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68AB136" w14:textId="7436582E" w:rsidR="001D491D" w:rsidRPr="004D49BC" w:rsidRDefault="001D491D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01BD388A" w14:textId="77777777" w:rsidR="001D491D" w:rsidRPr="004D49BC" w:rsidRDefault="001D491D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2ECA64" w14:textId="14980FFF" w:rsidR="001D491D" w:rsidRPr="004D49BC" w:rsidRDefault="001D491D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84D05" w:rsidRPr="004D49BC" w14:paraId="3F190216" w14:textId="77777777" w:rsidTr="008C6C56">
        <w:trPr>
          <w:cantSplit/>
          <w:trHeight w:val="60"/>
        </w:trPr>
        <w:tc>
          <w:tcPr>
            <w:tcW w:w="3870" w:type="dxa"/>
          </w:tcPr>
          <w:p w14:paraId="1BF9117F" w14:textId="579D976A" w:rsidR="00084D05" w:rsidRPr="004D49BC" w:rsidRDefault="00084D05" w:rsidP="00084D05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D210011" w14:textId="1171CE2C" w:rsidR="00084D05" w:rsidRPr="004D49BC" w:rsidRDefault="009D1D6B" w:rsidP="00084D05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1D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34,771</w:t>
            </w:r>
          </w:p>
        </w:tc>
        <w:tc>
          <w:tcPr>
            <w:tcW w:w="270" w:type="dxa"/>
          </w:tcPr>
          <w:p w14:paraId="360C583B" w14:textId="77777777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12A190ED" w14:textId="6A007EB1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46,997</w:t>
            </w:r>
          </w:p>
        </w:tc>
        <w:tc>
          <w:tcPr>
            <w:tcW w:w="283" w:type="dxa"/>
          </w:tcPr>
          <w:p w14:paraId="5B417E22" w14:textId="77777777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A90B45E" w14:textId="694F3CDC" w:rsidR="00084D05" w:rsidRPr="004D49BC" w:rsidRDefault="007B50DE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1C646812" w14:textId="77777777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F93FFF" w14:textId="1D1844F5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84D05" w:rsidRPr="004D49BC" w14:paraId="15224BF1" w14:textId="77777777" w:rsidTr="008C6C56">
        <w:trPr>
          <w:cantSplit/>
          <w:trHeight w:val="60"/>
        </w:trPr>
        <w:tc>
          <w:tcPr>
            <w:tcW w:w="3870" w:type="dxa"/>
          </w:tcPr>
          <w:p w14:paraId="32C80D0F" w14:textId="6DD88E3C" w:rsidR="00084D05" w:rsidRPr="004D49BC" w:rsidRDefault="00084D05" w:rsidP="00084D05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A9B5D1" w14:textId="154779D2" w:rsidR="00084D05" w:rsidRPr="004D49BC" w:rsidRDefault="00084D05" w:rsidP="00084D05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B0E3B2" w14:textId="77777777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91C1C86" w14:textId="27D58936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267F1A12" w14:textId="77777777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517F2C3" w14:textId="2729DBF8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32C914F5" w14:textId="77777777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35C70E" w14:textId="45FDA85F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84D05" w:rsidRPr="004D49BC" w14:paraId="06762362" w14:textId="77777777" w:rsidTr="0042586A">
        <w:trPr>
          <w:cantSplit/>
          <w:trHeight w:val="60"/>
        </w:trPr>
        <w:tc>
          <w:tcPr>
            <w:tcW w:w="3870" w:type="dxa"/>
          </w:tcPr>
          <w:p w14:paraId="298D32DF" w14:textId="08526C4C" w:rsidR="00084D05" w:rsidRPr="004D49BC" w:rsidRDefault="00084D05" w:rsidP="00084D05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E5615E" w14:textId="0E259201" w:rsidR="00084D05" w:rsidRPr="004D49BC" w:rsidRDefault="009D1D6B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(1,084)</w:t>
            </w:r>
          </w:p>
        </w:tc>
        <w:tc>
          <w:tcPr>
            <w:tcW w:w="270" w:type="dxa"/>
          </w:tcPr>
          <w:p w14:paraId="02D50A26" w14:textId="77777777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41F313B8" w14:textId="6EF6EBF9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(1,601)</w:t>
            </w:r>
          </w:p>
        </w:tc>
        <w:tc>
          <w:tcPr>
            <w:tcW w:w="283" w:type="dxa"/>
          </w:tcPr>
          <w:p w14:paraId="2548515D" w14:textId="77777777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62662D42" w14:textId="1FDEA734" w:rsidR="00084D05" w:rsidRPr="004D49BC" w:rsidRDefault="007B50DE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04E319F7" w14:textId="77777777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67DC2B" w14:textId="508BC0CB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84D05" w:rsidRPr="004D49BC" w14:paraId="6EFED6FB" w14:textId="77777777" w:rsidTr="0042586A">
        <w:trPr>
          <w:cantSplit/>
          <w:trHeight w:val="60"/>
        </w:trPr>
        <w:tc>
          <w:tcPr>
            <w:tcW w:w="3870" w:type="dxa"/>
          </w:tcPr>
          <w:p w14:paraId="7D381E32" w14:textId="4964CCC8" w:rsidR="00084D05" w:rsidRPr="004D49BC" w:rsidRDefault="00084D05" w:rsidP="00084D05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EB5BD2" w14:textId="478F6E0C" w:rsidR="00084D05" w:rsidRPr="0068477A" w:rsidRDefault="009D1D6B" w:rsidP="00084D05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33,687</w:t>
            </w:r>
          </w:p>
        </w:tc>
        <w:tc>
          <w:tcPr>
            <w:tcW w:w="270" w:type="dxa"/>
          </w:tcPr>
          <w:p w14:paraId="1C2E8AA4" w14:textId="77777777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97917" w14:textId="33B0A352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2"/>
              </w:tabs>
              <w:spacing w:line="360" w:lineRule="exact"/>
              <w:ind w:left="-83" w:right="-91" w:firstLine="4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45,396</w:t>
            </w:r>
          </w:p>
        </w:tc>
        <w:tc>
          <w:tcPr>
            <w:tcW w:w="283" w:type="dxa"/>
          </w:tcPr>
          <w:p w14:paraId="74F73414" w14:textId="77777777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95E378" w14:textId="3BC14338" w:rsidR="00084D05" w:rsidRPr="007B50DE" w:rsidRDefault="007B50DE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50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73444456" w14:textId="77777777" w:rsidR="00084D05" w:rsidRPr="007B50DE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E9DF7" w14:textId="12B264B9" w:rsidR="00084D05" w:rsidRPr="007B50DE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B50D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084D05" w:rsidRPr="004D49BC" w14:paraId="159756BE" w14:textId="77777777" w:rsidTr="0042586A">
        <w:trPr>
          <w:cantSplit/>
          <w:trHeight w:val="50"/>
        </w:trPr>
        <w:tc>
          <w:tcPr>
            <w:tcW w:w="3870" w:type="dxa"/>
          </w:tcPr>
          <w:p w14:paraId="418A5B9C" w14:textId="3591A0D8" w:rsidR="00084D05" w:rsidRPr="004D49BC" w:rsidRDefault="00084D05" w:rsidP="00084D0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E95665" w14:textId="49C81784" w:rsidR="00084D05" w:rsidRPr="004D49BC" w:rsidRDefault="0068477A" w:rsidP="00084D05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9D1D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280,808</w:t>
            </w:r>
          </w:p>
        </w:tc>
        <w:tc>
          <w:tcPr>
            <w:tcW w:w="270" w:type="dxa"/>
          </w:tcPr>
          <w:p w14:paraId="59A46204" w14:textId="77777777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12114" w14:textId="45AB7043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2,129,509</w:t>
            </w:r>
          </w:p>
        </w:tc>
        <w:tc>
          <w:tcPr>
            <w:tcW w:w="283" w:type="dxa"/>
          </w:tcPr>
          <w:p w14:paraId="4D6EA5C7" w14:textId="77777777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DA8EE6" w14:textId="6774F57F" w:rsidR="00084D05" w:rsidRPr="004D49BC" w:rsidRDefault="007B50DE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1,509,104</w:t>
            </w:r>
          </w:p>
        </w:tc>
        <w:tc>
          <w:tcPr>
            <w:tcW w:w="259" w:type="dxa"/>
          </w:tcPr>
          <w:p w14:paraId="63A8CB98" w14:textId="77777777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76F57" w14:textId="7AB3BDD9" w:rsidR="00084D05" w:rsidRPr="004D49BC" w:rsidRDefault="00084D05" w:rsidP="00084D05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1,393,809</w:t>
            </w:r>
          </w:p>
        </w:tc>
      </w:tr>
    </w:tbl>
    <w:p w14:paraId="1FA3CB0A" w14:textId="1E7F1ABE" w:rsidR="000911A2" w:rsidRPr="004D49BC" w:rsidRDefault="000911A2" w:rsidP="00F85D2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66"/>
        <w:gridCol w:w="274"/>
        <w:gridCol w:w="1080"/>
        <w:gridCol w:w="270"/>
        <w:gridCol w:w="1170"/>
        <w:gridCol w:w="270"/>
        <w:gridCol w:w="1170"/>
      </w:tblGrid>
      <w:tr w:rsidR="00454C8A" w:rsidRPr="004D49BC" w14:paraId="784F2259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409E7436" w14:textId="2F9BE347" w:rsidR="00454C8A" w:rsidRPr="004D49BC" w:rsidRDefault="00454C8A" w:rsidP="00454C8A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19DD1CA7" w14:textId="77777777" w:rsidR="00454C8A" w:rsidRPr="004D49BC" w:rsidRDefault="00454C8A" w:rsidP="00454C8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A0EEC2" w14:textId="77777777" w:rsidR="00454C8A" w:rsidRPr="004D49BC" w:rsidRDefault="00454C8A" w:rsidP="00454C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2F47C3F" w14:textId="77777777" w:rsidR="00454C8A" w:rsidRPr="004D49BC" w:rsidRDefault="00454C8A" w:rsidP="00454C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6E59" w:rsidRPr="004D49BC" w14:paraId="40C39678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0EE5A9A6" w14:textId="41A76734" w:rsidR="006F6E59" w:rsidRPr="004D49BC" w:rsidRDefault="006F6E59" w:rsidP="006F6E5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F44E0"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66" w:type="dxa"/>
            <w:vAlign w:val="bottom"/>
          </w:tcPr>
          <w:p w14:paraId="1BA9EC58" w14:textId="2B8F06F9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</w:t>
            </w:r>
            <w:r w:rsidR="000C7B1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4" w:type="dxa"/>
            <w:vAlign w:val="bottom"/>
          </w:tcPr>
          <w:p w14:paraId="60DCB7CB" w14:textId="77777777" w:rsidR="006F6E59" w:rsidRPr="004D49BC" w:rsidRDefault="006F6E59" w:rsidP="006F6E5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83E00F" w14:textId="4D77A3F8" w:rsidR="006F6E59" w:rsidRPr="004D49BC" w:rsidRDefault="006F6E59" w:rsidP="006F6E5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</w:t>
            </w:r>
            <w:r w:rsidR="000C7B1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43755D8" w14:textId="77777777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E53ABB" w14:textId="4F5C8389" w:rsidR="006F6E59" w:rsidRPr="004D49BC" w:rsidRDefault="006F6E59" w:rsidP="006F6E5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0C7B1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A0AC3C4" w14:textId="77777777" w:rsidR="006F6E59" w:rsidRPr="004D49BC" w:rsidRDefault="006F6E59" w:rsidP="006F6E5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051A02" w14:textId="3C6E2E51" w:rsidR="006F6E59" w:rsidRPr="004D49BC" w:rsidRDefault="006F6E59" w:rsidP="006F6E5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</w:t>
            </w:r>
            <w:r w:rsidR="000C7B1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6F6E59" w:rsidRPr="004D49BC" w14:paraId="185AB8C2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  <w:hideMark/>
          </w:tcPr>
          <w:p w14:paraId="2A7047F8" w14:textId="77777777" w:rsidR="006F6E59" w:rsidRPr="004D49BC" w:rsidRDefault="006F6E59" w:rsidP="006F6E5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3085CEC9" w14:textId="77777777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C7B12" w:rsidRPr="004D49BC" w14:paraId="778E0155" w14:textId="77777777" w:rsidTr="003450D2">
        <w:trPr>
          <w:cantSplit/>
          <w:trHeight w:val="367"/>
        </w:trPr>
        <w:tc>
          <w:tcPr>
            <w:tcW w:w="3870" w:type="dxa"/>
            <w:vAlign w:val="bottom"/>
          </w:tcPr>
          <w:p w14:paraId="14EE68F6" w14:textId="5BD34378" w:rsidR="000C7B12" w:rsidRPr="004D49BC" w:rsidRDefault="000C7B12" w:rsidP="000C7B12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6" w:type="dxa"/>
            <w:vAlign w:val="bottom"/>
          </w:tcPr>
          <w:p w14:paraId="193D6DD3" w14:textId="1656D2E9" w:rsidR="000C7B12" w:rsidRPr="004D49BC" w:rsidRDefault="009D1D6B" w:rsidP="000C7B1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19,061</w:t>
            </w:r>
          </w:p>
        </w:tc>
        <w:tc>
          <w:tcPr>
            <w:tcW w:w="274" w:type="dxa"/>
            <w:vAlign w:val="bottom"/>
          </w:tcPr>
          <w:p w14:paraId="64AB03ED" w14:textId="77777777" w:rsidR="000C7B12" w:rsidRPr="004D49BC" w:rsidRDefault="000C7B12" w:rsidP="000C7B1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C297DB" w14:textId="50EA3899" w:rsidR="000C7B12" w:rsidRPr="004D49BC" w:rsidRDefault="000C7B12" w:rsidP="006038B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16,309</w:t>
            </w:r>
          </w:p>
        </w:tc>
        <w:tc>
          <w:tcPr>
            <w:tcW w:w="270" w:type="dxa"/>
            <w:vAlign w:val="bottom"/>
          </w:tcPr>
          <w:p w14:paraId="37487098" w14:textId="77777777" w:rsidR="000C7B12" w:rsidRPr="004D49BC" w:rsidRDefault="000C7B12" w:rsidP="000C7B1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144E5C" w14:textId="4E6695D8" w:rsidR="000C7B12" w:rsidRPr="004D49BC" w:rsidRDefault="007B50DE" w:rsidP="006038B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330F02C7" w14:textId="77777777" w:rsidR="000C7B12" w:rsidRPr="004D49BC" w:rsidRDefault="000C7B12" w:rsidP="000C7B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EA60BC" w14:textId="7EAD6C66" w:rsidR="000C7B12" w:rsidRPr="004D49BC" w:rsidRDefault="000C7B12" w:rsidP="006038B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C7B12" w:rsidRPr="004D49BC" w14:paraId="46407B90" w14:textId="77777777" w:rsidTr="003450D2">
        <w:trPr>
          <w:cantSplit/>
          <w:trHeight w:val="367"/>
        </w:trPr>
        <w:tc>
          <w:tcPr>
            <w:tcW w:w="3870" w:type="dxa"/>
            <w:vAlign w:val="bottom"/>
          </w:tcPr>
          <w:p w14:paraId="0CD0C01C" w14:textId="77777777" w:rsidR="000C7B12" w:rsidRPr="004D49BC" w:rsidRDefault="000C7B12" w:rsidP="000C7B12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6" w:type="dxa"/>
            <w:vAlign w:val="bottom"/>
          </w:tcPr>
          <w:p w14:paraId="3F66A426" w14:textId="0AD28FB7" w:rsidR="000C7B12" w:rsidRPr="004D49BC" w:rsidRDefault="0068477A" w:rsidP="000C7B1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5FB42590" w14:textId="77777777" w:rsidR="000C7B12" w:rsidRPr="004D49BC" w:rsidRDefault="000C7B12" w:rsidP="000C7B1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11E466" w14:textId="05A178D8" w:rsidR="000C7B12" w:rsidRPr="004D49BC" w:rsidRDefault="000C7B12" w:rsidP="006038B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77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73E3C9" w14:textId="77777777" w:rsidR="000C7B12" w:rsidRPr="004D49BC" w:rsidRDefault="000C7B12" w:rsidP="000C7B1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F681D7" w14:textId="66A4CA7C" w:rsidR="000C7B12" w:rsidRPr="004D49BC" w:rsidRDefault="007B50DE" w:rsidP="006038B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DFFD8F" w14:textId="77777777" w:rsidR="000C7B12" w:rsidRPr="004D49BC" w:rsidRDefault="000C7B12" w:rsidP="000C7B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0F125D" w14:textId="3B4C98F6" w:rsidR="000C7B12" w:rsidRPr="004D49BC" w:rsidRDefault="000C7B12" w:rsidP="006038B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(292)</w:t>
            </w:r>
          </w:p>
        </w:tc>
      </w:tr>
    </w:tbl>
    <w:p w14:paraId="2BCB6970" w14:textId="48B448F0" w:rsidR="00484E60" w:rsidRPr="0090727E" w:rsidRDefault="00484E60" w:rsidP="00F85D22">
      <w:pPr>
        <w:rPr>
          <w:rFonts w:asciiTheme="majorBidi" w:hAnsiTheme="majorBidi" w:cstheme="majorBidi"/>
          <w:sz w:val="22"/>
          <w:szCs w:val="22"/>
        </w:rPr>
      </w:pPr>
    </w:p>
    <w:p w14:paraId="3C7CF05F" w14:textId="02589069" w:rsidR="00145548" w:rsidRPr="004D49BC" w:rsidRDefault="00396FE7" w:rsidP="00CE3D7F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3" w:name="_Hlk164685718"/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เงินทดรองจ่ายให้แก่เกษตรกร</w:t>
      </w:r>
      <w:bookmarkEnd w:id="3"/>
    </w:p>
    <w:p w14:paraId="1AA8C4CB" w14:textId="77777777" w:rsidR="00CE3D7F" w:rsidRPr="00F07FA5" w:rsidRDefault="00CE3D7F" w:rsidP="00F07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99"/>
        <w:gridCol w:w="560"/>
        <w:gridCol w:w="1076"/>
        <w:gridCol w:w="242"/>
        <w:gridCol w:w="1028"/>
        <w:gridCol w:w="241"/>
        <w:gridCol w:w="1081"/>
        <w:gridCol w:w="270"/>
        <w:gridCol w:w="1083"/>
      </w:tblGrid>
      <w:tr w:rsidR="009D0F98" w:rsidRPr="004D49BC" w14:paraId="6BDC9FF7" w14:textId="77777777" w:rsidTr="00AD5686">
        <w:trPr>
          <w:trHeight w:hRule="exact" w:val="353"/>
          <w:tblHeader/>
        </w:trPr>
        <w:tc>
          <w:tcPr>
            <w:tcW w:w="1960" w:type="pct"/>
          </w:tcPr>
          <w:p w14:paraId="201E4108" w14:textId="77777777" w:rsidR="009D0F98" w:rsidRPr="004D49BC" w:rsidRDefault="009D0F98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" w:type="pct"/>
          </w:tcPr>
          <w:p w14:paraId="43B1A58D" w14:textId="77777777" w:rsidR="009D0F98" w:rsidRPr="004D49BC" w:rsidRDefault="009D0F98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1128DD4E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7BEACF6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18FE38FA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F6E59" w:rsidRPr="004D49BC" w14:paraId="64A6E510" w14:textId="77777777" w:rsidTr="00AD5686">
        <w:trPr>
          <w:trHeight w:hRule="exact" w:val="362"/>
          <w:tblHeader/>
        </w:trPr>
        <w:tc>
          <w:tcPr>
            <w:tcW w:w="1960" w:type="pct"/>
            <w:vAlign w:val="bottom"/>
          </w:tcPr>
          <w:p w14:paraId="2169E95E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772A71B1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2589C7F" w14:textId="5F994841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" w:type="pct"/>
          </w:tcPr>
          <w:p w14:paraId="0C787E18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58A1CEA" w14:textId="39318C05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1E83E758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4EE67F" w14:textId="6305620F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7EED7392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779548" w14:textId="057EBCCE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F6E59" w:rsidRPr="004D49BC" w14:paraId="6F0A5A09" w14:textId="77777777" w:rsidTr="00AD5686">
        <w:trPr>
          <w:trHeight w:hRule="exact" w:val="353"/>
          <w:tblHeader/>
        </w:trPr>
        <w:tc>
          <w:tcPr>
            <w:tcW w:w="1960" w:type="pct"/>
            <w:vAlign w:val="bottom"/>
          </w:tcPr>
          <w:p w14:paraId="09F1BC12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19C8C367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5FCF71F" w14:textId="1226136A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0C7B1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14A13CA7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8A084B9" w14:textId="3D03112F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0C7B1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11106D93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485501" w14:textId="3D4E65AA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0C7B1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77F1CE78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8AB9E6" w14:textId="07F022B4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0C7B1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F6E59" w:rsidRPr="004D49BC" w14:paraId="03BC535E" w14:textId="77777777" w:rsidTr="00AD5686">
        <w:trPr>
          <w:trHeight w:val="299"/>
          <w:tblHeader/>
        </w:trPr>
        <w:tc>
          <w:tcPr>
            <w:tcW w:w="1960" w:type="pct"/>
            <w:vAlign w:val="bottom"/>
          </w:tcPr>
          <w:p w14:paraId="7B2CEEEC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05D6C40E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5" w:type="pct"/>
            <w:gridSpan w:val="7"/>
            <w:vAlign w:val="bottom"/>
          </w:tcPr>
          <w:p w14:paraId="1B2C0B5B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6E59" w:rsidRPr="004D49BC" w14:paraId="6A3924BE" w14:textId="77777777" w:rsidTr="004F2161">
        <w:trPr>
          <w:trHeight w:val="60"/>
        </w:trPr>
        <w:tc>
          <w:tcPr>
            <w:tcW w:w="1960" w:type="pct"/>
            <w:vAlign w:val="bottom"/>
          </w:tcPr>
          <w:p w14:paraId="6AD6DE31" w14:textId="77777777" w:rsidR="006F6E59" w:rsidRPr="004D49BC" w:rsidRDefault="006F6E59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05" w:type="pct"/>
            <w:vAlign w:val="bottom"/>
          </w:tcPr>
          <w:p w14:paraId="5016DB9C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7F3D966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0E7DCD9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A102C8C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989EE26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B81ED56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27AEBA9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0AF9022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6256" w:rsidRPr="004D49BC" w14:paraId="76CC75AC" w14:textId="77777777" w:rsidTr="00AD5686">
        <w:trPr>
          <w:trHeight w:val="290"/>
        </w:trPr>
        <w:tc>
          <w:tcPr>
            <w:tcW w:w="1960" w:type="pct"/>
            <w:vAlign w:val="bottom"/>
          </w:tcPr>
          <w:p w14:paraId="2D43764D" w14:textId="77777777" w:rsidR="00D26256" w:rsidRPr="004D49BC" w:rsidRDefault="00D26256" w:rsidP="00D2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101E2EC8" w14:textId="77777777" w:rsidR="00D26256" w:rsidRPr="004D49BC" w:rsidRDefault="00D26256" w:rsidP="00D26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0F57B15" w14:textId="4CC53D54" w:rsidR="00D26256" w:rsidRPr="004D49BC" w:rsidRDefault="00587603" w:rsidP="006A6F4F">
            <w:pPr>
              <w:pStyle w:val="acctfourfigures"/>
              <w:tabs>
                <w:tab w:val="clear" w:pos="765"/>
                <w:tab w:val="decimal" w:pos="85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147,850</w:t>
            </w:r>
          </w:p>
        </w:tc>
        <w:tc>
          <w:tcPr>
            <w:tcW w:w="132" w:type="pct"/>
            <w:vAlign w:val="bottom"/>
          </w:tcPr>
          <w:p w14:paraId="147FB8F6" w14:textId="77777777" w:rsidR="00D26256" w:rsidRPr="004D49BC" w:rsidRDefault="00D26256" w:rsidP="00D26256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02E7713D" w14:textId="23B0DF9A" w:rsidR="00D26256" w:rsidRPr="004D49BC" w:rsidRDefault="00D26256" w:rsidP="00D26256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160,093</w:t>
            </w:r>
          </w:p>
        </w:tc>
        <w:tc>
          <w:tcPr>
            <w:tcW w:w="131" w:type="pct"/>
            <w:vAlign w:val="bottom"/>
          </w:tcPr>
          <w:p w14:paraId="03EFE9A9" w14:textId="77777777" w:rsidR="00D26256" w:rsidRPr="004D49BC" w:rsidRDefault="00D26256" w:rsidP="00D26256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5E3AA3A" w14:textId="600A2387" w:rsidR="00D26256" w:rsidRPr="004D49BC" w:rsidRDefault="00D26256" w:rsidP="00D26256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A063586" w14:textId="77777777" w:rsidR="00D26256" w:rsidRPr="004D49BC" w:rsidRDefault="00D26256" w:rsidP="00D26256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B4024B1" w14:textId="7D6753BD" w:rsidR="00D26256" w:rsidRPr="004D49BC" w:rsidRDefault="00D26256" w:rsidP="00D26256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26256" w:rsidRPr="004D49BC" w14:paraId="753A7ACF" w14:textId="77777777" w:rsidTr="00AD5686">
        <w:trPr>
          <w:trHeight w:val="335"/>
        </w:trPr>
        <w:tc>
          <w:tcPr>
            <w:tcW w:w="1960" w:type="pct"/>
            <w:vAlign w:val="bottom"/>
          </w:tcPr>
          <w:p w14:paraId="28D6FA09" w14:textId="7CF521AD" w:rsidR="00D26256" w:rsidRPr="004D49BC" w:rsidRDefault="00D26256" w:rsidP="00D2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5A4305EE" w14:textId="77777777" w:rsidR="00D26256" w:rsidRPr="004D49BC" w:rsidRDefault="00D26256" w:rsidP="00D26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847736C" w14:textId="3CA21213" w:rsidR="00D26256" w:rsidRPr="004D49BC" w:rsidRDefault="00D26256" w:rsidP="00D26256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4823C8A8" w14:textId="77777777" w:rsidR="00D26256" w:rsidRPr="004D49BC" w:rsidRDefault="00D26256" w:rsidP="00D26256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1FD5A761" w14:textId="0349ADED" w:rsidR="00D26256" w:rsidRPr="004D49BC" w:rsidRDefault="00D26256" w:rsidP="00D26256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6282FF9D" w14:textId="77777777" w:rsidR="00D26256" w:rsidRPr="004D49BC" w:rsidRDefault="00D26256" w:rsidP="00D26256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6951FE5" w14:textId="5239ACC7" w:rsidR="00D26256" w:rsidRPr="004D49BC" w:rsidRDefault="00D26256" w:rsidP="00D26256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31F589AE" w14:textId="77777777" w:rsidR="00D26256" w:rsidRPr="004D49BC" w:rsidRDefault="00D26256" w:rsidP="00D26256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3AFAADC" w14:textId="520984D4" w:rsidR="00D26256" w:rsidRPr="004D49BC" w:rsidRDefault="00D26256" w:rsidP="00D26256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6256" w:rsidRPr="004D49BC" w14:paraId="046BE417" w14:textId="77777777" w:rsidTr="00AD5686">
        <w:trPr>
          <w:trHeight w:val="335"/>
        </w:trPr>
        <w:tc>
          <w:tcPr>
            <w:tcW w:w="1960" w:type="pct"/>
            <w:vAlign w:val="bottom"/>
          </w:tcPr>
          <w:p w14:paraId="5470A24C" w14:textId="2CFD527A" w:rsidR="00D26256" w:rsidRPr="004D49BC" w:rsidRDefault="00D26256" w:rsidP="00D2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000F11C2" w14:textId="77777777" w:rsidR="00D26256" w:rsidRPr="004D49BC" w:rsidRDefault="00D26256" w:rsidP="00D26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D28F247" w14:textId="58E24757" w:rsidR="00D26256" w:rsidRPr="004D49BC" w:rsidRDefault="006E28A6" w:rsidP="003F270B">
            <w:pPr>
              <w:pStyle w:val="acctfourfigures"/>
              <w:tabs>
                <w:tab w:val="clear" w:pos="765"/>
                <w:tab w:val="decimal" w:pos="85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(4,777)</w:t>
            </w:r>
          </w:p>
        </w:tc>
        <w:tc>
          <w:tcPr>
            <w:tcW w:w="132" w:type="pct"/>
            <w:vAlign w:val="bottom"/>
          </w:tcPr>
          <w:p w14:paraId="06E36D7B" w14:textId="77777777" w:rsidR="00D26256" w:rsidRPr="004D49BC" w:rsidRDefault="00D26256" w:rsidP="00D26256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DEBC712" w14:textId="477525DD" w:rsidR="00D26256" w:rsidRPr="004D49BC" w:rsidRDefault="00D26256" w:rsidP="00D26256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(5,890)</w:t>
            </w:r>
          </w:p>
        </w:tc>
        <w:tc>
          <w:tcPr>
            <w:tcW w:w="131" w:type="pct"/>
            <w:vAlign w:val="bottom"/>
          </w:tcPr>
          <w:p w14:paraId="3940F101" w14:textId="77777777" w:rsidR="00D26256" w:rsidRPr="004D49BC" w:rsidRDefault="00D26256" w:rsidP="00D26256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B6A89AF" w14:textId="2EA2EF29" w:rsidR="00D26256" w:rsidRPr="004D49BC" w:rsidRDefault="00D26256" w:rsidP="00D26256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130BBA5" w14:textId="77777777" w:rsidR="00D26256" w:rsidRPr="004D49BC" w:rsidRDefault="00D26256" w:rsidP="00D26256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59B5DD8" w14:textId="44400200" w:rsidR="00D26256" w:rsidRPr="004D49BC" w:rsidRDefault="00D26256" w:rsidP="00D26256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26256" w:rsidRPr="004D49BC" w14:paraId="2BCBD3FE" w14:textId="77777777" w:rsidTr="00AD5686">
        <w:trPr>
          <w:trHeight w:val="226"/>
        </w:trPr>
        <w:tc>
          <w:tcPr>
            <w:tcW w:w="1960" w:type="pct"/>
            <w:vAlign w:val="bottom"/>
          </w:tcPr>
          <w:p w14:paraId="1CCB4810" w14:textId="77777777" w:rsidR="00D26256" w:rsidRPr="004D49BC" w:rsidRDefault="00D26256" w:rsidP="00D2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3D985BF7" w14:textId="77777777" w:rsidR="00D26256" w:rsidRPr="004D49BC" w:rsidRDefault="00D26256" w:rsidP="00D26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2F2895D7" w:rsidR="00D26256" w:rsidRPr="004D49BC" w:rsidRDefault="006E28A6" w:rsidP="006A6F4F">
            <w:pPr>
              <w:pStyle w:val="acctfourfigures"/>
              <w:tabs>
                <w:tab w:val="clear" w:pos="765"/>
                <w:tab w:val="decimal" w:pos="859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143,073</w:t>
            </w:r>
          </w:p>
        </w:tc>
        <w:tc>
          <w:tcPr>
            <w:tcW w:w="132" w:type="pct"/>
            <w:vAlign w:val="bottom"/>
          </w:tcPr>
          <w:p w14:paraId="1CB4B30E" w14:textId="77777777" w:rsidR="00D26256" w:rsidRPr="004D49BC" w:rsidRDefault="00D26256" w:rsidP="00D26256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01836F6B" w:rsidR="00D26256" w:rsidRPr="004D49BC" w:rsidRDefault="00D26256" w:rsidP="00D26256">
            <w:pPr>
              <w:pStyle w:val="acctfourfigures"/>
              <w:tabs>
                <w:tab w:val="clear" w:pos="765"/>
                <w:tab w:val="decimal" w:pos="804"/>
              </w:tabs>
              <w:spacing w:line="340" w:lineRule="exact"/>
              <w:ind w:right="-1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154,203</w:t>
            </w:r>
          </w:p>
        </w:tc>
        <w:tc>
          <w:tcPr>
            <w:tcW w:w="131" w:type="pct"/>
            <w:vAlign w:val="bottom"/>
          </w:tcPr>
          <w:p w14:paraId="21D1E17A" w14:textId="77777777" w:rsidR="00D26256" w:rsidRPr="004D49BC" w:rsidRDefault="00D26256" w:rsidP="00D26256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11059494" w:rsidR="00D26256" w:rsidRPr="004D49BC" w:rsidRDefault="00D26256" w:rsidP="00D26256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10ABF75" w14:textId="77777777" w:rsidR="00D26256" w:rsidRPr="004D49BC" w:rsidRDefault="00D26256" w:rsidP="00D26256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2E1F8F40" w:rsidR="00D26256" w:rsidRPr="004D49BC" w:rsidRDefault="00D26256" w:rsidP="00D26256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6F6E59" w:rsidRPr="004D49BC" w14:paraId="4E339800" w14:textId="77777777" w:rsidTr="00AD5686">
        <w:trPr>
          <w:trHeight w:hRule="exact" w:val="264"/>
        </w:trPr>
        <w:tc>
          <w:tcPr>
            <w:tcW w:w="1960" w:type="pct"/>
            <w:vAlign w:val="bottom"/>
          </w:tcPr>
          <w:p w14:paraId="7B9C823C" w14:textId="71972F44" w:rsidR="006F6E59" w:rsidRPr="004D49BC" w:rsidRDefault="006F6E59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FFD33B8" w14:textId="77777777" w:rsidR="006F6E59" w:rsidRPr="004D49BC" w:rsidRDefault="006F6E59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B4A0463" w14:textId="77777777" w:rsidR="006F6E59" w:rsidRPr="004D49BC" w:rsidRDefault="006F6E59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5907F0E" w14:textId="3E3D2890" w:rsidR="006F6E59" w:rsidRPr="004D49BC" w:rsidRDefault="006F6E59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05" w:type="pct"/>
            <w:vAlign w:val="bottom"/>
          </w:tcPr>
          <w:p w14:paraId="53671660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4D235FF" w14:textId="77777777" w:rsidR="006F6E59" w:rsidRPr="004D49BC" w:rsidRDefault="006F6E59" w:rsidP="006F6E5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" w:type="pct"/>
            <w:vAlign w:val="bottom"/>
          </w:tcPr>
          <w:p w14:paraId="7F6E384C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4272B272" w14:textId="77777777" w:rsidR="006F6E59" w:rsidRPr="004D49BC" w:rsidRDefault="006F6E59" w:rsidP="006F6E5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" w:type="pct"/>
            <w:vAlign w:val="bottom"/>
          </w:tcPr>
          <w:p w14:paraId="45349C8D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0E669E99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  <w:vAlign w:val="bottom"/>
          </w:tcPr>
          <w:p w14:paraId="11DF111A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359FCACB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F6E59" w:rsidRPr="004D49BC" w14:paraId="4D6546A5" w14:textId="77777777" w:rsidTr="004E5FFD">
        <w:trPr>
          <w:trHeight w:val="353"/>
        </w:trPr>
        <w:tc>
          <w:tcPr>
            <w:tcW w:w="1960" w:type="pct"/>
            <w:vAlign w:val="bottom"/>
          </w:tcPr>
          <w:p w14:paraId="05D87CD6" w14:textId="36CC5AC8" w:rsidR="006F6E59" w:rsidRPr="004D49BC" w:rsidRDefault="006F6E59" w:rsidP="006F6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05" w:type="pct"/>
            <w:vAlign w:val="bottom"/>
          </w:tcPr>
          <w:p w14:paraId="5D39DCFB" w14:textId="77777777" w:rsidR="006F6E59" w:rsidRPr="004D49BC" w:rsidRDefault="006F6E59" w:rsidP="006F6E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FDF6EB7" w14:textId="77777777" w:rsidR="006F6E59" w:rsidRPr="004D49BC" w:rsidRDefault="006F6E59" w:rsidP="006F6E5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9A71AAE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6AB74187" w14:textId="77777777" w:rsidR="006F6E59" w:rsidRPr="004D49BC" w:rsidRDefault="006F6E59" w:rsidP="006F6E59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1359BA5A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44ECE28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E47CEF8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3DBAC13" w14:textId="77777777" w:rsidR="006F6E59" w:rsidRPr="004D49BC" w:rsidRDefault="006F6E59" w:rsidP="006F6E59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54EB" w:rsidRPr="004D49BC" w14:paraId="0767C325" w14:textId="77777777" w:rsidTr="00AD5686">
        <w:trPr>
          <w:trHeight w:val="380"/>
        </w:trPr>
        <w:tc>
          <w:tcPr>
            <w:tcW w:w="1960" w:type="pct"/>
            <w:vAlign w:val="bottom"/>
          </w:tcPr>
          <w:p w14:paraId="3E2EBC0A" w14:textId="77777777" w:rsidR="000054EB" w:rsidRPr="004D49BC" w:rsidRDefault="000054EB" w:rsidP="0000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21F0A061" w14:textId="77777777" w:rsidR="000054EB" w:rsidRPr="004D49BC" w:rsidRDefault="000054EB" w:rsidP="0000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7456D6D" w14:textId="769991F0" w:rsidR="000054EB" w:rsidRPr="003F270B" w:rsidRDefault="00587603" w:rsidP="006A6F4F">
            <w:pPr>
              <w:pStyle w:val="acctfourfigures"/>
              <w:tabs>
                <w:tab w:val="clear" w:pos="765"/>
                <w:tab w:val="decimal" w:pos="85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6F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748,06</w:t>
            </w:r>
            <w:r w:rsidR="003F27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2" w:type="pct"/>
            <w:vAlign w:val="bottom"/>
          </w:tcPr>
          <w:p w14:paraId="2D83AD50" w14:textId="7777777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2F9CB12D" w14:textId="21AE6207" w:rsidR="000054EB" w:rsidRPr="004D49BC" w:rsidRDefault="000054EB" w:rsidP="000054E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750,661</w:t>
            </w:r>
          </w:p>
        </w:tc>
        <w:tc>
          <w:tcPr>
            <w:tcW w:w="131" w:type="pct"/>
            <w:vAlign w:val="bottom"/>
          </w:tcPr>
          <w:p w14:paraId="2945E065" w14:textId="7777777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BE3C62" w14:textId="5BB12930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51F768F" w14:textId="7777777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31428A3" w14:textId="7A3DE4B3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054EB" w:rsidRPr="004D49BC" w14:paraId="601FE30C" w14:textId="77777777" w:rsidTr="00AD5686">
        <w:trPr>
          <w:trHeight w:val="344"/>
        </w:trPr>
        <w:tc>
          <w:tcPr>
            <w:tcW w:w="1960" w:type="pct"/>
            <w:vAlign w:val="bottom"/>
          </w:tcPr>
          <w:p w14:paraId="7AF49EEB" w14:textId="73D4A42E" w:rsidR="000054EB" w:rsidRPr="004D49BC" w:rsidRDefault="000054EB" w:rsidP="0000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1581A18C" w14:textId="77777777" w:rsidR="000054EB" w:rsidRPr="004D49BC" w:rsidRDefault="000054EB" w:rsidP="0000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91F3B39" w14:textId="1435542D" w:rsidR="000054EB" w:rsidRPr="004D49BC" w:rsidRDefault="000054EB" w:rsidP="003F270B">
            <w:pPr>
              <w:pStyle w:val="acctfourfigures"/>
              <w:tabs>
                <w:tab w:val="clear" w:pos="765"/>
                <w:tab w:val="decimal" w:pos="85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2E2FB880" w14:textId="7777777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77C5C237" w14:textId="273904F4" w:rsidR="000054EB" w:rsidRPr="004D49BC" w:rsidRDefault="000054EB" w:rsidP="000054E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78B8AF43" w14:textId="7777777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028A422" w14:textId="2A8E538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2DA3DE" w14:textId="7777777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BF42442" w14:textId="56703AD8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54EB" w:rsidRPr="004D49BC" w14:paraId="72848733" w14:textId="77777777" w:rsidTr="00AD5686">
        <w:trPr>
          <w:trHeight w:val="245"/>
        </w:trPr>
        <w:tc>
          <w:tcPr>
            <w:tcW w:w="1960" w:type="pct"/>
            <w:vAlign w:val="bottom"/>
          </w:tcPr>
          <w:p w14:paraId="638DA58B" w14:textId="3FAB728B" w:rsidR="000054EB" w:rsidRPr="004D49BC" w:rsidRDefault="000054EB" w:rsidP="0000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4C14A33B" w14:textId="77777777" w:rsidR="000054EB" w:rsidRPr="004D49BC" w:rsidRDefault="000054EB" w:rsidP="0000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4EC6F130" w14:textId="07D31CA9" w:rsidR="000054EB" w:rsidRPr="006A6F4F" w:rsidRDefault="00587603" w:rsidP="003F270B">
            <w:pPr>
              <w:pStyle w:val="acctfourfigures"/>
              <w:tabs>
                <w:tab w:val="clear" w:pos="765"/>
                <w:tab w:val="decimal" w:pos="85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6F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(289,441)</w:t>
            </w:r>
          </w:p>
        </w:tc>
        <w:tc>
          <w:tcPr>
            <w:tcW w:w="132" w:type="pct"/>
            <w:vAlign w:val="bottom"/>
          </w:tcPr>
          <w:p w14:paraId="411FA7B6" w14:textId="7777777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7671D2D2" w14:textId="47DFA2D7" w:rsidR="000054EB" w:rsidRPr="006A6F4F" w:rsidRDefault="000054EB" w:rsidP="000054E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6F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(275,608)</w:t>
            </w:r>
          </w:p>
        </w:tc>
        <w:tc>
          <w:tcPr>
            <w:tcW w:w="131" w:type="pct"/>
            <w:vAlign w:val="bottom"/>
          </w:tcPr>
          <w:p w14:paraId="07B1BD1A" w14:textId="7777777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48B036D5" w14:textId="772FA6B1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B345F8C" w14:textId="7777777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342535B" w14:textId="27027441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054EB" w:rsidRPr="004D49BC" w14:paraId="37A3D4B1" w14:textId="77777777" w:rsidTr="00AD5686">
        <w:trPr>
          <w:trHeight w:val="316"/>
        </w:trPr>
        <w:tc>
          <w:tcPr>
            <w:tcW w:w="1960" w:type="pct"/>
            <w:vAlign w:val="bottom"/>
          </w:tcPr>
          <w:p w14:paraId="2707A915" w14:textId="77777777" w:rsidR="000054EB" w:rsidRPr="004D49BC" w:rsidRDefault="000054EB" w:rsidP="0000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6BEE3FD3" w14:textId="77777777" w:rsidR="000054EB" w:rsidRPr="004D49BC" w:rsidRDefault="000054EB" w:rsidP="0000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38082" w14:textId="6BB0A79E" w:rsidR="000054EB" w:rsidRPr="006A6F4F" w:rsidRDefault="00587603" w:rsidP="006A6F4F">
            <w:pPr>
              <w:pStyle w:val="acctfourfigures"/>
              <w:tabs>
                <w:tab w:val="clear" w:pos="765"/>
                <w:tab w:val="decimal" w:pos="859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A6F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458,62</w:t>
            </w:r>
            <w:r w:rsidR="003F270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2" w:type="pct"/>
            <w:vAlign w:val="bottom"/>
          </w:tcPr>
          <w:p w14:paraId="3D35C2A2" w14:textId="7777777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89EA9" w14:textId="14DE76B7" w:rsidR="000054EB" w:rsidRPr="004D49BC" w:rsidRDefault="000054EB" w:rsidP="000054E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475,053</w:t>
            </w:r>
          </w:p>
        </w:tc>
        <w:tc>
          <w:tcPr>
            <w:tcW w:w="131" w:type="pct"/>
            <w:vAlign w:val="bottom"/>
          </w:tcPr>
          <w:p w14:paraId="786BA31D" w14:textId="7777777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D9B0D" w14:textId="43F4827D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61223F5" w14:textId="7777777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A2681" w14:textId="48374F5B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054EB" w:rsidRPr="004D49BC" w14:paraId="49892362" w14:textId="77777777" w:rsidTr="00441D36">
        <w:trPr>
          <w:trHeight w:val="145"/>
        </w:trPr>
        <w:tc>
          <w:tcPr>
            <w:tcW w:w="1960" w:type="pct"/>
            <w:vAlign w:val="bottom"/>
          </w:tcPr>
          <w:p w14:paraId="23235C20" w14:textId="77777777" w:rsidR="000054EB" w:rsidRPr="004D49BC" w:rsidRDefault="000054EB" w:rsidP="0000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5" w:type="pct"/>
            <w:vAlign w:val="bottom"/>
          </w:tcPr>
          <w:p w14:paraId="1E91F897" w14:textId="77777777" w:rsidR="000054EB" w:rsidRPr="004D49BC" w:rsidRDefault="000054EB" w:rsidP="0000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0FA7ED6" w14:textId="77777777" w:rsidR="000054EB" w:rsidRPr="006A6F4F" w:rsidRDefault="000054EB" w:rsidP="006A6F4F">
            <w:pPr>
              <w:pStyle w:val="acctfourfigures"/>
              <w:tabs>
                <w:tab w:val="clear" w:pos="765"/>
                <w:tab w:val="decimal" w:pos="85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04E0CA9C" w14:textId="7777777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3EC9879B" w14:textId="77777777" w:rsidR="000054EB" w:rsidRPr="004D49BC" w:rsidRDefault="000054EB" w:rsidP="000054EB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4642358" w14:textId="7777777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0ACBF3D" w14:textId="7777777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E313997" w14:textId="7777777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617B12B2" w14:textId="7777777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54EB" w:rsidRPr="004D49BC" w14:paraId="3AAC002A" w14:textId="77777777" w:rsidTr="00AD5686">
        <w:trPr>
          <w:trHeight w:hRule="exact" w:val="360"/>
        </w:trPr>
        <w:tc>
          <w:tcPr>
            <w:tcW w:w="1960" w:type="pct"/>
            <w:vAlign w:val="bottom"/>
          </w:tcPr>
          <w:p w14:paraId="2D1F55F2" w14:textId="77777777" w:rsidR="000054EB" w:rsidRPr="004D49BC" w:rsidRDefault="000054EB" w:rsidP="00005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5" w:type="pct"/>
            <w:vAlign w:val="bottom"/>
          </w:tcPr>
          <w:p w14:paraId="2630FB9C" w14:textId="77777777" w:rsidR="000054EB" w:rsidRPr="004D49BC" w:rsidRDefault="000054EB" w:rsidP="00005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40314938" w14:textId="5451A170" w:rsidR="000054EB" w:rsidRPr="006A6F4F" w:rsidRDefault="00587603" w:rsidP="006A6F4F">
            <w:pPr>
              <w:pStyle w:val="acctfourfigures"/>
              <w:tabs>
                <w:tab w:val="clear" w:pos="765"/>
                <w:tab w:val="decimal" w:pos="859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A6F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  <w:r w:rsidR="006E28A6" w:rsidRPr="006A6F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316CA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132" w:type="pct"/>
            <w:vAlign w:val="bottom"/>
          </w:tcPr>
          <w:p w14:paraId="3DD2B000" w14:textId="7777777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56B6D4DA" w14:textId="1827462B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629,256</w:t>
            </w:r>
          </w:p>
        </w:tc>
        <w:tc>
          <w:tcPr>
            <w:tcW w:w="131" w:type="pct"/>
            <w:vAlign w:val="bottom"/>
          </w:tcPr>
          <w:p w14:paraId="3F109BC4" w14:textId="7777777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7B348F9B" w14:textId="28568036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A76329C" w14:textId="77777777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1380438C" w14:textId="5E4F2132" w:rsidR="000054EB" w:rsidRPr="004D49BC" w:rsidRDefault="000054EB" w:rsidP="000054EB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78B58B" w14:textId="176FA571" w:rsidR="00BE0352" w:rsidRPr="00F07FA5" w:rsidRDefault="00BE035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8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29"/>
        <w:gridCol w:w="231"/>
        <w:gridCol w:w="1080"/>
        <w:gridCol w:w="271"/>
        <w:gridCol w:w="1087"/>
      </w:tblGrid>
      <w:tr w:rsidR="004D2CD8" w:rsidRPr="004D49BC" w14:paraId="55A8BB75" w14:textId="77777777" w:rsidTr="00D03686">
        <w:trPr>
          <w:cantSplit/>
          <w:trHeight w:val="410"/>
          <w:tblHeader/>
        </w:trPr>
        <w:tc>
          <w:tcPr>
            <w:tcW w:w="4140" w:type="dxa"/>
            <w:vAlign w:val="bottom"/>
            <w:hideMark/>
          </w:tcPr>
          <w:p w14:paraId="49B81039" w14:textId="0F865B08" w:rsidR="004D2CD8" w:rsidRPr="004D49BC" w:rsidRDefault="004D2CD8" w:rsidP="007C7D81">
            <w:pPr>
              <w:pStyle w:val="acctfourfigures"/>
              <w:tabs>
                <w:tab w:val="clear" w:pos="765"/>
                <w:tab w:val="left" w:pos="102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79" w:type="dxa"/>
            <w:gridSpan w:val="3"/>
            <w:vAlign w:val="bottom"/>
          </w:tcPr>
          <w:p w14:paraId="355337EB" w14:textId="77777777" w:rsidR="004D2CD8" w:rsidRPr="004D49BC" w:rsidRDefault="004D2CD8" w:rsidP="004D2CD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1" w:type="dxa"/>
          </w:tcPr>
          <w:p w14:paraId="54950AB6" w14:textId="77777777" w:rsidR="004D2CD8" w:rsidRPr="004D49BC" w:rsidRDefault="004D2CD8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vAlign w:val="bottom"/>
          </w:tcPr>
          <w:p w14:paraId="74C8C7DF" w14:textId="77777777" w:rsidR="004D2CD8" w:rsidRPr="004D49BC" w:rsidRDefault="004D2CD8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6E59" w:rsidRPr="004D49BC" w14:paraId="50C3C49B" w14:textId="77777777" w:rsidTr="00D03686">
        <w:trPr>
          <w:cantSplit/>
          <w:trHeight w:val="410"/>
          <w:tblHeader/>
        </w:trPr>
        <w:tc>
          <w:tcPr>
            <w:tcW w:w="4140" w:type="dxa"/>
            <w:vAlign w:val="bottom"/>
          </w:tcPr>
          <w:p w14:paraId="452C64AD" w14:textId="58448C3F" w:rsidR="006F6E59" w:rsidRPr="004D49BC" w:rsidRDefault="006F6E59" w:rsidP="006F6E59">
            <w:pPr>
              <w:pStyle w:val="acctfourfigures"/>
              <w:tabs>
                <w:tab w:val="left" w:pos="192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สำหรับงวดสามเดือนสิ้นสุดวันที่ </w:t>
            </w:r>
            <w:r w:rsidR="00435DFF"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080" w:type="dxa"/>
            <w:vAlign w:val="bottom"/>
          </w:tcPr>
          <w:p w14:paraId="531F0D46" w14:textId="5A1C3EE5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56</w:t>
            </w:r>
            <w:r w:rsidR="000054E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694D1AC2" w14:textId="77777777" w:rsidR="006F6E59" w:rsidRPr="004D49BC" w:rsidRDefault="006F6E59" w:rsidP="006F6E59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4E0866A2" w14:textId="0787D2EC" w:rsidR="006F6E59" w:rsidRPr="004D49BC" w:rsidRDefault="006F6E59" w:rsidP="006F6E5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</w:t>
            </w:r>
            <w:r w:rsidR="000054E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1" w:type="dxa"/>
          </w:tcPr>
          <w:p w14:paraId="33562CBE" w14:textId="77777777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FF5157" w14:textId="0F30E23F" w:rsidR="006F6E59" w:rsidRPr="004D49BC" w:rsidRDefault="006F6E59" w:rsidP="006F6E59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56</w:t>
            </w:r>
            <w:r w:rsidR="000054E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1" w:type="dxa"/>
            <w:vAlign w:val="bottom"/>
          </w:tcPr>
          <w:p w14:paraId="5CE021B0" w14:textId="77777777" w:rsidR="006F6E59" w:rsidRPr="004D49BC" w:rsidRDefault="006F6E59" w:rsidP="006F6E5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D7947CA" w14:textId="01AF86E3" w:rsidR="006F6E59" w:rsidRPr="004D49BC" w:rsidRDefault="006F6E59" w:rsidP="006F6E59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</w:t>
            </w:r>
            <w:r w:rsidR="000054E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6F6E59" w:rsidRPr="004D49BC" w14:paraId="3A5310ED" w14:textId="77777777" w:rsidTr="00D03686">
        <w:trPr>
          <w:cantSplit/>
          <w:trHeight w:val="410"/>
          <w:tblHeader/>
        </w:trPr>
        <w:tc>
          <w:tcPr>
            <w:tcW w:w="4140" w:type="dxa"/>
            <w:vAlign w:val="bottom"/>
            <w:hideMark/>
          </w:tcPr>
          <w:p w14:paraId="015A5F4E" w14:textId="77777777" w:rsidR="006F6E59" w:rsidRPr="004D49BC" w:rsidRDefault="006F6E59" w:rsidP="006F6E59">
            <w:pPr>
              <w:pStyle w:val="acctfourfigures"/>
              <w:tabs>
                <w:tab w:val="left" w:pos="720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48" w:type="dxa"/>
            <w:gridSpan w:val="7"/>
            <w:vAlign w:val="bottom"/>
            <w:hideMark/>
          </w:tcPr>
          <w:p w14:paraId="0306E385" w14:textId="77777777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054EB" w:rsidRPr="004D49BC" w14:paraId="23AB5AEB" w14:textId="77777777" w:rsidTr="00D03686">
        <w:trPr>
          <w:cantSplit/>
          <w:trHeight w:val="386"/>
        </w:trPr>
        <w:tc>
          <w:tcPr>
            <w:tcW w:w="4140" w:type="dxa"/>
          </w:tcPr>
          <w:p w14:paraId="1FBD2E80" w14:textId="44731B13" w:rsidR="000054EB" w:rsidRPr="004D49BC" w:rsidRDefault="000054EB" w:rsidP="000054EB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37AD99ED" w14:textId="01BEA55D" w:rsidR="000054EB" w:rsidRPr="00D24C33" w:rsidRDefault="00726809" w:rsidP="00F429C1">
            <w:pPr>
              <w:pStyle w:val="acctfourfigures"/>
              <w:tabs>
                <w:tab w:val="clear" w:pos="765"/>
              </w:tabs>
              <w:spacing w:line="240" w:lineRule="auto"/>
              <w:ind w:left="-83" w:right="5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429C1">
              <w:rPr>
                <w:rFonts w:ascii="Angsana New" w:hAnsi="Angsana New" w:cs="Angsana New"/>
                <w:sz w:val="30"/>
                <w:szCs w:val="30"/>
              </w:rPr>
              <w:t>15,686</w:t>
            </w:r>
          </w:p>
        </w:tc>
        <w:tc>
          <w:tcPr>
            <w:tcW w:w="270" w:type="dxa"/>
            <w:vAlign w:val="bottom"/>
          </w:tcPr>
          <w:p w14:paraId="19F6E022" w14:textId="77777777" w:rsidR="000054EB" w:rsidRPr="004D49BC" w:rsidRDefault="000054EB" w:rsidP="00F429C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2F013352" w14:textId="3A86C640" w:rsidR="000054EB" w:rsidRPr="000C1FE0" w:rsidRDefault="000054EB" w:rsidP="00F429C1">
            <w:pPr>
              <w:pStyle w:val="acctfourfigures"/>
              <w:tabs>
                <w:tab w:val="clear" w:pos="765"/>
              </w:tabs>
              <w:spacing w:line="240" w:lineRule="auto"/>
              <w:ind w:left="-83" w:right="5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1,650</w:t>
            </w:r>
          </w:p>
        </w:tc>
        <w:tc>
          <w:tcPr>
            <w:tcW w:w="231" w:type="dxa"/>
            <w:vAlign w:val="bottom"/>
          </w:tcPr>
          <w:p w14:paraId="5C1AA8C1" w14:textId="77777777" w:rsidR="000054EB" w:rsidRPr="004D49BC" w:rsidRDefault="000054EB" w:rsidP="000054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8D766" w14:textId="240844F3" w:rsidR="000054EB" w:rsidRPr="004D49BC" w:rsidRDefault="000054EB" w:rsidP="00F07FA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04FC0B05" w14:textId="77777777" w:rsidR="000054EB" w:rsidRPr="004D49BC" w:rsidRDefault="000054EB" w:rsidP="000054E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43F83AD" w14:textId="69922987" w:rsidR="000054EB" w:rsidRPr="004D49BC" w:rsidRDefault="000054EB" w:rsidP="00F07FA5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26809" w:rsidRPr="004D49BC" w14:paraId="0D9D9E02" w14:textId="77777777" w:rsidTr="00D03686">
        <w:trPr>
          <w:cantSplit/>
          <w:trHeight w:val="386"/>
        </w:trPr>
        <w:tc>
          <w:tcPr>
            <w:tcW w:w="4140" w:type="dxa"/>
          </w:tcPr>
          <w:p w14:paraId="116EDEB0" w14:textId="6302ED7B" w:rsidR="00726809" w:rsidRPr="004D49BC" w:rsidRDefault="00726809" w:rsidP="000054EB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ตัดบัญชี </w:t>
            </w:r>
          </w:p>
        </w:tc>
        <w:tc>
          <w:tcPr>
            <w:tcW w:w="1080" w:type="dxa"/>
            <w:vAlign w:val="bottom"/>
          </w:tcPr>
          <w:p w14:paraId="6561AE2C" w14:textId="5A89C4BC" w:rsidR="00726809" w:rsidRPr="00F429C1" w:rsidRDefault="00726809" w:rsidP="00F429C1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29C1">
              <w:rPr>
                <w:rFonts w:ascii="Angsana New" w:hAnsi="Angsana New" w:cs="Angsana New"/>
                <w:sz w:val="30"/>
                <w:szCs w:val="30"/>
              </w:rPr>
              <w:t>(2,966)</w:t>
            </w:r>
          </w:p>
        </w:tc>
        <w:tc>
          <w:tcPr>
            <w:tcW w:w="270" w:type="dxa"/>
            <w:vAlign w:val="bottom"/>
          </w:tcPr>
          <w:p w14:paraId="6F63BC93" w14:textId="77777777" w:rsidR="00726809" w:rsidRPr="004D49BC" w:rsidRDefault="00726809" w:rsidP="00F429C1">
            <w:pPr>
              <w:pStyle w:val="acctfourfigures"/>
              <w:tabs>
                <w:tab w:val="decimal" w:pos="731"/>
              </w:tabs>
              <w:spacing w:line="240" w:lineRule="auto"/>
              <w:ind w:left="-83" w:right="-80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60465780" w14:textId="534A9FA1" w:rsidR="00726809" w:rsidRPr="004D49BC" w:rsidRDefault="00726809" w:rsidP="00F429C1">
            <w:pPr>
              <w:pStyle w:val="acctfourfigures"/>
              <w:tabs>
                <w:tab w:val="clear" w:pos="765"/>
              </w:tabs>
              <w:spacing w:line="240" w:lineRule="auto"/>
              <w:ind w:left="-83" w:right="61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1" w:type="dxa"/>
            <w:vAlign w:val="bottom"/>
          </w:tcPr>
          <w:p w14:paraId="0597AC56" w14:textId="77777777" w:rsidR="00726809" w:rsidRPr="004D49BC" w:rsidRDefault="00726809" w:rsidP="000054E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BB02C3" w14:textId="70DAC844" w:rsidR="00726809" w:rsidRPr="004D49BC" w:rsidRDefault="00726809" w:rsidP="00F07FA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6F65AA0F" w14:textId="77777777" w:rsidR="00726809" w:rsidRPr="004D49BC" w:rsidRDefault="00726809" w:rsidP="000054E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2A39FCA2" w14:textId="1441BE4F" w:rsidR="00726809" w:rsidRPr="004D49BC" w:rsidRDefault="00726809" w:rsidP="00F07FA5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28329FF7" w14:textId="77777777" w:rsidR="004D2CD8" w:rsidRPr="00441D36" w:rsidRDefault="004D2CD8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E04AC4A" w14:textId="2E06750C" w:rsidR="00303616" w:rsidRDefault="00346AE0" w:rsidP="008B0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</w:t>
      </w:r>
      <w:r w:rsidRPr="004D49BC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3F03E1" w:rsidRPr="004D49BC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ระหว่าง</w:t>
      </w:r>
      <w:r w:rsidR="00A7714F" w:rsidRPr="004D49BC">
        <w:rPr>
          <w:rFonts w:ascii="Angsana New" w:hAnsi="Angsana New" w:cs="Angsana New" w:hint="cs"/>
          <w:sz w:val="30"/>
          <w:szCs w:val="30"/>
          <w:cs/>
          <w:lang w:val="th-TH"/>
        </w:rPr>
        <w:br/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ร้อย</w:t>
      </w:r>
      <w:r w:rsidRPr="004D49BC">
        <w:rPr>
          <w:rFonts w:ascii="Angsana New" w:hAnsi="Angsana New" w:cs="Angsana New" w:hint="cs"/>
          <w:sz w:val="30"/>
          <w:szCs w:val="30"/>
          <w:cs/>
        </w:rPr>
        <w:t>ละ</w:t>
      </w:r>
      <w:r w:rsidR="004E5FFD">
        <w:rPr>
          <w:rFonts w:ascii="Angsana New" w:hAnsi="Angsana New" w:cs="Angsana New"/>
          <w:sz w:val="30"/>
          <w:szCs w:val="30"/>
        </w:rPr>
        <w:t xml:space="preserve"> </w:t>
      </w:r>
      <w:r w:rsidR="00587603">
        <w:rPr>
          <w:rFonts w:ascii="Angsana New" w:hAnsi="Angsana New" w:cs="Angsana New"/>
          <w:sz w:val="30"/>
          <w:szCs w:val="30"/>
        </w:rPr>
        <w:t>9.50</w:t>
      </w:r>
      <w:r w:rsidR="006F6E59" w:rsidRPr="004D49BC">
        <w:rPr>
          <w:rFonts w:ascii="Angsana New" w:hAnsi="Angsana New" w:cs="Angsana New"/>
          <w:sz w:val="30"/>
          <w:szCs w:val="30"/>
        </w:rPr>
        <w:t xml:space="preserve"> </w:t>
      </w:r>
      <w:r w:rsidR="00D2160A" w:rsidRPr="004D49BC">
        <w:rPr>
          <w:rFonts w:ascii="Angsana New" w:hAnsi="Angsana New" w:cs="Angsana New" w:hint="cs"/>
          <w:sz w:val="30"/>
          <w:szCs w:val="30"/>
          <w:cs/>
        </w:rPr>
        <w:t>ถึงร้อยละ</w:t>
      </w:r>
      <w:r w:rsidR="00EA2F5C" w:rsidRPr="004D49BC">
        <w:rPr>
          <w:rFonts w:ascii="Angsana New" w:hAnsi="Angsana New" w:cs="Angsana New"/>
          <w:sz w:val="30"/>
          <w:szCs w:val="30"/>
        </w:rPr>
        <w:t xml:space="preserve"> </w:t>
      </w:r>
      <w:r w:rsidR="00587603">
        <w:rPr>
          <w:rFonts w:ascii="Angsana New" w:hAnsi="Angsana New" w:cs="Angsana New"/>
          <w:sz w:val="30"/>
          <w:szCs w:val="30"/>
        </w:rPr>
        <w:t xml:space="preserve">12.00 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ต่อปี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(</w:t>
      </w:r>
      <w:r w:rsidR="00A74C71" w:rsidRPr="000C1FE0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142BE5" w:rsidRPr="000C1FE0">
        <w:rPr>
          <w:rFonts w:asciiTheme="majorBidi" w:hAnsiTheme="majorBidi" w:cstheme="majorBidi" w:hint="cs"/>
          <w:i/>
          <w:iCs/>
          <w:sz w:val="28"/>
          <w:szCs w:val="28"/>
        </w:rPr>
        <w:t xml:space="preserve"> </w:t>
      </w:r>
      <w:r w:rsidR="00142BE5" w:rsidRPr="000C1FE0">
        <w:rPr>
          <w:rFonts w:asciiTheme="majorBidi" w:hAnsiTheme="majorBidi" w:cstheme="majorBidi"/>
          <w:i/>
          <w:iCs/>
          <w:sz w:val="28"/>
          <w:szCs w:val="28"/>
          <w:cs/>
        </w:rPr>
        <w:t>ธันวาคม</w:t>
      </w:r>
      <w:r w:rsidR="00142BE5" w:rsidRPr="000C1FE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74C71" w:rsidRPr="000C1FE0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AD1B6C" w:rsidRPr="000C1FE0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102418" w:rsidRPr="000C1FE0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852A99" w:rsidRPr="000C1FE0">
        <w:rPr>
          <w:rFonts w:asciiTheme="majorBidi" w:hAnsiTheme="majorBidi" w:cstheme="majorBidi"/>
          <w:i/>
          <w:iCs/>
          <w:sz w:val="28"/>
          <w:szCs w:val="28"/>
          <w:cs/>
        </w:rPr>
        <w:t>ระหว่าง</w:t>
      </w:r>
      <w:r w:rsidR="00142BE5" w:rsidRPr="000C1FE0">
        <w:rPr>
          <w:rFonts w:asciiTheme="majorBidi" w:hAnsiTheme="majorBidi" w:cstheme="majorBidi"/>
          <w:i/>
          <w:iCs/>
          <w:sz w:val="28"/>
          <w:szCs w:val="28"/>
          <w:cs/>
        </w:rPr>
        <w:t>ร้อยละ</w:t>
      </w:r>
      <w:r w:rsidR="000C1FE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0C1FE0">
        <w:rPr>
          <w:rFonts w:asciiTheme="majorBidi" w:hAnsiTheme="majorBidi" w:cstheme="majorBidi"/>
          <w:i/>
          <w:iCs/>
          <w:sz w:val="28"/>
          <w:szCs w:val="28"/>
        </w:rPr>
        <w:t xml:space="preserve">9.50 </w:t>
      </w:r>
      <w:r w:rsidR="00142BE5" w:rsidRPr="000C1FE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ถึงร้อยละ </w:t>
      </w:r>
      <w:r w:rsidR="006F6E59" w:rsidRPr="000C1FE0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4E5FFD" w:rsidRPr="000C1FE0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6F6E59" w:rsidRPr="000C1FE0">
        <w:rPr>
          <w:rFonts w:asciiTheme="majorBidi" w:hAnsiTheme="majorBidi" w:cstheme="majorBidi"/>
          <w:i/>
          <w:iCs/>
          <w:sz w:val="28"/>
          <w:szCs w:val="28"/>
        </w:rPr>
        <w:t>.0</w:t>
      </w:r>
      <w:r w:rsidR="00435DFF" w:rsidRPr="000C1FE0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6F6E59" w:rsidRPr="000C1FE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42BE5" w:rsidRPr="000C1FE0">
        <w:rPr>
          <w:rFonts w:asciiTheme="majorBidi" w:hAnsiTheme="majorBidi" w:cstheme="majorBidi"/>
          <w:i/>
          <w:iCs/>
          <w:sz w:val="28"/>
          <w:szCs w:val="28"/>
          <w:cs/>
        </w:rPr>
        <w:t>ต่อปี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)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เงินทดรองจ่ายให้แก่เกษตรกรหมุนเวียน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สถาบันการเงิน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A74C71" w:rsidRPr="004D49BC">
        <w:rPr>
          <w:rFonts w:ascii="Angsana New" w:hAnsi="Angsana New" w:cs="Angsana New"/>
          <w:sz w:val="30"/>
          <w:szCs w:val="30"/>
        </w:rPr>
        <w:t>1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ปี</w:t>
      </w:r>
      <w:r w:rsidR="000C1FE0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สำหรับเงินทดรองจ่ายให้แก่เกษตรกรไม่หมุนเวียน เกษตรกรจะจ่ายชำระคืนแก่กลุ่มบริษัทตามวิธีการที่ตกลงร่วมกั</w:t>
      </w:r>
      <w:r w:rsidR="0054448F"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น</w:t>
      </w:r>
      <w:r w:rsidR="00CF1014"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โดยขึ้นอยู่กับผลประกอบการ</w:t>
      </w:r>
      <w:r w:rsidR="00F42B08">
        <w:rPr>
          <w:rFonts w:ascii="Angsana New" w:hAnsi="Angsana New" w:cs="Angsana New"/>
          <w:sz w:val="30"/>
          <w:szCs w:val="30"/>
        </w:rPr>
        <w:br/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การรับจ้างเลี้ยงของเกษตรกรแต่ละราย เงินทดรองจ่ายให้แก่เกษตรกร</w:t>
      </w:r>
      <w:r w:rsidRPr="004D49BC">
        <w:rPr>
          <w:rFonts w:ascii="Angsana New" w:hAnsi="Angsana New" w:cs="Angsana New" w:hint="cs"/>
          <w:sz w:val="30"/>
          <w:szCs w:val="30"/>
          <w:cs/>
        </w:rPr>
        <w:t>ไม่หมุนเวียนมีหลักทรัพย์ค้ำประกันเป็นการค้ำประกันโดยที่ดินของเกษตรกร</w:t>
      </w:r>
    </w:p>
    <w:p w14:paraId="497E2C36" w14:textId="251A0E50" w:rsidR="00B2401B" w:rsidRPr="0061514B" w:rsidRDefault="00B2401B" w:rsidP="00B240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61514B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เงินลง</w:t>
      </w:r>
      <w:r w:rsidR="007B50DE" w:rsidRPr="0061514B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ทุน</w:t>
      </w:r>
      <w:r w:rsidRPr="0061514B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ในบริษัทย่อย</w:t>
      </w:r>
    </w:p>
    <w:p w14:paraId="1B47DF24" w14:textId="77777777" w:rsidR="00B2401B" w:rsidRPr="00FB0234" w:rsidRDefault="00B2401B" w:rsidP="00F07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00"/>
        <w:gridCol w:w="990"/>
        <w:gridCol w:w="2340"/>
      </w:tblGrid>
      <w:tr w:rsidR="00B2401B" w:rsidRPr="00E40AFC" w14:paraId="027C8881" w14:textId="77777777" w:rsidTr="00B80164">
        <w:trPr>
          <w:tblHeader/>
        </w:trPr>
        <w:tc>
          <w:tcPr>
            <w:tcW w:w="4950" w:type="dxa"/>
            <w:vAlign w:val="bottom"/>
          </w:tcPr>
          <w:p w14:paraId="04C3F0DE" w14:textId="77777777" w:rsidR="00477FFC" w:rsidRDefault="00B2401B" w:rsidP="0047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D6CBBB6" w14:textId="203DFA9C" w:rsidR="00B2401B" w:rsidRPr="00477FFC" w:rsidRDefault="00B2401B" w:rsidP="0047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E09A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472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6472E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472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4F6A24C2" w14:textId="77777777" w:rsidR="00B2401B" w:rsidRPr="00E40AFC" w:rsidRDefault="00B2401B" w:rsidP="00B8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6111931" w14:textId="77777777" w:rsidR="00B2401B" w:rsidRPr="00E40AFC" w:rsidRDefault="00B2401B" w:rsidP="00B8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vAlign w:val="center"/>
          </w:tcPr>
          <w:p w14:paraId="49004A29" w14:textId="77777777" w:rsidR="00B2401B" w:rsidRDefault="00B2401B" w:rsidP="00B8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2B29ED2C" w14:textId="77777777" w:rsidR="00B2401B" w:rsidRPr="009035AD" w:rsidRDefault="00B2401B" w:rsidP="00B8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2401B" w:rsidRPr="00E40AFC" w14:paraId="775ABA91" w14:textId="77777777" w:rsidTr="00B80164">
        <w:tc>
          <w:tcPr>
            <w:tcW w:w="4950" w:type="dxa"/>
            <w:vAlign w:val="bottom"/>
          </w:tcPr>
          <w:p w14:paraId="7E8D7654" w14:textId="77777777" w:rsidR="00B2401B" w:rsidRPr="007D12F3" w:rsidRDefault="00B2401B" w:rsidP="00B8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</w:tcPr>
          <w:p w14:paraId="140180F0" w14:textId="77777777" w:rsidR="00B2401B" w:rsidRPr="007D12F3" w:rsidRDefault="00B2401B" w:rsidP="00B80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8BC2A84" w14:textId="77777777" w:rsidR="00B2401B" w:rsidRPr="007D12F3" w:rsidRDefault="00B2401B" w:rsidP="00B8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</w:tcPr>
          <w:p w14:paraId="05B7CDB1" w14:textId="77777777" w:rsidR="00B2401B" w:rsidRPr="002F3363" w:rsidRDefault="00B2401B" w:rsidP="00B80164">
            <w:pPr>
              <w:pStyle w:val="acctfourfigures"/>
              <w:tabs>
                <w:tab w:val="clear" w:pos="765"/>
              </w:tabs>
              <w:spacing w:line="240" w:lineRule="auto"/>
              <w:ind w:left="340" w:right="33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2F336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F33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F336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2401B" w:rsidRPr="00E40AFC" w14:paraId="6049D3CD" w14:textId="77777777" w:rsidTr="00B80164">
        <w:tc>
          <w:tcPr>
            <w:tcW w:w="4950" w:type="dxa"/>
            <w:vAlign w:val="bottom"/>
          </w:tcPr>
          <w:p w14:paraId="6EB44083" w14:textId="77777777" w:rsidR="00B2401B" w:rsidRPr="00D35DFB" w:rsidRDefault="00B2401B" w:rsidP="00B8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5DF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41BDAE7" w14:textId="77777777" w:rsidR="00B2401B" w:rsidRPr="007D12F3" w:rsidRDefault="00B2401B" w:rsidP="00B80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BA98665" w14:textId="77777777" w:rsidR="00B2401B" w:rsidRPr="007D12F3" w:rsidRDefault="00B2401B" w:rsidP="00B8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</w:tcPr>
          <w:p w14:paraId="01958632" w14:textId="77777777" w:rsidR="00B2401B" w:rsidRPr="007D12F3" w:rsidRDefault="00B2401B" w:rsidP="00B80164">
            <w:pPr>
              <w:pStyle w:val="acctfourfigures"/>
              <w:tabs>
                <w:tab w:val="clear" w:pos="765"/>
              </w:tabs>
              <w:spacing w:line="240" w:lineRule="auto"/>
              <w:ind w:right="33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B2401B" w:rsidRPr="00E40AFC" w14:paraId="2788F3A2" w14:textId="77777777" w:rsidTr="00B80164">
        <w:tc>
          <w:tcPr>
            <w:tcW w:w="4950" w:type="dxa"/>
            <w:vAlign w:val="bottom"/>
          </w:tcPr>
          <w:p w14:paraId="668E8826" w14:textId="47061606" w:rsidR="00B2401B" w:rsidRPr="00E32FC4" w:rsidRDefault="00B2401B" w:rsidP="00B8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เพิ่มทุนในบริษัท </w:t>
            </w:r>
            <w:r w:rsidR="003851D0">
              <w:rPr>
                <w:rFonts w:ascii="Angsana New" w:hAnsi="Angsana New" w:cs="Angsana New" w:hint="cs"/>
                <w:sz w:val="30"/>
                <w:szCs w:val="30"/>
                <w:cs/>
              </w:rPr>
              <w:t>เอนเนอร์จี้ ไซเคิล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0509FEA9" w14:textId="77777777" w:rsidR="00B2401B" w:rsidRPr="007D12F3" w:rsidRDefault="00B2401B" w:rsidP="00B801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B7B5F9A" w14:textId="77777777" w:rsidR="00B2401B" w:rsidRPr="007D12F3" w:rsidRDefault="00B2401B" w:rsidP="00B8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</w:tcPr>
          <w:p w14:paraId="770F7859" w14:textId="17975923" w:rsidR="00B2401B" w:rsidRPr="003851D0" w:rsidRDefault="003851D0" w:rsidP="00B80164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</w:tr>
      <w:tr w:rsidR="005A7C6A" w:rsidRPr="00E40AFC" w14:paraId="64BE3B21" w14:textId="77777777" w:rsidTr="009942F8">
        <w:tc>
          <w:tcPr>
            <w:tcW w:w="4950" w:type="dxa"/>
            <w:vAlign w:val="bottom"/>
          </w:tcPr>
          <w:p w14:paraId="50C96B5B" w14:textId="5071A72A" w:rsidR="005A7C6A" w:rsidRDefault="005A7C6A" w:rsidP="005A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</w:t>
            </w:r>
            <w:r w:rsidRPr="00D35DF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ในบริษัท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ไทยฟู้ดส์ เซอร์วิส แอนด์ ซัพพลาย จำกัด</w:t>
            </w:r>
          </w:p>
        </w:tc>
        <w:tc>
          <w:tcPr>
            <w:tcW w:w="900" w:type="dxa"/>
          </w:tcPr>
          <w:p w14:paraId="5A28577A" w14:textId="77777777" w:rsidR="005A7C6A" w:rsidRPr="007D12F3" w:rsidRDefault="005A7C6A" w:rsidP="005A7C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58B0BFDB" w14:textId="77777777" w:rsidR="005A7C6A" w:rsidRPr="007D12F3" w:rsidRDefault="005A7C6A" w:rsidP="005A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</w:tcPr>
          <w:p w14:paraId="0FBD1AEA" w14:textId="00C3BA02" w:rsidR="005A7C6A" w:rsidRDefault="00FB0234" w:rsidP="005A7C6A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5A7C6A">
              <w:rPr>
                <w:rFonts w:ascii="Angsana New" w:hAnsi="Angsana New" w:cs="Angsana New"/>
                <w:sz w:val="30"/>
                <w:szCs w:val="30"/>
                <w:lang w:val="en-US"/>
              </w:rPr>
              <w:t>2,960</w:t>
            </w:r>
          </w:p>
        </w:tc>
      </w:tr>
      <w:tr w:rsidR="005A7C6A" w:rsidRPr="00E40AFC" w14:paraId="2C109CEC" w14:textId="77777777" w:rsidTr="00B80164">
        <w:tc>
          <w:tcPr>
            <w:tcW w:w="4950" w:type="dxa"/>
            <w:vAlign w:val="bottom"/>
          </w:tcPr>
          <w:p w14:paraId="5D17F108" w14:textId="419ED4B9" w:rsidR="005A7C6A" w:rsidRDefault="005A7C6A" w:rsidP="005A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</w:t>
            </w:r>
            <w:r w:rsidRPr="00D35DF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ทุนในบริษัท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อาเลน่า ดีเวลลอปเม้นท์ จำกัด</w:t>
            </w:r>
          </w:p>
        </w:tc>
        <w:tc>
          <w:tcPr>
            <w:tcW w:w="900" w:type="dxa"/>
          </w:tcPr>
          <w:p w14:paraId="7A86B491" w14:textId="77777777" w:rsidR="005A7C6A" w:rsidRPr="007D12F3" w:rsidRDefault="005A7C6A" w:rsidP="005A7C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CCA17C3" w14:textId="77777777" w:rsidR="005A7C6A" w:rsidRPr="007D12F3" w:rsidRDefault="005A7C6A" w:rsidP="005A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</w:tcPr>
          <w:p w14:paraId="0FFE5BB3" w14:textId="144A21D7" w:rsidR="005A7C6A" w:rsidRPr="007931A2" w:rsidRDefault="005A7C6A" w:rsidP="005A7C6A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56,750</w:t>
            </w:r>
          </w:p>
        </w:tc>
      </w:tr>
    </w:tbl>
    <w:p w14:paraId="63198E1F" w14:textId="77777777" w:rsidR="00316CA6" w:rsidRPr="00FB0234" w:rsidRDefault="00316CA6" w:rsidP="00F07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05FF1F61" w14:textId="37C9B7B1" w:rsidR="00B2401B" w:rsidRDefault="00B2401B" w:rsidP="00B2401B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439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</w:t>
      </w:r>
      <w:r w:rsidR="00AC225C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เพิ่ม</w:t>
      </w:r>
      <w:r w:rsidRPr="0028439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ทุนในบริษัทย่อย</w:t>
      </w:r>
    </w:p>
    <w:p w14:paraId="2763808A" w14:textId="77777777" w:rsidR="00B2401B" w:rsidRPr="00FB0234" w:rsidRDefault="00B2401B" w:rsidP="00F07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59F6411F" w14:textId="77777777" w:rsidR="00316CA6" w:rsidRPr="00F07FA5" w:rsidRDefault="00B2401B" w:rsidP="00316CA6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tab/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851D0" w:rsidRPr="00F07FA5">
        <w:rPr>
          <w:rFonts w:ascii="Angsana New" w:hAnsi="Angsana New" w:hint="cs"/>
          <w:sz w:val="30"/>
          <w:szCs w:val="30"/>
          <w:cs/>
          <w:lang w:val="th-TH"/>
        </w:rPr>
        <w:t>เอนเนอร์จี้ ไซเคิล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851D0" w:rsidRPr="00F07FA5">
        <w:rPr>
          <w:rFonts w:ascii="Angsana New" w:hAnsi="Angsana New"/>
          <w:sz w:val="30"/>
          <w:szCs w:val="30"/>
        </w:rPr>
        <w:t>0.2</w:t>
      </w:r>
      <w:r w:rsidR="003851D0" w:rsidRPr="00F07FA5">
        <w:rPr>
          <w:rFonts w:ascii="Angsana New" w:hAnsi="Angsana New"/>
          <w:sz w:val="30"/>
          <w:szCs w:val="30"/>
        </w:rPr>
        <w:br/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779C0EA0" w14:textId="77777777" w:rsidR="00316CA6" w:rsidRPr="00FB0234" w:rsidRDefault="00316CA6" w:rsidP="00F07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53022467" w14:textId="5F3D74B2" w:rsidR="00B2401B" w:rsidRPr="00F07FA5" w:rsidRDefault="00316CA6" w:rsidP="00316CA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F07FA5">
        <w:rPr>
          <w:rFonts w:ascii="Angsana New" w:hAnsi="Angsana New"/>
          <w:sz w:val="30"/>
          <w:szCs w:val="30"/>
        </w:rPr>
        <w:t xml:space="preserve">- </w:t>
      </w:r>
      <w:r w:rsidR="003851D0" w:rsidRPr="00F07FA5">
        <w:rPr>
          <w:rFonts w:ascii="Angsana New" w:hAnsi="Angsana New" w:hint="cs"/>
          <w:sz w:val="30"/>
          <w:szCs w:val="30"/>
          <w:cs/>
        </w:rPr>
        <w:t xml:space="preserve">เพิ่มทุนจดทะเบียนเป็นจำนวนเงิน </w:t>
      </w:r>
      <w:r w:rsidR="00454F70" w:rsidRPr="00F07FA5">
        <w:rPr>
          <w:rFonts w:ascii="Angsana New" w:hAnsi="Angsana New"/>
          <w:sz w:val="30"/>
          <w:szCs w:val="30"/>
        </w:rPr>
        <w:t>3.0</w:t>
      </w:r>
      <w:r w:rsidR="003851D0" w:rsidRPr="00F07FA5">
        <w:rPr>
          <w:rFonts w:ascii="Angsana New" w:hAnsi="Angsana New"/>
          <w:sz w:val="30"/>
          <w:szCs w:val="30"/>
        </w:rPr>
        <w:t xml:space="preserve"> </w:t>
      </w:r>
      <w:r w:rsidR="003851D0" w:rsidRPr="00F07FA5"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 w:rsidR="003851D0" w:rsidRPr="00F07FA5">
        <w:rPr>
          <w:rFonts w:ascii="Angsana New" w:hAnsi="Angsana New"/>
          <w:sz w:val="30"/>
          <w:szCs w:val="30"/>
        </w:rPr>
        <w:t>25.0</w:t>
      </w:r>
      <w:r w:rsidR="003851D0" w:rsidRPr="00F07FA5"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 w:rsidR="003851D0" w:rsidRPr="00F07FA5">
        <w:rPr>
          <w:rFonts w:ascii="Angsana New" w:hAnsi="Angsana New"/>
          <w:sz w:val="30"/>
          <w:szCs w:val="30"/>
        </w:rPr>
        <w:t>2</w:t>
      </w:r>
      <w:r w:rsidR="00454F70" w:rsidRPr="00F07FA5">
        <w:rPr>
          <w:rFonts w:ascii="Angsana New" w:hAnsi="Angsana New"/>
          <w:sz w:val="30"/>
          <w:szCs w:val="30"/>
        </w:rPr>
        <w:t>8.</w:t>
      </w:r>
      <w:r w:rsidR="003851D0" w:rsidRPr="00F07FA5">
        <w:rPr>
          <w:rFonts w:ascii="Angsana New" w:hAnsi="Angsana New"/>
          <w:sz w:val="30"/>
          <w:szCs w:val="30"/>
        </w:rPr>
        <w:t xml:space="preserve">0 </w:t>
      </w:r>
      <w:r w:rsidR="003851D0" w:rsidRPr="00F07FA5">
        <w:rPr>
          <w:rFonts w:ascii="Angsana New" w:hAnsi="Angsana New" w:hint="cs"/>
          <w:sz w:val="30"/>
          <w:szCs w:val="30"/>
          <w:cs/>
        </w:rPr>
        <w:t xml:space="preserve">ล้านบาท บริษัทเข้าซื้อหุ้นเพิ่มทุนเป็นจำนวนเงิน </w:t>
      </w:r>
      <w:r w:rsidR="003851D0" w:rsidRPr="00F07FA5">
        <w:rPr>
          <w:rFonts w:ascii="Angsana New" w:hAnsi="Angsana New"/>
          <w:sz w:val="30"/>
          <w:szCs w:val="30"/>
        </w:rPr>
        <w:t xml:space="preserve">0.2 </w:t>
      </w:r>
      <w:r w:rsidR="003851D0" w:rsidRPr="00F07FA5">
        <w:rPr>
          <w:rFonts w:ascii="Angsana New" w:hAnsi="Angsana New" w:hint="cs"/>
          <w:sz w:val="30"/>
          <w:szCs w:val="30"/>
          <w:cs/>
        </w:rPr>
        <w:t xml:space="preserve">ล้านบาท โดยภายหลังการซื้อหุ้นเพิ่มทุนดังกล่าว บริษัทมีสัดส่วนการลงทุนในบริษัทดังกล่าวเปลี่ยนแปลงไปจากอัตราร้อยละ </w:t>
      </w:r>
      <w:r w:rsidR="003851D0" w:rsidRPr="00F07FA5">
        <w:rPr>
          <w:rFonts w:ascii="Angsana New" w:hAnsi="Angsana New"/>
          <w:sz w:val="30"/>
          <w:szCs w:val="30"/>
        </w:rPr>
        <w:t>100.00</w:t>
      </w:r>
      <w:r w:rsidR="003851D0" w:rsidRPr="00F07FA5">
        <w:rPr>
          <w:rFonts w:ascii="Angsana New" w:hAnsi="Angsana New" w:hint="cs"/>
          <w:sz w:val="30"/>
          <w:szCs w:val="30"/>
          <w:cs/>
        </w:rPr>
        <w:t xml:space="preserve"> เป็นอัตราร้อยละ </w:t>
      </w:r>
      <w:r w:rsidR="00C456E2" w:rsidRPr="00F07FA5">
        <w:rPr>
          <w:rFonts w:ascii="Angsana New" w:hAnsi="Angsana New"/>
          <w:sz w:val="30"/>
          <w:szCs w:val="30"/>
        </w:rPr>
        <w:t xml:space="preserve">90.00 </w:t>
      </w:r>
      <w:r w:rsidR="00C456E2" w:rsidRPr="00F07FA5">
        <w:rPr>
          <w:rFonts w:ascii="Angsana New" w:hAnsi="Angsana New" w:hint="cs"/>
          <w:sz w:val="30"/>
          <w:szCs w:val="30"/>
          <w:cs/>
        </w:rPr>
        <w:t>ของทุนที่ชำระแล้ว</w:t>
      </w:r>
      <w:r w:rsidR="00AE4CA4" w:rsidRPr="00F07FA5">
        <w:rPr>
          <w:rFonts w:ascii="Angsana New" w:hAnsi="Angsana New" w:hint="cs"/>
          <w:sz w:val="30"/>
          <w:szCs w:val="30"/>
          <w:cs/>
        </w:rPr>
        <w:t xml:space="preserve"> มูลค่าตามบัญชีของ</w:t>
      </w:r>
      <w:r w:rsidR="006B0162" w:rsidRPr="00F07FA5">
        <w:rPr>
          <w:rFonts w:ascii="Angsana New" w:hAnsi="Angsana New"/>
          <w:sz w:val="30"/>
          <w:szCs w:val="30"/>
        </w:rPr>
        <w:br/>
      </w:r>
      <w:r w:rsidR="00AE4CA4" w:rsidRPr="00F07FA5">
        <w:rPr>
          <w:rFonts w:ascii="Angsana New" w:hAnsi="Angsana New" w:hint="cs"/>
          <w:sz w:val="30"/>
          <w:szCs w:val="30"/>
          <w:cs/>
        </w:rPr>
        <w:t>สินทรัพย์สุทธิของบริษัท</w:t>
      </w:r>
      <w:r w:rsidR="00AE4CA4" w:rsidRPr="00F07FA5">
        <w:rPr>
          <w:rFonts w:ascii="Angsana New" w:hAnsi="Angsana New"/>
          <w:sz w:val="30"/>
          <w:szCs w:val="30"/>
        </w:rPr>
        <w:t xml:space="preserve"> </w:t>
      </w:r>
      <w:r w:rsidR="00AE4CA4" w:rsidRPr="00F07FA5">
        <w:rPr>
          <w:rFonts w:ascii="Angsana New" w:hAnsi="Angsana New" w:hint="cs"/>
          <w:sz w:val="30"/>
          <w:szCs w:val="30"/>
          <w:cs/>
        </w:rPr>
        <w:t>เอนเนอร์จี้ ไซเคิล</w:t>
      </w:r>
      <w:r w:rsidR="00AE4CA4" w:rsidRPr="00F07FA5">
        <w:rPr>
          <w:rFonts w:ascii="Angsana New" w:hAnsi="Angsana New"/>
          <w:sz w:val="30"/>
          <w:szCs w:val="30"/>
          <w:cs/>
        </w:rPr>
        <w:t xml:space="preserve"> </w:t>
      </w:r>
      <w:r w:rsidR="00AE4CA4" w:rsidRPr="00F07FA5">
        <w:rPr>
          <w:rFonts w:ascii="Angsana New" w:hAnsi="Angsana New" w:hint="cs"/>
          <w:sz w:val="30"/>
          <w:szCs w:val="30"/>
          <w:cs/>
        </w:rPr>
        <w:t>จำกัด</w:t>
      </w:r>
      <w:r w:rsidR="00AE4CA4" w:rsidRPr="00F07FA5">
        <w:rPr>
          <w:rFonts w:ascii="Angsana New" w:hAnsi="Angsana New"/>
          <w:sz w:val="30"/>
          <w:szCs w:val="30"/>
        </w:rPr>
        <w:t xml:space="preserve"> </w:t>
      </w:r>
      <w:r w:rsidR="00AE4CA4" w:rsidRPr="00F07FA5">
        <w:rPr>
          <w:rFonts w:ascii="Angsana New" w:hAnsi="Angsana New" w:hint="cs"/>
          <w:sz w:val="30"/>
          <w:szCs w:val="30"/>
          <w:cs/>
        </w:rPr>
        <w:t>ในงบการเงินของกลุ่มบริษัท</w:t>
      </w:r>
      <w:r w:rsidR="00AE4CA4" w:rsidRPr="00F07FA5">
        <w:rPr>
          <w:rFonts w:ascii="Angsana New" w:hAnsi="Angsana New"/>
          <w:sz w:val="30"/>
          <w:szCs w:val="30"/>
          <w:cs/>
        </w:rPr>
        <w:t xml:space="preserve"> </w:t>
      </w:r>
      <w:r w:rsidR="00AE4CA4" w:rsidRPr="00F07FA5">
        <w:rPr>
          <w:rFonts w:ascii="Angsana New" w:hAnsi="Angsana New" w:hint="cs"/>
          <w:sz w:val="30"/>
          <w:szCs w:val="30"/>
          <w:cs/>
        </w:rPr>
        <w:t>ณ</w:t>
      </w:r>
      <w:r w:rsidR="00AE4CA4" w:rsidRPr="00F07FA5">
        <w:rPr>
          <w:rFonts w:ascii="Angsana New" w:hAnsi="Angsana New"/>
          <w:sz w:val="30"/>
          <w:szCs w:val="30"/>
          <w:cs/>
        </w:rPr>
        <w:t xml:space="preserve"> </w:t>
      </w:r>
      <w:r w:rsidR="00AE4CA4" w:rsidRPr="00F07FA5">
        <w:rPr>
          <w:rFonts w:ascii="Angsana New" w:hAnsi="Angsana New" w:hint="cs"/>
          <w:sz w:val="30"/>
          <w:szCs w:val="30"/>
          <w:cs/>
        </w:rPr>
        <w:t>วันที่ซื้อเป็นเงินจำนวน</w:t>
      </w:r>
      <w:r w:rsidR="00AE4CA4" w:rsidRPr="00F07FA5">
        <w:rPr>
          <w:rFonts w:ascii="Angsana New" w:hAnsi="Angsana New"/>
          <w:sz w:val="30"/>
          <w:szCs w:val="30"/>
          <w:cs/>
        </w:rPr>
        <w:t xml:space="preserve"> </w:t>
      </w:r>
      <w:r w:rsidR="006B0162" w:rsidRPr="00F07FA5">
        <w:rPr>
          <w:rFonts w:ascii="Angsana New" w:hAnsi="Angsana New"/>
          <w:sz w:val="30"/>
          <w:szCs w:val="30"/>
        </w:rPr>
        <w:br/>
      </w:r>
      <w:r w:rsidR="00AE4CA4" w:rsidRPr="00F07FA5">
        <w:rPr>
          <w:rFonts w:ascii="Angsana New" w:hAnsi="Angsana New"/>
          <w:sz w:val="30"/>
          <w:szCs w:val="30"/>
        </w:rPr>
        <w:t xml:space="preserve">30.0 </w:t>
      </w:r>
      <w:r w:rsidR="00AE4CA4" w:rsidRPr="00F07FA5">
        <w:rPr>
          <w:rFonts w:ascii="Angsana New" w:hAnsi="Angsana New" w:hint="cs"/>
          <w:sz w:val="30"/>
          <w:szCs w:val="30"/>
          <w:cs/>
        </w:rPr>
        <w:t>ล้านบาท</w:t>
      </w:r>
      <w:r w:rsidR="00AE4CA4" w:rsidRPr="00F07FA5">
        <w:rPr>
          <w:rFonts w:ascii="Angsana New" w:hAnsi="Angsana New"/>
          <w:sz w:val="30"/>
          <w:szCs w:val="30"/>
          <w:cs/>
        </w:rPr>
        <w:t xml:space="preserve"> </w:t>
      </w:r>
      <w:r w:rsidR="00AE4CA4" w:rsidRPr="00F07FA5">
        <w:rPr>
          <w:rFonts w:ascii="Angsana New" w:hAnsi="Angsana New" w:hint="cs"/>
          <w:sz w:val="30"/>
          <w:szCs w:val="30"/>
          <w:cs/>
        </w:rPr>
        <w:t>บริษัทรับรู้ส่วนได้เสียที่ไม่มีอำนาจควบคุมเพิ่มขึ้นเป็นจำนวน</w:t>
      </w:r>
      <w:r w:rsidR="00AE4CA4" w:rsidRPr="00F07FA5">
        <w:rPr>
          <w:rFonts w:ascii="Angsana New" w:hAnsi="Angsana New"/>
          <w:sz w:val="30"/>
          <w:szCs w:val="30"/>
          <w:cs/>
        </w:rPr>
        <w:t xml:space="preserve"> </w:t>
      </w:r>
      <w:r w:rsidR="00AE4CA4" w:rsidRPr="00F07FA5">
        <w:rPr>
          <w:rFonts w:ascii="Angsana New" w:hAnsi="Angsana New"/>
          <w:sz w:val="30"/>
          <w:szCs w:val="30"/>
        </w:rPr>
        <w:t xml:space="preserve">3.0 </w:t>
      </w:r>
      <w:r w:rsidR="00AE4CA4" w:rsidRPr="00F07FA5">
        <w:rPr>
          <w:rFonts w:ascii="Angsana New" w:hAnsi="Angsana New" w:hint="cs"/>
          <w:sz w:val="30"/>
          <w:szCs w:val="30"/>
          <w:cs/>
        </w:rPr>
        <w:t>ล้านบาท และรับรู้ส่วนต่างจากการเปลี่ยนแปลงส่วนของเจ้าของในบริษัท</w:t>
      </w:r>
      <w:r w:rsidR="00AE4CA4" w:rsidRPr="00F07FA5">
        <w:rPr>
          <w:rFonts w:ascii="Angsana New" w:hAnsi="Angsana New"/>
          <w:sz w:val="30"/>
          <w:szCs w:val="30"/>
          <w:cs/>
        </w:rPr>
        <w:t xml:space="preserve"> </w:t>
      </w:r>
      <w:r w:rsidR="00AE4CA4" w:rsidRPr="00F07FA5">
        <w:rPr>
          <w:rFonts w:ascii="Angsana New" w:hAnsi="Angsana New" w:hint="cs"/>
          <w:sz w:val="30"/>
          <w:szCs w:val="30"/>
          <w:cs/>
        </w:rPr>
        <w:t>เอนเนอร์จี้ ไซเคิล</w:t>
      </w:r>
      <w:r w:rsidR="00AE4CA4" w:rsidRPr="00F07FA5">
        <w:rPr>
          <w:rFonts w:ascii="Angsana New" w:hAnsi="Angsana New"/>
          <w:sz w:val="30"/>
          <w:szCs w:val="30"/>
          <w:cs/>
        </w:rPr>
        <w:t xml:space="preserve"> </w:t>
      </w:r>
      <w:r w:rsidR="00AE4CA4" w:rsidRPr="00F07FA5">
        <w:rPr>
          <w:rFonts w:ascii="Angsana New" w:hAnsi="Angsana New" w:hint="cs"/>
          <w:sz w:val="30"/>
          <w:szCs w:val="30"/>
          <w:cs/>
        </w:rPr>
        <w:t>จำกัด</w:t>
      </w:r>
      <w:r w:rsidR="00AE4CA4" w:rsidRPr="00F07FA5">
        <w:rPr>
          <w:rFonts w:ascii="Angsana New" w:hAnsi="Angsana New"/>
          <w:sz w:val="30"/>
          <w:szCs w:val="30"/>
        </w:rPr>
        <w:t xml:space="preserve"> </w:t>
      </w:r>
      <w:r w:rsidR="00AE4CA4" w:rsidRPr="00F07FA5">
        <w:rPr>
          <w:rFonts w:ascii="Angsana New" w:hAnsi="Angsana New" w:hint="cs"/>
          <w:sz w:val="30"/>
          <w:szCs w:val="30"/>
          <w:cs/>
        </w:rPr>
        <w:t>โดยการควบคุมไม่เปลี่ยนแปลงจำนวน</w:t>
      </w:r>
      <w:r w:rsidR="00AE4CA4" w:rsidRPr="00F07FA5">
        <w:rPr>
          <w:rFonts w:ascii="Angsana New" w:hAnsi="Angsana New"/>
          <w:sz w:val="30"/>
          <w:szCs w:val="30"/>
          <w:cs/>
        </w:rPr>
        <w:t xml:space="preserve"> </w:t>
      </w:r>
      <w:r w:rsidR="006B0162" w:rsidRPr="00F07FA5">
        <w:rPr>
          <w:rFonts w:ascii="Angsana New" w:hAnsi="Angsana New"/>
          <w:sz w:val="30"/>
          <w:szCs w:val="30"/>
        </w:rPr>
        <w:br/>
      </w:r>
      <w:r w:rsidR="00AE4CA4" w:rsidRPr="00477FFC">
        <w:rPr>
          <w:rFonts w:ascii="Angsana New" w:hAnsi="Angsana New"/>
          <w:spacing w:val="-4"/>
          <w:sz w:val="30"/>
          <w:szCs w:val="30"/>
        </w:rPr>
        <w:t>0.2</w:t>
      </w:r>
      <w:r w:rsidR="00F42B08" w:rsidRPr="00477FFC">
        <w:rPr>
          <w:rFonts w:ascii="Angsana New" w:hAnsi="Angsana New"/>
          <w:spacing w:val="-4"/>
          <w:sz w:val="30"/>
          <w:szCs w:val="30"/>
        </w:rPr>
        <w:t xml:space="preserve"> </w:t>
      </w:r>
      <w:r w:rsidR="00AE4CA4" w:rsidRPr="00477FFC">
        <w:rPr>
          <w:rFonts w:ascii="Angsana New" w:hAnsi="Angsana New" w:hint="cs"/>
          <w:spacing w:val="-4"/>
          <w:sz w:val="30"/>
          <w:szCs w:val="30"/>
          <w:cs/>
        </w:rPr>
        <w:t>ล้านบาทไปยังส่วนของผู้ถือหุ้น</w:t>
      </w:r>
      <w:r w:rsidR="00AE4CA4" w:rsidRPr="00477FF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E4CA4" w:rsidRPr="00477FFC">
        <w:rPr>
          <w:rFonts w:ascii="Angsana New" w:hAnsi="Angsana New" w:hint="cs"/>
          <w:spacing w:val="-4"/>
          <w:sz w:val="30"/>
          <w:szCs w:val="30"/>
          <w:cs/>
        </w:rPr>
        <w:t>ซึ่งประกอบไปด้วย ส่วน</w:t>
      </w:r>
      <w:r w:rsidRPr="00477FFC">
        <w:rPr>
          <w:rFonts w:ascii="Angsana New" w:hAnsi="Angsana New" w:hint="cs"/>
          <w:spacing w:val="-4"/>
          <w:sz w:val="30"/>
          <w:szCs w:val="30"/>
          <w:cs/>
        </w:rPr>
        <w:t>ต่ำกว่า</w:t>
      </w:r>
      <w:r w:rsidR="00AE4CA4" w:rsidRPr="00477FFC">
        <w:rPr>
          <w:rFonts w:ascii="Angsana New" w:hAnsi="Angsana New" w:hint="cs"/>
          <w:spacing w:val="-4"/>
          <w:sz w:val="30"/>
          <w:szCs w:val="30"/>
          <w:cs/>
        </w:rPr>
        <w:t>ทุนจากการเปลี่ยนแปลง</w:t>
      </w:r>
      <w:r w:rsidRPr="00477FFC">
        <w:rPr>
          <w:rFonts w:ascii="Angsana New" w:hAnsi="Angsana New" w:hint="cs"/>
          <w:spacing w:val="-4"/>
          <w:sz w:val="30"/>
          <w:szCs w:val="30"/>
          <w:cs/>
        </w:rPr>
        <w:t>ส่วนได้เสีย</w:t>
      </w:r>
      <w:r w:rsidR="00AE4CA4" w:rsidRPr="00477FFC">
        <w:rPr>
          <w:rFonts w:ascii="Angsana New" w:hAnsi="Angsana New" w:hint="cs"/>
          <w:spacing w:val="-4"/>
          <w:sz w:val="30"/>
          <w:szCs w:val="30"/>
          <w:cs/>
        </w:rPr>
        <w:t>ในบริษัทย่อย</w:t>
      </w:r>
      <w:r w:rsidR="00C456E2" w:rsidRPr="00F07FA5">
        <w:rPr>
          <w:rFonts w:ascii="Angsana New" w:hAnsi="Angsana New" w:hint="cs"/>
          <w:sz w:val="30"/>
          <w:szCs w:val="30"/>
          <w:cs/>
        </w:rPr>
        <w:t xml:space="preserve"> บริษัทได้รับโอนหุ้นแล้วเสร็จเมื่อวันที่ </w:t>
      </w:r>
      <w:r w:rsidR="00C456E2" w:rsidRPr="00F07FA5">
        <w:rPr>
          <w:rFonts w:ascii="Angsana New" w:hAnsi="Angsana New"/>
          <w:sz w:val="30"/>
          <w:szCs w:val="30"/>
        </w:rPr>
        <w:t xml:space="preserve">28 </w:t>
      </w:r>
      <w:r w:rsidR="00C456E2" w:rsidRPr="00F07FA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C456E2" w:rsidRPr="00F07FA5">
        <w:rPr>
          <w:rFonts w:ascii="Angsana New" w:hAnsi="Angsana New"/>
          <w:sz w:val="30"/>
          <w:szCs w:val="30"/>
        </w:rPr>
        <w:t>2568</w:t>
      </w:r>
    </w:p>
    <w:p w14:paraId="1D1C4E2B" w14:textId="77777777" w:rsidR="00AC225C" w:rsidRPr="00FB0234" w:rsidRDefault="00AC225C" w:rsidP="00F07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1D141462" w14:textId="022B1C94" w:rsidR="00E66E58" w:rsidRPr="00F07FA5" w:rsidRDefault="00E66E58" w:rsidP="00E66E58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F07FA5">
        <w:rPr>
          <w:rFonts w:ascii="Angsana New" w:hAnsi="Angsana New"/>
          <w:sz w:val="30"/>
          <w:szCs w:val="30"/>
          <w:cs/>
          <w:lang w:val="th-TH"/>
        </w:rPr>
        <w:tab/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ไทยฟู้ดส์ เซอร์วิส แอนด์ ซัพพลาย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516B3" w:rsidRPr="00A1669A">
        <w:rPr>
          <w:rStyle w:val="Hyperlink"/>
          <w:rFonts w:ascii="Angsana New" w:hAnsi="Angsana New"/>
          <w:color w:val="4472C4" w:themeColor="accent1"/>
          <w:sz w:val="30"/>
          <w:szCs w:val="30"/>
          <w:u w:val="none"/>
        </w:rPr>
        <w:t>3</w:t>
      </w:r>
      <w:r w:rsidRPr="00A1669A">
        <w:rPr>
          <w:rStyle w:val="Hyperlink"/>
          <w:rFonts w:ascii="Angsana New" w:hAnsi="Angsana New"/>
          <w:color w:val="4472C4" w:themeColor="accent1"/>
          <w:sz w:val="30"/>
          <w:szCs w:val="30"/>
          <w:u w:val="none"/>
        </w:rPr>
        <w:t>3.0</w:t>
      </w:r>
      <w:r w:rsidRPr="00F07FA5">
        <w:rPr>
          <w:rFonts w:ascii="Angsana New" w:hAnsi="Angsana New" w:hint="cs"/>
          <w:sz w:val="30"/>
          <w:szCs w:val="30"/>
          <w:cs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07FA5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265EB2C5" w14:textId="1FBB5392" w:rsidR="00E66E58" w:rsidRPr="00FB0234" w:rsidRDefault="00E66E58" w:rsidP="00F07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66E14580" w14:textId="54450A65" w:rsidR="00FB0234" w:rsidRDefault="00FB0234" w:rsidP="00FB0234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เรียกชำระค่าหุ้นส่วนที่เหลือในราคาหุ้นละ </w:t>
      </w:r>
      <w:r>
        <w:rPr>
          <w:rFonts w:ascii="Angsana New" w:hAnsi="Angsana New"/>
          <w:sz w:val="30"/>
          <w:szCs w:val="30"/>
        </w:rPr>
        <w:t xml:space="preserve">6.6 </w:t>
      </w:r>
      <w:r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>
        <w:rPr>
          <w:rFonts w:ascii="Angsana New" w:hAnsi="Angsana New"/>
          <w:sz w:val="30"/>
          <w:szCs w:val="30"/>
        </w:rPr>
        <w:t xml:space="preserve">4,999,998 </w:t>
      </w:r>
      <w:r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</w:t>
      </w:r>
      <w:r>
        <w:rPr>
          <w:rFonts w:ascii="Angsana New" w:hAnsi="Angsana New"/>
          <w:sz w:val="30"/>
          <w:szCs w:val="30"/>
        </w:rPr>
        <w:t xml:space="preserve">33.0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6B1251F5" w14:textId="77777777" w:rsidR="00FB0234" w:rsidRPr="00FB0234" w:rsidRDefault="00FB0234" w:rsidP="00FB0234">
      <w:pPr>
        <w:pStyle w:val="ListParagraph"/>
        <w:tabs>
          <w:tab w:val="clear" w:pos="454"/>
          <w:tab w:val="clear" w:pos="680"/>
        </w:tabs>
        <w:jc w:val="thaiDistribute"/>
        <w:rPr>
          <w:rFonts w:ascii="Angsana New" w:hAnsi="Angsana New"/>
          <w:sz w:val="22"/>
        </w:rPr>
      </w:pPr>
    </w:p>
    <w:p w14:paraId="12D54847" w14:textId="42A38013" w:rsidR="00FB0234" w:rsidRPr="00FB0234" w:rsidRDefault="00FB0234" w:rsidP="00FB0234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B0234">
        <w:rPr>
          <w:rFonts w:ascii="Angsana New" w:hAnsi="Angsana New" w:hint="cs"/>
          <w:sz w:val="30"/>
          <w:szCs w:val="30"/>
          <w:cs/>
        </w:rPr>
        <w:t>เพิ่มทุนจดทะเบียนเป็นจำนวนเงิน</w:t>
      </w:r>
      <w:r w:rsidRPr="00FB0234">
        <w:rPr>
          <w:rFonts w:ascii="Angsana New" w:hAnsi="Angsana New"/>
          <w:sz w:val="30"/>
          <w:szCs w:val="30"/>
          <w:cs/>
        </w:rPr>
        <w:t xml:space="preserve"> 50.0 </w:t>
      </w:r>
      <w:r w:rsidRPr="00FB0234">
        <w:rPr>
          <w:rFonts w:ascii="Angsana New" w:hAnsi="Angsana New" w:hint="cs"/>
          <w:sz w:val="30"/>
          <w:szCs w:val="30"/>
          <w:cs/>
        </w:rPr>
        <w:t>ล้านบาท</w:t>
      </w:r>
      <w:r w:rsidRPr="00FB0234">
        <w:rPr>
          <w:rFonts w:ascii="Angsana New" w:hAnsi="Angsana New"/>
          <w:sz w:val="30"/>
          <w:szCs w:val="30"/>
          <w:cs/>
        </w:rPr>
        <w:t xml:space="preserve"> </w:t>
      </w:r>
      <w:r w:rsidRPr="00FB0234">
        <w:rPr>
          <w:rFonts w:ascii="Angsana New" w:hAnsi="Angsana New" w:hint="cs"/>
          <w:sz w:val="30"/>
          <w:szCs w:val="30"/>
          <w:cs/>
        </w:rPr>
        <w:t>จาก</w:t>
      </w:r>
      <w:r w:rsidRPr="00FB0234">
        <w:rPr>
          <w:rFonts w:ascii="Angsana New" w:hAnsi="Angsana New"/>
          <w:sz w:val="30"/>
          <w:szCs w:val="30"/>
          <w:cs/>
        </w:rPr>
        <w:t xml:space="preserve"> 500.0 </w:t>
      </w:r>
      <w:r w:rsidRPr="00FB0234">
        <w:rPr>
          <w:rFonts w:ascii="Angsana New" w:hAnsi="Angsana New" w:hint="cs"/>
          <w:sz w:val="30"/>
          <w:szCs w:val="30"/>
          <w:cs/>
        </w:rPr>
        <w:t>ล้านบาท</w:t>
      </w:r>
      <w:r w:rsidRPr="00FB0234">
        <w:rPr>
          <w:rFonts w:ascii="Angsana New" w:hAnsi="Angsana New"/>
          <w:sz w:val="30"/>
          <w:szCs w:val="30"/>
          <w:cs/>
        </w:rPr>
        <w:t xml:space="preserve"> </w:t>
      </w:r>
      <w:r w:rsidRPr="00FB0234">
        <w:rPr>
          <w:rFonts w:ascii="Angsana New" w:hAnsi="Angsana New" w:hint="cs"/>
          <w:sz w:val="30"/>
          <w:szCs w:val="30"/>
          <w:cs/>
        </w:rPr>
        <w:t>เป็น</w:t>
      </w:r>
      <w:r w:rsidRPr="00FB0234">
        <w:rPr>
          <w:rFonts w:ascii="Angsana New" w:hAnsi="Angsana New"/>
          <w:sz w:val="30"/>
          <w:szCs w:val="30"/>
          <w:cs/>
        </w:rPr>
        <w:t xml:space="preserve"> 550.0 </w:t>
      </w:r>
      <w:r w:rsidRPr="00FB0234">
        <w:rPr>
          <w:rFonts w:ascii="Angsana New" w:hAnsi="Angsana New" w:hint="cs"/>
          <w:sz w:val="30"/>
          <w:szCs w:val="30"/>
          <w:cs/>
        </w:rPr>
        <w:t>ล้านบาท</w:t>
      </w:r>
      <w:r w:rsidRPr="00FB0234">
        <w:rPr>
          <w:rFonts w:ascii="Angsana New" w:hAnsi="Angsana New"/>
          <w:sz w:val="30"/>
          <w:szCs w:val="30"/>
          <w:cs/>
        </w:rPr>
        <w:t xml:space="preserve"> </w:t>
      </w:r>
      <w:r w:rsidRPr="00FB0234">
        <w:rPr>
          <w:rFonts w:ascii="Angsana New" w:hAnsi="Angsana New" w:hint="cs"/>
          <w:sz w:val="30"/>
          <w:szCs w:val="30"/>
          <w:cs/>
        </w:rPr>
        <w:t>บริษัทเข้าซื้อหุ้น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FB0234">
        <w:rPr>
          <w:rFonts w:ascii="Angsana New" w:hAnsi="Angsana New" w:hint="cs"/>
          <w:sz w:val="30"/>
          <w:szCs w:val="30"/>
          <w:cs/>
        </w:rPr>
        <w:t>เพิ่มทุนเป็นจำนวนเงิน</w:t>
      </w:r>
      <w:r w:rsidRPr="00FB0234">
        <w:rPr>
          <w:rFonts w:ascii="Angsana New" w:hAnsi="Angsana New"/>
          <w:sz w:val="30"/>
          <w:szCs w:val="30"/>
          <w:cs/>
        </w:rPr>
        <w:t xml:space="preserve"> 50.0 </w:t>
      </w:r>
      <w:r w:rsidRPr="00FB0234">
        <w:rPr>
          <w:rFonts w:ascii="Angsana New" w:hAnsi="Angsana New" w:hint="cs"/>
          <w:sz w:val="30"/>
          <w:szCs w:val="30"/>
          <w:cs/>
        </w:rPr>
        <w:t>ล้านบาท</w:t>
      </w:r>
      <w:r w:rsidRPr="00FB0234">
        <w:rPr>
          <w:rFonts w:ascii="Angsana New" w:hAnsi="Angsana New"/>
          <w:sz w:val="30"/>
          <w:szCs w:val="30"/>
          <w:cs/>
        </w:rPr>
        <w:t xml:space="preserve"> </w:t>
      </w:r>
      <w:r w:rsidRPr="00FB0234">
        <w:rPr>
          <w:rFonts w:ascii="Angsana New" w:hAnsi="Angsana New" w:hint="cs"/>
          <w:sz w:val="30"/>
          <w:szCs w:val="30"/>
          <w:cs/>
        </w:rPr>
        <w:t>ซึ่งเป็นการเพิ่มทุนตามสัดส่วนการลงทุนของบริษัท</w:t>
      </w:r>
      <w:r w:rsidRPr="00FB0234">
        <w:rPr>
          <w:rFonts w:ascii="Angsana New" w:hAnsi="Angsana New"/>
          <w:sz w:val="30"/>
          <w:szCs w:val="30"/>
          <w:cs/>
        </w:rPr>
        <w:t xml:space="preserve"> </w:t>
      </w:r>
      <w:r w:rsidRPr="00FB0234">
        <w:rPr>
          <w:rFonts w:ascii="Angsana New" w:hAnsi="Angsana New" w:hint="cs"/>
          <w:sz w:val="30"/>
          <w:szCs w:val="30"/>
          <w:cs/>
        </w:rPr>
        <w:t>บริษัทได้รับโอนหุ้นแล้วเสร็จเมื่อวันที่</w:t>
      </w:r>
      <w:r w:rsidRPr="00FB0234">
        <w:rPr>
          <w:rFonts w:ascii="Angsana New" w:hAnsi="Angsana New"/>
          <w:sz w:val="30"/>
          <w:szCs w:val="30"/>
          <w:cs/>
        </w:rPr>
        <w:t xml:space="preserve"> 4 </w:t>
      </w:r>
      <w:r w:rsidRPr="00FB0234">
        <w:rPr>
          <w:rFonts w:ascii="Angsana New" w:hAnsi="Angsana New" w:hint="cs"/>
          <w:sz w:val="30"/>
          <w:szCs w:val="30"/>
          <w:cs/>
        </w:rPr>
        <w:t>เมษายน</w:t>
      </w:r>
      <w:r w:rsidRPr="00FB0234">
        <w:rPr>
          <w:rFonts w:ascii="Angsana New" w:hAnsi="Angsana New"/>
          <w:sz w:val="30"/>
          <w:szCs w:val="30"/>
          <w:cs/>
        </w:rPr>
        <w:t xml:space="preserve"> 2568 </w:t>
      </w:r>
      <w:r w:rsidRPr="00FB0234">
        <w:rPr>
          <w:rFonts w:ascii="Angsana New" w:hAnsi="Angsana New" w:hint="cs"/>
          <w:sz w:val="30"/>
          <w:szCs w:val="30"/>
          <w:cs/>
        </w:rPr>
        <w:t>บริษัทบันทึกเงินจ่ายล่วงหน้าค่าหุ้นบริษัทย่อยดังกล่าวเป็นส่วนหนึ่งของลูกหนี้ไม่หมุนเวียนอื่นในงบฐานะการเงินเฉพาะกิจการ</w:t>
      </w:r>
    </w:p>
    <w:p w14:paraId="4F1B8333" w14:textId="29421D8E" w:rsidR="00AC225C" w:rsidRPr="00CD0FFB" w:rsidRDefault="00F07FA5" w:rsidP="00CD0FFB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D0FFB">
        <w:rPr>
          <w:rFonts w:cstheme="minorBidi"/>
          <w:sz w:val="30"/>
          <w:szCs w:val="30"/>
        </w:rPr>
        <w:br w:type="page"/>
      </w:r>
      <w:r w:rsidR="00AC225C" w:rsidRPr="00CD0FFB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การซื้อเงินลงทุนในบริษัทย่อย</w:t>
      </w:r>
    </w:p>
    <w:p w14:paraId="3E549D18" w14:textId="77777777" w:rsidR="00AC225C" w:rsidRPr="00F07FA5" w:rsidRDefault="00AC225C" w:rsidP="00F07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6FEFA7D" w14:textId="278912F1" w:rsidR="00C456E2" w:rsidRPr="005010F4" w:rsidRDefault="00C456E2" w:rsidP="00B2401B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010F4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5010F4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5010F4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5010F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E3B48" w:rsidRPr="005010F4">
        <w:rPr>
          <w:rFonts w:ascii="Angsana New" w:hAnsi="Angsana New" w:hint="cs"/>
          <w:sz w:val="30"/>
          <w:szCs w:val="30"/>
          <w:cs/>
          <w:lang w:val="th-TH"/>
        </w:rPr>
        <w:t>อาเลน่า ดีเวลลอปเม้นท์</w:t>
      </w:r>
      <w:r w:rsidRPr="005010F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0F4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5010F4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5010F4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5010F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B0162">
        <w:rPr>
          <w:rFonts w:ascii="Angsana New" w:hAnsi="Angsana New"/>
          <w:sz w:val="30"/>
          <w:szCs w:val="30"/>
        </w:rPr>
        <w:br/>
      </w:r>
      <w:r w:rsidR="002E3B48" w:rsidRPr="005010F4">
        <w:rPr>
          <w:rFonts w:ascii="Angsana New" w:hAnsi="Angsana New"/>
          <w:sz w:val="30"/>
          <w:szCs w:val="30"/>
        </w:rPr>
        <w:t>56.8</w:t>
      </w:r>
      <w:r w:rsidR="006B0162">
        <w:rPr>
          <w:rFonts w:ascii="Angsana New" w:hAnsi="Angsana New"/>
          <w:sz w:val="30"/>
          <w:szCs w:val="30"/>
        </w:rPr>
        <w:t xml:space="preserve"> </w:t>
      </w:r>
      <w:r w:rsidRPr="005010F4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5010F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010F4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75FD3EDE" w14:textId="77777777" w:rsidR="00C456E2" w:rsidRPr="00F07FA5" w:rsidRDefault="00C456E2" w:rsidP="00F07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CC4E08F" w14:textId="66E710C2" w:rsidR="001F7DE7" w:rsidRDefault="002E3B48" w:rsidP="006B0162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4"/>
          <w:sz w:val="30"/>
          <w:szCs w:val="30"/>
        </w:rPr>
      </w:pPr>
      <w:r w:rsidRPr="00F07FA5">
        <w:rPr>
          <w:rFonts w:ascii="Angsana New" w:hAnsi="Angsana New" w:hint="cs"/>
          <w:sz w:val="30"/>
          <w:szCs w:val="30"/>
          <w:cs/>
        </w:rPr>
        <w:t xml:space="preserve">บริษัทซื้อหุ้นสามัญจากผู้ถือหุ้นเดิมในวันที่ </w:t>
      </w:r>
      <w:r w:rsidRPr="00F07FA5">
        <w:rPr>
          <w:rFonts w:ascii="Angsana New" w:hAnsi="Angsana New"/>
          <w:sz w:val="30"/>
          <w:szCs w:val="30"/>
        </w:rPr>
        <w:t>7</w:t>
      </w:r>
      <w:r w:rsidRPr="00F07FA5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F07FA5">
        <w:rPr>
          <w:rFonts w:ascii="Angsana New" w:hAnsi="Angsana New"/>
          <w:sz w:val="30"/>
          <w:szCs w:val="30"/>
        </w:rPr>
        <w:t xml:space="preserve">2568 </w:t>
      </w:r>
      <w:r w:rsidRPr="00F07FA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F07FA5">
        <w:rPr>
          <w:rFonts w:ascii="Angsana New" w:hAnsi="Angsana New"/>
          <w:sz w:val="30"/>
          <w:szCs w:val="30"/>
        </w:rPr>
        <w:t xml:space="preserve">567,500 </w:t>
      </w:r>
      <w:r w:rsidRPr="00F07FA5"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 w:rsidRPr="00F07FA5">
        <w:rPr>
          <w:rFonts w:ascii="Angsana New" w:hAnsi="Angsana New"/>
          <w:sz w:val="30"/>
          <w:szCs w:val="30"/>
        </w:rPr>
        <w:t>100</w:t>
      </w:r>
      <w:r w:rsidRPr="00F07FA5">
        <w:rPr>
          <w:rFonts w:ascii="Angsana New" w:hAnsi="Angsana New" w:hint="cs"/>
          <w:sz w:val="30"/>
          <w:szCs w:val="30"/>
          <w:cs/>
        </w:rPr>
        <w:t xml:space="preserve"> บาท เป็น</w:t>
      </w:r>
      <w:r w:rsidR="006B0162" w:rsidRPr="00F07FA5">
        <w:rPr>
          <w:rFonts w:ascii="Angsana New" w:hAnsi="Angsana New"/>
          <w:sz w:val="30"/>
          <w:szCs w:val="30"/>
        </w:rPr>
        <w:br/>
      </w:r>
      <w:r w:rsidRPr="00F07FA5">
        <w:rPr>
          <w:rFonts w:ascii="Angsana New" w:hAnsi="Angsana New" w:hint="cs"/>
          <w:sz w:val="30"/>
          <w:szCs w:val="30"/>
          <w:cs/>
        </w:rPr>
        <w:t xml:space="preserve">จำนวนเงินรวม </w:t>
      </w:r>
      <w:r w:rsidRPr="00F07FA5">
        <w:rPr>
          <w:rFonts w:ascii="Angsana New" w:hAnsi="Angsana New"/>
          <w:sz w:val="30"/>
          <w:szCs w:val="30"/>
        </w:rPr>
        <w:t xml:space="preserve">56.8 </w:t>
      </w:r>
      <w:r w:rsidRPr="00F07FA5">
        <w:rPr>
          <w:rFonts w:ascii="Angsana New" w:hAnsi="Angsana New" w:hint="cs"/>
          <w:sz w:val="30"/>
          <w:szCs w:val="30"/>
          <w:cs/>
        </w:rPr>
        <w:t>ล้านบาท โดยภายหลังการซื้อหุ้นสามัญดังกล่าว บริษัทมีสัดส่วนการลงทุนเปลี่ยนไปจาก</w:t>
      </w:r>
      <w:r w:rsidR="006B0162" w:rsidRPr="00F07FA5">
        <w:rPr>
          <w:rFonts w:ascii="Angsana New" w:hAnsi="Angsana New"/>
          <w:sz w:val="30"/>
          <w:szCs w:val="30"/>
        </w:rPr>
        <w:br/>
      </w:r>
      <w:r w:rsidRPr="00F07FA5">
        <w:rPr>
          <w:rFonts w:ascii="Angsana New" w:hAnsi="Angsana New" w:hint="cs"/>
          <w:sz w:val="30"/>
          <w:szCs w:val="30"/>
          <w:cs/>
        </w:rPr>
        <w:t xml:space="preserve">อัตราร้อยละ </w:t>
      </w:r>
      <w:r w:rsidRPr="00F07FA5">
        <w:rPr>
          <w:rFonts w:ascii="Angsana New" w:hAnsi="Angsana New"/>
          <w:sz w:val="30"/>
          <w:szCs w:val="30"/>
        </w:rPr>
        <w:t>88.18</w:t>
      </w:r>
      <w:r w:rsidRPr="00F07FA5">
        <w:rPr>
          <w:rFonts w:ascii="Angsana New" w:hAnsi="Angsana New" w:hint="cs"/>
          <w:sz w:val="30"/>
          <w:szCs w:val="30"/>
          <w:cs/>
        </w:rPr>
        <w:t xml:space="preserve"> เป็นอัตราร้อยละ </w:t>
      </w:r>
      <w:r w:rsidRPr="00F07FA5">
        <w:rPr>
          <w:rFonts w:ascii="Angsana New" w:hAnsi="Angsana New"/>
          <w:sz w:val="30"/>
          <w:szCs w:val="30"/>
        </w:rPr>
        <w:t>98.50</w:t>
      </w:r>
      <w:r w:rsidRPr="00F07FA5">
        <w:rPr>
          <w:rFonts w:ascii="Angsana New" w:hAnsi="Angsana New" w:hint="cs"/>
          <w:sz w:val="30"/>
          <w:szCs w:val="30"/>
          <w:cs/>
        </w:rPr>
        <w:t xml:space="preserve"> </w:t>
      </w:r>
      <w:r w:rsidR="00AE4CA4" w:rsidRPr="00F07FA5">
        <w:rPr>
          <w:rFonts w:ascii="Angsana New" w:hAnsi="Angsana New" w:hint="cs"/>
          <w:sz w:val="30"/>
          <w:szCs w:val="30"/>
          <w:cs/>
        </w:rPr>
        <w:t xml:space="preserve">ของทุนที่ชำระแล้ว </w:t>
      </w:r>
      <w:r w:rsidR="00AE4CA4" w:rsidRPr="00F07FA5">
        <w:rPr>
          <w:rFonts w:ascii="Angsana New" w:hAnsi="Angsana New"/>
          <w:sz w:val="30"/>
          <w:szCs w:val="30"/>
          <w:cs/>
        </w:rPr>
        <w:t>มูลค่าตามบัญชีของสินทรัพย์สุทธิของ</w:t>
      </w:r>
      <w:r w:rsidR="006B0162" w:rsidRPr="00F07FA5">
        <w:rPr>
          <w:rFonts w:ascii="Angsana New" w:hAnsi="Angsana New"/>
          <w:sz w:val="30"/>
          <w:szCs w:val="30"/>
        </w:rPr>
        <w:br/>
      </w:r>
      <w:r w:rsidR="00AE4CA4" w:rsidRPr="00F07FA5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AE4CA4"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E4CA4" w:rsidRPr="00F07FA5">
        <w:rPr>
          <w:rFonts w:ascii="Angsana New" w:hAnsi="Angsana New" w:hint="cs"/>
          <w:sz w:val="30"/>
          <w:szCs w:val="30"/>
          <w:cs/>
          <w:lang w:val="th-TH"/>
        </w:rPr>
        <w:t>อาเลน่า ดีเวลลอปเม้นท์</w:t>
      </w:r>
      <w:r w:rsidR="00AE4CA4" w:rsidRPr="00F07FA5">
        <w:rPr>
          <w:rFonts w:ascii="Angsana New" w:hAnsi="Angsana New"/>
          <w:sz w:val="30"/>
          <w:szCs w:val="30"/>
          <w:cs/>
        </w:rPr>
        <w:t xml:space="preserve"> </w:t>
      </w:r>
      <w:r w:rsidR="00AE4CA4" w:rsidRPr="00F07FA5">
        <w:rPr>
          <w:rFonts w:ascii="Angsana New" w:hAnsi="Angsana New" w:hint="cs"/>
          <w:sz w:val="30"/>
          <w:szCs w:val="30"/>
          <w:cs/>
        </w:rPr>
        <w:t>จำกัด</w:t>
      </w:r>
      <w:r w:rsidR="00AE4CA4" w:rsidRPr="00F07FA5">
        <w:rPr>
          <w:rFonts w:ascii="Angsana New" w:hAnsi="Angsana New"/>
          <w:sz w:val="30"/>
          <w:szCs w:val="30"/>
        </w:rPr>
        <w:t xml:space="preserve"> </w:t>
      </w:r>
      <w:r w:rsidR="00AE4CA4" w:rsidRPr="00F07FA5">
        <w:rPr>
          <w:rFonts w:ascii="Angsana New" w:hAnsi="Angsana New"/>
          <w:sz w:val="30"/>
          <w:szCs w:val="30"/>
          <w:cs/>
        </w:rPr>
        <w:t xml:space="preserve">ในงบการเงินของกลุ่มบริษัท ณ วันที่ซื้อเป็นเงินจำนวน </w:t>
      </w:r>
      <w:r w:rsidR="00AE4CA4" w:rsidRPr="00F07FA5">
        <w:rPr>
          <w:rFonts w:ascii="Angsana New" w:hAnsi="Angsana New"/>
          <w:sz w:val="30"/>
          <w:szCs w:val="30"/>
        </w:rPr>
        <w:t xml:space="preserve">523.4 </w:t>
      </w:r>
      <w:r w:rsidR="00AE4CA4" w:rsidRPr="00F07FA5">
        <w:rPr>
          <w:rFonts w:ascii="Angsana New" w:hAnsi="Angsana New"/>
          <w:sz w:val="30"/>
          <w:szCs w:val="30"/>
          <w:cs/>
        </w:rPr>
        <w:t xml:space="preserve">ล้านบาท </w:t>
      </w:r>
      <w:r w:rsidR="006B0162" w:rsidRPr="00F07FA5">
        <w:rPr>
          <w:rFonts w:ascii="Angsana New" w:hAnsi="Angsana New"/>
          <w:sz w:val="30"/>
          <w:szCs w:val="30"/>
        </w:rPr>
        <w:br/>
      </w:r>
      <w:r w:rsidR="00AE4CA4" w:rsidRPr="00F07FA5">
        <w:rPr>
          <w:rFonts w:ascii="Angsana New" w:hAnsi="Angsana New"/>
          <w:sz w:val="30"/>
          <w:szCs w:val="30"/>
          <w:cs/>
        </w:rPr>
        <w:t>บริษัทรับรู้ส่วนได้เสียที่ไม่มีอำนาจควบคุม</w:t>
      </w:r>
      <w:r w:rsidR="00AE4CA4" w:rsidRPr="00F07FA5">
        <w:rPr>
          <w:rFonts w:ascii="Angsana New" w:hAnsi="Angsana New" w:hint="cs"/>
          <w:sz w:val="30"/>
          <w:szCs w:val="30"/>
          <w:cs/>
        </w:rPr>
        <w:t>ลดลง</w:t>
      </w:r>
      <w:r w:rsidR="00AE4CA4" w:rsidRPr="00F07FA5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AE4CA4" w:rsidRPr="00F07FA5">
        <w:rPr>
          <w:rFonts w:ascii="Angsana New" w:hAnsi="Angsana New"/>
          <w:sz w:val="30"/>
          <w:szCs w:val="30"/>
        </w:rPr>
        <w:t xml:space="preserve">54.5 </w:t>
      </w:r>
      <w:r w:rsidR="00AE4CA4" w:rsidRPr="00F07FA5">
        <w:rPr>
          <w:rFonts w:ascii="Angsana New" w:hAnsi="Angsana New"/>
          <w:sz w:val="30"/>
          <w:szCs w:val="30"/>
          <w:cs/>
        </w:rPr>
        <w:t>ล้านบาท</w:t>
      </w:r>
      <w:r w:rsidR="00AE4CA4" w:rsidRPr="00F07FA5">
        <w:rPr>
          <w:rFonts w:ascii="Angsana New" w:hAnsi="Angsana New" w:hint="cs"/>
          <w:sz w:val="30"/>
          <w:szCs w:val="30"/>
          <w:cs/>
        </w:rPr>
        <w:t xml:space="preserve"> </w:t>
      </w:r>
      <w:r w:rsidR="00AE4CA4" w:rsidRPr="00F07FA5">
        <w:rPr>
          <w:rFonts w:ascii="Angsana New" w:hAnsi="Angsana New"/>
          <w:sz w:val="30"/>
          <w:szCs w:val="30"/>
          <w:cs/>
        </w:rPr>
        <w:t>และรับรู้ส่วนต่างจากการเปลี่ยนแปลงส่วนของเจ้าของในบริษัท</w:t>
      </w:r>
      <w:r w:rsidR="00AE4CA4" w:rsidRPr="00F07FA5">
        <w:rPr>
          <w:rFonts w:ascii="Angsana New" w:hAnsi="Angsana New"/>
          <w:sz w:val="30"/>
          <w:szCs w:val="30"/>
        </w:rPr>
        <w:t xml:space="preserve"> </w:t>
      </w:r>
      <w:r w:rsidR="00AE4CA4" w:rsidRPr="00F07FA5">
        <w:rPr>
          <w:rFonts w:ascii="Angsana New" w:hAnsi="Angsana New" w:hint="cs"/>
          <w:sz w:val="30"/>
          <w:szCs w:val="30"/>
          <w:cs/>
          <w:lang w:val="th-TH"/>
        </w:rPr>
        <w:t>อาเลน่า ดีเวลลอปเม้นท์</w:t>
      </w:r>
      <w:r w:rsidR="00AE4CA4"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E4CA4" w:rsidRPr="00F07FA5">
        <w:rPr>
          <w:rFonts w:ascii="Angsana New" w:hAnsi="Angsana New" w:hint="cs"/>
          <w:sz w:val="30"/>
          <w:szCs w:val="30"/>
          <w:cs/>
        </w:rPr>
        <w:t>จำกัด</w:t>
      </w:r>
      <w:r w:rsidR="00AE4CA4" w:rsidRPr="00F07FA5">
        <w:rPr>
          <w:rFonts w:ascii="Angsana New" w:hAnsi="Angsana New"/>
          <w:sz w:val="30"/>
          <w:szCs w:val="30"/>
        </w:rPr>
        <w:t xml:space="preserve"> </w:t>
      </w:r>
      <w:r w:rsidR="00AE4CA4" w:rsidRPr="00F07FA5">
        <w:rPr>
          <w:rFonts w:ascii="Angsana New" w:hAnsi="Angsana New"/>
          <w:sz w:val="30"/>
          <w:szCs w:val="30"/>
          <w:cs/>
        </w:rPr>
        <w:t xml:space="preserve">โดยการควบคุมไม่เปลี่ยนแปลงจำนวน </w:t>
      </w:r>
      <w:r w:rsidR="00AE4CA4" w:rsidRPr="00F07FA5">
        <w:rPr>
          <w:rFonts w:ascii="Angsana New" w:hAnsi="Angsana New"/>
          <w:sz w:val="30"/>
          <w:szCs w:val="30"/>
        </w:rPr>
        <w:t xml:space="preserve">2.3 </w:t>
      </w:r>
      <w:r w:rsidR="00AE4CA4" w:rsidRPr="00F07FA5">
        <w:rPr>
          <w:rFonts w:ascii="Angsana New" w:hAnsi="Angsana New"/>
          <w:sz w:val="30"/>
          <w:szCs w:val="30"/>
          <w:cs/>
        </w:rPr>
        <w:t>ล้านบาท</w:t>
      </w:r>
      <w:r w:rsidR="00B406D7" w:rsidRPr="00F07FA5">
        <w:rPr>
          <w:rFonts w:ascii="Angsana New" w:hAnsi="Angsana New"/>
          <w:sz w:val="30"/>
          <w:szCs w:val="30"/>
        </w:rPr>
        <w:t xml:space="preserve"> </w:t>
      </w:r>
      <w:r w:rsidR="006B0162" w:rsidRPr="00F07FA5">
        <w:rPr>
          <w:rFonts w:ascii="Angsana New" w:hAnsi="Angsana New"/>
          <w:sz w:val="30"/>
          <w:szCs w:val="30"/>
        </w:rPr>
        <w:br/>
      </w:r>
      <w:r w:rsidR="00AE4CA4" w:rsidRPr="00F07FA5">
        <w:rPr>
          <w:rFonts w:ascii="Angsana New" w:hAnsi="Angsana New"/>
          <w:sz w:val="30"/>
          <w:szCs w:val="30"/>
          <w:cs/>
        </w:rPr>
        <w:t>ไปยัง</w:t>
      </w:r>
      <w:r w:rsidR="00AE4CA4" w:rsidRPr="00F07FA5">
        <w:rPr>
          <w:rFonts w:ascii="Angsana New" w:hAnsi="Angsana New" w:hint="cs"/>
          <w:sz w:val="30"/>
          <w:szCs w:val="30"/>
          <w:cs/>
        </w:rPr>
        <w:t>ส่วนของผู้ถือหุ้น</w:t>
      </w:r>
      <w:r w:rsidR="00AE4CA4" w:rsidRPr="00F07FA5">
        <w:rPr>
          <w:rFonts w:ascii="Angsana New" w:hAnsi="Angsana New"/>
          <w:sz w:val="30"/>
          <w:szCs w:val="30"/>
          <w:cs/>
        </w:rPr>
        <w:t xml:space="preserve"> </w:t>
      </w:r>
      <w:r w:rsidR="00AE4CA4" w:rsidRPr="00F07FA5">
        <w:rPr>
          <w:rFonts w:ascii="Angsana New" w:hAnsi="Angsana New" w:hint="cs"/>
          <w:sz w:val="30"/>
          <w:szCs w:val="30"/>
          <w:cs/>
        </w:rPr>
        <w:t>ซึ่งประกอบไปด้วย ส่วน</w:t>
      </w:r>
      <w:r w:rsidR="00316CA6" w:rsidRPr="00F07FA5">
        <w:rPr>
          <w:rFonts w:ascii="Angsana New" w:hAnsi="Angsana New" w:hint="cs"/>
          <w:sz w:val="30"/>
          <w:szCs w:val="30"/>
          <w:cs/>
        </w:rPr>
        <w:t>ต่ำกว่าทุน</w:t>
      </w:r>
      <w:r w:rsidR="00AE4CA4" w:rsidRPr="00F07FA5">
        <w:rPr>
          <w:rFonts w:ascii="Angsana New" w:hAnsi="Angsana New" w:hint="cs"/>
          <w:sz w:val="30"/>
          <w:szCs w:val="30"/>
          <w:cs/>
        </w:rPr>
        <w:t>จากการเปลี่ยนแปลง</w:t>
      </w:r>
      <w:r w:rsidR="00316CA6" w:rsidRPr="00F07FA5">
        <w:rPr>
          <w:rFonts w:ascii="Angsana New" w:hAnsi="Angsana New" w:hint="cs"/>
          <w:sz w:val="30"/>
          <w:szCs w:val="30"/>
          <w:cs/>
        </w:rPr>
        <w:t>ส่วนได้เสีย</w:t>
      </w:r>
      <w:r w:rsidR="00AE4CA4" w:rsidRPr="00F07FA5">
        <w:rPr>
          <w:rFonts w:ascii="Angsana New" w:hAnsi="Angsana New" w:hint="cs"/>
          <w:sz w:val="30"/>
          <w:szCs w:val="30"/>
          <w:cs/>
        </w:rPr>
        <w:t>ในบริษัทย่อย</w:t>
      </w:r>
      <w:r w:rsidR="00AE4CA4" w:rsidRPr="006B016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B0162">
        <w:rPr>
          <w:rFonts w:ascii="Angsana New" w:hAnsi="Angsana New"/>
          <w:spacing w:val="-4"/>
          <w:sz w:val="30"/>
          <w:szCs w:val="30"/>
        </w:rPr>
        <w:br/>
      </w:r>
      <w:r w:rsidRPr="00F07FA5">
        <w:rPr>
          <w:rFonts w:ascii="Angsana New" w:hAnsi="Angsana New" w:hint="cs"/>
          <w:sz w:val="30"/>
          <w:szCs w:val="30"/>
          <w:cs/>
        </w:rPr>
        <w:t>บริษัทได้รับโอนหุ้นแล้วเสร็จเมื่อวันที่</w:t>
      </w:r>
      <w:r w:rsidRPr="00F07FA5">
        <w:rPr>
          <w:rFonts w:ascii="Angsana New" w:hAnsi="Angsana New"/>
          <w:sz w:val="30"/>
          <w:szCs w:val="30"/>
        </w:rPr>
        <w:t xml:space="preserve"> </w:t>
      </w:r>
      <w:r w:rsidR="00562E66">
        <w:rPr>
          <w:rFonts w:ascii="Angsana New" w:hAnsi="Angsana New"/>
          <w:sz w:val="30"/>
          <w:szCs w:val="30"/>
        </w:rPr>
        <w:t>7</w:t>
      </w:r>
      <w:r w:rsidRPr="00F07FA5">
        <w:rPr>
          <w:rFonts w:ascii="Angsana New" w:hAnsi="Angsana New" w:hint="cs"/>
          <w:sz w:val="30"/>
          <w:szCs w:val="30"/>
          <w:cs/>
        </w:rPr>
        <w:t xml:space="preserve"> </w:t>
      </w:r>
      <w:r w:rsidR="00562E66">
        <w:rPr>
          <w:rFonts w:ascii="Angsana New" w:hAnsi="Angsana New" w:hint="cs"/>
          <w:sz w:val="30"/>
          <w:szCs w:val="30"/>
          <w:cs/>
        </w:rPr>
        <w:t>มีนาคม</w:t>
      </w:r>
      <w:r w:rsidRPr="00F07FA5">
        <w:rPr>
          <w:rFonts w:ascii="Angsana New" w:hAnsi="Angsana New" w:hint="cs"/>
          <w:sz w:val="30"/>
          <w:szCs w:val="30"/>
          <w:cs/>
        </w:rPr>
        <w:t xml:space="preserve"> </w:t>
      </w:r>
      <w:r w:rsidRPr="00F07FA5">
        <w:rPr>
          <w:rFonts w:ascii="Angsana New" w:hAnsi="Angsana New"/>
          <w:sz w:val="30"/>
          <w:szCs w:val="30"/>
        </w:rPr>
        <w:t>2568</w:t>
      </w:r>
    </w:p>
    <w:p w14:paraId="6CA47B3D" w14:textId="77777777" w:rsidR="00F07FA5" w:rsidRPr="006B0162" w:rsidRDefault="00F07FA5" w:rsidP="00F07FA5">
      <w:pPr>
        <w:pStyle w:val="ListParagraph"/>
        <w:tabs>
          <w:tab w:val="clear" w:pos="454"/>
          <w:tab w:val="clear" w:pos="680"/>
        </w:tabs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3ED4856A" w14:textId="3D6FC119" w:rsidR="001B3D32" w:rsidRPr="004D49BC" w:rsidRDefault="001B3D32" w:rsidP="001B3D32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ที่ดิน อาคารและอุปกรณ์</w:t>
      </w:r>
      <w:r w:rsidR="001F3F0A"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และสินทรัพย์สิทธิการใช้</w:t>
      </w:r>
    </w:p>
    <w:p w14:paraId="0B44A698" w14:textId="77777777" w:rsidR="009A0F67" w:rsidRPr="004D49BC" w:rsidRDefault="009A0F67" w:rsidP="00F84616">
      <w:pPr>
        <w:pStyle w:val="ListParagraph"/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31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765"/>
        <w:gridCol w:w="1530"/>
        <w:gridCol w:w="180"/>
        <w:gridCol w:w="1620"/>
      </w:tblGrid>
      <w:tr w:rsidR="00425D45" w:rsidRPr="004D49BC" w14:paraId="39CDACDB" w14:textId="77777777" w:rsidTr="00225A38">
        <w:trPr>
          <w:cantSplit/>
          <w:tblHeader/>
        </w:trPr>
        <w:tc>
          <w:tcPr>
            <w:tcW w:w="5220" w:type="dxa"/>
            <w:vAlign w:val="bottom"/>
          </w:tcPr>
          <w:p w14:paraId="273BAE53" w14:textId="1D871F79" w:rsidR="00425D45" w:rsidRPr="004D49BC" w:rsidRDefault="0031124F" w:rsidP="00A611F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267922"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="00D9260D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267922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267922"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="000843AD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AD1B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765" w:type="dxa"/>
            <w:vAlign w:val="bottom"/>
          </w:tcPr>
          <w:p w14:paraId="379B7906" w14:textId="77777777" w:rsidR="00425D45" w:rsidRPr="004D49BC" w:rsidRDefault="00425D45" w:rsidP="00A611F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27EB0F9" w14:textId="77777777" w:rsidR="00425D45" w:rsidRPr="004D49BC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D4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1581979" w14:textId="77777777" w:rsidR="00425D45" w:rsidRPr="004D49BC" w:rsidRDefault="00425D45" w:rsidP="00A611F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D608B5" w14:textId="77777777" w:rsidR="00425D45" w:rsidRPr="004D49BC" w:rsidRDefault="00425D45" w:rsidP="00A611F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D18C1BF" w14:textId="77777777" w:rsidR="00425D45" w:rsidRPr="004D49BC" w:rsidRDefault="00425D45" w:rsidP="00A611F3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25D45" w:rsidRPr="004D49BC" w14:paraId="31E7ABB1" w14:textId="77777777" w:rsidTr="00225A38">
        <w:trPr>
          <w:cantSplit/>
        </w:trPr>
        <w:tc>
          <w:tcPr>
            <w:tcW w:w="5220" w:type="dxa"/>
          </w:tcPr>
          <w:p w14:paraId="226D19C3" w14:textId="77777777" w:rsidR="00425D45" w:rsidRPr="004D49BC" w:rsidRDefault="00425D45" w:rsidP="00A611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" w:type="dxa"/>
          </w:tcPr>
          <w:p w14:paraId="4E821D43" w14:textId="77777777" w:rsidR="00425D45" w:rsidRPr="004D49BC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70A981DB" w14:textId="77777777" w:rsidR="00425D45" w:rsidRPr="004D49BC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21A4" w:rsidRPr="004D49BC" w14:paraId="533A48C5" w14:textId="77777777" w:rsidTr="00225A38">
        <w:trPr>
          <w:cantSplit/>
          <w:trHeight w:val="60"/>
        </w:trPr>
        <w:tc>
          <w:tcPr>
            <w:tcW w:w="5220" w:type="dxa"/>
          </w:tcPr>
          <w:p w14:paraId="1FB265F7" w14:textId="1EC59E6B" w:rsidR="00DD21A4" w:rsidRPr="004D49BC" w:rsidRDefault="0062480B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อาคารและอุปกรณ์เพิ่มขึ้น</w:t>
            </w:r>
            <w:r w:rsidR="00DD21A4"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5" w:type="dxa"/>
          </w:tcPr>
          <w:p w14:paraId="19FE8535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448F8E0" w14:textId="01E20681" w:rsidR="00DD21A4" w:rsidRPr="004D49BC" w:rsidRDefault="00DD21A4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E80932D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9AEB1A" w14:textId="1AAC8E5D" w:rsidR="00DD21A4" w:rsidRPr="004D49BC" w:rsidRDefault="00DD21A4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0655D7" w:rsidRPr="004D49BC" w14:paraId="0C541814" w14:textId="77777777" w:rsidTr="00225A38">
        <w:trPr>
          <w:cantSplit/>
          <w:trHeight w:val="60"/>
        </w:trPr>
        <w:tc>
          <w:tcPr>
            <w:tcW w:w="5220" w:type="dxa"/>
          </w:tcPr>
          <w:p w14:paraId="1682C598" w14:textId="72A18F05" w:rsidR="000655D7" w:rsidRPr="004D49BC" w:rsidRDefault="000655D7" w:rsidP="000655D7">
            <w:pPr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765" w:type="dxa"/>
          </w:tcPr>
          <w:p w14:paraId="31E30F98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ED9F69C" w14:textId="0E00C213" w:rsidR="000655D7" w:rsidRPr="004D49BC" w:rsidRDefault="00A63950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AB1B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8,919</w:t>
            </w:r>
          </w:p>
        </w:tc>
        <w:tc>
          <w:tcPr>
            <w:tcW w:w="180" w:type="dxa"/>
          </w:tcPr>
          <w:p w14:paraId="3AD6A7F2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F5D0B2" w14:textId="7D5BF86B" w:rsidR="000655D7" w:rsidRPr="004D49BC" w:rsidRDefault="008B0553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</w:t>
            </w:r>
            <w:r w:rsidR="00E166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A55B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0655D7" w:rsidRPr="004D49BC" w14:paraId="38D42FA8" w14:textId="77777777" w:rsidTr="00225A38">
        <w:trPr>
          <w:cantSplit/>
          <w:trHeight w:val="60"/>
        </w:trPr>
        <w:tc>
          <w:tcPr>
            <w:tcW w:w="5220" w:type="dxa"/>
          </w:tcPr>
          <w:p w14:paraId="365137FA" w14:textId="14B042A0" w:rsidR="000655D7" w:rsidRPr="004D49BC" w:rsidRDefault="000655D7" w:rsidP="000655D7">
            <w:pPr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765" w:type="dxa"/>
          </w:tcPr>
          <w:p w14:paraId="64DD5493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A0274AE" w14:textId="28D7A0E4" w:rsidR="000655D7" w:rsidRPr="004D49BC" w:rsidRDefault="00A63950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1,230</w:t>
            </w:r>
          </w:p>
        </w:tc>
        <w:tc>
          <w:tcPr>
            <w:tcW w:w="180" w:type="dxa"/>
          </w:tcPr>
          <w:p w14:paraId="6B42F28D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600609" w14:textId="40B06075" w:rsidR="000655D7" w:rsidRPr="004D49BC" w:rsidRDefault="008B0553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</w:tr>
      <w:tr w:rsidR="00DD21A4" w:rsidRPr="004D49BC" w14:paraId="1F630B3F" w14:textId="77777777" w:rsidTr="00225A38">
        <w:trPr>
          <w:cantSplit/>
        </w:trPr>
        <w:tc>
          <w:tcPr>
            <w:tcW w:w="5220" w:type="dxa"/>
          </w:tcPr>
          <w:p w14:paraId="7E067F03" w14:textId="77777777" w:rsidR="00DD21A4" w:rsidRPr="004D49BC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765" w:type="dxa"/>
          </w:tcPr>
          <w:p w14:paraId="5A4380F0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AB651EC" w14:textId="1DEAFFC1" w:rsidR="00DD21A4" w:rsidRPr="004D49BC" w:rsidRDefault="00A63950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141,230</w:t>
            </w:r>
          </w:p>
        </w:tc>
        <w:tc>
          <w:tcPr>
            <w:tcW w:w="180" w:type="dxa"/>
          </w:tcPr>
          <w:p w14:paraId="6F71C9A9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524D0E" w14:textId="4641AFA2" w:rsidR="00DD21A4" w:rsidRPr="004D49BC" w:rsidRDefault="008B0553" w:rsidP="00E166A6">
            <w:pPr>
              <w:pStyle w:val="acctfourfigures"/>
              <w:tabs>
                <w:tab w:val="clear" w:pos="765"/>
                <w:tab w:val="left" w:pos="190"/>
                <w:tab w:val="left" w:pos="1308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16,002</w:t>
            </w:r>
          </w:p>
        </w:tc>
      </w:tr>
      <w:tr w:rsidR="00DD21A4" w:rsidRPr="004D49BC" w14:paraId="4A95A5DC" w14:textId="77777777" w:rsidTr="00225A38">
        <w:trPr>
          <w:cantSplit/>
        </w:trPr>
        <w:tc>
          <w:tcPr>
            <w:tcW w:w="5220" w:type="dxa"/>
          </w:tcPr>
          <w:p w14:paraId="35B33ECA" w14:textId="56E569AB" w:rsidR="00DD21A4" w:rsidRPr="004D49BC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765" w:type="dxa"/>
          </w:tcPr>
          <w:p w14:paraId="387C8920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CA55DE1" w14:textId="26DA93C6" w:rsidR="00DD21A4" w:rsidRPr="00A63950" w:rsidRDefault="00A63950" w:rsidP="00A63950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166A6">
              <w:rPr>
                <w:rFonts w:asciiTheme="majorBidi" w:hAnsiTheme="majorBidi" w:cstheme="majorBidi"/>
                <w:sz w:val="30"/>
                <w:szCs w:val="30"/>
              </w:rPr>
              <w:t>364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F0F3EA2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6E281AD" w14:textId="66529906" w:rsidR="00DD21A4" w:rsidRPr="00A63950" w:rsidRDefault="00A63950" w:rsidP="00A63950">
            <w:pPr>
              <w:pStyle w:val="acctfourfigures"/>
              <w:tabs>
                <w:tab w:val="clear" w:pos="765"/>
                <w:tab w:val="left" w:pos="593"/>
              </w:tabs>
              <w:spacing w:line="240" w:lineRule="auto"/>
              <w:ind w:left="-86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39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0553" w:rsidRPr="00A63950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2A212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639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2039" w:rsidRPr="004D49BC" w14:paraId="6DEADE78" w14:textId="77777777" w:rsidTr="00225A38">
        <w:trPr>
          <w:cantSplit/>
        </w:trPr>
        <w:tc>
          <w:tcPr>
            <w:tcW w:w="5220" w:type="dxa"/>
          </w:tcPr>
          <w:p w14:paraId="63E3F2E2" w14:textId="60B61760" w:rsidR="00A72039" w:rsidRPr="004D49BC" w:rsidRDefault="00225A38" w:rsidP="002A5C80">
            <w:pPr>
              <w:spacing w:line="240" w:lineRule="auto"/>
              <w:ind w:left="286" w:hanging="286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สินทรัพย์สิทธิการใช้ลดลง</w:t>
            </w:r>
            <w:r w:rsidR="002A5C80" w:rsidRPr="004D49BC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3A54B8" w:rsidRPr="004D49BC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="002A5C80" w:rsidRPr="004D49BC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2A5C80"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765" w:type="dxa"/>
          </w:tcPr>
          <w:p w14:paraId="3AE9BD24" w14:textId="77777777" w:rsidR="00A72039" w:rsidRPr="004D49BC" w:rsidRDefault="00A72039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09DD47" w14:textId="65B936EB" w:rsidR="00A72039" w:rsidRPr="004D49BC" w:rsidRDefault="00A72039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7AC667" w14:textId="77777777" w:rsidR="00A72039" w:rsidRPr="004D49BC" w:rsidRDefault="00A72039" w:rsidP="00225A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61A66E9" w14:textId="127567D9" w:rsidR="00A72039" w:rsidRPr="004D49BC" w:rsidRDefault="00A72039" w:rsidP="00225A38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C80" w:rsidRPr="004D49BC" w14:paraId="37407D11" w14:textId="77777777" w:rsidTr="00225A38">
        <w:trPr>
          <w:cantSplit/>
        </w:trPr>
        <w:tc>
          <w:tcPr>
            <w:tcW w:w="5220" w:type="dxa"/>
          </w:tcPr>
          <w:p w14:paraId="283AF1A3" w14:textId="10C0C448" w:rsidR="002A5C80" w:rsidRPr="004D49BC" w:rsidRDefault="002A5C80" w:rsidP="002A5C80">
            <w:pPr>
              <w:tabs>
                <w:tab w:val="clear" w:pos="454"/>
                <w:tab w:val="left" w:pos="464"/>
              </w:tabs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จากการยกเลิกสัญญาเช่า</w:t>
            </w:r>
          </w:p>
        </w:tc>
        <w:tc>
          <w:tcPr>
            <w:tcW w:w="765" w:type="dxa"/>
          </w:tcPr>
          <w:p w14:paraId="7854C537" w14:textId="77777777" w:rsidR="002A5C80" w:rsidRPr="004D49BC" w:rsidRDefault="002A5C80" w:rsidP="009C1E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1EC85D" w14:textId="59947B35" w:rsidR="002A5C80" w:rsidRPr="00E166A6" w:rsidRDefault="00E166A6" w:rsidP="00E166A6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66A6">
              <w:rPr>
                <w:rFonts w:asciiTheme="majorBidi" w:hAnsiTheme="majorBidi" w:cstheme="majorBidi"/>
                <w:sz w:val="30"/>
                <w:szCs w:val="30"/>
              </w:rPr>
              <w:t>(4,593)</w:t>
            </w:r>
          </w:p>
        </w:tc>
        <w:tc>
          <w:tcPr>
            <w:tcW w:w="180" w:type="dxa"/>
            <w:vAlign w:val="bottom"/>
          </w:tcPr>
          <w:p w14:paraId="22F97B84" w14:textId="77777777" w:rsidR="002A5C80" w:rsidRPr="004D49BC" w:rsidRDefault="002A5C80" w:rsidP="009C1E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0447BA" w14:textId="2905251A" w:rsidR="002A5C80" w:rsidRPr="004D49BC" w:rsidRDefault="008B0553" w:rsidP="008B0553">
            <w:pPr>
              <w:pStyle w:val="acctfourfigures"/>
              <w:tabs>
                <w:tab w:val="clear" w:pos="765"/>
                <w:tab w:val="left" w:pos="190"/>
                <w:tab w:val="left" w:pos="1358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EBD7869" w14:textId="77777777" w:rsidR="00425D45" w:rsidRPr="004D49BC" w:rsidRDefault="00425D45" w:rsidP="00425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D657235" w14:textId="4505D846" w:rsidR="00A548C8" w:rsidRPr="004D49BC" w:rsidRDefault="009232AD" w:rsidP="00CC1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7657">
        <w:rPr>
          <w:rFonts w:ascii="Angsana New" w:hAnsi="Angsana New" w:cs="Angsana New" w:hint="cs"/>
          <w:b/>
          <w:sz w:val="30"/>
          <w:szCs w:val="30"/>
          <w:cs/>
        </w:rPr>
        <w:t>ในปี</w:t>
      </w:r>
      <w:r w:rsidRPr="00627657">
        <w:rPr>
          <w:rFonts w:ascii="Angsana New" w:hAnsi="Angsana New" w:cs="Angsana New"/>
          <w:b/>
          <w:sz w:val="30"/>
          <w:szCs w:val="30"/>
        </w:rPr>
        <w:t xml:space="preserve"> </w:t>
      </w:r>
      <w:r w:rsidR="00707376" w:rsidRPr="00627657">
        <w:rPr>
          <w:rFonts w:ascii="Angsana New" w:hAnsi="Angsana New" w:cs="Angsana New"/>
          <w:b/>
          <w:sz w:val="30"/>
          <w:szCs w:val="30"/>
          <w:cs/>
        </w:rPr>
        <w:t>256</w:t>
      </w:r>
      <w:r w:rsidR="00C95309" w:rsidRPr="00627657">
        <w:rPr>
          <w:rFonts w:ascii="Angsana New" w:hAnsi="Angsana New" w:cs="Angsana New"/>
          <w:bCs/>
          <w:sz w:val="30"/>
          <w:szCs w:val="30"/>
        </w:rPr>
        <w:t>8</w:t>
      </w:r>
      <w:r w:rsidRPr="00627657">
        <w:rPr>
          <w:rFonts w:ascii="Angsana New" w:hAnsi="Angsana New" w:cs="Angsana New"/>
          <w:b/>
          <w:sz w:val="30"/>
          <w:szCs w:val="30"/>
        </w:rPr>
        <w:t xml:space="preserve"> </w:t>
      </w:r>
      <w:r w:rsidRPr="0062765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D49BC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บริษัทได้เข้าทำสัญญาเช่า</w:t>
      </w:r>
      <w:r w:rsidR="00C86384" w:rsidRPr="004D49BC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อาคารและ</w:t>
      </w:r>
      <w:r w:rsidRPr="004D49BC">
        <w:rPr>
          <w:rFonts w:asciiTheme="majorBidi" w:hAnsiTheme="majorBidi" w:cstheme="majorBidi"/>
          <w:sz w:val="30"/>
          <w:szCs w:val="30"/>
          <w:cs/>
        </w:rPr>
        <w:t>อุปกรณ์การผลิตเป็นระยะเวลา</w:t>
      </w:r>
      <w:r w:rsidR="00627657">
        <w:rPr>
          <w:rFonts w:asciiTheme="majorBidi" w:hAnsiTheme="majorBidi" w:cstheme="majorBidi"/>
          <w:sz w:val="30"/>
          <w:szCs w:val="30"/>
        </w:rPr>
        <w:t xml:space="preserve"> 2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4D49BC">
        <w:rPr>
          <w:rFonts w:asciiTheme="majorBidi" w:hAnsiTheme="majorBidi" w:cstheme="majorBidi"/>
          <w:sz w:val="30"/>
          <w:szCs w:val="30"/>
        </w:rPr>
        <w:t xml:space="preserve"> </w:t>
      </w:r>
      <w:r w:rsidR="00627657">
        <w:rPr>
          <w:rFonts w:asciiTheme="majorBidi" w:hAnsiTheme="majorBidi" w:cstheme="majorBidi"/>
          <w:sz w:val="30"/>
          <w:szCs w:val="30"/>
        </w:rPr>
        <w:t xml:space="preserve">15 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4D49BC">
        <w:rPr>
          <w:rFonts w:asciiTheme="majorBidi" w:hAnsiTheme="majorBidi" w:cstheme="majorBidi"/>
          <w:sz w:val="30"/>
          <w:szCs w:val="30"/>
        </w:rPr>
        <w:br/>
      </w:r>
      <w:r w:rsidRPr="004D49B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กลุ่มบริษัทและบริษัทมีค่าเช่าจ่ายเป็น</w:t>
      </w:r>
      <w:r w:rsidRPr="004D49BC">
        <w:rPr>
          <w:rFonts w:ascii="Angsana New" w:hAnsi="Angsana New" w:cs="Angsana New"/>
          <w:sz w:val="30"/>
          <w:szCs w:val="30"/>
          <w:cs/>
        </w:rPr>
        <w:t>จำนวน</w:t>
      </w:r>
      <w:r w:rsidRPr="004D49BC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AD5FB1">
        <w:rPr>
          <w:rFonts w:ascii="Angsana New" w:hAnsi="Angsana New" w:cs="Angsana New"/>
          <w:sz w:val="30"/>
          <w:szCs w:val="30"/>
        </w:rPr>
        <w:t>461.</w:t>
      </w:r>
      <w:r w:rsidR="0075143D">
        <w:rPr>
          <w:rFonts w:ascii="Angsana New" w:hAnsi="Angsana New" w:cs="Angsana New"/>
          <w:sz w:val="30"/>
          <w:szCs w:val="30"/>
        </w:rPr>
        <w:t>6</w:t>
      </w:r>
      <w:r w:rsidR="00627657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</w:t>
      </w:r>
      <w:r w:rsidR="00C63CC7">
        <w:rPr>
          <w:rFonts w:ascii="Angsana New" w:hAnsi="Angsana New" w:cs="Angsana New"/>
          <w:sz w:val="30"/>
          <w:szCs w:val="30"/>
        </w:rPr>
        <w:t xml:space="preserve"> 6.6</w:t>
      </w:r>
      <w:r w:rsidR="00627657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ล้านบาท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39A04D33" w14:textId="44A97270" w:rsidR="00AE4CA4" w:rsidRDefault="00AE4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1F9E0909" w14:textId="77777777" w:rsidR="00B3154D" w:rsidRDefault="00B31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35313597" w14:textId="4E22943F" w:rsidR="00B653AA" w:rsidRPr="00E44FAE" w:rsidRDefault="00B653AA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E44FAE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2D794C86" w14:textId="77777777" w:rsidR="00361049" w:rsidRPr="004D49BC" w:rsidRDefault="0036104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ook w:val="04A0" w:firstRow="1" w:lastRow="0" w:firstColumn="1" w:lastColumn="0" w:noHBand="0" w:noVBand="1"/>
      </w:tblPr>
      <w:tblGrid>
        <w:gridCol w:w="1901"/>
        <w:gridCol w:w="328"/>
        <w:gridCol w:w="929"/>
        <w:gridCol w:w="231"/>
        <w:gridCol w:w="942"/>
        <w:gridCol w:w="232"/>
        <w:gridCol w:w="929"/>
        <w:gridCol w:w="235"/>
        <w:gridCol w:w="901"/>
        <w:gridCol w:w="239"/>
        <w:gridCol w:w="1132"/>
        <w:gridCol w:w="231"/>
        <w:gridCol w:w="1134"/>
      </w:tblGrid>
      <w:tr w:rsidR="00B653AA" w:rsidRPr="004D49BC" w14:paraId="42F4BE9A" w14:textId="77777777" w:rsidTr="00F05C00">
        <w:trPr>
          <w:trHeight w:val="322"/>
          <w:tblHeader/>
        </w:trPr>
        <w:tc>
          <w:tcPr>
            <w:tcW w:w="1901" w:type="dxa"/>
          </w:tcPr>
          <w:p w14:paraId="5F09EBE7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ABEED0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50F558A2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6F562C18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57E68E7A" w14:textId="77777777" w:rsidR="00B653AA" w:rsidRPr="004D49BC" w:rsidRDefault="00B653AA" w:rsidP="00AC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4D49BC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653AA" w:rsidRPr="004D49BC" w14:paraId="3D9FE189" w14:textId="77777777" w:rsidTr="00F05C00">
        <w:trPr>
          <w:trHeight w:val="322"/>
          <w:tblHeader/>
        </w:trPr>
        <w:tc>
          <w:tcPr>
            <w:tcW w:w="1901" w:type="dxa"/>
          </w:tcPr>
          <w:p w14:paraId="42410372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532DFCA9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2642CDD7" w14:textId="5EB570F0" w:rsidR="00B653AA" w:rsidRPr="004D49BC" w:rsidRDefault="0031124F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11284" w:rsidRPr="004D49B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D49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11284" w:rsidRPr="004D49B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="004D0F00" w:rsidRPr="004D49B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F13DE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5" w:type="dxa"/>
          </w:tcPr>
          <w:p w14:paraId="6BDF80E7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786108EA" w14:textId="1CD7A57E" w:rsidR="00B653AA" w:rsidRPr="004D49BC" w:rsidRDefault="00211284" w:rsidP="00AC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D49B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4D49B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F13DE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4B7599" w:rsidRPr="004D49BC" w14:paraId="4387BE35" w14:textId="77777777" w:rsidTr="00F05C00">
        <w:trPr>
          <w:trHeight w:val="635"/>
          <w:tblHeader/>
        </w:trPr>
        <w:tc>
          <w:tcPr>
            <w:tcW w:w="1901" w:type="dxa"/>
          </w:tcPr>
          <w:p w14:paraId="399C073B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  <w:vAlign w:val="bottom"/>
          </w:tcPr>
          <w:p w14:paraId="31CE40B2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094B378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73B5F562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269394EF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6C550B2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AB57529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7E5C7E15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D5DE3D0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55F989E3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12BB5CF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64EAB910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BCA861D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653AA" w:rsidRPr="004D49BC" w14:paraId="5B097CCF" w14:textId="77777777" w:rsidTr="00F05C00">
        <w:trPr>
          <w:trHeight w:val="312"/>
          <w:tblHeader/>
        </w:trPr>
        <w:tc>
          <w:tcPr>
            <w:tcW w:w="1901" w:type="dxa"/>
          </w:tcPr>
          <w:p w14:paraId="4998CF85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065DFA1C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135" w:type="dxa"/>
            <w:gridSpan w:val="11"/>
            <w:vAlign w:val="bottom"/>
          </w:tcPr>
          <w:p w14:paraId="5E50C103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4D49BC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4D49BC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916283" w:rsidRPr="004D49BC" w14:paraId="39CCBBBF" w14:textId="77777777" w:rsidTr="00F05C00">
        <w:trPr>
          <w:trHeight w:val="635"/>
        </w:trPr>
        <w:tc>
          <w:tcPr>
            <w:tcW w:w="1901" w:type="dxa"/>
          </w:tcPr>
          <w:p w14:paraId="1606008C" w14:textId="77777777" w:rsidR="00916283" w:rsidRPr="004D49BC" w:rsidRDefault="00916283" w:rsidP="00916283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4D49BC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4D49BC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28" w:type="dxa"/>
          </w:tcPr>
          <w:p w14:paraId="7F4FAB2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E673059" w14:textId="11547F51" w:rsidR="00916283" w:rsidRPr="004D49BC" w:rsidRDefault="008D6EC9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D6EC9">
              <w:rPr>
                <w:rFonts w:ascii="Angsana New" w:hAnsi="Angsana New" w:cs="Angsana New"/>
                <w:sz w:val="24"/>
                <w:szCs w:val="24"/>
              </w:rPr>
              <w:t>4,395,472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7B68CFD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14BAAC4" w14:textId="0F67DB63" w:rsidR="00916283" w:rsidRPr="004D49BC" w:rsidRDefault="00423600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3600">
              <w:rPr>
                <w:rFonts w:ascii="Angsana New" w:hAnsi="Angsana New" w:cs="Angsana New"/>
                <w:sz w:val="24"/>
                <w:szCs w:val="24"/>
              </w:rPr>
              <w:t>3,608,678</w:t>
            </w:r>
          </w:p>
        </w:tc>
        <w:tc>
          <w:tcPr>
            <w:tcW w:w="232" w:type="dxa"/>
            <w:vAlign w:val="bottom"/>
          </w:tcPr>
          <w:p w14:paraId="0EE2E76A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1D4888D" w14:textId="28AC2A4F" w:rsidR="00916283" w:rsidRPr="004D49BC" w:rsidRDefault="009B787B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B787B">
              <w:rPr>
                <w:rFonts w:ascii="Angsana New" w:hAnsi="Angsana New" w:cs="Angsana New"/>
                <w:b/>
                <w:bCs/>
                <w:sz w:val="24"/>
                <w:szCs w:val="24"/>
              </w:rPr>
              <w:t>8,004,150</w:t>
            </w:r>
          </w:p>
        </w:tc>
        <w:tc>
          <w:tcPr>
            <w:tcW w:w="235" w:type="dxa"/>
            <w:vAlign w:val="bottom"/>
          </w:tcPr>
          <w:p w14:paraId="41876828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2B3A5B2" w14:textId="7EC27E45" w:rsidR="00916283" w:rsidRPr="004D49BC" w:rsidRDefault="0092272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1,076,100</w:t>
            </w:r>
          </w:p>
        </w:tc>
        <w:tc>
          <w:tcPr>
            <w:tcW w:w="239" w:type="dxa"/>
            <w:vAlign w:val="bottom"/>
          </w:tcPr>
          <w:p w14:paraId="40E84500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29ABF8B4" w14:textId="2C81DDF8" w:rsidR="00916283" w:rsidRPr="004D49BC" w:rsidRDefault="008B022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2,813,757</w:t>
            </w:r>
          </w:p>
        </w:tc>
        <w:tc>
          <w:tcPr>
            <w:tcW w:w="231" w:type="dxa"/>
            <w:vAlign w:val="bottom"/>
          </w:tcPr>
          <w:p w14:paraId="4570EADB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EEA8C1" w14:textId="2870490F" w:rsidR="00916283" w:rsidRPr="004D49BC" w:rsidRDefault="00F92011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201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3,889,857</w:t>
            </w:r>
          </w:p>
        </w:tc>
      </w:tr>
      <w:tr w:rsidR="00916283" w:rsidRPr="004D49BC" w14:paraId="2E92A638" w14:textId="77777777" w:rsidTr="00F05C00">
        <w:trPr>
          <w:trHeight w:val="625"/>
        </w:trPr>
        <w:tc>
          <w:tcPr>
            <w:tcW w:w="1901" w:type="dxa"/>
          </w:tcPr>
          <w:p w14:paraId="0F0FE7F9" w14:textId="77777777" w:rsidR="00916283" w:rsidRPr="004D49BC" w:rsidRDefault="00916283" w:rsidP="0091628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28" w:type="dxa"/>
          </w:tcPr>
          <w:p w14:paraId="7042EE41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2BB39A9" w14:textId="63CC42A7" w:rsidR="00916283" w:rsidRPr="004D49BC" w:rsidRDefault="008D6EC9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D6EC9">
              <w:rPr>
                <w:rFonts w:ascii="Angsana New" w:hAnsi="Angsana New" w:cs="Angsana New"/>
                <w:sz w:val="24"/>
                <w:szCs w:val="24"/>
              </w:rPr>
              <w:t>1,153,3</w:t>
            </w:r>
            <w:r w:rsidR="007E616D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231" w:type="dxa"/>
            <w:vAlign w:val="bottom"/>
          </w:tcPr>
          <w:p w14:paraId="739FE095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777AC50" w14:textId="34D3D70B" w:rsidR="00916283" w:rsidRPr="004D49BC" w:rsidRDefault="00423600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251A6064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FF0A24F" w14:textId="520102D8" w:rsidR="00916283" w:rsidRPr="004D49BC" w:rsidRDefault="009B787B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B787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1,153,3</w:t>
            </w:r>
            <w:r w:rsidR="005E2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35" w:type="dxa"/>
            <w:vAlign w:val="bottom"/>
          </w:tcPr>
          <w:p w14:paraId="4D8FA390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A82B6B0" w14:textId="7D8FCB85" w:rsidR="00916283" w:rsidRPr="004D49BC" w:rsidRDefault="00701BCD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667,318</w:t>
            </w:r>
          </w:p>
        </w:tc>
        <w:tc>
          <w:tcPr>
            <w:tcW w:w="239" w:type="dxa"/>
            <w:vAlign w:val="bottom"/>
          </w:tcPr>
          <w:p w14:paraId="23A73C94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1CBCDE9" w14:textId="6DBE6F8A" w:rsidR="00916283" w:rsidRPr="004D49BC" w:rsidRDefault="004B65F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62A73CC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D4B0E2" w14:textId="414E3E3D" w:rsidR="00916283" w:rsidRPr="004D49BC" w:rsidRDefault="005B2071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B2071">
              <w:rPr>
                <w:rFonts w:ascii="Angsana New" w:hAnsi="Angsana New" w:cs="Angsana New"/>
                <w:b/>
                <w:bCs/>
                <w:sz w:val="24"/>
                <w:szCs w:val="24"/>
              </w:rPr>
              <w:t>667,318</w:t>
            </w:r>
          </w:p>
        </w:tc>
      </w:tr>
      <w:tr w:rsidR="00916283" w:rsidRPr="004D49BC" w14:paraId="2882E224" w14:textId="77777777" w:rsidTr="00646F57">
        <w:trPr>
          <w:trHeight w:val="332"/>
        </w:trPr>
        <w:tc>
          <w:tcPr>
            <w:tcW w:w="1901" w:type="dxa"/>
          </w:tcPr>
          <w:p w14:paraId="4AFF7D32" w14:textId="77777777" w:rsidR="00916283" w:rsidRPr="004D49BC" w:rsidRDefault="00916283" w:rsidP="0091628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328" w:type="dxa"/>
          </w:tcPr>
          <w:p w14:paraId="4672D29C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E0696A5" w14:textId="7668BACA" w:rsidR="00916283" w:rsidRPr="004D49BC" w:rsidRDefault="008D6EC9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DCE07F8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04146846" w14:textId="1A4E2414" w:rsidR="00916283" w:rsidRPr="004D49BC" w:rsidRDefault="006C2AA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2AA8">
              <w:rPr>
                <w:rFonts w:ascii="Angsana New" w:hAnsi="Angsana New" w:cs="Angsana New"/>
                <w:sz w:val="24"/>
                <w:szCs w:val="24"/>
              </w:rPr>
              <w:t>2,608,370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DF0FB3B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0E2C9F2" w14:textId="3D13AF6F" w:rsidR="00916283" w:rsidRPr="004D49BC" w:rsidRDefault="009B787B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787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2,608,370</w:t>
            </w:r>
          </w:p>
        </w:tc>
        <w:tc>
          <w:tcPr>
            <w:tcW w:w="235" w:type="dxa"/>
            <w:vAlign w:val="bottom"/>
          </w:tcPr>
          <w:p w14:paraId="576A15A4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BCD0E6B" w14:textId="107FAE45" w:rsidR="00916283" w:rsidRPr="004D49BC" w:rsidRDefault="00701BCD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4AEF08C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64EDDE2" w14:textId="0F0E0FE5" w:rsidR="00916283" w:rsidRPr="004D49BC" w:rsidRDefault="004B65F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33,638</w:t>
            </w:r>
          </w:p>
        </w:tc>
        <w:tc>
          <w:tcPr>
            <w:tcW w:w="231" w:type="dxa"/>
            <w:vAlign w:val="bottom"/>
          </w:tcPr>
          <w:p w14:paraId="7AA31BB0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6A210D" w14:textId="028B1ED2" w:rsidR="00916283" w:rsidRPr="005B2071" w:rsidRDefault="005B2071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B207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33,638</w:t>
            </w:r>
          </w:p>
        </w:tc>
      </w:tr>
      <w:tr w:rsidR="00916283" w:rsidRPr="004D49BC" w14:paraId="0D3EF377" w14:textId="77777777" w:rsidTr="00646F57">
        <w:trPr>
          <w:trHeight w:val="322"/>
        </w:trPr>
        <w:tc>
          <w:tcPr>
            <w:tcW w:w="1901" w:type="dxa"/>
          </w:tcPr>
          <w:p w14:paraId="402A4091" w14:textId="77777777" w:rsidR="00916283" w:rsidRPr="004D49BC" w:rsidRDefault="00916283" w:rsidP="0091628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28" w:type="dxa"/>
          </w:tcPr>
          <w:p w14:paraId="2FFBCB13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9AA6DEB" w14:textId="0BA00AAD" w:rsidR="00916283" w:rsidRPr="004D49BC" w:rsidRDefault="00423600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3600">
              <w:rPr>
                <w:rFonts w:ascii="Angsana New" w:hAnsi="Angsana New" w:cs="Angsana New"/>
                <w:sz w:val="24"/>
                <w:szCs w:val="24"/>
              </w:rPr>
              <w:t>1,000,000</w:t>
            </w:r>
          </w:p>
        </w:tc>
        <w:tc>
          <w:tcPr>
            <w:tcW w:w="231" w:type="dxa"/>
            <w:vAlign w:val="bottom"/>
          </w:tcPr>
          <w:p w14:paraId="4A47BE4A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3D5C08A1" w14:textId="747EE3DB" w:rsidR="00916283" w:rsidRPr="004D49BC" w:rsidRDefault="006C2AA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2AA8">
              <w:rPr>
                <w:rFonts w:ascii="Angsana New" w:hAnsi="Angsana New" w:cs="Angsana New"/>
                <w:sz w:val="24"/>
                <w:szCs w:val="24"/>
              </w:rPr>
              <w:t>7,210,600</w:t>
            </w:r>
          </w:p>
        </w:tc>
        <w:tc>
          <w:tcPr>
            <w:tcW w:w="232" w:type="dxa"/>
            <w:vAlign w:val="bottom"/>
          </w:tcPr>
          <w:p w14:paraId="0EC3E9F9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CF3B500" w14:textId="77996728" w:rsidR="00916283" w:rsidRPr="004D49BC" w:rsidRDefault="009B787B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787B">
              <w:rPr>
                <w:rFonts w:ascii="Angsana New" w:hAnsi="Angsana New" w:cs="Angsana New"/>
                <w:b/>
                <w:bCs/>
                <w:sz w:val="24"/>
                <w:szCs w:val="24"/>
              </w:rPr>
              <w:t>8,210,600</w:t>
            </w:r>
          </w:p>
        </w:tc>
        <w:tc>
          <w:tcPr>
            <w:tcW w:w="235" w:type="dxa"/>
            <w:vAlign w:val="bottom"/>
          </w:tcPr>
          <w:p w14:paraId="7C7375AC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4763BEC" w14:textId="52206D57" w:rsidR="00916283" w:rsidRPr="004D49BC" w:rsidRDefault="00701BCD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1,000,000</w:t>
            </w:r>
          </w:p>
        </w:tc>
        <w:tc>
          <w:tcPr>
            <w:tcW w:w="239" w:type="dxa"/>
            <w:vAlign w:val="bottom"/>
          </w:tcPr>
          <w:p w14:paraId="76E5B10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4C6950B" w14:textId="0E9092DC" w:rsidR="00916283" w:rsidRPr="004D49BC" w:rsidRDefault="00843E2A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7,210,600</w:t>
            </w:r>
          </w:p>
        </w:tc>
        <w:tc>
          <w:tcPr>
            <w:tcW w:w="231" w:type="dxa"/>
            <w:vAlign w:val="bottom"/>
          </w:tcPr>
          <w:p w14:paraId="3150A5EE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FA7A9E" w14:textId="738D4AC4" w:rsidR="00916283" w:rsidRPr="004D49BC" w:rsidRDefault="005B2071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2071">
              <w:rPr>
                <w:rFonts w:ascii="Angsana New" w:hAnsi="Angsana New" w:cs="Angsana New"/>
                <w:b/>
                <w:bCs/>
                <w:sz w:val="24"/>
                <w:szCs w:val="24"/>
              </w:rPr>
              <w:t>8,210,600</w:t>
            </w:r>
          </w:p>
        </w:tc>
      </w:tr>
      <w:tr w:rsidR="00916283" w:rsidRPr="004D49BC" w14:paraId="7C05D5B1" w14:textId="77777777" w:rsidTr="00646F57">
        <w:trPr>
          <w:trHeight w:val="322"/>
        </w:trPr>
        <w:tc>
          <w:tcPr>
            <w:tcW w:w="1901" w:type="dxa"/>
          </w:tcPr>
          <w:p w14:paraId="37CC9AFF" w14:textId="644EE1E7" w:rsidR="00916283" w:rsidRPr="004D49BC" w:rsidRDefault="00916283" w:rsidP="0091628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328" w:type="dxa"/>
          </w:tcPr>
          <w:p w14:paraId="3F62F43D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240AC90" w14:textId="2AD2CFCB" w:rsidR="00916283" w:rsidRPr="004D49BC" w:rsidRDefault="008D6EC9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1628F971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3CF61175" w14:textId="1657C2C3" w:rsidR="00916283" w:rsidRPr="004D49BC" w:rsidRDefault="006C2AA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2AA8">
              <w:rPr>
                <w:rFonts w:ascii="Angsana New" w:hAnsi="Angsana New" w:cs="Angsana New"/>
                <w:sz w:val="24"/>
                <w:szCs w:val="24"/>
              </w:rPr>
              <w:t>197,119</w:t>
            </w:r>
          </w:p>
        </w:tc>
        <w:tc>
          <w:tcPr>
            <w:tcW w:w="232" w:type="dxa"/>
            <w:vAlign w:val="bottom"/>
          </w:tcPr>
          <w:p w14:paraId="47089231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2EDD2FBA" w14:textId="5F6A3D71" w:rsidR="00916283" w:rsidRPr="004D49BC" w:rsidRDefault="009B787B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787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197,119</w:t>
            </w:r>
          </w:p>
        </w:tc>
        <w:tc>
          <w:tcPr>
            <w:tcW w:w="235" w:type="dxa"/>
            <w:vAlign w:val="bottom"/>
          </w:tcPr>
          <w:p w14:paraId="767CC8C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C30B007" w14:textId="12698892" w:rsidR="00916283" w:rsidRPr="004D49BC" w:rsidRDefault="00085A4C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62DDB5B6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6E90F7A8" w14:textId="47D99B51" w:rsidR="00916283" w:rsidRPr="004D49BC" w:rsidRDefault="00843E2A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63,261</w:t>
            </w:r>
          </w:p>
        </w:tc>
        <w:tc>
          <w:tcPr>
            <w:tcW w:w="231" w:type="dxa"/>
            <w:vAlign w:val="bottom"/>
          </w:tcPr>
          <w:p w14:paraId="4A79E17D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CC632F" w14:textId="2C2F5911" w:rsidR="00916283" w:rsidRPr="005B2071" w:rsidRDefault="005B2071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2071">
              <w:rPr>
                <w:rFonts w:ascii="Angsana New" w:hAnsi="Angsana New" w:cs="Angsana New"/>
                <w:b/>
                <w:bCs/>
                <w:sz w:val="24"/>
                <w:szCs w:val="24"/>
              </w:rPr>
              <w:t>63,261</w:t>
            </w:r>
          </w:p>
        </w:tc>
      </w:tr>
      <w:tr w:rsidR="00916283" w:rsidRPr="004D49BC" w14:paraId="146D6DA1" w14:textId="77777777" w:rsidTr="00F05C00">
        <w:trPr>
          <w:trHeight w:val="280"/>
        </w:trPr>
        <w:tc>
          <w:tcPr>
            <w:tcW w:w="1901" w:type="dxa"/>
          </w:tcPr>
          <w:p w14:paraId="430EDDA5" w14:textId="77777777" w:rsidR="00916283" w:rsidRPr="004D49BC" w:rsidRDefault="00916283" w:rsidP="00916283">
            <w:pPr>
              <w:pStyle w:val="ListParagraph"/>
              <w:tabs>
                <w:tab w:val="clear" w:pos="1644"/>
              </w:tabs>
              <w:ind w:left="166" w:right="-99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4D49B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28" w:type="dxa"/>
          </w:tcPr>
          <w:p w14:paraId="2C59CC5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232A7" w14:textId="7D8FDB25" w:rsidR="00916283" w:rsidRPr="004D49BC" w:rsidRDefault="00423600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3600">
              <w:rPr>
                <w:rFonts w:ascii="Angsana New" w:hAnsi="Angsana New" w:cs="Angsana New"/>
                <w:sz w:val="24"/>
                <w:szCs w:val="24"/>
              </w:rPr>
              <w:t>6,548,83</w:t>
            </w:r>
            <w:r w:rsidR="007E616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1" w:type="dxa"/>
            <w:vAlign w:val="bottom"/>
          </w:tcPr>
          <w:p w14:paraId="4B5DF7D9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EFA2F19" w14:textId="00FEC44D" w:rsidR="00916283" w:rsidRPr="004D49BC" w:rsidRDefault="006C2AA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2AA8">
              <w:rPr>
                <w:rFonts w:ascii="Angsana New" w:hAnsi="Angsana New" w:cs="Angsana New"/>
                <w:sz w:val="24"/>
                <w:szCs w:val="24"/>
              </w:rPr>
              <w:t>13,624,767</w:t>
            </w:r>
          </w:p>
        </w:tc>
        <w:tc>
          <w:tcPr>
            <w:tcW w:w="232" w:type="dxa"/>
            <w:vAlign w:val="bottom"/>
          </w:tcPr>
          <w:p w14:paraId="0EEDC82C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4FDA6" w14:textId="5184C213" w:rsidR="00916283" w:rsidRPr="004D49BC" w:rsidRDefault="00F95985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59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20,173,59</w:t>
            </w:r>
            <w:r w:rsidR="005E2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5" w:type="dxa"/>
            <w:vAlign w:val="bottom"/>
          </w:tcPr>
          <w:p w14:paraId="4D23B5F3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813A6" w14:textId="4C4D9953" w:rsidR="00916283" w:rsidRPr="00F92011" w:rsidRDefault="006F46C1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2011">
              <w:rPr>
                <w:rFonts w:ascii="Angsana New" w:hAnsi="Angsana New" w:cs="Angsana New"/>
                <w:sz w:val="24"/>
                <w:szCs w:val="24"/>
              </w:rPr>
              <w:t>2,743,418</w:t>
            </w:r>
          </w:p>
        </w:tc>
        <w:tc>
          <w:tcPr>
            <w:tcW w:w="239" w:type="dxa"/>
            <w:vAlign w:val="bottom"/>
          </w:tcPr>
          <w:p w14:paraId="46E6C87B" w14:textId="77777777" w:rsidR="00916283" w:rsidRPr="00F92011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5F638" w14:textId="27CBB675" w:rsidR="00916283" w:rsidRPr="00F92011" w:rsidRDefault="00843E2A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2011">
              <w:rPr>
                <w:rFonts w:ascii="Angsana New" w:hAnsi="Angsana New" w:cs="Angsana New"/>
                <w:sz w:val="24"/>
                <w:szCs w:val="24"/>
              </w:rPr>
              <w:t>10,</w:t>
            </w:r>
            <w:r w:rsidR="00F87FB6">
              <w:rPr>
                <w:rFonts w:ascii="Angsana New" w:hAnsi="Angsana New" w:cs="Angsana New"/>
                <w:sz w:val="24"/>
                <w:szCs w:val="24"/>
              </w:rPr>
              <w:t>121,256</w:t>
            </w:r>
          </w:p>
        </w:tc>
        <w:tc>
          <w:tcPr>
            <w:tcW w:w="231" w:type="dxa"/>
            <w:vAlign w:val="bottom"/>
          </w:tcPr>
          <w:p w14:paraId="5FE38C85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2C3C7" w14:textId="4BCD20A8" w:rsidR="00916283" w:rsidRPr="004D49BC" w:rsidRDefault="00F22F7A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22F7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12,</w:t>
            </w:r>
            <w:r w:rsidR="001127F9">
              <w:rPr>
                <w:rFonts w:ascii="Angsana New" w:hAnsi="Angsana New" w:cs="Angsana New"/>
                <w:b/>
                <w:bCs/>
                <w:sz w:val="24"/>
                <w:szCs w:val="24"/>
              </w:rPr>
              <w:t>864,674</w:t>
            </w:r>
          </w:p>
        </w:tc>
      </w:tr>
    </w:tbl>
    <w:p w14:paraId="458C0A8D" w14:textId="7DA0E476" w:rsidR="00992BEF" w:rsidRDefault="00992BE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67"/>
        <w:gridCol w:w="1167"/>
        <w:gridCol w:w="265"/>
        <w:gridCol w:w="1089"/>
        <w:gridCol w:w="275"/>
        <w:gridCol w:w="1076"/>
        <w:gridCol w:w="271"/>
        <w:gridCol w:w="1165"/>
      </w:tblGrid>
      <w:tr w:rsidR="00F07FA5" w:rsidRPr="004D49BC" w14:paraId="3BE6B19F" w14:textId="77777777" w:rsidTr="00F07FA5">
        <w:trPr>
          <w:trHeight w:hRule="exact" w:val="374"/>
        </w:trPr>
        <w:tc>
          <w:tcPr>
            <w:tcW w:w="2139" w:type="pct"/>
          </w:tcPr>
          <w:p w14:paraId="61CD7BD8" w14:textId="77777777" w:rsidR="00F07FA5" w:rsidRPr="004D49BC" w:rsidRDefault="00F07FA5" w:rsidP="00F0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17E6AB7C" w14:textId="77777777" w:rsidR="00F07FA5" w:rsidRPr="004D49BC" w:rsidRDefault="00F07FA5" w:rsidP="0064276C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419759AF" w14:textId="77777777" w:rsidR="00F07FA5" w:rsidRPr="004D49BC" w:rsidRDefault="00F07FA5" w:rsidP="0064276C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6587513" w14:textId="77777777" w:rsidR="00F07FA5" w:rsidRPr="004D49BC" w:rsidRDefault="00F07FA5" w:rsidP="0064276C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6A904652" w14:textId="77777777" w:rsidR="00F07FA5" w:rsidRPr="004D49BC" w:rsidRDefault="00F07FA5" w:rsidP="0064276C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FA5" w:rsidRPr="004D49BC" w14:paraId="424F25DD" w14:textId="77777777" w:rsidTr="00F07FA5">
        <w:trPr>
          <w:trHeight w:hRule="exact" w:val="374"/>
        </w:trPr>
        <w:tc>
          <w:tcPr>
            <w:tcW w:w="2139" w:type="pct"/>
          </w:tcPr>
          <w:p w14:paraId="1C3907F1" w14:textId="77777777" w:rsidR="00F07FA5" w:rsidRPr="004D49BC" w:rsidRDefault="00F07FA5" w:rsidP="00F07FA5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14:paraId="3770A254" w14:textId="2DA8FAD0" w:rsidR="00F07FA5" w:rsidRPr="004D49BC" w:rsidRDefault="00F07FA5" w:rsidP="00F0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771034B3" w14:textId="77777777" w:rsidR="00F07FA5" w:rsidRPr="004D49BC" w:rsidRDefault="00F07FA5" w:rsidP="00F0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3C29C1B" w14:textId="1F7BA59B" w:rsidR="00F07FA5" w:rsidRPr="004D49BC" w:rsidRDefault="00F07FA5" w:rsidP="00F0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1BEB9300" w14:textId="77777777" w:rsidR="00F07FA5" w:rsidRPr="004D49BC" w:rsidRDefault="00F07FA5" w:rsidP="00F0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7731CA6" w14:textId="6B005786" w:rsidR="00F07FA5" w:rsidRPr="004D49BC" w:rsidRDefault="00F07FA5" w:rsidP="00F0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561EE83E" w14:textId="77777777" w:rsidR="00F07FA5" w:rsidRPr="004D49BC" w:rsidRDefault="00F07FA5" w:rsidP="00F0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AC0677D" w14:textId="067D1E8C" w:rsidR="00F07FA5" w:rsidRPr="004D49BC" w:rsidRDefault="00F07FA5" w:rsidP="00F0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07FA5" w:rsidRPr="004D49BC" w14:paraId="2F2941BD" w14:textId="77777777" w:rsidTr="00F07FA5">
        <w:trPr>
          <w:trHeight w:hRule="exact" w:val="374"/>
        </w:trPr>
        <w:tc>
          <w:tcPr>
            <w:tcW w:w="2139" w:type="pct"/>
          </w:tcPr>
          <w:p w14:paraId="087A4DA1" w14:textId="77777777" w:rsidR="00F07FA5" w:rsidRPr="004D49BC" w:rsidRDefault="00F07FA5" w:rsidP="00F07FA5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14:paraId="5700BC54" w14:textId="2CC77810" w:rsidR="00F07FA5" w:rsidRPr="004D49BC" w:rsidRDefault="00F07FA5" w:rsidP="00F0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5245CE1D" w14:textId="77777777" w:rsidR="00F07FA5" w:rsidRPr="004D49BC" w:rsidRDefault="00F07FA5" w:rsidP="00F0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B010214" w14:textId="7B55D2A1" w:rsidR="00F07FA5" w:rsidRPr="004D49BC" w:rsidRDefault="00F07FA5" w:rsidP="00F0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50B9A769" w14:textId="77777777" w:rsidR="00F07FA5" w:rsidRPr="004D49BC" w:rsidRDefault="00F07FA5" w:rsidP="00F0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D58416E" w14:textId="267E5C02" w:rsidR="00F07FA5" w:rsidRPr="004D49BC" w:rsidRDefault="00F07FA5" w:rsidP="00F0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DD31471" w14:textId="77777777" w:rsidR="00F07FA5" w:rsidRPr="004D49BC" w:rsidRDefault="00F07FA5" w:rsidP="00F0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5C41A13" w14:textId="589C7365" w:rsidR="00F07FA5" w:rsidRPr="004D49BC" w:rsidRDefault="00F07FA5" w:rsidP="00F07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07FA5" w:rsidRPr="004D49BC" w14:paraId="369FE663" w14:textId="77777777" w:rsidTr="00F07FA5">
        <w:trPr>
          <w:trHeight w:hRule="exact" w:val="374"/>
        </w:trPr>
        <w:tc>
          <w:tcPr>
            <w:tcW w:w="2139" w:type="pct"/>
          </w:tcPr>
          <w:p w14:paraId="716C6813" w14:textId="77777777" w:rsidR="00F07FA5" w:rsidRPr="004D49BC" w:rsidRDefault="00F07FA5" w:rsidP="00F07FA5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61" w:type="pct"/>
            <w:gridSpan w:val="7"/>
          </w:tcPr>
          <w:p w14:paraId="7495EC87" w14:textId="77777777" w:rsidR="00F07FA5" w:rsidRPr="004D49BC" w:rsidRDefault="00F07FA5" w:rsidP="00F07FA5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7FA5" w:rsidRPr="004D49BC" w14:paraId="45EEDF3F" w14:textId="77777777" w:rsidTr="00F07FA5">
        <w:trPr>
          <w:trHeight w:hRule="exact" w:val="374"/>
        </w:trPr>
        <w:tc>
          <w:tcPr>
            <w:tcW w:w="2139" w:type="pct"/>
          </w:tcPr>
          <w:p w14:paraId="2F563ACF" w14:textId="4A3F80DD" w:rsidR="00F07FA5" w:rsidRPr="004D49BC" w:rsidRDefault="00F07FA5" w:rsidP="00F0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765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อสังหาริมทรัพย์พัฒนาเพื่อขาย</w:t>
            </w:r>
          </w:p>
        </w:tc>
        <w:tc>
          <w:tcPr>
            <w:tcW w:w="629" w:type="pct"/>
            <w:vAlign w:val="bottom"/>
          </w:tcPr>
          <w:p w14:paraId="13DD9DFE" w14:textId="25975D31" w:rsidR="00F07FA5" w:rsidRPr="00FB71D8" w:rsidRDefault="00F07FA5" w:rsidP="00F07FA5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598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192,387</w:t>
            </w:r>
          </w:p>
        </w:tc>
        <w:tc>
          <w:tcPr>
            <w:tcW w:w="143" w:type="pct"/>
            <w:vAlign w:val="bottom"/>
          </w:tcPr>
          <w:p w14:paraId="3802D884" w14:textId="77777777" w:rsidR="00F07FA5" w:rsidRPr="004D49BC" w:rsidRDefault="00F07FA5" w:rsidP="00F07FA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038FF1E" w14:textId="150910DC" w:rsidR="00F07FA5" w:rsidRPr="004D49BC" w:rsidRDefault="00F07FA5" w:rsidP="00F07FA5">
            <w:pPr>
              <w:pStyle w:val="block"/>
              <w:tabs>
                <w:tab w:val="decimal" w:pos="802"/>
              </w:tabs>
              <w:spacing w:after="0" w:line="240" w:lineRule="auto"/>
              <w:ind w:left="-12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192,387</w:t>
            </w:r>
          </w:p>
        </w:tc>
        <w:tc>
          <w:tcPr>
            <w:tcW w:w="148" w:type="pct"/>
            <w:vAlign w:val="bottom"/>
          </w:tcPr>
          <w:p w14:paraId="05A00076" w14:textId="77777777" w:rsidR="00F07FA5" w:rsidRPr="004D49BC" w:rsidRDefault="00F07FA5" w:rsidP="00F07FA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663E6B2F" w14:textId="687E38A7" w:rsidR="00F07FA5" w:rsidRPr="00140880" w:rsidRDefault="00F07FA5" w:rsidP="00F07FA5">
            <w:pPr>
              <w:pStyle w:val="block"/>
              <w:tabs>
                <w:tab w:val="decimal" w:pos="789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03A2CC62" w14:textId="77777777" w:rsidR="00F07FA5" w:rsidRPr="004D49BC" w:rsidRDefault="00F07FA5" w:rsidP="00F07FA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17878B12" w14:textId="1E3AAF5C" w:rsidR="00F07FA5" w:rsidRPr="004D49BC" w:rsidRDefault="00F07FA5" w:rsidP="00F07FA5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07FA5" w:rsidRPr="004D49BC" w14:paraId="5AF04001" w14:textId="77777777" w:rsidTr="00F07FA5">
        <w:trPr>
          <w:trHeight w:hRule="exact" w:val="374"/>
        </w:trPr>
        <w:tc>
          <w:tcPr>
            <w:tcW w:w="2139" w:type="pct"/>
          </w:tcPr>
          <w:p w14:paraId="77F74614" w14:textId="78B9EEC5" w:rsidR="00F07FA5" w:rsidRPr="004D49BC" w:rsidRDefault="00F07FA5" w:rsidP="00F0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765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629" w:type="pct"/>
            <w:vAlign w:val="bottom"/>
          </w:tcPr>
          <w:p w14:paraId="4B1AB511" w14:textId="05739A17" w:rsidR="00F07FA5" w:rsidRPr="004D49BC" w:rsidRDefault="00F07FA5" w:rsidP="00F07FA5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  <w:vAlign w:val="bottom"/>
          </w:tcPr>
          <w:p w14:paraId="5AA11B8D" w14:textId="77777777" w:rsidR="00F07FA5" w:rsidRPr="004D49BC" w:rsidRDefault="00F07FA5" w:rsidP="00F07FA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1AAC9E9" w14:textId="59DBF09F" w:rsidR="00F07FA5" w:rsidRPr="004D49BC" w:rsidRDefault="00F07FA5" w:rsidP="00F07FA5">
            <w:pPr>
              <w:pStyle w:val="block"/>
              <w:tabs>
                <w:tab w:val="decimal" w:pos="802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  <w:vAlign w:val="bottom"/>
          </w:tcPr>
          <w:p w14:paraId="4010D9BE" w14:textId="77777777" w:rsidR="00F07FA5" w:rsidRPr="004D49BC" w:rsidRDefault="00F07FA5" w:rsidP="00F07FA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617E2FA7" w14:textId="694E943C" w:rsidR="00F07FA5" w:rsidRPr="004D49BC" w:rsidRDefault="00F07FA5" w:rsidP="00F07FA5">
            <w:pPr>
              <w:pStyle w:val="block"/>
              <w:tabs>
                <w:tab w:val="decimal" w:pos="789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0F70D82" w14:textId="77777777" w:rsidR="00F07FA5" w:rsidRPr="004D49BC" w:rsidRDefault="00F07FA5" w:rsidP="00F07FA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60CE0705" w14:textId="4E61C8F9" w:rsidR="00F07FA5" w:rsidRPr="004D49BC" w:rsidRDefault="00F07FA5" w:rsidP="00F07FA5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</w:tr>
      <w:tr w:rsidR="00F07FA5" w:rsidRPr="004D49BC" w14:paraId="5BE3B2FC" w14:textId="77777777" w:rsidTr="00F07FA5">
        <w:trPr>
          <w:trHeight w:hRule="exact" w:val="344"/>
        </w:trPr>
        <w:tc>
          <w:tcPr>
            <w:tcW w:w="2139" w:type="pct"/>
          </w:tcPr>
          <w:p w14:paraId="4DD44380" w14:textId="6AE9E7D1" w:rsidR="00F07FA5" w:rsidRPr="004D49BC" w:rsidRDefault="00F07FA5" w:rsidP="00F07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62765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629" w:type="pct"/>
            <w:vAlign w:val="bottom"/>
          </w:tcPr>
          <w:p w14:paraId="03C78CE5" w14:textId="6171857D" w:rsidR="00F07FA5" w:rsidRPr="004D49BC" w:rsidRDefault="00F07FA5" w:rsidP="00F07FA5">
            <w:pPr>
              <w:pStyle w:val="block"/>
              <w:tabs>
                <w:tab w:val="decimal" w:pos="88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9598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3,051,240</w:t>
            </w:r>
          </w:p>
        </w:tc>
        <w:tc>
          <w:tcPr>
            <w:tcW w:w="143" w:type="pct"/>
            <w:vAlign w:val="bottom"/>
          </w:tcPr>
          <w:p w14:paraId="1974E58A" w14:textId="77777777" w:rsidR="00F07FA5" w:rsidRPr="004D49BC" w:rsidRDefault="00F07FA5" w:rsidP="00F07FA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496A963" w14:textId="32D4AD5A" w:rsidR="00F07FA5" w:rsidRPr="004D49BC" w:rsidRDefault="00F07FA5" w:rsidP="00F07FA5">
            <w:pPr>
              <w:pStyle w:val="block"/>
              <w:tabs>
                <w:tab w:val="decimal" w:pos="802"/>
              </w:tabs>
              <w:spacing w:after="0" w:line="240" w:lineRule="auto"/>
              <w:ind w:left="-12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3,076,534</w:t>
            </w:r>
          </w:p>
        </w:tc>
        <w:tc>
          <w:tcPr>
            <w:tcW w:w="148" w:type="pct"/>
            <w:vAlign w:val="bottom"/>
          </w:tcPr>
          <w:p w14:paraId="12ED1508" w14:textId="77777777" w:rsidR="00F07FA5" w:rsidRPr="004D49BC" w:rsidRDefault="00F07FA5" w:rsidP="00F07FA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2C4C941F" w14:textId="5C64E9DA" w:rsidR="00F07FA5" w:rsidRPr="004D49BC" w:rsidRDefault="00F07FA5" w:rsidP="00F07FA5">
            <w:pPr>
              <w:pStyle w:val="block"/>
              <w:tabs>
                <w:tab w:val="decimal" w:pos="789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384,604</w:t>
            </w:r>
          </w:p>
        </w:tc>
        <w:tc>
          <w:tcPr>
            <w:tcW w:w="146" w:type="pct"/>
            <w:vAlign w:val="bottom"/>
          </w:tcPr>
          <w:p w14:paraId="10DB364B" w14:textId="77777777" w:rsidR="00F07FA5" w:rsidRPr="005F1CF7" w:rsidRDefault="00F07FA5" w:rsidP="00F07FA5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44BE843B" w14:textId="23697555" w:rsidR="00F07FA5" w:rsidRPr="004D49BC" w:rsidRDefault="00F07FA5" w:rsidP="00F07FA5">
            <w:pPr>
              <w:pStyle w:val="block"/>
              <w:tabs>
                <w:tab w:val="decimal" w:pos="916"/>
              </w:tabs>
              <w:spacing w:after="0" w:line="240" w:lineRule="auto"/>
              <w:ind w:left="0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397,174</w:t>
            </w:r>
          </w:p>
        </w:tc>
      </w:tr>
      <w:tr w:rsidR="00F07FA5" w:rsidRPr="004D49BC" w14:paraId="542826AC" w14:textId="77777777" w:rsidTr="00F07FA5">
        <w:trPr>
          <w:trHeight w:hRule="exact" w:val="374"/>
        </w:trPr>
        <w:tc>
          <w:tcPr>
            <w:tcW w:w="2139" w:type="pct"/>
            <w:vAlign w:val="bottom"/>
          </w:tcPr>
          <w:p w14:paraId="4956486F" w14:textId="06BFE13A" w:rsidR="00F07FA5" w:rsidRPr="004D49BC" w:rsidRDefault="00F07FA5" w:rsidP="00F07FA5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D7B13" w14:textId="20FA84E2" w:rsidR="00F07FA5" w:rsidRPr="004D49BC" w:rsidRDefault="00F07FA5" w:rsidP="00F07FA5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959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3,243,627</w:t>
            </w:r>
          </w:p>
        </w:tc>
        <w:tc>
          <w:tcPr>
            <w:tcW w:w="143" w:type="pct"/>
            <w:vAlign w:val="bottom"/>
          </w:tcPr>
          <w:p w14:paraId="55675B5F" w14:textId="77777777" w:rsidR="00F07FA5" w:rsidRPr="004D49BC" w:rsidRDefault="00F07FA5" w:rsidP="00F07FA5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932AF" w14:textId="3965C8AE" w:rsidR="00F07FA5" w:rsidRPr="004D49BC" w:rsidRDefault="00F07FA5" w:rsidP="00F07FA5">
            <w:pPr>
              <w:pStyle w:val="block"/>
              <w:tabs>
                <w:tab w:val="decimal" w:pos="802"/>
              </w:tabs>
              <w:spacing w:after="0" w:line="240" w:lineRule="auto"/>
              <w:ind w:left="-12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3,268,921</w:t>
            </w:r>
          </w:p>
        </w:tc>
        <w:tc>
          <w:tcPr>
            <w:tcW w:w="148" w:type="pct"/>
            <w:vAlign w:val="bottom"/>
          </w:tcPr>
          <w:p w14:paraId="3C8A6859" w14:textId="77777777" w:rsidR="00F07FA5" w:rsidRPr="004D49BC" w:rsidRDefault="00F07FA5" w:rsidP="00F07FA5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D1F314" w14:textId="2A5243A9" w:rsidR="00F07FA5" w:rsidRPr="004D49BC" w:rsidRDefault="00F07FA5" w:rsidP="00F07FA5">
            <w:pPr>
              <w:pStyle w:val="block"/>
              <w:tabs>
                <w:tab w:val="decimal" w:pos="789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26B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384,604</w:t>
            </w:r>
          </w:p>
        </w:tc>
        <w:tc>
          <w:tcPr>
            <w:tcW w:w="146" w:type="pct"/>
            <w:vAlign w:val="bottom"/>
          </w:tcPr>
          <w:p w14:paraId="25670A74" w14:textId="77777777" w:rsidR="00F07FA5" w:rsidRPr="004D49BC" w:rsidRDefault="00F07FA5" w:rsidP="00F07FA5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08C2DA" w14:textId="10A7FD69" w:rsidR="00F07FA5" w:rsidRPr="004D49BC" w:rsidRDefault="00F07FA5" w:rsidP="00F07FA5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419,712</w:t>
            </w:r>
          </w:p>
        </w:tc>
      </w:tr>
    </w:tbl>
    <w:p w14:paraId="74A23F80" w14:textId="77777777" w:rsidR="00F07FA5" w:rsidRPr="004D49BC" w:rsidRDefault="00F07FA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76"/>
        <w:gridCol w:w="692"/>
        <w:gridCol w:w="1167"/>
        <w:gridCol w:w="263"/>
        <w:gridCol w:w="1089"/>
        <w:gridCol w:w="275"/>
        <w:gridCol w:w="1076"/>
        <w:gridCol w:w="271"/>
        <w:gridCol w:w="1167"/>
      </w:tblGrid>
      <w:tr w:rsidR="00515929" w:rsidRPr="004D49BC" w14:paraId="6F97E1C8" w14:textId="77777777" w:rsidTr="00F07FA5">
        <w:trPr>
          <w:trHeight w:hRule="exact" w:val="374"/>
        </w:trPr>
        <w:tc>
          <w:tcPr>
            <w:tcW w:w="1766" w:type="pct"/>
          </w:tcPr>
          <w:p w14:paraId="4948A540" w14:textId="01556EE5" w:rsidR="00515929" w:rsidRPr="004D49BC" w:rsidRDefault="00515929" w:rsidP="000D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02F86551" w14:textId="77777777" w:rsidR="00515929" w:rsidRPr="004D49BC" w:rsidRDefault="00515929" w:rsidP="000D5258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</w:tcPr>
          <w:p w14:paraId="0E537878" w14:textId="77777777" w:rsidR="00515929" w:rsidRPr="004D49BC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pct"/>
            <w:gridSpan w:val="3"/>
          </w:tcPr>
          <w:p w14:paraId="3341553C" w14:textId="77777777" w:rsidR="00515929" w:rsidRPr="004D49BC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C6FADC5" w14:textId="77777777" w:rsidR="00515929" w:rsidRPr="004D49BC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136A49A4" w14:textId="77777777" w:rsidR="00515929" w:rsidRPr="004D49BC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076" w:rsidRPr="004D49BC" w14:paraId="413B9AD2" w14:textId="77777777" w:rsidTr="00F07FA5">
        <w:trPr>
          <w:trHeight w:hRule="exact" w:val="374"/>
        </w:trPr>
        <w:tc>
          <w:tcPr>
            <w:tcW w:w="1766" w:type="pct"/>
          </w:tcPr>
          <w:p w14:paraId="30BDA141" w14:textId="77777777" w:rsidR="006F0076" w:rsidRPr="004D49BC" w:rsidRDefault="006F0076" w:rsidP="006F0076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3" w:type="pct"/>
          </w:tcPr>
          <w:p w14:paraId="75E00E28" w14:textId="77777777" w:rsidR="006F0076" w:rsidRPr="004D49BC" w:rsidRDefault="006F0076" w:rsidP="006F0076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2F8C02AD" w14:textId="6FFC8611" w:rsidR="006F0076" w:rsidRPr="004D49BC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456F1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294F814A" w14:textId="77777777" w:rsidR="006F0076" w:rsidRPr="004D49BC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A1FB093" w14:textId="15380780" w:rsidR="006F0076" w:rsidRPr="004D49BC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456F1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5CC5D62F" w14:textId="77777777" w:rsidR="006F0076" w:rsidRPr="004D49BC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CB6C0A9" w14:textId="748B73FE" w:rsidR="006F0076" w:rsidRPr="004D49BC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456F1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7A09E956" w14:textId="77777777" w:rsidR="006F0076" w:rsidRPr="004D49BC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9496F31" w14:textId="23436CFF" w:rsidR="006F0076" w:rsidRPr="004D49BC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08484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F0076" w:rsidRPr="004D49BC" w14:paraId="44C299D0" w14:textId="77777777" w:rsidTr="00F07FA5">
        <w:trPr>
          <w:trHeight w:hRule="exact" w:val="374"/>
        </w:trPr>
        <w:tc>
          <w:tcPr>
            <w:tcW w:w="1766" w:type="pct"/>
          </w:tcPr>
          <w:p w14:paraId="26AF32F9" w14:textId="77777777" w:rsidR="006F0076" w:rsidRPr="004D49BC" w:rsidRDefault="006F0076" w:rsidP="006F0076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</w:tcPr>
          <w:p w14:paraId="2A433547" w14:textId="77777777" w:rsidR="006F0076" w:rsidRPr="004D49BC" w:rsidRDefault="006F0076" w:rsidP="006F0076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8" w:type="pct"/>
            <w:gridSpan w:val="7"/>
          </w:tcPr>
          <w:p w14:paraId="6F5FAED2" w14:textId="77777777" w:rsidR="006F0076" w:rsidRPr="004D49BC" w:rsidRDefault="006F0076" w:rsidP="006F007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4842" w:rsidRPr="004D49BC" w14:paraId="7F8DA737" w14:textId="77777777" w:rsidTr="00F07FA5">
        <w:trPr>
          <w:trHeight w:hRule="exact" w:val="374"/>
        </w:trPr>
        <w:tc>
          <w:tcPr>
            <w:tcW w:w="1766" w:type="pct"/>
          </w:tcPr>
          <w:p w14:paraId="78938D36" w14:textId="14F08FB0" w:rsidR="00084842" w:rsidRPr="004D49BC" w:rsidRDefault="00084842" w:rsidP="00084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73" w:type="pct"/>
          </w:tcPr>
          <w:p w14:paraId="4F9D49DA" w14:textId="77777777" w:rsidR="00084842" w:rsidRPr="004D49BC" w:rsidRDefault="00084842" w:rsidP="00084842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60270623" w14:textId="5DE0CDA8" w:rsidR="00084842" w:rsidRPr="00FB71D8" w:rsidRDefault="00FB71D8" w:rsidP="00084842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71D8">
              <w:rPr>
                <w:rFonts w:ascii="Angsana New" w:hAnsi="Angsana New" w:cs="Angsana New"/>
                <w:sz w:val="30"/>
                <w:szCs w:val="30"/>
              </w:rPr>
              <w:t>785,475</w:t>
            </w:r>
          </w:p>
        </w:tc>
        <w:tc>
          <w:tcPr>
            <w:tcW w:w="142" w:type="pct"/>
          </w:tcPr>
          <w:p w14:paraId="542353AA" w14:textId="77777777" w:rsidR="00084842" w:rsidRPr="004D49BC" w:rsidRDefault="00084842" w:rsidP="0008484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A4D90A0" w14:textId="61D45097" w:rsidR="00084842" w:rsidRPr="004D49BC" w:rsidRDefault="00084842" w:rsidP="00F07FA5">
            <w:pPr>
              <w:pStyle w:val="block"/>
              <w:tabs>
                <w:tab w:val="decimal" w:pos="80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895,494</w:t>
            </w:r>
          </w:p>
        </w:tc>
        <w:tc>
          <w:tcPr>
            <w:tcW w:w="148" w:type="pct"/>
          </w:tcPr>
          <w:p w14:paraId="3CB22B3C" w14:textId="77777777" w:rsidR="00084842" w:rsidRPr="004D49BC" w:rsidRDefault="00084842" w:rsidP="0008484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A315FDC" w14:textId="2CBEC615" w:rsidR="00084842" w:rsidRPr="00140880" w:rsidRDefault="00140880" w:rsidP="00F07FA5">
            <w:pPr>
              <w:pStyle w:val="block"/>
              <w:tabs>
                <w:tab w:val="decimal" w:pos="787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0880">
              <w:rPr>
                <w:rFonts w:ascii="Angsana New" w:hAnsi="Angsana New" w:cs="Angsana New"/>
                <w:sz w:val="30"/>
                <w:szCs w:val="30"/>
              </w:rPr>
              <w:t>238,624</w:t>
            </w:r>
          </w:p>
        </w:tc>
        <w:tc>
          <w:tcPr>
            <w:tcW w:w="146" w:type="pct"/>
          </w:tcPr>
          <w:p w14:paraId="73374433" w14:textId="77777777" w:rsidR="00084842" w:rsidRPr="004D49BC" w:rsidRDefault="00084842" w:rsidP="0008484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A404B18" w14:textId="1D01508E" w:rsidR="00084842" w:rsidRPr="004D49BC" w:rsidRDefault="00084842" w:rsidP="00084842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423,777</w:t>
            </w:r>
          </w:p>
        </w:tc>
      </w:tr>
      <w:tr w:rsidR="00084842" w:rsidRPr="004D49BC" w14:paraId="2559F13A" w14:textId="77777777" w:rsidTr="00F07FA5">
        <w:trPr>
          <w:trHeight w:hRule="exact" w:val="374"/>
        </w:trPr>
        <w:tc>
          <w:tcPr>
            <w:tcW w:w="1766" w:type="pct"/>
          </w:tcPr>
          <w:p w14:paraId="22FC510F" w14:textId="0F7ABD84" w:rsidR="00084842" w:rsidRPr="004D49BC" w:rsidRDefault="00084842" w:rsidP="00084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73" w:type="pct"/>
          </w:tcPr>
          <w:p w14:paraId="44BE7D4C" w14:textId="77777777" w:rsidR="00084842" w:rsidRPr="004D49BC" w:rsidRDefault="00084842" w:rsidP="00084842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5AD9A613" w14:textId="77B33C91" w:rsidR="00084842" w:rsidRPr="004D49BC" w:rsidRDefault="0017319E" w:rsidP="00084842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500,000</w:t>
            </w:r>
          </w:p>
        </w:tc>
        <w:tc>
          <w:tcPr>
            <w:tcW w:w="142" w:type="pct"/>
          </w:tcPr>
          <w:p w14:paraId="6AC4FC18" w14:textId="77777777" w:rsidR="00084842" w:rsidRPr="004D49BC" w:rsidRDefault="00084842" w:rsidP="0008484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20812B7" w14:textId="7EA0EA04" w:rsidR="00084842" w:rsidRPr="004D49BC" w:rsidRDefault="00084842" w:rsidP="00F07FA5">
            <w:pPr>
              <w:pStyle w:val="block"/>
              <w:tabs>
                <w:tab w:val="decimal" w:pos="80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179,032</w:t>
            </w:r>
          </w:p>
        </w:tc>
        <w:tc>
          <w:tcPr>
            <w:tcW w:w="148" w:type="pct"/>
          </w:tcPr>
          <w:p w14:paraId="2AC2C2D6" w14:textId="77777777" w:rsidR="00084842" w:rsidRPr="004D49BC" w:rsidRDefault="00084842" w:rsidP="0008484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CB942BE" w14:textId="0A943D96" w:rsidR="00084842" w:rsidRPr="004D49BC" w:rsidRDefault="00117388" w:rsidP="00F07FA5">
            <w:pPr>
              <w:pStyle w:val="block"/>
              <w:tabs>
                <w:tab w:val="decimal" w:pos="787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500,000</w:t>
            </w:r>
          </w:p>
        </w:tc>
        <w:tc>
          <w:tcPr>
            <w:tcW w:w="146" w:type="pct"/>
          </w:tcPr>
          <w:p w14:paraId="3A4232F0" w14:textId="77777777" w:rsidR="00084842" w:rsidRPr="004D49BC" w:rsidRDefault="00084842" w:rsidP="0008484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8A8F8B5" w14:textId="73EBA680" w:rsidR="00084842" w:rsidRPr="004D49BC" w:rsidRDefault="00084842" w:rsidP="00084842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84842" w:rsidRPr="004D49BC" w14:paraId="61FB751F" w14:textId="77777777" w:rsidTr="00F07FA5">
        <w:trPr>
          <w:trHeight w:hRule="exact" w:val="344"/>
        </w:trPr>
        <w:tc>
          <w:tcPr>
            <w:tcW w:w="1766" w:type="pct"/>
          </w:tcPr>
          <w:p w14:paraId="5B7A26B2" w14:textId="77777777" w:rsidR="00084842" w:rsidRPr="004D49BC" w:rsidRDefault="00084842" w:rsidP="00084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4D49B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373" w:type="pct"/>
          </w:tcPr>
          <w:p w14:paraId="782B6DFA" w14:textId="77777777" w:rsidR="00084842" w:rsidRPr="004D49BC" w:rsidRDefault="00084842" w:rsidP="00084842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3526FE91" w14:textId="5B180FE7" w:rsidR="00084842" w:rsidRPr="004D49BC" w:rsidRDefault="005E371F" w:rsidP="00084842">
            <w:pPr>
              <w:pStyle w:val="block"/>
              <w:tabs>
                <w:tab w:val="decimal" w:pos="88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E37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</w:t>
            </w:r>
            <w:r w:rsidR="00173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5E37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731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5E37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5)</w:t>
            </w:r>
          </w:p>
        </w:tc>
        <w:tc>
          <w:tcPr>
            <w:tcW w:w="142" w:type="pct"/>
          </w:tcPr>
          <w:p w14:paraId="3400C623" w14:textId="77777777" w:rsidR="00084842" w:rsidRPr="004D49BC" w:rsidRDefault="00084842" w:rsidP="0008484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CBDEECE" w14:textId="42289650" w:rsidR="00084842" w:rsidRPr="004D49BC" w:rsidRDefault="00084842" w:rsidP="00F07FA5">
            <w:pPr>
              <w:pStyle w:val="block"/>
              <w:tabs>
                <w:tab w:val="decimal" w:pos="80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(130,516)</w:t>
            </w:r>
          </w:p>
        </w:tc>
        <w:tc>
          <w:tcPr>
            <w:tcW w:w="148" w:type="pct"/>
          </w:tcPr>
          <w:p w14:paraId="3D7F1041" w14:textId="77777777" w:rsidR="00084842" w:rsidRPr="004D49BC" w:rsidRDefault="00084842" w:rsidP="0008484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E9F6906" w14:textId="6430EA92" w:rsidR="00084842" w:rsidRPr="004D49BC" w:rsidRDefault="007C0DFD" w:rsidP="00F07FA5">
            <w:pPr>
              <w:pStyle w:val="block"/>
              <w:tabs>
                <w:tab w:val="decimal" w:pos="787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C0D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</w:t>
            </w:r>
            <w:r w:rsidR="001173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5F1C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306</w:t>
            </w:r>
            <w:r w:rsidRPr="007C0D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  <w:r w:rsidR="005F1C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6" w:type="pct"/>
          </w:tcPr>
          <w:p w14:paraId="548CFC18" w14:textId="77777777" w:rsidR="00084842" w:rsidRPr="005F1CF7" w:rsidRDefault="00084842" w:rsidP="0008484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FB01AA8" w14:textId="15062E24" w:rsidR="00084842" w:rsidRPr="004D49BC" w:rsidRDefault="00084842" w:rsidP="00084842">
            <w:pPr>
              <w:pStyle w:val="block"/>
              <w:tabs>
                <w:tab w:val="decimal" w:pos="916"/>
              </w:tabs>
              <w:spacing w:after="0" w:line="240" w:lineRule="auto"/>
              <w:ind w:left="0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(47,576)</w:t>
            </w:r>
          </w:p>
        </w:tc>
      </w:tr>
      <w:tr w:rsidR="00084842" w:rsidRPr="004D49BC" w14:paraId="494F6F0B" w14:textId="77777777" w:rsidTr="00F07FA5">
        <w:trPr>
          <w:trHeight w:hRule="exact" w:val="374"/>
        </w:trPr>
        <w:tc>
          <w:tcPr>
            <w:tcW w:w="1766" w:type="pct"/>
          </w:tcPr>
          <w:p w14:paraId="06C91B27" w14:textId="220D3780" w:rsidR="00084842" w:rsidRPr="004D49BC" w:rsidRDefault="00084842" w:rsidP="00084842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73" w:type="pct"/>
          </w:tcPr>
          <w:p w14:paraId="6C23686E" w14:textId="77777777" w:rsidR="00084842" w:rsidRPr="004D49BC" w:rsidRDefault="00084842" w:rsidP="00084842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56A25D2" w14:textId="0DE95CF9" w:rsidR="00084842" w:rsidRPr="004D49BC" w:rsidRDefault="005E371F" w:rsidP="00084842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E37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1,153,360</w:t>
            </w:r>
          </w:p>
        </w:tc>
        <w:tc>
          <w:tcPr>
            <w:tcW w:w="142" w:type="pct"/>
          </w:tcPr>
          <w:p w14:paraId="7439A574" w14:textId="77777777" w:rsidR="00084842" w:rsidRPr="004D49BC" w:rsidRDefault="00084842" w:rsidP="00084842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28D4DDF" w14:textId="77162242" w:rsidR="00084842" w:rsidRPr="004D49BC" w:rsidRDefault="00084842" w:rsidP="00F07FA5">
            <w:pPr>
              <w:pStyle w:val="block"/>
              <w:tabs>
                <w:tab w:val="decimal" w:pos="80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944,010</w:t>
            </w:r>
          </w:p>
        </w:tc>
        <w:tc>
          <w:tcPr>
            <w:tcW w:w="148" w:type="pct"/>
          </w:tcPr>
          <w:p w14:paraId="61F1523B" w14:textId="77777777" w:rsidR="00084842" w:rsidRPr="004D49BC" w:rsidRDefault="00084842" w:rsidP="00084842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C82B2" w14:textId="5E23E0CF" w:rsidR="00084842" w:rsidRPr="004D49BC" w:rsidRDefault="007C0DFD" w:rsidP="00F07FA5">
            <w:pPr>
              <w:pStyle w:val="block"/>
              <w:tabs>
                <w:tab w:val="decimal" w:pos="787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C0DF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667,318</w:t>
            </w:r>
          </w:p>
        </w:tc>
        <w:tc>
          <w:tcPr>
            <w:tcW w:w="146" w:type="pct"/>
          </w:tcPr>
          <w:p w14:paraId="695E914C" w14:textId="77777777" w:rsidR="00084842" w:rsidRPr="004D49BC" w:rsidRDefault="00084842" w:rsidP="00084842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8F803" w14:textId="0764E91C" w:rsidR="00084842" w:rsidRPr="004D49BC" w:rsidRDefault="00084842" w:rsidP="00084842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376,201</w:t>
            </w:r>
          </w:p>
        </w:tc>
      </w:tr>
      <w:tr w:rsidR="00916283" w:rsidRPr="004D49BC" w14:paraId="4E1D233C" w14:textId="77777777" w:rsidTr="00F07FA5">
        <w:trPr>
          <w:trHeight w:hRule="exact" w:val="410"/>
        </w:trPr>
        <w:tc>
          <w:tcPr>
            <w:tcW w:w="1766" w:type="pct"/>
          </w:tcPr>
          <w:p w14:paraId="0763DED4" w14:textId="36DAC05B" w:rsidR="00916283" w:rsidRPr="004D49BC" w:rsidRDefault="00916283" w:rsidP="00916283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73" w:type="pct"/>
          </w:tcPr>
          <w:p w14:paraId="1D6818B9" w14:textId="77777777" w:rsidR="00916283" w:rsidRPr="004D49BC" w:rsidRDefault="00916283" w:rsidP="0091628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3D894367" w14:textId="77777777" w:rsidR="00916283" w:rsidRPr="004D49BC" w:rsidRDefault="00916283" w:rsidP="00916283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55EBAA39" w14:textId="77777777" w:rsidR="00916283" w:rsidRPr="004D49BC" w:rsidRDefault="00916283" w:rsidP="00916283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4CEE2473" w14:textId="26D699F7" w:rsidR="00916283" w:rsidRPr="00627657" w:rsidRDefault="00FB71D8" w:rsidP="00F07FA5">
            <w:pPr>
              <w:pStyle w:val="block"/>
              <w:tabs>
                <w:tab w:val="decimal" w:pos="80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76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785,475</w:t>
            </w:r>
          </w:p>
        </w:tc>
        <w:tc>
          <w:tcPr>
            <w:tcW w:w="148" w:type="pct"/>
          </w:tcPr>
          <w:p w14:paraId="66F91E26" w14:textId="77777777" w:rsidR="00916283" w:rsidRPr="004D49BC" w:rsidRDefault="00916283" w:rsidP="00916283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E0697DB" w14:textId="77777777" w:rsidR="00916283" w:rsidRPr="004D49BC" w:rsidRDefault="00916283" w:rsidP="00916283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5DFC96A8" w14:textId="77777777" w:rsidR="00916283" w:rsidRPr="004D49BC" w:rsidRDefault="00916283" w:rsidP="00916283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  <w:bottom w:val="double" w:sz="4" w:space="0" w:color="auto"/>
            </w:tcBorders>
          </w:tcPr>
          <w:p w14:paraId="3E2C8CAA" w14:textId="30F7C8B5" w:rsidR="00916283" w:rsidRPr="004D49BC" w:rsidRDefault="00140880" w:rsidP="00916283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238,624</w:t>
            </w:r>
          </w:p>
        </w:tc>
      </w:tr>
    </w:tbl>
    <w:p w14:paraId="74303E8B" w14:textId="05D91397" w:rsidR="00CA4141" w:rsidRPr="004D49BC" w:rsidRDefault="00F07FA5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3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3"/>
        <w:gridCol w:w="1093"/>
        <w:gridCol w:w="278"/>
        <w:gridCol w:w="6"/>
        <w:gridCol w:w="1095"/>
        <w:gridCol w:w="15"/>
        <w:gridCol w:w="264"/>
        <w:gridCol w:w="15"/>
        <w:gridCol w:w="1067"/>
        <w:gridCol w:w="15"/>
        <w:gridCol w:w="264"/>
        <w:gridCol w:w="15"/>
        <w:gridCol w:w="1095"/>
      </w:tblGrid>
      <w:tr w:rsidR="00F751D1" w:rsidRPr="004D49BC" w14:paraId="23F3E210" w14:textId="77777777" w:rsidTr="004D0F00">
        <w:trPr>
          <w:trHeight w:hRule="exact" w:val="388"/>
        </w:trPr>
        <w:tc>
          <w:tcPr>
            <w:tcW w:w="1680" w:type="pct"/>
          </w:tcPr>
          <w:p w14:paraId="6D2D4CE0" w14:textId="287DA861" w:rsidR="00F751D1" w:rsidRPr="004D49BC" w:rsidRDefault="0010374A" w:rsidP="009778FA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D49BC">
              <w:lastRenderedPageBreak/>
              <w:br w:type="page"/>
            </w:r>
            <w:r w:rsidR="00F751D1"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35" w:type="pct"/>
          </w:tcPr>
          <w:p w14:paraId="7DEB1B97" w14:textId="77777777" w:rsidR="00F751D1" w:rsidRPr="004D49BC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5"/>
          </w:tcPr>
          <w:p w14:paraId="3F8E778D" w14:textId="77777777" w:rsidR="00F751D1" w:rsidRPr="004D49BC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578D3443" w14:textId="77777777" w:rsidR="00F751D1" w:rsidRPr="004D49BC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5"/>
          </w:tcPr>
          <w:p w14:paraId="5F1AD896" w14:textId="77777777" w:rsidR="00F751D1" w:rsidRPr="004D49BC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284" w:rsidRPr="004D49BC" w14:paraId="04399C7C" w14:textId="77777777" w:rsidTr="00B64305">
        <w:trPr>
          <w:trHeight w:hRule="exact" w:val="388"/>
        </w:trPr>
        <w:tc>
          <w:tcPr>
            <w:tcW w:w="1680" w:type="pct"/>
          </w:tcPr>
          <w:p w14:paraId="5E34450B" w14:textId="77777777" w:rsidR="00211284" w:rsidRPr="004D49BC" w:rsidRDefault="00211284" w:rsidP="00211284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</w:tcPr>
          <w:p w14:paraId="1649B0E8" w14:textId="77777777" w:rsidR="00211284" w:rsidRPr="004D49BC" w:rsidRDefault="00211284" w:rsidP="00211284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4147C11" w14:textId="7064D86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14088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40E84C1A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ABC5691" w14:textId="050C0DCB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14088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9" w:type="pct"/>
            <w:gridSpan w:val="2"/>
          </w:tcPr>
          <w:p w14:paraId="1651B957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58400F14" w14:textId="718DDBAD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14088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9" w:type="pct"/>
            <w:gridSpan w:val="2"/>
          </w:tcPr>
          <w:p w14:paraId="2C8F4F41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0E0340D" w14:textId="0465D372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14088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211284" w:rsidRPr="004D49BC" w14:paraId="3315ED5F" w14:textId="77777777" w:rsidTr="004D0F00">
        <w:trPr>
          <w:trHeight w:hRule="exact" w:val="388"/>
        </w:trPr>
        <w:tc>
          <w:tcPr>
            <w:tcW w:w="1680" w:type="pct"/>
          </w:tcPr>
          <w:p w14:paraId="3134F8A5" w14:textId="77777777" w:rsidR="00211284" w:rsidRPr="004D49BC" w:rsidRDefault="00211284" w:rsidP="00211284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5833A33D" w14:textId="77777777" w:rsidR="00211284" w:rsidRPr="004D49BC" w:rsidRDefault="00211284" w:rsidP="00211284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5" w:type="pct"/>
            <w:gridSpan w:val="12"/>
          </w:tcPr>
          <w:p w14:paraId="500A3812" w14:textId="77777777" w:rsidR="00211284" w:rsidRPr="004D49BC" w:rsidRDefault="00211284" w:rsidP="00211284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880" w:rsidRPr="004D49BC" w14:paraId="3AB80FB0" w14:textId="77777777" w:rsidTr="004D0F00">
        <w:trPr>
          <w:trHeight w:hRule="exact" w:val="388"/>
        </w:trPr>
        <w:tc>
          <w:tcPr>
            <w:tcW w:w="1680" w:type="pct"/>
          </w:tcPr>
          <w:p w14:paraId="6B401F64" w14:textId="6F6FC0B7" w:rsidR="00140880" w:rsidRPr="004D49BC" w:rsidRDefault="00140880" w:rsidP="00140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35" w:type="pct"/>
          </w:tcPr>
          <w:p w14:paraId="16011CEB" w14:textId="77777777" w:rsidR="00140880" w:rsidRPr="004D49BC" w:rsidRDefault="00140880" w:rsidP="0014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3BF11E7" w14:textId="6C10480F" w:rsidR="00140880" w:rsidRPr="00BF4305" w:rsidRDefault="00BF4305" w:rsidP="00140880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F4305">
              <w:rPr>
                <w:rFonts w:ascii="Angsana New" w:hAnsi="Angsana New" w:cs="Angsana New"/>
                <w:sz w:val="30"/>
                <w:szCs w:val="30"/>
              </w:rPr>
              <w:t>9,510,600</w:t>
            </w:r>
          </w:p>
        </w:tc>
        <w:tc>
          <w:tcPr>
            <w:tcW w:w="151" w:type="pct"/>
            <w:gridSpan w:val="2"/>
          </w:tcPr>
          <w:p w14:paraId="141E9D0B" w14:textId="77777777" w:rsidR="00140880" w:rsidRPr="004D49BC" w:rsidRDefault="00140880" w:rsidP="0014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57B6577" w14:textId="7B7E5B1C" w:rsidR="00140880" w:rsidRPr="004D49BC" w:rsidRDefault="00140880" w:rsidP="00140880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637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900</w:t>
            </w:r>
          </w:p>
        </w:tc>
        <w:tc>
          <w:tcPr>
            <w:tcW w:w="149" w:type="pct"/>
            <w:gridSpan w:val="2"/>
          </w:tcPr>
          <w:p w14:paraId="19F08875" w14:textId="77777777" w:rsidR="00140880" w:rsidRPr="004D49BC" w:rsidRDefault="00140880" w:rsidP="0014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3BAFBEA8" w14:textId="0800CC76" w:rsidR="00140880" w:rsidRPr="00BF4305" w:rsidRDefault="00BF4305" w:rsidP="00140880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F4305">
              <w:rPr>
                <w:rFonts w:ascii="Angsana New" w:hAnsi="Angsana New" w:cs="Angsana New"/>
                <w:sz w:val="30"/>
                <w:szCs w:val="30"/>
              </w:rPr>
              <w:t>9,510,600</w:t>
            </w:r>
          </w:p>
        </w:tc>
        <w:tc>
          <w:tcPr>
            <w:tcW w:w="149" w:type="pct"/>
            <w:gridSpan w:val="2"/>
          </w:tcPr>
          <w:p w14:paraId="6031F7D0" w14:textId="77777777" w:rsidR="00140880" w:rsidRPr="004D49BC" w:rsidRDefault="00140880" w:rsidP="0014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FCDD05" w14:textId="05D9D51B" w:rsidR="00140880" w:rsidRPr="004D49BC" w:rsidRDefault="00140880" w:rsidP="00140880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637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900</w:t>
            </w:r>
          </w:p>
        </w:tc>
      </w:tr>
      <w:tr w:rsidR="00140880" w:rsidRPr="004D49BC" w14:paraId="2FE1BECB" w14:textId="77777777" w:rsidTr="004D0F00">
        <w:trPr>
          <w:trHeight w:hRule="exact" w:val="388"/>
        </w:trPr>
        <w:tc>
          <w:tcPr>
            <w:tcW w:w="1680" w:type="pct"/>
          </w:tcPr>
          <w:p w14:paraId="7BC141CC" w14:textId="77777777" w:rsidR="00140880" w:rsidRPr="004D49BC" w:rsidRDefault="00140880" w:rsidP="00140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  <w:p w14:paraId="423EAAFA" w14:textId="2560559D" w:rsidR="00140880" w:rsidRPr="004D49BC" w:rsidRDefault="00140880" w:rsidP="00140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79322311" w14:textId="77777777" w:rsidR="00140880" w:rsidRPr="004D49BC" w:rsidRDefault="00140880" w:rsidP="0014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37832BF" w14:textId="0B307DAA" w:rsidR="00140880" w:rsidRPr="004D49BC" w:rsidRDefault="00E527D3" w:rsidP="00140880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27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1,600,000</w:t>
            </w:r>
          </w:p>
        </w:tc>
        <w:tc>
          <w:tcPr>
            <w:tcW w:w="151" w:type="pct"/>
            <w:gridSpan w:val="2"/>
          </w:tcPr>
          <w:p w14:paraId="053F8EB3" w14:textId="77777777" w:rsidR="00140880" w:rsidRPr="004D49BC" w:rsidRDefault="00140880" w:rsidP="0014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2521D2D" w14:textId="22786E35" w:rsidR="00140880" w:rsidRPr="004D49BC" w:rsidRDefault="00140880" w:rsidP="00140880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gridSpan w:val="2"/>
          </w:tcPr>
          <w:p w14:paraId="5336315F" w14:textId="77777777" w:rsidR="00140880" w:rsidRPr="004D49BC" w:rsidRDefault="00140880" w:rsidP="0014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6110E440" w14:textId="70041C44" w:rsidR="00140880" w:rsidRPr="004D49BC" w:rsidRDefault="00FA5E0C" w:rsidP="00140880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A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1,600,000</w:t>
            </w:r>
          </w:p>
        </w:tc>
        <w:tc>
          <w:tcPr>
            <w:tcW w:w="149" w:type="pct"/>
            <w:gridSpan w:val="2"/>
          </w:tcPr>
          <w:p w14:paraId="601143D0" w14:textId="77777777" w:rsidR="00140880" w:rsidRPr="004D49BC" w:rsidRDefault="00140880" w:rsidP="0014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63773B" w14:textId="4262FB99" w:rsidR="00140880" w:rsidRPr="004D49BC" w:rsidRDefault="00140880" w:rsidP="00140880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C0DFD" w:rsidRPr="004D49BC" w14:paraId="69433E57" w14:textId="77777777" w:rsidTr="004D0F00">
        <w:trPr>
          <w:trHeight w:hRule="exact" w:val="388"/>
        </w:trPr>
        <w:tc>
          <w:tcPr>
            <w:tcW w:w="1680" w:type="pct"/>
          </w:tcPr>
          <w:p w14:paraId="50680512" w14:textId="45BEA426" w:rsidR="007C0DFD" w:rsidRPr="004D49BC" w:rsidRDefault="0061514B" w:rsidP="00140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5" w:type="pct"/>
          </w:tcPr>
          <w:p w14:paraId="41976060" w14:textId="77777777" w:rsidR="007C0DFD" w:rsidRPr="004D49BC" w:rsidRDefault="007C0DFD" w:rsidP="0014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7591EBC" w14:textId="78E259E8" w:rsidR="007C0DFD" w:rsidRPr="004D49BC" w:rsidRDefault="00E527D3" w:rsidP="00140880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527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(2,900,000)</w:t>
            </w:r>
          </w:p>
        </w:tc>
        <w:tc>
          <w:tcPr>
            <w:tcW w:w="151" w:type="pct"/>
            <w:gridSpan w:val="2"/>
          </w:tcPr>
          <w:p w14:paraId="60FD06A9" w14:textId="77777777" w:rsidR="007C0DFD" w:rsidRPr="004D49BC" w:rsidRDefault="007C0DFD" w:rsidP="0014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65F55E9A" w14:textId="4BE72C10" w:rsidR="007C0DFD" w:rsidRPr="004D49BC" w:rsidRDefault="00DE626A" w:rsidP="00140880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gridSpan w:val="2"/>
          </w:tcPr>
          <w:p w14:paraId="113B38A7" w14:textId="77777777" w:rsidR="007C0DFD" w:rsidRPr="004D49BC" w:rsidRDefault="007C0DFD" w:rsidP="0014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27F91811" w14:textId="0F5E0BD2" w:rsidR="007C0DFD" w:rsidRPr="004D49BC" w:rsidRDefault="00FA5E0C" w:rsidP="00140880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A5E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(2,900,000)</w:t>
            </w:r>
          </w:p>
        </w:tc>
        <w:tc>
          <w:tcPr>
            <w:tcW w:w="149" w:type="pct"/>
            <w:gridSpan w:val="2"/>
          </w:tcPr>
          <w:p w14:paraId="1A1CFCE6" w14:textId="77777777" w:rsidR="007C0DFD" w:rsidRPr="004D49BC" w:rsidRDefault="007C0DFD" w:rsidP="0014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51ECA49" w14:textId="53BB780E" w:rsidR="007C0DFD" w:rsidRPr="004D49BC" w:rsidRDefault="007C0DFD" w:rsidP="00140880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0880" w:rsidRPr="004D49BC" w14:paraId="36AC4D38" w14:textId="77777777" w:rsidTr="004D0F00">
        <w:trPr>
          <w:trHeight w:hRule="exact" w:val="388"/>
        </w:trPr>
        <w:tc>
          <w:tcPr>
            <w:tcW w:w="1680" w:type="pct"/>
          </w:tcPr>
          <w:p w14:paraId="0261399B" w14:textId="68412629" w:rsidR="00140880" w:rsidRPr="004D49BC" w:rsidRDefault="00140880" w:rsidP="00140880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5" w:type="pct"/>
          </w:tcPr>
          <w:p w14:paraId="66EBAA33" w14:textId="77777777" w:rsidR="00140880" w:rsidRPr="004D49BC" w:rsidRDefault="00140880" w:rsidP="00140880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9ED5DE3" w14:textId="0B0B2CE1" w:rsidR="00140880" w:rsidRPr="004D49BC" w:rsidRDefault="00E527D3" w:rsidP="00140880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527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8,210,600</w:t>
            </w:r>
          </w:p>
        </w:tc>
        <w:tc>
          <w:tcPr>
            <w:tcW w:w="151" w:type="pct"/>
            <w:gridSpan w:val="2"/>
          </w:tcPr>
          <w:p w14:paraId="2237CBDF" w14:textId="77777777" w:rsidR="00140880" w:rsidRPr="004D49BC" w:rsidRDefault="00140880" w:rsidP="0014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94EDF9" w14:textId="105CCBBC" w:rsidR="00140880" w:rsidRPr="004D49BC" w:rsidRDefault="00140880" w:rsidP="00140880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9,637,900</w:t>
            </w:r>
          </w:p>
        </w:tc>
        <w:tc>
          <w:tcPr>
            <w:tcW w:w="149" w:type="pct"/>
            <w:gridSpan w:val="2"/>
          </w:tcPr>
          <w:p w14:paraId="597A39A1" w14:textId="77777777" w:rsidR="00140880" w:rsidRPr="004D49BC" w:rsidRDefault="00140880" w:rsidP="00140880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01BCF7" w14:textId="261C4EB1" w:rsidR="00140880" w:rsidRPr="004D49BC" w:rsidRDefault="00FA5E0C" w:rsidP="00140880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A5E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8,210,600</w:t>
            </w:r>
          </w:p>
        </w:tc>
        <w:tc>
          <w:tcPr>
            <w:tcW w:w="149" w:type="pct"/>
            <w:gridSpan w:val="2"/>
          </w:tcPr>
          <w:p w14:paraId="7ABB23A6" w14:textId="77777777" w:rsidR="00140880" w:rsidRPr="004D49BC" w:rsidRDefault="00140880" w:rsidP="00140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85381ED" w14:textId="3BDADF5E" w:rsidR="00140880" w:rsidRPr="004D49BC" w:rsidRDefault="00140880" w:rsidP="00140880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9,637,900</w:t>
            </w:r>
          </w:p>
        </w:tc>
      </w:tr>
      <w:tr w:rsidR="00916283" w:rsidRPr="004D49BC" w14:paraId="5B1E89A7" w14:textId="77777777" w:rsidTr="004D0F00">
        <w:trPr>
          <w:trHeight w:hRule="exact" w:val="388"/>
        </w:trPr>
        <w:tc>
          <w:tcPr>
            <w:tcW w:w="1680" w:type="pct"/>
          </w:tcPr>
          <w:p w14:paraId="0B1B3B62" w14:textId="60E21B65" w:rsidR="00916283" w:rsidRPr="004D49BC" w:rsidRDefault="00916283" w:rsidP="00916283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5" w:type="pct"/>
          </w:tcPr>
          <w:p w14:paraId="2EC1D081" w14:textId="77777777" w:rsidR="00916283" w:rsidRPr="004D49BC" w:rsidRDefault="00916283" w:rsidP="00916283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nil"/>
            </w:tcBorders>
          </w:tcPr>
          <w:p w14:paraId="5C68BDA7" w14:textId="77777777" w:rsidR="00916283" w:rsidRPr="004D49BC" w:rsidRDefault="00916283" w:rsidP="0091628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2"/>
          </w:tcPr>
          <w:p w14:paraId="394092E0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D4F61BB" w14:textId="198C7852" w:rsidR="00916283" w:rsidRPr="004D49BC" w:rsidRDefault="00BF4305" w:rsidP="0091628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9,510,600</w:t>
            </w:r>
          </w:p>
        </w:tc>
        <w:tc>
          <w:tcPr>
            <w:tcW w:w="149" w:type="pct"/>
            <w:gridSpan w:val="2"/>
          </w:tcPr>
          <w:p w14:paraId="69653246" w14:textId="77777777" w:rsidR="00916283" w:rsidRPr="004D49BC" w:rsidRDefault="00916283" w:rsidP="00916283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double" w:sz="4" w:space="0" w:color="auto"/>
              <w:left w:val="nil"/>
              <w:bottom w:val="nil"/>
            </w:tcBorders>
          </w:tcPr>
          <w:p w14:paraId="6A46A4A2" w14:textId="77777777" w:rsidR="00916283" w:rsidRPr="004D49BC" w:rsidRDefault="00916283" w:rsidP="0091628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3326C8B3" w14:textId="77777777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</w:tcPr>
          <w:p w14:paraId="71EE3971" w14:textId="2BE155F1" w:rsidR="00916283" w:rsidRPr="004D49BC" w:rsidRDefault="00BF4305" w:rsidP="00916283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9,510,600</w:t>
            </w:r>
          </w:p>
        </w:tc>
      </w:tr>
    </w:tbl>
    <w:p w14:paraId="0D1B092A" w14:textId="77777777" w:rsidR="002842AB" w:rsidRPr="00F07FA5" w:rsidRDefault="002842AB" w:rsidP="00F07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08CBF107" w14:textId="2C19E770" w:rsidR="00E62647" w:rsidRPr="00AE78E5" w:rsidRDefault="00E62647" w:rsidP="00F07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E78E5">
        <w:rPr>
          <w:rFonts w:ascii="Angsana New" w:hAnsi="Angsana New" w:cs="Angsana New" w:hint="cs"/>
          <w:b/>
          <w:bCs/>
          <w:sz w:val="30"/>
          <w:szCs w:val="30"/>
          <w:cs/>
        </w:rPr>
        <w:t>หุ้น</w:t>
      </w:r>
      <w:r w:rsidR="00365C70">
        <w:rPr>
          <w:rFonts w:ascii="Angsana New" w:hAnsi="Angsana New" w:cs="Angsana New" w:hint="cs"/>
          <w:b/>
          <w:bCs/>
          <w:sz w:val="30"/>
          <w:szCs w:val="30"/>
          <w:cs/>
        </w:rPr>
        <w:t>กู้</w:t>
      </w:r>
      <w:r w:rsidR="009402FC" w:rsidRPr="00AE78E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ครั้งที่ </w:t>
      </w:r>
      <w:r w:rsidR="009402FC" w:rsidRPr="00AE78E5">
        <w:rPr>
          <w:rFonts w:ascii="Angsana New" w:hAnsi="Angsana New" w:cs="Angsana New"/>
          <w:b/>
          <w:bCs/>
          <w:sz w:val="30"/>
          <w:szCs w:val="30"/>
        </w:rPr>
        <w:t>1</w:t>
      </w:r>
      <w:r w:rsidR="009402FC" w:rsidRPr="00AE78E5">
        <w:rPr>
          <w:rFonts w:ascii="Angsana New" w:hAnsi="Angsana New" w:cs="Angsana New" w:hint="cs"/>
          <w:b/>
          <w:bCs/>
          <w:sz w:val="30"/>
          <w:szCs w:val="30"/>
          <w:cs/>
        </w:rPr>
        <w:t>/</w:t>
      </w:r>
      <w:r w:rsidR="009402FC" w:rsidRPr="00AE78E5">
        <w:rPr>
          <w:rFonts w:ascii="Angsana New" w:hAnsi="Angsana New" w:cs="Angsana New"/>
          <w:b/>
          <w:bCs/>
          <w:sz w:val="30"/>
          <w:szCs w:val="30"/>
        </w:rPr>
        <w:t>2568</w:t>
      </w:r>
      <w:r w:rsidRPr="00AE78E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</w:p>
    <w:p w14:paraId="2DAD41AC" w14:textId="77777777" w:rsidR="00651939" w:rsidRPr="00F07FA5" w:rsidRDefault="00651939" w:rsidP="00443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AC261FC" w14:textId="09EA35AD" w:rsidR="00175512" w:rsidRDefault="00651939" w:rsidP="002D1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8E5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/>
          <w:sz w:val="30"/>
          <w:szCs w:val="30"/>
        </w:rPr>
        <w:t>7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="00F12BB0" w:rsidRPr="00AE78E5">
        <w:rPr>
          <w:rFonts w:ascii="Angsana New" w:hAnsi="Angsana New" w:cs="Angsana New"/>
          <w:sz w:val="30"/>
          <w:szCs w:val="30"/>
        </w:rPr>
        <w:t>2568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บริษัทได้ออกหุ้นกู้ประเภทไม่ด้อยสิทธิ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ไม่มีหลักประกัน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และระบุชื่อผู้ถือเป็น</w:t>
      </w:r>
      <w:r w:rsidR="00DB4A40">
        <w:rPr>
          <w:rFonts w:ascii="Angsana New" w:hAnsi="Angsana New" w:cs="Angsana New"/>
          <w:sz w:val="30"/>
          <w:szCs w:val="30"/>
        </w:rPr>
        <w:br/>
      </w:r>
      <w:r w:rsidRPr="00AE78E5">
        <w:rPr>
          <w:rFonts w:ascii="Angsana New" w:hAnsi="Angsana New" w:cs="Angsana New" w:hint="cs"/>
          <w:sz w:val="30"/>
          <w:szCs w:val="30"/>
          <w:cs/>
        </w:rPr>
        <w:t>จํานวนรวม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="00F12BB0" w:rsidRPr="00AE78E5">
        <w:rPr>
          <w:rFonts w:ascii="Angsana New" w:hAnsi="Angsana New" w:cs="Angsana New"/>
          <w:sz w:val="30"/>
          <w:szCs w:val="30"/>
        </w:rPr>
        <w:t>1,600</w:t>
      </w:r>
      <w:r w:rsidR="004A5E00">
        <w:rPr>
          <w:rFonts w:ascii="Angsana New" w:hAnsi="Angsana New" w:cs="Angsana New"/>
          <w:sz w:val="30"/>
          <w:szCs w:val="30"/>
        </w:rPr>
        <w:t>.0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D4569B">
        <w:rPr>
          <w:rFonts w:ascii="Angsana New" w:hAnsi="Angsana New" w:cs="Angsana New" w:hint="cs"/>
          <w:sz w:val="30"/>
          <w:szCs w:val="30"/>
          <w:cs/>
        </w:rPr>
        <w:t>บาท</w:t>
      </w:r>
      <w:r w:rsidR="00A55BD0">
        <w:rPr>
          <w:rFonts w:ascii="Angsana New" w:hAnsi="Angsana New" w:cs="Angsana New"/>
          <w:sz w:val="30"/>
          <w:szCs w:val="30"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เพื่อเสนอขายต่อผู้ลงทุนสถาบันและผู้ลงทุนรายใหญ่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ครบกําหนดไถ่ถอนใน</w:t>
      </w:r>
      <w:r w:rsidR="00DB4A40">
        <w:rPr>
          <w:rFonts w:ascii="Angsana New" w:hAnsi="Angsana New" w:cs="Angsana New"/>
          <w:sz w:val="30"/>
          <w:szCs w:val="30"/>
        </w:rPr>
        <w:br/>
      </w:r>
      <w:r w:rsidRPr="00AE78E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4439CB" w:rsidRPr="00AE78E5">
        <w:rPr>
          <w:rFonts w:ascii="Angsana New" w:hAnsi="Angsana New"/>
          <w:sz w:val="30"/>
          <w:szCs w:val="30"/>
        </w:rPr>
        <w:t xml:space="preserve"> </w:t>
      </w:r>
      <w:r w:rsidR="004439CB" w:rsidRPr="00AE78E5">
        <w:rPr>
          <w:rFonts w:ascii="Angsana New" w:hAnsi="Angsana New" w:cs="Angsana New"/>
          <w:sz w:val="30"/>
          <w:szCs w:val="30"/>
        </w:rPr>
        <w:t>7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="004439CB" w:rsidRPr="00AE78E5">
        <w:rPr>
          <w:rFonts w:ascii="Angsana New" w:hAnsi="Angsana New" w:cs="Angsana New" w:hint="cs"/>
          <w:sz w:val="30"/>
          <w:szCs w:val="30"/>
          <w:cs/>
        </w:rPr>
        <w:t>มีนา</w:t>
      </w:r>
      <w:r w:rsidRPr="00AE78E5">
        <w:rPr>
          <w:rFonts w:ascii="Angsana New" w:hAnsi="Angsana New" w:cs="Angsana New" w:hint="cs"/>
          <w:sz w:val="30"/>
          <w:szCs w:val="30"/>
          <w:cs/>
        </w:rPr>
        <w:t>คม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="004439CB" w:rsidRPr="00AE78E5">
        <w:rPr>
          <w:rFonts w:ascii="Angsana New" w:hAnsi="Angsana New" w:cs="Angsana New"/>
          <w:sz w:val="30"/>
          <w:szCs w:val="30"/>
        </w:rPr>
        <w:t>2571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="00A55BD0" w:rsidRPr="00A55BD0">
        <w:rPr>
          <w:rFonts w:ascii="Angsana New" w:hAnsi="Angsana New" w:cs="Angsana New" w:hint="cs"/>
          <w:sz w:val="30"/>
          <w:szCs w:val="30"/>
          <w:cs/>
        </w:rPr>
        <w:t>ซึ่งผู้ออกหุ้นกู้มีสิทธิไถ่ถอนหุ้นกู้ก่อนครบกำหนดไถ่ถอน</w:t>
      </w:r>
      <w:r w:rsidR="00A55BD0" w:rsidRPr="00A55BD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โดยมีอัตราดอกเบี้ยคงที่</w:t>
      </w:r>
      <w:r w:rsidR="00DB4A40">
        <w:rPr>
          <w:rFonts w:ascii="Angsana New" w:hAnsi="Angsana New" w:cs="Angsana New"/>
          <w:sz w:val="30"/>
          <w:szCs w:val="30"/>
        </w:rPr>
        <w:br/>
      </w:r>
      <w:r w:rsidRPr="00AE78E5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="004439CB" w:rsidRPr="00AE78E5">
        <w:rPr>
          <w:rFonts w:ascii="Angsana New" w:hAnsi="Angsana New" w:cs="Angsana New"/>
          <w:sz w:val="30"/>
          <w:szCs w:val="30"/>
        </w:rPr>
        <w:t>4.60</w:t>
      </w:r>
      <w:r w:rsidRPr="00AE78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8E5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698FEDFE" w14:textId="77777777" w:rsidR="00F07FA5" w:rsidRPr="00F07FA5" w:rsidRDefault="00F07FA5" w:rsidP="002D1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E22A435" w14:textId="55745861" w:rsidR="00432142" w:rsidRPr="00CF57E0" w:rsidRDefault="001306BD" w:rsidP="00CF5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306BD">
        <w:rPr>
          <w:rFonts w:ascii="Angsana New" w:hAnsi="Angsana New" w:cs="Angsana New" w:hint="cs"/>
          <w:sz w:val="30"/>
          <w:szCs w:val="30"/>
          <w:cs/>
        </w:rPr>
        <w:t>ทั้งนี้บริษัทต้องปฏิบัติตามเงื่อนไขที่กำหนดไว้</w:t>
      </w:r>
      <w:r w:rsidRPr="001306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06BD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1306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06BD">
        <w:rPr>
          <w:rFonts w:ascii="Angsana New" w:hAnsi="Angsana New" w:cs="Angsana New" w:hint="cs"/>
          <w:sz w:val="30"/>
          <w:szCs w:val="30"/>
          <w:cs/>
        </w:rPr>
        <w:t>ผู้ออกหุ้นกู้จะต้องดำรงไว้ซึ่งอัตราส่วนหนี้สิน</w:t>
      </w:r>
      <w:r w:rsidR="008D5BEA"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1306BD">
        <w:rPr>
          <w:rFonts w:ascii="Angsana New" w:hAnsi="Angsana New" w:cs="Angsana New" w:hint="cs"/>
          <w:sz w:val="30"/>
          <w:szCs w:val="30"/>
          <w:cs/>
        </w:rPr>
        <w:t>ต่อ</w:t>
      </w:r>
      <w:r w:rsidR="00F07FA5">
        <w:rPr>
          <w:rFonts w:ascii="Angsana New" w:hAnsi="Angsana New" w:cs="Angsana New"/>
          <w:sz w:val="30"/>
          <w:szCs w:val="30"/>
          <w:cs/>
        </w:rPr>
        <w:br/>
      </w:r>
      <w:r w:rsidRPr="001306BD">
        <w:rPr>
          <w:rFonts w:ascii="Angsana New" w:hAnsi="Angsana New" w:cs="Angsana New" w:hint="cs"/>
          <w:sz w:val="30"/>
          <w:szCs w:val="30"/>
          <w:cs/>
        </w:rPr>
        <w:t>ส่วนของผู้ถือหุ้นตามงบการเงินรวมสำหรับปีตลอดระยะเวลาของหุ้นกู้</w:t>
      </w:r>
      <w:r w:rsidRPr="001306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06BD">
        <w:rPr>
          <w:rFonts w:ascii="Angsana New" w:hAnsi="Angsana New" w:cs="Angsana New" w:hint="cs"/>
          <w:sz w:val="30"/>
          <w:szCs w:val="30"/>
          <w:cs/>
        </w:rPr>
        <w:t>เป็นต้น</w:t>
      </w:r>
    </w:p>
    <w:p w14:paraId="0A016CAD" w14:textId="50663A3E" w:rsidR="00603BDA" w:rsidRPr="00F07FA5" w:rsidRDefault="00603BDA" w:rsidP="00F07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2C53284" w14:textId="02FEB64A" w:rsidR="00B653AA" w:rsidRPr="004D49BC" w:rsidRDefault="00B653AA" w:rsidP="00525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49B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122FE113" w14:textId="77777777" w:rsidR="00B653AA" w:rsidRPr="00F07FA5" w:rsidRDefault="00B653AA" w:rsidP="00F07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D447FFA" w14:textId="6B6F6C89" w:rsidR="009D6A22" w:rsidRPr="004D49BC" w:rsidRDefault="00916283" w:rsidP="00CA4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bookmarkStart w:id="4" w:name="_Hlk165742940"/>
      <w:r w:rsidRPr="004D49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D49BC">
        <w:rPr>
          <w:rFonts w:ascii="Angsana New" w:hAnsi="Angsana New" w:cs="Angsana New"/>
          <w:sz w:val="30"/>
          <w:szCs w:val="30"/>
        </w:rPr>
        <w:t xml:space="preserve">31 </w:t>
      </w:r>
      <w:r w:rsidRPr="00627657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627657">
        <w:rPr>
          <w:rFonts w:ascii="Angsana New" w:hAnsi="Angsana New" w:cs="Angsana New"/>
          <w:sz w:val="30"/>
          <w:szCs w:val="30"/>
        </w:rPr>
        <w:t>256</w:t>
      </w:r>
      <w:r w:rsidR="00BF4305" w:rsidRPr="00627657">
        <w:rPr>
          <w:rFonts w:ascii="Angsana New" w:hAnsi="Angsana New" w:cs="Angsana New"/>
          <w:sz w:val="30"/>
          <w:szCs w:val="30"/>
        </w:rPr>
        <w:t>8</w:t>
      </w:r>
      <w:r w:rsidRPr="00627657">
        <w:rPr>
          <w:rFonts w:ascii="Angsana New" w:hAnsi="Angsana New" w:cs="Angsana New"/>
          <w:sz w:val="30"/>
          <w:szCs w:val="30"/>
        </w:rPr>
        <w:t xml:space="preserve"> </w:t>
      </w:r>
      <w:r w:rsidRPr="0062765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และบริษัทมีวงเงินสินเชื่อที่ยังไม่ได้เบิกใช้เป็นจำนวนเงินรวม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0C1FE0">
        <w:rPr>
          <w:rFonts w:ascii="Angsana New" w:hAnsi="Angsana New" w:cs="Angsana New"/>
          <w:sz w:val="30"/>
          <w:szCs w:val="30"/>
        </w:rPr>
        <w:t>11,387.1</w:t>
      </w:r>
      <w:r w:rsidR="00627657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</w:rPr>
        <w:br/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0C1FE0">
        <w:rPr>
          <w:rFonts w:ascii="Angsana New" w:hAnsi="Angsana New" w:cs="Angsana New"/>
          <w:sz w:val="30"/>
          <w:szCs w:val="30"/>
        </w:rPr>
        <w:t>3,255.4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Pr="004D49BC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4D49BC">
        <w:rPr>
          <w:rFonts w:ascii="Angsana New" w:hAnsi="Angsana New" w:cs="Angsana New"/>
          <w:i/>
          <w:iCs/>
          <w:sz w:val="30"/>
          <w:szCs w:val="30"/>
        </w:rPr>
        <w:t>256</w:t>
      </w:r>
      <w:r w:rsidR="00CC5A4C">
        <w:rPr>
          <w:rFonts w:ascii="Angsana New" w:hAnsi="Angsana New" w:cs="Angsana New"/>
          <w:i/>
          <w:iCs/>
          <w:sz w:val="30"/>
          <w:szCs w:val="30"/>
        </w:rPr>
        <w:t>7</w:t>
      </w:r>
      <w:r w:rsidRPr="004D49BC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27657" w:rsidRPr="00627657">
        <w:rPr>
          <w:rFonts w:ascii="Angsana New" w:hAnsi="Angsana New" w:cs="Angsana New"/>
          <w:i/>
          <w:iCs/>
          <w:sz w:val="30"/>
          <w:szCs w:val="30"/>
        </w:rPr>
        <w:t>8,413.3</w:t>
      </w:r>
      <w:r w:rsidR="00BF4305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627657" w:rsidRPr="00627657">
        <w:rPr>
          <w:rFonts w:ascii="Angsana New" w:hAnsi="Angsana New" w:cs="Angsana New"/>
          <w:i/>
          <w:iCs/>
          <w:sz w:val="30"/>
          <w:szCs w:val="30"/>
        </w:rPr>
        <w:t>983.5</w:t>
      </w:r>
      <w:r w:rsidRPr="0062765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  <w:bookmarkEnd w:id="4"/>
    </w:p>
    <w:p w14:paraId="312533B3" w14:textId="77777777" w:rsidR="00CF52CC" w:rsidRPr="00F07FA5" w:rsidRDefault="00CF52CC" w:rsidP="0006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F227F6C" w14:textId="77777777" w:rsidR="00477FFC" w:rsidRDefault="00477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5883A471" w14:textId="4E13F81E" w:rsidR="006856B4" w:rsidRPr="00C40B5C" w:rsidRDefault="006856B4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40B5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31591EDB" w14:textId="77777777" w:rsidR="006856B4" w:rsidRPr="00F07FA5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D5A67AE" w14:textId="225AD9D7" w:rsidR="006856B4" w:rsidRPr="004D49BC" w:rsidRDefault="006856B4" w:rsidP="002D3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36"/>
        <w:jc w:val="thaiDistribute"/>
        <w:rPr>
          <w:rFonts w:ascii="Angsana New" w:hAnsi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1003275A" w14:textId="77777777" w:rsidR="002221ED" w:rsidRPr="00F07FA5" w:rsidRDefault="002221ED" w:rsidP="00F07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363DD03E" w14:textId="6E1EF8F8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707376" w:rsidRPr="004D49BC">
        <w:rPr>
          <w:rFonts w:ascii="Angsana New" w:hAnsi="Angsana New" w:cs="Angsana New"/>
          <w:sz w:val="30"/>
          <w:szCs w:val="30"/>
          <w:cs/>
        </w:rPr>
        <w:t>1</w:t>
      </w:r>
      <w:r w:rsidRPr="004D49BC">
        <w:rPr>
          <w:rFonts w:ascii="Angsana New" w:hAnsi="Angsana New" w:cs="Angsana New"/>
          <w:sz w:val="30"/>
          <w:szCs w:val="30"/>
        </w:rPr>
        <w:t xml:space="preserve">: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ธุรกิจไก่</w:t>
      </w:r>
    </w:p>
    <w:p w14:paraId="7C6A9E8E" w14:textId="784BE84F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707376" w:rsidRPr="004D49BC">
        <w:rPr>
          <w:rFonts w:ascii="Angsana New" w:hAnsi="Angsana New" w:cs="Angsana New"/>
          <w:sz w:val="30"/>
          <w:szCs w:val="30"/>
          <w:cs/>
        </w:rPr>
        <w:t>2</w:t>
      </w:r>
      <w:r w:rsidRPr="004D49BC">
        <w:rPr>
          <w:rFonts w:ascii="Angsana New" w:hAnsi="Angsana New" w:cs="Angsana New"/>
          <w:sz w:val="30"/>
          <w:szCs w:val="30"/>
        </w:rPr>
        <w:t xml:space="preserve">: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ธุรกิจสุกร</w:t>
      </w:r>
    </w:p>
    <w:p w14:paraId="2151AB18" w14:textId="2302D977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4D0F00" w:rsidRPr="004D49BC">
        <w:rPr>
          <w:rFonts w:ascii="Angsana New" w:hAnsi="Angsana New" w:cs="Angsana New"/>
          <w:sz w:val="30"/>
          <w:szCs w:val="30"/>
        </w:rPr>
        <w:t>3</w:t>
      </w:r>
      <w:r w:rsidRPr="004D49BC">
        <w:rPr>
          <w:rFonts w:ascii="Angsana New" w:hAnsi="Angsana New" w:cs="Angsana New"/>
          <w:sz w:val="30"/>
          <w:szCs w:val="30"/>
        </w:rPr>
        <w:t>: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14:paraId="7CDE6618" w14:textId="47699FDA" w:rsidR="003F63E6" w:rsidRPr="004D49BC" w:rsidRDefault="006856B4" w:rsidP="00852270">
      <w:pPr>
        <w:ind w:left="547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4D0F00" w:rsidRPr="004D49BC">
        <w:rPr>
          <w:rFonts w:ascii="Angsana New" w:hAnsi="Angsana New" w:cs="Angsana New"/>
          <w:sz w:val="30"/>
          <w:szCs w:val="30"/>
        </w:rPr>
        <w:t>4</w:t>
      </w:r>
      <w:r w:rsidRPr="004D49BC">
        <w:rPr>
          <w:rFonts w:ascii="Angsana New" w:hAnsi="Angsana New" w:cs="Angsana New"/>
          <w:sz w:val="30"/>
          <w:szCs w:val="30"/>
        </w:rPr>
        <w:t xml:space="preserve">: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2270" w:rsidRPr="004D49BC">
        <w:rPr>
          <w:rFonts w:ascii="Angsana New" w:hAnsi="Angsana New" w:cs="Angsana New"/>
          <w:sz w:val="30"/>
          <w:szCs w:val="30"/>
          <w:cs/>
        </w:rPr>
        <w:t>ธุรกิจ</w:t>
      </w:r>
      <w:r w:rsidR="00852270" w:rsidRPr="004D49BC">
        <w:rPr>
          <w:rFonts w:ascii="Angsana New" w:hAnsi="Angsana New" w:cs="Angsana New" w:hint="cs"/>
          <w:b/>
          <w:sz w:val="28"/>
          <w:szCs w:val="28"/>
          <w:cs/>
          <w:lang w:val="en-GB"/>
        </w:rPr>
        <w:t>จำหน่ายสินค้าปลีก</w:t>
      </w:r>
      <w:r w:rsidR="00852270" w:rsidRPr="004D49BC">
        <w:rPr>
          <w:rFonts w:ascii="Angsana New" w:hAnsi="Angsana New" w:cs="Angsana New"/>
          <w:b/>
          <w:sz w:val="28"/>
          <w:szCs w:val="28"/>
          <w:lang w:val="en-GB"/>
        </w:rPr>
        <w:br/>
      </w:r>
      <w:r w:rsidR="003F63E6" w:rsidRPr="004D49BC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4D0F00" w:rsidRPr="004D49BC">
        <w:rPr>
          <w:rFonts w:ascii="Angsana New" w:hAnsi="Angsana New" w:cs="Angsana New"/>
          <w:sz w:val="30"/>
          <w:szCs w:val="30"/>
        </w:rPr>
        <w:t>5</w:t>
      </w:r>
      <w:r w:rsidR="003F63E6" w:rsidRPr="004D49BC">
        <w:rPr>
          <w:rFonts w:ascii="Angsana New" w:hAnsi="Angsana New" w:cs="Angsana New"/>
          <w:sz w:val="30"/>
          <w:szCs w:val="30"/>
        </w:rPr>
        <w:t xml:space="preserve">: </w:t>
      </w:r>
      <w:r w:rsidR="003F63E6" w:rsidRPr="004D49BC">
        <w:rPr>
          <w:rFonts w:ascii="Angsana New" w:hAnsi="Angsana New" w:cs="Angsana New" w:hint="cs"/>
          <w:sz w:val="30"/>
          <w:szCs w:val="30"/>
          <w:cs/>
        </w:rPr>
        <w:t xml:space="preserve"> ธุรกิจอื่นๆ</w:t>
      </w:r>
    </w:p>
    <w:p w14:paraId="6012062E" w14:textId="77777777" w:rsidR="002E5ADD" w:rsidRPr="004D49BC" w:rsidRDefault="002E5ADD" w:rsidP="002E5A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4D49BC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การจำแนกรายได้</w:t>
      </w:r>
    </w:p>
    <w:p w14:paraId="2E83FF95" w14:textId="77777777" w:rsidR="002E5ADD" w:rsidRPr="002E42B6" w:rsidRDefault="002E5ADD" w:rsidP="002E5A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0F38099" w14:textId="6AF1973E" w:rsidR="00CA4141" w:rsidRPr="004D49BC" w:rsidRDefault="002E5ADD" w:rsidP="00627657">
      <w:pPr>
        <w:tabs>
          <w:tab w:val="clear" w:pos="454"/>
          <w:tab w:val="left" w:pos="540"/>
        </w:tabs>
        <w:ind w:left="540" w:hanging="4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รายได้</w:t>
      </w:r>
      <w:r w:rsidRPr="004D49BC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4D49BC">
        <w:rPr>
          <w:rFonts w:ascii="Angsana New" w:hAnsi="Angsana New" w:cs="Angsana New"/>
          <w:sz w:val="30"/>
          <w:szCs w:val="30"/>
          <w:cs/>
        </w:rPr>
        <w:t>ของกลุ่มบริษัทได้มาจาก</w:t>
      </w:r>
      <w:r w:rsidRPr="004D49BC">
        <w:rPr>
          <w:rFonts w:ascii="Angsana New" w:hAnsi="Angsana New" w:cs="Angsana New" w:hint="cs"/>
          <w:sz w:val="30"/>
          <w:szCs w:val="30"/>
          <w:cs/>
        </w:rPr>
        <w:t>การขายสินค้า โดยมีจังหวะเวลาในการรับรู้รายได้ ณ เวลาใดเวลาหนึ่งเพียงอย่างเดียว</w:t>
      </w:r>
    </w:p>
    <w:p w14:paraId="1C3321F3" w14:textId="77777777" w:rsidR="00CA4141" w:rsidRPr="004D49BC" w:rsidRDefault="00CA4141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BFAE3B9" w14:textId="77777777" w:rsidR="002D31CE" w:rsidRPr="004D49BC" w:rsidRDefault="002D31CE" w:rsidP="0068446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</w:p>
    <w:p w14:paraId="53AA285E" w14:textId="77777777" w:rsidR="002D31CE" w:rsidRPr="004D49BC" w:rsidRDefault="002D31CE" w:rsidP="0068446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</w:p>
    <w:p w14:paraId="2FAEB20D" w14:textId="010F24DC" w:rsidR="006D058F" w:rsidRPr="004D49BC" w:rsidRDefault="006D058F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  <w:cs/>
        </w:rPr>
        <w:sectPr w:rsidR="006D058F" w:rsidRPr="004D49BC" w:rsidSect="001C395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p w14:paraId="1C88EC7F" w14:textId="0670FE40" w:rsidR="009B571C" w:rsidRPr="004D49BC" w:rsidRDefault="009B571C" w:rsidP="009B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lastRenderedPageBreak/>
        <w:tab/>
      </w:r>
      <w:r w:rsidRPr="004D49BC">
        <w:rPr>
          <w:rFonts w:ascii="Angsana New" w:hAnsi="Angsana New" w:cs="Angsana New" w:hint="cs"/>
          <w:sz w:val="30"/>
          <w:szCs w:val="30"/>
          <w:cs/>
        </w:rPr>
        <w:t>รายได้และผลการดำเนินงานจำแนกตามส่วนงานทางธุรกิจในงบการเงินรวม</w:t>
      </w:r>
      <w:r w:rsidR="0031124F" w:rsidRPr="004D49BC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111B55" w:rsidRPr="004D49BC">
        <w:rPr>
          <w:rFonts w:ascii="Angsana New" w:hAnsi="Angsana New" w:cs="Angsana New" w:hint="cs"/>
          <w:sz w:val="30"/>
          <w:szCs w:val="30"/>
          <w:cs/>
        </w:rPr>
        <w:t>สาม</w:t>
      </w:r>
      <w:r w:rsidR="0031124F" w:rsidRPr="004D49BC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4D49BC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31124F" w:rsidRPr="004D49BC">
        <w:rPr>
          <w:rFonts w:ascii="Angsana New" w:hAnsi="Angsana New" w:cs="Angsana New"/>
          <w:sz w:val="30"/>
          <w:szCs w:val="30"/>
        </w:rPr>
        <w:t>3</w:t>
      </w:r>
      <w:r w:rsidR="00BC7F0D" w:rsidRPr="004D49BC">
        <w:rPr>
          <w:rFonts w:ascii="Angsana New" w:hAnsi="Angsana New" w:cs="Angsana New"/>
          <w:sz w:val="30"/>
          <w:szCs w:val="30"/>
        </w:rPr>
        <w:t>1</w:t>
      </w:r>
      <w:r w:rsidR="0031124F" w:rsidRPr="004D49BC">
        <w:rPr>
          <w:rFonts w:ascii="Angsana New" w:hAnsi="Angsana New" w:cs="Angsana New"/>
          <w:sz w:val="30"/>
          <w:szCs w:val="30"/>
        </w:rPr>
        <w:t xml:space="preserve"> </w:t>
      </w:r>
      <w:r w:rsidR="00BC7F0D" w:rsidRPr="004D49B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FA663F" w:rsidRPr="004D49BC">
        <w:rPr>
          <w:rFonts w:ascii="Angsana New" w:hAnsi="Angsana New" w:cs="Angsana New"/>
          <w:sz w:val="30"/>
          <w:szCs w:val="30"/>
        </w:rPr>
        <w:t>256</w:t>
      </w:r>
      <w:r w:rsidR="004B2245">
        <w:rPr>
          <w:rFonts w:ascii="Angsana New" w:hAnsi="Angsana New" w:cs="Angsana New"/>
          <w:sz w:val="30"/>
          <w:szCs w:val="30"/>
        </w:rPr>
        <w:t>8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A663F" w:rsidRPr="004D49BC">
        <w:rPr>
          <w:rFonts w:ascii="Angsana New" w:hAnsi="Angsana New" w:cs="Angsana New"/>
          <w:sz w:val="30"/>
          <w:szCs w:val="30"/>
        </w:rPr>
        <w:t>256</w:t>
      </w:r>
      <w:r w:rsidR="004B2245">
        <w:rPr>
          <w:rFonts w:ascii="Angsana New" w:hAnsi="Angsana New" w:cs="Angsana New"/>
          <w:sz w:val="30"/>
          <w:szCs w:val="30"/>
        </w:rPr>
        <w:t>7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178CF8B9" w14:textId="10B909F3" w:rsidR="009B571C" w:rsidRPr="00F07FA5" w:rsidRDefault="009B571C" w:rsidP="00F07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spacing w:line="240" w:lineRule="auto"/>
        <w:ind w:hanging="4"/>
        <w:rPr>
          <w:rFonts w:ascii="Angsana New" w:hAnsi="Angsana New" w:cs="Angsana New"/>
          <w:sz w:val="24"/>
          <w:szCs w:val="24"/>
        </w:rPr>
      </w:pPr>
    </w:p>
    <w:tbl>
      <w:tblPr>
        <w:tblW w:w="15588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68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540"/>
        <w:gridCol w:w="266"/>
        <w:gridCol w:w="720"/>
        <w:gridCol w:w="270"/>
        <w:gridCol w:w="724"/>
        <w:gridCol w:w="266"/>
        <w:gridCol w:w="630"/>
        <w:gridCol w:w="270"/>
        <w:gridCol w:w="724"/>
      </w:tblGrid>
      <w:tr w:rsidR="009C4F43" w:rsidRPr="004D49BC" w14:paraId="4FDA5617" w14:textId="77777777" w:rsidTr="00AE3FF2"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DA9E99" w14:textId="77777777" w:rsidR="009C4F43" w:rsidRPr="004D49BC" w:rsidRDefault="009C4F43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015909D1" w14:textId="5ED1EA42" w:rsidR="009C4F43" w:rsidRPr="004D49BC" w:rsidRDefault="009C4F43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0D485B" w:rsidRPr="004D49BC" w14:paraId="3788C258" w14:textId="77777777" w:rsidTr="000E2A55"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043402" w14:textId="77777777" w:rsidR="000D485B" w:rsidRPr="004D49BC" w:rsidRDefault="000D485B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  <w:p w14:paraId="114C180E" w14:textId="421FAEF3" w:rsidR="000D485B" w:rsidRPr="004D49BC" w:rsidRDefault="000D485B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43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BC7F0D" w:rsidRPr="004D49BC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สาม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เดือนสิ้นสุดวันที่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9712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5A0A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61CEE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0B47F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94468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</w:t>
            </w: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1FC35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56077" w14:textId="3F1D27B9" w:rsidR="000D485B" w:rsidRPr="004D49BC" w:rsidRDefault="00F333ED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25539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C5B0D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</w:t>
            </w:r>
          </w:p>
          <w:p w14:paraId="200DD86B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ธุรกิจอื่นๆ</w:t>
            </w:r>
          </w:p>
        </w:tc>
        <w:tc>
          <w:tcPr>
            <w:tcW w:w="266" w:type="dxa"/>
            <w:vAlign w:val="bottom"/>
          </w:tcPr>
          <w:p w14:paraId="4E343A6A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44B1E187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 xml:space="preserve">การตัดรายการ </w:t>
            </w:r>
          </w:p>
          <w:p w14:paraId="7725DCE5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266" w:type="dxa"/>
          </w:tcPr>
          <w:p w14:paraId="029829C4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624" w:type="dxa"/>
            <w:gridSpan w:val="3"/>
          </w:tcPr>
          <w:p w14:paraId="2286FF53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  <w:p w14:paraId="2FFDD2B2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4B2245" w:rsidRPr="004D49BC" w14:paraId="3C69F699" w14:textId="77777777" w:rsidTr="000E2A55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946EFB" w14:textId="67C0B220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 w:bidi="ar-SA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มีนาคม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251D3" w14:textId="2A7A850A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DFCC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6E47" w14:textId="4EC9CF93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2531D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57A8" w14:textId="149E8ABA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6C86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15C3" w14:textId="2FD52C39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DDCD1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D04E3" w14:textId="63E45C35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12C77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3AD51" w14:textId="31F58585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CDF56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090BA" w14:textId="4862D47D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D0909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07378" w14:textId="20E63A1A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A63DC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5E1A3" w14:textId="62802F1E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E1E94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7F10C" w14:textId="1078E555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66" w:type="dxa"/>
            <w:vAlign w:val="bottom"/>
          </w:tcPr>
          <w:p w14:paraId="4A075F08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17D5918C" w14:textId="46877F73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270" w:type="dxa"/>
            <w:vAlign w:val="bottom"/>
          </w:tcPr>
          <w:p w14:paraId="773D60F4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08BD5A38" w14:textId="15925FDE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66" w:type="dxa"/>
          </w:tcPr>
          <w:p w14:paraId="633AC745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0FB935B" w14:textId="58E93D76" w:rsidR="004B2245" w:rsidRPr="004B2245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B2245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</w:rPr>
              <w:t>256</w:t>
            </w:r>
            <w:r w:rsidRPr="004B2245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8</w:t>
            </w:r>
          </w:p>
        </w:tc>
        <w:tc>
          <w:tcPr>
            <w:tcW w:w="270" w:type="dxa"/>
            <w:vAlign w:val="bottom"/>
          </w:tcPr>
          <w:p w14:paraId="2E50FC7A" w14:textId="77777777" w:rsidR="004B2245" w:rsidRPr="004B2245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73F295CE" w14:textId="059B7043" w:rsidR="004B2245" w:rsidRPr="000F7FD3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0F7FD3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</w:rPr>
              <w:t>256</w:t>
            </w:r>
            <w:r w:rsidRPr="000F7FD3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7</w:t>
            </w:r>
          </w:p>
        </w:tc>
      </w:tr>
      <w:tr w:rsidR="00BC7F0D" w:rsidRPr="004D49BC" w14:paraId="233BFC24" w14:textId="77777777" w:rsidTr="000E2A55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2621AD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</w:tcBorders>
            <w:vAlign w:val="bottom"/>
          </w:tcPr>
          <w:p w14:paraId="79E6B85F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(ล้านบาท)</w:t>
            </w:r>
          </w:p>
        </w:tc>
      </w:tr>
      <w:tr w:rsidR="004B2245" w:rsidRPr="004D49BC" w14:paraId="5643F817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ACA5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8A01F4B" w14:textId="32E803CF" w:rsidR="004B2245" w:rsidRPr="004D49BC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5,17</w:t>
            </w:r>
            <w:r w:rsidR="00A55BD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DD428F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4F3846" w14:textId="6C1AD033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4,449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2EA47A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A68CE5D" w14:textId="2E1CCC83" w:rsidR="004B2245" w:rsidRPr="004D49BC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3,666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C18ACB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672C0" w14:textId="1859C81C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2,969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9D03E5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FAB415B" w14:textId="0A1DD1FC" w:rsidR="004B2245" w:rsidRPr="004D49BC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2,627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F71FBE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99423" w14:textId="468B0B6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2,075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F04F3EF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C0EDCFB" w14:textId="5C15C736" w:rsidR="004B2245" w:rsidRPr="004D49BC" w:rsidRDefault="00D91EC5" w:rsidP="00D9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6,195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407C20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6A3AD" w14:textId="702C30B6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5,438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220BB3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D27A294" w14:textId="6D703A3A" w:rsidR="004B2245" w:rsidRPr="004D49BC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94C55B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419BD" w14:textId="6BFB8F7F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67</w:t>
            </w:r>
          </w:p>
        </w:tc>
        <w:tc>
          <w:tcPr>
            <w:tcW w:w="266" w:type="dxa"/>
            <w:vAlign w:val="bottom"/>
          </w:tcPr>
          <w:p w14:paraId="0D3C2DCC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8B59F2F" w14:textId="703E775F" w:rsidR="004B2245" w:rsidRPr="004D49BC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AA8B121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4A01DC6" w14:textId="0725903C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6" w:type="dxa"/>
            <w:vAlign w:val="bottom"/>
          </w:tcPr>
          <w:p w14:paraId="4DA30627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022FDC1D" w14:textId="60D8A389" w:rsidR="004B2245" w:rsidRPr="004D49BC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17,72</w:t>
            </w:r>
            <w:r w:rsidR="00A55BD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9</w:t>
            </w:r>
          </w:p>
        </w:tc>
        <w:tc>
          <w:tcPr>
            <w:tcW w:w="270" w:type="dxa"/>
            <w:vAlign w:val="bottom"/>
          </w:tcPr>
          <w:p w14:paraId="011C0521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AFD6622" w14:textId="2DAB057B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 w:rsidRPr="004D49BC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14,998</w:t>
            </w:r>
          </w:p>
        </w:tc>
      </w:tr>
      <w:tr w:rsidR="004B2245" w:rsidRPr="004D49BC" w14:paraId="1747E3F9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17DF0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990773" w14:textId="4D0D4976" w:rsidR="004B2245" w:rsidRPr="004D49BC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6,897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BFA783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A132C" w14:textId="5E3EE006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6,449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0E5CDF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0DA158" w14:textId="7F32EBC5" w:rsidR="004B2245" w:rsidRPr="004D49BC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3,818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F367A3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BBAAC" w14:textId="1294FDA9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2,957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9525E2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DB414B" w14:textId="7AD71151" w:rsidR="004B2245" w:rsidRPr="004D49BC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4,729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64AD32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50D8F" w14:textId="67471498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4,861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F62235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8B1D72" w14:textId="4A883BDB" w:rsidR="004B2245" w:rsidRPr="004D49BC" w:rsidRDefault="00D91EC5" w:rsidP="00D91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F5A896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133DE" w14:textId="73FE4804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3FC063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C46FA7" w14:textId="351A899D" w:rsidR="004B2245" w:rsidRPr="004D49BC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FC43C5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097D5" w14:textId="663D0A38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110</w:t>
            </w:r>
          </w:p>
        </w:tc>
        <w:tc>
          <w:tcPr>
            <w:tcW w:w="266" w:type="dxa"/>
            <w:vAlign w:val="bottom"/>
          </w:tcPr>
          <w:p w14:paraId="298DBA38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D2DC924" w14:textId="2CEB1F6E" w:rsidR="004B2245" w:rsidRPr="004D49BC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(15,541)</w:t>
            </w:r>
          </w:p>
        </w:tc>
        <w:tc>
          <w:tcPr>
            <w:tcW w:w="270" w:type="dxa"/>
            <w:vAlign w:val="bottom"/>
          </w:tcPr>
          <w:p w14:paraId="208A38E8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5D30D" w14:textId="70074361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(14,377)</w:t>
            </w:r>
          </w:p>
        </w:tc>
        <w:tc>
          <w:tcPr>
            <w:tcW w:w="266" w:type="dxa"/>
            <w:vAlign w:val="bottom"/>
          </w:tcPr>
          <w:p w14:paraId="676E9175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7CF1989" w14:textId="4FD5C368" w:rsidR="004B2245" w:rsidRPr="004D49BC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F13630C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BD21A" w14:textId="716B4F44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-</w:t>
            </w:r>
          </w:p>
        </w:tc>
      </w:tr>
      <w:tr w:rsidR="004B2245" w:rsidRPr="004D49BC" w14:paraId="564D02F7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18799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1BBBEA4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8D6D0D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9D4C89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8E022E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9F67375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B813B0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82C05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1D7091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A743FB8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BD55E8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955383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B1A534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B1B82D9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779932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3CEF40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B34D28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1A3C862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4B0AB5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67095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5379FD9F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A03A73D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93386E8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B5184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0B0309A0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0E94FC58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4A17ECF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A7F93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</w:tr>
      <w:tr w:rsidR="004B2245" w:rsidRPr="004D49BC" w14:paraId="197C66D7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7B264" w14:textId="5A9B7E2C" w:rsidR="004B2245" w:rsidRPr="004D49BC" w:rsidRDefault="004B2245" w:rsidP="0085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52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และการให้บริการ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039F6B" w14:textId="7BA4F8DF" w:rsidR="004B2245" w:rsidRPr="004D49BC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12,06</w:t>
            </w:r>
            <w:r w:rsidR="00A55BD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076D5D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FB6A0C" w14:textId="03B1D859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10,898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201000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1287F9" w14:textId="242BA74E" w:rsidR="004B2245" w:rsidRPr="004D49BC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7,484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F7293D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F5AB1B" w14:textId="7535F4B9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5,926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B1E927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4A4C6F" w14:textId="16BBC7E6" w:rsidR="004B2245" w:rsidRPr="004D49BC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7,356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633DA0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01457" w14:textId="402B2315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6,936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593922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F173A3" w14:textId="6ED04F61" w:rsidR="004B2245" w:rsidRPr="004D49BC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6,195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EE2D74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526A91" w14:textId="7AC32E8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5,438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CF3C0E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3FB6D6" w14:textId="65C0B1F1" w:rsidR="004B2245" w:rsidRPr="004D49BC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55E9BE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F4C1C4" w14:textId="684DBA3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177</w:t>
            </w:r>
          </w:p>
        </w:tc>
        <w:tc>
          <w:tcPr>
            <w:tcW w:w="266" w:type="dxa"/>
            <w:vAlign w:val="bottom"/>
          </w:tcPr>
          <w:p w14:paraId="2CBA4856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175C457" w14:textId="20D81BB8" w:rsidR="004B2245" w:rsidRPr="004D49BC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(15,541)</w:t>
            </w:r>
          </w:p>
        </w:tc>
        <w:tc>
          <w:tcPr>
            <w:tcW w:w="270" w:type="dxa"/>
            <w:vAlign w:val="bottom"/>
          </w:tcPr>
          <w:p w14:paraId="1DFA00D2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FE2925" w14:textId="55BC8D8B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(14,377)</w:t>
            </w:r>
          </w:p>
        </w:tc>
        <w:tc>
          <w:tcPr>
            <w:tcW w:w="266" w:type="dxa"/>
            <w:vAlign w:val="bottom"/>
          </w:tcPr>
          <w:p w14:paraId="237D3FE8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7095FBE" w14:textId="049D4D61" w:rsidR="004B2245" w:rsidRPr="004D49BC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17,72</w:t>
            </w:r>
            <w:r w:rsidR="00A55BD0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9</w:t>
            </w:r>
          </w:p>
        </w:tc>
        <w:tc>
          <w:tcPr>
            <w:tcW w:w="270" w:type="dxa"/>
            <w:vAlign w:val="bottom"/>
          </w:tcPr>
          <w:p w14:paraId="5DAABD8C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368AEC" w14:textId="189E2C12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4D49BC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14,998</w:t>
            </w:r>
          </w:p>
        </w:tc>
      </w:tr>
      <w:tr w:rsidR="004B2245" w:rsidRPr="004D49BC" w14:paraId="34A06099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C6948" w14:textId="34F79555" w:rsidR="00EF0E39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 w:hanging="107"/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(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)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จากการดำเนินงา</w:t>
            </w:r>
            <w:r w:rsidR="00772DA8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น</w:t>
            </w:r>
          </w:p>
          <w:p w14:paraId="5481F72F" w14:textId="4C96DDB1" w:rsidR="004B2245" w:rsidRPr="004D49BC" w:rsidRDefault="00EF0E39" w:rsidP="0085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4" w:right="-108" w:hanging="10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  </w:t>
            </w:r>
            <w:r w:rsidR="004B2245"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หลังการ</w:t>
            </w:r>
            <w:r w:rsidR="004B2245"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ขาดทุนจากการด้อยค่าซึ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่ง</w:t>
            </w:r>
            <w:r w:rsidR="004B2245"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เป็นไปตาม</w:t>
            </w:r>
            <w:r w:rsidR="004B2245"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TFRS 9</w:t>
            </w:r>
            <w:r w:rsidR="004B2245"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</w:r>
            <w:r w:rsidR="004B2245"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การตัดกำไร</w:t>
            </w:r>
            <w:r w:rsidR="004B2245"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ระหว่างกันและ</w:t>
            </w:r>
            <w:r w:rsidR="004B2245"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  <w:t>การปันส่วนค่าใช้จ่ายระหว่างกัน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49EF1" w14:textId="76831F67" w:rsidR="004B2245" w:rsidRPr="001C1444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1,185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2475C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87D05" w14:textId="3BA9354D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C1444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1188A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712F0" w14:textId="28ABBEBB" w:rsidR="004B2245" w:rsidRPr="001C1444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4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E72DB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9042A" w14:textId="248B37A1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C1444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1997A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9851C" w14:textId="04C51A3C" w:rsidR="004B2245" w:rsidRPr="001C1444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447F6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9691C" w14:textId="514BB1BD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C1444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2083F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3581E" w14:textId="2E5C120D" w:rsidR="004B2245" w:rsidRPr="001C1444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83ADD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6DA18" w14:textId="7D66DCA3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C1444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9B232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5FC29" w14:textId="67AACAE5" w:rsidR="004B2245" w:rsidRPr="001C1444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DF7942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77C20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19931" w14:textId="24AC4B8D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C1444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DDE9DCE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8B9BD" w14:textId="1DAC38D7" w:rsidR="004B2245" w:rsidRPr="001C1444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DA293A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7E4C" w14:textId="52739AD4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C1444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F3604E0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5C1FE" w14:textId="326D884C" w:rsidR="004B2245" w:rsidRPr="001C1444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2,57</w:t>
            </w:r>
            <w:r w:rsidR="00DF7942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6</w:t>
            </w:r>
          </w:p>
        </w:tc>
        <w:tc>
          <w:tcPr>
            <w:tcW w:w="270" w:type="dxa"/>
            <w:vAlign w:val="bottom"/>
          </w:tcPr>
          <w:p w14:paraId="28D00517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018B3" w14:textId="281B0F08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1C1444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458</w:t>
            </w:r>
          </w:p>
        </w:tc>
      </w:tr>
      <w:tr w:rsidR="004B2245" w:rsidRPr="004D49BC" w14:paraId="1860C621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4D725" w14:textId="253FAC04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 w:hanging="10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E6947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9A387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370F9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1CEE8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B7AF1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382F2B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64043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C3AA8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32395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90230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5DD54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88BCF3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5A387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1F1F14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7FC1D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FA0B4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4EDC3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2198C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AE32D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37A34F4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4E3502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544254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481579F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10B6E0F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E89F104" w14:textId="16109497" w:rsidR="004B2245" w:rsidRPr="001C1444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(210)</w:t>
            </w:r>
          </w:p>
        </w:tc>
        <w:tc>
          <w:tcPr>
            <w:tcW w:w="270" w:type="dxa"/>
            <w:vAlign w:val="bottom"/>
          </w:tcPr>
          <w:p w14:paraId="1CF00FCE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09B1426" w14:textId="2CED901B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1C1444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(270)</w:t>
            </w:r>
          </w:p>
        </w:tc>
      </w:tr>
      <w:tr w:rsidR="004B2245" w:rsidRPr="004D49BC" w14:paraId="13A4080F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F2D4E7" w14:textId="72C89B12" w:rsidR="00EF0E39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1" w:hanging="180"/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ส่วนแบ่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ง</w:t>
            </w:r>
            <w:r w:rsidR="00E93FF7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กำไร (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 w:rsidR="00E93FF7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) 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ของ                   </w:t>
            </w:r>
          </w:p>
          <w:p w14:paraId="1E16D77E" w14:textId="77777777" w:rsidR="00EF0E39" w:rsidRDefault="004B2245" w:rsidP="0085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4" w:hanging="180"/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การร่วมค้า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และบริษัทร่วม           </w:t>
            </w:r>
          </w:p>
          <w:p w14:paraId="7B18C860" w14:textId="7BDE66B3" w:rsidR="004B2245" w:rsidRPr="004D49BC" w:rsidRDefault="004B2245" w:rsidP="0085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4" w:hanging="180"/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C05E9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B7903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E38DE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85448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6361E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70AE5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9BF8B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614DC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AFBD7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C1842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B7BD0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99A40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F723A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DE0E8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9E2DA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06C02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C6604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E26067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904B2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255D9C3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8FD10E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53B6F0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09DFF83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8602BC5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7BDC9C" w14:textId="329DDBD1" w:rsidR="004B2245" w:rsidRPr="001C1444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32</w:t>
            </w:r>
          </w:p>
        </w:tc>
        <w:tc>
          <w:tcPr>
            <w:tcW w:w="270" w:type="dxa"/>
            <w:vAlign w:val="bottom"/>
          </w:tcPr>
          <w:p w14:paraId="66CB47C7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F8D87EB" w14:textId="19B9C372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1C1444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(31)</w:t>
            </w:r>
          </w:p>
        </w:tc>
      </w:tr>
      <w:tr w:rsidR="004B2245" w:rsidRPr="004D49BC" w14:paraId="1FC38EFB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6B2738" w14:textId="57CCC7E0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ค่าใช้จ่าย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) 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รายได้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C5E2A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574C2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D07ED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5D395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2D5B8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DBE78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0FE7F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0468C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F3ECE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9256D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D901B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E168D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408A6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CA897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C6BFD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7BF87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B3FD6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CCB83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82F7D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622B283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273F35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09225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08E370A2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864AC81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A866F" w14:textId="55FD2F42" w:rsidR="004B2245" w:rsidRPr="001C1444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(363)</w:t>
            </w:r>
          </w:p>
        </w:tc>
        <w:tc>
          <w:tcPr>
            <w:tcW w:w="270" w:type="dxa"/>
            <w:vAlign w:val="bottom"/>
          </w:tcPr>
          <w:p w14:paraId="05444BA9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7451F" w14:textId="3595DE98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1C1444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13</w:t>
            </w:r>
          </w:p>
        </w:tc>
      </w:tr>
      <w:tr w:rsidR="004B2245" w:rsidRPr="004D49BC" w14:paraId="5E7463D2" w14:textId="77777777" w:rsidTr="001F7333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50E90F" w14:textId="77777777" w:rsidR="004B2245" w:rsidRPr="004D49BC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9AEEE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8A912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ACB63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9897B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BF879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7E3B2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6DDCF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8263D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FDC68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77159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44EEE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4D401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61882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70DAB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415D1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5AB59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B468E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E8B87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BA0FF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BDC204B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CFA5ED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1D5647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B83D230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B234099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1FA2A" w14:textId="6989FB93" w:rsidR="004B2245" w:rsidRPr="001C1444" w:rsidRDefault="00D91EC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D91EC5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2,03</w:t>
            </w:r>
            <w:r w:rsidR="00DF7942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5</w:t>
            </w:r>
          </w:p>
        </w:tc>
        <w:tc>
          <w:tcPr>
            <w:tcW w:w="270" w:type="dxa"/>
            <w:vAlign w:val="bottom"/>
          </w:tcPr>
          <w:p w14:paraId="6996C2CB" w14:textId="77777777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BE606" w14:textId="1BD3AC7A" w:rsidR="004B2245" w:rsidRPr="001C1444" w:rsidRDefault="004B2245" w:rsidP="004B2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 w:rsidRPr="001C1444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170</w:t>
            </w:r>
          </w:p>
        </w:tc>
      </w:tr>
    </w:tbl>
    <w:p w14:paraId="257EFB2F" w14:textId="022C5BE5" w:rsidR="009B571C" w:rsidRPr="004D49BC" w:rsidRDefault="009B571C" w:rsidP="00814BF6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4D49BC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lastRenderedPageBreak/>
        <w:t>สินทรัพย์และหนี้สินจำแนกตามส่วนงานในงบการเงินรวม ณ</w:t>
      </w:r>
      <w:r w:rsidRPr="004D49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>256</w:t>
      </w:r>
      <w:r w:rsidR="00595096">
        <w:rPr>
          <w:rFonts w:ascii="Angsana New" w:hAnsi="Angsana New" w:cs="Angsana New"/>
          <w:color w:val="000000"/>
          <w:sz w:val="30"/>
          <w:szCs w:val="30"/>
        </w:rPr>
        <w:t>8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>256</w:t>
      </w:r>
      <w:r w:rsidR="00595096">
        <w:rPr>
          <w:rFonts w:ascii="Angsana New" w:hAnsi="Angsana New" w:cs="Angsana New"/>
          <w:color w:val="000000"/>
          <w:sz w:val="30"/>
          <w:szCs w:val="30"/>
        </w:rPr>
        <w:t>7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1FAD740E" w14:textId="77777777" w:rsidR="009B571C" w:rsidRPr="00F07FA5" w:rsidRDefault="009B571C" w:rsidP="009B571C">
      <w:pPr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20563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24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703"/>
        <w:gridCol w:w="236"/>
        <w:gridCol w:w="664"/>
        <w:gridCol w:w="270"/>
        <w:gridCol w:w="720"/>
        <w:gridCol w:w="664"/>
        <w:gridCol w:w="664"/>
        <w:gridCol w:w="664"/>
        <w:gridCol w:w="664"/>
        <w:gridCol w:w="664"/>
        <w:gridCol w:w="664"/>
        <w:gridCol w:w="666"/>
      </w:tblGrid>
      <w:tr w:rsidR="00814BF6" w:rsidRPr="004D49BC" w14:paraId="041C5E13" w14:textId="77777777" w:rsidTr="000F0032">
        <w:trPr>
          <w:gridAfter w:val="7"/>
          <w:wAfter w:w="4650" w:type="dxa"/>
          <w:trHeight w:val="371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E04AC0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73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22A08BB5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14BF6" w:rsidRPr="004D49BC" w14:paraId="3A781608" w14:textId="77777777" w:rsidTr="000F0032">
        <w:trPr>
          <w:gridAfter w:val="7"/>
          <w:wAfter w:w="4650" w:type="dxa"/>
          <w:trHeight w:val="425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519EAC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106ED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36ECB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1A2A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EB4D9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C9869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DB18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1797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</w:r>
            <w:r w:rsidRPr="004D49BC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6B699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F502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</w:t>
            </w:r>
          </w:p>
          <w:p w14:paraId="6C4F1714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70" w:type="dxa"/>
            <w:vAlign w:val="bottom"/>
          </w:tcPr>
          <w:p w14:paraId="313553CD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693" w:type="dxa"/>
            <w:gridSpan w:val="3"/>
            <w:vAlign w:val="bottom"/>
          </w:tcPr>
          <w:p w14:paraId="65DCAAEC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5D961C90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62D2B1AD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54" w:type="dxa"/>
            <w:gridSpan w:val="3"/>
          </w:tcPr>
          <w:p w14:paraId="47F7333B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  <w:p w14:paraId="71754229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  <w:r w:rsidRPr="004D49BC"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10681" w:rsidRPr="004D49BC" w14:paraId="4E49085F" w14:textId="77777777" w:rsidTr="000F0032">
        <w:trPr>
          <w:gridAfter w:val="7"/>
          <w:wAfter w:w="4650" w:type="dxa"/>
          <w:trHeight w:val="218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F2038E" w14:textId="77777777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lang w:val="en-GB" w:bidi="ar-S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F1F78" w14:textId="22EB5EB0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74A55" w14:textId="77777777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95F0" w14:textId="18E5AB91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0A28" w14:textId="77777777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5E92" w14:textId="2DAFA520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F02A" w14:textId="77777777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84F08" w14:textId="33FBD935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C9C3A" w14:textId="77777777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2515C" w14:textId="176D07E4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81821" w14:textId="77777777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27E6E" w14:textId="0F763D5E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93700" w14:textId="77777777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FCA33" w14:textId="7D512A1F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E025" w14:textId="77777777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FA836" w14:textId="35AA9303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DF02" w14:textId="77777777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C1CD4" w14:textId="7A41BC38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C755" w14:textId="77777777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DEB4F" w14:textId="65AC7943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0F9910F7" w14:textId="77777777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9058" w14:textId="5E2B8D66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A7E27" w14:textId="77777777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4D26" w14:textId="6BCF7116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5BA8060" w14:textId="77777777" w:rsidR="00B10681" w:rsidRPr="004D49BC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2EDBA6FC" w14:textId="24B6DB8D" w:rsidR="00B10681" w:rsidRPr="00B10681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10681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256</w:t>
            </w:r>
            <w:r w:rsidRPr="00B10681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3BA1EFA8" w14:textId="77777777" w:rsidR="00B10681" w:rsidRPr="00B10681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E73DF44" w14:textId="38F8E459" w:rsidR="00B10681" w:rsidRPr="00B10681" w:rsidRDefault="00B10681" w:rsidP="00B10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10681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256</w:t>
            </w:r>
            <w:r w:rsidRPr="00B10681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814BF6" w:rsidRPr="004D49BC" w14:paraId="2725CC6D" w14:textId="77777777" w:rsidTr="000F0032">
        <w:trPr>
          <w:trHeight w:val="17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D30817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73" w:type="dxa"/>
            <w:gridSpan w:val="27"/>
            <w:tcBorders>
              <w:top w:val="nil"/>
              <w:left w:val="nil"/>
            </w:tcBorders>
            <w:vAlign w:val="bottom"/>
          </w:tcPr>
          <w:p w14:paraId="54EA438E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664" w:type="dxa"/>
          </w:tcPr>
          <w:p w14:paraId="3A2E7953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23F13DB8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78D98A24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4C958029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1E62931E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46B2A0CB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</w:tcPr>
          <w:p w14:paraId="4DCF5CBE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  <w:lang w:val="en-GB"/>
              </w:rPr>
            </w:pPr>
          </w:p>
        </w:tc>
      </w:tr>
      <w:tr w:rsidR="00B8698A" w:rsidRPr="004D49BC" w14:paraId="049BD796" w14:textId="77777777" w:rsidTr="0013360E">
        <w:trPr>
          <w:gridAfter w:val="7"/>
          <w:wAfter w:w="4650" w:type="dxa"/>
          <w:trHeight w:val="4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203E8C" w14:textId="1D9258C6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เงินลงทุนใน</w:t>
            </w:r>
            <w:r w:rsidR="001C1444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การร่วมค้า</w:t>
            </w:r>
            <w:r w:rsidRPr="004D49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Pr="004D49B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</w:t>
            </w:r>
            <w:r w:rsidR="00143C42" w:rsidRPr="004D49B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และ</w:t>
            </w:r>
            <w:r w:rsidR="001C1444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00C6F9B" w14:textId="58310B51" w:rsidR="00B8698A" w:rsidRPr="004D49BC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2252C5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7CE11A6" w14:textId="15EDDD27" w:rsidR="00B8698A" w:rsidRPr="004D49BC" w:rsidRDefault="001A25F3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881573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AABB843" w14:textId="0EB489C1" w:rsidR="00B8698A" w:rsidRPr="004D49BC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C8DA3A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C68AE86" w14:textId="4496450A" w:rsidR="00B8698A" w:rsidRPr="004D49BC" w:rsidRDefault="00B8698A" w:rsidP="00112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FC2126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19079CE" w14:textId="1B099F6F" w:rsidR="00B8698A" w:rsidRPr="004D49BC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DCD37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6D6C114" w14:textId="22D5E01D" w:rsidR="00B8698A" w:rsidRPr="004D49BC" w:rsidRDefault="00B8698A" w:rsidP="00112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B9C6BF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D0A8D37" w14:textId="1B17F4C1" w:rsidR="00B8698A" w:rsidRPr="004D49BC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D84C54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CF4E1B8" w14:textId="296BB05B" w:rsidR="00B8698A" w:rsidRPr="004D49BC" w:rsidRDefault="00B8698A" w:rsidP="00112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43A52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E139D" w14:textId="215949B9" w:rsidR="00B8698A" w:rsidRPr="004D49BC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38</w:t>
            </w:r>
            <w:r w:rsidR="00A55BD0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32DE1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003BAED" w14:textId="66D6434E" w:rsidR="00B8698A" w:rsidRPr="004D49BC" w:rsidRDefault="00C76F10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351</w:t>
            </w:r>
          </w:p>
        </w:tc>
        <w:tc>
          <w:tcPr>
            <w:tcW w:w="270" w:type="dxa"/>
            <w:vAlign w:val="bottom"/>
          </w:tcPr>
          <w:p w14:paraId="4A26D3B0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E93EC9D" w14:textId="0C79D070" w:rsidR="00B8698A" w:rsidRPr="004D49BC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BE92F89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5BD14ED8" w14:textId="567E2A2B" w:rsidR="00B8698A" w:rsidRPr="004D49BC" w:rsidRDefault="00B8698A" w:rsidP="0036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7CA9787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0223CE78" w14:textId="4616AADE" w:rsidR="00B8698A" w:rsidRPr="004D49BC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38</w:t>
            </w:r>
            <w:r w:rsidR="00A55BD0">
              <w:rPr>
                <w:rFonts w:ascii="Angsana New" w:hAnsi="Angsana New" w:cs="Angsana New"/>
                <w:b/>
                <w:sz w:val="27"/>
                <w:szCs w:val="27"/>
              </w:rPr>
              <w:t>1</w:t>
            </w:r>
          </w:p>
        </w:tc>
        <w:tc>
          <w:tcPr>
            <w:tcW w:w="270" w:type="dxa"/>
            <w:vAlign w:val="bottom"/>
          </w:tcPr>
          <w:p w14:paraId="32B47C74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1174416" w14:textId="02E9DCA3" w:rsidR="00B8698A" w:rsidRPr="004D49BC" w:rsidRDefault="009368E7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351</w:t>
            </w:r>
          </w:p>
        </w:tc>
      </w:tr>
      <w:tr w:rsidR="00B8698A" w:rsidRPr="004D49BC" w14:paraId="52611585" w14:textId="77777777" w:rsidTr="000F0032">
        <w:trPr>
          <w:gridAfter w:val="7"/>
          <w:wAfter w:w="4650" w:type="dxa"/>
          <w:trHeight w:val="4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AA55EE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4D49BC">
              <w:rPr>
                <w:rFonts w:ascii="Angsana New" w:hAnsi="Angsana New" w:cs="Angsana New"/>
                <w:sz w:val="28"/>
                <w:szCs w:val="28"/>
                <w:cs/>
              </w:rPr>
              <w:t>ที่รายงาน</w:t>
            </w:r>
          </w:p>
          <w:p w14:paraId="46AF6D64" w14:textId="33CA7F46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>/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3047EAD" w14:textId="722F7EE7" w:rsidR="00B8698A" w:rsidRPr="00AF7925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29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34,003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7C9B85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D673401" w14:textId="28D0E169" w:rsidR="00B8698A" w:rsidRPr="00AF7925" w:rsidRDefault="00C221D2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35,553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42D96A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E9B8330" w14:textId="272E86EC" w:rsidR="00B8698A" w:rsidRPr="00AF7925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20,549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048D71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CB3336A" w14:textId="64021845" w:rsidR="00B8698A" w:rsidRPr="00AF7925" w:rsidRDefault="00F27BBF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19,407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C86404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FB1C6B1" w14:textId="607D4939" w:rsidR="00B8698A" w:rsidRPr="00AF7925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10,069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205AF5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E4E16C8" w14:textId="00C50575" w:rsidR="00B8698A" w:rsidRPr="00AF7925" w:rsidRDefault="00F27BBF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CCF630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60D48E9" w14:textId="10B131CB" w:rsidR="00B8698A" w:rsidRPr="00AF7925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3,475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B2D256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53BEFDA" w14:textId="0002F7C9" w:rsidR="00B8698A" w:rsidRPr="00AF7925" w:rsidRDefault="00C44F69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6D6A64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B976342" w14:textId="7C86CD5A" w:rsidR="00B8698A" w:rsidRPr="00AF7925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5,70</w:t>
            </w:r>
            <w:r w:rsidR="00231268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C7A828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B8ABD74" w14:textId="7681676E" w:rsidR="00B8698A" w:rsidRPr="00AF7925" w:rsidRDefault="00C76F10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5,580</w:t>
            </w:r>
          </w:p>
        </w:tc>
        <w:tc>
          <w:tcPr>
            <w:tcW w:w="270" w:type="dxa"/>
            <w:vAlign w:val="bottom"/>
          </w:tcPr>
          <w:p w14:paraId="2492EA74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339196A" w14:textId="59C81BAD" w:rsidR="00B8698A" w:rsidRPr="00AF7925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(29,169)</w:t>
            </w:r>
          </w:p>
        </w:tc>
        <w:tc>
          <w:tcPr>
            <w:tcW w:w="270" w:type="dxa"/>
            <w:vAlign w:val="bottom"/>
          </w:tcPr>
          <w:p w14:paraId="3090D6F8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3F93AB4E" w14:textId="21BB8570" w:rsidR="00B8698A" w:rsidRPr="00AF7925" w:rsidRDefault="00C76F10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(29,038)</w:t>
            </w:r>
          </w:p>
        </w:tc>
        <w:tc>
          <w:tcPr>
            <w:tcW w:w="236" w:type="dxa"/>
            <w:vAlign w:val="bottom"/>
          </w:tcPr>
          <w:p w14:paraId="1F1FA68E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1C45598C" w14:textId="289BD1F4" w:rsidR="00B8698A" w:rsidRPr="00AF7925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44,63</w:t>
            </w:r>
            <w:r w:rsidR="00231268">
              <w:rPr>
                <w:rFonts w:ascii="Angsana New" w:hAnsi="Angsana New" w:cs="Angsana New"/>
                <w:b/>
                <w:sz w:val="27"/>
                <w:szCs w:val="27"/>
              </w:rPr>
              <w:t>2</w:t>
            </w:r>
          </w:p>
        </w:tc>
        <w:tc>
          <w:tcPr>
            <w:tcW w:w="270" w:type="dxa"/>
            <w:vAlign w:val="bottom"/>
          </w:tcPr>
          <w:p w14:paraId="2B892009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69EBA62" w14:textId="5DACE494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AF7925">
              <w:rPr>
                <w:rFonts w:ascii="Angsana New" w:hAnsi="Angsana New" w:cs="Angsana New"/>
                <w:b/>
                <w:sz w:val="28"/>
                <w:szCs w:val="28"/>
              </w:rPr>
              <w:t>4</w:t>
            </w:r>
            <w:r w:rsidR="009368E7">
              <w:rPr>
                <w:rFonts w:ascii="Angsana New" w:hAnsi="Angsana New" w:cs="Angsana New"/>
                <w:b/>
                <w:sz w:val="28"/>
                <w:szCs w:val="28"/>
              </w:rPr>
              <w:t>5</w:t>
            </w:r>
            <w:r w:rsidRPr="00AF7925">
              <w:rPr>
                <w:rFonts w:ascii="Angsana New" w:hAnsi="Angsana New" w:cs="Angsana New"/>
                <w:b/>
                <w:sz w:val="28"/>
                <w:szCs w:val="28"/>
              </w:rPr>
              <w:t>,7</w:t>
            </w:r>
            <w:r w:rsidR="009368E7">
              <w:rPr>
                <w:rFonts w:ascii="Angsana New" w:hAnsi="Angsana New" w:cs="Angsana New"/>
                <w:b/>
                <w:sz w:val="28"/>
                <w:szCs w:val="28"/>
              </w:rPr>
              <w:t>98</w:t>
            </w:r>
          </w:p>
        </w:tc>
      </w:tr>
      <w:tr w:rsidR="00B8698A" w:rsidRPr="004D49BC" w14:paraId="63D9A56D" w14:textId="77777777" w:rsidTr="000F0032">
        <w:trPr>
          <w:gridAfter w:val="7"/>
          <w:wAfter w:w="4650" w:type="dxa"/>
          <w:trHeight w:val="2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379F0" w14:textId="77777777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หนี้สินตามส่วนงาน</w:t>
            </w:r>
            <w:r w:rsidRPr="004D49BC">
              <w:rPr>
                <w:rFonts w:ascii="Angsana New" w:hAnsi="Angsana New" w:cs="Angsana New"/>
                <w:sz w:val="28"/>
                <w:szCs w:val="28"/>
                <w:cs/>
              </w:rPr>
              <w:t>ที่รายงาน</w:t>
            </w:r>
          </w:p>
          <w:p w14:paraId="5BE9D83C" w14:textId="26186121" w:rsidR="00B8698A" w:rsidRPr="004D49BC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>/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</w:t>
            </w:r>
            <w:r w:rsidRPr="004D49BC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D49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5194CF1" w14:textId="0A5652D1" w:rsidR="00B8698A" w:rsidRPr="00AF7925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19,70</w:t>
            </w:r>
            <w:r w:rsidR="00A55BD0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A9768B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E3586CA" w14:textId="05B3E0B9" w:rsidR="00B8698A" w:rsidRPr="00AF7925" w:rsidRDefault="00C221D2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22,266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0DA7B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84A9E7D" w14:textId="265B639F" w:rsidR="00B8698A" w:rsidRPr="00AF7925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13,949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AEFA59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0C71979" w14:textId="2883CAEF" w:rsidR="00B8698A" w:rsidRPr="00AF7925" w:rsidRDefault="00F27BBF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13,861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291B96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1142129" w14:textId="76E3C560" w:rsidR="00B8698A" w:rsidRPr="00AF7925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6,283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48E94C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42B0CC8" w14:textId="1046D24F" w:rsidR="00B8698A" w:rsidRPr="00AF7925" w:rsidRDefault="00F27BBF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7,240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963E61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8E3F465" w14:textId="77919A59" w:rsidR="00B8698A" w:rsidRPr="00AF7925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3,126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238268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94EC710" w14:textId="58EF5E04" w:rsidR="00B8698A" w:rsidRPr="00AF7925" w:rsidRDefault="00C44F69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37B79B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A8BACD2" w14:textId="4E96DBC4" w:rsidR="00B8698A" w:rsidRPr="00AF7925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2,632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71C343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65CCC69" w14:textId="0F10C1DA" w:rsidR="00B8698A" w:rsidRPr="00AF7925" w:rsidRDefault="00C76F10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2,614</w:t>
            </w:r>
          </w:p>
        </w:tc>
        <w:tc>
          <w:tcPr>
            <w:tcW w:w="270" w:type="dxa"/>
            <w:vAlign w:val="bottom"/>
          </w:tcPr>
          <w:p w14:paraId="411AC7B7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B6C7CB7" w14:textId="7EC3D4FA" w:rsidR="00B8698A" w:rsidRPr="00AF7925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(19,138)</w:t>
            </w:r>
          </w:p>
        </w:tc>
        <w:tc>
          <w:tcPr>
            <w:tcW w:w="270" w:type="dxa"/>
            <w:vAlign w:val="bottom"/>
          </w:tcPr>
          <w:p w14:paraId="4BF94C06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35E67053" w14:textId="76BFB349" w:rsidR="00B8698A" w:rsidRPr="00AF7925" w:rsidRDefault="009368E7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(19,636)</w:t>
            </w:r>
          </w:p>
        </w:tc>
        <w:tc>
          <w:tcPr>
            <w:tcW w:w="236" w:type="dxa"/>
            <w:vAlign w:val="bottom"/>
          </w:tcPr>
          <w:p w14:paraId="646FFA70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36E7962C" w14:textId="6A603E14" w:rsidR="00B8698A" w:rsidRPr="00AF7925" w:rsidRDefault="00D91EC5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26,55</w:t>
            </w:r>
            <w:r w:rsidR="00A55BD0">
              <w:rPr>
                <w:rFonts w:ascii="Angsana New" w:hAnsi="Angsana New" w:cs="Angsana New"/>
                <w:b/>
                <w:sz w:val="27"/>
                <w:szCs w:val="27"/>
              </w:rPr>
              <w:t>5</w:t>
            </w:r>
          </w:p>
        </w:tc>
        <w:tc>
          <w:tcPr>
            <w:tcW w:w="270" w:type="dxa"/>
            <w:vAlign w:val="bottom"/>
          </w:tcPr>
          <w:p w14:paraId="6D78D6A5" w14:textId="77777777" w:rsidR="00B8698A" w:rsidRPr="00AF7925" w:rsidRDefault="00B8698A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FCF6EC7" w14:textId="6DFBAF31" w:rsidR="00B8698A" w:rsidRPr="00AF7925" w:rsidRDefault="009368E7" w:rsidP="00B86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29</w:t>
            </w:r>
            <w:r w:rsidR="00B8698A" w:rsidRPr="00AF7925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6</w:t>
            </w:r>
            <w:r w:rsidR="00B8698A" w:rsidRPr="00AF7925">
              <w:rPr>
                <w:rFonts w:ascii="Angsana New" w:hAnsi="Angsana New" w:cs="Angsana New"/>
                <w:b/>
                <w:sz w:val="28"/>
                <w:szCs w:val="28"/>
              </w:rPr>
              <w:t>50</w:t>
            </w:r>
          </w:p>
        </w:tc>
      </w:tr>
    </w:tbl>
    <w:p w14:paraId="1CF1C6BA" w14:textId="2DB2B38F" w:rsidR="009B571C" w:rsidRPr="004D49BC" w:rsidRDefault="009B571C" w:rsidP="009B571C">
      <w:pPr>
        <w:rPr>
          <w:rFonts w:cstheme="minorBidi"/>
          <w:lang w:val="th-TH"/>
        </w:rPr>
      </w:pPr>
    </w:p>
    <w:p w14:paraId="09CBA6F4" w14:textId="77777777" w:rsidR="003A08AF" w:rsidRPr="004D49BC" w:rsidRDefault="003A08AF" w:rsidP="009B571C">
      <w:pPr>
        <w:rPr>
          <w:rFonts w:cstheme="minorBidi"/>
          <w:lang w:val="th-TH"/>
        </w:rPr>
      </w:pPr>
    </w:p>
    <w:p w14:paraId="34A3ACF1" w14:textId="6FE0C175" w:rsidR="003A08AF" w:rsidRPr="004D49BC" w:rsidRDefault="003A08AF" w:rsidP="009B571C">
      <w:pPr>
        <w:rPr>
          <w:rFonts w:cstheme="minorBidi"/>
          <w:cs/>
          <w:lang w:val="th-TH"/>
        </w:rPr>
        <w:sectPr w:rsidR="003A08AF" w:rsidRPr="004D49BC" w:rsidSect="006856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E9ECF38" w14:textId="77777777" w:rsidR="006F5F85" w:rsidRPr="004D49BC" w:rsidRDefault="006F5F85" w:rsidP="007E3A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7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4D49BC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lastRenderedPageBreak/>
        <w:t>ส่วนงานภูมิศาสตร์</w:t>
      </w:r>
    </w:p>
    <w:p w14:paraId="67B99D87" w14:textId="77777777" w:rsidR="00527108" w:rsidRPr="00F07FA5" w:rsidRDefault="00527108" w:rsidP="00527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0CA926DB" w14:textId="63485A47" w:rsidR="003A08AF" w:rsidRDefault="00FB14C2" w:rsidP="003A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B14C2">
        <w:rPr>
          <w:rFonts w:ascii="Angsana New" w:hAnsi="Angsana New" w:cs="Angsana New" w:hint="cs"/>
          <w:spacing w:val="-6"/>
          <w:sz w:val="30"/>
          <w:szCs w:val="30"/>
          <w:cs/>
        </w:rPr>
        <w:t>รายละเอียดข้อมูลทางการเงินเกี่ยวกับส่วนงานภูมิศาสตร์ของกลุ่มบริษัท</w:t>
      </w:r>
      <w:r w:rsidRPr="00FB14C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FB14C2">
        <w:rPr>
          <w:rFonts w:ascii="Angsana New" w:hAnsi="Angsana New" w:cs="Angsana New" w:hint="cs"/>
          <w:spacing w:val="-6"/>
          <w:sz w:val="30"/>
          <w:szCs w:val="30"/>
          <w:cs/>
        </w:rPr>
        <w:t>ณ</w:t>
      </w:r>
      <w:r w:rsidRPr="00FB14C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FB14C2">
        <w:rPr>
          <w:rFonts w:ascii="Angsana New" w:hAnsi="Angsana New" w:cs="Angsana New" w:hint="cs"/>
          <w:spacing w:val="-6"/>
          <w:sz w:val="30"/>
          <w:szCs w:val="30"/>
          <w:cs/>
        </w:rPr>
        <w:t>วันที่</w:t>
      </w:r>
      <w:r w:rsidRPr="00FB14C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55BD0">
        <w:rPr>
          <w:rFonts w:ascii="Angsana New" w:hAnsi="Angsana New" w:cs="Angsana New"/>
          <w:spacing w:val="-6"/>
          <w:sz w:val="30"/>
          <w:szCs w:val="30"/>
        </w:rPr>
        <w:t>31</w:t>
      </w:r>
      <w:r w:rsidRPr="00FB14C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FB14C2">
        <w:rPr>
          <w:rFonts w:ascii="Angsana New" w:hAnsi="Angsana New" w:cs="Angsana New" w:hint="cs"/>
          <w:spacing w:val="-6"/>
          <w:sz w:val="30"/>
          <w:szCs w:val="30"/>
          <w:cs/>
        </w:rPr>
        <w:t>มีนาคม</w:t>
      </w:r>
      <w:r w:rsidRPr="00FB14C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55BD0">
        <w:rPr>
          <w:rFonts w:ascii="Angsana New" w:hAnsi="Angsana New" w:cs="Angsana New"/>
          <w:spacing w:val="-6"/>
          <w:sz w:val="30"/>
          <w:szCs w:val="30"/>
        </w:rPr>
        <w:t>2568</w:t>
      </w:r>
      <w:r w:rsidRPr="00FB14C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FB14C2">
        <w:rPr>
          <w:rFonts w:ascii="Angsana New" w:hAnsi="Angsana New" w:cs="Angsana New" w:hint="cs"/>
          <w:spacing w:val="-6"/>
          <w:sz w:val="30"/>
          <w:szCs w:val="30"/>
          <w:cs/>
        </w:rPr>
        <w:t>และ</w:t>
      </w:r>
      <w:r w:rsidRPr="00FB14C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55BD0">
        <w:rPr>
          <w:rFonts w:ascii="Angsana New" w:hAnsi="Angsana New" w:cs="Angsana New"/>
          <w:spacing w:val="-6"/>
          <w:sz w:val="30"/>
          <w:szCs w:val="30"/>
        </w:rPr>
        <w:t>31</w:t>
      </w:r>
      <w:r w:rsidRPr="00FB14C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FB14C2">
        <w:rPr>
          <w:rFonts w:ascii="Angsana New" w:hAnsi="Angsana New" w:cs="Angsana New" w:hint="cs"/>
          <w:spacing w:val="-6"/>
          <w:sz w:val="30"/>
          <w:szCs w:val="30"/>
          <w:cs/>
        </w:rPr>
        <w:t>ธันวาคม</w:t>
      </w:r>
      <w:r w:rsidRPr="00FB14C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55BD0">
        <w:rPr>
          <w:rFonts w:ascii="Angsana New" w:hAnsi="Angsana New" w:cs="Angsana New"/>
          <w:spacing w:val="-6"/>
          <w:sz w:val="30"/>
          <w:szCs w:val="30"/>
        </w:rPr>
        <w:t>2567</w:t>
      </w:r>
      <w:r w:rsidRPr="00FB14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14C2">
        <w:rPr>
          <w:rFonts w:ascii="Angsana New" w:hAnsi="Angsana New" w:cs="Angsana New" w:hint="cs"/>
          <w:sz w:val="30"/>
          <w:szCs w:val="30"/>
          <w:cs/>
        </w:rPr>
        <w:t>และสำหรับงวดสามเดือนสิ้นสุดวันที่</w:t>
      </w:r>
      <w:r w:rsidRPr="00FB14C2">
        <w:rPr>
          <w:rFonts w:ascii="Angsana New" w:hAnsi="Angsana New" w:cs="Angsana New"/>
          <w:sz w:val="30"/>
          <w:szCs w:val="30"/>
          <w:cs/>
        </w:rPr>
        <w:t xml:space="preserve"> </w:t>
      </w:r>
      <w:r w:rsidR="00A55BD0">
        <w:rPr>
          <w:rFonts w:ascii="Angsana New" w:hAnsi="Angsana New" w:cs="Angsana New"/>
          <w:sz w:val="30"/>
          <w:szCs w:val="30"/>
        </w:rPr>
        <w:t>31</w:t>
      </w:r>
      <w:r w:rsidRPr="00FB14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14C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FB14C2">
        <w:rPr>
          <w:rFonts w:ascii="Angsana New" w:hAnsi="Angsana New" w:cs="Angsana New"/>
          <w:sz w:val="30"/>
          <w:szCs w:val="30"/>
          <w:cs/>
        </w:rPr>
        <w:t xml:space="preserve"> </w:t>
      </w:r>
      <w:r w:rsidR="00A55BD0">
        <w:rPr>
          <w:rFonts w:ascii="Angsana New" w:hAnsi="Angsana New" w:cs="Angsana New"/>
          <w:sz w:val="30"/>
          <w:szCs w:val="30"/>
        </w:rPr>
        <w:t>2568</w:t>
      </w:r>
      <w:r w:rsidRPr="00FB14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14C2">
        <w:rPr>
          <w:rFonts w:ascii="Angsana New" w:hAnsi="Angsana New" w:cs="Angsana New" w:hint="cs"/>
          <w:sz w:val="30"/>
          <w:szCs w:val="30"/>
          <w:cs/>
        </w:rPr>
        <w:t>และ</w:t>
      </w:r>
      <w:r w:rsidRPr="00FB14C2">
        <w:rPr>
          <w:rFonts w:ascii="Angsana New" w:hAnsi="Angsana New" w:cs="Angsana New"/>
          <w:sz w:val="30"/>
          <w:szCs w:val="30"/>
          <w:cs/>
        </w:rPr>
        <w:t xml:space="preserve"> </w:t>
      </w:r>
      <w:r w:rsidR="00A55BD0">
        <w:rPr>
          <w:rFonts w:ascii="Angsana New" w:hAnsi="Angsana New" w:cs="Angsana New"/>
          <w:sz w:val="30"/>
          <w:szCs w:val="30"/>
        </w:rPr>
        <w:t>2567</w:t>
      </w:r>
      <w:r w:rsidRPr="00FB14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14C2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945B017" w14:textId="77777777" w:rsidR="00FB14C2" w:rsidRPr="004D49BC" w:rsidRDefault="00FB14C2" w:rsidP="003A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36"/>
        <w:gridCol w:w="1114"/>
        <w:gridCol w:w="236"/>
        <w:gridCol w:w="34"/>
        <w:gridCol w:w="1173"/>
        <w:gridCol w:w="236"/>
        <w:gridCol w:w="34"/>
        <w:gridCol w:w="1257"/>
      </w:tblGrid>
      <w:tr w:rsidR="003A08AF" w:rsidRPr="004D49BC" w14:paraId="0D23C809" w14:textId="77777777" w:rsidTr="00A622E9">
        <w:trPr>
          <w:tblHeader/>
        </w:trPr>
        <w:tc>
          <w:tcPr>
            <w:tcW w:w="3690" w:type="dxa"/>
          </w:tcPr>
          <w:p w14:paraId="50444D7D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490" w:type="dxa"/>
            <w:gridSpan w:val="9"/>
          </w:tcPr>
          <w:p w14:paraId="675D9B82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D49B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3A08AF" w:rsidRPr="004D49BC" w14:paraId="7959280B" w14:textId="77777777" w:rsidTr="00A622E9">
        <w:trPr>
          <w:tblHeader/>
        </w:trPr>
        <w:tc>
          <w:tcPr>
            <w:tcW w:w="3690" w:type="dxa"/>
            <w:vAlign w:val="bottom"/>
          </w:tcPr>
          <w:p w14:paraId="30BDB3C6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ข้อมูลส่วนงานภูมิศาสตร์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520" w:type="dxa"/>
            <w:gridSpan w:val="3"/>
            <w:vAlign w:val="bottom"/>
          </w:tcPr>
          <w:p w14:paraId="78A676BD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  <w:gridSpan w:val="2"/>
          </w:tcPr>
          <w:p w14:paraId="25261943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0" w:type="dxa"/>
            <w:gridSpan w:val="4"/>
          </w:tcPr>
          <w:p w14:paraId="41A3E8B2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  <w:p w14:paraId="4822C7D6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(ไม่รวมเครื่องมือทางการเงิน และสินทรัพย์ภาษีเงินได้รอตัดบัญชี)</w:t>
            </w:r>
          </w:p>
        </w:tc>
      </w:tr>
      <w:tr w:rsidR="0080152A" w:rsidRPr="004D49BC" w14:paraId="68DC3361" w14:textId="77777777" w:rsidTr="00A622E9">
        <w:trPr>
          <w:tblHeader/>
        </w:trPr>
        <w:tc>
          <w:tcPr>
            <w:tcW w:w="3690" w:type="dxa"/>
          </w:tcPr>
          <w:p w14:paraId="2B649264" w14:textId="77777777" w:rsidR="0080152A" w:rsidRPr="004D49BC" w:rsidRDefault="0080152A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C50CCFC" w14:textId="7796F733" w:rsidR="0080152A" w:rsidRPr="004D49BC" w:rsidRDefault="0080152A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52D4C466" w14:textId="77777777" w:rsidR="0080152A" w:rsidRPr="004D49BC" w:rsidRDefault="0080152A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477F69A0" w14:textId="1BC0955D" w:rsidR="0080152A" w:rsidRPr="004D49BC" w:rsidRDefault="0080152A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7E040087" w14:textId="77777777" w:rsidR="0080152A" w:rsidRPr="004D49BC" w:rsidRDefault="0080152A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A954056" w14:textId="462ED51F" w:rsidR="0080152A" w:rsidRPr="004D49BC" w:rsidRDefault="0080152A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4AD228D7" w14:textId="77777777" w:rsidR="0080152A" w:rsidRPr="004D49BC" w:rsidRDefault="0080152A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7B7594D9" w14:textId="37CA4478" w:rsidR="0080152A" w:rsidRPr="004D49BC" w:rsidRDefault="0080152A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368E7" w:rsidRPr="004D49BC" w14:paraId="2AC13F5B" w14:textId="77777777" w:rsidTr="00A622E9">
        <w:trPr>
          <w:tblHeader/>
        </w:trPr>
        <w:tc>
          <w:tcPr>
            <w:tcW w:w="3690" w:type="dxa"/>
          </w:tcPr>
          <w:p w14:paraId="6C621CE3" w14:textId="77777777" w:rsidR="009368E7" w:rsidRPr="004D49BC" w:rsidRDefault="009368E7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AFB2A14" w14:textId="25423754" w:rsidR="009368E7" w:rsidRPr="004D49BC" w:rsidRDefault="009368E7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6089ED3F" w14:textId="77777777" w:rsidR="009368E7" w:rsidRPr="004D49BC" w:rsidRDefault="009368E7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265F7BA1" w14:textId="648AEB02" w:rsidR="009368E7" w:rsidRPr="004D49BC" w:rsidRDefault="009368E7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38169EFD" w14:textId="77777777" w:rsidR="009368E7" w:rsidRPr="004D49BC" w:rsidRDefault="009368E7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6DE1F09" w14:textId="1816319D" w:rsidR="009368E7" w:rsidRPr="004D49BC" w:rsidRDefault="009368E7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22596EEB" w14:textId="77777777" w:rsidR="009368E7" w:rsidRPr="004D49BC" w:rsidRDefault="009368E7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5C00EE42" w14:textId="31A48817" w:rsidR="009368E7" w:rsidRPr="004D49BC" w:rsidRDefault="009368E7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A08AF" w:rsidRPr="004D49BC" w14:paraId="1999C5E9" w14:textId="77777777" w:rsidTr="00A622E9">
        <w:trPr>
          <w:tblHeader/>
        </w:trPr>
        <w:tc>
          <w:tcPr>
            <w:tcW w:w="3690" w:type="dxa"/>
          </w:tcPr>
          <w:p w14:paraId="52A856AE" w14:textId="77777777" w:rsidR="003A08AF" w:rsidRPr="004D49BC" w:rsidRDefault="003A08AF" w:rsidP="00A622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9"/>
          </w:tcPr>
          <w:p w14:paraId="1F123C23" w14:textId="77777777" w:rsidR="003A08AF" w:rsidRPr="004D49BC" w:rsidRDefault="003A08AF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49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9368E7" w:rsidRPr="004D49BC" w14:paraId="1E6A6F71" w14:textId="77777777" w:rsidTr="00A622E9">
        <w:tc>
          <w:tcPr>
            <w:tcW w:w="3690" w:type="dxa"/>
          </w:tcPr>
          <w:p w14:paraId="3B4A4227" w14:textId="77777777" w:rsidR="009368E7" w:rsidRPr="004D49BC" w:rsidRDefault="009368E7" w:rsidP="009368E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170" w:type="dxa"/>
          </w:tcPr>
          <w:p w14:paraId="2AD8A916" w14:textId="29396CF7" w:rsidR="009368E7" w:rsidRPr="002E42B6" w:rsidRDefault="00C40B5C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12,641</w:t>
            </w:r>
          </w:p>
        </w:tc>
        <w:tc>
          <w:tcPr>
            <w:tcW w:w="236" w:type="dxa"/>
          </w:tcPr>
          <w:p w14:paraId="54DB7F71" w14:textId="77777777" w:rsidR="009368E7" w:rsidRPr="004D49BC" w:rsidRDefault="009368E7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B4F2B6" w14:textId="3259A5E5" w:rsidR="009368E7" w:rsidRPr="002E42B6" w:rsidRDefault="009368E7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11,414</w:t>
            </w:r>
          </w:p>
        </w:tc>
        <w:tc>
          <w:tcPr>
            <w:tcW w:w="236" w:type="dxa"/>
          </w:tcPr>
          <w:p w14:paraId="4FCFEFBB" w14:textId="77777777" w:rsidR="009368E7" w:rsidRPr="002E42B6" w:rsidRDefault="009368E7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72CBAF0" w14:textId="034B0316" w:rsidR="009368E7" w:rsidRPr="002E42B6" w:rsidRDefault="00C40B5C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21,032</w:t>
            </w:r>
          </w:p>
        </w:tc>
        <w:tc>
          <w:tcPr>
            <w:tcW w:w="270" w:type="dxa"/>
            <w:gridSpan w:val="2"/>
          </w:tcPr>
          <w:p w14:paraId="0A0C7982" w14:textId="77777777" w:rsidR="009368E7" w:rsidRPr="002E42B6" w:rsidRDefault="009368E7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B9E2E7F" w14:textId="76B8073B" w:rsidR="009368E7" w:rsidRPr="002E42B6" w:rsidRDefault="009368E7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47ABB" w:rsidRPr="002E42B6">
              <w:rPr>
                <w:rFonts w:ascii="Angsana New" w:hAnsi="Angsana New" w:cs="Angsana New"/>
                <w:sz w:val="30"/>
                <w:szCs w:val="30"/>
              </w:rPr>
              <w:t>1,102</w:t>
            </w:r>
          </w:p>
        </w:tc>
      </w:tr>
      <w:tr w:rsidR="009368E7" w:rsidRPr="004D49BC" w14:paraId="3825DC8D" w14:textId="77777777" w:rsidTr="00A622E9">
        <w:tc>
          <w:tcPr>
            <w:tcW w:w="3690" w:type="dxa"/>
          </w:tcPr>
          <w:p w14:paraId="74420974" w14:textId="77777777" w:rsidR="009368E7" w:rsidRPr="004D49BC" w:rsidRDefault="009368E7" w:rsidP="009368E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170" w:type="dxa"/>
          </w:tcPr>
          <w:p w14:paraId="2471AB51" w14:textId="690B82F4" w:rsidR="009368E7" w:rsidRPr="002E42B6" w:rsidRDefault="00C40B5C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2,309</w:t>
            </w:r>
          </w:p>
        </w:tc>
        <w:tc>
          <w:tcPr>
            <w:tcW w:w="236" w:type="dxa"/>
          </w:tcPr>
          <w:p w14:paraId="37C605CA" w14:textId="77777777" w:rsidR="009368E7" w:rsidRPr="004D49BC" w:rsidRDefault="009368E7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D8D52C" w14:textId="4EAF061A" w:rsidR="009368E7" w:rsidRPr="002E42B6" w:rsidRDefault="009368E7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1,503</w:t>
            </w:r>
          </w:p>
        </w:tc>
        <w:tc>
          <w:tcPr>
            <w:tcW w:w="236" w:type="dxa"/>
          </w:tcPr>
          <w:p w14:paraId="1376DB12" w14:textId="77777777" w:rsidR="009368E7" w:rsidRPr="002E42B6" w:rsidRDefault="009368E7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51BEEC19" w14:textId="57BCC029" w:rsidR="009368E7" w:rsidRPr="002E42B6" w:rsidRDefault="00C40B5C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2,090</w:t>
            </w:r>
          </w:p>
        </w:tc>
        <w:tc>
          <w:tcPr>
            <w:tcW w:w="270" w:type="dxa"/>
            <w:gridSpan w:val="2"/>
          </w:tcPr>
          <w:p w14:paraId="24745B84" w14:textId="77777777" w:rsidR="009368E7" w:rsidRPr="002E42B6" w:rsidRDefault="009368E7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EE7A807" w14:textId="319B5B64" w:rsidR="009368E7" w:rsidRPr="002E42B6" w:rsidRDefault="00547ABB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2,343</w:t>
            </w:r>
          </w:p>
        </w:tc>
      </w:tr>
      <w:tr w:rsidR="009368E7" w:rsidRPr="004D49BC" w14:paraId="21919120" w14:textId="77777777" w:rsidTr="00A622E9">
        <w:tc>
          <w:tcPr>
            <w:tcW w:w="3690" w:type="dxa"/>
          </w:tcPr>
          <w:p w14:paraId="1F8AD60E" w14:textId="77777777" w:rsidR="009368E7" w:rsidRPr="004D49BC" w:rsidRDefault="009368E7" w:rsidP="009368E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14:paraId="2C429FD8" w14:textId="282C04FF" w:rsidR="009368E7" w:rsidRPr="002E42B6" w:rsidRDefault="00C40B5C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977</w:t>
            </w:r>
          </w:p>
        </w:tc>
        <w:tc>
          <w:tcPr>
            <w:tcW w:w="236" w:type="dxa"/>
          </w:tcPr>
          <w:p w14:paraId="12FAE342" w14:textId="77777777" w:rsidR="009368E7" w:rsidRPr="004D49BC" w:rsidRDefault="009368E7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ED20E3" w14:textId="6707682E" w:rsidR="009368E7" w:rsidRPr="002E42B6" w:rsidRDefault="009368E7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1,042</w:t>
            </w:r>
          </w:p>
        </w:tc>
        <w:tc>
          <w:tcPr>
            <w:tcW w:w="236" w:type="dxa"/>
          </w:tcPr>
          <w:p w14:paraId="4D1369FF" w14:textId="77777777" w:rsidR="009368E7" w:rsidRPr="002E42B6" w:rsidRDefault="009368E7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CD64B0D" w14:textId="7F24C1CD" w:rsidR="009368E7" w:rsidRPr="002E42B6" w:rsidRDefault="00C40B5C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40A35BF" w14:textId="77777777" w:rsidR="009368E7" w:rsidRPr="002E42B6" w:rsidRDefault="009368E7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56BCBC53" w14:textId="4D707B41" w:rsidR="009368E7" w:rsidRPr="002E42B6" w:rsidRDefault="009368E7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368E7" w:rsidRPr="004D49BC" w14:paraId="776C75BD" w14:textId="77777777" w:rsidTr="00A622E9">
        <w:tc>
          <w:tcPr>
            <w:tcW w:w="3690" w:type="dxa"/>
          </w:tcPr>
          <w:p w14:paraId="68792B59" w14:textId="77777777" w:rsidR="009368E7" w:rsidRPr="004D49BC" w:rsidRDefault="009368E7" w:rsidP="009368E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0B80F46A" w14:textId="7DBE6B62" w:rsidR="009368E7" w:rsidRPr="002E42B6" w:rsidRDefault="00C40B5C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1,802</w:t>
            </w:r>
          </w:p>
        </w:tc>
        <w:tc>
          <w:tcPr>
            <w:tcW w:w="236" w:type="dxa"/>
          </w:tcPr>
          <w:p w14:paraId="6D2D3C61" w14:textId="77777777" w:rsidR="009368E7" w:rsidRPr="004D49BC" w:rsidRDefault="009368E7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724614" w14:textId="553CF3D5" w:rsidR="009368E7" w:rsidRPr="002E42B6" w:rsidRDefault="009368E7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1,039</w:t>
            </w:r>
          </w:p>
        </w:tc>
        <w:tc>
          <w:tcPr>
            <w:tcW w:w="236" w:type="dxa"/>
          </w:tcPr>
          <w:p w14:paraId="69F75C62" w14:textId="77777777" w:rsidR="009368E7" w:rsidRPr="002E42B6" w:rsidRDefault="009368E7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51A003D3" w14:textId="402BDEAB" w:rsidR="009368E7" w:rsidRPr="002E42B6" w:rsidRDefault="00C40B5C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2BFA8E5" w14:textId="77777777" w:rsidR="009368E7" w:rsidRPr="002E42B6" w:rsidRDefault="009368E7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DBF1A9B" w14:textId="6BF9097F" w:rsidR="009368E7" w:rsidRPr="002E42B6" w:rsidRDefault="009368E7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368E7" w:rsidRPr="004D49BC" w14:paraId="52A9D0C9" w14:textId="77777777" w:rsidTr="00A622E9">
        <w:tc>
          <w:tcPr>
            <w:tcW w:w="3690" w:type="dxa"/>
          </w:tcPr>
          <w:p w14:paraId="16EDC4CE" w14:textId="77777777" w:rsidR="009368E7" w:rsidRPr="004D49BC" w:rsidRDefault="009368E7" w:rsidP="009368E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A3D11A" w14:textId="7CA06D63" w:rsidR="009368E7" w:rsidRPr="002E42B6" w:rsidRDefault="00C40B5C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17,729</w:t>
            </w:r>
          </w:p>
        </w:tc>
        <w:tc>
          <w:tcPr>
            <w:tcW w:w="236" w:type="dxa"/>
          </w:tcPr>
          <w:p w14:paraId="3999AA1D" w14:textId="77777777" w:rsidR="009368E7" w:rsidRPr="002E42B6" w:rsidRDefault="009368E7" w:rsidP="00936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71FE1F1" w14:textId="59A4A8D5" w:rsidR="009368E7" w:rsidRPr="002E42B6" w:rsidRDefault="009368E7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14,998</w:t>
            </w:r>
          </w:p>
        </w:tc>
        <w:tc>
          <w:tcPr>
            <w:tcW w:w="236" w:type="dxa"/>
          </w:tcPr>
          <w:p w14:paraId="7D2BB85C" w14:textId="77777777" w:rsidR="009368E7" w:rsidRPr="002E42B6" w:rsidRDefault="009368E7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4C8B26" w14:textId="6D516BFC" w:rsidR="009368E7" w:rsidRPr="002E42B6" w:rsidRDefault="00C40B5C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23,122</w:t>
            </w:r>
          </w:p>
        </w:tc>
        <w:tc>
          <w:tcPr>
            <w:tcW w:w="270" w:type="dxa"/>
            <w:gridSpan w:val="2"/>
          </w:tcPr>
          <w:p w14:paraId="4082EFAB" w14:textId="77777777" w:rsidR="009368E7" w:rsidRPr="002E42B6" w:rsidRDefault="009368E7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7A315C2B" w14:textId="22B52EAE" w:rsidR="009368E7" w:rsidRPr="002E42B6" w:rsidRDefault="009368E7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42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547ABB" w:rsidRPr="002E42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3,445</w:t>
            </w:r>
          </w:p>
        </w:tc>
      </w:tr>
    </w:tbl>
    <w:p w14:paraId="30908F10" w14:textId="77777777" w:rsidR="003A08AF" w:rsidRPr="002E42B6" w:rsidRDefault="003A08AF" w:rsidP="002E4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24B8F483" w14:textId="02376D6D" w:rsidR="003A08AF" w:rsidRPr="00026C8D" w:rsidRDefault="003A08AF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026C8D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ภาษีเงินได้</w:t>
      </w:r>
    </w:p>
    <w:p w14:paraId="2A8948C7" w14:textId="0B5A5D46" w:rsidR="00D848F9" w:rsidRPr="002E42B6" w:rsidRDefault="00D848F9" w:rsidP="002E4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70594AE" w14:textId="20FCDF62" w:rsidR="00257662" w:rsidRPr="002E42B6" w:rsidRDefault="00D848F9" w:rsidP="002E4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E42B6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</w:t>
      </w:r>
      <w:r w:rsidR="0031717E" w:rsidRPr="002E42B6">
        <w:rPr>
          <w:rFonts w:asciiTheme="majorBidi" w:hAnsiTheme="majorBidi" w:cstheme="majorBidi"/>
          <w:sz w:val="30"/>
          <w:szCs w:val="30"/>
          <w:cs/>
        </w:rPr>
        <w:t>และ</w:t>
      </w:r>
      <w:r w:rsidRPr="002E42B6">
        <w:rPr>
          <w:rFonts w:asciiTheme="majorBidi" w:hAnsiTheme="majorBidi" w:cstheme="majorBidi"/>
          <w:sz w:val="30"/>
          <w:szCs w:val="30"/>
          <w:cs/>
        </w:rPr>
        <w:t>บริษัทในการดำเนินงานต่อเนื่องเป็นระยะเวลา</w:t>
      </w:r>
      <w:r w:rsidR="00332D6A" w:rsidRPr="002E42B6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386C9B" w:rsidRPr="002E42B6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2E42B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B4D46" w:rsidRPr="002E42B6">
        <w:rPr>
          <w:rFonts w:asciiTheme="majorBidi" w:hAnsiTheme="majorBidi" w:cstheme="majorBidi"/>
          <w:sz w:val="30"/>
          <w:szCs w:val="30"/>
        </w:rPr>
        <w:t>3</w:t>
      </w:r>
      <w:r w:rsidR="00332D6A" w:rsidRPr="002E42B6">
        <w:rPr>
          <w:rFonts w:asciiTheme="majorBidi" w:hAnsiTheme="majorBidi" w:cstheme="majorBidi"/>
          <w:sz w:val="30"/>
          <w:szCs w:val="30"/>
        </w:rPr>
        <w:t>1</w:t>
      </w:r>
      <w:r w:rsidR="0031124F" w:rsidRPr="002E42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2D6A" w:rsidRPr="002E42B6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1E412F" w:rsidRPr="002E42B6">
        <w:rPr>
          <w:rFonts w:asciiTheme="majorBidi" w:hAnsiTheme="majorBidi" w:cstheme="majorBidi"/>
          <w:sz w:val="30"/>
          <w:szCs w:val="30"/>
        </w:rPr>
        <w:t>256</w:t>
      </w:r>
      <w:r w:rsidR="007F3E25" w:rsidRPr="002E42B6">
        <w:rPr>
          <w:rFonts w:asciiTheme="majorBidi" w:hAnsiTheme="majorBidi" w:cstheme="majorBidi"/>
          <w:sz w:val="30"/>
          <w:szCs w:val="30"/>
        </w:rPr>
        <w:t>8</w:t>
      </w:r>
      <w:r w:rsidRPr="002E42B6">
        <w:rPr>
          <w:rFonts w:asciiTheme="majorBidi" w:hAnsiTheme="majorBidi" w:cstheme="majorBidi"/>
          <w:sz w:val="30"/>
          <w:szCs w:val="30"/>
        </w:rPr>
        <w:t xml:space="preserve"> </w:t>
      </w:r>
      <w:r w:rsidRPr="002E42B6">
        <w:rPr>
          <w:rFonts w:asciiTheme="majorBidi" w:hAnsiTheme="majorBidi" w:cstheme="majorBidi"/>
          <w:sz w:val="30"/>
          <w:szCs w:val="30"/>
          <w:cs/>
        </w:rPr>
        <w:t>คือ</w:t>
      </w:r>
      <w:r w:rsidR="00A0123F" w:rsidRPr="002E42B6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0613D2" w:rsidRPr="002E42B6">
        <w:rPr>
          <w:rFonts w:asciiTheme="majorBidi" w:hAnsiTheme="majorBidi" w:cstheme="majorBidi"/>
          <w:sz w:val="30"/>
          <w:szCs w:val="30"/>
        </w:rPr>
        <w:t xml:space="preserve"> </w:t>
      </w:r>
      <w:r w:rsidR="00026C8D" w:rsidRPr="002E42B6">
        <w:rPr>
          <w:rFonts w:asciiTheme="majorBidi" w:hAnsiTheme="majorBidi" w:cstheme="majorBidi"/>
          <w:sz w:val="30"/>
          <w:szCs w:val="30"/>
        </w:rPr>
        <w:t>15.1</w:t>
      </w:r>
      <w:r w:rsidR="00332D6A" w:rsidRPr="002E42B6">
        <w:rPr>
          <w:rFonts w:asciiTheme="majorBidi" w:hAnsiTheme="majorBidi" w:cstheme="majorBidi"/>
          <w:sz w:val="30"/>
          <w:szCs w:val="30"/>
        </w:rPr>
        <w:t xml:space="preserve"> </w:t>
      </w:r>
      <w:r w:rsidR="00A0123F" w:rsidRPr="002E42B6">
        <w:rPr>
          <w:rFonts w:asciiTheme="majorBidi" w:hAnsiTheme="majorBidi" w:cstheme="majorBidi"/>
          <w:sz w:val="30"/>
          <w:szCs w:val="30"/>
          <w:cs/>
        </w:rPr>
        <w:t>และ</w:t>
      </w:r>
      <w:r w:rsidRPr="002E42B6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4362C0" w:rsidRPr="002E42B6">
        <w:rPr>
          <w:rFonts w:asciiTheme="majorBidi" w:hAnsiTheme="majorBidi" w:cstheme="majorBidi"/>
          <w:sz w:val="30"/>
          <w:szCs w:val="30"/>
        </w:rPr>
        <w:t xml:space="preserve"> 10.8</w:t>
      </w:r>
      <w:r w:rsidR="000613D2" w:rsidRPr="002E42B6">
        <w:rPr>
          <w:rFonts w:asciiTheme="majorBidi" w:hAnsiTheme="majorBidi" w:cstheme="majorBidi"/>
          <w:sz w:val="30"/>
          <w:szCs w:val="30"/>
        </w:rPr>
        <w:t xml:space="preserve"> </w:t>
      </w:r>
      <w:r w:rsidR="00257662" w:rsidRPr="002E42B6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ตามลำดับ</w:t>
      </w:r>
      <w:r w:rsidR="00257662" w:rsidRPr="002E42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42B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20EBE" w:rsidRPr="002E42B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97ED0" w:rsidRPr="002E42B6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2E42B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57662" w:rsidRPr="002E42B6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701272" w:rsidRPr="002E42B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F3E25" w:rsidRPr="002E42B6">
        <w:rPr>
          <w:rFonts w:asciiTheme="majorBidi" w:hAnsiTheme="majorBidi" w:cstheme="majorBidi"/>
          <w:i/>
          <w:iCs/>
          <w:sz w:val="30"/>
          <w:szCs w:val="30"/>
        </w:rPr>
        <w:t>-8.6</w:t>
      </w:r>
      <w:r w:rsidR="00332D6A" w:rsidRPr="002E42B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57662" w:rsidRPr="002E42B6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2E42B6">
        <w:rPr>
          <w:rFonts w:asciiTheme="majorBidi" w:hAnsiTheme="majorBidi" w:cstheme="majorBidi"/>
          <w:i/>
          <w:iCs/>
          <w:sz w:val="30"/>
          <w:szCs w:val="30"/>
          <w:cs/>
        </w:rPr>
        <w:t>ร้อยล</w:t>
      </w:r>
      <w:r w:rsidR="00350B38" w:rsidRPr="002E42B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ะ </w:t>
      </w:r>
      <w:r w:rsidR="007F3E25" w:rsidRPr="002E42B6">
        <w:rPr>
          <w:rFonts w:asciiTheme="majorBidi" w:hAnsiTheme="majorBidi" w:cstheme="majorBidi"/>
          <w:i/>
          <w:iCs/>
          <w:sz w:val="30"/>
          <w:szCs w:val="30"/>
        </w:rPr>
        <w:t>3.3</w:t>
      </w:r>
      <w:r w:rsidR="00257662" w:rsidRPr="002E42B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2E42B6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2E42B6">
        <w:rPr>
          <w:rFonts w:asciiTheme="majorBidi" w:hAnsiTheme="majorBidi" w:cstheme="majorBidi"/>
          <w:sz w:val="30"/>
          <w:szCs w:val="30"/>
        </w:rPr>
        <w:t xml:space="preserve"> </w:t>
      </w:r>
    </w:p>
    <w:p w14:paraId="49659B2B" w14:textId="77777777" w:rsidR="00257662" w:rsidRPr="002E42B6" w:rsidRDefault="00257662" w:rsidP="002E4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725F91CB" w14:textId="335B8551" w:rsidR="007D429F" w:rsidRPr="002E42B6" w:rsidRDefault="00D848F9" w:rsidP="00143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E42B6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257662" w:rsidRPr="002E42B6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2E42B6">
        <w:rPr>
          <w:rFonts w:asciiTheme="majorBidi" w:hAnsiTheme="majorBidi" w:cstheme="majorBidi"/>
          <w:sz w:val="30"/>
          <w:szCs w:val="30"/>
          <w:cs/>
        </w:rPr>
        <w:t>มีสาเหตุหลักจากปัจจัยดังต่อไปนี้</w:t>
      </w:r>
    </w:p>
    <w:p w14:paraId="16AADB49" w14:textId="1011510E" w:rsidR="00A223D0" w:rsidRPr="002E42B6" w:rsidRDefault="0062480B" w:rsidP="002E42B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2E42B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4B4458" w:rsidRPr="002E42B6">
        <w:rPr>
          <w:rFonts w:asciiTheme="majorBidi" w:hAnsiTheme="majorBidi" w:cstheme="majorBidi" w:hint="cs"/>
          <w:sz w:val="30"/>
          <w:szCs w:val="30"/>
          <w:cs/>
        </w:rPr>
        <w:t>บริษัทมีกำไรในกิจการที่ได้รับการส่งเสริมการลงทุน</w:t>
      </w:r>
    </w:p>
    <w:p w14:paraId="75436DB8" w14:textId="77777777" w:rsidR="00905C6B" w:rsidRPr="002E42B6" w:rsidRDefault="00905C6B" w:rsidP="002E4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4DE76A09" w14:textId="35CCD6C7" w:rsidR="00F22A98" w:rsidRPr="002E42B6" w:rsidRDefault="00257662" w:rsidP="00CC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E42B6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การเปลี่ยนแปลงในอัตราภาษีเงินได้ที่แท้จริงในงบการเงินเฉพาะกิจการมีสาเหตุหลักจาก</w:t>
      </w:r>
      <w:r w:rsidR="00F22A98" w:rsidRPr="002E42B6">
        <w:rPr>
          <w:rFonts w:asciiTheme="majorBidi" w:hAnsiTheme="majorBidi" w:cstheme="majorBidi" w:hint="cs"/>
          <w:sz w:val="30"/>
          <w:szCs w:val="30"/>
          <w:cs/>
        </w:rPr>
        <w:t>ปัจจัยดังต่อไปนี้</w:t>
      </w:r>
    </w:p>
    <w:p w14:paraId="0E585CB9" w14:textId="3862CABD" w:rsidR="000655D7" w:rsidRPr="002E42B6" w:rsidRDefault="000655D7" w:rsidP="000655D7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2E42B6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Pr="002E42B6">
        <w:rPr>
          <w:rFonts w:asciiTheme="majorBidi" w:hAnsiTheme="majorBidi" w:hint="cs"/>
          <w:sz w:val="30"/>
          <w:szCs w:val="30"/>
          <w:cs/>
        </w:rPr>
        <w:t xml:space="preserve">ไตรมาสแรกของปี </w:t>
      </w:r>
      <w:r w:rsidRPr="002E42B6">
        <w:rPr>
          <w:rFonts w:asciiTheme="majorBidi" w:hAnsiTheme="majorBidi"/>
          <w:sz w:val="30"/>
          <w:szCs w:val="30"/>
        </w:rPr>
        <w:t>256</w:t>
      </w:r>
      <w:r w:rsidR="00A55BD0" w:rsidRPr="002E42B6">
        <w:rPr>
          <w:rFonts w:asciiTheme="majorBidi" w:hAnsiTheme="majorBidi"/>
          <w:sz w:val="30"/>
          <w:szCs w:val="30"/>
        </w:rPr>
        <w:t>8</w:t>
      </w:r>
      <w:r w:rsidRPr="002E42B6">
        <w:rPr>
          <w:rFonts w:asciiTheme="majorBidi" w:hAnsiTheme="majorBidi"/>
          <w:sz w:val="30"/>
          <w:szCs w:val="30"/>
          <w:cs/>
        </w:rPr>
        <w:t xml:space="preserve"> </w:t>
      </w:r>
      <w:r w:rsidRPr="002E42B6">
        <w:rPr>
          <w:rFonts w:asciiTheme="majorBidi" w:hAnsiTheme="majorBidi" w:cstheme="majorBidi" w:hint="cs"/>
          <w:sz w:val="30"/>
          <w:szCs w:val="30"/>
          <w:cs/>
        </w:rPr>
        <w:t>บริษัทมีผลแตกต่างชั่วคราวที่เกิดจากกลับรายการผลขาดทุนด้านเครดิตที่</w:t>
      </w:r>
      <w:r w:rsidR="002E42B6">
        <w:rPr>
          <w:rFonts w:asciiTheme="majorBidi" w:hAnsiTheme="majorBidi" w:cstheme="majorBidi"/>
          <w:sz w:val="30"/>
          <w:szCs w:val="30"/>
          <w:cs/>
        </w:rPr>
        <w:br/>
      </w:r>
      <w:r w:rsidRPr="002E42B6">
        <w:rPr>
          <w:rFonts w:asciiTheme="majorBidi" w:hAnsiTheme="majorBidi" w:cstheme="majorBidi" w:hint="cs"/>
          <w:sz w:val="30"/>
          <w:szCs w:val="30"/>
          <w:cs/>
        </w:rPr>
        <w:t>คาดว่าจะเกิดขึ้นของเงินให้กู้ยืมระยะสั้นแก่บริษัทย่อย ซึ่งไม่ได้นำไปรวมในการคำนวณสินทรัพย์ภาษีเงินได้</w:t>
      </w:r>
      <w:r w:rsidR="002E42B6">
        <w:rPr>
          <w:rFonts w:asciiTheme="majorBidi" w:hAnsiTheme="majorBidi" w:cstheme="majorBidi"/>
          <w:sz w:val="30"/>
          <w:szCs w:val="30"/>
          <w:cs/>
        </w:rPr>
        <w:br/>
      </w:r>
      <w:r w:rsidRPr="002E42B6">
        <w:rPr>
          <w:rFonts w:asciiTheme="majorBidi" w:hAnsiTheme="majorBidi" w:cstheme="majorBidi" w:hint="cs"/>
          <w:sz w:val="30"/>
          <w:szCs w:val="30"/>
          <w:cs/>
        </w:rPr>
        <w:t>รอตัดบัญชี เนื่องจากบริษัทคาดว่าจะไม่มีการกลับรายการในอนาคตอันใกล้</w:t>
      </w:r>
    </w:p>
    <w:p w14:paraId="0959115F" w14:textId="025B0079" w:rsidR="00B46CE6" w:rsidRPr="002E42B6" w:rsidRDefault="00266F05" w:rsidP="000655D7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2E42B6">
        <w:rPr>
          <w:rFonts w:asciiTheme="majorBidi" w:hAnsiTheme="majorBidi" w:hint="cs"/>
          <w:sz w:val="30"/>
          <w:szCs w:val="30"/>
          <w:cs/>
        </w:rPr>
        <w:t>กำไรจากการดำเนินงานของโรงงานผลิตไก่ชำแหละแห่งหนึ่ง</w:t>
      </w:r>
      <w:r w:rsidRPr="002E42B6">
        <w:rPr>
          <w:rFonts w:asciiTheme="majorBidi" w:hAnsiTheme="majorBidi"/>
          <w:sz w:val="30"/>
          <w:szCs w:val="30"/>
          <w:cs/>
        </w:rPr>
        <w:t xml:space="preserve"> </w:t>
      </w:r>
      <w:r w:rsidRPr="002E42B6">
        <w:rPr>
          <w:rFonts w:asciiTheme="majorBidi" w:hAnsiTheme="majorBidi" w:hint="cs"/>
          <w:sz w:val="30"/>
          <w:szCs w:val="30"/>
          <w:cs/>
        </w:rPr>
        <w:t>อยู่ภายใต้สิทธิยกเว้นภาษีตามบัตรส่งเสริมการลงทุน</w:t>
      </w:r>
    </w:p>
    <w:p w14:paraId="00463D0A" w14:textId="208DE26F" w:rsidR="00026C8D" w:rsidRDefault="00D412D3" w:rsidP="00C5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412D3">
        <w:rPr>
          <w:rFonts w:asciiTheme="majorBidi" w:hAnsiTheme="majorBidi" w:cs="Angsana New" w:hint="cs"/>
          <w:sz w:val="30"/>
          <w:szCs w:val="30"/>
          <w:cs/>
        </w:rPr>
        <w:lastRenderedPageBreak/>
        <w:t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</w:t>
      </w:r>
      <w:r w:rsidRPr="00D412D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5BD0">
        <w:rPr>
          <w:rFonts w:asciiTheme="majorBidi" w:hAnsiTheme="majorBidi" w:cs="Angsana New"/>
          <w:sz w:val="30"/>
          <w:szCs w:val="30"/>
        </w:rPr>
        <w:t>1</w:t>
      </w:r>
      <w:r w:rsidRPr="00D412D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12D3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D412D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5BD0">
        <w:rPr>
          <w:rFonts w:asciiTheme="majorBidi" w:hAnsiTheme="majorBidi" w:cs="Angsana New"/>
          <w:sz w:val="30"/>
          <w:szCs w:val="30"/>
        </w:rPr>
        <w:t>2568</w:t>
      </w:r>
      <w:r w:rsidRPr="00D412D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12D3">
        <w:rPr>
          <w:rFonts w:asciiTheme="majorBidi" w:hAnsiTheme="majorBidi" w:cs="Angsana New" w:hint="cs"/>
          <w:sz w:val="30"/>
          <w:szCs w:val="30"/>
          <w:cs/>
        </w:rPr>
        <w:t>เป็นต้นไป</w:t>
      </w:r>
      <w:r w:rsidRPr="00D412D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12D3">
        <w:rPr>
          <w:rFonts w:asciiTheme="majorBidi" w:hAnsiTheme="majorBidi" w:cs="Angsana New" w:hint="cs"/>
          <w:sz w:val="30"/>
          <w:szCs w:val="30"/>
          <w:cs/>
        </w:rPr>
        <w:t>จากการประเมินผลกระทบ</w:t>
      </w:r>
      <w:r w:rsidRPr="00D412D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12D3">
        <w:rPr>
          <w:rFonts w:asciiTheme="majorBidi" w:hAnsiTheme="majorBidi" w:cs="Angsana New" w:hint="cs"/>
          <w:sz w:val="30"/>
          <w:szCs w:val="30"/>
          <w:cs/>
        </w:rPr>
        <w:t>กลุ่มบริษัทไม่มีผลกระทบอย่างเป็นสาระสำคัญ</w:t>
      </w:r>
      <w:r w:rsidRPr="00D412D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12D3">
        <w:rPr>
          <w:rFonts w:asciiTheme="majorBidi" w:hAnsiTheme="majorBidi" w:cs="Angsana New" w:hint="cs"/>
          <w:sz w:val="30"/>
          <w:szCs w:val="30"/>
          <w:cs/>
        </w:rPr>
        <w:t>สำหรับงวดสามเดือนสิ้นสุดวันที่</w:t>
      </w:r>
      <w:r w:rsidRPr="00D412D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5BD0">
        <w:rPr>
          <w:rFonts w:asciiTheme="majorBidi" w:hAnsiTheme="majorBidi" w:cs="Angsana New"/>
          <w:sz w:val="30"/>
          <w:szCs w:val="30"/>
        </w:rPr>
        <w:t>31</w:t>
      </w:r>
      <w:r w:rsidRPr="00D412D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12D3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D412D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5BD0">
        <w:rPr>
          <w:rFonts w:asciiTheme="majorBidi" w:hAnsiTheme="majorBidi" w:cs="Angsana New"/>
          <w:sz w:val="30"/>
          <w:szCs w:val="30"/>
        </w:rPr>
        <w:t>2568</w:t>
      </w:r>
      <w:r w:rsidRPr="00D412D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12D3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D412D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12D3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</w:t>
      </w:r>
      <w:r w:rsidR="00A55BD0">
        <w:rPr>
          <w:rFonts w:asciiTheme="majorBidi" w:hAnsiTheme="majorBidi" w:cs="Angsana New" w:hint="cs"/>
          <w:sz w:val="30"/>
          <w:szCs w:val="30"/>
          <w:cs/>
        </w:rPr>
        <w:t>ำ</w:t>
      </w:r>
      <w:r w:rsidRPr="00D412D3">
        <w:rPr>
          <w:rFonts w:asciiTheme="majorBidi" w:hAnsiTheme="majorBidi" w:cs="Angsana New" w:hint="cs"/>
          <w:sz w:val="30"/>
          <w:szCs w:val="30"/>
          <w:cs/>
        </w:rPr>
        <w:t>หรับการจัดเก็บภาษีเงินได้ขั้นต่ำส่วนเพิ่มเป็นการชั่วคราว</w:t>
      </w:r>
    </w:p>
    <w:p w14:paraId="6867C330" w14:textId="77777777" w:rsidR="00D412D3" w:rsidRPr="002E42B6" w:rsidRDefault="00D412D3" w:rsidP="002E4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3A5263B9" w14:textId="5ABC6B86" w:rsidR="00B2401B" w:rsidRPr="00992853" w:rsidRDefault="00B2401B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992853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กำไรต่อหุ้น</w:t>
      </w:r>
    </w:p>
    <w:p w14:paraId="2A43FC1B" w14:textId="77777777" w:rsidR="00B2401B" w:rsidRPr="002E42B6" w:rsidRDefault="00B2401B" w:rsidP="002E4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38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79"/>
        <w:gridCol w:w="995"/>
        <w:gridCol w:w="265"/>
        <w:gridCol w:w="991"/>
        <w:gridCol w:w="253"/>
        <w:gridCol w:w="987"/>
        <w:gridCol w:w="276"/>
        <w:gridCol w:w="939"/>
      </w:tblGrid>
      <w:tr w:rsidR="00B2401B" w:rsidRPr="00F17F5F" w14:paraId="69CBFF97" w14:textId="77777777" w:rsidTr="00B80164">
        <w:trPr>
          <w:trHeight w:hRule="exact" w:val="389"/>
          <w:tblHeader/>
        </w:trPr>
        <w:tc>
          <w:tcPr>
            <w:tcW w:w="2493" w:type="pct"/>
          </w:tcPr>
          <w:p w14:paraId="22C81E61" w14:textId="77777777" w:rsidR="00B2401B" w:rsidRPr="00B2401B" w:rsidRDefault="00B2401B" w:rsidP="00B24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9" w:type="pct"/>
            <w:gridSpan w:val="3"/>
          </w:tcPr>
          <w:p w14:paraId="72423FB5" w14:textId="77777777" w:rsidR="00B2401B" w:rsidRPr="00F17F5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7293061A" w14:textId="77777777" w:rsidR="00B2401B" w:rsidRPr="00F17F5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14:paraId="0D5DFD53" w14:textId="77777777" w:rsidR="00B2401B" w:rsidRPr="00F17F5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401B" w:rsidRPr="00F17F5F" w14:paraId="7B8BDC4E" w14:textId="77777777" w:rsidTr="00B80164">
        <w:trPr>
          <w:trHeight w:hRule="exact" w:val="389"/>
          <w:tblHeader/>
        </w:trPr>
        <w:tc>
          <w:tcPr>
            <w:tcW w:w="2493" w:type="pct"/>
          </w:tcPr>
          <w:p w14:paraId="521924A9" w14:textId="77777777" w:rsidR="00B2401B" w:rsidRPr="00F17F5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30" w:type="pct"/>
          </w:tcPr>
          <w:p w14:paraId="29A05B4F" w14:textId="2ECC6F69" w:rsidR="00B2401B" w:rsidRPr="00F17F5F" w:rsidRDefault="00B2401B" w:rsidP="00B8016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472E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07DBBF78" w14:textId="77777777" w:rsidR="00B2401B" w:rsidRPr="00F17F5F" w:rsidRDefault="00B2401B" w:rsidP="00B8016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44D02F0" w14:textId="308A98D3" w:rsidR="00B2401B" w:rsidRPr="00F17F5F" w:rsidRDefault="00B2401B" w:rsidP="00B8016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472E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69766855" w14:textId="77777777" w:rsidR="00B2401B" w:rsidRPr="00F17F5F" w:rsidRDefault="00B2401B" w:rsidP="00B8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7E8D7917" w14:textId="674F4F6A" w:rsidR="00B2401B" w:rsidRPr="00F17F5F" w:rsidRDefault="00B2401B" w:rsidP="00B8016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472E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146B5CFF" w14:textId="77777777" w:rsidR="00B2401B" w:rsidRPr="00F17F5F" w:rsidRDefault="00B2401B" w:rsidP="00B8016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75DB5D01" w14:textId="56FB991F" w:rsidR="00B2401B" w:rsidRPr="00F17F5F" w:rsidRDefault="00B2401B" w:rsidP="00B80164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472E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2401B" w:rsidRPr="00F17F5F" w14:paraId="608860F9" w14:textId="77777777" w:rsidTr="00B80164">
        <w:trPr>
          <w:trHeight w:hRule="exact" w:val="389"/>
          <w:tblHeader/>
        </w:trPr>
        <w:tc>
          <w:tcPr>
            <w:tcW w:w="2493" w:type="pct"/>
          </w:tcPr>
          <w:p w14:paraId="3F8FA0BC" w14:textId="77777777" w:rsidR="00B2401B" w:rsidRPr="00F17F5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7" w:type="pct"/>
            <w:gridSpan w:val="7"/>
            <w:vAlign w:val="bottom"/>
          </w:tcPr>
          <w:p w14:paraId="041624A4" w14:textId="77777777" w:rsidR="00B2401B" w:rsidRPr="00F17F5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2401B" w:rsidRPr="00F17F5F" w14:paraId="36F2E2CF" w14:textId="77777777" w:rsidTr="00B80164">
        <w:trPr>
          <w:trHeight w:hRule="exact" w:val="389"/>
        </w:trPr>
        <w:tc>
          <w:tcPr>
            <w:tcW w:w="2493" w:type="pct"/>
          </w:tcPr>
          <w:p w14:paraId="6AFD0F8A" w14:textId="2A3F9B0F" w:rsidR="00B2401B" w:rsidRPr="00F17F5F" w:rsidRDefault="00B2401B" w:rsidP="00B80164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 w:rsidR="001F7DE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F34E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472E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0" w:type="pct"/>
          </w:tcPr>
          <w:p w14:paraId="094A0E3B" w14:textId="77777777" w:rsidR="00B2401B" w:rsidRPr="00F17F5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910B2E4" w14:textId="77777777" w:rsidR="00B2401B" w:rsidRPr="00F17F5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10ABBD48" w14:textId="77777777" w:rsidR="00B2401B" w:rsidRPr="00F17F5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27892EBA" w14:textId="77777777" w:rsidR="00B2401B" w:rsidRPr="00F17F5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54D2588E" w14:textId="77777777" w:rsidR="00B2401B" w:rsidRPr="00F17F5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49C2843" w14:textId="77777777" w:rsidR="00B2401B" w:rsidRPr="00F17F5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15C162AA" w14:textId="77777777" w:rsidR="00B2401B" w:rsidRPr="00F17F5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2401B" w:rsidRPr="002B31E8" w14:paraId="0D7F2BED" w14:textId="77777777" w:rsidTr="00B80164">
        <w:trPr>
          <w:trHeight w:hRule="exact" w:val="389"/>
        </w:trPr>
        <w:tc>
          <w:tcPr>
            <w:tcW w:w="2493" w:type="pct"/>
          </w:tcPr>
          <w:p w14:paraId="1EF3EAE1" w14:textId="77777777" w:rsidR="00B2401B" w:rsidRPr="002B31E8" w:rsidRDefault="00B2401B" w:rsidP="00B80164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70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1770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0E867EC0" w14:textId="3D859453" w:rsidR="00B2401B" w:rsidRPr="00D16217" w:rsidRDefault="00B351E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2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3F63D6" w:rsidRPr="00D162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036,621</w:t>
            </w:r>
          </w:p>
        </w:tc>
        <w:tc>
          <w:tcPr>
            <w:tcW w:w="141" w:type="pct"/>
          </w:tcPr>
          <w:p w14:paraId="58B94A64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5767B279" w14:textId="65D376FE" w:rsidR="00B2401B" w:rsidRPr="00B351EB" w:rsidRDefault="0034499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51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173,708</w:t>
            </w:r>
          </w:p>
        </w:tc>
        <w:tc>
          <w:tcPr>
            <w:tcW w:w="135" w:type="pct"/>
          </w:tcPr>
          <w:p w14:paraId="4036A51F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0B6975F3" w14:textId="4993CD8E" w:rsidR="00B2401B" w:rsidRPr="0082694F" w:rsidRDefault="0034499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6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606,19</w:t>
            </w:r>
            <w:r w:rsidR="00A55B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7DE9D07" w14:textId="77777777" w:rsidR="00B2401B" w:rsidRPr="0082694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623B06C2" w14:textId="6FE67577" w:rsidR="00B2401B" w:rsidRPr="0082694F" w:rsidRDefault="0034499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6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284,554</w:t>
            </w:r>
          </w:p>
        </w:tc>
      </w:tr>
      <w:tr w:rsidR="00B2401B" w:rsidRPr="002B31E8" w14:paraId="0ED0D9D2" w14:textId="77777777" w:rsidTr="00B80164">
        <w:trPr>
          <w:trHeight w:hRule="exact" w:val="389"/>
        </w:trPr>
        <w:tc>
          <w:tcPr>
            <w:tcW w:w="2493" w:type="pct"/>
          </w:tcPr>
          <w:p w14:paraId="62C4E8B4" w14:textId="5978C416" w:rsidR="00B2401B" w:rsidRPr="002B31E8" w:rsidRDefault="00B2401B" w:rsidP="00B80164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 w:rsidR="001F7DE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F34E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34E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372037C7" w14:textId="77777777" w:rsidR="00B2401B" w:rsidRPr="00D16217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A08A6D4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68F5158A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D483902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76BFCE73" w14:textId="459BDCFB" w:rsidR="00B2401B" w:rsidRPr="0082694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76011FB" w14:textId="77777777" w:rsidR="00B2401B" w:rsidRPr="0082694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7B9E9BED" w14:textId="25CE625E" w:rsidR="00B2401B" w:rsidRPr="0082694F" w:rsidRDefault="00B2401B" w:rsidP="00344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2401B" w:rsidRPr="002B31E8" w14:paraId="71300289" w14:textId="77777777" w:rsidTr="00B80164">
        <w:trPr>
          <w:trHeight w:hRule="exact" w:val="389"/>
        </w:trPr>
        <w:tc>
          <w:tcPr>
            <w:tcW w:w="2493" w:type="pct"/>
          </w:tcPr>
          <w:p w14:paraId="7D41178A" w14:textId="77777777" w:rsidR="00B2401B" w:rsidRPr="002B31E8" w:rsidRDefault="00B2401B" w:rsidP="00B80164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ที่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4531098F" w14:textId="0F066AF3" w:rsidR="00B2401B" w:rsidRPr="00D16217" w:rsidRDefault="003F63D6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62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2,036,621</w:t>
            </w:r>
          </w:p>
        </w:tc>
        <w:tc>
          <w:tcPr>
            <w:tcW w:w="141" w:type="pct"/>
          </w:tcPr>
          <w:p w14:paraId="054899AE" w14:textId="77777777" w:rsidR="00B2401B" w:rsidRPr="00B351EB" w:rsidRDefault="00B2401B" w:rsidP="00CA1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4D3C5CCF" w14:textId="54D63E22" w:rsidR="00B2401B" w:rsidRPr="00B351EB" w:rsidRDefault="0034499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51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173,708</w:t>
            </w:r>
          </w:p>
        </w:tc>
        <w:tc>
          <w:tcPr>
            <w:tcW w:w="135" w:type="pct"/>
          </w:tcPr>
          <w:p w14:paraId="1FC15EAC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5859AE6C" w14:textId="5B94F2E0" w:rsidR="00B2401B" w:rsidRPr="0082694F" w:rsidRDefault="0034499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6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606,19</w:t>
            </w:r>
            <w:r w:rsidR="00A55B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3853915" w14:textId="77777777" w:rsidR="00B2401B" w:rsidRPr="0082694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28EB97EC" w14:textId="701684AB" w:rsidR="00B2401B" w:rsidRPr="0082694F" w:rsidRDefault="0034499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6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284,554</w:t>
            </w:r>
          </w:p>
        </w:tc>
      </w:tr>
      <w:tr w:rsidR="00B2401B" w:rsidRPr="002B31E8" w14:paraId="7972C0B6" w14:textId="77777777" w:rsidTr="000627F9">
        <w:trPr>
          <w:trHeight w:hRule="exact" w:val="389"/>
        </w:trPr>
        <w:tc>
          <w:tcPr>
            <w:tcW w:w="2493" w:type="pct"/>
          </w:tcPr>
          <w:p w14:paraId="59DE3EC0" w14:textId="77777777" w:rsidR="00B2401B" w:rsidRPr="002B31E8" w:rsidRDefault="00B2401B" w:rsidP="00B80164">
            <w:pPr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3E1A24B1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BFE6515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397894BF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1EF2D1D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</w:tcPr>
          <w:p w14:paraId="2FA2A78C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0E0282EC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</w:tcPr>
          <w:p w14:paraId="11656224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2401B" w:rsidRPr="002B31E8" w14:paraId="0E1376DE" w14:textId="77777777" w:rsidTr="00B80164">
        <w:trPr>
          <w:trHeight w:hRule="exact" w:val="389"/>
        </w:trPr>
        <w:tc>
          <w:tcPr>
            <w:tcW w:w="2493" w:type="pct"/>
          </w:tcPr>
          <w:p w14:paraId="42580AD1" w14:textId="77777777" w:rsidR="00B2401B" w:rsidRPr="002B31E8" w:rsidRDefault="00B2401B" w:rsidP="00B80164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จำนวนหุ้นสามัญออกจำหน่ายแล้ว</w:t>
            </w:r>
          </w:p>
        </w:tc>
        <w:tc>
          <w:tcPr>
            <w:tcW w:w="530" w:type="pct"/>
          </w:tcPr>
          <w:p w14:paraId="46A3C1C7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134DBE92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2894A143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8FB3FFC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</w:tcPr>
          <w:p w14:paraId="09D28CAE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6D6B926D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</w:tcPr>
          <w:p w14:paraId="52DD47AC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2401B" w:rsidRPr="002B31E8" w14:paraId="4E49B5B6" w14:textId="77777777" w:rsidTr="000627F9">
        <w:trPr>
          <w:trHeight w:hRule="exact" w:val="389"/>
        </w:trPr>
        <w:tc>
          <w:tcPr>
            <w:tcW w:w="2493" w:type="pct"/>
          </w:tcPr>
          <w:p w14:paraId="4160C19E" w14:textId="77777777" w:rsidR="00B2401B" w:rsidRPr="002B31E8" w:rsidRDefault="00B2401B" w:rsidP="00B80164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0" w:type="pct"/>
          </w:tcPr>
          <w:p w14:paraId="37F09268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32D689D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201317CB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7848889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</w:tcPr>
          <w:p w14:paraId="5276B5AD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2F2499BF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</w:tcPr>
          <w:p w14:paraId="2A2AFD72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2401B" w:rsidRPr="0082694F" w14:paraId="224F4D67" w14:textId="77777777" w:rsidTr="00B80164">
        <w:trPr>
          <w:trHeight w:hRule="exact" w:val="389"/>
        </w:trPr>
        <w:tc>
          <w:tcPr>
            <w:tcW w:w="2493" w:type="pct"/>
          </w:tcPr>
          <w:p w14:paraId="7CCCE2E7" w14:textId="6E304FC6" w:rsidR="00B2401B" w:rsidRPr="002B31E8" w:rsidRDefault="00B2401B" w:rsidP="00B80164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5A7C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0627F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="000627F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  <w:r w:rsidR="005A7C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ีนา</w:t>
            </w:r>
            <w:r w:rsidR="000627F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คม</w:t>
            </w:r>
          </w:p>
        </w:tc>
        <w:tc>
          <w:tcPr>
            <w:tcW w:w="530" w:type="pct"/>
          </w:tcPr>
          <w:p w14:paraId="5B29A550" w14:textId="79F3C0C7" w:rsidR="00B2401B" w:rsidRPr="00B351EB" w:rsidRDefault="00B351E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51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5,810,819</w:t>
            </w:r>
          </w:p>
        </w:tc>
        <w:tc>
          <w:tcPr>
            <w:tcW w:w="141" w:type="pct"/>
          </w:tcPr>
          <w:p w14:paraId="67B7CF64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119C2DA9" w14:textId="36FE005D" w:rsidR="00B2401B" w:rsidRPr="00B351EB" w:rsidRDefault="00B351E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51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5,810,819</w:t>
            </w:r>
          </w:p>
        </w:tc>
        <w:tc>
          <w:tcPr>
            <w:tcW w:w="135" w:type="pct"/>
          </w:tcPr>
          <w:p w14:paraId="2F906950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</w:tcPr>
          <w:p w14:paraId="5224EF63" w14:textId="3D9C04C1" w:rsidR="00B2401B" w:rsidRPr="0082694F" w:rsidRDefault="0082694F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6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5,810,819</w:t>
            </w:r>
          </w:p>
        </w:tc>
        <w:tc>
          <w:tcPr>
            <w:tcW w:w="147" w:type="pct"/>
          </w:tcPr>
          <w:p w14:paraId="6E00942F" w14:textId="77777777" w:rsidR="00B2401B" w:rsidRPr="0082694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2741CC82" w14:textId="473B4523" w:rsidR="00B2401B" w:rsidRPr="0082694F" w:rsidRDefault="0082694F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6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5,810,819</w:t>
            </w:r>
          </w:p>
        </w:tc>
      </w:tr>
      <w:tr w:rsidR="00B2401B" w:rsidRPr="0082694F" w14:paraId="65765283" w14:textId="77777777" w:rsidTr="00B80164">
        <w:trPr>
          <w:trHeight w:hRule="exact" w:val="389"/>
        </w:trPr>
        <w:tc>
          <w:tcPr>
            <w:tcW w:w="2493" w:type="pct"/>
          </w:tcPr>
          <w:p w14:paraId="57592868" w14:textId="77777777" w:rsidR="00B2401B" w:rsidRPr="002B31E8" w:rsidRDefault="00B2401B" w:rsidP="00B80164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126FFC45" w14:textId="0E7D0E58" w:rsidR="00B2401B" w:rsidRPr="00B351EB" w:rsidRDefault="00B351E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B351EB">
              <w:rPr>
                <w:rFonts w:ascii="Angsana New" w:hAnsi="Angsana New" w:cs="Angsana New"/>
                <w:sz w:val="30"/>
                <w:szCs w:val="30"/>
              </w:rPr>
              <w:t>6,131</w:t>
            </w:r>
          </w:p>
        </w:tc>
        <w:tc>
          <w:tcPr>
            <w:tcW w:w="141" w:type="pct"/>
          </w:tcPr>
          <w:p w14:paraId="6D2D986A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093D00F0" w14:textId="22B35ED3" w:rsidR="00B2401B" w:rsidRPr="00B351EB" w:rsidRDefault="00B351EB" w:rsidP="00B3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B351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0459B65B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00B57942" w14:textId="0293E6FD" w:rsidR="00B2401B" w:rsidRPr="0082694F" w:rsidRDefault="0082694F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82694F">
              <w:rPr>
                <w:rFonts w:ascii="Angsana New" w:hAnsi="Angsana New" w:cs="Angsana New"/>
                <w:sz w:val="30"/>
                <w:szCs w:val="30"/>
              </w:rPr>
              <w:t>6,131</w:t>
            </w:r>
          </w:p>
        </w:tc>
        <w:tc>
          <w:tcPr>
            <w:tcW w:w="147" w:type="pct"/>
          </w:tcPr>
          <w:p w14:paraId="4CF9954B" w14:textId="77777777" w:rsidR="00B2401B" w:rsidRPr="0082694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DE1408E" w14:textId="7F113905" w:rsidR="00B2401B" w:rsidRPr="0082694F" w:rsidRDefault="0082694F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8269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2401B" w:rsidRPr="002B31E8" w14:paraId="71C3AEF0" w14:textId="77777777" w:rsidTr="00B80164">
        <w:trPr>
          <w:trHeight w:hRule="exact" w:val="389"/>
        </w:trPr>
        <w:tc>
          <w:tcPr>
            <w:tcW w:w="2493" w:type="pct"/>
          </w:tcPr>
          <w:p w14:paraId="07485E02" w14:textId="77777777" w:rsidR="00B2401B" w:rsidRPr="002B31E8" w:rsidRDefault="00B2401B" w:rsidP="00B80164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7E4B3436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61EF261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0C454956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591B1067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7E51270A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0A53B2DB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480137BA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2401B" w:rsidRPr="002B31E8" w14:paraId="4712B61A" w14:textId="77777777" w:rsidTr="00B80164">
        <w:trPr>
          <w:trHeight w:hRule="exact" w:val="389"/>
        </w:trPr>
        <w:tc>
          <w:tcPr>
            <w:tcW w:w="2493" w:type="pct"/>
          </w:tcPr>
          <w:p w14:paraId="7B1B1B41" w14:textId="5D4AFE33" w:rsidR="00B2401B" w:rsidRPr="002B31E8" w:rsidRDefault="00B2401B" w:rsidP="00B80164">
            <w:pPr>
              <w:ind w:left="160" w:firstLine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34E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F34E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30" w:type="pct"/>
          </w:tcPr>
          <w:p w14:paraId="59F1865F" w14:textId="2122BD90" w:rsidR="00B2401B" w:rsidRPr="00B351EB" w:rsidRDefault="00B351E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51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5,816,950</w:t>
            </w:r>
          </w:p>
        </w:tc>
        <w:tc>
          <w:tcPr>
            <w:tcW w:w="141" w:type="pct"/>
          </w:tcPr>
          <w:p w14:paraId="21BCCACC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62BCB73E" w14:textId="4C96FD04" w:rsidR="00B2401B" w:rsidRPr="00B351EB" w:rsidRDefault="00B351E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351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5,810,819</w:t>
            </w:r>
          </w:p>
        </w:tc>
        <w:tc>
          <w:tcPr>
            <w:tcW w:w="135" w:type="pct"/>
          </w:tcPr>
          <w:p w14:paraId="7CCEBC22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</w:tcPr>
          <w:p w14:paraId="221452CC" w14:textId="4251140A" w:rsidR="00B2401B" w:rsidRPr="0082694F" w:rsidRDefault="0082694F" w:rsidP="005E5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6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5,816,950</w:t>
            </w:r>
          </w:p>
        </w:tc>
        <w:tc>
          <w:tcPr>
            <w:tcW w:w="147" w:type="pct"/>
          </w:tcPr>
          <w:p w14:paraId="00B92C10" w14:textId="77777777" w:rsidR="00B2401B" w:rsidRPr="0082694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5ADC0E05" w14:textId="08D3826A" w:rsidR="00B2401B" w:rsidRPr="0082694F" w:rsidRDefault="0082694F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6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5,810,819</w:t>
            </w:r>
          </w:p>
        </w:tc>
      </w:tr>
      <w:tr w:rsidR="00B2401B" w:rsidRPr="002B31E8" w14:paraId="555F9066" w14:textId="77777777" w:rsidTr="00B80164">
        <w:trPr>
          <w:trHeight w:hRule="exact" w:val="389"/>
        </w:trPr>
        <w:tc>
          <w:tcPr>
            <w:tcW w:w="2493" w:type="pct"/>
          </w:tcPr>
          <w:p w14:paraId="33E0D20C" w14:textId="77777777" w:rsidR="00B2401B" w:rsidRPr="002B31E8" w:rsidRDefault="00B2401B" w:rsidP="00B80164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52E6DE97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DF62496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66E6979C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7532519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0BC2F95E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51E530FD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60952955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2401B" w:rsidRPr="002B31E8" w14:paraId="51AC1123" w14:textId="77777777" w:rsidTr="0082694F">
        <w:trPr>
          <w:trHeight w:hRule="exact" w:val="389"/>
        </w:trPr>
        <w:tc>
          <w:tcPr>
            <w:tcW w:w="2493" w:type="pct"/>
          </w:tcPr>
          <w:p w14:paraId="4E336FD2" w14:textId="77777777" w:rsidR="00B2401B" w:rsidRPr="002B31E8" w:rsidRDefault="00B2401B" w:rsidP="00B80164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2655B22B" w14:textId="76A0EF60" w:rsidR="00B2401B" w:rsidRPr="00B351EB" w:rsidRDefault="00B351E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51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0.35</w:t>
            </w:r>
          </w:p>
        </w:tc>
        <w:tc>
          <w:tcPr>
            <w:tcW w:w="141" w:type="pct"/>
          </w:tcPr>
          <w:p w14:paraId="40A0DE28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767789C2" w14:textId="5CD51D17" w:rsidR="00B2401B" w:rsidRPr="00B351EB" w:rsidRDefault="008209E3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09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135" w:type="pct"/>
          </w:tcPr>
          <w:p w14:paraId="62ECC086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  <w:shd w:val="clear" w:color="auto" w:fill="auto"/>
          </w:tcPr>
          <w:p w14:paraId="2FA2C7FF" w14:textId="44252EA0" w:rsidR="00B2401B" w:rsidRPr="0082694F" w:rsidRDefault="0082694F" w:rsidP="005E5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6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147" w:type="pct"/>
            <w:shd w:val="clear" w:color="auto" w:fill="auto"/>
          </w:tcPr>
          <w:p w14:paraId="12DF4A05" w14:textId="77777777" w:rsidR="00B2401B" w:rsidRPr="0082694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  <w:shd w:val="clear" w:color="auto" w:fill="auto"/>
          </w:tcPr>
          <w:p w14:paraId="1B276721" w14:textId="396ABCE9" w:rsidR="00B2401B" w:rsidRPr="0082694F" w:rsidRDefault="0082694F" w:rsidP="005E5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6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</w:t>
            </w:r>
            <w:r w:rsidR="005E52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B2401B" w:rsidRPr="00CF1517" w14:paraId="516679F7" w14:textId="77777777" w:rsidTr="0082694F">
        <w:trPr>
          <w:trHeight w:hRule="exact" w:val="389"/>
        </w:trPr>
        <w:tc>
          <w:tcPr>
            <w:tcW w:w="2493" w:type="pct"/>
          </w:tcPr>
          <w:p w14:paraId="511A55BD" w14:textId="77777777" w:rsidR="00B2401B" w:rsidRPr="002B31E8" w:rsidRDefault="00B2401B" w:rsidP="00B80164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(ปรับลด)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0" w:type="pct"/>
            <w:tcBorders>
              <w:top w:val="double" w:sz="4" w:space="0" w:color="auto"/>
              <w:bottom w:val="double" w:sz="4" w:space="0" w:color="auto"/>
            </w:tcBorders>
          </w:tcPr>
          <w:p w14:paraId="7A580E52" w14:textId="4AD550E7" w:rsidR="00B2401B" w:rsidRPr="00B351EB" w:rsidRDefault="00B351EB" w:rsidP="00B35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51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0.35</w:t>
            </w:r>
          </w:p>
        </w:tc>
        <w:tc>
          <w:tcPr>
            <w:tcW w:w="141" w:type="pct"/>
          </w:tcPr>
          <w:p w14:paraId="1F2A57C0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3675333F" w14:textId="77777777" w:rsidR="00B2401B" w:rsidRPr="00B351EB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493BD133" w14:textId="77777777" w:rsidR="00B2401B" w:rsidRPr="006472E3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2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6D57F26" w14:textId="617A86D1" w:rsidR="00B2401B" w:rsidRPr="0082694F" w:rsidRDefault="0082694F" w:rsidP="005E52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6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147" w:type="pct"/>
            <w:shd w:val="clear" w:color="auto" w:fill="auto"/>
          </w:tcPr>
          <w:p w14:paraId="177BA4AE" w14:textId="77777777" w:rsidR="00B2401B" w:rsidRPr="0082694F" w:rsidRDefault="00B2401B" w:rsidP="00B80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  <w:shd w:val="clear" w:color="auto" w:fill="auto"/>
          </w:tcPr>
          <w:p w14:paraId="7D6972CF" w14:textId="46D1ED77" w:rsidR="00B2401B" w:rsidRPr="0082694F" w:rsidRDefault="00B2401B" w:rsidP="00826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6361E1DA" w14:textId="77777777" w:rsidR="00B2401B" w:rsidRPr="002E42B6" w:rsidRDefault="00B2401B" w:rsidP="002E4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</w:p>
    <w:p w14:paraId="3D226254" w14:textId="25B14D4F" w:rsidR="00B2401B" w:rsidRDefault="00A55BD0" w:rsidP="00B24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ราคาทุนถัวเฉลี่ยในระหว่างงวดสามเดือนสิ้นสุดวันที่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มีมูลค่าน้อยกว่าราคาใช้สิทธิของใบสำคัญแสดงสิทธิ จึงไม่มีผลกระทบต่อกำไรต่อหุ้นปรับลดจากใบสำคัญแสดงสิทธิสำหรับงบการเงินรวมและงบการเงินเฉพาะกิจการสำหรับงวดสาม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2567</w:t>
      </w:r>
    </w:p>
    <w:p w14:paraId="14A16D2B" w14:textId="77777777" w:rsidR="00CD7956" w:rsidRDefault="00CD7956" w:rsidP="00B24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471965" w14:textId="77777777" w:rsidR="00CD7956" w:rsidRDefault="00CD7956" w:rsidP="00B24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1B8A34" w14:textId="77777777" w:rsidR="00D412D3" w:rsidRDefault="00D412D3" w:rsidP="00B24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905077" w14:textId="77777777" w:rsidR="00D412D3" w:rsidRDefault="00D412D3" w:rsidP="00B24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73981D" w14:textId="77777777" w:rsidR="00CD7956" w:rsidRPr="007341F1" w:rsidRDefault="00CD7956" w:rsidP="00B24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E3E0B0" w14:textId="48247968" w:rsidR="00BF22BB" w:rsidRPr="004D49BC" w:rsidRDefault="00BF22BB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1836062C" w14:textId="77777777" w:rsidR="002B4284" w:rsidRPr="004D49BC" w:rsidRDefault="002B4284" w:rsidP="002B4284">
      <w:pPr>
        <w:rPr>
          <w:rFonts w:asciiTheme="majorBidi" w:hAnsiTheme="majorBidi" w:cstheme="majorBidi"/>
          <w:sz w:val="30"/>
          <w:szCs w:val="30"/>
        </w:rPr>
      </w:pPr>
    </w:p>
    <w:p w14:paraId="695B2A2D" w14:textId="77777777" w:rsidR="00944BF6" w:rsidRPr="004D49BC" w:rsidRDefault="00944BF6" w:rsidP="00944BF6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4D49B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4D49B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696DFFA6" w14:textId="77777777" w:rsidR="00944BF6" w:rsidRPr="004D49BC" w:rsidRDefault="00944BF6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8C27A93" w14:textId="448660B9" w:rsidR="00ED747C" w:rsidRPr="004D49BC" w:rsidRDefault="00944BF6" w:rsidP="00305FEE">
      <w:pPr>
        <w:pStyle w:val="block"/>
        <w:tabs>
          <w:tab w:val="left" w:pos="387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D49BC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</w:t>
      </w:r>
      <w:r w:rsidR="00A13222" w:rsidRPr="004D49BC">
        <w:rPr>
          <w:rFonts w:asciiTheme="majorBidi" w:hAnsiTheme="majorBidi" w:cstheme="majorBidi" w:hint="cs"/>
          <w:sz w:val="30"/>
          <w:szCs w:val="30"/>
          <w:cs/>
          <w:lang w:bidi="th-TH"/>
        </w:rPr>
        <w:t>ง</w:t>
      </w:r>
      <w:r w:rsidR="00A13222" w:rsidRPr="004D49BC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4D49BC">
        <w:rPr>
          <w:rFonts w:asciiTheme="majorBidi" w:hAnsiTheme="majorBidi" w:cstheme="majorBidi"/>
          <w:sz w:val="30"/>
          <w:szCs w:val="30"/>
          <w:cs/>
          <w:lang w:bidi="th-TH"/>
        </w:rPr>
        <w:t>การเงินที่วัดมูลค่าด้วย</w:t>
      </w:r>
      <w:r w:rsidR="0040560D" w:rsidRPr="004D49BC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4D49BC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4D49B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3E292F70" w14:textId="22FBE3BC" w:rsidR="00CC1458" w:rsidRPr="004D49BC" w:rsidRDefault="0061514B" w:rsidP="002D1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70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297"/>
        <w:gridCol w:w="185"/>
        <w:gridCol w:w="1308"/>
        <w:gridCol w:w="180"/>
        <w:gridCol w:w="890"/>
        <w:gridCol w:w="185"/>
        <w:gridCol w:w="1020"/>
        <w:gridCol w:w="927"/>
        <w:gridCol w:w="926"/>
        <w:gridCol w:w="811"/>
      </w:tblGrid>
      <w:tr w:rsidR="003B0047" w:rsidRPr="004D49BC" w14:paraId="392163E6" w14:textId="77777777" w:rsidTr="00D24C33">
        <w:trPr>
          <w:trHeight w:val="364"/>
          <w:tblHeader/>
        </w:trPr>
        <w:tc>
          <w:tcPr>
            <w:tcW w:w="1980" w:type="dxa"/>
            <w:shd w:val="clear" w:color="auto" w:fill="auto"/>
            <w:vAlign w:val="bottom"/>
          </w:tcPr>
          <w:p w14:paraId="6CA7B162" w14:textId="6CE6C556" w:rsidR="003B0047" w:rsidRPr="004D49BC" w:rsidRDefault="003B0047" w:rsidP="008772D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180" w:right="7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lastRenderedPageBreak/>
              <w:br w:type="page"/>
            </w:r>
            <w:r w:rsidRPr="004D49BC">
              <w:rPr>
                <w:rFonts w:ascii="Angsana New" w:hAnsi="Angsana New" w:cs="Angsana New" w:hint="cs"/>
                <w:sz w:val="26"/>
                <w:szCs w:val="26"/>
              </w:rPr>
              <w:br w:type="page"/>
            </w:r>
            <w:r w:rsidRPr="004D49BC">
              <w:rPr>
                <w:rFonts w:ascii="Angsana New" w:hAnsi="Angsana New" w:cs="Angsana New" w:hint="cs"/>
                <w:sz w:val="26"/>
                <w:szCs w:val="26"/>
              </w:rPr>
              <w:br w:type="page"/>
            </w:r>
            <w:r w:rsidRPr="004D49B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br w:type="page"/>
            </w:r>
            <w:r w:rsidRPr="004D49BC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br w:type="page"/>
            </w:r>
            <w:r w:rsidRPr="004D49BC">
              <w:rPr>
                <w:rFonts w:ascii="Angsana New" w:hAnsi="Angsana New" w:cs="Angsana New" w:hint="cs"/>
                <w:sz w:val="26"/>
                <w:szCs w:val="26"/>
              </w:rPr>
              <w:br w:type="page"/>
            </w:r>
          </w:p>
        </w:tc>
        <w:tc>
          <w:tcPr>
            <w:tcW w:w="7729" w:type="dxa"/>
            <w:gridSpan w:val="10"/>
          </w:tcPr>
          <w:p w14:paraId="784CE606" w14:textId="68D311DD" w:rsidR="003B0047" w:rsidRPr="004D49BC" w:rsidRDefault="003B0047" w:rsidP="00CB135F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B0047" w:rsidRPr="004D49BC" w14:paraId="1E2803B0" w14:textId="77777777" w:rsidTr="00D24C33">
        <w:trPr>
          <w:trHeight w:val="364"/>
          <w:tblHeader/>
        </w:trPr>
        <w:tc>
          <w:tcPr>
            <w:tcW w:w="1980" w:type="dxa"/>
            <w:shd w:val="clear" w:color="auto" w:fill="auto"/>
            <w:vAlign w:val="bottom"/>
          </w:tcPr>
          <w:p w14:paraId="510241CD" w14:textId="77777777" w:rsidR="003B0047" w:rsidRPr="004D49BC" w:rsidRDefault="003B0047" w:rsidP="00CB135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860" w:type="dxa"/>
            <w:gridSpan w:val="5"/>
          </w:tcPr>
          <w:p w14:paraId="5EA327BE" w14:textId="230A128D" w:rsidR="003B0047" w:rsidRPr="004D49BC" w:rsidRDefault="003B0047" w:rsidP="00CB135F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5" w:type="dxa"/>
          </w:tcPr>
          <w:p w14:paraId="34388ECC" w14:textId="77777777" w:rsidR="003B0047" w:rsidRPr="004D49BC" w:rsidRDefault="003B0047" w:rsidP="00CB135F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6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AFBBA" w14:textId="77777777" w:rsidR="003B0047" w:rsidRPr="004D49BC" w:rsidRDefault="003B0047" w:rsidP="00CB135F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86BB6" w:rsidRPr="004D49BC" w14:paraId="23DD9D3C" w14:textId="77777777" w:rsidTr="00D24C33">
        <w:trPr>
          <w:trHeight w:val="1738"/>
          <w:tblHeader/>
        </w:trPr>
        <w:tc>
          <w:tcPr>
            <w:tcW w:w="1980" w:type="dxa"/>
            <w:shd w:val="clear" w:color="auto" w:fill="auto"/>
          </w:tcPr>
          <w:p w14:paraId="590B5E9C" w14:textId="77777777" w:rsidR="00D86BB6" w:rsidRPr="004D49BC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4B155249" w14:textId="77777777" w:rsidR="00D86BB6" w:rsidRPr="004D49BC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0341276E" w14:textId="77777777" w:rsidR="00D86BB6" w:rsidRPr="004D49BC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A7E5615" w14:textId="77777777" w:rsidR="00D02DED" w:rsidRPr="004D49BC" w:rsidRDefault="00D02DED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002226D2" w14:textId="53AC4BC0" w:rsidR="00D86BB6" w:rsidRPr="004D49BC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0168414" w14:textId="77777777" w:rsidR="00CD53CE" w:rsidRPr="004D49BC" w:rsidRDefault="00CD53CE" w:rsidP="00CD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7AD5A11E" w14:textId="77777777" w:rsidR="00CD53CE" w:rsidRPr="004D49BC" w:rsidRDefault="00CD53CE" w:rsidP="00CD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70930265" w14:textId="77777777" w:rsidR="00CD53CE" w:rsidRPr="004D49BC" w:rsidRDefault="00CD53CE" w:rsidP="00CD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</w:t>
            </w:r>
          </w:p>
          <w:p w14:paraId="52CFC5F7" w14:textId="77777777" w:rsidR="00CD53CE" w:rsidRPr="004D49BC" w:rsidRDefault="00CD53CE" w:rsidP="00CD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73D1F0A2" w14:textId="07EA7684" w:rsidR="00D86BB6" w:rsidRPr="004D49BC" w:rsidRDefault="00CD53CE" w:rsidP="00CD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5" w:type="dxa"/>
            <w:tcBorders>
              <w:top w:val="single" w:sz="4" w:space="0" w:color="auto"/>
            </w:tcBorders>
          </w:tcPr>
          <w:p w14:paraId="5F24E0B5" w14:textId="77777777" w:rsidR="00D86BB6" w:rsidRPr="004D49BC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70F96D9C" w14:textId="77777777" w:rsidR="00D86BB6" w:rsidRPr="00D3688B" w:rsidRDefault="00D86BB6" w:rsidP="00CD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BEEFADA" w14:textId="77777777" w:rsidR="00D3688B" w:rsidRPr="004D49BC" w:rsidRDefault="00D3688B" w:rsidP="00D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</w:t>
            </w:r>
          </w:p>
          <w:p w14:paraId="0A1A365F" w14:textId="77777777" w:rsidR="00D3688B" w:rsidRPr="004D49BC" w:rsidRDefault="00D3688B" w:rsidP="00D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ด้วยราคาทุน</w:t>
            </w:r>
          </w:p>
          <w:p w14:paraId="2774D8B4" w14:textId="2AA47E54" w:rsidR="00D3688B" w:rsidRPr="004D49BC" w:rsidRDefault="00D3688B" w:rsidP="00D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3D82A4C" w14:textId="77777777" w:rsidR="00D86BB6" w:rsidRPr="004D49BC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14:paraId="48AA2B29" w14:textId="5E2CB2E7" w:rsidR="00D86BB6" w:rsidRPr="004D49BC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5" w:type="dxa"/>
            <w:vAlign w:val="bottom"/>
          </w:tcPr>
          <w:p w14:paraId="43469F75" w14:textId="77777777" w:rsidR="00D86BB6" w:rsidRPr="004D49BC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76023FF" w14:textId="2131C53C" w:rsidR="00D86BB6" w:rsidRPr="004D49BC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 w:rsidRPr="004D49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6F9864EF" w14:textId="78ED8D9C" w:rsidR="00D86BB6" w:rsidRPr="004D49BC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 w:rsidRPr="004D49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748A0F0C" w14:textId="61CF5450" w:rsidR="00D86BB6" w:rsidRPr="004D49BC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 w:rsidRPr="004D49B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3E5D7EFE" w14:textId="77777777" w:rsidR="00D86BB6" w:rsidRPr="004D49BC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6BB6" w:rsidRPr="004D49BC" w14:paraId="7FE06111" w14:textId="77777777" w:rsidTr="00D24C33">
        <w:trPr>
          <w:trHeight w:val="364"/>
          <w:tblHeader/>
        </w:trPr>
        <w:tc>
          <w:tcPr>
            <w:tcW w:w="1980" w:type="dxa"/>
            <w:shd w:val="clear" w:color="auto" w:fill="auto"/>
          </w:tcPr>
          <w:p w14:paraId="07E5BACD" w14:textId="0F8E79F5" w:rsidR="00D86BB6" w:rsidRPr="004D49BC" w:rsidRDefault="00D86BB6" w:rsidP="00CB135F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29" w:type="dxa"/>
            <w:gridSpan w:val="10"/>
          </w:tcPr>
          <w:p w14:paraId="133C0033" w14:textId="7C557C41" w:rsidR="00D86BB6" w:rsidRPr="004D49BC" w:rsidRDefault="00D86BB6" w:rsidP="00CB135F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E001F" w:rsidRPr="004D49BC" w14:paraId="26E5021E" w14:textId="77777777" w:rsidTr="00D24C33">
        <w:trPr>
          <w:trHeight w:val="364"/>
          <w:tblHeader/>
        </w:trPr>
        <w:tc>
          <w:tcPr>
            <w:tcW w:w="1980" w:type="dxa"/>
            <w:shd w:val="clear" w:color="auto" w:fill="auto"/>
          </w:tcPr>
          <w:p w14:paraId="5FFE054A" w14:textId="7783EAA1" w:rsidR="00DE001F" w:rsidRPr="004D49BC" w:rsidRDefault="00DE001F" w:rsidP="00CB135F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3B4FD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7729" w:type="dxa"/>
            <w:gridSpan w:val="10"/>
          </w:tcPr>
          <w:p w14:paraId="2F1DD79A" w14:textId="77777777" w:rsidR="00DE001F" w:rsidRPr="004D49BC" w:rsidRDefault="00DE001F" w:rsidP="00CB135F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D86BB6" w:rsidRPr="004D49BC" w14:paraId="5ECC9FF4" w14:textId="77777777" w:rsidTr="00D24C33">
        <w:trPr>
          <w:trHeight w:val="364"/>
        </w:trPr>
        <w:tc>
          <w:tcPr>
            <w:tcW w:w="1980" w:type="dxa"/>
            <w:shd w:val="clear" w:color="auto" w:fill="auto"/>
          </w:tcPr>
          <w:p w14:paraId="12688A1C" w14:textId="77777777" w:rsidR="00D86BB6" w:rsidRPr="004D49BC" w:rsidRDefault="00D86BB6" w:rsidP="00CB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7" w:type="dxa"/>
          </w:tcPr>
          <w:p w14:paraId="4F87211F" w14:textId="77777777" w:rsidR="00D86BB6" w:rsidRPr="004D49BC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</w:tcPr>
          <w:p w14:paraId="00F34B1A" w14:textId="77777777" w:rsidR="00D86BB6" w:rsidRPr="004D49BC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</w:tcPr>
          <w:p w14:paraId="0E0E9102" w14:textId="743DC674" w:rsidR="00D86BB6" w:rsidRPr="004D49BC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4F05994" w14:textId="77777777" w:rsidR="00D86BB6" w:rsidRPr="004D49BC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</w:tcPr>
          <w:p w14:paraId="5FDDBF09" w14:textId="46A938AF" w:rsidR="00D86BB6" w:rsidRPr="004D49BC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58F696C8" w14:textId="77777777" w:rsidR="00D86BB6" w:rsidRPr="004D49BC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070360AF" w14:textId="77777777" w:rsidR="00D86BB6" w:rsidRPr="004D49BC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5F06DBF8" w14:textId="77777777" w:rsidR="00D86BB6" w:rsidRPr="004D49BC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</w:tcPr>
          <w:p w14:paraId="7E81D715" w14:textId="77777777" w:rsidR="00D86BB6" w:rsidRPr="004D49BC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6C0A3628" w14:textId="77777777" w:rsidR="00D86BB6" w:rsidRPr="004D49BC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6EB5" w:rsidRPr="004D49BC" w14:paraId="6DB2CAE8" w14:textId="77777777" w:rsidTr="00D24C33">
        <w:trPr>
          <w:trHeight w:val="364"/>
        </w:trPr>
        <w:tc>
          <w:tcPr>
            <w:tcW w:w="1980" w:type="dxa"/>
            <w:shd w:val="clear" w:color="auto" w:fill="auto"/>
          </w:tcPr>
          <w:p w14:paraId="714D9C5C" w14:textId="419D139F" w:rsidR="00F96EB5" w:rsidRPr="004D49BC" w:rsidRDefault="00F96EB5" w:rsidP="00CB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7" w:type="dxa"/>
          </w:tcPr>
          <w:p w14:paraId="49747B18" w14:textId="67500265" w:rsidR="00F96EB5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883</w:t>
            </w:r>
          </w:p>
        </w:tc>
        <w:tc>
          <w:tcPr>
            <w:tcW w:w="185" w:type="dxa"/>
          </w:tcPr>
          <w:p w14:paraId="14A3235C" w14:textId="77777777" w:rsidR="00F96EB5" w:rsidRPr="004D49BC" w:rsidRDefault="00F96EB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</w:tcPr>
          <w:p w14:paraId="51903984" w14:textId="0378C1B3" w:rsidR="00F96EB5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4FB6687" w14:textId="664B33D4" w:rsidR="00F96EB5" w:rsidRPr="002E42B6" w:rsidRDefault="00F96EB5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</w:tcPr>
          <w:p w14:paraId="5B992042" w14:textId="73A5BA77" w:rsidR="00F96EB5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883</w:t>
            </w:r>
          </w:p>
        </w:tc>
        <w:tc>
          <w:tcPr>
            <w:tcW w:w="185" w:type="dxa"/>
            <w:shd w:val="clear" w:color="auto" w:fill="auto"/>
          </w:tcPr>
          <w:p w14:paraId="1C776E4D" w14:textId="77777777" w:rsidR="00F96EB5" w:rsidRPr="004D49BC" w:rsidRDefault="00F96EB5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2CCF5026" w14:textId="6EA7328A" w:rsidR="00F96EB5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883</w:t>
            </w:r>
          </w:p>
        </w:tc>
        <w:tc>
          <w:tcPr>
            <w:tcW w:w="927" w:type="dxa"/>
            <w:shd w:val="clear" w:color="auto" w:fill="auto"/>
          </w:tcPr>
          <w:p w14:paraId="284282EB" w14:textId="1F4AC442" w:rsidR="00F96EB5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6" w:type="dxa"/>
            <w:shd w:val="clear" w:color="auto" w:fill="auto"/>
          </w:tcPr>
          <w:p w14:paraId="1AA5454B" w14:textId="1257CFA7" w:rsidR="00F96EB5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51601281" w14:textId="65432227" w:rsidR="00F96EB5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883</w:t>
            </w:r>
          </w:p>
        </w:tc>
      </w:tr>
      <w:tr w:rsidR="00F35868" w:rsidRPr="004D49BC" w14:paraId="297B6426" w14:textId="77777777" w:rsidTr="00D24C33">
        <w:trPr>
          <w:trHeight w:val="364"/>
        </w:trPr>
        <w:tc>
          <w:tcPr>
            <w:tcW w:w="1980" w:type="dxa"/>
            <w:shd w:val="clear" w:color="auto" w:fill="auto"/>
          </w:tcPr>
          <w:p w14:paraId="71FC44AE" w14:textId="450F84B9" w:rsidR="00F35868" w:rsidRPr="004D49BC" w:rsidRDefault="00F35868" w:rsidP="00F3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97" w:type="dxa"/>
            <w:vAlign w:val="bottom"/>
          </w:tcPr>
          <w:p w14:paraId="75E3BC3F" w14:textId="2D327B5D" w:rsidR="00F35868" w:rsidRPr="002E42B6" w:rsidRDefault="00F35868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5" w:type="dxa"/>
            <w:vAlign w:val="bottom"/>
          </w:tcPr>
          <w:p w14:paraId="3CB9B299" w14:textId="77777777" w:rsidR="00F35868" w:rsidRPr="004D49BC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B057F35" w14:textId="17D6F99B" w:rsidR="00F35868" w:rsidRPr="002E42B6" w:rsidRDefault="00F35868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EDF61C" w14:textId="77777777" w:rsidR="00F35868" w:rsidRPr="002E42B6" w:rsidRDefault="00F35868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14:paraId="3007728E" w14:textId="71AD13A1" w:rsidR="00F35868" w:rsidRPr="002E42B6" w:rsidRDefault="00F35868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8C27805" w14:textId="77777777" w:rsidR="00F35868" w:rsidRPr="004D49BC" w:rsidRDefault="00F35868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78327C4" w14:textId="7BB53487" w:rsidR="00F35868" w:rsidRPr="002E42B6" w:rsidRDefault="00F35868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D995CC7" w14:textId="1E714D75" w:rsidR="00F35868" w:rsidRPr="002E42B6" w:rsidRDefault="00F35868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</w:tcPr>
          <w:p w14:paraId="4F88F836" w14:textId="7DA42D78" w:rsidR="00F35868" w:rsidRPr="002E42B6" w:rsidRDefault="00F35868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4A7191E" w14:textId="349EAD1B" w:rsidR="00F35868" w:rsidRPr="002E42B6" w:rsidRDefault="00F35868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28C5" w:rsidRPr="004D49BC" w14:paraId="6AAA8F8E" w14:textId="77777777" w:rsidTr="00D24C33">
        <w:trPr>
          <w:trHeight w:val="364"/>
        </w:trPr>
        <w:tc>
          <w:tcPr>
            <w:tcW w:w="1980" w:type="dxa"/>
            <w:shd w:val="clear" w:color="auto" w:fill="auto"/>
          </w:tcPr>
          <w:p w14:paraId="7DBDCDE2" w14:textId="431E36D9" w:rsidR="00F328C5" w:rsidRPr="004D49BC" w:rsidRDefault="00180021" w:rsidP="00F3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3" w:right="-2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7" w:type="dxa"/>
            <w:vAlign w:val="bottom"/>
          </w:tcPr>
          <w:p w14:paraId="75904D43" w14:textId="5B822F39" w:rsidR="00F328C5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vAlign w:val="bottom"/>
          </w:tcPr>
          <w:p w14:paraId="3BF0EE6A" w14:textId="77777777" w:rsidR="00F328C5" w:rsidRPr="004D49BC" w:rsidRDefault="00F328C5" w:rsidP="00F328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4F721B7" w14:textId="2691DD0F" w:rsidR="00F328C5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80" w:type="dxa"/>
            <w:vAlign w:val="bottom"/>
          </w:tcPr>
          <w:p w14:paraId="37D52EB7" w14:textId="77777777" w:rsidR="00F328C5" w:rsidRPr="002E42B6" w:rsidRDefault="00F328C5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14:paraId="086DF607" w14:textId="04E051C3" w:rsidR="00F328C5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D843252" w14:textId="77777777" w:rsidR="00F328C5" w:rsidRPr="004D49BC" w:rsidRDefault="00F328C5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38B7471" w14:textId="2CAD60E3" w:rsidR="00F328C5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27FEE83F" w14:textId="221DF5D1" w:rsidR="00F328C5" w:rsidRPr="002E42B6" w:rsidRDefault="002E42B6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926" w:type="dxa"/>
            <w:shd w:val="clear" w:color="auto" w:fill="auto"/>
          </w:tcPr>
          <w:p w14:paraId="79208084" w14:textId="5A35E6A9" w:rsidR="00F328C5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6EEF3AAA" w14:textId="36FEDAEA" w:rsidR="00F328C5" w:rsidRPr="002E42B6" w:rsidRDefault="002E42B6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</w:tr>
      <w:tr w:rsidR="00823E5F" w:rsidRPr="004D49BC" w14:paraId="6F7E355D" w14:textId="77777777" w:rsidTr="00D24C33">
        <w:trPr>
          <w:trHeight w:val="352"/>
        </w:trPr>
        <w:tc>
          <w:tcPr>
            <w:tcW w:w="1980" w:type="dxa"/>
            <w:shd w:val="clear" w:color="auto" w:fill="auto"/>
          </w:tcPr>
          <w:p w14:paraId="6B21448E" w14:textId="1C6A5074" w:rsidR="00823E5F" w:rsidRPr="004D49BC" w:rsidRDefault="00823E5F" w:rsidP="0082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97" w:type="dxa"/>
          </w:tcPr>
          <w:p w14:paraId="764FF185" w14:textId="639760C1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5" w:type="dxa"/>
          </w:tcPr>
          <w:p w14:paraId="3999857E" w14:textId="77777777" w:rsidR="00823E5F" w:rsidRPr="004D49BC" w:rsidRDefault="00823E5F" w:rsidP="00823E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</w:tcPr>
          <w:p w14:paraId="73F177EB" w14:textId="4167B949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685B31F" w14:textId="77777777" w:rsidR="00823E5F" w:rsidRPr="004D49BC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</w:tcPr>
          <w:p w14:paraId="11927546" w14:textId="433BF1F2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5" w:type="dxa"/>
            <w:shd w:val="clear" w:color="auto" w:fill="auto"/>
          </w:tcPr>
          <w:p w14:paraId="3AA9BE7E" w14:textId="77777777" w:rsidR="00823E5F" w:rsidRPr="004D49BC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1CFDCD3B" w14:textId="6DBDB53E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3AC79732" w14:textId="53E64CA0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26" w:type="dxa"/>
            <w:shd w:val="clear" w:color="auto" w:fill="auto"/>
          </w:tcPr>
          <w:p w14:paraId="21E7F112" w14:textId="00510442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660BD884" w14:textId="3F1CF580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823E5F" w:rsidRPr="004D49BC" w14:paraId="132933AB" w14:textId="77777777" w:rsidTr="00D24C33">
        <w:trPr>
          <w:trHeight w:hRule="exact" w:val="344"/>
        </w:trPr>
        <w:tc>
          <w:tcPr>
            <w:tcW w:w="1980" w:type="dxa"/>
            <w:shd w:val="clear" w:color="auto" w:fill="auto"/>
          </w:tcPr>
          <w:p w14:paraId="15CE7A5D" w14:textId="77777777" w:rsidR="00823E5F" w:rsidRPr="004D49BC" w:rsidRDefault="00823E5F" w:rsidP="00823E5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14:paraId="2D390F30" w14:textId="77777777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</w:tcPr>
          <w:p w14:paraId="70569596" w14:textId="77777777" w:rsidR="00823E5F" w:rsidRPr="004D49BC" w:rsidRDefault="00823E5F" w:rsidP="00823E5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1087045" w14:textId="7CC0179B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52547A9" w14:textId="77777777" w:rsidR="00823E5F" w:rsidRPr="004D49BC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14:paraId="3BC7B3A6" w14:textId="67DE45B6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7743C410" w14:textId="77777777" w:rsidR="00823E5F" w:rsidRPr="004D49BC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DC5A088" w14:textId="77777777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F9F2A51" w14:textId="77777777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7A6E384" w14:textId="77777777" w:rsidR="00823E5F" w:rsidRPr="004D49BC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D5DD109" w14:textId="77777777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3E5F" w:rsidRPr="004D49BC" w14:paraId="23E840A1" w14:textId="77777777" w:rsidTr="00D24C33">
        <w:trPr>
          <w:trHeight w:val="364"/>
        </w:trPr>
        <w:tc>
          <w:tcPr>
            <w:tcW w:w="1980" w:type="dxa"/>
            <w:shd w:val="clear" w:color="auto" w:fill="auto"/>
          </w:tcPr>
          <w:p w14:paraId="2EAFE217" w14:textId="77777777" w:rsidR="00823E5F" w:rsidRPr="004D49BC" w:rsidRDefault="00823E5F" w:rsidP="00823E5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7" w:type="dxa"/>
            <w:vAlign w:val="bottom"/>
          </w:tcPr>
          <w:p w14:paraId="2C816453" w14:textId="77777777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</w:tcPr>
          <w:p w14:paraId="03AA69DE" w14:textId="77777777" w:rsidR="00823E5F" w:rsidRPr="004D49BC" w:rsidRDefault="00823E5F" w:rsidP="00823E5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AF28111" w14:textId="44B58B36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DC1AB67" w14:textId="77777777" w:rsidR="00823E5F" w:rsidRPr="004D49BC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14:paraId="444E5CDD" w14:textId="123B087F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D4D7583" w14:textId="77777777" w:rsidR="00823E5F" w:rsidRPr="004D49BC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FA1D34A" w14:textId="77777777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271DF58" w14:textId="77777777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C3C32D1" w14:textId="77777777" w:rsidR="00823E5F" w:rsidRPr="004D49BC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004D190" w14:textId="77777777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3E5F" w:rsidRPr="004D49BC" w14:paraId="40A1A9E2" w14:textId="77777777" w:rsidTr="00D24C33">
        <w:trPr>
          <w:trHeight w:val="352"/>
        </w:trPr>
        <w:tc>
          <w:tcPr>
            <w:tcW w:w="1980" w:type="dxa"/>
            <w:shd w:val="clear" w:color="auto" w:fill="auto"/>
          </w:tcPr>
          <w:p w14:paraId="0C3A96BC" w14:textId="2F34EE1F" w:rsidR="00823E5F" w:rsidRPr="004D49BC" w:rsidRDefault="00823E5F" w:rsidP="0082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297" w:type="dxa"/>
          </w:tcPr>
          <w:p w14:paraId="3EB55EE6" w14:textId="31ECF207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</w:tcPr>
          <w:p w14:paraId="4F0664A9" w14:textId="77777777" w:rsidR="00823E5F" w:rsidRPr="004D49BC" w:rsidRDefault="00823E5F" w:rsidP="00823E5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43508FB2" w14:textId="77777777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A57383" w14:textId="77777777" w:rsidR="00823E5F" w:rsidRPr="004D49BC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</w:tcPr>
          <w:p w14:paraId="5A4D25E1" w14:textId="77777777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5CB318E8" w14:textId="77777777" w:rsidR="00823E5F" w:rsidRPr="004D49BC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5DCF52E6" w14:textId="77777777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75AC1A7E" w14:textId="77777777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</w:tcPr>
          <w:p w14:paraId="668144EA" w14:textId="77777777" w:rsidR="00823E5F" w:rsidRPr="004D49BC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083DA9A4" w14:textId="77777777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3E5F" w:rsidRPr="004D49BC" w14:paraId="3FC7906F" w14:textId="77777777" w:rsidTr="00D24C33">
        <w:trPr>
          <w:trHeight w:val="352"/>
        </w:trPr>
        <w:tc>
          <w:tcPr>
            <w:tcW w:w="1980" w:type="dxa"/>
            <w:shd w:val="clear" w:color="auto" w:fill="auto"/>
          </w:tcPr>
          <w:p w14:paraId="0C87A20A" w14:textId="4E773DB5" w:rsidR="00823E5F" w:rsidRPr="004D49BC" w:rsidRDefault="00823E5F" w:rsidP="00823E5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297" w:type="dxa"/>
          </w:tcPr>
          <w:p w14:paraId="4A600C95" w14:textId="5502F8B5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</w:tcPr>
          <w:p w14:paraId="61CF9DBF" w14:textId="77777777" w:rsidR="00823E5F" w:rsidRPr="004D49BC" w:rsidRDefault="00823E5F" w:rsidP="00823E5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74E39E9F" w14:textId="5328DF17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5C137D" w:rsidRPr="002E42B6">
              <w:rPr>
                <w:rFonts w:ascii="Angsana New" w:hAnsi="Angsana New" w:cs="Angsana New"/>
                <w:sz w:val="26"/>
                <w:szCs w:val="26"/>
              </w:rPr>
              <w:t>153</w:t>
            </w:r>
          </w:p>
        </w:tc>
        <w:tc>
          <w:tcPr>
            <w:tcW w:w="180" w:type="dxa"/>
          </w:tcPr>
          <w:p w14:paraId="5B492BBA" w14:textId="77777777" w:rsidR="00823E5F" w:rsidRPr="004D49BC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</w:tcPr>
          <w:p w14:paraId="211F630D" w14:textId="53674428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5C137D" w:rsidRPr="002E42B6">
              <w:rPr>
                <w:rFonts w:ascii="Angsana New" w:hAnsi="Angsana New" w:cs="Angsana New"/>
                <w:sz w:val="26"/>
                <w:szCs w:val="26"/>
              </w:rPr>
              <w:t>153</w:t>
            </w:r>
          </w:p>
        </w:tc>
        <w:tc>
          <w:tcPr>
            <w:tcW w:w="185" w:type="dxa"/>
            <w:shd w:val="clear" w:color="auto" w:fill="auto"/>
          </w:tcPr>
          <w:p w14:paraId="4C27B374" w14:textId="77777777" w:rsidR="00823E5F" w:rsidRPr="004D49BC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2A1C38CB" w14:textId="1B46043E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17BB7A72" w14:textId="2E8D3822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5C137D" w:rsidRPr="002E42B6">
              <w:rPr>
                <w:rFonts w:ascii="Angsana New" w:hAnsi="Angsana New" w:cs="Angsana New"/>
                <w:sz w:val="26"/>
                <w:szCs w:val="26"/>
              </w:rPr>
              <w:t>156</w:t>
            </w:r>
          </w:p>
        </w:tc>
        <w:tc>
          <w:tcPr>
            <w:tcW w:w="926" w:type="dxa"/>
            <w:shd w:val="clear" w:color="auto" w:fill="auto"/>
          </w:tcPr>
          <w:p w14:paraId="0E5531D2" w14:textId="3D6FF753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756506EC" w14:textId="49463BCF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5C137D" w:rsidRPr="002E42B6">
              <w:rPr>
                <w:rFonts w:ascii="Angsana New" w:hAnsi="Angsana New" w:cs="Angsana New"/>
                <w:sz w:val="26"/>
                <w:szCs w:val="26"/>
              </w:rPr>
              <w:t>156</w:t>
            </w:r>
          </w:p>
        </w:tc>
      </w:tr>
      <w:tr w:rsidR="00823E5F" w:rsidRPr="004D49BC" w14:paraId="3F07CB15" w14:textId="77777777" w:rsidTr="00D24C33">
        <w:trPr>
          <w:trHeight w:val="352"/>
        </w:trPr>
        <w:tc>
          <w:tcPr>
            <w:tcW w:w="1980" w:type="dxa"/>
            <w:shd w:val="clear" w:color="auto" w:fill="auto"/>
          </w:tcPr>
          <w:p w14:paraId="39666056" w14:textId="00608960" w:rsidR="00823E5F" w:rsidRPr="004D49BC" w:rsidRDefault="00823E5F" w:rsidP="00823E5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7" w:type="dxa"/>
          </w:tcPr>
          <w:p w14:paraId="278A9896" w14:textId="6E0C0B5F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</w:tcPr>
          <w:p w14:paraId="0B0C8810" w14:textId="77777777" w:rsidR="00823E5F" w:rsidRPr="004D49BC" w:rsidRDefault="00823E5F" w:rsidP="00823E5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14:paraId="7ACC91EB" w14:textId="42E4230F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8,211</w:t>
            </w:r>
          </w:p>
        </w:tc>
        <w:tc>
          <w:tcPr>
            <w:tcW w:w="180" w:type="dxa"/>
          </w:tcPr>
          <w:p w14:paraId="1506E8D9" w14:textId="153E7523" w:rsidR="00823E5F" w:rsidRPr="004D49BC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</w:tcPr>
          <w:p w14:paraId="451F85B4" w14:textId="1AD63C44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8,211</w:t>
            </w:r>
          </w:p>
        </w:tc>
        <w:tc>
          <w:tcPr>
            <w:tcW w:w="185" w:type="dxa"/>
            <w:shd w:val="clear" w:color="auto" w:fill="auto"/>
          </w:tcPr>
          <w:p w14:paraId="65591F0F" w14:textId="77777777" w:rsidR="00823E5F" w:rsidRPr="004D49BC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27096608" w14:textId="681D8A93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2E9C03BE" w14:textId="4698B9A6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8,234</w:t>
            </w:r>
          </w:p>
        </w:tc>
        <w:tc>
          <w:tcPr>
            <w:tcW w:w="926" w:type="dxa"/>
            <w:shd w:val="clear" w:color="auto" w:fill="auto"/>
          </w:tcPr>
          <w:p w14:paraId="32486AC3" w14:textId="0B6FF5B6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1F349368" w14:textId="6921D8BF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8,234</w:t>
            </w:r>
          </w:p>
        </w:tc>
      </w:tr>
      <w:tr w:rsidR="00823E5F" w:rsidRPr="004D49BC" w14:paraId="542B131D" w14:textId="77777777" w:rsidTr="00D24C33">
        <w:trPr>
          <w:trHeight w:val="352"/>
        </w:trPr>
        <w:tc>
          <w:tcPr>
            <w:tcW w:w="1980" w:type="dxa"/>
            <w:shd w:val="clear" w:color="auto" w:fill="auto"/>
          </w:tcPr>
          <w:p w14:paraId="720E1894" w14:textId="612101D7" w:rsidR="00823E5F" w:rsidRPr="004D49BC" w:rsidRDefault="00823E5F" w:rsidP="00823E5F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97" w:type="dxa"/>
            <w:vAlign w:val="bottom"/>
          </w:tcPr>
          <w:p w14:paraId="21D1CE5E" w14:textId="7DDF405D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</w:tcPr>
          <w:p w14:paraId="5C7E0614" w14:textId="77777777" w:rsidR="00823E5F" w:rsidRPr="006E6616" w:rsidRDefault="00823E5F" w:rsidP="00823E5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8E6B582" w14:textId="129C8792" w:rsidR="00823E5F" w:rsidRPr="002E42B6" w:rsidRDefault="006E6616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197</w:t>
            </w:r>
          </w:p>
        </w:tc>
        <w:tc>
          <w:tcPr>
            <w:tcW w:w="180" w:type="dxa"/>
          </w:tcPr>
          <w:p w14:paraId="4F792529" w14:textId="77777777" w:rsidR="00823E5F" w:rsidRPr="006E661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14:paraId="15CDE909" w14:textId="0D43B9B1" w:rsidR="00823E5F" w:rsidRPr="002E42B6" w:rsidRDefault="006E6616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197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771C993" w14:textId="77777777" w:rsidR="00823E5F" w:rsidRPr="002E42B6" w:rsidRDefault="00823E5F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34ED4F0" w14:textId="78858291" w:rsidR="00823E5F" w:rsidRPr="002E42B6" w:rsidRDefault="00CB5104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2B7B8CD0" w14:textId="699B42D4" w:rsidR="00823E5F" w:rsidRPr="002E42B6" w:rsidRDefault="00CB5104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194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51712D5E" w14:textId="045FC12C" w:rsidR="00823E5F" w:rsidRPr="002E42B6" w:rsidRDefault="00CB5104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07B8B602" w14:textId="4A57DCF7" w:rsidR="00823E5F" w:rsidRPr="002E42B6" w:rsidRDefault="00CB5104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194</w:t>
            </w:r>
          </w:p>
        </w:tc>
      </w:tr>
    </w:tbl>
    <w:p w14:paraId="1B825E88" w14:textId="77777777" w:rsidR="00305FEE" w:rsidRPr="002E42B6" w:rsidRDefault="00305FEE">
      <w:pPr>
        <w:rPr>
          <w:rFonts w:ascii="Angsana New" w:hAnsi="Angsana New" w:cs="Angsana New"/>
          <w:sz w:val="30"/>
          <w:szCs w:val="30"/>
        </w:rPr>
      </w:pPr>
    </w:p>
    <w:tbl>
      <w:tblPr>
        <w:tblW w:w="972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05"/>
        <w:gridCol w:w="180"/>
        <w:gridCol w:w="1305"/>
        <w:gridCol w:w="180"/>
        <w:gridCol w:w="900"/>
        <w:gridCol w:w="185"/>
        <w:gridCol w:w="1020"/>
        <w:gridCol w:w="927"/>
        <w:gridCol w:w="928"/>
        <w:gridCol w:w="775"/>
        <w:gridCol w:w="39"/>
      </w:tblGrid>
      <w:tr w:rsidR="00102221" w:rsidRPr="004D49BC" w14:paraId="3212C920" w14:textId="77777777" w:rsidTr="002E42B6">
        <w:trPr>
          <w:gridAfter w:val="1"/>
          <w:wAfter w:w="39" w:type="dxa"/>
          <w:trHeight w:val="364"/>
          <w:tblHeader/>
        </w:trPr>
        <w:tc>
          <w:tcPr>
            <w:tcW w:w="1980" w:type="dxa"/>
            <w:shd w:val="clear" w:color="auto" w:fill="auto"/>
          </w:tcPr>
          <w:p w14:paraId="2D3C6C1D" w14:textId="490F4530" w:rsidR="00102221" w:rsidRPr="004D49BC" w:rsidRDefault="00102221" w:rsidP="00555FF3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143C42"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3B4FD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705" w:type="dxa"/>
            <w:gridSpan w:val="10"/>
          </w:tcPr>
          <w:p w14:paraId="020C6F34" w14:textId="77777777" w:rsidR="00102221" w:rsidRPr="004D49BC" w:rsidRDefault="00102221" w:rsidP="00555FF3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305FEE" w:rsidRPr="004D49BC" w14:paraId="47CDABFE" w14:textId="77777777" w:rsidTr="002E42B6">
        <w:trPr>
          <w:trHeight w:val="364"/>
        </w:trPr>
        <w:tc>
          <w:tcPr>
            <w:tcW w:w="1980" w:type="dxa"/>
            <w:shd w:val="clear" w:color="auto" w:fill="auto"/>
          </w:tcPr>
          <w:p w14:paraId="3D2E017F" w14:textId="77777777" w:rsidR="00305FEE" w:rsidRPr="004D49BC" w:rsidRDefault="00305FEE" w:rsidP="00555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05" w:type="dxa"/>
          </w:tcPr>
          <w:p w14:paraId="28FC3F81" w14:textId="77777777" w:rsidR="00305FEE" w:rsidRPr="004D49BC" w:rsidRDefault="00305FEE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01CED96" w14:textId="77777777" w:rsidR="00305FEE" w:rsidRPr="004D49BC" w:rsidRDefault="00305FEE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20D37666" w14:textId="77777777" w:rsidR="00305FEE" w:rsidRPr="002E42B6" w:rsidRDefault="00305FEE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B71F7E6" w14:textId="77777777" w:rsidR="00305FEE" w:rsidRPr="004D49BC" w:rsidRDefault="00305FEE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403263" w14:textId="77777777" w:rsidR="00305FEE" w:rsidRPr="002E42B6" w:rsidRDefault="00305FEE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4FD9AEF2" w14:textId="77777777" w:rsidR="00305FEE" w:rsidRPr="004D49BC" w:rsidRDefault="00305FEE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6D194F7B" w14:textId="77777777" w:rsidR="00305FEE" w:rsidRPr="004D49BC" w:rsidRDefault="00305FEE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7F0B0C27" w14:textId="77777777" w:rsidR="00305FEE" w:rsidRPr="002E42B6" w:rsidRDefault="00305FEE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65DE38B7" w14:textId="77777777" w:rsidR="00305FEE" w:rsidRPr="002E42B6" w:rsidRDefault="00305FEE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gridSpan w:val="2"/>
            <w:shd w:val="clear" w:color="auto" w:fill="auto"/>
          </w:tcPr>
          <w:p w14:paraId="1932AAC3" w14:textId="77777777" w:rsidR="00305FEE" w:rsidRPr="004D49BC" w:rsidRDefault="00305FEE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4FDD" w:rsidRPr="004D49BC" w14:paraId="6896D3F2" w14:textId="77777777" w:rsidTr="002E42B6">
        <w:trPr>
          <w:trHeight w:val="364"/>
        </w:trPr>
        <w:tc>
          <w:tcPr>
            <w:tcW w:w="1980" w:type="dxa"/>
            <w:shd w:val="clear" w:color="auto" w:fill="auto"/>
          </w:tcPr>
          <w:p w14:paraId="384C0F1C" w14:textId="77777777" w:rsidR="003B4FDD" w:rsidRPr="004D49BC" w:rsidRDefault="003B4FDD" w:rsidP="003B4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05" w:type="dxa"/>
          </w:tcPr>
          <w:p w14:paraId="58EC64DC" w14:textId="191FAE8E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="00420319" w:rsidRPr="002E42B6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80" w:type="dxa"/>
          </w:tcPr>
          <w:p w14:paraId="7FE634E5" w14:textId="77777777" w:rsidR="003B4FDD" w:rsidRPr="004D49BC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3D882163" w14:textId="7E19C28D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A75B7E5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1C995F" w14:textId="5BCE42C1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="00420319" w:rsidRPr="002E42B6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85" w:type="dxa"/>
            <w:shd w:val="clear" w:color="auto" w:fill="auto"/>
          </w:tcPr>
          <w:p w14:paraId="4134886F" w14:textId="77777777" w:rsidR="003B4FDD" w:rsidRPr="004D49BC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1762E9A3" w14:textId="5783760C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="00612CB6" w:rsidRPr="002E42B6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927" w:type="dxa"/>
            <w:shd w:val="clear" w:color="auto" w:fill="auto"/>
          </w:tcPr>
          <w:p w14:paraId="48A9D2F4" w14:textId="21BD5084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360EB215" w14:textId="3BEDD4F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4" w:type="dxa"/>
            <w:gridSpan w:val="2"/>
            <w:shd w:val="clear" w:color="auto" w:fill="auto"/>
          </w:tcPr>
          <w:p w14:paraId="6CD2A87E" w14:textId="341CFF42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="00612CB6" w:rsidRPr="002E42B6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3B4FDD" w:rsidRPr="004D49BC" w14:paraId="10FCAECE" w14:textId="77777777" w:rsidTr="002E42B6">
        <w:trPr>
          <w:trHeight w:val="364"/>
        </w:trPr>
        <w:tc>
          <w:tcPr>
            <w:tcW w:w="1980" w:type="dxa"/>
            <w:shd w:val="clear" w:color="auto" w:fill="auto"/>
          </w:tcPr>
          <w:p w14:paraId="7D4DD396" w14:textId="77777777" w:rsidR="003B4FDD" w:rsidRPr="004D49BC" w:rsidRDefault="003B4FDD" w:rsidP="003B4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05" w:type="dxa"/>
            <w:vAlign w:val="bottom"/>
          </w:tcPr>
          <w:p w14:paraId="2DBB182E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7D9B6BC2" w14:textId="77777777" w:rsidR="003B4FDD" w:rsidRPr="004D49BC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E81E384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8022A79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2456E6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B268175" w14:textId="77777777" w:rsidR="003B4FDD" w:rsidRPr="004D49BC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F413F6A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52AC484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54C1AAEF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gridSpan w:val="2"/>
            <w:shd w:val="clear" w:color="auto" w:fill="auto"/>
            <w:vAlign w:val="bottom"/>
          </w:tcPr>
          <w:p w14:paraId="24C76865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4FDD" w:rsidRPr="004D49BC" w14:paraId="3A181200" w14:textId="77777777" w:rsidTr="002E42B6">
        <w:trPr>
          <w:trHeight w:val="364"/>
        </w:trPr>
        <w:tc>
          <w:tcPr>
            <w:tcW w:w="1980" w:type="dxa"/>
            <w:shd w:val="clear" w:color="auto" w:fill="auto"/>
          </w:tcPr>
          <w:p w14:paraId="48CACC95" w14:textId="77777777" w:rsidR="003B4FDD" w:rsidRPr="004D49BC" w:rsidRDefault="003B4FDD" w:rsidP="003B4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3" w:right="-2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27174F5D" w14:textId="18B9F5ED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44C7774" w14:textId="77777777" w:rsidR="003B4FDD" w:rsidRPr="004D49BC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48F80B8" w14:textId="20C28675" w:rsidR="003B4FDD" w:rsidRPr="002E42B6" w:rsidRDefault="00420319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80" w:type="dxa"/>
            <w:vAlign w:val="bottom"/>
          </w:tcPr>
          <w:p w14:paraId="5049FC0B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1570CBC" w14:textId="20282FB3" w:rsidR="003B4FDD" w:rsidRPr="002E42B6" w:rsidRDefault="00420319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39060DD" w14:textId="77777777" w:rsidR="003B4FDD" w:rsidRPr="004D49BC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4E0CC97" w14:textId="4A89F1C9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0F156937" w14:textId="2DCE075D" w:rsidR="003B4FDD" w:rsidRPr="002E42B6" w:rsidRDefault="00612CB6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928" w:type="dxa"/>
            <w:shd w:val="clear" w:color="auto" w:fill="auto"/>
          </w:tcPr>
          <w:p w14:paraId="43722AD6" w14:textId="78136B1B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4" w:type="dxa"/>
            <w:gridSpan w:val="2"/>
            <w:shd w:val="clear" w:color="auto" w:fill="auto"/>
            <w:vAlign w:val="bottom"/>
          </w:tcPr>
          <w:p w14:paraId="0DE23501" w14:textId="1481019A" w:rsidR="003B4FDD" w:rsidRPr="002E42B6" w:rsidRDefault="00612CB6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</w:tr>
      <w:tr w:rsidR="003B4FDD" w:rsidRPr="004D49BC" w14:paraId="1028517D" w14:textId="77777777" w:rsidTr="002E42B6">
        <w:trPr>
          <w:trHeight w:val="352"/>
        </w:trPr>
        <w:tc>
          <w:tcPr>
            <w:tcW w:w="1980" w:type="dxa"/>
            <w:shd w:val="clear" w:color="auto" w:fill="auto"/>
          </w:tcPr>
          <w:p w14:paraId="48774B0A" w14:textId="77777777" w:rsidR="003B4FDD" w:rsidRPr="004D49BC" w:rsidRDefault="003B4FDD" w:rsidP="003B4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05" w:type="dxa"/>
          </w:tcPr>
          <w:p w14:paraId="23868B96" w14:textId="01BBC2E8" w:rsidR="003B4FDD" w:rsidRPr="002E42B6" w:rsidRDefault="00420319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80" w:type="dxa"/>
          </w:tcPr>
          <w:p w14:paraId="7BA5C1DF" w14:textId="77777777" w:rsidR="003B4FDD" w:rsidRPr="004D49BC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210B73B0" w14:textId="62E5D823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F61DB29" w14:textId="77777777" w:rsidR="003B4FDD" w:rsidRPr="004D49BC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21A4E2" w14:textId="2E626505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20319" w:rsidRPr="002E42B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5" w:type="dxa"/>
            <w:shd w:val="clear" w:color="auto" w:fill="auto"/>
          </w:tcPr>
          <w:p w14:paraId="3DBF6F02" w14:textId="77777777" w:rsidR="003B4FDD" w:rsidRPr="004D49BC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741271C5" w14:textId="0DE5A484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02A38ECD" w14:textId="035EFDFE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12CB6" w:rsidRPr="002E42B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928" w:type="dxa"/>
            <w:shd w:val="clear" w:color="auto" w:fill="auto"/>
          </w:tcPr>
          <w:p w14:paraId="57AA083E" w14:textId="2F263586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4" w:type="dxa"/>
            <w:gridSpan w:val="2"/>
            <w:shd w:val="clear" w:color="auto" w:fill="auto"/>
          </w:tcPr>
          <w:p w14:paraId="310B0E17" w14:textId="417DC806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12CB6" w:rsidRPr="002E42B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3B4FDD" w:rsidRPr="004D49BC" w14:paraId="408F9ACC" w14:textId="77777777" w:rsidTr="002E42B6">
        <w:trPr>
          <w:trHeight w:hRule="exact" w:val="344"/>
        </w:trPr>
        <w:tc>
          <w:tcPr>
            <w:tcW w:w="1980" w:type="dxa"/>
            <w:shd w:val="clear" w:color="auto" w:fill="auto"/>
          </w:tcPr>
          <w:p w14:paraId="75CAE6AC" w14:textId="77777777" w:rsidR="003B4FDD" w:rsidRPr="004D49BC" w:rsidRDefault="003B4FDD" w:rsidP="003B4FD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04005285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B6A5983" w14:textId="77777777" w:rsidR="003B4FDD" w:rsidRPr="004D49BC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9F8BBF9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65020F1" w14:textId="77777777" w:rsidR="003B4FDD" w:rsidRPr="004D49BC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0C7D17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6927B664" w14:textId="77777777" w:rsidR="003B4FDD" w:rsidRPr="004D49BC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38D0EC5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57C5962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4E7DD8D2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gridSpan w:val="2"/>
            <w:shd w:val="clear" w:color="auto" w:fill="auto"/>
            <w:vAlign w:val="bottom"/>
          </w:tcPr>
          <w:p w14:paraId="4CF3D06C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4FDD" w:rsidRPr="004D49BC" w14:paraId="1B3E08C3" w14:textId="77777777" w:rsidTr="002E42B6">
        <w:trPr>
          <w:trHeight w:val="364"/>
        </w:trPr>
        <w:tc>
          <w:tcPr>
            <w:tcW w:w="1980" w:type="dxa"/>
            <w:shd w:val="clear" w:color="auto" w:fill="auto"/>
          </w:tcPr>
          <w:p w14:paraId="60325C99" w14:textId="77777777" w:rsidR="003B4FDD" w:rsidRPr="004D49BC" w:rsidRDefault="003B4FDD" w:rsidP="003B4FD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07174748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1645A3" w14:textId="77777777" w:rsidR="003B4FDD" w:rsidRPr="004D49BC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87A45B3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D0A271" w14:textId="77777777" w:rsidR="003B4FDD" w:rsidRPr="004D49BC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FF4AEA7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8DD2232" w14:textId="77777777" w:rsidR="003B4FDD" w:rsidRPr="004D49BC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675B6B9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CEFB9E3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3BB1BC6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gridSpan w:val="2"/>
            <w:shd w:val="clear" w:color="auto" w:fill="auto"/>
            <w:vAlign w:val="bottom"/>
          </w:tcPr>
          <w:p w14:paraId="5C253A64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4FDD" w:rsidRPr="004D49BC" w14:paraId="12ED3237" w14:textId="77777777" w:rsidTr="002E42B6">
        <w:trPr>
          <w:trHeight w:val="352"/>
        </w:trPr>
        <w:tc>
          <w:tcPr>
            <w:tcW w:w="1980" w:type="dxa"/>
            <w:shd w:val="clear" w:color="auto" w:fill="auto"/>
          </w:tcPr>
          <w:p w14:paraId="35E2F30A" w14:textId="77777777" w:rsidR="003B4FDD" w:rsidRPr="004D49BC" w:rsidRDefault="003B4FDD" w:rsidP="003B4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05" w:type="dxa"/>
          </w:tcPr>
          <w:p w14:paraId="5E928413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5E1A4A5" w14:textId="77777777" w:rsidR="003B4FDD" w:rsidRPr="004D49BC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2C761C51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29291D" w14:textId="77777777" w:rsidR="003B4FDD" w:rsidRPr="004D49BC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1B27A3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34CC537C" w14:textId="77777777" w:rsidR="003B4FDD" w:rsidRPr="004D49BC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1DAB8986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58C7AC79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7F309324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gridSpan w:val="2"/>
            <w:shd w:val="clear" w:color="auto" w:fill="auto"/>
          </w:tcPr>
          <w:p w14:paraId="0589CF95" w14:textId="77777777" w:rsidR="003B4FDD" w:rsidRPr="002E42B6" w:rsidRDefault="003B4FD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158D" w:rsidRPr="004D49BC" w14:paraId="770BD90F" w14:textId="77777777" w:rsidTr="002E42B6">
        <w:trPr>
          <w:trHeight w:val="352"/>
        </w:trPr>
        <w:tc>
          <w:tcPr>
            <w:tcW w:w="1980" w:type="dxa"/>
            <w:shd w:val="clear" w:color="auto" w:fill="auto"/>
          </w:tcPr>
          <w:p w14:paraId="30AC2C77" w14:textId="77777777" w:rsidR="0061158D" w:rsidRPr="004D49BC" w:rsidRDefault="0061158D" w:rsidP="0061158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305" w:type="dxa"/>
          </w:tcPr>
          <w:p w14:paraId="5832ABD1" w14:textId="6B58F195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AF661EB" w14:textId="77777777" w:rsidR="0061158D" w:rsidRPr="004D49BC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49174AEA" w14:textId="76F82143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785</w:t>
            </w:r>
          </w:p>
        </w:tc>
        <w:tc>
          <w:tcPr>
            <w:tcW w:w="180" w:type="dxa"/>
          </w:tcPr>
          <w:p w14:paraId="1DA1C4FB" w14:textId="77777777" w:rsidR="0061158D" w:rsidRPr="004D49BC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0EA015" w14:textId="122C96E6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785</w:t>
            </w:r>
          </w:p>
        </w:tc>
        <w:tc>
          <w:tcPr>
            <w:tcW w:w="185" w:type="dxa"/>
            <w:shd w:val="clear" w:color="auto" w:fill="auto"/>
          </w:tcPr>
          <w:p w14:paraId="662029BB" w14:textId="77777777" w:rsidR="0061158D" w:rsidRPr="004D49BC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7AEDDE8B" w14:textId="6EF58287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127F851E" w14:textId="3946CB99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765</w:t>
            </w:r>
          </w:p>
        </w:tc>
        <w:tc>
          <w:tcPr>
            <w:tcW w:w="928" w:type="dxa"/>
            <w:shd w:val="clear" w:color="auto" w:fill="auto"/>
          </w:tcPr>
          <w:p w14:paraId="412284DF" w14:textId="799BEA58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4" w:type="dxa"/>
            <w:gridSpan w:val="2"/>
            <w:shd w:val="clear" w:color="auto" w:fill="auto"/>
            <w:vAlign w:val="bottom"/>
          </w:tcPr>
          <w:p w14:paraId="645048F5" w14:textId="18814C74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765</w:t>
            </w:r>
          </w:p>
        </w:tc>
      </w:tr>
      <w:tr w:rsidR="0061158D" w:rsidRPr="004D49BC" w14:paraId="4C7E8C0A" w14:textId="77777777" w:rsidTr="002E42B6">
        <w:trPr>
          <w:trHeight w:val="352"/>
        </w:trPr>
        <w:tc>
          <w:tcPr>
            <w:tcW w:w="1980" w:type="dxa"/>
            <w:shd w:val="clear" w:color="auto" w:fill="auto"/>
          </w:tcPr>
          <w:p w14:paraId="1C931088" w14:textId="77777777" w:rsidR="0061158D" w:rsidRPr="004D49BC" w:rsidRDefault="0061158D" w:rsidP="0061158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05" w:type="dxa"/>
          </w:tcPr>
          <w:p w14:paraId="50EE0374" w14:textId="5BD4E6E7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6074F02" w14:textId="77777777" w:rsidR="0061158D" w:rsidRPr="004D49BC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716EDFB5" w14:textId="6E1387C4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9,511</w:t>
            </w:r>
          </w:p>
        </w:tc>
        <w:tc>
          <w:tcPr>
            <w:tcW w:w="180" w:type="dxa"/>
          </w:tcPr>
          <w:p w14:paraId="458916BE" w14:textId="77777777" w:rsidR="0061158D" w:rsidRPr="004D49BC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3A57C2" w14:textId="17970F75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9,511</w:t>
            </w:r>
          </w:p>
        </w:tc>
        <w:tc>
          <w:tcPr>
            <w:tcW w:w="185" w:type="dxa"/>
            <w:shd w:val="clear" w:color="auto" w:fill="auto"/>
          </w:tcPr>
          <w:p w14:paraId="5445740F" w14:textId="77777777" w:rsidR="0061158D" w:rsidRPr="004D49BC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07824157" w14:textId="3E1AAA46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2B114A93" w14:textId="0A8A1EC3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9,499</w:t>
            </w:r>
          </w:p>
        </w:tc>
        <w:tc>
          <w:tcPr>
            <w:tcW w:w="928" w:type="dxa"/>
            <w:shd w:val="clear" w:color="auto" w:fill="auto"/>
          </w:tcPr>
          <w:p w14:paraId="5166A412" w14:textId="1D4C2DBD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4" w:type="dxa"/>
            <w:gridSpan w:val="2"/>
            <w:shd w:val="clear" w:color="auto" w:fill="auto"/>
            <w:vAlign w:val="bottom"/>
          </w:tcPr>
          <w:p w14:paraId="69B128FE" w14:textId="564EC3D9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9,499</w:t>
            </w:r>
          </w:p>
        </w:tc>
      </w:tr>
      <w:tr w:rsidR="0061158D" w:rsidRPr="004D49BC" w14:paraId="1E76B9EC" w14:textId="77777777" w:rsidTr="002E42B6">
        <w:trPr>
          <w:trHeight w:val="352"/>
        </w:trPr>
        <w:tc>
          <w:tcPr>
            <w:tcW w:w="1980" w:type="dxa"/>
            <w:shd w:val="clear" w:color="auto" w:fill="auto"/>
          </w:tcPr>
          <w:p w14:paraId="2DCF2776" w14:textId="77777777" w:rsidR="0061158D" w:rsidRPr="004D49BC" w:rsidRDefault="0061158D" w:rsidP="0061158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05" w:type="dxa"/>
          </w:tcPr>
          <w:p w14:paraId="7F29ACCF" w14:textId="3F65F560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80" w:type="dxa"/>
          </w:tcPr>
          <w:p w14:paraId="7CD78452" w14:textId="77777777" w:rsidR="0061158D" w:rsidRPr="004D49BC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72FC3931" w14:textId="37859EC3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12B134C" w14:textId="77777777" w:rsidR="0061158D" w:rsidRPr="004D49BC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90263E" w14:textId="553BC363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85" w:type="dxa"/>
            <w:shd w:val="clear" w:color="auto" w:fill="auto"/>
          </w:tcPr>
          <w:p w14:paraId="41181E58" w14:textId="77777777" w:rsidR="0061158D" w:rsidRPr="004D49BC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5550FFB1" w14:textId="2940490A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1F6E0E75" w14:textId="725BC210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928" w:type="dxa"/>
            <w:shd w:val="clear" w:color="auto" w:fill="auto"/>
          </w:tcPr>
          <w:p w14:paraId="5C2D5A38" w14:textId="03BFAB3F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4" w:type="dxa"/>
            <w:gridSpan w:val="2"/>
            <w:shd w:val="clear" w:color="auto" w:fill="auto"/>
            <w:vAlign w:val="bottom"/>
          </w:tcPr>
          <w:p w14:paraId="52EB0DA1" w14:textId="20B992C0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</w:tr>
      <w:tr w:rsidR="0061158D" w:rsidRPr="004D49BC" w14:paraId="4591ACB3" w14:textId="77777777" w:rsidTr="002E42B6">
        <w:trPr>
          <w:trHeight w:val="352"/>
        </w:trPr>
        <w:tc>
          <w:tcPr>
            <w:tcW w:w="1980" w:type="dxa"/>
            <w:shd w:val="clear" w:color="auto" w:fill="auto"/>
          </w:tcPr>
          <w:p w14:paraId="4BC763CE" w14:textId="77777777" w:rsidR="0061158D" w:rsidRPr="004D49BC" w:rsidRDefault="0061158D" w:rsidP="0061158D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05" w:type="dxa"/>
            <w:vAlign w:val="bottom"/>
          </w:tcPr>
          <w:p w14:paraId="3B4CC435" w14:textId="510D6FE2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B0FEE16" w14:textId="77777777" w:rsidR="0061158D" w:rsidRPr="004D49BC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D2D8ABF" w14:textId="25F81F05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179</w:t>
            </w:r>
          </w:p>
        </w:tc>
        <w:tc>
          <w:tcPr>
            <w:tcW w:w="180" w:type="dxa"/>
          </w:tcPr>
          <w:p w14:paraId="5730A989" w14:textId="77777777" w:rsidR="0061158D" w:rsidRPr="004D49BC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0E4D932" w14:textId="01FC1C84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179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66D0045" w14:textId="77777777" w:rsidR="0061158D" w:rsidRPr="004D49BC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EB03E3E" w14:textId="01DAD83A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4A50BA66" w14:textId="5DD52310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176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160BA7DC" w14:textId="7FD7F94D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4" w:type="dxa"/>
            <w:gridSpan w:val="2"/>
            <w:shd w:val="clear" w:color="auto" w:fill="auto"/>
            <w:vAlign w:val="bottom"/>
          </w:tcPr>
          <w:p w14:paraId="58335D5D" w14:textId="4215B42E" w:rsidR="0061158D" w:rsidRPr="002E42B6" w:rsidRDefault="0061158D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176</w:t>
            </w:r>
          </w:p>
        </w:tc>
      </w:tr>
    </w:tbl>
    <w:p w14:paraId="69B9F66F" w14:textId="1E2FEEFF" w:rsidR="00CA4141" w:rsidRPr="004D49BC" w:rsidRDefault="00CA4141"/>
    <w:p w14:paraId="2FF06AFA" w14:textId="77777777" w:rsidR="00CA4141" w:rsidRPr="004D49BC" w:rsidRDefault="00CA4141"/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78"/>
        <w:gridCol w:w="1352"/>
        <w:gridCol w:w="178"/>
        <w:gridCol w:w="1260"/>
        <w:gridCol w:w="181"/>
        <w:gridCol w:w="912"/>
        <w:gridCol w:w="178"/>
        <w:gridCol w:w="1072"/>
        <w:gridCol w:w="900"/>
        <w:gridCol w:w="899"/>
        <w:gridCol w:w="810"/>
      </w:tblGrid>
      <w:tr w:rsidR="00AD4FF6" w:rsidRPr="004D49BC" w14:paraId="398EA5FC" w14:textId="77777777" w:rsidTr="002E42B6">
        <w:trPr>
          <w:trHeight w:val="362"/>
          <w:tblHeader/>
        </w:trPr>
        <w:tc>
          <w:tcPr>
            <w:tcW w:w="1978" w:type="dxa"/>
            <w:shd w:val="clear" w:color="auto" w:fill="auto"/>
            <w:vAlign w:val="bottom"/>
          </w:tcPr>
          <w:p w14:paraId="64D7197A" w14:textId="1B121BA9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20"/>
                <w:cs/>
              </w:rPr>
              <w:lastRenderedPageBreak/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742" w:type="dxa"/>
            <w:gridSpan w:val="10"/>
          </w:tcPr>
          <w:p w14:paraId="2AF95069" w14:textId="50F9151C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4FF6" w:rsidRPr="004D49BC" w14:paraId="3598AF4D" w14:textId="77777777" w:rsidTr="002E42B6">
        <w:trPr>
          <w:trHeight w:val="362"/>
          <w:tblHeader/>
        </w:trPr>
        <w:tc>
          <w:tcPr>
            <w:tcW w:w="1978" w:type="dxa"/>
            <w:shd w:val="clear" w:color="auto" w:fill="auto"/>
            <w:vAlign w:val="bottom"/>
          </w:tcPr>
          <w:p w14:paraId="30828638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883" w:type="dxa"/>
            <w:gridSpan w:val="5"/>
          </w:tcPr>
          <w:p w14:paraId="1A63EBBC" w14:textId="77777777" w:rsidR="00AD4FF6" w:rsidRPr="004D49BC" w:rsidRDefault="00AD4FF6" w:rsidP="00D3688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80" w:right="-25" w:firstLine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06575987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68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356E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86BB6" w:rsidRPr="004D49BC" w14:paraId="1698514D" w14:textId="77777777" w:rsidTr="002E42B6">
        <w:trPr>
          <w:trHeight w:val="50"/>
          <w:tblHeader/>
        </w:trPr>
        <w:tc>
          <w:tcPr>
            <w:tcW w:w="1978" w:type="dxa"/>
            <w:shd w:val="clear" w:color="auto" w:fill="auto"/>
          </w:tcPr>
          <w:p w14:paraId="1251C9D3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D2D8394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718ABF9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8353BE" w14:textId="70622C8E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D89FDDB" w14:textId="1A4D2DCA" w:rsidR="00D86BB6" w:rsidRPr="004D49BC" w:rsidRDefault="00D86BB6" w:rsidP="00DA6CB6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1DC8F13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3569C7E9" w14:textId="77777777" w:rsidR="00D86BB6" w:rsidRPr="004D49BC" w:rsidRDefault="00D86BB6" w:rsidP="00B3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362700CC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</w:t>
            </w:r>
          </w:p>
          <w:p w14:paraId="11567312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3C892EAA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75D00147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6DFDE8" w14:textId="77777777" w:rsidR="00D3688B" w:rsidRDefault="00D3688B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CDF29C" w14:textId="3B7D2129" w:rsidR="00D86BB6" w:rsidRPr="004D49BC" w:rsidRDefault="00D86BB6" w:rsidP="00D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</w:t>
            </w:r>
            <w:r w:rsidR="00D3688B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</w:t>
            </w:r>
          </w:p>
          <w:p w14:paraId="51C40CF4" w14:textId="50F467E3" w:rsidR="00D86BB6" w:rsidRPr="004D49BC" w:rsidRDefault="00D86BB6" w:rsidP="00D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ด้วยราคาทุน</w:t>
            </w:r>
          </w:p>
          <w:p w14:paraId="6931BB8A" w14:textId="77777777" w:rsidR="00D86BB6" w:rsidRPr="004D49BC" w:rsidRDefault="00D86BB6" w:rsidP="00D3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33F4813D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vAlign w:val="bottom"/>
          </w:tcPr>
          <w:p w14:paraId="460ECE69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8" w:type="dxa"/>
            <w:vAlign w:val="bottom"/>
          </w:tcPr>
          <w:p w14:paraId="41117666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5F8023E" w14:textId="3B4C3FD2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B336AC" w:rsidRPr="004D49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7AE08A" w14:textId="184B715A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 w:rsidRPr="004D49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304C3B5" w14:textId="6AD878BB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 w:rsidRPr="004D49B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D4CBB8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6BB6" w:rsidRPr="004D49BC" w14:paraId="446F7DB3" w14:textId="77777777" w:rsidTr="002E42B6">
        <w:trPr>
          <w:trHeight w:val="362"/>
          <w:tblHeader/>
        </w:trPr>
        <w:tc>
          <w:tcPr>
            <w:tcW w:w="1978" w:type="dxa"/>
            <w:shd w:val="clear" w:color="auto" w:fill="auto"/>
          </w:tcPr>
          <w:p w14:paraId="6C73A966" w14:textId="4E992575" w:rsidR="00D86BB6" w:rsidRPr="004D49BC" w:rsidRDefault="00D86BB6" w:rsidP="00D86BB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742" w:type="dxa"/>
            <w:gridSpan w:val="10"/>
          </w:tcPr>
          <w:p w14:paraId="2C369143" w14:textId="77777777" w:rsidR="00D86BB6" w:rsidRPr="004D49BC" w:rsidRDefault="00D86BB6" w:rsidP="00D86BB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B1C31" w:rsidRPr="004D49BC" w14:paraId="60EAD047" w14:textId="77777777" w:rsidTr="002E42B6">
        <w:trPr>
          <w:trHeight w:val="362"/>
          <w:tblHeader/>
        </w:trPr>
        <w:tc>
          <w:tcPr>
            <w:tcW w:w="1978" w:type="dxa"/>
            <w:shd w:val="clear" w:color="auto" w:fill="auto"/>
          </w:tcPr>
          <w:p w14:paraId="1EC7FFB1" w14:textId="79EB3FC3" w:rsidR="003B1C31" w:rsidRPr="004D49BC" w:rsidRDefault="003B1C31" w:rsidP="00D86BB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61158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7742" w:type="dxa"/>
            <w:gridSpan w:val="10"/>
          </w:tcPr>
          <w:p w14:paraId="79A8EF21" w14:textId="77777777" w:rsidR="003B1C31" w:rsidRPr="004D49BC" w:rsidRDefault="003B1C31" w:rsidP="00D86BB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D86BB6" w:rsidRPr="004D49BC" w14:paraId="0C389F09" w14:textId="77777777" w:rsidTr="002E42B6">
        <w:trPr>
          <w:trHeight w:val="362"/>
        </w:trPr>
        <w:tc>
          <w:tcPr>
            <w:tcW w:w="1978" w:type="dxa"/>
            <w:shd w:val="clear" w:color="auto" w:fill="auto"/>
          </w:tcPr>
          <w:p w14:paraId="1A643724" w14:textId="77777777" w:rsidR="00D86BB6" w:rsidRPr="004D49BC" w:rsidRDefault="00D86BB6" w:rsidP="00D86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2" w:type="dxa"/>
          </w:tcPr>
          <w:p w14:paraId="11A41548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ED11D48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75D40DB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F8DC209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</w:tcPr>
          <w:p w14:paraId="2C59C11E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A525A78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</w:tcPr>
          <w:p w14:paraId="14655469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E63F712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2C0A267C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733EB0" w14:textId="77777777" w:rsidR="00D86BB6" w:rsidRPr="004D49BC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4D49BC" w14:paraId="27B65E22" w14:textId="77777777" w:rsidTr="002E42B6">
        <w:trPr>
          <w:trHeight w:val="362"/>
        </w:trPr>
        <w:tc>
          <w:tcPr>
            <w:tcW w:w="1978" w:type="dxa"/>
            <w:shd w:val="clear" w:color="auto" w:fill="auto"/>
          </w:tcPr>
          <w:p w14:paraId="4D22A2D9" w14:textId="4A40F569" w:rsidR="00824421" w:rsidRPr="004D49BC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2" w:type="dxa"/>
            <w:vAlign w:val="bottom"/>
          </w:tcPr>
          <w:p w14:paraId="44CE4F26" w14:textId="3D313652" w:rsidR="00824421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883</w:t>
            </w:r>
          </w:p>
        </w:tc>
        <w:tc>
          <w:tcPr>
            <w:tcW w:w="178" w:type="dxa"/>
            <w:vAlign w:val="bottom"/>
          </w:tcPr>
          <w:p w14:paraId="39BF495C" w14:textId="77777777" w:rsidR="00824421" w:rsidRPr="002E42B6" w:rsidRDefault="00824421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6E1F1E" w14:textId="5A644A54" w:rsidR="00824421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6DACB3C9" w14:textId="77777777" w:rsidR="00824421" w:rsidRPr="002E42B6" w:rsidRDefault="00824421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157A29D2" w14:textId="1CD138AF" w:rsidR="00824421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883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A32440" w14:textId="77777777" w:rsidR="00824421" w:rsidRPr="002E42B6" w:rsidRDefault="00824421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FB25F40" w14:textId="72C19803" w:rsidR="00824421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883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FCF656" w14:textId="3B0D24C5" w:rsidR="00824421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B832426" w14:textId="02486A1E" w:rsidR="00824421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0E96A8" w14:textId="6181FA7D" w:rsidR="00824421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883</w:t>
            </w:r>
          </w:p>
        </w:tc>
      </w:tr>
      <w:tr w:rsidR="00824421" w:rsidRPr="004D49BC" w14:paraId="29798C36" w14:textId="77777777" w:rsidTr="002E42B6">
        <w:trPr>
          <w:trHeight w:val="362"/>
        </w:trPr>
        <w:tc>
          <w:tcPr>
            <w:tcW w:w="1978" w:type="dxa"/>
            <w:shd w:val="clear" w:color="auto" w:fill="auto"/>
          </w:tcPr>
          <w:p w14:paraId="48C13823" w14:textId="179AAEA7" w:rsidR="00824421" w:rsidRPr="004D49BC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2" w:type="dxa"/>
            <w:vAlign w:val="bottom"/>
          </w:tcPr>
          <w:p w14:paraId="37937221" w14:textId="3D814BAB" w:rsidR="00824421" w:rsidRPr="002E42B6" w:rsidRDefault="00824421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E8E268B" w14:textId="77777777" w:rsidR="00824421" w:rsidRPr="002E42B6" w:rsidRDefault="00824421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697213" w14:textId="550BB73C" w:rsidR="00824421" w:rsidRPr="002E42B6" w:rsidRDefault="00824421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E49F2A2" w14:textId="774D4B7C" w:rsidR="00824421" w:rsidRPr="002E42B6" w:rsidRDefault="00824421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05EDFF61" w14:textId="0D6E219A" w:rsidR="00824421" w:rsidRPr="002E42B6" w:rsidRDefault="00824421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66AED81" w14:textId="77777777" w:rsidR="00824421" w:rsidRPr="002E42B6" w:rsidRDefault="00824421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F26295C" w14:textId="6F403640" w:rsidR="00824421" w:rsidRPr="002E42B6" w:rsidRDefault="00824421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0D6A71" w14:textId="158A21D2" w:rsidR="00824421" w:rsidRPr="002E42B6" w:rsidRDefault="00824421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BB9377C" w14:textId="641BB20A" w:rsidR="00824421" w:rsidRPr="002E42B6" w:rsidRDefault="00824421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925FFF" w14:textId="63E1AFA1" w:rsidR="00824421" w:rsidRPr="002E42B6" w:rsidRDefault="00824421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48F0" w:rsidRPr="004D49BC" w14:paraId="0002DA5C" w14:textId="77777777" w:rsidTr="002E42B6">
        <w:trPr>
          <w:trHeight w:val="362"/>
        </w:trPr>
        <w:tc>
          <w:tcPr>
            <w:tcW w:w="1978" w:type="dxa"/>
            <w:shd w:val="clear" w:color="auto" w:fill="auto"/>
          </w:tcPr>
          <w:p w14:paraId="43282AF2" w14:textId="0DC852A3" w:rsidR="008C48F0" w:rsidRPr="004D49BC" w:rsidRDefault="008C48F0" w:rsidP="008C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2" w:type="dxa"/>
            <w:vAlign w:val="bottom"/>
          </w:tcPr>
          <w:p w14:paraId="77046957" w14:textId="518612AD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7F4A303A" w14:textId="594E9D2A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292A90" w14:textId="1F87695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181" w:type="dxa"/>
            <w:vAlign w:val="bottom"/>
          </w:tcPr>
          <w:p w14:paraId="3252BC24" w14:textId="4125C114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2B088526" w14:textId="28E0F710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E8D501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F4044CD" w14:textId="5972ED1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9C6A94" w14:textId="28FE61C0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993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EB189C2" w14:textId="41F8C6C9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FE90B9" w14:textId="7FEEE428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993</w:t>
            </w:r>
          </w:p>
        </w:tc>
      </w:tr>
      <w:tr w:rsidR="008C48F0" w:rsidRPr="004D49BC" w14:paraId="6B0787A5" w14:textId="77777777" w:rsidTr="002E42B6">
        <w:trPr>
          <w:trHeight w:val="144"/>
        </w:trPr>
        <w:tc>
          <w:tcPr>
            <w:tcW w:w="1978" w:type="dxa"/>
            <w:shd w:val="clear" w:color="auto" w:fill="auto"/>
          </w:tcPr>
          <w:p w14:paraId="46179DB1" w14:textId="77777777" w:rsidR="008C48F0" w:rsidRPr="004D49BC" w:rsidRDefault="008C48F0" w:rsidP="008C48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14:paraId="130963D3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A4744EE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2C4FE7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022AE7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3434E5E4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642CF9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A1E41CB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EF3F8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F724828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472948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48F0" w:rsidRPr="004D49BC" w14:paraId="33CD5FE7" w14:textId="77777777" w:rsidTr="002E42B6">
        <w:trPr>
          <w:trHeight w:val="362"/>
        </w:trPr>
        <w:tc>
          <w:tcPr>
            <w:tcW w:w="1978" w:type="dxa"/>
            <w:shd w:val="clear" w:color="auto" w:fill="auto"/>
          </w:tcPr>
          <w:p w14:paraId="1AEBB2A4" w14:textId="77777777" w:rsidR="008C48F0" w:rsidRPr="004D49BC" w:rsidRDefault="008C48F0" w:rsidP="008C48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2" w:type="dxa"/>
            <w:vAlign w:val="bottom"/>
          </w:tcPr>
          <w:p w14:paraId="5F30EE0E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3297CEE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AA9B3E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11258D7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77E6F63C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2815C99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7CA3CB6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87F7F2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F3FD2FB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8DDFBE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48F0" w:rsidRPr="004D49BC" w14:paraId="0B61E365" w14:textId="77777777" w:rsidTr="002E42B6">
        <w:trPr>
          <w:trHeight w:val="350"/>
        </w:trPr>
        <w:tc>
          <w:tcPr>
            <w:tcW w:w="1978" w:type="dxa"/>
            <w:shd w:val="clear" w:color="auto" w:fill="auto"/>
          </w:tcPr>
          <w:p w14:paraId="7CAB51A7" w14:textId="5845C546" w:rsidR="008C48F0" w:rsidRPr="004D49BC" w:rsidRDefault="008C48F0" w:rsidP="008C48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2" w:type="dxa"/>
            <w:vAlign w:val="bottom"/>
          </w:tcPr>
          <w:p w14:paraId="53687A77" w14:textId="36EAB2CC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A2EF860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FB7037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70CB2B1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5D2FF96E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480D598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D8ED986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3BB116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90576CD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AB8032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48F0" w:rsidRPr="004D49BC" w14:paraId="00138A64" w14:textId="77777777" w:rsidTr="002E42B6">
        <w:trPr>
          <w:trHeight w:val="350"/>
        </w:trPr>
        <w:tc>
          <w:tcPr>
            <w:tcW w:w="1978" w:type="dxa"/>
            <w:shd w:val="clear" w:color="auto" w:fill="auto"/>
          </w:tcPr>
          <w:p w14:paraId="18FA5CB6" w14:textId="561EA718" w:rsidR="008C48F0" w:rsidRPr="004D49BC" w:rsidRDefault="008C48F0" w:rsidP="008C48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2" w:type="dxa"/>
            <w:vAlign w:val="bottom"/>
          </w:tcPr>
          <w:p w14:paraId="57C35F26" w14:textId="2440B4EA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7D261502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00F69F" w14:textId="1F3B2416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5C137D" w:rsidRPr="002E42B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81" w:type="dxa"/>
            <w:vAlign w:val="bottom"/>
          </w:tcPr>
          <w:p w14:paraId="75020634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69B4EDED" w14:textId="5CB45E4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5C137D" w:rsidRPr="002E42B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1892CF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2C4F6C1" w14:textId="5804C9BD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3AFEA4" w14:textId="086C9F6B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5C137D" w:rsidRPr="002E42B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74799B7" w14:textId="0DE86A2F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E0EDE6" w14:textId="28468932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5C137D" w:rsidRPr="002E42B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8C48F0" w:rsidRPr="004D49BC" w14:paraId="7E32F36B" w14:textId="77777777" w:rsidTr="002E42B6">
        <w:trPr>
          <w:trHeight w:val="350"/>
        </w:trPr>
        <w:tc>
          <w:tcPr>
            <w:tcW w:w="1978" w:type="dxa"/>
            <w:shd w:val="clear" w:color="auto" w:fill="auto"/>
          </w:tcPr>
          <w:p w14:paraId="54AD3286" w14:textId="37AD76B9" w:rsidR="008C48F0" w:rsidRPr="004D49BC" w:rsidRDefault="008C48F0" w:rsidP="008C48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2" w:type="dxa"/>
          </w:tcPr>
          <w:p w14:paraId="137814ED" w14:textId="67F5045D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0C77E33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041238D" w14:textId="19C0813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8,211</w:t>
            </w:r>
          </w:p>
        </w:tc>
        <w:tc>
          <w:tcPr>
            <w:tcW w:w="181" w:type="dxa"/>
          </w:tcPr>
          <w:p w14:paraId="5DFD9477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</w:tcPr>
          <w:p w14:paraId="64358011" w14:textId="545268CD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8,211</w:t>
            </w:r>
          </w:p>
        </w:tc>
        <w:tc>
          <w:tcPr>
            <w:tcW w:w="178" w:type="dxa"/>
            <w:shd w:val="clear" w:color="auto" w:fill="auto"/>
          </w:tcPr>
          <w:p w14:paraId="737EF0A7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</w:tcPr>
          <w:p w14:paraId="67E326C2" w14:textId="788B74AF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052D67E" w14:textId="124BB049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8,234</w:t>
            </w:r>
          </w:p>
        </w:tc>
        <w:tc>
          <w:tcPr>
            <w:tcW w:w="899" w:type="dxa"/>
            <w:shd w:val="clear" w:color="auto" w:fill="auto"/>
          </w:tcPr>
          <w:p w14:paraId="54FB5678" w14:textId="7CB692F1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9312A5C" w14:textId="4B41EB8E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8,234</w:t>
            </w:r>
          </w:p>
        </w:tc>
      </w:tr>
      <w:tr w:rsidR="008C48F0" w:rsidRPr="004D49BC" w14:paraId="0612E50C" w14:textId="77777777" w:rsidTr="002E42B6">
        <w:trPr>
          <w:trHeight w:val="350"/>
        </w:trPr>
        <w:tc>
          <w:tcPr>
            <w:tcW w:w="1978" w:type="dxa"/>
            <w:shd w:val="clear" w:color="auto" w:fill="auto"/>
          </w:tcPr>
          <w:p w14:paraId="7DBF1F4B" w14:textId="5F68F196" w:rsidR="008C48F0" w:rsidRPr="004D49BC" w:rsidRDefault="008C48F0" w:rsidP="008C48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2" w:type="dxa"/>
            <w:vAlign w:val="bottom"/>
          </w:tcPr>
          <w:p w14:paraId="28208D1D" w14:textId="223016B0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03D25799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7735B1" w14:textId="09E3015E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81" w:type="dxa"/>
            <w:vAlign w:val="bottom"/>
          </w:tcPr>
          <w:p w14:paraId="7353881C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66999EF1" w14:textId="0AEA748E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737EA9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FCEDD95" w14:textId="5F862102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175BD8" w14:textId="0B288199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12B4895" w14:textId="2C007C30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8C512C" w14:textId="52994262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</w:tr>
      <w:tr w:rsidR="008C48F0" w:rsidRPr="004D49BC" w14:paraId="02F36E0A" w14:textId="77777777" w:rsidTr="002E42B6">
        <w:trPr>
          <w:trHeight w:val="350"/>
        </w:trPr>
        <w:tc>
          <w:tcPr>
            <w:tcW w:w="1978" w:type="dxa"/>
            <w:shd w:val="clear" w:color="auto" w:fill="auto"/>
          </w:tcPr>
          <w:p w14:paraId="09D35215" w14:textId="77777777" w:rsidR="008C48F0" w:rsidRPr="004D49BC" w:rsidRDefault="008C48F0" w:rsidP="008C48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14:paraId="0B00A2CF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2729500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CAE482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2AD4251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3BD5F744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A7BBD61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81CE544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942FEE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AFF8936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3FCEF5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48F0" w:rsidRPr="004D49BC" w14:paraId="1C7F31CE" w14:textId="77777777" w:rsidTr="002E42B6">
        <w:trPr>
          <w:trHeight w:val="350"/>
        </w:trPr>
        <w:tc>
          <w:tcPr>
            <w:tcW w:w="1978" w:type="dxa"/>
            <w:shd w:val="clear" w:color="auto" w:fill="auto"/>
          </w:tcPr>
          <w:p w14:paraId="17C2C577" w14:textId="593D4ADE" w:rsidR="008C48F0" w:rsidRPr="004D49BC" w:rsidRDefault="008C48F0" w:rsidP="008C48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352" w:type="dxa"/>
            <w:vAlign w:val="bottom"/>
          </w:tcPr>
          <w:p w14:paraId="261E174F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B710A90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AF207C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B7E1DB8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10471289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19EBA75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163E62F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825E15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46030A1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368AFF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48F0" w:rsidRPr="004D49BC" w14:paraId="64A2B4B0" w14:textId="77777777" w:rsidTr="002E42B6">
        <w:trPr>
          <w:trHeight w:val="350"/>
        </w:trPr>
        <w:tc>
          <w:tcPr>
            <w:tcW w:w="1978" w:type="dxa"/>
            <w:shd w:val="clear" w:color="auto" w:fill="auto"/>
          </w:tcPr>
          <w:p w14:paraId="062BEEE1" w14:textId="57224170" w:rsidR="008C48F0" w:rsidRPr="004D49BC" w:rsidRDefault="008C48F0" w:rsidP="008C48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2" w:type="dxa"/>
            <w:vAlign w:val="bottom"/>
          </w:tcPr>
          <w:p w14:paraId="5E77E9FB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9581D86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716145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CAD4167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6DB2BBC5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DA6CF9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29388C3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F287DE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3532020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042240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48F0" w:rsidRPr="004D49BC" w14:paraId="7CD81EDB" w14:textId="77777777" w:rsidTr="002E42B6">
        <w:trPr>
          <w:trHeight w:val="350"/>
        </w:trPr>
        <w:tc>
          <w:tcPr>
            <w:tcW w:w="1978" w:type="dxa"/>
            <w:shd w:val="clear" w:color="auto" w:fill="auto"/>
          </w:tcPr>
          <w:p w14:paraId="79F34AF8" w14:textId="58353AF4" w:rsidR="008C48F0" w:rsidRPr="004D49BC" w:rsidRDefault="008C48F0" w:rsidP="008C48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2" w:type="dxa"/>
            <w:vAlign w:val="bottom"/>
          </w:tcPr>
          <w:p w14:paraId="059002B6" w14:textId="3A4D0B86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921</w:t>
            </w:r>
          </w:p>
        </w:tc>
        <w:tc>
          <w:tcPr>
            <w:tcW w:w="178" w:type="dxa"/>
            <w:vAlign w:val="bottom"/>
          </w:tcPr>
          <w:p w14:paraId="00C4A1EA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843E6A" w14:textId="48227C33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765B2905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22419938" w14:textId="4E573C8E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921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9FC6E5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19E18F5" w14:textId="45206F3A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921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3039B4" w14:textId="581071AF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A22B244" w14:textId="7FE7616C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1DA88E" w14:textId="29C64C32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921</w:t>
            </w:r>
          </w:p>
        </w:tc>
      </w:tr>
      <w:tr w:rsidR="008C48F0" w:rsidRPr="004D49BC" w14:paraId="5C3A33A8" w14:textId="77777777" w:rsidTr="002E42B6">
        <w:trPr>
          <w:trHeight w:val="350"/>
        </w:trPr>
        <w:tc>
          <w:tcPr>
            <w:tcW w:w="1978" w:type="dxa"/>
            <w:shd w:val="clear" w:color="auto" w:fill="auto"/>
          </w:tcPr>
          <w:p w14:paraId="59607F74" w14:textId="0D23979B" w:rsidR="008C48F0" w:rsidRPr="004D49BC" w:rsidRDefault="008C48F0" w:rsidP="008C48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2" w:type="dxa"/>
            <w:vAlign w:val="bottom"/>
          </w:tcPr>
          <w:p w14:paraId="66065D67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D3A3793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72BF3E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61F9A3F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556D2BDE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38BA57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3517B84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FC3D9C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2D46E86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A0F741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48F0" w:rsidRPr="004D49BC" w14:paraId="7B3C823E" w14:textId="77777777" w:rsidTr="002E42B6">
        <w:trPr>
          <w:trHeight w:val="350"/>
        </w:trPr>
        <w:tc>
          <w:tcPr>
            <w:tcW w:w="1978" w:type="dxa"/>
            <w:shd w:val="clear" w:color="auto" w:fill="auto"/>
          </w:tcPr>
          <w:p w14:paraId="6FFC8146" w14:textId="297BDD8B" w:rsidR="008C48F0" w:rsidRPr="004D49BC" w:rsidRDefault="008C48F0" w:rsidP="008C48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2" w:type="dxa"/>
            <w:vAlign w:val="bottom"/>
          </w:tcPr>
          <w:p w14:paraId="44F84833" w14:textId="2D737191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03F6AA6B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F46ED7" w14:textId="754DCB1E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181" w:type="dxa"/>
            <w:vAlign w:val="bottom"/>
          </w:tcPr>
          <w:p w14:paraId="444CE8C6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558AD662" w14:textId="0795390F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4F615E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2571EF9" w14:textId="570F8F62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4C2FC4" w14:textId="3F8D7BB5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992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CD14EF7" w14:textId="1825E2C2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CF2E9F" w14:textId="747AC632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992</w:t>
            </w:r>
          </w:p>
        </w:tc>
      </w:tr>
      <w:tr w:rsidR="008C48F0" w:rsidRPr="004D49BC" w14:paraId="309C7F4D" w14:textId="77777777" w:rsidTr="002E42B6">
        <w:trPr>
          <w:trHeight w:val="350"/>
        </w:trPr>
        <w:tc>
          <w:tcPr>
            <w:tcW w:w="1978" w:type="dxa"/>
            <w:shd w:val="clear" w:color="auto" w:fill="auto"/>
          </w:tcPr>
          <w:p w14:paraId="7654F69B" w14:textId="0FEED4DF" w:rsidR="008C48F0" w:rsidRPr="004D49BC" w:rsidRDefault="008C48F0" w:rsidP="008C48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2" w:type="dxa"/>
            <w:vAlign w:val="bottom"/>
          </w:tcPr>
          <w:p w14:paraId="34858854" w14:textId="1107BA39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78" w:type="dxa"/>
            <w:vAlign w:val="bottom"/>
          </w:tcPr>
          <w:p w14:paraId="01CBC746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A88A39" w14:textId="0CD53769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9CB4C41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47393625" w14:textId="7783D673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DEFCAF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D90BE36" w14:textId="1833FFFC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DDE22D" w14:textId="3FF4F8C8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F3AB9E7" w14:textId="5F027F42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FABFC9" w14:textId="4E38EAE1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8C48F0" w:rsidRPr="004D49BC" w14:paraId="653E80DD" w14:textId="77777777" w:rsidTr="002E42B6">
        <w:trPr>
          <w:trHeight w:val="350"/>
        </w:trPr>
        <w:tc>
          <w:tcPr>
            <w:tcW w:w="1978" w:type="dxa"/>
            <w:shd w:val="clear" w:color="auto" w:fill="auto"/>
          </w:tcPr>
          <w:p w14:paraId="2CE5ABA1" w14:textId="77777777" w:rsidR="008C48F0" w:rsidRPr="004D49BC" w:rsidRDefault="008C48F0" w:rsidP="008C48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14:paraId="01F5F943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68348A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B46AA0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06B5A75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617A2EA4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75C3866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7EC6D56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2B2C45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74E3D76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98D55F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48F0" w:rsidRPr="004D49BC" w14:paraId="2D32F59D" w14:textId="77777777" w:rsidTr="002E42B6">
        <w:trPr>
          <w:trHeight w:val="350"/>
        </w:trPr>
        <w:tc>
          <w:tcPr>
            <w:tcW w:w="1978" w:type="dxa"/>
            <w:shd w:val="clear" w:color="auto" w:fill="auto"/>
          </w:tcPr>
          <w:p w14:paraId="758849D8" w14:textId="58692B67" w:rsidR="008C48F0" w:rsidRPr="004D49BC" w:rsidRDefault="008C48F0" w:rsidP="008C48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2" w:type="dxa"/>
            <w:vAlign w:val="bottom"/>
          </w:tcPr>
          <w:p w14:paraId="0885EB05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495C28F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55B413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2EA2BBA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6C9C247B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D307F71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895ED18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B5596D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A34B525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15FA5F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48F0" w:rsidRPr="004D49BC" w14:paraId="7B7D3411" w14:textId="77777777" w:rsidTr="002E42B6">
        <w:trPr>
          <w:trHeight w:val="350"/>
        </w:trPr>
        <w:tc>
          <w:tcPr>
            <w:tcW w:w="1978" w:type="dxa"/>
            <w:shd w:val="clear" w:color="auto" w:fill="auto"/>
          </w:tcPr>
          <w:p w14:paraId="75619B87" w14:textId="55B2F7B1" w:rsidR="008C48F0" w:rsidRPr="004D49BC" w:rsidRDefault="008C48F0" w:rsidP="008C48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2" w:type="dxa"/>
            <w:vAlign w:val="bottom"/>
          </w:tcPr>
          <w:p w14:paraId="3C988C1E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3444153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8AF29B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989FBE6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6D918D5B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3E8BDFE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2CD7C56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27B885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EDEB8E2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67859B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48F0" w:rsidRPr="004D49BC" w14:paraId="52F738DB" w14:textId="77777777" w:rsidTr="002E42B6">
        <w:trPr>
          <w:trHeight w:val="350"/>
        </w:trPr>
        <w:tc>
          <w:tcPr>
            <w:tcW w:w="1978" w:type="dxa"/>
            <w:shd w:val="clear" w:color="auto" w:fill="auto"/>
          </w:tcPr>
          <w:p w14:paraId="7190AEA3" w14:textId="4DD52302" w:rsidR="008C48F0" w:rsidRPr="004D49BC" w:rsidRDefault="008C48F0" w:rsidP="008C48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2" w:type="dxa"/>
            <w:vAlign w:val="bottom"/>
          </w:tcPr>
          <w:p w14:paraId="568894F4" w14:textId="2141A0AB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50C74AA7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87C5BC" w14:textId="2752CF5C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239</w:t>
            </w:r>
          </w:p>
        </w:tc>
        <w:tc>
          <w:tcPr>
            <w:tcW w:w="181" w:type="dxa"/>
            <w:vAlign w:val="bottom"/>
          </w:tcPr>
          <w:p w14:paraId="5BB96156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71D8083D" w14:textId="01521763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239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C110DD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4B095C6" w14:textId="42662F4E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6E9C34" w14:textId="1801358C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236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F6B577A" w14:textId="19CA53A5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079BF8" w14:textId="45198B70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236</w:t>
            </w:r>
          </w:p>
        </w:tc>
      </w:tr>
      <w:tr w:rsidR="008C48F0" w:rsidRPr="004D49BC" w14:paraId="7FCE305E" w14:textId="77777777" w:rsidTr="002E42B6">
        <w:trPr>
          <w:trHeight w:val="350"/>
        </w:trPr>
        <w:tc>
          <w:tcPr>
            <w:tcW w:w="1978" w:type="dxa"/>
            <w:shd w:val="clear" w:color="auto" w:fill="auto"/>
          </w:tcPr>
          <w:p w14:paraId="1E5F5475" w14:textId="04ACD82D" w:rsidR="008C48F0" w:rsidRPr="004D49BC" w:rsidRDefault="008C48F0" w:rsidP="008C48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2" w:type="dxa"/>
            <w:vAlign w:val="bottom"/>
          </w:tcPr>
          <w:p w14:paraId="4A37E1E2" w14:textId="39592FF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5CE18756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11C382" w14:textId="57CE480D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9,511</w:t>
            </w:r>
          </w:p>
        </w:tc>
        <w:tc>
          <w:tcPr>
            <w:tcW w:w="181" w:type="dxa"/>
            <w:vAlign w:val="bottom"/>
          </w:tcPr>
          <w:p w14:paraId="6B864730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1965EB09" w14:textId="5A591866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9,511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F66FA3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A25C956" w14:textId="7E2C4C79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A9AB4D" w14:textId="404B903F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9,499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61D989E" w14:textId="61AD5928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74B19B" w14:textId="2F360BD8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9,499</w:t>
            </w:r>
          </w:p>
        </w:tc>
      </w:tr>
      <w:tr w:rsidR="008C48F0" w:rsidRPr="004D49BC" w14:paraId="4CB071E0" w14:textId="77777777" w:rsidTr="002E42B6">
        <w:trPr>
          <w:trHeight w:val="350"/>
        </w:trPr>
        <w:tc>
          <w:tcPr>
            <w:tcW w:w="1978" w:type="dxa"/>
            <w:shd w:val="clear" w:color="auto" w:fill="auto"/>
          </w:tcPr>
          <w:p w14:paraId="59B794C7" w14:textId="75EDDEA8" w:rsidR="008C48F0" w:rsidRPr="004D49BC" w:rsidRDefault="008C48F0" w:rsidP="008C48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2" w:type="dxa"/>
            <w:vAlign w:val="bottom"/>
          </w:tcPr>
          <w:p w14:paraId="72D37D77" w14:textId="3547229C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36814301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F4521C" w14:textId="173C3ABA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81" w:type="dxa"/>
            <w:vAlign w:val="bottom"/>
          </w:tcPr>
          <w:p w14:paraId="12FEC05C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52264823" w14:textId="4480626D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AA41D4" w14:textId="77777777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BAC3710" w14:textId="121662D9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C91A82" w14:textId="77C778D9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60AC1D3" w14:textId="54E3B420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BA71E7" w14:textId="58A3C7B6" w:rsidR="008C48F0" w:rsidRPr="002E42B6" w:rsidRDefault="008C48F0" w:rsidP="002E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2E42B6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</w:tr>
    </w:tbl>
    <w:p w14:paraId="27F740A0" w14:textId="5C838771" w:rsidR="00D56066" w:rsidRPr="004D49BC" w:rsidRDefault="00F87E9C" w:rsidP="0052543D">
      <w:pPr>
        <w:rPr>
          <w:rFonts w:cstheme="minorBidi"/>
        </w:rPr>
      </w:pPr>
      <w:r w:rsidRPr="004D49BC">
        <w:br w:type="page"/>
      </w:r>
    </w:p>
    <w:p w14:paraId="5B9D1597" w14:textId="0EED36A6" w:rsidR="00102221" w:rsidRPr="005C137D" w:rsidRDefault="00102221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5" w:name="_Hlk165987322"/>
      <w:r w:rsidRPr="005C137D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ข้อมูลงบกระแสเงินสดเปิดเผยเพิ่มเติม</w:t>
      </w:r>
    </w:p>
    <w:bookmarkEnd w:id="5"/>
    <w:p w14:paraId="34521613" w14:textId="77777777" w:rsidR="00102221" w:rsidRPr="002E42B6" w:rsidRDefault="00102221" w:rsidP="002E4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4C25B709" w14:textId="1A52626C" w:rsidR="00102221" w:rsidRPr="004D49BC" w:rsidRDefault="00102221" w:rsidP="00102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รายละเอียดที่ดิน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และสินทรัพย์ไม่มีตัวตนอื่น</w:t>
      </w:r>
      <w:r w:rsidRPr="004D49BC">
        <w:rPr>
          <w:rFonts w:ascii="Angsana New" w:hAnsi="Angsana New" w:cs="Angsana New"/>
          <w:sz w:val="30"/>
          <w:szCs w:val="30"/>
          <w:cs/>
        </w:rPr>
        <w:t>ที่จ่ายชำระเป็นเงินสดในระหว่าง</w:t>
      </w:r>
      <w:r w:rsidRPr="004D49BC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4D49BC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482491">
        <w:rPr>
          <w:rFonts w:ascii="Angsana New" w:hAnsi="Angsana New" w:cs="Angsana New"/>
          <w:sz w:val="30"/>
          <w:szCs w:val="30"/>
        </w:rPr>
        <w:t xml:space="preserve">31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</w:rPr>
        <w:t>256</w:t>
      </w:r>
      <w:r w:rsidR="00372D5E">
        <w:rPr>
          <w:rFonts w:ascii="Angsana New" w:hAnsi="Angsana New" w:cs="Angsana New"/>
          <w:sz w:val="30"/>
          <w:szCs w:val="30"/>
        </w:rPr>
        <w:t>8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D49BC">
        <w:rPr>
          <w:rFonts w:ascii="Angsana New" w:hAnsi="Angsana New" w:cs="Angsana New"/>
          <w:sz w:val="30"/>
          <w:szCs w:val="30"/>
        </w:rPr>
        <w:t>256</w:t>
      </w:r>
      <w:r w:rsidR="00372D5E">
        <w:rPr>
          <w:rFonts w:ascii="Angsana New" w:hAnsi="Angsana New" w:cs="Angsana New"/>
          <w:sz w:val="30"/>
          <w:szCs w:val="30"/>
        </w:rPr>
        <w:t>7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DEBAFD5" w14:textId="77777777" w:rsidR="00102221" w:rsidRPr="004D49BC" w:rsidRDefault="00102221" w:rsidP="00102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5"/>
        <w:gridCol w:w="877"/>
        <w:gridCol w:w="984"/>
        <w:gridCol w:w="270"/>
        <w:gridCol w:w="1081"/>
        <w:gridCol w:w="270"/>
        <w:gridCol w:w="984"/>
        <w:gridCol w:w="270"/>
        <w:gridCol w:w="1148"/>
      </w:tblGrid>
      <w:tr w:rsidR="00102221" w:rsidRPr="00224226" w14:paraId="16FD766D" w14:textId="77777777" w:rsidTr="00A622E9">
        <w:tc>
          <w:tcPr>
            <w:tcW w:w="1777" w:type="pct"/>
          </w:tcPr>
          <w:p w14:paraId="35C556DF" w14:textId="77777777" w:rsidR="00102221" w:rsidRPr="00224226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80" w:type="pct"/>
          </w:tcPr>
          <w:p w14:paraId="6EA27057" w14:textId="77777777" w:rsidR="00102221" w:rsidRPr="00224226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9" w:type="pct"/>
            <w:gridSpan w:val="3"/>
          </w:tcPr>
          <w:p w14:paraId="68BCB6CF" w14:textId="77777777" w:rsidR="00102221" w:rsidRPr="00224226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ABE111F" w14:textId="77777777" w:rsidR="00102221" w:rsidRPr="00224226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58A397A5" w14:textId="77777777" w:rsidR="00102221" w:rsidRPr="00224226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221" w:rsidRPr="00224226" w14:paraId="3B5E388B" w14:textId="77777777" w:rsidTr="00A622E9">
        <w:tc>
          <w:tcPr>
            <w:tcW w:w="1777" w:type="pct"/>
          </w:tcPr>
          <w:p w14:paraId="14B4F324" w14:textId="77777777" w:rsidR="00102221" w:rsidRPr="00224226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7CE060C0" w14:textId="57EBC33C" w:rsidR="00102221" w:rsidRPr="00224226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46EC9A30" w14:textId="4672842C" w:rsidR="00102221" w:rsidRPr="00224226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2D5E" w:rsidRPr="0022422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7DE407C3" w14:textId="77777777" w:rsidR="00102221" w:rsidRPr="00224226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00ACC5C" w14:textId="29C513D2" w:rsidR="00102221" w:rsidRPr="00224226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2D5E" w:rsidRPr="0022422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294EBD77" w14:textId="77777777" w:rsidR="00102221" w:rsidRPr="00224226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CC7421D" w14:textId="025D43BB" w:rsidR="00102221" w:rsidRPr="00224226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2D5E" w:rsidRPr="0022422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1340421B" w14:textId="77777777" w:rsidR="00102221" w:rsidRPr="00224226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2334CB0B" w14:textId="35ACCDBA" w:rsidR="00102221" w:rsidRPr="00224226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72D5E" w:rsidRPr="0022422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02221" w:rsidRPr="00224226" w14:paraId="2C870A6A" w14:textId="77777777" w:rsidTr="00A622E9">
        <w:tc>
          <w:tcPr>
            <w:tcW w:w="1777" w:type="pct"/>
          </w:tcPr>
          <w:p w14:paraId="28ABF447" w14:textId="77777777" w:rsidR="00102221" w:rsidRPr="00224226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67C72214" w14:textId="77777777" w:rsidR="00102221" w:rsidRPr="00224226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2" w:type="pct"/>
            <w:gridSpan w:val="7"/>
          </w:tcPr>
          <w:p w14:paraId="5D7354BF" w14:textId="77777777" w:rsidR="00102221" w:rsidRPr="00224226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D5E" w:rsidRPr="00224226" w14:paraId="061C66B6" w14:textId="77777777" w:rsidTr="00A622E9">
        <w:tc>
          <w:tcPr>
            <w:tcW w:w="1777" w:type="pct"/>
          </w:tcPr>
          <w:p w14:paraId="53A754FB" w14:textId="77777777" w:rsidR="00372D5E" w:rsidRPr="00224226" w:rsidRDefault="00372D5E" w:rsidP="00372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right="47" w:hanging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422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480" w:type="pct"/>
          </w:tcPr>
          <w:p w14:paraId="5573FE2B" w14:textId="0E9A7E4B" w:rsidR="00372D5E" w:rsidRPr="00224226" w:rsidRDefault="00372D5E" w:rsidP="00372D5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DEAA16B" w14:textId="4C4C69AC" w:rsidR="00372D5E" w:rsidRPr="00224226" w:rsidRDefault="003D23C8" w:rsidP="0022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4D7C73" w:rsidRPr="0022422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24226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4D7C73" w:rsidRPr="0022422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8" w:type="pct"/>
          </w:tcPr>
          <w:p w14:paraId="0D3F71FF" w14:textId="77777777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604FB3C" w14:textId="5B67C123" w:rsidR="00372D5E" w:rsidRPr="00224226" w:rsidRDefault="00372D5E" w:rsidP="0022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sz w:val="30"/>
                <w:szCs w:val="30"/>
              </w:rPr>
              <w:t>187,216</w:t>
            </w:r>
          </w:p>
        </w:tc>
        <w:tc>
          <w:tcPr>
            <w:tcW w:w="148" w:type="pct"/>
          </w:tcPr>
          <w:p w14:paraId="1826FE19" w14:textId="77777777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2AEEBBA2" w14:textId="2E498A9B" w:rsidR="00372D5E" w:rsidRPr="00224226" w:rsidRDefault="004F2714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 w:rsidRPr="00224226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62,183</w:t>
            </w:r>
          </w:p>
        </w:tc>
        <w:tc>
          <w:tcPr>
            <w:tcW w:w="148" w:type="pct"/>
          </w:tcPr>
          <w:p w14:paraId="23A0F252" w14:textId="77777777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9" w:type="pct"/>
          </w:tcPr>
          <w:p w14:paraId="707CFDAA" w14:textId="17D60EC0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224226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67,098</w:t>
            </w:r>
          </w:p>
        </w:tc>
      </w:tr>
      <w:tr w:rsidR="00372D5E" w:rsidRPr="00224226" w14:paraId="382A9298" w14:textId="77777777" w:rsidTr="00A622E9">
        <w:tc>
          <w:tcPr>
            <w:tcW w:w="1777" w:type="pct"/>
          </w:tcPr>
          <w:p w14:paraId="0A9D02A7" w14:textId="7F94F5D9" w:rsidR="00372D5E" w:rsidRPr="00224226" w:rsidRDefault="00224226" w:rsidP="00224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-109" w:hanging="11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24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2242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224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(หัก) </w:t>
            </w:r>
            <w:r w:rsidRPr="002242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24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การเปลี่ยนแปลงในเจ้าหนี้</w:t>
            </w:r>
          </w:p>
        </w:tc>
        <w:tc>
          <w:tcPr>
            <w:tcW w:w="480" w:type="pct"/>
          </w:tcPr>
          <w:p w14:paraId="447B6C6D" w14:textId="77777777" w:rsidR="00372D5E" w:rsidRPr="00224226" w:rsidRDefault="00372D5E" w:rsidP="00372D5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DFB6E6F" w14:textId="6A76F7C3" w:rsidR="00372D5E" w:rsidRPr="00224226" w:rsidRDefault="003D23C8" w:rsidP="0022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7C73" w:rsidRPr="00224226">
              <w:rPr>
                <w:rFonts w:asciiTheme="majorBidi" w:hAnsiTheme="majorBidi" w:cstheme="majorBidi"/>
                <w:sz w:val="30"/>
                <w:szCs w:val="30"/>
              </w:rPr>
              <w:t>21,639)</w:t>
            </w:r>
          </w:p>
        </w:tc>
        <w:tc>
          <w:tcPr>
            <w:tcW w:w="148" w:type="pct"/>
          </w:tcPr>
          <w:p w14:paraId="41C87430" w14:textId="77777777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21E2370" w14:textId="7F5A81AF" w:rsidR="00372D5E" w:rsidRPr="00224226" w:rsidRDefault="00372D5E" w:rsidP="0022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sz w:val="30"/>
                <w:szCs w:val="30"/>
              </w:rPr>
              <w:t>216,697</w:t>
            </w:r>
          </w:p>
        </w:tc>
        <w:tc>
          <w:tcPr>
            <w:tcW w:w="148" w:type="pct"/>
          </w:tcPr>
          <w:p w14:paraId="19425CE7" w14:textId="77777777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21F2BBE6" w14:textId="0DA64E57" w:rsidR="00372D5E" w:rsidRPr="00224226" w:rsidRDefault="004F2714" w:rsidP="004F271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firstLine="0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224226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(15,610)</w:t>
            </w:r>
          </w:p>
        </w:tc>
        <w:tc>
          <w:tcPr>
            <w:tcW w:w="148" w:type="pct"/>
          </w:tcPr>
          <w:p w14:paraId="781F1FF2" w14:textId="77777777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9" w:type="pct"/>
          </w:tcPr>
          <w:p w14:paraId="5D198C5C" w14:textId="553556B4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8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224226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44,995</w:t>
            </w:r>
          </w:p>
        </w:tc>
      </w:tr>
      <w:tr w:rsidR="00372D5E" w:rsidRPr="00224226" w14:paraId="7BCC23CC" w14:textId="77777777" w:rsidTr="00A622E9">
        <w:tc>
          <w:tcPr>
            <w:tcW w:w="1777" w:type="pct"/>
          </w:tcPr>
          <w:p w14:paraId="54469DA5" w14:textId="77777777" w:rsidR="00372D5E" w:rsidRPr="00224226" w:rsidRDefault="00372D5E" w:rsidP="00372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right="47" w:hanging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4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80" w:type="pct"/>
          </w:tcPr>
          <w:p w14:paraId="341AA745" w14:textId="77777777" w:rsidR="00372D5E" w:rsidRPr="00224226" w:rsidRDefault="00372D5E" w:rsidP="00372D5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FE438" w14:textId="08D7CAEB" w:rsidR="00372D5E" w:rsidRPr="00224226" w:rsidRDefault="003D23C8" w:rsidP="0022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4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347,280</w:t>
            </w:r>
          </w:p>
        </w:tc>
        <w:tc>
          <w:tcPr>
            <w:tcW w:w="148" w:type="pct"/>
          </w:tcPr>
          <w:p w14:paraId="1433369A" w14:textId="77777777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BC267F9" w14:textId="56BFBDF9" w:rsidR="00372D5E" w:rsidRPr="00224226" w:rsidRDefault="00372D5E" w:rsidP="0022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403,913</w:t>
            </w:r>
          </w:p>
        </w:tc>
        <w:tc>
          <w:tcPr>
            <w:tcW w:w="148" w:type="pct"/>
          </w:tcPr>
          <w:p w14:paraId="3C1B6D82" w14:textId="77777777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4FAF5" w14:textId="62101D74" w:rsidR="00372D5E" w:rsidRPr="00224226" w:rsidRDefault="004F2714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51" w:firstLine="177"/>
              <w:jc w:val="right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224226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46,573</w:t>
            </w:r>
          </w:p>
        </w:tc>
        <w:tc>
          <w:tcPr>
            <w:tcW w:w="148" w:type="pct"/>
          </w:tcPr>
          <w:p w14:paraId="085C3D9B" w14:textId="77777777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55B42A6B" w14:textId="546E8865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224226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112,093</w:t>
            </w:r>
          </w:p>
        </w:tc>
      </w:tr>
    </w:tbl>
    <w:p w14:paraId="61865154" w14:textId="77777777" w:rsidR="00102221" w:rsidRPr="00224226" w:rsidRDefault="00102221" w:rsidP="002E4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1"/>
        <w:gridCol w:w="781"/>
        <w:gridCol w:w="984"/>
        <w:gridCol w:w="270"/>
        <w:gridCol w:w="1081"/>
        <w:gridCol w:w="270"/>
        <w:gridCol w:w="984"/>
        <w:gridCol w:w="270"/>
        <w:gridCol w:w="1158"/>
      </w:tblGrid>
      <w:tr w:rsidR="00102221" w:rsidRPr="00224226" w14:paraId="2D22A7CE" w14:textId="77777777" w:rsidTr="00A622E9">
        <w:tc>
          <w:tcPr>
            <w:tcW w:w="1824" w:type="pct"/>
          </w:tcPr>
          <w:p w14:paraId="78EAE60B" w14:textId="77777777" w:rsidR="00102221" w:rsidRPr="00224226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428" w:type="pct"/>
          </w:tcPr>
          <w:p w14:paraId="66882EBA" w14:textId="77777777" w:rsidR="00102221" w:rsidRPr="00224226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9" w:type="pct"/>
            <w:gridSpan w:val="3"/>
          </w:tcPr>
          <w:p w14:paraId="117583CB" w14:textId="77777777" w:rsidR="00102221" w:rsidRPr="00224226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44DBDA3" w14:textId="77777777" w:rsidR="00102221" w:rsidRPr="00224226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15710D94" w14:textId="77777777" w:rsidR="00102221" w:rsidRPr="00224226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D5E" w:rsidRPr="00224226" w14:paraId="565B5660" w14:textId="77777777" w:rsidTr="00A622E9">
        <w:trPr>
          <w:trHeight w:val="371"/>
        </w:trPr>
        <w:tc>
          <w:tcPr>
            <w:tcW w:w="1824" w:type="pct"/>
          </w:tcPr>
          <w:p w14:paraId="258C56CA" w14:textId="77777777" w:rsidR="00372D5E" w:rsidRPr="00224226" w:rsidRDefault="00372D5E" w:rsidP="00372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8" w:type="pct"/>
          </w:tcPr>
          <w:p w14:paraId="13EA4BC4" w14:textId="77777777" w:rsidR="00372D5E" w:rsidRPr="00224226" w:rsidRDefault="00372D5E" w:rsidP="00372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1E696384" w14:textId="2CF5B185" w:rsidR="00372D5E" w:rsidRPr="00224226" w:rsidRDefault="00372D5E" w:rsidP="00372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4C1B731A" w14:textId="77777777" w:rsidR="00372D5E" w:rsidRPr="00224226" w:rsidRDefault="00372D5E" w:rsidP="00372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1B9678" w14:textId="11240985" w:rsidR="00372D5E" w:rsidRPr="00224226" w:rsidRDefault="00372D5E" w:rsidP="00372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41685442" w14:textId="77777777" w:rsidR="00372D5E" w:rsidRPr="00224226" w:rsidRDefault="00372D5E" w:rsidP="00372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A753992" w14:textId="314F338C" w:rsidR="00372D5E" w:rsidRPr="00224226" w:rsidRDefault="00372D5E" w:rsidP="00372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5E2E8ED2" w14:textId="77777777" w:rsidR="00372D5E" w:rsidRPr="00224226" w:rsidRDefault="00372D5E" w:rsidP="00372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B2A0700" w14:textId="37CE3E90" w:rsidR="00372D5E" w:rsidRPr="00224226" w:rsidRDefault="00372D5E" w:rsidP="00372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02221" w:rsidRPr="00224226" w14:paraId="15A1C503" w14:textId="77777777" w:rsidTr="00A622E9">
        <w:tc>
          <w:tcPr>
            <w:tcW w:w="1824" w:type="pct"/>
          </w:tcPr>
          <w:p w14:paraId="090D96BE" w14:textId="77777777" w:rsidR="00102221" w:rsidRPr="00224226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8" w:type="pct"/>
          </w:tcPr>
          <w:p w14:paraId="695C9FC8" w14:textId="77777777" w:rsidR="00102221" w:rsidRPr="00224226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8" w:type="pct"/>
            <w:gridSpan w:val="7"/>
          </w:tcPr>
          <w:p w14:paraId="216AB4AB" w14:textId="77777777" w:rsidR="00102221" w:rsidRPr="00224226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D5E" w:rsidRPr="00224226" w14:paraId="07FD0FB2" w14:textId="77777777" w:rsidTr="00A622E9">
        <w:tc>
          <w:tcPr>
            <w:tcW w:w="1824" w:type="pct"/>
          </w:tcPr>
          <w:p w14:paraId="7A0FC31A" w14:textId="77777777" w:rsidR="00372D5E" w:rsidRPr="00224226" w:rsidRDefault="00372D5E" w:rsidP="00372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422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428" w:type="pct"/>
          </w:tcPr>
          <w:p w14:paraId="49BCB36E" w14:textId="77777777" w:rsidR="00372D5E" w:rsidRPr="00224226" w:rsidRDefault="00372D5E" w:rsidP="00372D5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73C6DE2" w14:textId="4E21E0EC" w:rsidR="00372D5E" w:rsidRPr="00224226" w:rsidRDefault="003D23C8" w:rsidP="0022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4D7C73" w:rsidRPr="00224226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148" w:type="pct"/>
          </w:tcPr>
          <w:p w14:paraId="145058A9" w14:textId="77777777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96611E6" w14:textId="620BF95C" w:rsidR="00372D5E" w:rsidRPr="00224226" w:rsidRDefault="00372D5E" w:rsidP="002242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224226"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  <w:tc>
          <w:tcPr>
            <w:tcW w:w="148" w:type="pct"/>
          </w:tcPr>
          <w:p w14:paraId="0BC9A1D7" w14:textId="77777777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1525D31" w14:textId="642D573F" w:rsidR="00372D5E" w:rsidRPr="00224226" w:rsidRDefault="004F2714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 w:rsidRPr="00224226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638</w:t>
            </w:r>
          </w:p>
        </w:tc>
        <w:tc>
          <w:tcPr>
            <w:tcW w:w="148" w:type="pct"/>
          </w:tcPr>
          <w:p w14:paraId="5FCE0175" w14:textId="77777777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34" w:type="pct"/>
          </w:tcPr>
          <w:p w14:paraId="7D1ACB7A" w14:textId="06C193DC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224226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404</w:t>
            </w:r>
          </w:p>
        </w:tc>
      </w:tr>
      <w:tr w:rsidR="00372D5E" w:rsidRPr="00224226" w14:paraId="43FC7878" w14:textId="77777777" w:rsidTr="00A622E9">
        <w:tc>
          <w:tcPr>
            <w:tcW w:w="1824" w:type="pct"/>
          </w:tcPr>
          <w:p w14:paraId="124FC342" w14:textId="4AF05F8C" w:rsidR="00372D5E" w:rsidRPr="00224226" w:rsidRDefault="00372D5E" w:rsidP="00372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24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2242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224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(หัก) </w:t>
            </w:r>
            <w:r w:rsidRPr="002242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24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การเปลี่ยนแปลงในเจ้าหนี้</w:t>
            </w:r>
          </w:p>
        </w:tc>
        <w:tc>
          <w:tcPr>
            <w:tcW w:w="428" w:type="pct"/>
          </w:tcPr>
          <w:p w14:paraId="1902792B" w14:textId="77777777" w:rsidR="00372D5E" w:rsidRPr="00224226" w:rsidRDefault="00372D5E" w:rsidP="00372D5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0EEF3752" w14:textId="3F0EC96C" w:rsidR="00372D5E" w:rsidRPr="00224226" w:rsidRDefault="004D7C73" w:rsidP="0022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D23C8" w:rsidRPr="00224226">
              <w:rPr>
                <w:rFonts w:asciiTheme="majorBidi" w:hAnsiTheme="majorBidi" w:cstheme="majorBidi"/>
                <w:sz w:val="30"/>
                <w:szCs w:val="30"/>
              </w:rPr>
              <w:t>401</w:t>
            </w:r>
            <w:r w:rsidRPr="002242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A2A1052" w14:textId="77777777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AC0D0DD" w14:textId="0559242A" w:rsidR="00372D5E" w:rsidRPr="00224226" w:rsidRDefault="00372D5E" w:rsidP="002242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224226">
              <w:rPr>
                <w:rFonts w:asciiTheme="majorBidi" w:hAnsiTheme="majorBidi" w:cstheme="majorBidi"/>
                <w:sz w:val="30"/>
                <w:szCs w:val="30"/>
              </w:rPr>
              <w:t>6,836</w:t>
            </w:r>
          </w:p>
        </w:tc>
        <w:tc>
          <w:tcPr>
            <w:tcW w:w="148" w:type="pct"/>
          </w:tcPr>
          <w:p w14:paraId="2219752B" w14:textId="77777777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45B0C604" w14:textId="4AEFB608" w:rsidR="00372D5E" w:rsidRPr="00224226" w:rsidRDefault="004F2714" w:rsidP="004F271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 w:rsidRPr="00224226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1,155</w:t>
            </w:r>
          </w:p>
        </w:tc>
        <w:tc>
          <w:tcPr>
            <w:tcW w:w="148" w:type="pct"/>
          </w:tcPr>
          <w:p w14:paraId="29A967AA" w14:textId="77777777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34" w:type="pct"/>
          </w:tcPr>
          <w:p w14:paraId="62FAA0EC" w14:textId="287B8F00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 w:rsidRPr="00224226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(104)</w:t>
            </w:r>
          </w:p>
        </w:tc>
      </w:tr>
      <w:tr w:rsidR="00372D5E" w:rsidRPr="00224226" w14:paraId="139960D4" w14:textId="77777777" w:rsidTr="00A622E9">
        <w:tc>
          <w:tcPr>
            <w:tcW w:w="1824" w:type="pct"/>
          </w:tcPr>
          <w:p w14:paraId="47A65B4D" w14:textId="77777777" w:rsidR="00372D5E" w:rsidRPr="00224226" w:rsidRDefault="00372D5E" w:rsidP="00372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4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28" w:type="pct"/>
          </w:tcPr>
          <w:p w14:paraId="54096C4B" w14:textId="77777777" w:rsidR="00372D5E" w:rsidRPr="00224226" w:rsidRDefault="00372D5E" w:rsidP="00372D5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C527D" w14:textId="28AC79AC" w:rsidR="00372D5E" w:rsidRPr="00224226" w:rsidRDefault="003D23C8" w:rsidP="0022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4,56</w:t>
            </w:r>
            <w:r w:rsidR="004D7C73" w:rsidRPr="00224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0A4545B4" w14:textId="77777777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E8FB806" w14:textId="22B9036E" w:rsidR="00372D5E" w:rsidRPr="00224226" w:rsidRDefault="00372D5E" w:rsidP="002242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224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7,943</w:t>
            </w:r>
          </w:p>
        </w:tc>
        <w:tc>
          <w:tcPr>
            <w:tcW w:w="148" w:type="pct"/>
          </w:tcPr>
          <w:p w14:paraId="0A938969" w14:textId="77777777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B42B5" w14:textId="14E96785" w:rsidR="00372D5E" w:rsidRPr="00224226" w:rsidRDefault="004F2714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224226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1,793</w:t>
            </w:r>
          </w:p>
        </w:tc>
        <w:tc>
          <w:tcPr>
            <w:tcW w:w="148" w:type="pct"/>
          </w:tcPr>
          <w:p w14:paraId="200AF11F" w14:textId="77777777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5ED10428" w14:textId="094DE9A9" w:rsidR="00372D5E" w:rsidRPr="00224226" w:rsidRDefault="00372D5E" w:rsidP="00372D5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224226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300</w:t>
            </w:r>
          </w:p>
        </w:tc>
      </w:tr>
    </w:tbl>
    <w:p w14:paraId="3CEFEE7D" w14:textId="77777777" w:rsidR="00102221" w:rsidRPr="002E42B6" w:rsidRDefault="00102221" w:rsidP="002E4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DE045BF" w14:textId="0BB628F0" w:rsidR="00804175" w:rsidRPr="004D49BC" w:rsidRDefault="00804175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2E42B6" w:rsidRDefault="0036476B" w:rsidP="002E4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084"/>
        <w:gridCol w:w="248"/>
        <w:gridCol w:w="1110"/>
        <w:gridCol w:w="259"/>
        <w:gridCol w:w="1107"/>
        <w:gridCol w:w="239"/>
        <w:gridCol w:w="1095"/>
      </w:tblGrid>
      <w:tr w:rsidR="00365D44" w:rsidRPr="004D49BC" w14:paraId="05F4FDF3" w14:textId="77777777" w:rsidTr="00154033">
        <w:trPr>
          <w:tblHeader/>
        </w:trPr>
        <w:tc>
          <w:tcPr>
            <w:tcW w:w="2198" w:type="pct"/>
          </w:tcPr>
          <w:p w14:paraId="0DD723D1" w14:textId="77777777" w:rsidR="000974E9" w:rsidRPr="004D49BC" w:rsidRDefault="000974E9" w:rsidP="00C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1185B523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182B9A2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1F18655A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F7037" w:rsidRPr="004D49BC" w14:paraId="1FF91DB8" w14:textId="77777777" w:rsidTr="00154033">
        <w:trPr>
          <w:trHeight w:val="344"/>
          <w:tblHeader/>
        </w:trPr>
        <w:tc>
          <w:tcPr>
            <w:tcW w:w="2198" w:type="pct"/>
          </w:tcPr>
          <w:p w14:paraId="22BEF4FF" w14:textId="77777777" w:rsidR="00AF7037" w:rsidRPr="004D49BC" w:rsidRDefault="00AF7037" w:rsidP="00AF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C9AA70" w14:textId="277B7991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</w:tcPr>
          <w:p w14:paraId="5D9C4F52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09BE550" w14:textId="079C0261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07B916D1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AD00DA" w14:textId="2484F54D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22069C7D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2AE3376" w14:textId="2DF19FEC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F7037" w:rsidRPr="004D49BC" w14:paraId="2C6A747C" w14:textId="77777777" w:rsidTr="00154033">
        <w:trPr>
          <w:trHeight w:val="344"/>
          <w:tblHeader/>
        </w:trPr>
        <w:tc>
          <w:tcPr>
            <w:tcW w:w="2198" w:type="pct"/>
          </w:tcPr>
          <w:p w14:paraId="32F5EC65" w14:textId="77777777" w:rsidR="00AF7037" w:rsidRPr="004D49BC" w:rsidRDefault="00AF7037" w:rsidP="00AF7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7A9C49" w14:textId="6CA57BDF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372D5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5" w:type="pct"/>
          </w:tcPr>
          <w:p w14:paraId="3DCA5BD6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31E6E1" w14:textId="64BDCD5C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372D5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7072F9D0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5E6839F" w14:textId="18FBB67F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372D5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77542354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1DC5309" w14:textId="17A7E1BC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372D5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F7037" w:rsidRPr="004D49BC" w14:paraId="3F5D95A6" w14:textId="77777777" w:rsidTr="00DF43C4">
        <w:trPr>
          <w:tblHeader/>
        </w:trPr>
        <w:tc>
          <w:tcPr>
            <w:tcW w:w="2198" w:type="pct"/>
          </w:tcPr>
          <w:p w14:paraId="2194723F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56EF8F69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7037" w:rsidRPr="004D49BC" w14:paraId="1B7CB5CC" w14:textId="77777777" w:rsidTr="00DF43C4">
        <w:trPr>
          <w:tblHeader/>
        </w:trPr>
        <w:tc>
          <w:tcPr>
            <w:tcW w:w="2198" w:type="pct"/>
          </w:tcPr>
          <w:p w14:paraId="10E70E42" w14:textId="2B34D5F8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5" w:right="-131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802" w:type="pct"/>
            <w:gridSpan w:val="7"/>
          </w:tcPr>
          <w:p w14:paraId="0B1ABACB" w14:textId="77777777" w:rsidR="00AF7037" w:rsidRPr="004D49BC" w:rsidRDefault="00AF7037" w:rsidP="00AF7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B3903" w:rsidRPr="004D49BC" w14:paraId="2DBED288" w14:textId="77777777" w:rsidTr="0052543D">
        <w:tc>
          <w:tcPr>
            <w:tcW w:w="2198" w:type="pct"/>
          </w:tcPr>
          <w:p w14:paraId="3242F6BE" w14:textId="2DBA850B" w:rsidR="000B3903" w:rsidRPr="00482491" w:rsidRDefault="0047228F" w:rsidP="000B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8249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ที่ดิน </w:t>
            </w:r>
            <w:r w:rsidR="000B3903" w:rsidRPr="00482491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91" w:type="pct"/>
            <w:vAlign w:val="bottom"/>
          </w:tcPr>
          <w:p w14:paraId="4E009F54" w14:textId="0E3A5A33" w:rsidR="000B3903" w:rsidRPr="004D49BC" w:rsidRDefault="0059187F" w:rsidP="002242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144,937</w:t>
            </w:r>
          </w:p>
        </w:tc>
        <w:tc>
          <w:tcPr>
            <w:tcW w:w="135" w:type="pct"/>
            <w:vAlign w:val="bottom"/>
          </w:tcPr>
          <w:p w14:paraId="08ED3E39" w14:textId="77777777" w:rsidR="000B3903" w:rsidRPr="004D49BC" w:rsidRDefault="000B3903" w:rsidP="000B39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1078C8FB" w14:textId="120469C1" w:rsidR="000B3903" w:rsidRPr="004D49BC" w:rsidRDefault="000B3903" w:rsidP="000B39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185,527</w:t>
            </w:r>
          </w:p>
        </w:tc>
        <w:tc>
          <w:tcPr>
            <w:tcW w:w="141" w:type="pct"/>
            <w:vAlign w:val="bottom"/>
          </w:tcPr>
          <w:p w14:paraId="04C30879" w14:textId="77777777" w:rsidR="000B3903" w:rsidRPr="004D49BC" w:rsidRDefault="000B3903" w:rsidP="000B39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4928C1C7" w14:textId="7E9754B2" w:rsidR="000B3903" w:rsidRPr="004D49BC" w:rsidRDefault="00DC62AF" w:rsidP="000B39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11,253</w:t>
            </w:r>
          </w:p>
        </w:tc>
        <w:tc>
          <w:tcPr>
            <w:tcW w:w="130" w:type="pct"/>
            <w:vAlign w:val="bottom"/>
          </w:tcPr>
          <w:p w14:paraId="3B9ED57F" w14:textId="77777777" w:rsidR="000B3903" w:rsidRPr="004D49BC" w:rsidRDefault="000B3903" w:rsidP="000B39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577139AF" w14:textId="632EDCE4" w:rsidR="000B3903" w:rsidRPr="004D49BC" w:rsidRDefault="000B3903" w:rsidP="002242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12,595</w:t>
            </w:r>
          </w:p>
        </w:tc>
      </w:tr>
      <w:tr w:rsidR="000B3903" w:rsidRPr="004D49BC" w14:paraId="3D8844D1" w14:textId="77777777" w:rsidTr="001A79C4">
        <w:tc>
          <w:tcPr>
            <w:tcW w:w="2198" w:type="pct"/>
          </w:tcPr>
          <w:p w14:paraId="0C9F6AB9" w14:textId="01580E9A" w:rsidR="000B3903" w:rsidRPr="00482491" w:rsidRDefault="000B3903" w:rsidP="000B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249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91" w:type="pct"/>
            <w:vAlign w:val="bottom"/>
          </w:tcPr>
          <w:p w14:paraId="5ACE0157" w14:textId="07D2C4B7" w:rsidR="000B3903" w:rsidRPr="004D49BC" w:rsidRDefault="00244431" w:rsidP="002242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6,058</w:t>
            </w:r>
          </w:p>
        </w:tc>
        <w:tc>
          <w:tcPr>
            <w:tcW w:w="135" w:type="pct"/>
            <w:vAlign w:val="bottom"/>
          </w:tcPr>
          <w:p w14:paraId="2C16410C" w14:textId="77777777" w:rsidR="000B3903" w:rsidRPr="004D49BC" w:rsidRDefault="000B3903" w:rsidP="000B39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6CCA260D" w14:textId="67AC05EF" w:rsidR="000B3903" w:rsidRPr="004D49BC" w:rsidRDefault="000B3903" w:rsidP="000B39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6,300</w:t>
            </w:r>
          </w:p>
        </w:tc>
        <w:tc>
          <w:tcPr>
            <w:tcW w:w="141" w:type="pct"/>
            <w:vAlign w:val="bottom"/>
          </w:tcPr>
          <w:p w14:paraId="22229F82" w14:textId="77777777" w:rsidR="000B3903" w:rsidRPr="004D49BC" w:rsidRDefault="000B3903" w:rsidP="000B39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254E0F87" w14:textId="17288BE0" w:rsidR="000B3903" w:rsidRPr="004D49BC" w:rsidRDefault="00DC62AF" w:rsidP="000B39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5,737</w:t>
            </w:r>
          </w:p>
        </w:tc>
        <w:tc>
          <w:tcPr>
            <w:tcW w:w="130" w:type="pct"/>
            <w:vAlign w:val="bottom"/>
          </w:tcPr>
          <w:p w14:paraId="3EB66497" w14:textId="77777777" w:rsidR="000B3903" w:rsidRPr="004D49BC" w:rsidRDefault="000B3903" w:rsidP="000B39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763DD7AF" w14:textId="17480567" w:rsidR="000B3903" w:rsidRPr="004D49BC" w:rsidRDefault="000B3903" w:rsidP="002242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5,044</w:t>
            </w:r>
          </w:p>
        </w:tc>
      </w:tr>
      <w:tr w:rsidR="000B3903" w:rsidRPr="004D49BC" w14:paraId="0FAB8C2E" w14:textId="77777777" w:rsidTr="0052543D">
        <w:tc>
          <w:tcPr>
            <w:tcW w:w="2198" w:type="pct"/>
          </w:tcPr>
          <w:p w14:paraId="2FC4E3AA" w14:textId="77777777" w:rsidR="000B3903" w:rsidRPr="004D49BC" w:rsidRDefault="000B3903" w:rsidP="000B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EAD27" w14:textId="7AA326B7" w:rsidR="000B3903" w:rsidRPr="004D49BC" w:rsidRDefault="00244431" w:rsidP="002242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150,995</w:t>
            </w:r>
          </w:p>
        </w:tc>
        <w:tc>
          <w:tcPr>
            <w:tcW w:w="135" w:type="pct"/>
            <w:vAlign w:val="bottom"/>
          </w:tcPr>
          <w:p w14:paraId="5E257414" w14:textId="77777777" w:rsidR="000B3903" w:rsidRPr="004D49BC" w:rsidRDefault="000B3903" w:rsidP="000B39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04F8" w14:textId="5B17FDA5" w:rsidR="000B3903" w:rsidRPr="004D49BC" w:rsidRDefault="000B3903" w:rsidP="000B39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191,827</w:t>
            </w:r>
          </w:p>
        </w:tc>
        <w:tc>
          <w:tcPr>
            <w:tcW w:w="141" w:type="pct"/>
            <w:vAlign w:val="bottom"/>
          </w:tcPr>
          <w:p w14:paraId="694298E6" w14:textId="77777777" w:rsidR="000B3903" w:rsidRPr="004D49BC" w:rsidRDefault="000B3903" w:rsidP="000B39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0A498" w14:textId="513CBFC5" w:rsidR="000B3903" w:rsidRPr="004D49BC" w:rsidRDefault="00DC62AF" w:rsidP="000B39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16</w:t>
            </w:r>
            <w:r w:rsidR="00611603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,990</w:t>
            </w:r>
          </w:p>
        </w:tc>
        <w:tc>
          <w:tcPr>
            <w:tcW w:w="130" w:type="pct"/>
            <w:vAlign w:val="bottom"/>
          </w:tcPr>
          <w:p w14:paraId="3CE72A6B" w14:textId="77777777" w:rsidR="000B3903" w:rsidRPr="004D49BC" w:rsidRDefault="000B3903" w:rsidP="000B390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247D" w14:textId="4EAAD5A2" w:rsidR="000B3903" w:rsidRPr="004D49BC" w:rsidRDefault="000B3903" w:rsidP="002242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17,639</w:t>
            </w:r>
          </w:p>
        </w:tc>
      </w:tr>
    </w:tbl>
    <w:p w14:paraId="5A8A5C56" w14:textId="77777777" w:rsidR="00A249F8" w:rsidRPr="00224226" w:rsidRDefault="00A249F8" w:rsidP="00224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084"/>
        <w:gridCol w:w="248"/>
        <w:gridCol w:w="1110"/>
        <w:gridCol w:w="259"/>
        <w:gridCol w:w="1107"/>
        <w:gridCol w:w="239"/>
        <w:gridCol w:w="1095"/>
      </w:tblGrid>
      <w:tr w:rsidR="00A249F8" w:rsidRPr="004D49BC" w14:paraId="3DCCBA82" w14:textId="77777777" w:rsidTr="00A622E9">
        <w:trPr>
          <w:tblHeader/>
        </w:trPr>
        <w:tc>
          <w:tcPr>
            <w:tcW w:w="2198" w:type="pct"/>
          </w:tcPr>
          <w:p w14:paraId="1A31B477" w14:textId="77777777" w:rsidR="00A249F8" w:rsidRPr="004D49BC" w:rsidRDefault="00A249F8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7FE4EF7A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CC408A5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578C5604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249F8" w:rsidRPr="004D49BC" w14:paraId="6BB5FCF9" w14:textId="77777777" w:rsidTr="00A622E9">
        <w:trPr>
          <w:trHeight w:val="344"/>
          <w:tblHeader/>
        </w:trPr>
        <w:tc>
          <w:tcPr>
            <w:tcW w:w="2198" w:type="pct"/>
          </w:tcPr>
          <w:p w14:paraId="721BEC02" w14:textId="77777777" w:rsidR="00A249F8" w:rsidRPr="004D49BC" w:rsidRDefault="00A249F8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3A0050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</w:tcPr>
          <w:p w14:paraId="302AD302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5EDB450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3B2B50EE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7CC9BA6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4F7BD2F8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C595F9D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249F8" w:rsidRPr="004D49BC" w14:paraId="0F8BD93D" w14:textId="77777777" w:rsidTr="00A622E9">
        <w:trPr>
          <w:trHeight w:val="344"/>
          <w:tblHeader/>
        </w:trPr>
        <w:tc>
          <w:tcPr>
            <w:tcW w:w="2198" w:type="pct"/>
          </w:tcPr>
          <w:p w14:paraId="3FB6CEB9" w14:textId="77777777" w:rsidR="00A249F8" w:rsidRPr="004D49BC" w:rsidRDefault="00A249F8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256932" w14:textId="1239199F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0B390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5" w:type="pct"/>
          </w:tcPr>
          <w:p w14:paraId="2D4182C6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542B714" w14:textId="0340E438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0B390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2B76493E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3E4943B" w14:textId="27C2AF3B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0B390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23178AEE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9398ABA" w14:textId="29C3B75A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0B390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249F8" w:rsidRPr="004D49BC" w14:paraId="4B3876C6" w14:textId="77777777" w:rsidTr="00A622E9">
        <w:trPr>
          <w:tblHeader/>
        </w:trPr>
        <w:tc>
          <w:tcPr>
            <w:tcW w:w="2198" w:type="pct"/>
          </w:tcPr>
          <w:p w14:paraId="0319C092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0DFD587D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6283" w:rsidRPr="004D49BC" w14:paraId="2C54FB7E" w14:textId="77777777" w:rsidTr="0052543D">
        <w:tc>
          <w:tcPr>
            <w:tcW w:w="2198" w:type="pct"/>
          </w:tcPr>
          <w:p w14:paraId="7F5AD18B" w14:textId="3E412DFC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1" w:type="pct"/>
            <w:vAlign w:val="bottom"/>
          </w:tcPr>
          <w:p w14:paraId="5A25BABB" w14:textId="77777777" w:rsidR="00916283" w:rsidRPr="004D49BC" w:rsidRDefault="00916283" w:rsidP="002242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74796DE0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71791153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4C9A8D2B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602699BD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43E4CFD0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3C052479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916283" w:rsidRPr="004D49BC" w14:paraId="2FC085B4" w14:textId="77777777" w:rsidTr="0052543D">
        <w:tc>
          <w:tcPr>
            <w:tcW w:w="2198" w:type="pct"/>
          </w:tcPr>
          <w:p w14:paraId="1FE2DBED" w14:textId="3F9190EE" w:rsidR="00916283" w:rsidRPr="004D49BC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ออกแล้ว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591" w:type="pct"/>
            <w:vAlign w:val="bottom"/>
          </w:tcPr>
          <w:p w14:paraId="5D1BD4F5" w14:textId="77777777" w:rsidR="00916283" w:rsidRPr="004D49BC" w:rsidRDefault="00916283" w:rsidP="002242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0FC5AE3F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2DBA684D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63401B67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D68188F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0D82ED22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72CFFA41" w14:textId="77777777" w:rsidR="00916283" w:rsidRPr="004D49BC" w:rsidRDefault="00916283" w:rsidP="009162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6146B5" w:rsidRPr="004D49BC" w14:paraId="12A74638" w14:textId="77777777" w:rsidTr="00CD7D89">
        <w:tc>
          <w:tcPr>
            <w:tcW w:w="2198" w:type="pct"/>
          </w:tcPr>
          <w:p w14:paraId="686937CE" w14:textId="4E71E023" w:rsidR="006146B5" w:rsidRPr="004D49BC" w:rsidRDefault="006146B5" w:rsidP="0061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591" w:type="pct"/>
            <w:vAlign w:val="bottom"/>
          </w:tcPr>
          <w:p w14:paraId="278EBEC4" w14:textId="781FC4C2" w:rsidR="006146B5" w:rsidRPr="00244431" w:rsidRDefault="00244431" w:rsidP="002242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244431">
              <w:rPr>
                <w:rFonts w:ascii="Angsana New" w:hAnsi="Angsana New" w:cs="Angsana New"/>
                <w:sz w:val="30"/>
                <w:szCs w:val="30"/>
                <w:lang w:eastAsia="ko-KR"/>
              </w:rPr>
              <w:t>573,293</w:t>
            </w:r>
          </w:p>
        </w:tc>
        <w:tc>
          <w:tcPr>
            <w:tcW w:w="135" w:type="pct"/>
            <w:vAlign w:val="bottom"/>
          </w:tcPr>
          <w:p w14:paraId="2A393262" w14:textId="77777777" w:rsidR="006146B5" w:rsidRPr="004D49BC" w:rsidRDefault="006146B5" w:rsidP="006146B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</w:tcPr>
          <w:p w14:paraId="6F4E9085" w14:textId="563953FA" w:rsidR="006146B5" w:rsidRPr="004D49BC" w:rsidRDefault="006146B5" w:rsidP="006146B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719,046</w:t>
            </w:r>
          </w:p>
        </w:tc>
        <w:tc>
          <w:tcPr>
            <w:tcW w:w="141" w:type="pct"/>
            <w:vAlign w:val="bottom"/>
          </w:tcPr>
          <w:p w14:paraId="340B43FD" w14:textId="77777777" w:rsidR="006146B5" w:rsidRPr="004D49BC" w:rsidRDefault="006146B5" w:rsidP="006146B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F3C1C8C" w14:textId="2295C8ED" w:rsidR="006146B5" w:rsidRPr="004D49BC" w:rsidRDefault="00611603" w:rsidP="006146B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vAlign w:val="bottom"/>
          </w:tcPr>
          <w:p w14:paraId="30200652" w14:textId="77777777" w:rsidR="006146B5" w:rsidRPr="004D49BC" w:rsidRDefault="006146B5" w:rsidP="006146B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579F3B00" w14:textId="3D81B0FA" w:rsidR="006146B5" w:rsidRPr="004D49BC" w:rsidRDefault="00991519" w:rsidP="006146B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6146B5" w:rsidRPr="004D49BC" w14:paraId="4A4FFF5A" w14:textId="77777777" w:rsidTr="00CD7D89">
        <w:tc>
          <w:tcPr>
            <w:tcW w:w="2198" w:type="pct"/>
          </w:tcPr>
          <w:p w14:paraId="14E9687E" w14:textId="536B7C8D" w:rsidR="006146B5" w:rsidRPr="004D49BC" w:rsidRDefault="006146B5" w:rsidP="0061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ตกลงแล้วสำหรับ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สินค้า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วัตถุดิบ </w:t>
            </w:r>
          </w:p>
        </w:tc>
        <w:tc>
          <w:tcPr>
            <w:tcW w:w="591" w:type="pct"/>
          </w:tcPr>
          <w:p w14:paraId="595A6C29" w14:textId="77777777" w:rsidR="006146B5" w:rsidRPr="00244431" w:rsidRDefault="006146B5" w:rsidP="002242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7CF4382F" w14:textId="77777777" w:rsidR="006146B5" w:rsidRPr="004D49BC" w:rsidRDefault="006146B5" w:rsidP="006146B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</w:tcPr>
          <w:p w14:paraId="401C545E" w14:textId="77777777" w:rsidR="006146B5" w:rsidRPr="004D49BC" w:rsidRDefault="006146B5" w:rsidP="006146B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19DD6634" w14:textId="77777777" w:rsidR="006146B5" w:rsidRPr="004D49BC" w:rsidRDefault="006146B5" w:rsidP="006146B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5DA69A60" w14:textId="77777777" w:rsidR="006146B5" w:rsidRPr="004D49BC" w:rsidRDefault="006146B5" w:rsidP="006146B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5B7D4BA3" w14:textId="77777777" w:rsidR="006146B5" w:rsidRPr="004D49BC" w:rsidRDefault="006146B5" w:rsidP="006146B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70CB823B" w14:textId="77777777" w:rsidR="006146B5" w:rsidRPr="004D49BC" w:rsidRDefault="006146B5" w:rsidP="006146B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991519" w:rsidRPr="004D49BC" w14:paraId="19DCAD67" w14:textId="77777777" w:rsidTr="00717924">
        <w:tc>
          <w:tcPr>
            <w:tcW w:w="2198" w:type="pct"/>
          </w:tcPr>
          <w:p w14:paraId="1DA96CF2" w14:textId="5EB188F1" w:rsidR="00991519" w:rsidRPr="004D49BC" w:rsidRDefault="00991519" w:rsidP="00991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และอื่นๆ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07C52F92" w14:textId="5E3CBD31" w:rsidR="00991519" w:rsidRPr="00244431" w:rsidRDefault="00244431" w:rsidP="002242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244431">
              <w:rPr>
                <w:rFonts w:ascii="Angsana New" w:hAnsi="Angsana New" w:cs="Angsana New"/>
                <w:sz w:val="30"/>
                <w:szCs w:val="30"/>
                <w:lang w:eastAsia="ko-KR"/>
              </w:rPr>
              <w:t>2,271,776</w:t>
            </w:r>
          </w:p>
        </w:tc>
        <w:tc>
          <w:tcPr>
            <w:tcW w:w="135" w:type="pct"/>
            <w:vAlign w:val="bottom"/>
          </w:tcPr>
          <w:p w14:paraId="32BEBB99" w14:textId="77777777" w:rsidR="00991519" w:rsidRPr="004D49BC" w:rsidRDefault="00991519" w:rsidP="0099151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A2FA1F7" w14:textId="68652B3E" w:rsidR="00991519" w:rsidRPr="004D49BC" w:rsidRDefault="00991519" w:rsidP="0099151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3,415,963</w:t>
            </w:r>
          </w:p>
        </w:tc>
        <w:tc>
          <w:tcPr>
            <w:tcW w:w="141" w:type="pct"/>
            <w:vAlign w:val="bottom"/>
          </w:tcPr>
          <w:p w14:paraId="70656236" w14:textId="77777777" w:rsidR="00991519" w:rsidRPr="004D49BC" w:rsidRDefault="00991519" w:rsidP="0099151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7C759784" w14:textId="458AFC40" w:rsidR="00991519" w:rsidRPr="004D49BC" w:rsidRDefault="00611603" w:rsidP="0099151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214,133</w:t>
            </w:r>
          </w:p>
        </w:tc>
        <w:tc>
          <w:tcPr>
            <w:tcW w:w="130" w:type="pct"/>
            <w:vAlign w:val="bottom"/>
          </w:tcPr>
          <w:p w14:paraId="4642A45B" w14:textId="77777777" w:rsidR="00991519" w:rsidRPr="004D49BC" w:rsidRDefault="00991519" w:rsidP="0099151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5A80536" w14:textId="3674DBA0" w:rsidR="00991519" w:rsidRPr="004D49BC" w:rsidRDefault="00991519" w:rsidP="0099151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164,061</w:t>
            </w:r>
          </w:p>
        </w:tc>
      </w:tr>
      <w:tr w:rsidR="00991519" w:rsidRPr="004D49BC" w14:paraId="077CE9EF" w14:textId="77777777" w:rsidTr="00717924">
        <w:tc>
          <w:tcPr>
            <w:tcW w:w="2198" w:type="pct"/>
          </w:tcPr>
          <w:p w14:paraId="29FB453D" w14:textId="6CD30924" w:rsidR="00991519" w:rsidRPr="004D49BC" w:rsidRDefault="00991519" w:rsidP="00991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79C0124" w14:textId="08D089A6" w:rsidR="00991519" w:rsidRPr="004D49BC" w:rsidRDefault="00244431" w:rsidP="002242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24443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2,845,069</w:t>
            </w:r>
          </w:p>
        </w:tc>
        <w:tc>
          <w:tcPr>
            <w:tcW w:w="135" w:type="pct"/>
            <w:vAlign w:val="bottom"/>
          </w:tcPr>
          <w:p w14:paraId="26E47C99" w14:textId="77777777" w:rsidR="00991519" w:rsidRPr="004D49BC" w:rsidRDefault="00991519" w:rsidP="0099151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68CCE1A" w14:textId="7CAAEA6A" w:rsidR="00991519" w:rsidRPr="004D49BC" w:rsidRDefault="00991519" w:rsidP="0099151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4,135,009</w:t>
            </w:r>
          </w:p>
        </w:tc>
        <w:tc>
          <w:tcPr>
            <w:tcW w:w="141" w:type="pct"/>
            <w:vAlign w:val="bottom"/>
          </w:tcPr>
          <w:p w14:paraId="02CB9118" w14:textId="77777777" w:rsidR="00991519" w:rsidRPr="004D49BC" w:rsidRDefault="00991519" w:rsidP="0099151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9EA6F" w14:textId="1819F066" w:rsidR="00991519" w:rsidRPr="004D49BC" w:rsidRDefault="00611603" w:rsidP="0099151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214,133</w:t>
            </w:r>
          </w:p>
        </w:tc>
        <w:tc>
          <w:tcPr>
            <w:tcW w:w="130" w:type="pct"/>
            <w:vAlign w:val="bottom"/>
          </w:tcPr>
          <w:p w14:paraId="03F37E52" w14:textId="77777777" w:rsidR="00991519" w:rsidRPr="004D49BC" w:rsidRDefault="00991519" w:rsidP="0099151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F41B9AD" w14:textId="5AC0D5FF" w:rsidR="00991519" w:rsidRPr="004D49BC" w:rsidRDefault="00991519" w:rsidP="0099151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164,061</w:t>
            </w:r>
          </w:p>
        </w:tc>
      </w:tr>
    </w:tbl>
    <w:p w14:paraId="4D660F3A" w14:textId="0BCD473D" w:rsidR="005D177D" w:rsidRPr="00224226" w:rsidRDefault="005D177D" w:rsidP="00087D0C">
      <w:pPr>
        <w:rPr>
          <w:rFonts w:asciiTheme="majorBidi" w:hAnsiTheme="majorBidi" w:cstheme="majorBidi"/>
          <w:sz w:val="24"/>
          <w:szCs w:val="24"/>
          <w:cs/>
        </w:rPr>
      </w:pPr>
    </w:p>
    <w:p w14:paraId="5F62F31E" w14:textId="61E548CA" w:rsidR="005D177D" w:rsidRDefault="005D177D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59DF6459" w14:textId="77777777" w:rsidR="00224226" w:rsidRPr="00224226" w:rsidRDefault="00224226" w:rsidP="00224226">
      <w:pPr>
        <w:rPr>
          <w:rFonts w:asciiTheme="majorBidi" w:hAnsiTheme="majorBidi" w:cstheme="majorBidi"/>
          <w:sz w:val="24"/>
          <w:szCs w:val="24"/>
        </w:rPr>
      </w:pPr>
    </w:p>
    <w:p w14:paraId="50456572" w14:textId="7F8F980B" w:rsidR="00D05277" w:rsidRPr="00224226" w:rsidRDefault="00916283" w:rsidP="00FB0234">
      <w:pPr>
        <w:pStyle w:val="ListParagraph"/>
        <w:numPr>
          <w:ilvl w:val="1"/>
          <w:numId w:val="24"/>
        </w:numPr>
        <w:tabs>
          <w:tab w:val="clear" w:pos="454"/>
          <w:tab w:val="clear" w:pos="680"/>
          <w:tab w:val="clear" w:pos="907"/>
          <w:tab w:val="left" w:pos="1170"/>
          <w:tab w:val="left" w:pos="1260"/>
          <w:tab w:val="left" w:pos="1440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224226">
        <w:rPr>
          <w:rFonts w:asciiTheme="majorBidi" w:hAnsiTheme="majorBidi" w:cstheme="majorBidi"/>
          <w:sz w:val="30"/>
          <w:szCs w:val="30"/>
          <w:cs/>
        </w:rPr>
        <w:t>ในการประชุมสามัญประจำปี</w:t>
      </w:r>
      <w:r w:rsidR="007E3AF0" w:rsidRPr="00224226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224226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3F27D6" w:rsidRPr="00224226">
        <w:rPr>
          <w:rFonts w:asciiTheme="majorBidi" w:hAnsiTheme="majorBidi" w:cstheme="majorBidi"/>
          <w:sz w:val="30"/>
          <w:szCs w:val="30"/>
        </w:rPr>
        <w:t xml:space="preserve"> </w:t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810A3" w:rsidRPr="00224226">
        <w:rPr>
          <w:rFonts w:asciiTheme="majorBidi" w:hAnsiTheme="majorBidi" w:cstheme="majorBidi"/>
          <w:sz w:val="30"/>
          <w:szCs w:val="30"/>
        </w:rPr>
        <w:t>10</w:t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4141" w:rsidRPr="00224226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4226">
        <w:rPr>
          <w:rFonts w:asciiTheme="majorBidi" w:hAnsiTheme="majorBidi" w:cstheme="majorBidi"/>
          <w:sz w:val="30"/>
          <w:szCs w:val="30"/>
        </w:rPr>
        <w:t>256</w:t>
      </w:r>
      <w:r w:rsidR="007614DC" w:rsidRPr="00224226">
        <w:rPr>
          <w:rFonts w:asciiTheme="majorBidi" w:hAnsiTheme="majorBidi" w:cstheme="majorBidi"/>
          <w:sz w:val="30"/>
          <w:szCs w:val="30"/>
        </w:rPr>
        <w:t>8</w:t>
      </w:r>
      <w:r w:rsidRPr="00224226">
        <w:rPr>
          <w:rFonts w:asciiTheme="majorBidi" w:hAnsiTheme="majorBidi" w:cstheme="majorBidi"/>
          <w:sz w:val="30"/>
          <w:szCs w:val="30"/>
        </w:rPr>
        <w:t xml:space="preserve"> </w:t>
      </w:r>
      <w:r w:rsidR="007E3AF0" w:rsidRPr="00224226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224226">
        <w:rPr>
          <w:rFonts w:asciiTheme="majorBidi" w:hAnsiTheme="majorBidi" w:cstheme="majorBidi"/>
          <w:sz w:val="30"/>
          <w:szCs w:val="30"/>
          <w:cs/>
        </w:rPr>
        <w:t>ของบริษัทได้อนุมัติ</w:t>
      </w:r>
      <w:r w:rsidR="00224226">
        <w:rPr>
          <w:rFonts w:asciiTheme="majorBidi" w:hAnsiTheme="majorBidi" w:cstheme="majorBidi"/>
          <w:sz w:val="30"/>
          <w:szCs w:val="30"/>
        </w:rPr>
        <w:br/>
      </w:r>
      <w:r w:rsidRPr="00224226">
        <w:rPr>
          <w:rFonts w:asciiTheme="majorBidi" w:hAnsiTheme="majorBidi" w:cstheme="majorBidi"/>
          <w:sz w:val="30"/>
          <w:szCs w:val="30"/>
          <w:cs/>
        </w:rPr>
        <w:t>มติที่สำคัญ</w:t>
      </w:r>
      <w:r w:rsidR="00482491" w:rsidRPr="00224226">
        <w:rPr>
          <w:rFonts w:asciiTheme="majorBidi" w:hAnsiTheme="majorBidi" w:cstheme="majorBidi"/>
          <w:sz w:val="30"/>
          <w:szCs w:val="30"/>
        </w:rPr>
        <w:t xml:space="preserve"> </w:t>
      </w:r>
      <w:r w:rsidR="000D6791" w:rsidRPr="00224226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27523D" w:rsidRPr="00224226">
        <w:rPr>
          <w:rFonts w:asciiTheme="majorBidi" w:hAnsiTheme="majorBidi" w:cstheme="majorBidi"/>
          <w:sz w:val="30"/>
          <w:szCs w:val="30"/>
          <w:cs/>
        </w:rPr>
        <w:t xml:space="preserve">การประกาศจ่ายเงินปันผลประจำปีจากผลประกอบการของปี </w:t>
      </w:r>
      <w:r w:rsidR="00D46542" w:rsidRPr="00224226">
        <w:rPr>
          <w:rFonts w:asciiTheme="majorBidi" w:hAnsiTheme="majorBidi" w:cstheme="majorBidi"/>
          <w:sz w:val="30"/>
          <w:szCs w:val="30"/>
        </w:rPr>
        <w:t>2567</w:t>
      </w:r>
      <w:r w:rsidR="0027523D" w:rsidRPr="00224226">
        <w:rPr>
          <w:rFonts w:asciiTheme="majorBidi" w:hAnsiTheme="majorBidi" w:cstheme="majorBidi"/>
          <w:sz w:val="30"/>
          <w:szCs w:val="30"/>
          <w:cs/>
        </w:rPr>
        <w:t xml:space="preserve"> และกำไรสะสม</w:t>
      </w:r>
      <w:r w:rsidR="00224226">
        <w:rPr>
          <w:rFonts w:asciiTheme="majorBidi" w:hAnsiTheme="majorBidi" w:cstheme="majorBidi"/>
          <w:sz w:val="30"/>
          <w:szCs w:val="30"/>
        </w:rPr>
        <w:br/>
      </w:r>
      <w:r w:rsidR="0027523D" w:rsidRPr="00224226">
        <w:rPr>
          <w:rFonts w:asciiTheme="majorBidi" w:hAnsiTheme="majorBidi" w:cstheme="majorBidi"/>
          <w:sz w:val="30"/>
          <w:szCs w:val="30"/>
          <w:cs/>
        </w:rPr>
        <w:t xml:space="preserve">ที่ยังไม่ได้จัดสรร ณ วันที่ </w:t>
      </w:r>
      <w:r w:rsidR="00D46542" w:rsidRPr="00224226">
        <w:rPr>
          <w:rFonts w:asciiTheme="majorBidi" w:hAnsiTheme="majorBidi" w:cstheme="majorBidi"/>
          <w:sz w:val="30"/>
          <w:szCs w:val="30"/>
        </w:rPr>
        <w:t>31</w:t>
      </w:r>
      <w:r w:rsidR="0027523D" w:rsidRPr="0022422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46542" w:rsidRPr="00224226">
        <w:rPr>
          <w:rFonts w:asciiTheme="majorBidi" w:hAnsiTheme="majorBidi" w:cstheme="majorBidi"/>
          <w:sz w:val="30"/>
          <w:szCs w:val="30"/>
        </w:rPr>
        <w:t>2567</w:t>
      </w:r>
      <w:r w:rsidR="0027523D" w:rsidRPr="00224226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 </w:t>
      </w:r>
      <w:r w:rsidR="00C2662E" w:rsidRPr="00224226">
        <w:rPr>
          <w:rFonts w:asciiTheme="majorBidi" w:hAnsiTheme="majorBidi" w:cstheme="majorBidi"/>
          <w:sz w:val="30"/>
          <w:szCs w:val="30"/>
        </w:rPr>
        <w:t>0.225</w:t>
      </w:r>
      <w:r w:rsidR="0027523D" w:rsidRPr="00224226">
        <w:rPr>
          <w:rFonts w:asciiTheme="majorBidi" w:hAnsiTheme="majorBidi" w:cstheme="majorBidi"/>
          <w:sz w:val="30"/>
          <w:szCs w:val="30"/>
          <w:cs/>
        </w:rPr>
        <w:t xml:space="preserve"> บาท สำหรับหุ้นสามัญจำนวน </w:t>
      </w:r>
      <w:r w:rsidR="00C2662E" w:rsidRPr="00224226">
        <w:rPr>
          <w:rFonts w:asciiTheme="majorBidi" w:hAnsiTheme="majorBidi" w:cstheme="majorBidi"/>
          <w:sz w:val="30"/>
          <w:szCs w:val="30"/>
        </w:rPr>
        <w:t>5,810.8</w:t>
      </w:r>
      <w:r w:rsidR="0027523D" w:rsidRPr="00224226">
        <w:rPr>
          <w:rFonts w:asciiTheme="majorBidi" w:hAnsiTheme="majorBidi" w:cstheme="majorBidi"/>
          <w:sz w:val="30"/>
          <w:szCs w:val="30"/>
          <w:cs/>
        </w:rPr>
        <w:t xml:space="preserve"> ล้านหุ้นเป็นจำนวนเงินรวม </w:t>
      </w:r>
      <w:r w:rsidR="00C2662E" w:rsidRPr="00224226">
        <w:rPr>
          <w:rFonts w:asciiTheme="majorBidi" w:hAnsiTheme="majorBidi" w:cstheme="majorBidi"/>
          <w:sz w:val="30"/>
          <w:szCs w:val="30"/>
        </w:rPr>
        <w:t>1,307.</w:t>
      </w:r>
      <w:r w:rsidR="00D712D0" w:rsidRPr="00224226">
        <w:rPr>
          <w:rFonts w:asciiTheme="majorBidi" w:hAnsiTheme="majorBidi" w:cstheme="majorBidi"/>
          <w:sz w:val="30"/>
          <w:szCs w:val="30"/>
        </w:rPr>
        <w:t>4</w:t>
      </w:r>
      <w:r w:rsidR="0027523D" w:rsidRPr="00224226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ทั้งนี้การประกาศจ่ายเงินปันผลดังกล่าวจ่ายให้กับผู้ถือหุ้น</w:t>
      </w:r>
      <w:r w:rsidR="00224226">
        <w:rPr>
          <w:rFonts w:asciiTheme="majorBidi" w:hAnsiTheme="majorBidi" w:cstheme="majorBidi"/>
          <w:sz w:val="30"/>
          <w:szCs w:val="30"/>
        </w:rPr>
        <w:br/>
      </w:r>
      <w:r w:rsidR="0027523D" w:rsidRPr="00224226">
        <w:rPr>
          <w:rFonts w:asciiTheme="majorBidi" w:hAnsiTheme="majorBidi" w:cstheme="majorBidi"/>
          <w:sz w:val="30"/>
          <w:szCs w:val="30"/>
          <w:cs/>
        </w:rPr>
        <w:t xml:space="preserve">ของบริษัทในวันที่ </w:t>
      </w:r>
      <w:r w:rsidR="00C2662E" w:rsidRPr="00224226">
        <w:rPr>
          <w:rFonts w:asciiTheme="majorBidi" w:hAnsiTheme="majorBidi" w:cstheme="majorBidi"/>
          <w:sz w:val="30"/>
          <w:szCs w:val="30"/>
        </w:rPr>
        <w:t>24</w:t>
      </w:r>
      <w:r w:rsidR="0027523D" w:rsidRPr="00224226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C2662E" w:rsidRPr="00224226">
        <w:rPr>
          <w:rFonts w:asciiTheme="majorBidi" w:hAnsiTheme="majorBidi" w:cstheme="majorBidi"/>
          <w:sz w:val="30"/>
          <w:szCs w:val="30"/>
        </w:rPr>
        <w:t>2568</w:t>
      </w:r>
    </w:p>
    <w:p w14:paraId="048063A6" w14:textId="77777777" w:rsidR="00D05277" w:rsidRPr="00224226" w:rsidRDefault="00D05277" w:rsidP="00CF1BF5">
      <w:pPr>
        <w:pStyle w:val="ListParagraph"/>
        <w:tabs>
          <w:tab w:val="clear" w:pos="454"/>
          <w:tab w:val="clear" w:pos="680"/>
        </w:tabs>
        <w:ind w:left="1170" w:hanging="608"/>
        <w:jc w:val="thaiDistribute"/>
        <w:rPr>
          <w:rFonts w:asciiTheme="majorBidi" w:hAnsiTheme="majorBidi" w:cstheme="majorBidi"/>
          <w:sz w:val="24"/>
          <w:szCs w:val="24"/>
        </w:rPr>
      </w:pPr>
    </w:p>
    <w:p w14:paraId="6C1421C9" w14:textId="464B82A2" w:rsidR="00D05277" w:rsidRPr="00224226" w:rsidRDefault="007614DC" w:rsidP="00FB0234">
      <w:pPr>
        <w:pStyle w:val="ListParagraph"/>
        <w:numPr>
          <w:ilvl w:val="1"/>
          <w:numId w:val="24"/>
        </w:numPr>
        <w:tabs>
          <w:tab w:val="clear" w:pos="454"/>
          <w:tab w:val="clear" w:pos="680"/>
          <w:tab w:val="clear" w:pos="907"/>
          <w:tab w:val="left" w:pos="1170"/>
        </w:tabs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22422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14634" w:rsidRPr="002242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4226">
        <w:rPr>
          <w:rFonts w:asciiTheme="majorBidi" w:hAnsiTheme="majorBidi" w:cstheme="majorBidi"/>
          <w:sz w:val="30"/>
          <w:szCs w:val="30"/>
          <w:cs/>
        </w:rPr>
        <w:t>ไทย</w:t>
      </w:r>
      <w:r w:rsidR="00CD53CE" w:rsidRPr="002242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ฟู้ดส์ คอนแทรค ฟาร์มมิ่ง จำกัด ซึ่งเป็นบริษัทย่อยของบริษัทได้เพิ่มทุนจดทะเบียนเป็นจํานวนเงิน </w:t>
      </w:r>
      <w:r w:rsidRPr="00224226">
        <w:rPr>
          <w:rFonts w:asciiTheme="majorBidi" w:hAnsiTheme="majorBidi" w:cstheme="majorBidi"/>
          <w:sz w:val="30"/>
          <w:szCs w:val="30"/>
        </w:rPr>
        <w:t>125.0</w:t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 ล้านบาท จากทุนจดทะเบียนจํานวน </w:t>
      </w:r>
      <w:r w:rsidRPr="00224226">
        <w:rPr>
          <w:rFonts w:asciiTheme="majorBidi" w:hAnsiTheme="majorBidi" w:cstheme="majorBidi"/>
          <w:sz w:val="30"/>
          <w:szCs w:val="30"/>
        </w:rPr>
        <w:t>125.0</w:t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Pr="00224226">
        <w:rPr>
          <w:rFonts w:asciiTheme="majorBidi" w:hAnsiTheme="majorBidi" w:cstheme="majorBidi"/>
          <w:sz w:val="30"/>
          <w:szCs w:val="30"/>
        </w:rPr>
        <w:t>250.0</w:t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 ล้านบาท บริษัทเข้าซื้อหุ้นเพิ่มทุน</w:t>
      </w:r>
      <w:r w:rsidR="00224226">
        <w:rPr>
          <w:rFonts w:asciiTheme="majorBidi" w:hAnsiTheme="majorBidi" w:cstheme="majorBidi"/>
          <w:sz w:val="30"/>
          <w:szCs w:val="30"/>
        </w:rPr>
        <w:br/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เป็นจํานวนเงิน </w:t>
      </w:r>
      <w:r w:rsidRPr="00224226">
        <w:rPr>
          <w:rFonts w:asciiTheme="majorBidi" w:hAnsiTheme="majorBidi" w:cstheme="majorBidi"/>
          <w:sz w:val="30"/>
          <w:szCs w:val="30"/>
        </w:rPr>
        <w:t>125.0</w:t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 ล้านบาท การจดทะเบียนเพิ่มทุนดังกล่าวกับกระทรวงพาณิชย์ได้แล้วเสร็จเมื่อวันที่</w:t>
      </w:r>
      <w:r w:rsidR="00224226">
        <w:rPr>
          <w:rFonts w:asciiTheme="majorBidi" w:hAnsiTheme="majorBidi" w:cstheme="majorBidi"/>
          <w:sz w:val="30"/>
          <w:szCs w:val="30"/>
        </w:rPr>
        <w:br/>
      </w:r>
      <w:r w:rsidR="00EC6C79">
        <w:rPr>
          <w:rFonts w:asciiTheme="majorBidi" w:hAnsiTheme="majorBidi" w:cstheme="majorBidi"/>
          <w:sz w:val="30"/>
          <w:szCs w:val="30"/>
        </w:rPr>
        <w:t>10</w:t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224226">
        <w:rPr>
          <w:rFonts w:asciiTheme="majorBidi" w:hAnsiTheme="majorBidi" w:cstheme="majorBidi"/>
          <w:sz w:val="30"/>
          <w:szCs w:val="30"/>
        </w:rPr>
        <w:t>256</w:t>
      </w:r>
      <w:r w:rsidR="00D05277" w:rsidRPr="00224226">
        <w:rPr>
          <w:rFonts w:asciiTheme="majorBidi" w:hAnsiTheme="majorBidi" w:cstheme="majorBidi"/>
          <w:sz w:val="30"/>
          <w:szCs w:val="30"/>
        </w:rPr>
        <w:t>8</w:t>
      </w:r>
    </w:p>
    <w:p w14:paraId="5B6118D9" w14:textId="77777777" w:rsidR="00D05277" w:rsidRPr="00224226" w:rsidRDefault="00D05277" w:rsidP="00CF1BF5">
      <w:pPr>
        <w:pStyle w:val="ListParagraph"/>
        <w:ind w:left="1170" w:hanging="608"/>
        <w:rPr>
          <w:rFonts w:asciiTheme="majorBidi" w:hAnsiTheme="majorBidi" w:cstheme="majorBidi"/>
          <w:sz w:val="24"/>
          <w:szCs w:val="24"/>
          <w:cs/>
        </w:rPr>
      </w:pPr>
    </w:p>
    <w:p w14:paraId="4A74C861" w14:textId="214B9710" w:rsidR="00D05277" w:rsidRPr="00224226" w:rsidRDefault="007614DC" w:rsidP="00FB0234">
      <w:pPr>
        <w:pStyle w:val="ListParagraph"/>
        <w:numPr>
          <w:ilvl w:val="1"/>
          <w:numId w:val="24"/>
        </w:numPr>
        <w:tabs>
          <w:tab w:val="clear" w:pos="454"/>
          <w:tab w:val="clear" w:pos="680"/>
          <w:tab w:val="clear" w:pos="907"/>
          <w:tab w:val="left" w:pos="1170"/>
        </w:tabs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224226">
        <w:rPr>
          <w:rFonts w:asciiTheme="majorBidi" w:hAnsiTheme="majorBidi" w:cstheme="majorBidi"/>
          <w:sz w:val="30"/>
          <w:szCs w:val="30"/>
          <w:cs/>
        </w:rPr>
        <w:t>บริษัท ไทย</w:t>
      </w:r>
      <w:r w:rsidR="00CD53CE" w:rsidRPr="002242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ฟู้ดส์ สไวน ฟาร์ม จำกัด ซึ่งเป็นบริษัทย่อยของบริษัทได้เพิ่มทุนจดทะเบียนเป็นจํานวนเงิน </w:t>
      </w:r>
      <w:r w:rsidRPr="00224226">
        <w:rPr>
          <w:rFonts w:asciiTheme="majorBidi" w:hAnsiTheme="majorBidi" w:cstheme="majorBidi"/>
          <w:sz w:val="30"/>
          <w:szCs w:val="30"/>
        </w:rPr>
        <w:t>940.0</w:t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 ล้านบาท จากทุนจดทะเบียนจํานวน </w:t>
      </w:r>
      <w:r w:rsidRPr="00224226">
        <w:rPr>
          <w:rFonts w:asciiTheme="majorBidi" w:hAnsiTheme="majorBidi" w:cstheme="majorBidi"/>
          <w:sz w:val="30"/>
          <w:szCs w:val="30"/>
        </w:rPr>
        <w:t>1,060.0</w:t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Pr="00224226">
        <w:rPr>
          <w:rFonts w:asciiTheme="majorBidi" w:hAnsiTheme="majorBidi" w:cstheme="majorBidi"/>
          <w:sz w:val="30"/>
          <w:szCs w:val="30"/>
        </w:rPr>
        <w:t>2,000.0</w:t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 ล้านบาท บริษัทเข้าซื้อหุ้นเพิ่มทุน</w:t>
      </w:r>
      <w:r w:rsidR="00224226" w:rsidRPr="00224226">
        <w:rPr>
          <w:rFonts w:asciiTheme="majorBidi" w:hAnsiTheme="majorBidi" w:cstheme="majorBidi"/>
          <w:sz w:val="30"/>
          <w:szCs w:val="30"/>
        </w:rPr>
        <w:br/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เป็นจํานวนเงิน </w:t>
      </w:r>
      <w:r w:rsidRPr="00224226">
        <w:rPr>
          <w:rFonts w:asciiTheme="majorBidi" w:hAnsiTheme="majorBidi" w:cstheme="majorBidi"/>
          <w:sz w:val="30"/>
          <w:szCs w:val="30"/>
        </w:rPr>
        <w:t>940.0</w:t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 ล้านบาท การจดทะเบียนเพิ่มทุนดังกล่าวกับกระทรวงพาณิชย์ได้แล้วเสร็จเมื่อวันที่</w:t>
      </w:r>
      <w:r w:rsidR="00224226" w:rsidRPr="00224226">
        <w:rPr>
          <w:rFonts w:asciiTheme="majorBidi" w:hAnsiTheme="majorBidi" w:cstheme="majorBidi"/>
          <w:sz w:val="30"/>
          <w:szCs w:val="30"/>
        </w:rPr>
        <w:br/>
      </w:r>
      <w:r w:rsidRPr="00224226">
        <w:rPr>
          <w:rFonts w:asciiTheme="majorBidi" w:hAnsiTheme="majorBidi" w:cstheme="majorBidi"/>
          <w:sz w:val="30"/>
          <w:szCs w:val="30"/>
        </w:rPr>
        <w:t>10</w:t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224226">
        <w:rPr>
          <w:rFonts w:asciiTheme="majorBidi" w:hAnsiTheme="majorBidi" w:cstheme="majorBidi"/>
          <w:sz w:val="30"/>
          <w:szCs w:val="30"/>
        </w:rPr>
        <w:t>2568</w:t>
      </w:r>
    </w:p>
    <w:p w14:paraId="7D3811F8" w14:textId="77777777" w:rsidR="00D05277" w:rsidRPr="00224226" w:rsidRDefault="00D05277" w:rsidP="00D05277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44ADF735" w14:textId="4D5040DA" w:rsidR="008A36B2" w:rsidRDefault="007614DC" w:rsidP="00CF1BF5">
      <w:pPr>
        <w:pStyle w:val="ListParagraph"/>
        <w:numPr>
          <w:ilvl w:val="1"/>
          <w:numId w:val="24"/>
        </w:numPr>
        <w:tabs>
          <w:tab w:val="clear" w:pos="454"/>
          <w:tab w:val="clear" w:pos="680"/>
          <w:tab w:val="clear" w:pos="907"/>
        </w:tabs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224226">
        <w:rPr>
          <w:rFonts w:asciiTheme="majorBidi" w:hAnsiTheme="majorBidi" w:cstheme="majorBidi"/>
          <w:sz w:val="30"/>
          <w:szCs w:val="30"/>
          <w:cs/>
        </w:rPr>
        <w:t>บริษัท ไทยฟู้ดส์ เฟอร์เ</w:t>
      </w:r>
      <w:r w:rsidR="00714634" w:rsidRPr="00224226">
        <w:rPr>
          <w:rFonts w:asciiTheme="majorBidi" w:hAnsiTheme="majorBidi" w:cstheme="majorBidi"/>
          <w:sz w:val="30"/>
          <w:szCs w:val="30"/>
          <w:cs/>
        </w:rPr>
        <w:t>ธ</w:t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อร์ จำกัด ซึ่งเป็นบริษัทย่อยของบริษัทได้เพิ่มทุนจดทะเบียนเป็นจํานวนเงิน </w:t>
      </w:r>
      <w:r w:rsidRPr="00224226">
        <w:rPr>
          <w:rFonts w:asciiTheme="majorBidi" w:hAnsiTheme="majorBidi" w:cstheme="majorBidi"/>
          <w:sz w:val="30"/>
          <w:szCs w:val="30"/>
        </w:rPr>
        <w:t xml:space="preserve">2,000.0 </w:t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ล้านบาท จากทุนจดทะเบียนจํานวน </w:t>
      </w:r>
      <w:r w:rsidRPr="00224226">
        <w:rPr>
          <w:rFonts w:asciiTheme="majorBidi" w:hAnsiTheme="majorBidi" w:cstheme="majorBidi"/>
          <w:sz w:val="30"/>
          <w:szCs w:val="30"/>
        </w:rPr>
        <w:t xml:space="preserve">500.0 </w:t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Pr="00224226">
        <w:rPr>
          <w:rFonts w:asciiTheme="majorBidi" w:hAnsiTheme="majorBidi" w:cstheme="majorBidi"/>
          <w:sz w:val="30"/>
          <w:szCs w:val="30"/>
        </w:rPr>
        <w:t xml:space="preserve">2,500.0 </w:t>
      </w:r>
      <w:r w:rsidRPr="00224226">
        <w:rPr>
          <w:rFonts w:asciiTheme="majorBidi" w:hAnsiTheme="majorBidi" w:cstheme="majorBidi"/>
          <w:sz w:val="30"/>
          <w:szCs w:val="30"/>
          <w:cs/>
        </w:rPr>
        <w:t>ล้านบาท บริษัทเข้าซื้อหุ้นเพิ่มทุน</w:t>
      </w:r>
      <w:r w:rsidR="006038BF" w:rsidRPr="00224226">
        <w:rPr>
          <w:rFonts w:asciiTheme="majorBidi" w:hAnsiTheme="majorBidi" w:cstheme="majorBidi"/>
          <w:sz w:val="30"/>
          <w:szCs w:val="30"/>
        </w:rPr>
        <w:br/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เป็นจํานวนเงิน </w:t>
      </w:r>
      <w:r w:rsidRPr="00224226">
        <w:rPr>
          <w:rFonts w:asciiTheme="majorBidi" w:hAnsiTheme="majorBidi" w:cstheme="majorBidi"/>
          <w:sz w:val="30"/>
          <w:szCs w:val="30"/>
        </w:rPr>
        <w:t xml:space="preserve">2,000.0 </w:t>
      </w:r>
      <w:r w:rsidRPr="00224226">
        <w:rPr>
          <w:rFonts w:asciiTheme="majorBidi" w:hAnsiTheme="majorBidi" w:cstheme="majorBidi"/>
          <w:sz w:val="30"/>
          <w:szCs w:val="30"/>
          <w:cs/>
        </w:rPr>
        <w:t>ล้านบาท การจดทะเบียนเพิ่มทุนดังกล่าวกับกระทรวงพาณิชย์ได้แล้วเสร็จเมื่อวันที่</w:t>
      </w:r>
      <w:r w:rsidR="006038BF" w:rsidRPr="00224226">
        <w:rPr>
          <w:rFonts w:asciiTheme="majorBidi" w:hAnsiTheme="majorBidi" w:cstheme="majorBidi"/>
          <w:sz w:val="30"/>
          <w:szCs w:val="30"/>
        </w:rPr>
        <w:br/>
      </w:r>
      <w:r w:rsidR="00EC6C79">
        <w:rPr>
          <w:rFonts w:asciiTheme="majorBidi" w:hAnsiTheme="majorBidi" w:cstheme="majorBidi"/>
          <w:sz w:val="30"/>
          <w:szCs w:val="30"/>
        </w:rPr>
        <w:t>30</w:t>
      </w:r>
      <w:r w:rsidRPr="00224226">
        <w:rPr>
          <w:rFonts w:asciiTheme="majorBidi" w:hAnsiTheme="majorBidi" w:cstheme="majorBidi"/>
          <w:sz w:val="30"/>
          <w:szCs w:val="30"/>
        </w:rPr>
        <w:t xml:space="preserve"> </w:t>
      </w:r>
      <w:r w:rsidRPr="00224226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224226">
        <w:rPr>
          <w:rFonts w:asciiTheme="majorBidi" w:hAnsiTheme="majorBidi" w:cstheme="majorBidi"/>
          <w:sz w:val="30"/>
          <w:szCs w:val="30"/>
        </w:rPr>
        <w:t>2568</w:t>
      </w:r>
    </w:p>
    <w:p w14:paraId="5C24DC34" w14:textId="6F6ED9C7" w:rsidR="00C34D52" w:rsidRPr="00C34D52" w:rsidRDefault="00C34D52" w:rsidP="00FB0234">
      <w:pPr>
        <w:pStyle w:val="ListParagraph"/>
        <w:numPr>
          <w:ilvl w:val="1"/>
          <w:numId w:val="24"/>
        </w:numPr>
        <w:tabs>
          <w:tab w:val="clear" w:pos="907"/>
          <w:tab w:val="left" w:pos="1170"/>
        </w:tabs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C34D52">
        <w:rPr>
          <w:rFonts w:asciiTheme="majorBidi" w:hAnsiTheme="majorBidi" w:hint="cs"/>
          <w:sz w:val="30"/>
          <w:szCs w:val="30"/>
          <w:cs/>
        </w:rPr>
        <w:lastRenderedPageBreak/>
        <w:t>ในการประชุมคณะกรรมการของบริษัท</w:t>
      </w:r>
      <w:r w:rsidRPr="00C34D52">
        <w:rPr>
          <w:rFonts w:asciiTheme="majorBidi" w:hAnsiTheme="majorBidi"/>
          <w:sz w:val="30"/>
          <w:szCs w:val="30"/>
          <w:cs/>
        </w:rPr>
        <w:t xml:space="preserve"> </w:t>
      </w:r>
      <w:r w:rsidRPr="00C34D52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34D52">
        <w:rPr>
          <w:rFonts w:asciiTheme="majorBidi" w:hAnsiTheme="majorBidi"/>
          <w:sz w:val="30"/>
          <w:szCs w:val="30"/>
          <w:cs/>
        </w:rPr>
        <w:t xml:space="preserve"> </w:t>
      </w:r>
      <w:r w:rsidR="00FB0234">
        <w:rPr>
          <w:rFonts w:asciiTheme="majorBidi" w:hAnsiTheme="majorBidi" w:cstheme="majorBidi"/>
          <w:sz w:val="30"/>
          <w:szCs w:val="30"/>
        </w:rPr>
        <w:t>13</w:t>
      </w:r>
      <w:r w:rsidRPr="00C34D52">
        <w:rPr>
          <w:rFonts w:asciiTheme="majorBidi" w:hAnsiTheme="majorBidi"/>
          <w:sz w:val="30"/>
          <w:szCs w:val="30"/>
          <w:cs/>
        </w:rPr>
        <w:t xml:space="preserve"> </w:t>
      </w:r>
      <w:r w:rsidRPr="00C34D52">
        <w:rPr>
          <w:rFonts w:asciiTheme="majorBidi" w:hAnsiTheme="majorBidi" w:hint="cs"/>
          <w:sz w:val="30"/>
          <w:szCs w:val="30"/>
          <w:cs/>
        </w:rPr>
        <w:t>พฤษภาคม</w:t>
      </w:r>
      <w:r w:rsidRPr="00C34D52">
        <w:rPr>
          <w:rFonts w:asciiTheme="majorBidi" w:hAnsiTheme="majorBidi"/>
          <w:sz w:val="30"/>
          <w:szCs w:val="30"/>
          <w:cs/>
        </w:rPr>
        <w:t xml:space="preserve"> </w:t>
      </w:r>
      <w:r w:rsidRPr="00C34D52">
        <w:rPr>
          <w:rFonts w:asciiTheme="majorBidi" w:hAnsiTheme="majorBidi" w:cstheme="majorBidi"/>
          <w:sz w:val="30"/>
          <w:szCs w:val="30"/>
        </w:rPr>
        <w:t>2568</w:t>
      </w:r>
      <w:r w:rsidRPr="00C34D52">
        <w:rPr>
          <w:rFonts w:asciiTheme="majorBidi" w:hAnsiTheme="majorBidi"/>
          <w:sz w:val="30"/>
          <w:szCs w:val="30"/>
          <w:cs/>
        </w:rPr>
        <w:t xml:space="preserve"> </w:t>
      </w:r>
      <w:r w:rsidRPr="00C34D52">
        <w:rPr>
          <w:rFonts w:asciiTheme="majorBidi" w:hAnsiTheme="majorBidi" w:hint="cs"/>
          <w:sz w:val="30"/>
          <w:szCs w:val="30"/>
          <w:cs/>
        </w:rPr>
        <w:t>คณะกรรมการของบริษัทได้อนุมัติให้บริษัทจ่ายเงินปันผลระหว่างกาล</w:t>
      </w:r>
      <w:r w:rsidRPr="00C34D52">
        <w:rPr>
          <w:rFonts w:asciiTheme="majorBidi" w:hAnsiTheme="majorBidi"/>
          <w:sz w:val="30"/>
          <w:szCs w:val="30"/>
          <w:cs/>
        </w:rPr>
        <w:t xml:space="preserve"> </w:t>
      </w:r>
      <w:r w:rsidRPr="00C34D52">
        <w:rPr>
          <w:rFonts w:asciiTheme="majorBidi" w:hAnsiTheme="majorBidi" w:hint="cs"/>
          <w:sz w:val="30"/>
          <w:szCs w:val="30"/>
          <w:cs/>
        </w:rPr>
        <w:t>ในอัตราหุ้นละ</w:t>
      </w:r>
      <w:r w:rsidRPr="00C34D52">
        <w:rPr>
          <w:rFonts w:asciiTheme="majorBidi" w:hAnsiTheme="majorBidi"/>
          <w:sz w:val="30"/>
          <w:szCs w:val="30"/>
          <w:cs/>
        </w:rPr>
        <w:t xml:space="preserve"> </w:t>
      </w:r>
      <w:r w:rsidRPr="00C34D52">
        <w:rPr>
          <w:rFonts w:asciiTheme="majorBidi" w:hAnsiTheme="majorBidi" w:cstheme="majorBidi"/>
          <w:sz w:val="30"/>
          <w:szCs w:val="30"/>
        </w:rPr>
        <w:t>0.075</w:t>
      </w:r>
      <w:r w:rsidRPr="00C34D52">
        <w:rPr>
          <w:rFonts w:asciiTheme="majorBidi" w:hAnsiTheme="majorBidi"/>
          <w:sz w:val="30"/>
          <w:szCs w:val="30"/>
          <w:cs/>
        </w:rPr>
        <w:t xml:space="preserve"> </w:t>
      </w:r>
      <w:r w:rsidRPr="00C34D52">
        <w:rPr>
          <w:rFonts w:asciiTheme="majorBidi" w:hAnsiTheme="majorBidi" w:hint="cs"/>
          <w:sz w:val="30"/>
          <w:szCs w:val="30"/>
          <w:cs/>
        </w:rPr>
        <w:t>บาท</w:t>
      </w:r>
      <w:r w:rsidRPr="00C34D52">
        <w:rPr>
          <w:rFonts w:asciiTheme="majorBidi" w:hAnsiTheme="majorBidi"/>
          <w:sz w:val="30"/>
          <w:szCs w:val="30"/>
          <w:cs/>
        </w:rPr>
        <w:t xml:space="preserve"> </w:t>
      </w:r>
      <w:r w:rsidRPr="00C34D52">
        <w:rPr>
          <w:rFonts w:asciiTheme="majorBidi" w:hAnsiTheme="majorBidi" w:hint="cs"/>
          <w:sz w:val="30"/>
          <w:szCs w:val="30"/>
          <w:cs/>
        </w:rPr>
        <w:t>สำหรับหุ้นสามัญจำนวน</w:t>
      </w:r>
      <w:r w:rsidRPr="00C34D52">
        <w:rPr>
          <w:rFonts w:asciiTheme="majorBidi" w:hAnsiTheme="majorBidi"/>
          <w:sz w:val="30"/>
          <w:szCs w:val="30"/>
          <w:cs/>
        </w:rPr>
        <w:t xml:space="preserve"> </w:t>
      </w:r>
      <w:r w:rsidRPr="00C34D52">
        <w:rPr>
          <w:rFonts w:asciiTheme="majorBidi" w:hAnsiTheme="majorBidi" w:cstheme="majorBidi"/>
          <w:sz w:val="30"/>
          <w:szCs w:val="30"/>
        </w:rPr>
        <w:t>5,810.8</w:t>
      </w:r>
      <w:r w:rsidRPr="00C34D52">
        <w:rPr>
          <w:rFonts w:asciiTheme="majorBidi" w:hAnsiTheme="majorBidi"/>
          <w:sz w:val="30"/>
          <w:szCs w:val="30"/>
          <w:cs/>
        </w:rPr>
        <w:t xml:space="preserve"> </w:t>
      </w:r>
      <w:r w:rsidRPr="00C34D52">
        <w:rPr>
          <w:rFonts w:asciiTheme="majorBidi" w:hAnsiTheme="majorBidi" w:hint="cs"/>
          <w:sz w:val="30"/>
          <w:szCs w:val="30"/>
          <w:cs/>
        </w:rPr>
        <w:t>ล้านหุ้นเป็นจำนวนเงินรวม</w:t>
      </w:r>
      <w:r w:rsidRPr="00C34D52">
        <w:rPr>
          <w:rFonts w:asciiTheme="majorBidi" w:hAnsiTheme="majorBidi"/>
          <w:sz w:val="30"/>
          <w:szCs w:val="30"/>
          <w:cs/>
        </w:rPr>
        <w:t xml:space="preserve"> </w:t>
      </w:r>
      <w:r w:rsidRPr="00C34D52">
        <w:rPr>
          <w:rFonts w:asciiTheme="majorBidi" w:hAnsiTheme="majorBidi" w:cstheme="majorBidi"/>
          <w:sz w:val="30"/>
          <w:szCs w:val="30"/>
        </w:rPr>
        <w:t>435.8</w:t>
      </w:r>
      <w:r w:rsidRPr="00C34D52">
        <w:rPr>
          <w:rFonts w:asciiTheme="majorBidi" w:hAnsiTheme="majorBidi"/>
          <w:sz w:val="30"/>
          <w:szCs w:val="30"/>
          <w:cs/>
        </w:rPr>
        <w:t xml:space="preserve"> </w:t>
      </w:r>
      <w:r w:rsidRPr="00C34D52">
        <w:rPr>
          <w:rFonts w:asciiTheme="majorBidi" w:hAnsiTheme="majorBidi" w:hint="cs"/>
          <w:sz w:val="30"/>
          <w:szCs w:val="30"/>
          <w:cs/>
        </w:rPr>
        <w:t>ล้านบาท</w:t>
      </w:r>
      <w:r w:rsidRPr="00C34D52">
        <w:rPr>
          <w:rFonts w:asciiTheme="majorBidi" w:hAnsiTheme="majorBidi"/>
          <w:sz w:val="30"/>
          <w:szCs w:val="30"/>
          <w:cs/>
        </w:rPr>
        <w:t xml:space="preserve"> </w:t>
      </w:r>
      <w:r w:rsidRPr="00C34D52">
        <w:rPr>
          <w:rFonts w:asciiTheme="majorBidi" w:hAnsiTheme="majorBidi" w:hint="cs"/>
          <w:sz w:val="30"/>
          <w:szCs w:val="30"/>
          <w:cs/>
        </w:rPr>
        <w:t>เงินปันผลระหว่างกาลที่ประกาศจ่ายโดยคณะกรรมการดังกล่าวจะจ่ายให้กับผู้ถือหุ้นของบริษัทใน</w:t>
      </w:r>
      <w:r w:rsidR="00FB0234">
        <w:rPr>
          <w:rFonts w:asciiTheme="majorBidi" w:hAnsiTheme="majorBidi" w:hint="cs"/>
          <w:sz w:val="30"/>
          <w:szCs w:val="30"/>
          <w:cs/>
        </w:rPr>
        <w:t>เดือน</w:t>
      </w:r>
      <w:r w:rsidRPr="00C34D52">
        <w:rPr>
          <w:rFonts w:asciiTheme="majorBidi" w:hAnsiTheme="majorBidi" w:hint="cs"/>
          <w:sz w:val="30"/>
          <w:szCs w:val="30"/>
          <w:cs/>
        </w:rPr>
        <w:t>มิถุนายน</w:t>
      </w:r>
      <w:r w:rsidRPr="00C34D52">
        <w:rPr>
          <w:rFonts w:asciiTheme="majorBidi" w:hAnsiTheme="majorBidi"/>
          <w:sz w:val="30"/>
          <w:szCs w:val="30"/>
          <w:cs/>
        </w:rPr>
        <w:t xml:space="preserve"> </w:t>
      </w:r>
      <w:r w:rsidRPr="00C34D52">
        <w:rPr>
          <w:rFonts w:asciiTheme="majorBidi" w:hAnsiTheme="majorBidi" w:cstheme="majorBidi"/>
          <w:sz w:val="30"/>
          <w:szCs w:val="30"/>
        </w:rPr>
        <w:t>2568</w:t>
      </w:r>
    </w:p>
    <w:sectPr w:rsidR="00C34D52" w:rsidRPr="00C34D52" w:rsidSect="000B5009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36069" w14:textId="77777777" w:rsidR="00383D45" w:rsidRDefault="00383D45">
      <w:r>
        <w:separator/>
      </w:r>
    </w:p>
  </w:endnote>
  <w:endnote w:type="continuationSeparator" w:id="0">
    <w:p w14:paraId="17C96104" w14:textId="77777777" w:rsidR="00383D45" w:rsidRDefault="0038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87658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25E333" w14:textId="77777777" w:rsidR="006F645F" w:rsidRPr="005D4B71" w:rsidRDefault="006F645F" w:rsidP="00012C5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5BF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5BF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5BF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BB5BF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34A3C78E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707376">
          <w:rPr>
            <w:rFonts w:ascii="Angsana New" w:hAnsi="Angsana New" w:cs="Angsana New"/>
            <w:noProof/>
            <w:sz w:val="30"/>
            <w:szCs w:val="30"/>
            <w:cs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CD659" w14:textId="77777777" w:rsidR="00383D45" w:rsidRDefault="00383D45">
      <w:r>
        <w:separator/>
      </w:r>
    </w:p>
  </w:footnote>
  <w:footnote w:type="continuationSeparator" w:id="0">
    <w:p w14:paraId="2F190B2B" w14:textId="77777777" w:rsidR="00383D45" w:rsidRDefault="00383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03B0B" w14:textId="77777777" w:rsidR="00012C5B" w:rsidRPr="00FA7747" w:rsidRDefault="00012C5B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085E4A5" w14:textId="77777777" w:rsidR="00012C5B" w:rsidRPr="00FA7747" w:rsidRDefault="00012C5B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83B9E1E" w14:textId="3FF17799" w:rsidR="009D45E9" w:rsidRPr="00023BAC" w:rsidRDefault="009D45E9" w:rsidP="009D45E9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FA663F">
      <w:rPr>
        <w:rFonts w:ascii="Angsana New" w:hAnsi="Angsana New" w:cs="Angsana New"/>
        <w:sz w:val="32"/>
        <w:szCs w:val="32"/>
        <w:lang w:val="en-US" w:bidi="th-TH"/>
      </w:rPr>
      <w:t>3</w:t>
    </w:r>
    <w:r w:rsidR="00067461">
      <w:rPr>
        <w:rFonts w:ascii="Angsana New" w:hAnsi="Angsana New" w:cs="Angsana New"/>
        <w:sz w:val="32"/>
        <w:szCs w:val="32"/>
        <w:lang w:val="en-US" w:bidi="th-TH"/>
      </w:rPr>
      <w:t>1</w:t>
    </w:r>
    <w:r w:rsidR="00F125D2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06746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FA663F">
      <w:rPr>
        <w:rFonts w:ascii="Angsana New" w:hAnsi="Angsana New" w:cs="Angsana New"/>
        <w:sz w:val="32"/>
        <w:szCs w:val="32"/>
        <w:lang w:val="en-US" w:bidi="th-TH"/>
      </w:rPr>
      <w:t>256</w:t>
    </w:r>
    <w:r w:rsidR="00023BAC">
      <w:rPr>
        <w:rFonts w:ascii="Angsana New" w:hAnsi="Angsana New" w:cs="Angsana New"/>
        <w:sz w:val="32"/>
        <w:szCs w:val="32"/>
        <w:lang w:val="en-US" w:bidi="th-TH"/>
      </w:rPr>
      <w:t>8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A92CFC4" w14:textId="77777777" w:rsidR="00012C5B" w:rsidRPr="001A2350" w:rsidRDefault="00012C5B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8829" w14:textId="77777777" w:rsidR="004B5EA2" w:rsidRPr="00FA7747" w:rsidRDefault="004B5EA2" w:rsidP="004B5E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F296011" w14:textId="77777777" w:rsidR="004B5EA2" w:rsidRPr="00FA7747" w:rsidRDefault="004B5EA2" w:rsidP="004B5E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157377B" w14:textId="04D1B8B7" w:rsidR="004B5EA2" w:rsidRPr="004F2161" w:rsidRDefault="004B5EA2" w:rsidP="004B5EA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val="en-US" w:bidi="th-TH"/>
      </w:rPr>
      <w:t>3</w:t>
    </w:r>
    <w:r w:rsidR="00111B55"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111B5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="004C3FE1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</w:t>
    </w:r>
    <w:r w:rsidR="004C3FE1">
      <w:rPr>
        <w:rFonts w:ascii="Angsana New" w:hAnsi="Angsana New" w:cs="Angsana New"/>
        <w:sz w:val="32"/>
        <w:szCs w:val="32"/>
        <w:lang w:val="en-US" w:bidi="th-TH"/>
      </w:rPr>
      <w:t>8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683D9FB" w14:textId="77777777" w:rsidR="00456E97" w:rsidRPr="00410770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6523C3"/>
    <w:multiLevelType w:val="multilevel"/>
    <w:tmpl w:val="B7A4B6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03510BC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8" w15:restartNumberingAfterBreak="0">
    <w:nsid w:val="3220375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F5970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7263C93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F4242D0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71E11477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13" w15:restartNumberingAfterBreak="0">
    <w:nsid w:val="75522D21"/>
    <w:multiLevelType w:val="hybridMultilevel"/>
    <w:tmpl w:val="397800C0"/>
    <w:lvl w:ilvl="0" w:tplc="898A18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15" w15:restartNumberingAfterBreak="0">
    <w:nsid w:val="7B8976E2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7F495B50"/>
    <w:multiLevelType w:val="singleLevel"/>
    <w:tmpl w:val="A35A476E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/>
        <w:bCs w:val="0"/>
        <w:color w:val="auto"/>
        <w:sz w:val="22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4"/>
  </w:num>
  <w:num w:numId="5">
    <w:abstractNumId w:val="7"/>
  </w:num>
  <w:num w:numId="6">
    <w:abstractNumId w:val="4"/>
  </w:num>
  <w:num w:numId="7">
    <w:abstractNumId w:val="5"/>
  </w:num>
  <w:num w:numId="8">
    <w:abstractNumId w:val="2"/>
  </w:num>
  <w:num w:numId="9">
    <w:abstractNumId w:val="16"/>
  </w:num>
  <w:num w:numId="10">
    <w:abstractNumId w:val="15"/>
  </w:num>
  <w:num w:numId="11">
    <w:abstractNumId w:val="11"/>
  </w:num>
  <w:num w:numId="12">
    <w:abstractNumId w:val="12"/>
  </w:num>
  <w:num w:numId="13">
    <w:abstractNumId w:val="6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13"/>
  </w:num>
  <w:num w:numId="21">
    <w:abstractNumId w:val="0"/>
  </w:num>
  <w:num w:numId="22">
    <w:abstractNumId w:val="9"/>
  </w:num>
  <w:num w:numId="23">
    <w:abstractNumId w:val="8"/>
  </w:num>
  <w:num w:numId="2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496"/>
    <w:rsid w:val="000014B1"/>
    <w:rsid w:val="00001BEF"/>
    <w:rsid w:val="00001CDE"/>
    <w:rsid w:val="00002D6B"/>
    <w:rsid w:val="000037E1"/>
    <w:rsid w:val="000039AE"/>
    <w:rsid w:val="00003C10"/>
    <w:rsid w:val="00003CF2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4EB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463"/>
    <w:rsid w:val="0001499A"/>
    <w:rsid w:val="00014A28"/>
    <w:rsid w:val="00014E88"/>
    <w:rsid w:val="00014FAB"/>
    <w:rsid w:val="000150D8"/>
    <w:rsid w:val="000151CA"/>
    <w:rsid w:val="00015AE5"/>
    <w:rsid w:val="00015C52"/>
    <w:rsid w:val="00015C94"/>
    <w:rsid w:val="00015ECA"/>
    <w:rsid w:val="000160AC"/>
    <w:rsid w:val="00016375"/>
    <w:rsid w:val="000166C1"/>
    <w:rsid w:val="000167A3"/>
    <w:rsid w:val="000167B2"/>
    <w:rsid w:val="00016879"/>
    <w:rsid w:val="0001716A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856"/>
    <w:rsid w:val="00022CE8"/>
    <w:rsid w:val="00022D89"/>
    <w:rsid w:val="000234B4"/>
    <w:rsid w:val="00023BAC"/>
    <w:rsid w:val="00023CE6"/>
    <w:rsid w:val="0002416F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B69"/>
    <w:rsid w:val="00026C8D"/>
    <w:rsid w:val="00026FC8"/>
    <w:rsid w:val="00027160"/>
    <w:rsid w:val="00027352"/>
    <w:rsid w:val="00027659"/>
    <w:rsid w:val="00027889"/>
    <w:rsid w:val="00027A02"/>
    <w:rsid w:val="00027A4F"/>
    <w:rsid w:val="00027B8E"/>
    <w:rsid w:val="00027BD5"/>
    <w:rsid w:val="0003059C"/>
    <w:rsid w:val="00030EBA"/>
    <w:rsid w:val="00031492"/>
    <w:rsid w:val="000314EC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8D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8DC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4F0F"/>
    <w:rsid w:val="000450D9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47F2C"/>
    <w:rsid w:val="00050223"/>
    <w:rsid w:val="00050935"/>
    <w:rsid w:val="00050A83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2D82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5AC"/>
    <w:rsid w:val="000567D5"/>
    <w:rsid w:val="00056866"/>
    <w:rsid w:val="00056AD8"/>
    <w:rsid w:val="00056DAC"/>
    <w:rsid w:val="00056FFD"/>
    <w:rsid w:val="000570A0"/>
    <w:rsid w:val="000570C0"/>
    <w:rsid w:val="0005747E"/>
    <w:rsid w:val="00057CD9"/>
    <w:rsid w:val="000607CE"/>
    <w:rsid w:val="000607E3"/>
    <w:rsid w:val="000609B2"/>
    <w:rsid w:val="00060D75"/>
    <w:rsid w:val="000613D2"/>
    <w:rsid w:val="00061492"/>
    <w:rsid w:val="00061661"/>
    <w:rsid w:val="000619AE"/>
    <w:rsid w:val="00061B0E"/>
    <w:rsid w:val="00061CDD"/>
    <w:rsid w:val="00061F8C"/>
    <w:rsid w:val="000623B2"/>
    <w:rsid w:val="0006249F"/>
    <w:rsid w:val="00062766"/>
    <w:rsid w:val="0006276B"/>
    <w:rsid w:val="000627F9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5D7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9E9"/>
    <w:rsid w:val="000669FB"/>
    <w:rsid w:val="00066F5E"/>
    <w:rsid w:val="00067039"/>
    <w:rsid w:val="000672F9"/>
    <w:rsid w:val="00067374"/>
    <w:rsid w:val="00067461"/>
    <w:rsid w:val="000675C1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A65"/>
    <w:rsid w:val="00072B6F"/>
    <w:rsid w:val="00072E91"/>
    <w:rsid w:val="0007321B"/>
    <w:rsid w:val="00073285"/>
    <w:rsid w:val="00073367"/>
    <w:rsid w:val="000746CC"/>
    <w:rsid w:val="00074891"/>
    <w:rsid w:val="00074F14"/>
    <w:rsid w:val="00075152"/>
    <w:rsid w:val="00075255"/>
    <w:rsid w:val="00075666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186"/>
    <w:rsid w:val="00077245"/>
    <w:rsid w:val="00077588"/>
    <w:rsid w:val="00077E11"/>
    <w:rsid w:val="00077F12"/>
    <w:rsid w:val="000804DC"/>
    <w:rsid w:val="000805D4"/>
    <w:rsid w:val="0008074C"/>
    <w:rsid w:val="00081278"/>
    <w:rsid w:val="0008157C"/>
    <w:rsid w:val="00081A14"/>
    <w:rsid w:val="000825A5"/>
    <w:rsid w:val="000827A5"/>
    <w:rsid w:val="0008283A"/>
    <w:rsid w:val="00082881"/>
    <w:rsid w:val="00082944"/>
    <w:rsid w:val="00082997"/>
    <w:rsid w:val="00083190"/>
    <w:rsid w:val="000831D8"/>
    <w:rsid w:val="0008327F"/>
    <w:rsid w:val="00083728"/>
    <w:rsid w:val="000837D5"/>
    <w:rsid w:val="00084201"/>
    <w:rsid w:val="00084299"/>
    <w:rsid w:val="000843AD"/>
    <w:rsid w:val="00084448"/>
    <w:rsid w:val="000845DA"/>
    <w:rsid w:val="000847C3"/>
    <w:rsid w:val="00084842"/>
    <w:rsid w:val="00084D05"/>
    <w:rsid w:val="00084E43"/>
    <w:rsid w:val="00084E93"/>
    <w:rsid w:val="00084F56"/>
    <w:rsid w:val="00085069"/>
    <w:rsid w:val="00085378"/>
    <w:rsid w:val="000856F3"/>
    <w:rsid w:val="00085844"/>
    <w:rsid w:val="00085A4C"/>
    <w:rsid w:val="00085DF3"/>
    <w:rsid w:val="00085EAB"/>
    <w:rsid w:val="00085F5F"/>
    <w:rsid w:val="00086220"/>
    <w:rsid w:val="00086222"/>
    <w:rsid w:val="00086424"/>
    <w:rsid w:val="00086479"/>
    <w:rsid w:val="00086686"/>
    <w:rsid w:val="00086754"/>
    <w:rsid w:val="000868BE"/>
    <w:rsid w:val="00086D0E"/>
    <w:rsid w:val="00086DF2"/>
    <w:rsid w:val="00086F0F"/>
    <w:rsid w:val="0008707A"/>
    <w:rsid w:val="0008741C"/>
    <w:rsid w:val="00087679"/>
    <w:rsid w:val="00087870"/>
    <w:rsid w:val="00087D0C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1A2"/>
    <w:rsid w:val="000913A0"/>
    <w:rsid w:val="00091463"/>
    <w:rsid w:val="00091A33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6F02"/>
    <w:rsid w:val="000973CF"/>
    <w:rsid w:val="00097492"/>
    <w:rsid w:val="000974E9"/>
    <w:rsid w:val="000975F5"/>
    <w:rsid w:val="00097659"/>
    <w:rsid w:val="00097B4C"/>
    <w:rsid w:val="00097DF2"/>
    <w:rsid w:val="000A0559"/>
    <w:rsid w:val="000A05A3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071"/>
    <w:rsid w:val="000A226A"/>
    <w:rsid w:val="000A2843"/>
    <w:rsid w:val="000A290D"/>
    <w:rsid w:val="000A2B8B"/>
    <w:rsid w:val="000A2CEC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16"/>
    <w:rsid w:val="000B212E"/>
    <w:rsid w:val="000B25BB"/>
    <w:rsid w:val="000B287F"/>
    <w:rsid w:val="000B2C43"/>
    <w:rsid w:val="000B2FDB"/>
    <w:rsid w:val="000B2FE1"/>
    <w:rsid w:val="000B3154"/>
    <w:rsid w:val="000B31F6"/>
    <w:rsid w:val="000B3258"/>
    <w:rsid w:val="000B32DD"/>
    <w:rsid w:val="000B33FE"/>
    <w:rsid w:val="000B379D"/>
    <w:rsid w:val="000B3903"/>
    <w:rsid w:val="000B3930"/>
    <w:rsid w:val="000B3D52"/>
    <w:rsid w:val="000B3E2E"/>
    <w:rsid w:val="000B3E54"/>
    <w:rsid w:val="000B3E60"/>
    <w:rsid w:val="000B441A"/>
    <w:rsid w:val="000B494D"/>
    <w:rsid w:val="000B4D46"/>
    <w:rsid w:val="000B4D9C"/>
    <w:rsid w:val="000B5009"/>
    <w:rsid w:val="000B5589"/>
    <w:rsid w:val="000B57F9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C8F"/>
    <w:rsid w:val="000C0F61"/>
    <w:rsid w:val="000C1276"/>
    <w:rsid w:val="000C135C"/>
    <w:rsid w:val="000C1616"/>
    <w:rsid w:val="000C17C8"/>
    <w:rsid w:val="000C1CD0"/>
    <w:rsid w:val="000C1F47"/>
    <w:rsid w:val="000C1FE0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D78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8DC"/>
    <w:rsid w:val="000C7B12"/>
    <w:rsid w:val="000C7CC5"/>
    <w:rsid w:val="000C7E2F"/>
    <w:rsid w:val="000D0085"/>
    <w:rsid w:val="000D0250"/>
    <w:rsid w:val="000D041B"/>
    <w:rsid w:val="000D0AE2"/>
    <w:rsid w:val="000D0CDC"/>
    <w:rsid w:val="000D0FED"/>
    <w:rsid w:val="000D165D"/>
    <w:rsid w:val="000D16F5"/>
    <w:rsid w:val="000D1702"/>
    <w:rsid w:val="000D1841"/>
    <w:rsid w:val="000D1947"/>
    <w:rsid w:val="000D1C32"/>
    <w:rsid w:val="000D1CA5"/>
    <w:rsid w:val="000D1E6D"/>
    <w:rsid w:val="000D1F12"/>
    <w:rsid w:val="000D21D8"/>
    <w:rsid w:val="000D22A9"/>
    <w:rsid w:val="000D2500"/>
    <w:rsid w:val="000D2549"/>
    <w:rsid w:val="000D2814"/>
    <w:rsid w:val="000D2B51"/>
    <w:rsid w:val="000D2E64"/>
    <w:rsid w:val="000D2E99"/>
    <w:rsid w:val="000D30D7"/>
    <w:rsid w:val="000D356A"/>
    <w:rsid w:val="000D3629"/>
    <w:rsid w:val="000D3996"/>
    <w:rsid w:val="000D3ABD"/>
    <w:rsid w:val="000D3B7D"/>
    <w:rsid w:val="000D3BDB"/>
    <w:rsid w:val="000D3DE6"/>
    <w:rsid w:val="000D3E01"/>
    <w:rsid w:val="000D3EDE"/>
    <w:rsid w:val="000D3F3E"/>
    <w:rsid w:val="000D43B1"/>
    <w:rsid w:val="000D447E"/>
    <w:rsid w:val="000D44F4"/>
    <w:rsid w:val="000D450D"/>
    <w:rsid w:val="000D485B"/>
    <w:rsid w:val="000D4AEC"/>
    <w:rsid w:val="000D4AED"/>
    <w:rsid w:val="000D4CEA"/>
    <w:rsid w:val="000D4E2B"/>
    <w:rsid w:val="000D4EFE"/>
    <w:rsid w:val="000D5258"/>
    <w:rsid w:val="000D53ED"/>
    <w:rsid w:val="000D5A9D"/>
    <w:rsid w:val="000D5B4A"/>
    <w:rsid w:val="000D5D7D"/>
    <w:rsid w:val="000D5F56"/>
    <w:rsid w:val="000D60B1"/>
    <w:rsid w:val="000D631A"/>
    <w:rsid w:val="000D649B"/>
    <w:rsid w:val="000D64CF"/>
    <w:rsid w:val="000D65D4"/>
    <w:rsid w:val="000D6696"/>
    <w:rsid w:val="000D6791"/>
    <w:rsid w:val="000D6971"/>
    <w:rsid w:val="000D6DE1"/>
    <w:rsid w:val="000D6DF9"/>
    <w:rsid w:val="000D6FB3"/>
    <w:rsid w:val="000D7072"/>
    <w:rsid w:val="000D7184"/>
    <w:rsid w:val="000D73A1"/>
    <w:rsid w:val="000D7787"/>
    <w:rsid w:val="000D7A94"/>
    <w:rsid w:val="000D7B24"/>
    <w:rsid w:val="000D7CD4"/>
    <w:rsid w:val="000E0256"/>
    <w:rsid w:val="000E069E"/>
    <w:rsid w:val="000E06BD"/>
    <w:rsid w:val="000E0B92"/>
    <w:rsid w:val="000E0FC6"/>
    <w:rsid w:val="000E10DB"/>
    <w:rsid w:val="000E118E"/>
    <w:rsid w:val="000E14C0"/>
    <w:rsid w:val="000E16D7"/>
    <w:rsid w:val="000E1ACE"/>
    <w:rsid w:val="000E1D0B"/>
    <w:rsid w:val="000E1E0B"/>
    <w:rsid w:val="000E2710"/>
    <w:rsid w:val="000E28E6"/>
    <w:rsid w:val="000E2B35"/>
    <w:rsid w:val="000E2CDC"/>
    <w:rsid w:val="000E2F85"/>
    <w:rsid w:val="000E30AA"/>
    <w:rsid w:val="000E3136"/>
    <w:rsid w:val="000E31D7"/>
    <w:rsid w:val="000E34D0"/>
    <w:rsid w:val="000E34D1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16"/>
    <w:rsid w:val="000F08E2"/>
    <w:rsid w:val="000F0967"/>
    <w:rsid w:val="000F0BC6"/>
    <w:rsid w:val="000F13B5"/>
    <w:rsid w:val="000F13DD"/>
    <w:rsid w:val="000F1997"/>
    <w:rsid w:val="000F1A6F"/>
    <w:rsid w:val="000F1DBB"/>
    <w:rsid w:val="000F1DC5"/>
    <w:rsid w:val="000F1E1F"/>
    <w:rsid w:val="000F24DA"/>
    <w:rsid w:val="000F2692"/>
    <w:rsid w:val="000F2760"/>
    <w:rsid w:val="000F2801"/>
    <w:rsid w:val="000F2983"/>
    <w:rsid w:val="000F2C64"/>
    <w:rsid w:val="000F2CD2"/>
    <w:rsid w:val="000F2DDF"/>
    <w:rsid w:val="000F2DEA"/>
    <w:rsid w:val="000F2F01"/>
    <w:rsid w:val="000F38A1"/>
    <w:rsid w:val="000F3C5C"/>
    <w:rsid w:val="000F46FD"/>
    <w:rsid w:val="000F474E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E1E"/>
    <w:rsid w:val="000F6F02"/>
    <w:rsid w:val="000F71DD"/>
    <w:rsid w:val="000F776F"/>
    <w:rsid w:val="000F7B6C"/>
    <w:rsid w:val="000F7FD3"/>
    <w:rsid w:val="00100142"/>
    <w:rsid w:val="001005C5"/>
    <w:rsid w:val="00100A59"/>
    <w:rsid w:val="00100A6A"/>
    <w:rsid w:val="00101186"/>
    <w:rsid w:val="001016E0"/>
    <w:rsid w:val="00101765"/>
    <w:rsid w:val="00101934"/>
    <w:rsid w:val="00101CF6"/>
    <w:rsid w:val="00101E1D"/>
    <w:rsid w:val="0010203F"/>
    <w:rsid w:val="00102221"/>
    <w:rsid w:val="00102418"/>
    <w:rsid w:val="00102818"/>
    <w:rsid w:val="001028C1"/>
    <w:rsid w:val="0010293D"/>
    <w:rsid w:val="00102A49"/>
    <w:rsid w:val="00102ABA"/>
    <w:rsid w:val="0010305E"/>
    <w:rsid w:val="0010318E"/>
    <w:rsid w:val="00103304"/>
    <w:rsid w:val="0010374A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BB"/>
    <w:rsid w:val="00105FC1"/>
    <w:rsid w:val="0010622B"/>
    <w:rsid w:val="001064B4"/>
    <w:rsid w:val="001068D4"/>
    <w:rsid w:val="00106A2D"/>
    <w:rsid w:val="00106B77"/>
    <w:rsid w:val="00106CA6"/>
    <w:rsid w:val="00106D5B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1B55"/>
    <w:rsid w:val="00112002"/>
    <w:rsid w:val="001120EC"/>
    <w:rsid w:val="00112677"/>
    <w:rsid w:val="001127F8"/>
    <w:rsid w:val="001127F9"/>
    <w:rsid w:val="00112DA9"/>
    <w:rsid w:val="00112DE3"/>
    <w:rsid w:val="00112E34"/>
    <w:rsid w:val="00112FCF"/>
    <w:rsid w:val="00113291"/>
    <w:rsid w:val="00113584"/>
    <w:rsid w:val="00113853"/>
    <w:rsid w:val="00113BCC"/>
    <w:rsid w:val="00113C10"/>
    <w:rsid w:val="00113FF0"/>
    <w:rsid w:val="00114121"/>
    <w:rsid w:val="001144C8"/>
    <w:rsid w:val="0011476D"/>
    <w:rsid w:val="00114C73"/>
    <w:rsid w:val="00114DEB"/>
    <w:rsid w:val="0011501A"/>
    <w:rsid w:val="00115D9F"/>
    <w:rsid w:val="00115E4A"/>
    <w:rsid w:val="00115FCB"/>
    <w:rsid w:val="00116572"/>
    <w:rsid w:val="001165A9"/>
    <w:rsid w:val="0011673B"/>
    <w:rsid w:val="001169F5"/>
    <w:rsid w:val="00116EC2"/>
    <w:rsid w:val="00116F60"/>
    <w:rsid w:val="00117048"/>
    <w:rsid w:val="00117388"/>
    <w:rsid w:val="001175B0"/>
    <w:rsid w:val="00117DC9"/>
    <w:rsid w:val="00117E07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C6A"/>
    <w:rsid w:val="00120E82"/>
    <w:rsid w:val="00121087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25A"/>
    <w:rsid w:val="001244DE"/>
    <w:rsid w:val="0012500A"/>
    <w:rsid w:val="00125754"/>
    <w:rsid w:val="001269B8"/>
    <w:rsid w:val="001272F0"/>
    <w:rsid w:val="0012779A"/>
    <w:rsid w:val="00130237"/>
    <w:rsid w:val="001306BD"/>
    <w:rsid w:val="00130AA5"/>
    <w:rsid w:val="001311C6"/>
    <w:rsid w:val="001311D3"/>
    <w:rsid w:val="00131549"/>
    <w:rsid w:val="00131892"/>
    <w:rsid w:val="00131B88"/>
    <w:rsid w:val="00131E15"/>
    <w:rsid w:val="00131E1D"/>
    <w:rsid w:val="00131EB2"/>
    <w:rsid w:val="00132011"/>
    <w:rsid w:val="00132036"/>
    <w:rsid w:val="00132222"/>
    <w:rsid w:val="001322F9"/>
    <w:rsid w:val="00132596"/>
    <w:rsid w:val="00132980"/>
    <w:rsid w:val="00132B37"/>
    <w:rsid w:val="00132F57"/>
    <w:rsid w:val="0013305F"/>
    <w:rsid w:val="001331BF"/>
    <w:rsid w:val="001331E8"/>
    <w:rsid w:val="00133367"/>
    <w:rsid w:val="001333FA"/>
    <w:rsid w:val="00133B51"/>
    <w:rsid w:val="00133B71"/>
    <w:rsid w:val="00133C63"/>
    <w:rsid w:val="00133E2C"/>
    <w:rsid w:val="00133EBE"/>
    <w:rsid w:val="00133F06"/>
    <w:rsid w:val="00134333"/>
    <w:rsid w:val="00134349"/>
    <w:rsid w:val="00134561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498"/>
    <w:rsid w:val="0014050B"/>
    <w:rsid w:val="00140554"/>
    <w:rsid w:val="00140684"/>
    <w:rsid w:val="00140880"/>
    <w:rsid w:val="00141514"/>
    <w:rsid w:val="001415AE"/>
    <w:rsid w:val="00141A09"/>
    <w:rsid w:val="00141A20"/>
    <w:rsid w:val="00141D2E"/>
    <w:rsid w:val="00142114"/>
    <w:rsid w:val="001422FE"/>
    <w:rsid w:val="001427A9"/>
    <w:rsid w:val="00142B35"/>
    <w:rsid w:val="00142BE5"/>
    <w:rsid w:val="00142C71"/>
    <w:rsid w:val="001435C0"/>
    <w:rsid w:val="001437D5"/>
    <w:rsid w:val="00143C42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24"/>
    <w:rsid w:val="00152964"/>
    <w:rsid w:val="00152C30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240"/>
    <w:rsid w:val="001544E3"/>
    <w:rsid w:val="0015451C"/>
    <w:rsid w:val="001545E0"/>
    <w:rsid w:val="00154776"/>
    <w:rsid w:val="00154789"/>
    <w:rsid w:val="00154A7A"/>
    <w:rsid w:val="00154B74"/>
    <w:rsid w:val="001550B0"/>
    <w:rsid w:val="001553ED"/>
    <w:rsid w:val="00155479"/>
    <w:rsid w:val="00155582"/>
    <w:rsid w:val="001557BD"/>
    <w:rsid w:val="00156307"/>
    <w:rsid w:val="001565AF"/>
    <w:rsid w:val="00156B8C"/>
    <w:rsid w:val="001571CD"/>
    <w:rsid w:val="001573FD"/>
    <w:rsid w:val="001575E8"/>
    <w:rsid w:val="001576A2"/>
    <w:rsid w:val="00157720"/>
    <w:rsid w:val="001577BA"/>
    <w:rsid w:val="00157B02"/>
    <w:rsid w:val="00157C97"/>
    <w:rsid w:val="0016031D"/>
    <w:rsid w:val="001605C8"/>
    <w:rsid w:val="00160769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F06"/>
    <w:rsid w:val="00166020"/>
    <w:rsid w:val="00166027"/>
    <w:rsid w:val="00166136"/>
    <w:rsid w:val="0016651A"/>
    <w:rsid w:val="00166654"/>
    <w:rsid w:val="00166A73"/>
    <w:rsid w:val="00166E57"/>
    <w:rsid w:val="00166F04"/>
    <w:rsid w:val="0016718C"/>
    <w:rsid w:val="00167631"/>
    <w:rsid w:val="00167728"/>
    <w:rsid w:val="00167EB5"/>
    <w:rsid w:val="00170084"/>
    <w:rsid w:val="0017045E"/>
    <w:rsid w:val="00170693"/>
    <w:rsid w:val="001706A9"/>
    <w:rsid w:val="0017079B"/>
    <w:rsid w:val="00170B25"/>
    <w:rsid w:val="00170DF6"/>
    <w:rsid w:val="00170EB5"/>
    <w:rsid w:val="00170F21"/>
    <w:rsid w:val="00171042"/>
    <w:rsid w:val="0017133E"/>
    <w:rsid w:val="00171361"/>
    <w:rsid w:val="001717D4"/>
    <w:rsid w:val="001719AF"/>
    <w:rsid w:val="00172066"/>
    <w:rsid w:val="001725DA"/>
    <w:rsid w:val="0017281E"/>
    <w:rsid w:val="00173059"/>
    <w:rsid w:val="0017319E"/>
    <w:rsid w:val="001732C5"/>
    <w:rsid w:val="0017337B"/>
    <w:rsid w:val="00173409"/>
    <w:rsid w:val="00173796"/>
    <w:rsid w:val="00173AED"/>
    <w:rsid w:val="00173DCC"/>
    <w:rsid w:val="00174060"/>
    <w:rsid w:val="00174161"/>
    <w:rsid w:val="00174B60"/>
    <w:rsid w:val="00174BF5"/>
    <w:rsid w:val="001751A8"/>
    <w:rsid w:val="0017540E"/>
    <w:rsid w:val="00175509"/>
    <w:rsid w:val="00175512"/>
    <w:rsid w:val="001757CF"/>
    <w:rsid w:val="001757F7"/>
    <w:rsid w:val="00175CE7"/>
    <w:rsid w:val="00175E89"/>
    <w:rsid w:val="00175F1A"/>
    <w:rsid w:val="0017652D"/>
    <w:rsid w:val="00176FD5"/>
    <w:rsid w:val="0017726E"/>
    <w:rsid w:val="00177334"/>
    <w:rsid w:val="00177576"/>
    <w:rsid w:val="0017765D"/>
    <w:rsid w:val="00177F73"/>
    <w:rsid w:val="00180021"/>
    <w:rsid w:val="00180311"/>
    <w:rsid w:val="0018075B"/>
    <w:rsid w:val="0018139F"/>
    <w:rsid w:val="00181740"/>
    <w:rsid w:val="001819F6"/>
    <w:rsid w:val="00181A0E"/>
    <w:rsid w:val="00181E8B"/>
    <w:rsid w:val="00182462"/>
    <w:rsid w:val="001826F7"/>
    <w:rsid w:val="00182B54"/>
    <w:rsid w:val="00182D71"/>
    <w:rsid w:val="0018329F"/>
    <w:rsid w:val="001836C5"/>
    <w:rsid w:val="001838BC"/>
    <w:rsid w:val="00183B63"/>
    <w:rsid w:val="00183D1F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4EB"/>
    <w:rsid w:val="00193556"/>
    <w:rsid w:val="001936A9"/>
    <w:rsid w:val="00193725"/>
    <w:rsid w:val="00193BFA"/>
    <w:rsid w:val="00193CD8"/>
    <w:rsid w:val="00194116"/>
    <w:rsid w:val="001941F0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D6"/>
    <w:rsid w:val="00196993"/>
    <w:rsid w:val="00196B9C"/>
    <w:rsid w:val="00196C3A"/>
    <w:rsid w:val="00196C4F"/>
    <w:rsid w:val="00196CBF"/>
    <w:rsid w:val="0019717B"/>
    <w:rsid w:val="0019737C"/>
    <w:rsid w:val="0019739F"/>
    <w:rsid w:val="00197591"/>
    <w:rsid w:val="00197B1C"/>
    <w:rsid w:val="00197EE5"/>
    <w:rsid w:val="001A00BE"/>
    <w:rsid w:val="001A0516"/>
    <w:rsid w:val="001A0539"/>
    <w:rsid w:val="001A0771"/>
    <w:rsid w:val="001A0B75"/>
    <w:rsid w:val="001A0DC4"/>
    <w:rsid w:val="001A0E42"/>
    <w:rsid w:val="001A1645"/>
    <w:rsid w:val="001A177A"/>
    <w:rsid w:val="001A19A5"/>
    <w:rsid w:val="001A215C"/>
    <w:rsid w:val="001A21FD"/>
    <w:rsid w:val="001A2350"/>
    <w:rsid w:val="001A24C1"/>
    <w:rsid w:val="001A25DF"/>
    <w:rsid w:val="001A25F3"/>
    <w:rsid w:val="001A269D"/>
    <w:rsid w:val="001A2ACE"/>
    <w:rsid w:val="001A2FA8"/>
    <w:rsid w:val="001A2FB0"/>
    <w:rsid w:val="001A31E2"/>
    <w:rsid w:val="001A353B"/>
    <w:rsid w:val="001A383E"/>
    <w:rsid w:val="001A39FC"/>
    <w:rsid w:val="001A3B01"/>
    <w:rsid w:val="001A3C07"/>
    <w:rsid w:val="001A3E71"/>
    <w:rsid w:val="001A442F"/>
    <w:rsid w:val="001A4527"/>
    <w:rsid w:val="001A4825"/>
    <w:rsid w:val="001A485D"/>
    <w:rsid w:val="001A48DB"/>
    <w:rsid w:val="001A4D48"/>
    <w:rsid w:val="001A54E0"/>
    <w:rsid w:val="001A55E3"/>
    <w:rsid w:val="001A5A3E"/>
    <w:rsid w:val="001A5D1B"/>
    <w:rsid w:val="001A5E35"/>
    <w:rsid w:val="001A611D"/>
    <w:rsid w:val="001A629A"/>
    <w:rsid w:val="001A654C"/>
    <w:rsid w:val="001A663E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1BE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85"/>
    <w:rsid w:val="001C0ED7"/>
    <w:rsid w:val="001C1415"/>
    <w:rsid w:val="001C1444"/>
    <w:rsid w:val="001C1B46"/>
    <w:rsid w:val="001C1BAC"/>
    <w:rsid w:val="001C1DF1"/>
    <w:rsid w:val="001C2307"/>
    <w:rsid w:val="001C246C"/>
    <w:rsid w:val="001C28A3"/>
    <w:rsid w:val="001C295D"/>
    <w:rsid w:val="001C2A2F"/>
    <w:rsid w:val="001C2BF8"/>
    <w:rsid w:val="001C33C4"/>
    <w:rsid w:val="001C351A"/>
    <w:rsid w:val="001C35B7"/>
    <w:rsid w:val="001C367A"/>
    <w:rsid w:val="001C36FE"/>
    <w:rsid w:val="001C3959"/>
    <w:rsid w:val="001C39CD"/>
    <w:rsid w:val="001C3A68"/>
    <w:rsid w:val="001C3AE0"/>
    <w:rsid w:val="001C3B09"/>
    <w:rsid w:val="001C3CD5"/>
    <w:rsid w:val="001C3E29"/>
    <w:rsid w:val="001C40E4"/>
    <w:rsid w:val="001C4325"/>
    <w:rsid w:val="001C462D"/>
    <w:rsid w:val="001C4912"/>
    <w:rsid w:val="001C4E56"/>
    <w:rsid w:val="001C50F2"/>
    <w:rsid w:val="001C5369"/>
    <w:rsid w:val="001C5532"/>
    <w:rsid w:val="001C592E"/>
    <w:rsid w:val="001C5E20"/>
    <w:rsid w:val="001C632A"/>
    <w:rsid w:val="001C655A"/>
    <w:rsid w:val="001C68DF"/>
    <w:rsid w:val="001C6B2D"/>
    <w:rsid w:val="001C6D57"/>
    <w:rsid w:val="001C6DCF"/>
    <w:rsid w:val="001C70BC"/>
    <w:rsid w:val="001C7490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ADB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91D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D7560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205A"/>
    <w:rsid w:val="001E2295"/>
    <w:rsid w:val="001E2A72"/>
    <w:rsid w:val="001E2CC3"/>
    <w:rsid w:val="001E2CCA"/>
    <w:rsid w:val="001E30C4"/>
    <w:rsid w:val="001E324E"/>
    <w:rsid w:val="001E34FC"/>
    <w:rsid w:val="001E39DB"/>
    <w:rsid w:val="001E3EFD"/>
    <w:rsid w:val="001E3F31"/>
    <w:rsid w:val="001E412F"/>
    <w:rsid w:val="001E432D"/>
    <w:rsid w:val="001E4475"/>
    <w:rsid w:val="001E45BD"/>
    <w:rsid w:val="001E4664"/>
    <w:rsid w:val="001E4733"/>
    <w:rsid w:val="001E49D8"/>
    <w:rsid w:val="001E4AE4"/>
    <w:rsid w:val="001E4FB5"/>
    <w:rsid w:val="001E509D"/>
    <w:rsid w:val="001E5395"/>
    <w:rsid w:val="001E56F2"/>
    <w:rsid w:val="001E5A67"/>
    <w:rsid w:val="001E5B07"/>
    <w:rsid w:val="001E6102"/>
    <w:rsid w:val="001E6222"/>
    <w:rsid w:val="001E6320"/>
    <w:rsid w:val="001E6453"/>
    <w:rsid w:val="001E6B47"/>
    <w:rsid w:val="001E7058"/>
    <w:rsid w:val="001E727C"/>
    <w:rsid w:val="001E740C"/>
    <w:rsid w:val="001E7747"/>
    <w:rsid w:val="001E7A88"/>
    <w:rsid w:val="001E7B58"/>
    <w:rsid w:val="001E7EF2"/>
    <w:rsid w:val="001E7EF8"/>
    <w:rsid w:val="001E7FE1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34"/>
    <w:rsid w:val="001F36E2"/>
    <w:rsid w:val="001F3D41"/>
    <w:rsid w:val="001F3D49"/>
    <w:rsid w:val="001F3D55"/>
    <w:rsid w:val="001F3EA5"/>
    <w:rsid w:val="001F3F0A"/>
    <w:rsid w:val="001F4050"/>
    <w:rsid w:val="001F41D4"/>
    <w:rsid w:val="001F442A"/>
    <w:rsid w:val="001F458E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4C8"/>
    <w:rsid w:val="001F6556"/>
    <w:rsid w:val="001F6576"/>
    <w:rsid w:val="001F680F"/>
    <w:rsid w:val="001F699C"/>
    <w:rsid w:val="001F6C7E"/>
    <w:rsid w:val="001F6DAD"/>
    <w:rsid w:val="001F6FC2"/>
    <w:rsid w:val="001F70AE"/>
    <w:rsid w:val="001F7900"/>
    <w:rsid w:val="001F7922"/>
    <w:rsid w:val="001F79B7"/>
    <w:rsid w:val="001F79E0"/>
    <w:rsid w:val="001F7B4B"/>
    <w:rsid w:val="001F7C7B"/>
    <w:rsid w:val="001F7CA1"/>
    <w:rsid w:val="001F7DE7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966"/>
    <w:rsid w:val="00202B12"/>
    <w:rsid w:val="00202E8C"/>
    <w:rsid w:val="00202E9D"/>
    <w:rsid w:val="00203267"/>
    <w:rsid w:val="00203387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2BC"/>
    <w:rsid w:val="002057E5"/>
    <w:rsid w:val="00205F10"/>
    <w:rsid w:val="00205FE9"/>
    <w:rsid w:val="00206015"/>
    <w:rsid w:val="00206374"/>
    <w:rsid w:val="002066A4"/>
    <w:rsid w:val="0020690E"/>
    <w:rsid w:val="00206CF7"/>
    <w:rsid w:val="00206DEC"/>
    <w:rsid w:val="00206EA1"/>
    <w:rsid w:val="00207168"/>
    <w:rsid w:val="00207322"/>
    <w:rsid w:val="002073A0"/>
    <w:rsid w:val="002073E9"/>
    <w:rsid w:val="00207B58"/>
    <w:rsid w:val="00207E1F"/>
    <w:rsid w:val="002100B6"/>
    <w:rsid w:val="00210907"/>
    <w:rsid w:val="00210DA9"/>
    <w:rsid w:val="00210E3F"/>
    <w:rsid w:val="00210E64"/>
    <w:rsid w:val="00211165"/>
    <w:rsid w:val="00211284"/>
    <w:rsid w:val="002121F5"/>
    <w:rsid w:val="00212214"/>
    <w:rsid w:val="002124BD"/>
    <w:rsid w:val="00212853"/>
    <w:rsid w:val="0021287D"/>
    <w:rsid w:val="00212933"/>
    <w:rsid w:val="0021293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29"/>
    <w:rsid w:val="0021469E"/>
    <w:rsid w:val="00214C30"/>
    <w:rsid w:val="00215004"/>
    <w:rsid w:val="00215113"/>
    <w:rsid w:val="00215297"/>
    <w:rsid w:val="00215A71"/>
    <w:rsid w:val="0021603F"/>
    <w:rsid w:val="002160DB"/>
    <w:rsid w:val="00216313"/>
    <w:rsid w:val="002164A3"/>
    <w:rsid w:val="002164EE"/>
    <w:rsid w:val="002168E0"/>
    <w:rsid w:val="00216C73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071"/>
    <w:rsid w:val="0022129D"/>
    <w:rsid w:val="0022159F"/>
    <w:rsid w:val="002219E6"/>
    <w:rsid w:val="00221CB4"/>
    <w:rsid w:val="00221EB8"/>
    <w:rsid w:val="00221F0A"/>
    <w:rsid w:val="002221ED"/>
    <w:rsid w:val="00222360"/>
    <w:rsid w:val="002223CD"/>
    <w:rsid w:val="00222558"/>
    <w:rsid w:val="00222634"/>
    <w:rsid w:val="002228EB"/>
    <w:rsid w:val="00222BA7"/>
    <w:rsid w:val="00222D33"/>
    <w:rsid w:val="00223096"/>
    <w:rsid w:val="00223650"/>
    <w:rsid w:val="002236C4"/>
    <w:rsid w:val="00223738"/>
    <w:rsid w:val="00223916"/>
    <w:rsid w:val="00223AEC"/>
    <w:rsid w:val="00223CD5"/>
    <w:rsid w:val="00224226"/>
    <w:rsid w:val="00224726"/>
    <w:rsid w:val="002249B4"/>
    <w:rsid w:val="00224BB2"/>
    <w:rsid w:val="00224BC3"/>
    <w:rsid w:val="00224D67"/>
    <w:rsid w:val="00224F3C"/>
    <w:rsid w:val="00225358"/>
    <w:rsid w:val="002254D7"/>
    <w:rsid w:val="0022555C"/>
    <w:rsid w:val="002256E2"/>
    <w:rsid w:val="002257E4"/>
    <w:rsid w:val="002259A2"/>
    <w:rsid w:val="00225A38"/>
    <w:rsid w:val="00225A7B"/>
    <w:rsid w:val="00225AB5"/>
    <w:rsid w:val="00225D4D"/>
    <w:rsid w:val="00225F14"/>
    <w:rsid w:val="00226402"/>
    <w:rsid w:val="002265D8"/>
    <w:rsid w:val="002268BE"/>
    <w:rsid w:val="00226B73"/>
    <w:rsid w:val="00226C7A"/>
    <w:rsid w:val="00227207"/>
    <w:rsid w:val="00227216"/>
    <w:rsid w:val="002272A8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C1C"/>
    <w:rsid w:val="00230DF7"/>
    <w:rsid w:val="00230FE6"/>
    <w:rsid w:val="00231268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5C8"/>
    <w:rsid w:val="00234B12"/>
    <w:rsid w:val="00234C79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72C"/>
    <w:rsid w:val="00242904"/>
    <w:rsid w:val="00242AF0"/>
    <w:rsid w:val="00242EF7"/>
    <w:rsid w:val="0024320E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4431"/>
    <w:rsid w:val="00245706"/>
    <w:rsid w:val="00246163"/>
    <w:rsid w:val="00246188"/>
    <w:rsid w:val="002461DA"/>
    <w:rsid w:val="00246278"/>
    <w:rsid w:val="00246566"/>
    <w:rsid w:val="00246902"/>
    <w:rsid w:val="0024740F"/>
    <w:rsid w:val="00247A89"/>
    <w:rsid w:val="0025028A"/>
    <w:rsid w:val="00250290"/>
    <w:rsid w:val="00250384"/>
    <w:rsid w:val="00250423"/>
    <w:rsid w:val="00250840"/>
    <w:rsid w:val="002509A2"/>
    <w:rsid w:val="00250B66"/>
    <w:rsid w:val="00250F81"/>
    <w:rsid w:val="0025105F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C7A"/>
    <w:rsid w:val="00252D9F"/>
    <w:rsid w:val="00252E04"/>
    <w:rsid w:val="00252F83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0FE"/>
    <w:rsid w:val="00255332"/>
    <w:rsid w:val="00255C1A"/>
    <w:rsid w:val="00255C3F"/>
    <w:rsid w:val="002563D5"/>
    <w:rsid w:val="002567ED"/>
    <w:rsid w:val="002568AE"/>
    <w:rsid w:val="00256C2E"/>
    <w:rsid w:val="00256C84"/>
    <w:rsid w:val="00257111"/>
    <w:rsid w:val="002571B5"/>
    <w:rsid w:val="002573B5"/>
    <w:rsid w:val="0025746A"/>
    <w:rsid w:val="00257662"/>
    <w:rsid w:val="00257704"/>
    <w:rsid w:val="0025782B"/>
    <w:rsid w:val="002578B5"/>
    <w:rsid w:val="00257A8A"/>
    <w:rsid w:val="00257CDC"/>
    <w:rsid w:val="00257EF5"/>
    <w:rsid w:val="00257F3C"/>
    <w:rsid w:val="002603B1"/>
    <w:rsid w:val="002603D1"/>
    <w:rsid w:val="0026092F"/>
    <w:rsid w:val="00260A64"/>
    <w:rsid w:val="00260AA1"/>
    <w:rsid w:val="00260DA2"/>
    <w:rsid w:val="00260F18"/>
    <w:rsid w:val="00260F81"/>
    <w:rsid w:val="00261B58"/>
    <w:rsid w:val="00261EEE"/>
    <w:rsid w:val="00262145"/>
    <w:rsid w:val="002625D1"/>
    <w:rsid w:val="00263417"/>
    <w:rsid w:val="0026359D"/>
    <w:rsid w:val="00263723"/>
    <w:rsid w:val="0026399C"/>
    <w:rsid w:val="00263A33"/>
    <w:rsid w:val="00263D6A"/>
    <w:rsid w:val="00264106"/>
    <w:rsid w:val="00264142"/>
    <w:rsid w:val="00264214"/>
    <w:rsid w:val="00264686"/>
    <w:rsid w:val="002646B5"/>
    <w:rsid w:val="002646D4"/>
    <w:rsid w:val="00264C43"/>
    <w:rsid w:val="0026541B"/>
    <w:rsid w:val="0026559C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6F05"/>
    <w:rsid w:val="0026715B"/>
    <w:rsid w:val="002675AC"/>
    <w:rsid w:val="00267673"/>
    <w:rsid w:val="0026774E"/>
    <w:rsid w:val="00267877"/>
    <w:rsid w:val="00267922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D5B"/>
    <w:rsid w:val="00270F60"/>
    <w:rsid w:val="00270FFD"/>
    <w:rsid w:val="00271216"/>
    <w:rsid w:val="0027146B"/>
    <w:rsid w:val="0027182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7C9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23D"/>
    <w:rsid w:val="002759A8"/>
    <w:rsid w:val="00275AF1"/>
    <w:rsid w:val="00275AF7"/>
    <w:rsid w:val="00275D10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764"/>
    <w:rsid w:val="0027789C"/>
    <w:rsid w:val="002778D8"/>
    <w:rsid w:val="00277AFB"/>
    <w:rsid w:val="00277C4D"/>
    <w:rsid w:val="00277CD5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2AB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F0"/>
    <w:rsid w:val="002911D6"/>
    <w:rsid w:val="00291316"/>
    <w:rsid w:val="002914CF"/>
    <w:rsid w:val="002915B0"/>
    <w:rsid w:val="002917D4"/>
    <w:rsid w:val="002917DD"/>
    <w:rsid w:val="00291890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78C"/>
    <w:rsid w:val="002938E5"/>
    <w:rsid w:val="00293BE2"/>
    <w:rsid w:val="00293D47"/>
    <w:rsid w:val="00293E24"/>
    <w:rsid w:val="00294181"/>
    <w:rsid w:val="0029489D"/>
    <w:rsid w:val="00294959"/>
    <w:rsid w:val="00294A26"/>
    <w:rsid w:val="00294C8E"/>
    <w:rsid w:val="00295278"/>
    <w:rsid w:val="00295391"/>
    <w:rsid w:val="002954BD"/>
    <w:rsid w:val="002956CF"/>
    <w:rsid w:val="002956E0"/>
    <w:rsid w:val="00295DB3"/>
    <w:rsid w:val="00295DE2"/>
    <w:rsid w:val="00296094"/>
    <w:rsid w:val="00296184"/>
    <w:rsid w:val="00296270"/>
    <w:rsid w:val="002963E5"/>
    <w:rsid w:val="0029672F"/>
    <w:rsid w:val="00296759"/>
    <w:rsid w:val="002968DE"/>
    <w:rsid w:val="002969D6"/>
    <w:rsid w:val="00296A92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C9B"/>
    <w:rsid w:val="002A1D3B"/>
    <w:rsid w:val="002A1E42"/>
    <w:rsid w:val="002A1FB2"/>
    <w:rsid w:val="002A212A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3A08"/>
    <w:rsid w:val="002A4118"/>
    <w:rsid w:val="002A443C"/>
    <w:rsid w:val="002A447F"/>
    <w:rsid w:val="002A4717"/>
    <w:rsid w:val="002A495F"/>
    <w:rsid w:val="002A4B3E"/>
    <w:rsid w:val="002A4C02"/>
    <w:rsid w:val="002A5A82"/>
    <w:rsid w:val="002A5C80"/>
    <w:rsid w:val="002A5CFB"/>
    <w:rsid w:val="002A6275"/>
    <w:rsid w:val="002A63A5"/>
    <w:rsid w:val="002A689B"/>
    <w:rsid w:val="002A6930"/>
    <w:rsid w:val="002A6E67"/>
    <w:rsid w:val="002A78B2"/>
    <w:rsid w:val="002A7B30"/>
    <w:rsid w:val="002A7BA5"/>
    <w:rsid w:val="002A7D0F"/>
    <w:rsid w:val="002A7E5D"/>
    <w:rsid w:val="002B0A20"/>
    <w:rsid w:val="002B0AA7"/>
    <w:rsid w:val="002B0D3D"/>
    <w:rsid w:val="002B0FE1"/>
    <w:rsid w:val="002B1045"/>
    <w:rsid w:val="002B1749"/>
    <w:rsid w:val="002B1B18"/>
    <w:rsid w:val="002B1C68"/>
    <w:rsid w:val="002B2176"/>
    <w:rsid w:val="002B22A1"/>
    <w:rsid w:val="002B245C"/>
    <w:rsid w:val="002B2D9E"/>
    <w:rsid w:val="002B2E0A"/>
    <w:rsid w:val="002B2F63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9E2"/>
    <w:rsid w:val="002B5715"/>
    <w:rsid w:val="002B57A1"/>
    <w:rsid w:val="002B59DD"/>
    <w:rsid w:val="002B5A1E"/>
    <w:rsid w:val="002B5A31"/>
    <w:rsid w:val="002B5B13"/>
    <w:rsid w:val="002B5B7D"/>
    <w:rsid w:val="002B60AF"/>
    <w:rsid w:val="002B61F7"/>
    <w:rsid w:val="002B64A4"/>
    <w:rsid w:val="002B64D3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D72"/>
    <w:rsid w:val="002C03D9"/>
    <w:rsid w:val="002C0587"/>
    <w:rsid w:val="002C08A2"/>
    <w:rsid w:val="002C08E3"/>
    <w:rsid w:val="002C0C35"/>
    <w:rsid w:val="002C0EED"/>
    <w:rsid w:val="002C1052"/>
    <w:rsid w:val="002C106D"/>
    <w:rsid w:val="002C1212"/>
    <w:rsid w:val="002C155B"/>
    <w:rsid w:val="002C191E"/>
    <w:rsid w:val="002C1976"/>
    <w:rsid w:val="002C1C0E"/>
    <w:rsid w:val="002C2083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DD0"/>
    <w:rsid w:val="002C3E54"/>
    <w:rsid w:val="002C3E63"/>
    <w:rsid w:val="002C3F17"/>
    <w:rsid w:val="002C404F"/>
    <w:rsid w:val="002C42F7"/>
    <w:rsid w:val="002C4AF6"/>
    <w:rsid w:val="002C4C51"/>
    <w:rsid w:val="002C4C73"/>
    <w:rsid w:val="002C4DDB"/>
    <w:rsid w:val="002C5085"/>
    <w:rsid w:val="002C519B"/>
    <w:rsid w:val="002C5833"/>
    <w:rsid w:val="002C5873"/>
    <w:rsid w:val="002C5BEA"/>
    <w:rsid w:val="002C6071"/>
    <w:rsid w:val="002C6207"/>
    <w:rsid w:val="002C6804"/>
    <w:rsid w:val="002C7099"/>
    <w:rsid w:val="002C763D"/>
    <w:rsid w:val="002C7739"/>
    <w:rsid w:val="002C7791"/>
    <w:rsid w:val="002C7E5C"/>
    <w:rsid w:val="002D02F4"/>
    <w:rsid w:val="002D033B"/>
    <w:rsid w:val="002D03EF"/>
    <w:rsid w:val="002D05D8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21"/>
    <w:rsid w:val="002D16AB"/>
    <w:rsid w:val="002D17C8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82"/>
    <w:rsid w:val="002D2EA1"/>
    <w:rsid w:val="002D304C"/>
    <w:rsid w:val="002D3165"/>
    <w:rsid w:val="002D31CE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45"/>
    <w:rsid w:val="002D50F1"/>
    <w:rsid w:val="002D52E4"/>
    <w:rsid w:val="002D53F4"/>
    <w:rsid w:val="002D55E7"/>
    <w:rsid w:val="002D5678"/>
    <w:rsid w:val="002D56BF"/>
    <w:rsid w:val="002D5BE0"/>
    <w:rsid w:val="002D5C95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51C"/>
    <w:rsid w:val="002D7766"/>
    <w:rsid w:val="002D7DFD"/>
    <w:rsid w:val="002D7E55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2F06"/>
    <w:rsid w:val="002E32DA"/>
    <w:rsid w:val="002E39C3"/>
    <w:rsid w:val="002E3B48"/>
    <w:rsid w:val="002E3B80"/>
    <w:rsid w:val="002E3BC1"/>
    <w:rsid w:val="002E3FC1"/>
    <w:rsid w:val="002E41C6"/>
    <w:rsid w:val="002E42B6"/>
    <w:rsid w:val="002E4381"/>
    <w:rsid w:val="002E43B6"/>
    <w:rsid w:val="002E468F"/>
    <w:rsid w:val="002E4C88"/>
    <w:rsid w:val="002E4D02"/>
    <w:rsid w:val="002E50A6"/>
    <w:rsid w:val="002E547B"/>
    <w:rsid w:val="002E548D"/>
    <w:rsid w:val="002E5AD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8F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F98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DAE"/>
    <w:rsid w:val="0030002D"/>
    <w:rsid w:val="0030038E"/>
    <w:rsid w:val="00300750"/>
    <w:rsid w:val="0030079A"/>
    <w:rsid w:val="00300946"/>
    <w:rsid w:val="00300B74"/>
    <w:rsid w:val="00300C86"/>
    <w:rsid w:val="00300E85"/>
    <w:rsid w:val="00301123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C51"/>
    <w:rsid w:val="00302E85"/>
    <w:rsid w:val="00302EE6"/>
    <w:rsid w:val="00302FCA"/>
    <w:rsid w:val="003034E8"/>
    <w:rsid w:val="00303616"/>
    <w:rsid w:val="003036C7"/>
    <w:rsid w:val="003037B5"/>
    <w:rsid w:val="00303C4B"/>
    <w:rsid w:val="00304028"/>
    <w:rsid w:val="00304753"/>
    <w:rsid w:val="003048E5"/>
    <w:rsid w:val="0030490B"/>
    <w:rsid w:val="00304D2A"/>
    <w:rsid w:val="0030522E"/>
    <w:rsid w:val="003055EE"/>
    <w:rsid w:val="0030563F"/>
    <w:rsid w:val="00305B63"/>
    <w:rsid w:val="00305F4E"/>
    <w:rsid w:val="00305FE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7E1"/>
    <w:rsid w:val="00310BAA"/>
    <w:rsid w:val="00310C34"/>
    <w:rsid w:val="00310DDA"/>
    <w:rsid w:val="00310FA0"/>
    <w:rsid w:val="0031124F"/>
    <w:rsid w:val="0031126B"/>
    <w:rsid w:val="00311558"/>
    <w:rsid w:val="003115CC"/>
    <w:rsid w:val="003118A2"/>
    <w:rsid w:val="00311CF0"/>
    <w:rsid w:val="00311F18"/>
    <w:rsid w:val="003127A8"/>
    <w:rsid w:val="00312D54"/>
    <w:rsid w:val="00313335"/>
    <w:rsid w:val="0031348C"/>
    <w:rsid w:val="00313761"/>
    <w:rsid w:val="00313890"/>
    <w:rsid w:val="0031399E"/>
    <w:rsid w:val="00313A69"/>
    <w:rsid w:val="00313CF6"/>
    <w:rsid w:val="00314088"/>
    <w:rsid w:val="003142F1"/>
    <w:rsid w:val="00314527"/>
    <w:rsid w:val="003145FD"/>
    <w:rsid w:val="0031471D"/>
    <w:rsid w:val="00314B8A"/>
    <w:rsid w:val="00314DEF"/>
    <w:rsid w:val="00314FCB"/>
    <w:rsid w:val="00315184"/>
    <w:rsid w:val="003153C4"/>
    <w:rsid w:val="00315439"/>
    <w:rsid w:val="00315F66"/>
    <w:rsid w:val="00315F78"/>
    <w:rsid w:val="003161B1"/>
    <w:rsid w:val="003161D2"/>
    <w:rsid w:val="0031665F"/>
    <w:rsid w:val="0031687D"/>
    <w:rsid w:val="00316CA6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44C"/>
    <w:rsid w:val="00320519"/>
    <w:rsid w:val="003206C5"/>
    <w:rsid w:val="00320BD6"/>
    <w:rsid w:val="00320D7B"/>
    <w:rsid w:val="00321141"/>
    <w:rsid w:val="00321399"/>
    <w:rsid w:val="0032164F"/>
    <w:rsid w:val="00321835"/>
    <w:rsid w:val="00321924"/>
    <w:rsid w:val="00321ED2"/>
    <w:rsid w:val="0032246D"/>
    <w:rsid w:val="003224E4"/>
    <w:rsid w:val="00322831"/>
    <w:rsid w:val="003230CE"/>
    <w:rsid w:val="0032351D"/>
    <w:rsid w:val="003239F6"/>
    <w:rsid w:val="00323C37"/>
    <w:rsid w:val="00323EC7"/>
    <w:rsid w:val="00323F8C"/>
    <w:rsid w:val="00323F9B"/>
    <w:rsid w:val="00324055"/>
    <w:rsid w:val="0032437E"/>
    <w:rsid w:val="00324388"/>
    <w:rsid w:val="003246D8"/>
    <w:rsid w:val="00324A9A"/>
    <w:rsid w:val="00324D4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99E"/>
    <w:rsid w:val="00327A93"/>
    <w:rsid w:val="00327EB5"/>
    <w:rsid w:val="003306DA"/>
    <w:rsid w:val="00330EBE"/>
    <w:rsid w:val="00330F08"/>
    <w:rsid w:val="00331012"/>
    <w:rsid w:val="00331205"/>
    <w:rsid w:val="003315E6"/>
    <w:rsid w:val="0033196A"/>
    <w:rsid w:val="003324CB"/>
    <w:rsid w:val="00332962"/>
    <w:rsid w:val="00332C9E"/>
    <w:rsid w:val="00332D2E"/>
    <w:rsid w:val="00332D6A"/>
    <w:rsid w:val="00333148"/>
    <w:rsid w:val="00333149"/>
    <w:rsid w:val="00333282"/>
    <w:rsid w:val="0033376E"/>
    <w:rsid w:val="0033388F"/>
    <w:rsid w:val="00333ACE"/>
    <w:rsid w:val="00333ADA"/>
    <w:rsid w:val="00333C70"/>
    <w:rsid w:val="00333CEF"/>
    <w:rsid w:val="00333D8B"/>
    <w:rsid w:val="00333E34"/>
    <w:rsid w:val="00333E5C"/>
    <w:rsid w:val="00333FB6"/>
    <w:rsid w:val="00334526"/>
    <w:rsid w:val="00334641"/>
    <w:rsid w:val="003346DF"/>
    <w:rsid w:val="00334AAB"/>
    <w:rsid w:val="00334E10"/>
    <w:rsid w:val="003353C2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43D"/>
    <w:rsid w:val="00343EB5"/>
    <w:rsid w:val="003442B4"/>
    <w:rsid w:val="0034490F"/>
    <w:rsid w:val="0034499B"/>
    <w:rsid w:val="00344B30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88B"/>
    <w:rsid w:val="00347A5E"/>
    <w:rsid w:val="00347BFB"/>
    <w:rsid w:val="00347C2E"/>
    <w:rsid w:val="00347C8B"/>
    <w:rsid w:val="00347C92"/>
    <w:rsid w:val="00347F0F"/>
    <w:rsid w:val="00347F8C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1F58"/>
    <w:rsid w:val="003527B9"/>
    <w:rsid w:val="0035281F"/>
    <w:rsid w:val="00352B51"/>
    <w:rsid w:val="00352E79"/>
    <w:rsid w:val="00352EA4"/>
    <w:rsid w:val="003535FD"/>
    <w:rsid w:val="00353A40"/>
    <w:rsid w:val="00353D4F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5CD9"/>
    <w:rsid w:val="00356608"/>
    <w:rsid w:val="00356785"/>
    <w:rsid w:val="003573DD"/>
    <w:rsid w:val="003574BF"/>
    <w:rsid w:val="00357623"/>
    <w:rsid w:val="003577D3"/>
    <w:rsid w:val="003577E6"/>
    <w:rsid w:val="00357821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3E62"/>
    <w:rsid w:val="003642E0"/>
    <w:rsid w:val="0036476B"/>
    <w:rsid w:val="003651FC"/>
    <w:rsid w:val="00365305"/>
    <w:rsid w:val="003657EC"/>
    <w:rsid w:val="00365A7F"/>
    <w:rsid w:val="00365C70"/>
    <w:rsid w:val="00365C86"/>
    <w:rsid w:val="00365D44"/>
    <w:rsid w:val="00365D62"/>
    <w:rsid w:val="00365F41"/>
    <w:rsid w:val="00366066"/>
    <w:rsid w:val="00366790"/>
    <w:rsid w:val="003669EB"/>
    <w:rsid w:val="003673C6"/>
    <w:rsid w:val="003679C8"/>
    <w:rsid w:val="00367AE8"/>
    <w:rsid w:val="00367C0A"/>
    <w:rsid w:val="00367C0D"/>
    <w:rsid w:val="00367E33"/>
    <w:rsid w:val="00367E9C"/>
    <w:rsid w:val="00370070"/>
    <w:rsid w:val="003702BE"/>
    <w:rsid w:val="003709DF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A4F"/>
    <w:rsid w:val="00372AAC"/>
    <w:rsid w:val="00372D5E"/>
    <w:rsid w:val="00372F95"/>
    <w:rsid w:val="00372FD6"/>
    <w:rsid w:val="003730D6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04"/>
    <w:rsid w:val="003760D4"/>
    <w:rsid w:val="00376204"/>
    <w:rsid w:val="0037620C"/>
    <w:rsid w:val="003763C2"/>
    <w:rsid w:val="003765F3"/>
    <w:rsid w:val="00376738"/>
    <w:rsid w:val="00376EC0"/>
    <w:rsid w:val="00377CE9"/>
    <w:rsid w:val="00377D12"/>
    <w:rsid w:val="00377DDD"/>
    <w:rsid w:val="003803DB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906"/>
    <w:rsid w:val="00382A6A"/>
    <w:rsid w:val="00382FFF"/>
    <w:rsid w:val="00383090"/>
    <w:rsid w:val="003830F0"/>
    <w:rsid w:val="003834CC"/>
    <w:rsid w:val="00383563"/>
    <w:rsid w:val="00383858"/>
    <w:rsid w:val="00383A98"/>
    <w:rsid w:val="00383D45"/>
    <w:rsid w:val="00383E09"/>
    <w:rsid w:val="003840E1"/>
    <w:rsid w:val="00384667"/>
    <w:rsid w:val="003847EE"/>
    <w:rsid w:val="00384D22"/>
    <w:rsid w:val="00384FCA"/>
    <w:rsid w:val="003851D0"/>
    <w:rsid w:val="0038589F"/>
    <w:rsid w:val="003858C5"/>
    <w:rsid w:val="00385953"/>
    <w:rsid w:val="0038595F"/>
    <w:rsid w:val="00385CFC"/>
    <w:rsid w:val="00385E65"/>
    <w:rsid w:val="0038635C"/>
    <w:rsid w:val="003864E9"/>
    <w:rsid w:val="003865CD"/>
    <w:rsid w:val="00386C9B"/>
    <w:rsid w:val="00386D5D"/>
    <w:rsid w:val="0038701A"/>
    <w:rsid w:val="003871C3"/>
    <w:rsid w:val="00390329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53D"/>
    <w:rsid w:val="00392BAB"/>
    <w:rsid w:val="00392F10"/>
    <w:rsid w:val="00393218"/>
    <w:rsid w:val="00393224"/>
    <w:rsid w:val="003933B6"/>
    <w:rsid w:val="00393AF5"/>
    <w:rsid w:val="00393DAF"/>
    <w:rsid w:val="00393FF9"/>
    <w:rsid w:val="003941B7"/>
    <w:rsid w:val="003942BE"/>
    <w:rsid w:val="0039439C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22B"/>
    <w:rsid w:val="00396620"/>
    <w:rsid w:val="003967D8"/>
    <w:rsid w:val="00396930"/>
    <w:rsid w:val="003969E7"/>
    <w:rsid w:val="00396A43"/>
    <w:rsid w:val="00396BBE"/>
    <w:rsid w:val="00396D30"/>
    <w:rsid w:val="00396DDB"/>
    <w:rsid w:val="00396FE7"/>
    <w:rsid w:val="003978E4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757"/>
    <w:rsid w:val="003A08AF"/>
    <w:rsid w:val="003A08EE"/>
    <w:rsid w:val="003A08FB"/>
    <w:rsid w:val="003A0ABC"/>
    <w:rsid w:val="003A0E2D"/>
    <w:rsid w:val="003A0EF4"/>
    <w:rsid w:val="003A1095"/>
    <w:rsid w:val="003A10CE"/>
    <w:rsid w:val="003A1257"/>
    <w:rsid w:val="003A13FE"/>
    <w:rsid w:val="003A1425"/>
    <w:rsid w:val="003A17D6"/>
    <w:rsid w:val="003A1A27"/>
    <w:rsid w:val="003A1AD0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43"/>
    <w:rsid w:val="003A40E3"/>
    <w:rsid w:val="003A412D"/>
    <w:rsid w:val="003A4238"/>
    <w:rsid w:val="003A4876"/>
    <w:rsid w:val="003A508D"/>
    <w:rsid w:val="003A51F7"/>
    <w:rsid w:val="003A52E8"/>
    <w:rsid w:val="003A54B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C0E"/>
    <w:rsid w:val="003A7CA1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8DC"/>
    <w:rsid w:val="003B1C31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4FDD"/>
    <w:rsid w:val="003B5007"/>
    <w:rsid w:val="003B507A"/>
    <w:rsid w:val="003B50D2"/>
    <w:rsid w:val="003B5919"/>
    <w:rsid w:val="003B592C"/>
    <w:rsid w:val="003B6776"/>
    <w:rsid w:val="003B6838"/>
    <w:rsid w:val="003B68CF"/>
    <w:rsid w:val="003B6C9F"/>
    <w:rsid w:val="003B6E9B"/>
    <w:rsid w:val="003B6F98"/>
    <w:rsid w:val="003B6FE6"/>
    <w:rsid w:val="003B70D6"/>
    <w:rsid w:val="003B730A"/>
    <w:rsid w:val="003B7329"/>
    <w:rsid w:val="003B78FE"/>
    <w:rsid w:val="003B7AEB"/>
    <w:rsid w:val="003B7BC5"/>
    <w:rsid w:val="003B7C45"/>
    <w:rsid w:val="003C03AD"/>
    <w:rsid w:val="003C0744"/>
    <w:rsid w:val="003C094B"/>
    <w:rsid w:val="003C0A38"/>
    <w:rsid w:val="003C0A83"/>
    <w:rsid w:val="003C0C88"/>
    <w:rsid w:val="003C0F79"/>
    <w:rsid w:val="003C1079"/>
    <w:rsid w:val="003C1186"/>
    <w:rsid w:val="003C1267"/>
    <w:rsid w:val="003C1404"/>
    <w:rsid w:val="003C14F5"/>
    <w:rsid w:val="003C1949"/>
    <w:rsid w:val="003C1C13"/>
    <w:rsid w:val="003C1EF7"/>
    <w:rsid w:val="003C2133"/>
    <w:rsid w:val="003C2192"/>
    <w:rsid w:val="003C2215"/>
    <w:rsid w:val="003C2381"/>
    <w:rsid w:val="003C2411"/>
    <w:rsid w:val="003C262C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AB1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367"/>
    <w:rsid w:val="003D08E1"/>
    <w:rsid w:val="003D09B4"/>
    <w:rsid w:val="003D0DA2"/>
    <w:rsid w:val="003D0E76"/>
    <w:rsid w:val="003D10A2"/>
    <w:rsid w:val="003D140A"/>
    <w:rsid w:val="003D1786"/>
    <w:rsid w:val="003D19C5"/>
    <w:rsid w:val="003D1AF0"/>
    <w:rsid w:val="003D1C00"/>
    <w:rsid w:val="003D2188"/>
    <w:rsid w:val="003D2222"/>
    <w:rsid w:val="003D23C8"/>
    <w:rsid w:val="003D2A7E"/>
    <w:rsid w:val="003D2AB8"/>
    <w:rsid w:val="003D2C4F"/>
    <w:rsid w:val="003D3091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454"/>
    <w:rsid w:val="003D5988"/>
    <w:rsid w:val="003D5F92"/>
    <w:rsid w:val="003D62AC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120D"/>
    <w:rsid w:val="003E1582"/>
    <w:rsid w:val="003E19C8"/>
    <w:rsid w:val="003E23E6"/>
    <w:rsid w:val="003E265E"/>
    <w:rsid w:val="003E2695"/>
    <w:rsid w:val="003E2747"/>
    <w:rsid w:val="003E2897"/>
    <w:rsid w:val="003E2B4F"/>
    <w:rsid w:val="003E343F"/>
    <w:rsid w:val="003E34C6"/>
    <w:rsid w:val="003E368C"/>
    <w:rsid w:val="003E3873"/>
    <w:rsid w:val="003E3D93"/>
    <w:rsid w:val="003E427E"/>
    <w:rsid w:val="003E42FB"/>
    <w:rsid w:val="003E44F5"/>
    <w:rsid w:val="003E45EC"/>
    <w:rsid w:val="003E4768"/>
    <w:rsid w:val="003E482F"/>
    <w:rsid w:val="003E50B6"/>
    <w:rsid w:val="003E51E9"/>
    <w:rsid w:val="003E53B3"/>
    <w:rsid w:val="003E54BD"/>
    <w:rsid w:val="003E5B00"/>
    <w:rsid w:val="003E5CF9"/>
    <w:rsid w:val="003E5EDC"/>
    <w:rsid w:val="003E63A3"/>
    <w:rsid w:val="003E6536"/>
    <w:rsid w:val="003E67E8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143"/>
    <w:rsid w:val="003F137B"/>
    <w:rsid w:val="003F148A"/>
    <w:rsid w:val="003F19EB"/>
    <w:rsid w:val="003F1A3E"/>
    <w:rsid w:val="003F211E"/>
    <w:rsid w:val="003F2159"/>
    <w:rsid w:val="003F226E"/>
    <w:rsid w:val="003F230B"/>
    <w:rsid w:val="003F2371"/>
    <w:rsid w:val="003F268F"/>
    <w:rsid w:val="003F270B"/>
    <w:rsid w:val="003F27D6"/>
    <w:rsid w:val="003F2DC4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7B"/>
    <w:rsid w:val="003F51A4"/>
    <w:rsid w:val="003F58DF"/>
    <w:rsid w:val="003F5DBE"/>
    <w:rsid w:val="003F63D6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C9B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3F4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1D9"/>
    <w:rsid w:val="004072B1"/>
    <w:rsid w:val="00407350"/>
    <w:rsid w:val="004073FC"/>
    <w:rsid w:val="0040769F"/>
    <w:rsid w:val="00407D65"/>
    <w:rsid w:val="004101B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2F48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488"/>
    <w:rsid w:val="00415BA7"/>
    <w:rsid w:val="00415BC4"/>
    <w:rsid w:val="00415E3E"/>
    <w:rsid w:val="00415EA0"/>
    <w:rsid w:val="00416065"/>
    <w:rsid w:val="00416BD0"/>
    <w:rsid w:val="00416C0D"/>
    <w:rsid w:val="00416DC2"/>
    <w:rsid w:val="00416EED"/>
    <w:rsid w:val="004172BA"/>
    <w:rsid w:val="004172D5"/>
    <w:rsid w:val="00417A38"/>
    <w:rsid w:val="00417FED"/>
    <w:rsid w:val="00420121"/>
    <w:rsid w:val="00420173"/>
    <w:rsid w:val="00420319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1C5"/>
    <w:rsid w:val="00423390"/>
    <w:rsid w:val="004234D6"/>
    <w:rsid w:val="00423600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6E4"/>
    <w:rsid w:val="00425D45"/>
    <w:rsid w:val="00425DCB"/>
    <w:rsid w:val="00426366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120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142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3CB"/>
    <w:rsid w:val="004344D1"/>
    <w:rsid w:val="00434657"/>
    <w:rsid w:val="004348A1"/>
    <w:rsid w:val="00435DC0"/>
    <w:rsid w:val="00435DFF"/>
    <w:rsid w:val="004362C0"/>
    <w:rsid w:val="004365C4"/>
    <w:rsid w:val="00436609"/>
    <w:rsid w:val="00436AB3"/>
    <w:rsid w:val="00436B98"/>
    <w:rsid w:val="004370E1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2AB"/>
    <w:rsid w:val="0044045F"/>
    <w:rsid w:val="00440750"/>
    <w:rsid w:val="00440E85"/>
    <w:rsid w:val="00440FFF"/>
    <w:rsid w:val="0044108F"/>
    <w:rsid w:val="00441103"/>
    <w:rsid w:val="004414A1"/>
    <w:rsid w:val="0044152E"/>
    <w:rsid w:val="00441875"/>
    <w:rsid w:val="004419A5"/>
    <w:rsid w:val="00441C4C"/>
    <w:rsid w:val="00441D10"/>
    <w:rsid w:val="00441D36"/>
    <w:rsid w:val="00441D7D"/>
    <w:rsid w:val="00441D89"/>
    <w:rsid w:val="00441E8F"/>
    <w:rsid w:val="00441F4E"/>
    <w:rsid w:val="004420C5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39CB"/>
    <w:rsid w:val="00443FAA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967"/>
    <w:rsid w:val="00446AFF"/>
    <w:rsid w:val="00446B11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3A5"/>
    <w:rsid w:val="00450453"/>
    <w:rsid w:val="00450796"/>
    <w:rsid w:val="004511FA"/>
    <w:rsid w:val="0045141E"/>
    <w:rsid w:val="00451457"/>
    <w:rsid w:val="0045151D"/>
    <w:rsid w:val="004516B3"/>
    <w:rsid w:val="004518F4"/>
    <w:rsid w:val="00451E8D"/>
    <w:rsid w:val="00452039"/>
    <w:rsid w:val="0045216B"/>
    <w:rsid w:val="004523BF"/>
    <w:rsid w:val="0045279F"/>
    <w:rsid w:val="00452EEF"/>
    <w:rsid w:val="004534D9"/>
    <w:rsid w:val="004537C4"/>
    <w:rsid w:val="00453B0E"/>
    <w:rsid w:val="00453F18"/>
    <w:rsid w:val="00454105"/>
    <w:rsid w:val="00454289"/>
    <w:rsid w:val="00454484"/>
    <w:rsid w:val="004544FF"/>
    <w:rsid w:val="00454C5B"/>
    <w:rsid w:val="00454C8A"/>
    <w:rsid w:val="00454E23"/>
    <w:rsid w:val="00454F3D"/>
    <w:rsid w:val="00454F70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18"/>
    <w:rsid w:val="00456FA9"/>
    <w:rsid w:val="00457903"/>
    <w:rsid w:val="00457911"/>
    <w:rsid w:val="00457C5D"/>
    <w:rsid w:val="0046037D"/>
    <w:rsid w:val="004603BF"/>
    <w:rsid w:val="00460722"/>
    <w:rsid w:val="00460847"/>
    <w:rsid w:val="00460C5C"/>
    <w:rsid w:val="004611CF"/>
    <w:rsid w:val="00461A8A"/>
    <w:rsid w:val="004622CA"/>
    <w:rsid w:val="00462375"/>
    <w:rsid w:val="004625B6"/>
    <w:rsid w:val="00462970"/>
    <w:rsid w:val="00462A07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2A2"/>
    <w:rsid w:val="004713CC"/>
    <w:rsid w:val="004714C2"/>
    <w:rsid w:val="00471900"/>
    <w:rsid w:val="00471997"/>
    <w:rsid w:val="00471B40"/>
    <w:rsid w:val="00471DC9"/>
    <w:rsid w:val="0047202B"/>
    <w:rsid w:val="0047228F"/>
    <w:rsid w:val="00472669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3CB0"/>
    <w:rsid w:val="0047402E"/>
    <w:rsid w:val="0047429E"/>
    <w:rsid w:val="004745E7"/>
    <w:rsid w:val="00474773"/>
    <w:rsid w:val="004747CF"/>
    <w:rsid w:val="00474C4F"/>
    <w:rsid w:val="00474F27"/>
    <w:rsid w:val="0047565E"/>
    <w:rsid w:val="00476542"/>
    <w:rsid w:val="004765FF"/>
    <w:rsid w:val="00476735"/>
    <w:rsid w:val="004769CF"/>
    <w:rsid w:val="00476BDE"/>
    <w:rsid w:val="0047701D"/>
    <w:rsid w:val="00477459"/>
    <w:rsid w:val="00477714"/>
    <w:rsid w:val="00477945"/>
    <w:rsid w:val="004779AB"/>
    <w:rsid w:val="00477A51"/>
    <w:rsid w:val="00477FFC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491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3DCA"/>
    <w:rsid w:val="004842AA"/>
    <w:rsid w:val="00484C34"/>
    <w:rsid w:val="00484E60"/>
    <w:rsid w:val="004850EE"/>
    <w:rsid w:val="00485316"/>
    <w:rsid w:val="00485AA2"/>
    <w:rsid w:val="00485B9C"/>
    <w:rsid w:val="00485F30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4601"/>
    <w:rsid w:val="00494916"/>
    <w:rsid w:val="004949B3"/>
    <w:rsid w:val="00494F4D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8A6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032"/>
    <w:rsid w:val="004A221E"/>
    <w:rsid w:val="004A2376"/>
    <w:rsid w:val="004A248C"/>
    <w:rsid w:val="004A25E3"/>
    <w:rsid w:val="004A2683"/>
    <w:rsid w:val="004A276A"/>
    <w:rsid w:val="004A2DBC"/>
    <w:rsid w:val="004A2FBA"/>
    <w:rsid w:val="004A312D"/>
    <w:rsid w:val="004A339F"/>
    <w:rsid w:val="004A3739"/>
    <w:rsid w:val="004A3923"/>
    <w:rsid w:val="004A3999"/>
    <w:rsid w:val="004A3DB5"/>
    <w:rsid w:val="004A4832"/>
    <w:rsid w:val="004A48D8"/>
    <w:rsid w:val="004A4A03"/>
    <w:rsid w:val="004A52E8"/>
    <w:rsid w:val="004A5300"/>
    <w:rsid w:val="004A54E5"/>
    <w:rsid w:val="004A5524"/>
    <w:rsid w:val="004A5578"/>
    <w:rsid w:val="004A5640"/>
    <w:rsid w:val="004A5676"/>
    <w:rsid w:val="004A57EE"/>
    <w:rsid w:val="004A5E00"/>
    <w:rsid w:val="004A5F17"/>
    <w:rsid w:val="004A5F59"/>
    <w:rsid w:val="004A61A6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826"/>
    <w:rsid w:val="004B082D"/>
    <w:rsid w:val="004B0B8A"/>
    <w:rsid w:val="004B0F21"/>
    <w:rsid w:val="004B1002"/>
    <w:rsid w:val="004B13A3"/>
    <w:rsid w:val="004B14B8"/>
    <w:rsid w:val="004B152A"/>
    <w:rsid w:val="004B1E25"/>
    <w:rsid w:val="004B2245"/>
    <w:rsid w:val="004B226C"/>
    <w:rsid w:val="004B22FE"/>
    <w:rsid w:val="004B234C"/>
    <w:rsid w:val="004B2683"/>
    <w:rsid w:val="004B2711"/>
    <w:rsid w:val="004B277A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458"/>
    <w:rsid w:val="004B46A0"/>
    <w:rsid w:val="004B47F5"/>
    <w:rsid w:val="004B48E1"/>
    <w:rsid w:val="004B4A44"/>
    <w:rsid w:val="004B4D09"/>
    <w:rsid w:val="004B4E6F"/>
    <w:rsid w:val="004B53E0"/>
    <w:rsid w:val="004B5840"/>
    <w:rsid w:val="004B5A25"/>
    <w:rsid w:val="004B5B8D"/>
    <w:rsid w:val="004B5CD7"/>
    <w:rsid w:val="004B5EA2"/>
    <w:rsid w:val="004B65F4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1722"/>
    <w:rsid w:val="004C212E"/>
    <w:rsid w:val="004C218D"/>
    <w:rsid w:val="004C2559"/>
    <w:rsid w:val="004C2890"/>
    <w:rsid w:val="004C2B3E"/>
    <w:rsid w:val="004C2BB0"/>
    <w:rsid w:val="004C331E"/>
    <w:rsid w:val="004C34D7"/>
    <w:rsid w:val="004C3931"/>
    <w:rsid w:val="004C3D43"/>
    <w:rsid w:val="004C3E0C"/>
    <w:rsid w:val="004C3E38"/>
    <w:rsid w:val="004C3ECA"/>
    <w:rsid w:val="004C3F86"/>
    <w:rsid w:val="004C3FE1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888"/>
    <w:rsid w:val="004C5AC3"/>
    <w:rsid w:val="004C5BFC"/>
    <w:rsid w:val="004C6184"/>
    <w:rsid w:val="004C64CA"/>
    <w:rsid w:val="004C6642"/>
    <w:rsid w:val="004C72E3"/>
    <w:rsid w:val="004C749B"/>
    <w:rsid w:val="004C7CA4"/>
    <w:rsid w:val="004D01C2"/>
    <w:rsid w:val="004D051D"/>
    <w:rsid w:val="004D067B"/>
    <w:rsid w:val="004D078A"/>
    <w:rsid w:val="004D080C"/>
    <w:rsid w:val="004D09AF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77F"/>
    <w:rsid w:val="004D39E4"/>
    <w:rsid w:val="004D3B06"/>
    <w:rsid w:val="004D3B90"/>
    <w:rsid w:val="004D3BBB"/>
    <w:rsid w:val="004D3C69"/>
    <w:rsid w:val="004D3FA0"/>
    <w:rsid w:val="004D40D8"/>
    <w:rsid w:val="004D413B"/>
    <w:rsid w:val="004D4150"/>
    <w:rsid w:val="004D478A"/>
    <w:rsid w:val="004D49BC"/>
    <w:rsid w:val="004D4B72"/>
    <w:rsid w:val="004D4E27"/>
    <w:rsid w:val="004D4E91"/>
    <w:rsid w:val="004D5277"/>
    <w:rsid w:val="004D5768"/>
    <w:rsid w:val="004D57AA"/>
    <w:rsid w:val="004D58E5"/>
    <w:rsid w:val="004D58E8"/>
    <w:rsid w:val="004D5A97"/>
    <w:rsid w:val="004D60E2"/>
    <w:rsid w:val="004D6123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C73"/>
    <w:rsid w:val="004D7F6C"/>
    <w:rsid w:val="004E0002"/>
    <w:rsid w:val="004E01F5"/>
    <w:rsid w:val="004E0362"/>
    <w:rsid w:val="004E053D"/>
    <w:rsid w:val="004E058A"/>
    <w:rsid w:val="004E0862"/>
    <w:rsid w:val="004E0C96"/>
    <w:rsid w:val="004E0CBC"/>
    <w:rsid w:val="004E0FD3"/>
    <w:rsid w:val="004E210D"/>
    <w:rsid w:val="004E2370"/>
    <w:rsid w:val="004E272D"/>
    <w:rsid w:val="004E2783"/>
    <w:rsid w:val="004E278D"/>
    <w:rsid w:val="004E27A4"/>
    <w:rsid w:val="004E27E3"/>
    <w:rsid w:val="004E2B41"/>
    <w:rsid w:val="004E2CF9"/>
    <w:rsid w:val="004E2FA7"/>
    <w:rsid w:val="004E3380"/>
    <w:rsid w:val="004E353C"/>
    <w:rsid w:val="004E36BB"/>
    <w:rsid w:val="004E3783"/>
    <w:rsid w:val="004E390B"/>
    <w:rsid w:val="004E3A1B"/>
    <w:rsid w:val="004E3A60"/>
    <w:rsid w:val="004E3B41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54B"/>
    <w:rsid w:val="004E5626"/>
    <w:rsid w:val="004E5A04"/>
    <w:rsid w:val="004E5EBA"/>
    <w:rsid w:val="004E5F10"/>
    <w:rsid w:val="004E5FFD"/>
    <w:rsid w:val="004E612C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61"/>
    <w:rsid w:val="004F04EA"/>
    <w:rsid w:val="004F06BB"/>
    <w:rsid w:val="004F06C9"/>
    <w:rsid w:val="004F0D44"/>
    <w:rsid w:val="004F0DF0"/>
    <w:rsid w:val="004F11F7"/>
    <w:rsid w:val="004F18A9"/>
    <w:rsid w:val="004F1D7C"/>
    <w:rsid w:val="004F1E7F"/>
    <w:rsid w:val="004F1FD5"/>
    <w:rsid w:val="004F2161"/>
    <w:rsid w:val="004F2319"/>
    <w:rsid w:val="004F2714"/>
    <w:rsid w:val="004F2778"/>
    <w:rsid w:val="004F27EE"/>
    <w:rsid w:val="004F2BFC"/>
    <w:rsid w:val="004F2CE4"/>
    <w:rsid w:val="004F2FA3"/>
    <w:rsid w:val="004F309B"/>
    <w:rsid w:val="004F3823"/>
    <w:rsid w:val="004F38E1"/>
    <w:rsid w:val="004F3D46"/>
    <w:rsid w:val="004F3FA9"/>
    <w:rsid w:val="004F4044"/>
    <w:rsid w:val="004F43AF"/>
    <w:rsid w:val="004F4561"/>
    <w:rsid w:val="004F4B72"/>
    <w:rsid w:val="004F4BDF"/>
    <w:rsid w:val="004F520B"/>
    <w:rsid w:val="004F5258"/>
    <w:rsid w:val="004F53F4"/>
    <w:rsid w:val="004F5648"/>
    <w:rsid w:val="004F57E2"/>
    <w:rsid w:val="004F5853"/>
    <w:rsid w:val="004F5DA5"/>
    <w:rsid w:val="004F638D"/>
    <w:rsid w:val="004F63BB"/>
    <w:rsid w:val="004F6621"/>
    <w:rsid w:val="004F7037"/>
    <w:rsid w:val="004F7310"/>
    <w:rsid w:val="004F7BB4"/>
    <w:rsid w:val="004F7DDF"/>
    <w:rsid w:val="00500737"/>
    <w:rsid w:val="00500768"/>
    <w:rsid w:val="00500834"/>
    <w:rsid w:val="005008F3"/>
    <w:rsid w:val="00500C77"/>
    <w:rsid w:val="00500C93"/>
    <w:rsid w:val="00500EE1"/>
    <w:rsid w:val="00500F9D"/>
    <w:rsid w:val="005010F4"/>
    <w:rsid w:val="00501565"/>
    <w:rsid w:val="005015EB"/>
    <w:rsid w:val="005016CC"/>
    <w:rsid w:val="00501A64"/>
    <w:rsid w:val="00501AC4"/>
    <w:rsid w:val="00501B48"/>
    <w:rsid w:val="00501C87"/>
    <w:rsid w:val="0050202B"/>
    <w:rsid w:val="005020D1"/>
    <w:rsid w:val="0050247E"/>
    <w:rsid w:val="00502720"/>
    <w:rsid w:val="00502BA9"/>
    <w:rsid w:val="00502CEB"/>
    <w:rsid w:val="00502DEB"/>
    <w:rsid w:val="00503093"/>
    <w:rsid w:val="00503209"/>
    <w:rsid w:val="00503318"/>
    <w:rsid w:val="0050337E"/>
    <w:rsid w:val="005033BC"/>
    <w:rsid w:val="005034DA"/>
    <w:rsid w:val="00503A39"/>
    <w:rsid w:val="00503F43"/>
    <w:rsid w:val="005046AB"/>
    <w:rsid w:val="00504DC5"/>
    <w:rsid w:val="005052D9"/>
    <w:rsid w:val="005053F1"/>
    <w:rsid w:val="00505564"/>
    <w:rsid w:val="00505567"/>
    <w:rsid w:val="0050562C"/>
    <w:rsid w:val="00505769"/>
    <w:rsid w:val="00505E57"/>
    <w:rsid w:val="00506248"/>
    <w:rsid w:val="00506378"/>
    <w:rsid w:val="00506385"/>
    <w:rsid w:val="00506504"/>
    <w:rsid w:val="005065DB"/>
    <w:rsid w:val="00506AC7"/>
    <w:rsid w:val="0050703F"/>
    <w:rsid w:val="005072E8"/>
    <w:rsid w:val="0050744D"/>
    <w:rsid w:val="00507650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49AB"/>
    <w:rsid w:val="00514BB4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4D7C"/>
    <w:rsid w:val="005250BE"/>
    <w:rsid w:val="005253F4"/>
    <w:rsid w:val="0052543D"/>
    <w:rsid w:val="0052565B"/>
    <w:rsid w:val="005258E6"/>
    <w:rsid w:val="005258FC"/>
    <w:rsid w:val="00525912"/>
    <w:rsid w:val="0052591D"/>
    <w:rsid w:val="00525CEA"/>
    <w:rsid w:val="00526091"/>
    <w:rsid w:val="0052651D"/>
    <w:rsid w:val="0052676C"/>
    <w:rsid w:val="00526872"/>
    <w:rsid w:val="00526C08"/>
    <w:rsid w:val="00526D2F"/>
    <w:rsid w:val="00527108"/>
    <w:rsid w:val="00527A78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23"/>
    <w:rsid w:val="00533D9A"/>
    <w:rsid w:val="00533DE0"/>
    <w:rsid w:val="00533E2E"/>
    <w:rsid w:val="00533E5A"/>
    <w:rsid w:val="00533F95"/>
    <w:rsid w:val="005340E6"/>
    <w:rsid w:val="00534264"/>
    <w:rsid w:val="0053440E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34D"/>
    <w:rsid w:val="0053666C"/>
    <w:rsid w:val="00536993"/>
    <w:rsid w:val="00536DF3"/>
    <w:rsid w:val="00536E1B"/>
    <w:rsid w:val="005372C2"/>
    <w:rsid w:val="00537709"/>
    <w:rsid w:val="00537A14"/>
    <w:rsid w:val="00537CD0"/>
    <w:rsid w:val="005400BF"/>
    <w:rsid w:val="00540225"/>
    <w:rsid w:val="00540230"/>
    <w:rsid w:val="0054080D"/>
    <w:rsid w:val="00540AF3"/>
    <w:rsid w:val="00540C63"/>
    <w:rsid w:val="00541354"/>
    <w:rsid w:val="005415B8"/>
    <w:rsid w:val="0054189E"/>
    <w:rsid w:val="00541A47"/>
    <w:rsid w:val="00541A72"/>
    <w:rsid w:val="00541C66"/>
    <w:rsid w:val="00541F75"/>
    <w:rsid w:val="00541FF8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41FE"/>
    <w:rsid w:val="00544316"/>
    <w:rsid w:val="00544419"/>
    <w:rsid w:val="0054448F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ABB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90A"/>
    <w:rsid w:val="00551AB0"/>
    <w:rsid w:val="00551AC5"/>
    <w:rsid w:val="00551CC8"/>
    <w:rsid w:val="00552256"/>
    <w:rsid w:val="00552512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8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6EE"/>
    <w:rsid w:val="00561915"/>
    <w:rsid w:val="005619C2"/>
    <w:rsid w:val="00561A93"/>
    <w:rsid w:val="00561C01"/>
    <w:rsid w:val="00562015"/>
    <w:rsid w:val="00562729"/>
    <w:rsid w:val="00562944"/>
    <w:rsid w:val="00562E66"/>
    <w:rsid w:val="005630CE"/>
    <w:rsid w:val="005632E0"/>
    <w:rsid w:val="005635DC"/>
    <w:rsid w:val="005636A1"/>
    <w:rsid w:val="005637F6"/>
    <w:rsid w:val="005638F4"/>
    <w:rsid w:val="00564350"/>
    <w:rsid w:val="0056468D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1BB6"/>
    <w:rsid w:val="00571D34"/>
    <w:rsid w:val="0057213F"/>
    <w:rsid w:val="0057256F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73B"/>
    <w:rsid w:val="00575B70"/>
    <w:rsid w:val="00575EE3"/>
    <w:rsid w:val="00575FB0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130"/>
    <w:rsid w:val="005844B6"/>
    <w:rsid w:val="00584FBF"/>
    <w:rsid w:val="0058503E"/>
    <w:rsid w:val="0058570A"/>
    <w:rsid w:val="00585B89"/>
    <w:rsid w:val="00585DA7"/>
    <w:rsid w:val="00585F40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603"/>
    <w:rsid w:val="00587C12"/>
    <w:rsid w:val="005900DA"/>
    <w:rsid w:val="00590827"/>
    <w:rsid w:val="00590D9D"/>
    <w:rsid w:val="005913F3"/>
    <w:rsid w:val="005914E1"/>
    <w:rsid w:val="0059187F"/>
    <w:rsid w:val="0059192C"/>
    <w:rsid w:val="00591A8D"/>
    <w:rsid w:val="00591B78"/>
    <w:rsid w:val="00591D20"/>
    <w:rsid w:val="0059251F"/>
    <w:rsid w:val="00592548"/>
    <w:rsid w:val="005925D5"/>
    <w:rsid w:val="00592805"/>
    <w:rsid w:val="00592896"/>
    <w:rsid w:val="0059292F"/>
    <w:rsid w:val="005929E3"/>
    <w:rsid w:val="00592D3A"/>
    <w:rsid w:val="00592E3B"/>
    <w:rsid w:val="0059334C"/>
    <w:rsid w:val="005934AC"/>
    <w:rsid w:val="005934B1"/>
    <w:rsid w:val="0059371A"/>
    <w:rsid w:val="005937C0"/>
    <w:rsid w:val="005937ED"/>
    <w:rsid w:val="00593A57"/>
    <w:rsid w:val="00593F4B"/>
    <w:rsid w:val="005941F5"/>
    <w:rsid w:val="00594653"/>
    <w:rsid w:val="00594704"/>
    <w:rsid w:val="00594914"/>
    <w:rsid w:val="00594C3A"/>
    <w:rsid w:val="00595096"/>
    <w:rsid w:val="00595136"/>
    <w:rsid w:val="005951C9"/>
    <w:rsid w:val="00595294"/>
    <w:rsid w:val="00595AD7"/>
    <w:rsid w:val="00595B52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B39"/>
    <w:rsid w:val="00597F53"/>
    <w:rsid w:val="005A06EA"/>
    <w:rsid w:val="005A097A"/>
    <w:rsid w:val="005A0990"/>
    <w:rsid w:val="005A0CB7"/>
    <w:rsid w:val="005A0D92"/>
    <w:rsid w:val="005A1024"/>
    <w:rsid w:val="005A1437"/>
    <w:rsid w:val="005A1788"/>
    <w:rsid w:val="005A1A93"/>
    <w:rsid w:val="005A1DF9"/>
    <w:rsid w:val="005A2674"/>
    <w:rsid w:val="005A26BC"/>
    <w:rsid w:val="005A275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A8"/>
    <w:rsid w:val="005A3AE3"/>
    <w:rsid w:val="005A3F43"/>
    <w:rsid w:val="005A4232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E63"/>
    <w:rsid w:val="005A713C"/>
    <w:rsid w:val="005A7402"/>
    <w:rsid w:val="005A79EA"/>
    <w:rsid w:val="005A7A9A"/>
    <w:rsid w:val="005A7B15"/>
    <w:rsid w:val="005A7B61"/>
    <w:rsid w:val="005A7C6A"/>
    <w:rsid w:val="005A7FB4"/>
    <w:rsid w:val="005B00E9"/>
    <w:rsid w:val="005B06E5"/>
    <w:rsid w:val="005B0762"/>
    <w:rsid w:val="005B0A9C"/>
    <w:rsid w:val="005B0CD9"/>
    <w:rsid w:val="005B0F57"/>
    <w:rsid w:val="005B125A"/>
    <w:rsid w:val="005B1578"/>
    <w:rsid w:val="005B16CA"/>
    <w:rsid w:val="005B16DD"/>
    <w:rsid w:val="005B17A9"/>
    <w:rsid w:val="005B2071"/>
    <w:rsid w:val="005B20CB"/>
    <w:rsid w:val="005B2143"/>
    <w:rsid w:val="005B2427"/>
    <w:rsid w:val="005B294D"/>
    <w:rsid w:val="005B2D66"/>
    <w:rsid w:val="005B2D68"/>
    <w:rsid w:val="005B302B"/>
    <w:rsid w:val="005B329C"/>
    <w:rsid w:val="005B33F5"/>
    <w:rsid w:val="005B33FF"/>
    <w:rsid w:val="005B353C"/>
    <w:rsid w:val="005B35AB"/>
    <w:rsid w:val="005B3795"/>
    <w:rsid w:val="005B3852"/>
    <w:rsid w:val="005B3FBA"/>
    <w:rsid w:val="005B40EA"/>
    <w:rsid w:val="005B4286"/>
    <w:rsid w:val="005B43B9"/>
    <w:rsid w:val="005B4510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558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37D"/>
    <w:rsid w:val="005C1997"/>
    <w:rsid w:val="005C1A7B"/>
    <w:rsid w:val="005C1AB3"/>
    <w:rsid w:val="005C1BB9"/>
    <w:rsid w:val="005C1E4E"/>
    <w:rsid w:val="005C1ED2"/>
    <w:rsid w:val="005C2185"/>
    <w:rsid w:val="005C24B2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A4D"/>
    <w:rsid w:val="005C7B55"/>
    <w:rsid w:val="005D0105"/>
    <w:rsid w:val="005D048A"/>
    <w:rsid w:val="005D0565"/>
    <w:rsid w:val="005D066F"/>
    <w:rsid w:val="005D0753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EA"/>
    <w:rsid w:val="005D2623"/>
    <w:rsid w:val="005D27D0"/>
    <w:rsid w:val="005D283C"/>
    <w:rsid w:val="005D2931"/>
    <w:rsid w:val="005D2E2B"/>
    <w:rsid w:val="005D30C7"/>
    <w:rsid w:val="005D35A5"/>
    <w:rsid w:val="005D433B"/>
    <w:rsid w:val="005D438D"/>
    <w:rsid w:val="005D46A6"/>
    <w:rsid w:val="005D4942"/>
    <w:rsid w:val="005D4981"/>
    <w:rsid w:val="005D4A8B"/>
    <w:rsid w:val="005D4B71"/>
    <w:rsid w:val="005D4D29"/>
    <w:rsid w:val="005D4ED9"/>
    <w:rsid w:val="005D543C"/>
    <w:rsid w:val="005D5512"/>
    <w:rsid w:val="005D579C"/>
    <w:rsid w:val="005D5CD4"/>
    <w:rsid w:val="005D5D95"/>
    <w:rsid w:val="005D5DE0"/>
    <w:rsid w:val="005D5ED5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7F8"/>
    <w:rsid w:val="005E17FA"/>
    <w:rsid w:val="005E1DE1"/>
    <w:rsid w:val="005E1EF7"/>
    <w:rsid w:val="005E2036"/>
    <w:rsid w:val="005E2324"/>
    <w:rsid w:val="005E2702"/>
    <w:rsid w:val="005E3154"/>
    <w:rsid w:val="005E340B"/>
    <w:rsid w:val="005E371F"/>
    <w:rsid w:val="005E377E"/>
    <w:rsid w:val="005E3934"/>
    <w:rsid w:val="005E3B95"/>
    <w:rsid w:val="005E497A"/>
    <w:rsid w:val="005E4980"/>
    <w:rsid w:val="005E4A74"/>
    <w:rsid w:val="005E4C1E"/>
    <w:rsid w:val="005E4D4B"/>
    <w:rsid w:val="005E4F90"/>
    <w:rsid w:val="005E52CB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0E2B"/>
    <w:rsid w:val="005F0E95"/>
    <w:rsid w:val="005F139E"/>
    <w:rsid w:val="005F1412"/>
    <w:rsid w:val="005F14E1"/>
    <w:rsid w:val="005F17FF"/>
    <w:rsid w:val="005F1A71"/>
    <w:rsid w:val="005F1B0E"/>
    <w:rsid w:val="005F1CF7"/>
    <w:rsid w:val="005F2355"/>
    <w:rsid w:val="005F25A0"/>
    <w:rsid w:val="005F2803"/>
    <w:rsid w:val="005F2C4C"/>
    <w:rsid w:val="005F30E6"/>
    <w:rsid w:val="005F37E0"/>
    <w:rsid w:val="005F3E86"/>
    <w:rsid w:val="005F3F08"/>
    <w:rsid w:val="005F4495"/>
    <w:rsid w:val="005F45EA"/>
    <w:rsid w:val="005F4A1E"/>
    <w:rsid w:val="005F4D0A"/>
    <w:rsid w:val="005F51D0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B1B"/>
    <w:rsid w:val="005F6B83"/>
    <w:rsid w:val="005F6BFB"/>
    <w:rsid w:val="005F6D59"/>
    <w:rsid w:val="005F7038"/>
    <w:rsid w:val="005F79A4"/>
    <w:rsid w:val="005F7A92"/>
    <w:rsid w:val="005F7E68"/>
    <w:rsid w:val="0060013C"/>
    <w:rsid w:val="00600249"/>
    <w:rsid w:val="006003F5"/>
    <w:rsid w:val="00600698"/>
    <w:rsid w:val="00600754"/>
    <w:rsid w:val="00600A58"/>
    <w:rsid w:val="00601425"/>
    <w:rsid w:val="0060173E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9F"/>
    <w:rsid w:val="006027C8"/>
    <w:rsid w:val="00602815"/>
    <w:rsid w:val="0060282F"/>
    <w:rsid w:val="00603102"/>
    <w:rsid w:val="006031F9"/>
    <w:rsid w:val="0060337B"/>
    <w:rsid w:val="00603474"/>
    <w:rsid w:val="00603865"/>
    <w:rsid w:val="006038BF"/>
    <w:rsid w:val="00603A65"/>
    <w:rsid w:val="00603BDA"/>
    <w:rsid w:val="00603C5D"/>
    <w:rsid w:val="006040AC"/>
    <w:rsid w:val="00604209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BDD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0AB"/>
    <w:rsid w:val="006113B6"/>
    <w:rsid w:val="0061158D"/>
    <w:rsid w:val="006115F1"/>
    <w:rsid w:val="00611603"/>
    <w:rsid w:val="00611856"/>
    <w:rsid w:val="0061229C"/>
    <w:rsid w:val="00612512"/>
    <w:rsid w:val="00612561"/>
    <w:rsid w:val="006127BB"/>
    <w:rsid w:val="00612A27"/>
    <w:rsid w:val="00612A61"/>
    <w:rsid w:val="00612CB6"/>
    <w:rsid w:val="00612E51"/>
    <w:rsid w:val="00612FE5"/>
    <w:rsid w:val="0061330D"/>
    <w:rsid w:val="006133C3"/>
    <w:rsid w:val="00613457"/>
    <w:rsid w:val="006135A4"/>
    <w:rsid w:val="006135D7"/>
    <w:rsid w:val="00613AC4"/>
    <w:rsid w:val="00613B43"/>
    <w:rsid w:val="00613E93"/>
    <w:rsid w:val="00613F27"/>
    <w:rsid w:val="00613F94"/>
    <w:rsid w:val="00614028"/>
    <w:rsid w:val="006140D3"/>
    <w:rsid w:val="006141A7"/>
    <w:rsid w:val="006141B5"/>
    <w:rsid w:val="006143D5"/>
    <w:rsid w:val="006146B5"/>
    <w:rsid w:val="006148EB"/>
    <w:rsid w:val="00614956"/>
    <w:rsid w:val="0061514B"/>
    <w:rsid w:val="00615377"/>
    <w:rsid w:val="006155F8"/>
    <w:rsid w:val="00615607"/>
    <w:rsid w:val="006156CC"/>
    <w:rsid w:val="00615799"/>
    <w:rsid w:val="00615D6B"/>
    <w:rsid w:val="00615D7C"/>
    <w:rsid w:val="00615DC1"/>
    <w:rsid w:val="00615E1C"/>
    <w:rsid w:val="00615F52"/>
    <w:rsid w:val="006162F5"/>
    <w:rsid w:val="00616446"/>
    <w:rsid w:val="0061648E"/>
    <w:rsid w:val="00616581"/>
    <w:rsid w:val="00616B59"/>
    <w:rsid w:val="00616E7D"/>
    <w:rsid w:val="00617350"/>
    <w:rsid w:val="0061799F"/>
    <w:rsid w:val="006179C5"/>
    <w:rsid w:val="00617A1D"/>
    <w:rsid w:val="00617A9E"/>
    <w:rsid w:val="00617AD9"/>
    <w:rsid w:val="00617C23"/>
    <w:rsid w:val="006200D9"/>
    <w:rsid w:val="00620341"/>
    <w:rsid w:val="00620955"/>
    <w:rsid w:val="00620B65"/>
    <w:rsid w:val="00620D6A"/>
    <w:rsid w:val="0062114E"/>
    <w:rsid w:val="0062150D"/>
    <w:rsid w:val="0062151B"/>
    <w:rsid w:val="0062157C"/>
    <w:rsid w:val="0062204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80B"/>
    <w:rsid w:val="00624BC8"/>
    <w:rsid w:val="00624E0E"/>
    <w:rsid w:val="006250B8"/>
    <w:rsid w:val="006250C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0E8"/>
    <w:rsid w:val="0062713D"/>
    <w:rsid w:val="0062761F"/>
    <w:rsid w:val="00627657"/>
    <w:rsid w:val="00627AD7"/>
    <w:rsid w:val="00627C7B"/>
    <w:rsid w:val="00627E26"/>
    <w:rsid w:val="00627FF4"/>
    <w:rsid w:val="006305C1"/>
    <w:rsid w:val="00630C38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E4E"/>
    <w:rsid w:val="00634F15"/>
    <w:rsid w:val="0063508D"/>
    <w:rsid w:val="00635092"/>
    <w:rsid w:val="00635568"/>
    <w:rsid w:val="006355D2"/>
    <w:rsid w:val="006355FF"/>
    <w:rsid w:val="006356C3"/>
    <w:rsid w:val="006356F4"/>
    <w:rsid w:val="00635902"/>
    <w:rsid w:val="00635BD3"/>
    <w:rsid w:val="0063613D"/>
    <w:rsid w:val="006361F4"/>
    <w:rsid w:val="006365A9"/>
    <w:rsid w:val="006366C3"/>
    <w:rsid w:val="00636D6A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6F2"/>
    <w:rsid w:val="006431FE"/>
    <w:rsid w:val="00643579"/>
    <w:rsid w:val="00643A5C"/>
    <w:rsid w:val="00643D35"/>
    <w:rsid w:val="00643F0D"/>
    <w:rsid w:val="006440B2"/>
    <w:rsid w:val="006440C2"/>
    <w:rsid w:val="00644394"/>
    <w:rsid w:val="0064469A"/>
    <w:rsid w:val="00644889"/>
    <w:rsid w:val="00644C86"/>
    <w:rsid w:val="00645069"/>
    <w:rsid w:val="00645549"/>
    <w:rsid w:val="006455B9"/>
    <w:rsid w:val="006457E1"/>
    <w:rsid w:val="00645C84"/>
    <w:rsid w:val="00646071"/>
    <w:rsid w:val="006462BF"/>
    <w:rsid w:val="00646610"/>
    <w:rsid w:val="006467BD"/>
    <w:rsid w:val="006468DB"/>
    <w:rsid w:val="006469D5"/>
    <w:rsid w:val="00646E11"/>
    <w:rsid w:val="00646F57"/>
    <w:rsid w:val="00647134"/>
    <w:rsid w:val="006472E3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939"/>
    <w:rsid w:val="00651E4F"/>
    <w:rsid w:val="006523F4"/>
    <w:rsid w:val="00652AA9"/>
    <w:rsid w:val="00652F95"/>
    <w:rsid w:val="0065301E"/>
    <w:rsid w:val="006530A1"/>
    <w:rsid w:val="00653284"/>
    <w:rsid w:val="00653568"/>
    <w:rsid w:val="00653AA4"/>
    <w:rsid w:val="00653E32"/>
    <w:rsid w:val="006545BA"/>
    <w:rsid w:val="00654A8B"/>
    <w:rsid w:val="00654DBF"/>
    <w:rsid w:val="00654EBE"/>
    <w:rsid w:val="00655020"/>
    <w:rsid w:val="006551EC"/>
    <w:rsid w:val="00655485"/>
    <w:rsid w:val="00655818"/>
    <w:rsid w:val="006558C9"/>
    <w:rsid w:val="0065629A"/>
    <w:rsid w:val="006564E9"/>
    <w:rsid w:val="00656639"/>
    <w:rsid w:val="0065663B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32C"/>
    <w:rsid w:val="00661794"/>
    <w:rsid w:val="0066193B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BA5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6C1"/>
    <w:rsid w:val="00665EA6"/>
    <w:rsid w:val="0066608E"/>
    <w:rsid w:val="00666276"/>
    <w:rsid w:val="006667BD"/>
    <w:rsid w:val="00666BC9"/>
    <w:rsid w:val="00666C58"/>
    <w:rsid w:val="00666D2B"/>
    <w:rsid w:val="00666E86"/>
    <w:rsid w:val="0066727C"/>
    <w:rsid w:val="0066727F"/>
    <w:rsid w:val="0066747C"/>
    <w:rsid w:val="00667662"/>
    <w:rsid w:val="006677B5"/>
    <w:rsid w:val="00667B64"/>
    <w:rsid w:val="00667DC4"/>
    <w:rsid w:val="006701CD"/>
    <w:rsid w:val="0067024C"/>
    <w:rsid w:val="00670296"/>
    <w:rsid w:val="0067030A"/>
    <w:rsid w:val="00670838"/>
    <w:rsid w:val="00670AEB"/>
    <w:rsid w:val="00670B95"/>
    <w:rsid w:val="00670C1F"/>
    <w:rsid w:val="0067108F"/>
    <w:rsid w:val="006712BC"/>
    <w:rsid w:val="0067188F"/>
    <w:rsid w:val="00671C38"/>
    <w:rsid w:val="0067258A"/>
    <w:rsid w:val="00672C4F"/>
    <w:rsid w:val="00672EEC"/>
    <w:rsid w:val="00673582"/>
    <w:rsid w:val="00673794"/>
    <w:rsid w:val="006737A5"/>
    <w:rsid w:val="006737C8"/>
    <w:rsid w:val="00674003"/>
    <w:rsid w:val="00674170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162"/>
    <w:rsid w:val="006764F8"/>
    <w:rsid w:val="006766F8"/>
    <w:rsid w:val="00676AA4"/>
    <w:rsid w:val="00676CE7"/>
    <w:rsid w:val="00677315"/>
    <w:rsid w:val="006776B0"/>
    <w:rsid w:val="00677918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EA"/>
    <w:rsid w:val="00684036"/>
    <w:rsid w:val="006841EC"/>
    <w:rsid w:val="0068426B"/>
    <w:rsid w:val="00684291"/>
    <w:rsid w:val="00684461"/>
    <w:rsid w:val="00684642"/>
    <w:rsid w:val="00684672"/>
    <w:rsid w:val="0068477A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FCA"/>
    <w:rsid w:val="00687123"/>
    <w:rsid w:val="006871D8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8A2"/>
    <w:rsid w:val="0069692A"/>
    <w:rsid w:val="00696A00"/>
    <w:rsid w:val="00697359"/>
    <w:rsid w:val="00697A3A"/>
    <w:rsid w:val="006A0090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2AE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3FF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6F4F"/>
    <w:rsid w:val="006A6F8C"/>
    <w:rsid w:val="006A708F"/>
    <w:rsid w:val="006A7666"/>
    <w:rsid w:val="006A7DA9"/>
    <w:rsid w:val="006B0162"/>
    <w:rsid w:val="006B01CF"/>
    <w:rsid w:val="006B03C2"/>
    <w:rsid w:val="006B060E"/>
    <w:rsid w:val="006B0BD8"/>
    <w:rsid w:val="006B105C"/>
    <w:rsid w:val="006B144E"/>
    <w:rsid w:val="006B146D"/>
    <w:rsid w:val="006B1916"/>
    <w:rsid w:val="006B1C94"/>
    <w:rsid w:val="006B1DC4"/>
    <w:rsid w:val="006B22F3"/>
    <w:rsid w:val="006B2356"/>
    <w:rsid w:val="006B2F26"/>
    <w:rsid w:val="006B2F4C"/>
    <w:rsid w:val="006B3016"/>
    <w:rsid w:val="006B363A"/>
    <w:rsid w:val="006B3754"/>
    <w:rsid w:val="006B3A36"/>
    <w:rsid w:val="006B3AF0"/>
    <w:rsid w:val="006B3B4D"/>
    <w:rsid w:val="006B3E7C"/>
    <w:rsid w:val="006B3ED0"/>
    <w:rsid w:val="006B4009"/>
    <w:rsid w:val="006B410D"/>
    <w:rsid w:val="006B44C7"/>
    <w:rsid w:val="006B485A"/>
    <w:rsid w:val="006B4931"/>
    <w:rsid w:val="006B4959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89B"/>
    <w:rsid w:val="006B7B9C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05"/>
    <w:rsid w:val="006C2465"/>
    <w:rsid w:val="006C247C"/>
    <w:rsid w:val="006C251F"/>
    <w:rsid w:val="006C272D"/>
    <w:rsid w:val="006C276C"/>
    <w:rsid w:val="006C27ED"/>
    <w:rsid w:val="006C2837"/>
    <w:rsid w:val="006C28C5"/>
    <w:rsid w:val="006C2A15"/>
    <w:rsid w:val="006C2AA8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CE8"/>
    <w:rsid w:val="006C4D89"/>
    <w:rsid w:val="006C4F56"/>
    <w:rsid w:val="006C4F6E"/>
    <w:rsid w:val="006C5131"/>
    <w:rsid w:val="006C5797"/>
    <w:rsid w:val="006C5A2F"/>
    <w:rsid w:val="006C5F37"/>
    <w:rsid w:val="006C6421"/>
    <w:rsid w:val="006C675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556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4D1"/>
    <w:rsid w:val="006D5691"/>
    <w:rsid w:val="006D6C64"/>
    <w:rsid w:val="006D6C66"/>
    <w:rsid w:val="006D6F1A"/>
    <w:rsid w:val="006D7430"/>
    <w:rsid w:val="006D7E58"/>
    <w:rsid w:val="006D7E97"/>
    <w:rsid w:val="006E0080"/>
    <w:rsid w:val="006E0758"/>
    <w:rsid w:val="006E0ECF"/>
    <w:rsid w:val="006E10DF"/>
    <w:rsid w:val="006E10F5"/>
    <w:rsid w:val="006E1138"/>
    <w:rsid w:val="006E11A5"/>
    <w:rsid w:val="006E19ED"/>
    <w:rsid w:val="006E2120"/>
    <w:rsid w:val="006E26CB"/>
    <w:rsid w:val="006E288C"/>
    <w:rsid w:val="006E28A6"/>
    <w:rsid w:val="006E3315"/>
    <w:rsid w:val="006E3615"/>
    <w:rsid w:val="006E3658"/>
    <w:rsid w:val="006E36D5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AB7"/>
    <w:rsid w:val="006E4B64"/>
    <w:rsid w:val="006E4E4B"/>
    <w:rsid w:val="006E5174"/>
    <w:rsid w:val="006E59E0"/>
    <w:rsid w:val="006E5C1C"/>
    <w:rsid w:val="006E64BE"/>
    <w:rsid w:val="006E64D1"/>
    <w:rsid w:val="006E6616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3DE"/>
    <w:rsid w:val="006F15F3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3A8C"/>
    <w:rsid w:val="006F40EF"/>
    <w:rsid w:val="006F434C"/>
    <w:rsid w:val="006F45DE"/>
    <w:rsid w:val="006F4653"/>
    <w:rsid w:val="006F46C1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5F85"/>
    <w:rsid w:val="006F63E0"/>
    <w:rsid w:val="006F6421"/>
    <w:rsid w:val="006F645F"/>
    <w:rsid w:val="006F66B2"/>
    <w:rsid w:val="006F6773"/>
    <w:rsid w:val="006F6B07"/>
    <w:rsid w:val="006F6E59"/>
    <w:rsid w:val="006F6EEE"/>
    <w:rsid w:val="006F707F"/>
    <w:rsid w:val="006F7336"/>
    <w:rsid w:val="006F7671"/>
    <w:rsid w:val="006F7F21"/>
    <w:rsid w:val="00700579"/>
    <w:rsid w:val="00700941"/>
    <w:rsid w:val="00701272"/>
    <w:rsid w:val="007017F7"/>
    <w:rsid w:val="00701BCD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9C"/>
    <w:rsid w:val="0070567E"/>
    <w:rsid w:val="00705757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34E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67C"/>
    <w:rsid w:val="007108B1"/>
    <w:rsid w:val="007109B0"/>
    <w:rsid w:val="00710AA6"/>
    <w:rsid w:val="00710DB9"/>
    <w:rsid w:val="00710E1B"/>
    <w:rsid w:val="00710EC9"/>
    <w:rsid w:val="0071119A"/>
    <w:rsid w:val="007111A1"/>
    <w:rsid w:val="00711215"/>
    <w:rsid w:val="007112C7"/>
    <w:rsid w:val="00711316"/>
    <w:rsid w:val="0071174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32DF"/>
    <w:rsid w:val="00713582"/>
    <w:rsid w:val="00713589"/>
    <w:rsid w:val="00713609"/>
    <w:rsid w:val="007136A4"/>
    <w:rsid w:val="007139BC"/>
    <w:rsid w:val="00713C23"/>
    <w:rsid w:val="00713C50"/>
    <w:rsid w:val="00713D63"/>
    <w:rsid w:val="00713F85"/>
    <w:rsid w:val="00714304"/>
    <w:rsid w:val="0071448A"/>
    <w:rsid w:val="00714634"/>
    <w:rsid w:val="00714CB7"/>
    <w:rsid w:val="00714D19"/>
    <w:rsid w:val="0071520C"/>
    <w:rsid w:val="007152DE"/>
    <w:rsid w:val="00715475"/>
    <w:rsid w:val="007157D1"/>
    <w:rsid w:val="0071589E"/>
    <w:rsid w:val="0071590F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61B"/>
    <w:rsid w:val="007167A6"/>
    <w:rsid w:val="007168E7"/>
    <w:rsid w:val="007169A9"/>
    <w:rsid w:val="007169C3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109"/>
    <w:rsid w:val="00722384"/>
    <w:rsid w:val="00722532"/>
    <w:rsid w:val="0072260F"/>
    <w:rsid w:val="00722660"/>
    <w:rsid w:val="00723319"/>
    <w:rsid w:val="007233DE"/>
    <w:rsid w:val="0072350D"/>
    <w:rsid w:val="007235E3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29F"/>
    <w:rsid w:val="00725320"/>
    <w:rsid w:val="0072533A"/>
    <w:rsid w:val="0072560E"/>
    <w:rsid w:val="00725624"/>
    <w:rsid w:val="00725720"/>
    <w:rsid w:val="007260DA"/>
    <w:rsid w:val="00726220"/>
    <w:rsid w:val="007265B0"/>
    <w:rsid w:val="00726809"/>
    <w:rsid w:val="00726A3D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93"/>
    <w:rsid w:val="00732DE0"/>
    <w:rsid w:val="00732E9F"/>
    <w:rsid w:val="0073302B"/>
    <w:rsid w:val="0073322D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7C"/>
    <w:rsid w:val="00741BC1"/>
    <w:rsid w:val="00742C89"/>
    <w:rsid w:val="007431F8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3FD"/>
    <w:rsid w:val="00746440"/>
    <w:rsid w:val="007464D0"/>
    <w:rsid w:val="00746A5E"/>
    <w:rsid w:val="00746AB0"/>
    <w:rsid w:val="00746AC8"/>
    <w:rsid w:val="00746D72"/>
    <w:rsid w:val="00747354"/>
    <w:rsid w:val="0074786B"/>
    <w:rsid w:val="0074788C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43D"/>
    <w:rsid w:val="00751838"/>
    <w:rsid w:val="00751A38"/>
    <w:rsid w:val="0075217F"/>
    <w:rsid w:val="007524B9"/>
    <w:rsid w:val="00752529"/>
    <w:rsid w:val="00752741"/>
    <w:rsid w:val="00752892"/>
    <w:rsid w:val="00752C36"/>
    <w:rsid w:val="00752E40"/>
    <w:rsid w:val="00752ECA"/>
    <w:rsid w:val="00752FA5"/>
    <w:rsid w:val="00753237"/>
    <w:rsid w:val="007533D0"/>
    <w:rsid w:val="007533F7"/>
    <w:rsid w:val="0075395E"/>
    <w:rsid w:val="0075423D"/>
    <w:rsid w:val="00754646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0DE"/>
    <w:rsid w:val="007601A2"/>
    <w:rsid w:val="0076022D"/>
    <w:rsid w:val="007603FC"/>
    <w:rsid w:val="00760401"/>
    <w:rsid w:val="00760476"/>
    <w:rsid w:val="00760858"/>
    <w:rsid w:val="0076129A"/>
    <w:rsid w:val="007612A6"/>
    <w:rsid w:val="007614DC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4E0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39D"/>
    <w:rsid w:val="0076663F"/>
    <w:rsid w:val="00766834"/>
    <w:rsid w:val="00766861"/>
    <w:rsid w:val="00766BE2"/>
    <w:rsid w:val="00766C26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67FD9"/>
    <w:rsid w:val="007704E8"/>
    <w:rsid w:val="00770A61"/>
    <w:rsid w:val="00770E7F"/>
    <w:rsid w:val="0077101A"/>
    <w:rsid w:val="00771039"/>
    <w:rsid w:val="00771171"/>
    <w:rsid w:val="007711FC"/>
    <w:rsid w:val="0077128E"/>
    <w:rsid w:val="0077144E"/>
    <w:rsid w:val="0077184B"/>
    <w:rsid w:val="0077190E"/>
    <w:rsid w:val="00772168"/>
    <w:rsid w:val="00772253"/>
    <w:rsid w:val="0077227C"/>
    <w:rsid w:val="007725D4"/>
    <w:rsid w:val="00772BE7"/>
    <w:rsid w:val="00772DA8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5D0A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8E3"/>
    <w:rsid w:val="007779D5"/>
    <w:rsid w:val="00777BB9"/>
    <w:rsid w:val="00777BE9"/>
    <w:rsid w:val="00777DB6"/>
    <w:rsid w:val="00777EA8"/>
    <w:rsid w:val="00777FBF"/>
    <w:rsid w:val="00780257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CD4"/>
    <w:rsid w:val="00782EA6"/>
    <w:rsid w:val="00782EDE"/>
    <w:rsid w:val="00782F39"/>
    <w:rsid w:val="00782FAC"/>
    <w:rsid w:val="00782FDB"/>
    <w:rsid w:val="007833D4"/>
    <w:rsid w:val="00783787"/>
    <w:rsid w:val="007838AA"/>
    <w:rsid w:val="007838D0"/>
    <w:rsid w:val="00783963"/>
    <w:rsid w:val="00783DAB"/>
    <w:rsid w:val="00783FD1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1A2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D2F"/>
    <w:rsid w:val="00794E18"/>
    <w:rsid w:val="00794E9E"/>
    <w:rsid w:val="007954BE"/>
    <w:rsid w:val="00795A84"/>
    <w:rsid w:val="00795CA1"/>
    <w:rsid w:val="00795CB1"/>
    <w:rsid w:val="00795D87"/>
    <w:rsid w:val="007962E6"/>
    <w:rsid w:val="007966C9"/>
    <w:rsid w:val="007966E5"/>
    <w:rsid w:val="00796991"/>
    <w:rsid w:val="00796AB5"/>
    <w:rsid w:val="00796EEB"/>
    <w:rsid w:val="007974C6"/>
    <w:rsid w:val="0079775E"/>
    <w:rsid w:val="00797FB6"/>
    <w:rsid w:val="007A03BA"/>
    <w:rsid w:val="007A03FF"/>
    <w:rsid w:val="007A046F"/>
    <w:rsid w:val="007A0650"/>
    <w:rsid w:val="007A0E4E"/>
    <w:rsid w:val="007A13F3"/>
    <w:rsid w:val="007A1508"/>
    <w:rsid w:val="007A1636"/>
    <w:rsid w:val="007A1A6B"/>
    <w:rsid w:val="007A1AC9"/>
    <w:rsid w:val="007A1BFB"/>
    <w:rsid w:val="007A1CA2"/>
    <w:rsid w:val="007A1DA3"/>
    <w:rsid w:val="007A1DDE"/>
    <w:rsid w:val="007A209E"/>
    <w:rsid w:val="007A2297"/>
    <w:rsid w:val="007A2521"/>
    <w:rsid w:val="007A2587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34C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BCE"/>
    <w:rsid w:val="007A6E1A"/>
    <w:rsid w:val="007A758F"/>
    <w:rsid w:val="007A7602"/>
    <w:rsid w:val="007B054D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A1"/>
    <w:rsid w:val="007B23AD"/>
    <w:rsid w:val="007B241B"/>
    <w:rsid w:val="007B257B"/>
    <w:rsid w:val="007B281F"/>
    <w:rsid w:val="007B2BF0"/>
    <w:rsid w:val="007B2D12"/>
    <w:rsid w:val="007B2F12"/>
    <w:rsid w:val="007B301B"/>
    <w:rsid w:val="007B305A"/>
    <w:rsid w:val="007B3393"/>
    <w:rsid w:val="007B34A2"/>
    <w:rsid w:val="007B36E2"/>
    <w:rsid w:val="007B3B99"/>
    <w:rsid w:val="007B3BEE"/>
    <w:rsid w:val="007B4615"/>
    <w:rsid w:val="007B48C8"/>
    <w:rsid w:val="007B48E5"/>
    <w:rsid w:val="007B4AF4"/>
    <w:rsid w:val="007B50DE"/>
    <w:rsid w:val="007B532F"/>
    <w:rsid w:val="007B5544"/>
    <w:rsid w:val="007B585C"/>
    <w:rsid w:val="007B5866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6AB"/>
    <w:rsid w:val="007B7D3F"/>
    <w:rsid w:val="007B7D9A"/>
    <w:rsid w:val="007B7F06"/>
    <w:rsid w:val="007C0194"/>
    <w:rsid w:val="007C031C"/>
    <w:rsid w:val="007C072C"/>
    <w:rsid w:val="007C0788"/>
    <w:rsid w:val="007C0BC0"/>
    <w:rsid w:val="007C0CB0"/>
    <w:rsid w:val="007C0DFD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C7D81"/>
    <w:rsid w:val="007D0109"/>
    <w:rsid w:val="007D01AE"/>
    <w:rsid w:val="007D07F0"/>
    <w:rsid w:val="007D081F"/>
    <w:rsid w:val="007D09E1"/>
    <w:rsid w:val="007D0DCF"/>
    <w:rsid w:val="007D13C5"/>
    <w:rsid w:val="007D13F5"/>
    <w:rsid w:val="007D148D"/>
    <w:rsid w:val="007D184A"/>
    <w:rsid w:val="007D1E72"/>
    <w:rsid w:val="007D1E97"/>
    <w:rsid w:val="007D1F96"/>
    <w:rsid w:val="007D2284"/>
    <w:rsid w:val="007D22AB"/>
    <w:rsid w:val="007D2878"/>
    <w:rsid w:val="007D28AD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BA2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09F"/>
    <w:rsid w:val="007D781E"/>
    <w:rsid w:val="007D7A01"/>
    <w:rsid w:val="007D7D08"/>
    <w:rsid w:val="007D7D0E"/>
    <w:rsid w:val="007D7DC2"/>
    <w:rsid w:val="007E00D2"/>
    <w:rsid w:val="007E03D1"/>
    <w:rsid w:val="007E0476"/>
    <w:rsid w:val="007E0753"/>
    <w:rsid w:val="007E0A9B"/>
    <w:rsid w:val="007E0C36"/>
    <w:rsid w:val="007E0F3E"/>
    <w:rsid w:val="007E1331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47B"/>
    <w:rsid w:val="007E35C5"/>
    <w:rsid w:val="007E35F5"/>
    <w:rsid w:val="007E3609"/>
    <w:rsid w:val="007E361F"/>
    <w:rsid w:val="007E38B7"/>
    <w:rsid w:val="007E3AF0"/>
    <w:rsid w:val="007E3BA9"/>
    <w:rsid w:val="007E3C74"/>
    <w:rsid w:val="007E411D"/>
    <w:rsid w:val="007E437E"/>
    <w:rsid w:val="007E446A"/>
    <w:rsid w:val="007E4687"/>
    <w:rsid w:val="007E47D0"/>
    <w:rsid w:val="007E4A65"/>
    <w:rsid w:val="007E4BB7"/>
    <w:rsid w:val="007E4F20"/>
    <w:rsid w:val="007E5029"/>
    <w:rsid w:val="007E5308"/>
    <w:rsid w:val="007E5560"/>
    <w:rsid w:val="007E55C1"/>
    <w:rsid w:val="007E5962"/>
    <w:rsid w:val="007E5A65"/>
    <w:rsid w:val="007E5AF0"/>
    <w:rsid w:val="007E5F23"/>
    <w:rsid w:val="007E6048"/>
    <w:rsid w:val="007E616D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8F2"/>
    <w:rsid w:val="007F0A67"/>
    <w:rsid w:val="007F0DFF"/>
    <w:rsid w:val="007F1107"/>
    <w:rsid w:val="007F135A"/>
    <w:rsid w:val="007F1A72"/>
    <w:rsid w:val="007F1C60"/>
    <w:rsid w:val="007F21F6"/>
    <w:rsid w:val="007F23B0"/>
    <w:rsid w:val="007F2BAF"/>
    <w:rsid w:val="007F2C40"/>
    <w:rsid w:val="007F2E69"/>
    <w:rsid w:val="007F3142"/>
    <w:rsid w:val="007F320D"/>
    <w:rsid w:val="007F324B"/>
    <w:rsid w:val="007F3310"/>
    <w:rsid w:val="007F3890"/>
    <w:rsid w:val="007F38B6"/>
    <w:rsid w:val="007F3CB1"/>
    <w:rsid w:val="007F3E25"/>
    <w:rsid w:val="007F3E52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7F79AF"/>
    <w:rsid w:val="00800048"/>
    <w:rsid w:val="0080010F"/>
    <w:rsid w:val="0080063C"/>
    <w:rsid w:val="00800813"/>
    <w:rsid w:val="00800982"/>
    <w:rsid w:val="0080152A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6072"/>
    <w:rsid w:val="00806129"/>
    <w:rsid w:val="00806369"/>
    <w:rsid w:val="008063B2"/>
    <w:rsid w:val="0080645E"/>
    <w:rsid w:val="008065DD"/>
    <w:rsid w:val="0080707E"/>
    <w:rsid w:val="008074ED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F7C"/>
    <w:rsid w:val="00811307"/>
    <w:rsid w:val="0081134C"/>
    <w:rsid w:val="00811575"/>
    <w:rsid w:val="0081174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75E"/>
    <w:rsid w:val="00814209"/>
    <w:rsid w:val="00814222"/>
    <w:rsid w:val="0081429D"/>
    <w:rsid w:val="0081439E"/>
    <w:rsid w:val="0081454C"/>
    <w:rsid w:val="00814806"/>
    <w:rsid w:val="00814842"/>
    <w:rsid w:val="00814920"/>
    <w:rsid w:val="00814B6B"/>
    <w:rsid w:val="00814BF6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474"/>
    <w:rsid w:val="00816692"/>
    <w:rsid w:val="0081693B"/>
    <w:rsid w:val="00816CC4"/>
    <w:rsid w:val="00816EA8"/>
    <w:rsid w:val="00817122"/>
    <w:rsid w:val="008173D6"/>
    <w:rsid w:val="0081743E"/>
    <w:rsid w:val="00817599"/>
    <w:rsid w:val="00817BD5"/>
    <w:rsid w:val="00817E5A"/>
    <w:rsid w:val="008203A6"/>
    <w:rsid w:val="00820553"/>
    <w:rsid w:val="00820557"/>
    <w:rsid w:val="008208F3"/>
    <w:rsid w:val="008209E3"/>
    <w:rsid w:val="0082143C"/>
    <w:rsid w:val="008214A7"/>
    <w:rsid w:val="00821503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E5F"/>
    <w:rsid w:val="00823F3D"/>
    <w:rsid w:val="00824146"/>
    <w:rsid w:val="00824374"/>
    <w:rsid w:val="00824421"/>
    <w:rsid w:val="008249CD"/>
    <w:rsid w:val="00824B74"/>
    <w:rsid w:val="00824F69"/>
    <w:rsid w:val="00825177"/>
    <w:rsid w:val="00825299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4F"/>
    <w:rsid w:val="008269E8"/>
    <w:rsid w:val="00826A70"/>
    <w:rsid w:val="00827324"/>
    <w:rsid w:val="0082734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203"/>
    <w:rsid w:val="008308CC"/>
    <w:rsid w:val="0083108C"/>
    <w:rsid w:val="008311CC"/>
    <w:rsid w:val="00831622"/>
    <w:rsid w:val="00831818"/>
    <w:rsid w:val="00831AA6"/>
    <w:rsid w:val="00831B32"/>
    <w:rsid w:val="00831DB5"/>
    <w:rsid w:val="00832042"/>
    <w:rsid w:val="00832428"/>
    <w:rsid w:val="008324E3"/>
    <w:rsid w:val="00832505"/>
    <w:rsid w:val="0083268E"/>
    <w:rsid w:val="008326EC"/>
    <w:rsid w:val="0083320B"/>
    <w:rsid w:val="00833396"/>
    <w:rsid w:val="008333EB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C77"/>
    <w:rsid w:val="00836FF0"/>
    <w:rsid w:val="00837151"/>
    <w:rsid w:val="0083770F"/>
    <w:rsid w:val="00837731"/>
    <w:rsid w:val="00837C46"/>
    <w:rsid w:val="00837F66"/>
    <w:rsid w:val="00840111"/>
    <w:rsid w:val="00840360"/>
    <w:rsid w:val="00840457"/>
    <w:rsid w:val="00840532"/>
    <w:rsid w:val="008407D1"/>
    <w:rsid w:val="008409E1"/>
    <w:rsid w:val="00840BF6"/>
    <w:rsid w:val="00840D6B"/>
    <w:rsid w:val="008410C6"/>
    <w:rsid w:val="00841278"/>
    <w:rsid w:val="008414E8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3E2A"/>
    <w:rsid w:val="008441F1"/>
    <w:rsid w:val="00844234"/>
    <w:rsid w:val="008444AA"/>
    <w:rsid w:val="00844579"/>
    <w:rsid w:val="008445B0"/>
    <w:rsid w:val="00844702"/>
    <w:rsid w:val="00844A32"/>
    <w:rsid w:val="00844E8B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1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EC0"/>
    <w:rsid w:val="00850F06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695"/>
    <w:rsid w:val="00852920"/>
    <w:rsid w:val="00852A99"/>
    <w:rsid w:val="00852CCA"/>
    <w:rsid w:val="0085348E"/>
    <w:rsid w:val="0085380B"/>
    <w:rsid w:val="00853968"/>
    <w:rsid w:val="00853D16"/>
    <w:rsid w:val="00853EF1"/>
    <w:rsid w:val="0085409E"/>
    <w:rsid w:val="00854175"/>
    <w:rsid w:val="008543F9"/>
    <w:rsid w:val="008544D2"/>
    <w:rsid w:val="008547C2"/>
    <w:rsid w:val="0085504B"/>
    <w:rsid w:val="00855087"/>
    <w:rsid w:val="00855094"/>
    <w:rsid w:val="008553AD"/>
    <w:rsid w:val="0085558D"/>
    <w:rsid w:val="00855851"/>
    <w:rsid w:val="008559AE"/>
    <w:rsid w:val="00855BEB"/>
    <w:rsid w:val="0085609F"/>
    <w:rsid w:val="0085630D"/>
    <w:rsid w:val="0085643B"/>
    <w:rsid w:val="008564FF"/>
    <w:rsid w:val="0085663D"/>
    <w:rsid w:val="0085664E"/>
    <w:rsid w:val="008571AE"/>
    <w:rsid w:val="0085730E"/>
    <w:rsid w:val="0085758E"/>
    <w:rsid w:val="008576F7"/>
    <w:rsid w:val="00857781"/>
    <w:rsid w:val="008577BB"/>
    <w:rsid w:val="0085784F"/>
    <w:rsid w:val="00857A09"/>
    <w:rsid w:val="00857E7B"/>
    <w:rsid w:val="00857F8B"/>
    <w:rsid w:val="0086050C"/>
    <w:rsid w:val="00860644"/>
    <w:rsid w:val="0086083D"/>
    <w:rsid w:val="00860874"/>
    <w:rsid w:val="00860B0A"/>
    <w:rsid w:val="00860DBC"/>
    <w:rsid w:val="00860DF7"/>
    <w:rsid w:val="00860F95"/>
    <w:rsid w:val="0086105D"/>
    <w:rsid w:val="0086116A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0E"/>
    <w:rsid w:val="00862F77"/>
    <w:rsid w:val="00863114"/>
    <w:rsid w:val="0086316A"/>
    <w:rsid w:val="0086330B"/>
    <w:rsid w:val="008634E5"/>
    <w:rsid w:val="00863921"/>
    <w:rsid w:val="00863C19"/>
    <w:rsid w:val="00863FBC"/>
    <w:rsid w:val="0086418B"/>
    <w:rsid w:val="008641A7"/>
    <w:rsid w:val="0086481B"/>
    <w:rsid w:val="00864CD3"/>
    <w:rsid w:val="00864E4E"/>
    <w:rsid w:val="00865171"/>
    <w:rsid w:val="008656CD"/>
    <w:rsid w:val="008656DC"/>
    <w:rsid w:val="0086583E"/>
    <w:rsid w:val="008658B2"/>
    <w:rsid w:val="008659BC"/>
    <w:rsid w:val="00865AAD"/>
    <w:rsid w:val="00865CC3"/>
    <w:rsid w:val="00865FA2"/>
    <w:rsid w:val="00866408"/>
    <w:rsid w:val="0086655C"/>
    <w:rsid w:val="00866595"/>
    <w:rsid w:val="008666DD"/>
    <w:rsid w:val="00866766"/>
    <w:rsid w:val="00866993"/>
    <w:rsid w:val="00866DAC"/>
    <w:rsid w:val="00867689"/>
    <w:rsid w:val="00867A25"/>
    <w:rsid w:val="00867D1C"/>
    <w:rsid w:val="0087010C"/>
    <w:rsid w:val="008705BE"/>
    <w:rsid w:val="0087099E"/>
    <w:rsid w:val="00870B9B"/>
    <w:rsid w:val="00870DA6"/>
    <w:rsid w:val="00870F41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FA5"/>
    <w:rsid w:val="0087647B"/>
    <w:rsid w:val="00876626"/>
    <w:rsid w:val="0087672C"/>
    <w:rsid w:val="00876984"/>
    <w:rsid w:val="00876AC7"/>
    <w:rsid w:val="00876B75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C1"/>
    <w:rsid w:val="00882620"/>
    <w:rsid w:val="008827D5"/>
    <w:rsid w:val="00882AC8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17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2E"/>
    <w:rsid w:val="008952C7"/>
    <w:rsid w:val="00895419"/>
    <w:rsid w:val="00895713"/>
    <w:rsid w:val="00895D22"/>
    <w:rsid w:val="008961CA"/>
    <w:rsid w:val="0089621A"/>
    <w:rsid w:val="00896465"/>
    <w:rsid w:val="0089648D"/>
    <w:rsid w:val="008968C4"/>
    <w:rsid w:val="00896AF4"/>
    <w:rsid w:val="00896CA1"/>
    <w:rsid w:val="00896E11"/>
    <w:rsid w:val="00897246"/>
    <w:rsid w:val="00897262"/>
    <w:rsid w:val="00897795"/>
    <w:rsid w:val="008978FB"/>
    <w:rsid w:val="00897C95"/>
    <w:rsid w:val="00897E9B"/>
    <w:rsid w:val="008A0113"/>
    <w:rsid w:val="008A0359"/>
    <w:rsid w:val="008A090A"/>
    <w:rsid w:val="008A0A0A"/>
    <w:rsid w:val="008A0B27"/>
    <w:rsid w:val="008A0B91"/>
    <w:rsid w:val="008A0DAC"/>
    <w:rsid w:val="008A0DFA"/>
    <w:rsid w:val="008A1418"/>
    <w:rsid w:val="008A178B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6B2"/>
    <w:rsid w:val="008A377C"/>
    <w:rsid w:val="008A3A47"/>
    <w:rsid w:val="008A3BFB"/>
    <w:rsid w:val="008A3DBD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60F7"/>
    <w:rsid w:val="008A663B"/>
    <w:rsid w:val="008A7205"/>
    <w:rsid w:val="008A751D"/>
    <w:rsid w:val="008A7744"/>
    <w:rsid w:val="008A7763"/>
    <w:rsid w:val="008A7C3C"/>
    <w:rsid w:val="008A7CAF"/>
    <w:rsid w:val="008A7D6E"/>
    <w:rsid w:val="008A7D7A"/>
    <w:rsid w:val="008A7E2F"/>
    <w:rsid w:val="008B0054"/>
    <w:rsid w:val="008B0120"/>
    <w:rsid w:val="008B0228"/>
    <w:rsid w:val="008B0430"/>
    <w:rsid w:val="008B04E8"/>
    <w:rsid w:val="008B04FB"/>
    <w:rsid w:val="008B0553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C25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330"/>
    <w:rsid w:val="008B44EA"/>
    <w:rsid w:val="008B4549"/>
    <w:rsid w:val="008B465E"/>
    <w:rsid w:val="008B46BC"/>
    <w:rsid w:val="008B49EF"/>
    <w:rsid w:val="008B4BCB"/>
    <w:rsid w:val="008B5468"/>
    <w:rsid w:val="008B5549"/>
    <w:rsid w:val="008B5703"/>
    <w:rsid w:val="008B598B"/>
    <w:rsid w:val="008B5DFE"/>
    <w:rsid w:val="008B613C"/>
    <w:rsid w:val="008B622A"/>
    <w:rsid w:val="008B625C"/>
    <w:rsid w:val="008B698F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862"/>
    <w:rsid w:val="008C0EAA"/>
    <w:rsid w:val="008C1271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6D"/>
    <w:rsid w:val="008C2C97"/>
    <w:rsid w:val="008C2D44"/>
    <w:rsid w:val="008C30A4"/>
    <w:rsid w:val="008C3567"/>
    <w:rsid w:val="008C35C4"/>
    <w:rsid w:val="008C3634"/>
    <w:rsid w:val="008C394A"/>
    <w:rsid w:val="008C41C8"/>
    <w:rsid w:val="008C43D7"/>
    <w:rsid w:val="008C4742"/>
    <w:rsid w:val="008C48F0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6F31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940"/>
    <w:rsid w:val="008D0CCA"/>
    <w:rsid w:val="008D10DE"/>
    <w:rsid w:val="008D14F0"/>
    <w:rsid w:val="008D162F"/>
    <w:rsid w:val="008D2582"/>
    <w:rsid w:val="008D2873"/>
    <w:rsid w:val="008D29B8"/>
    <w:rsid w:val="008D2C08"/>
    <w:rsid w:val="008D3706"/>
    <w:rsid w:val="008D3728"/>
    <w:rsid w:val="008D3FD6"/>
    <w:rsid w:val="008D3FE1"/>
    <w:rsid w:val="008D4024"/>
    <w:rsid w:val="008D41DA"/>
    <w:rsid w:val="008D4409"/>
    <w:rsid w:val="008D4E0F"/>
    <w:rsid w:val="008D4F96"/>
    <w:rsid w:val="008D5249"/>
    <w:rsid w:val="008D54C4"/>
    <w:rsid w:val="008D550F"/>
    <w:rsid w:val="008D58C7"/>
    <w:rsid w:val="008D5BEA"/>
    <w:rsid w:val="008D5DC1"/>
    <w:rsid w:val="008D6117"/>
    <w:rsid w:val="008D611E"/>
    <w:rsid w:val="008D61E2"/>
    <w:rsid w:val="008D6259"/>
    <w:rsid w:val="008D6387"/>
    <w:rsid w:val="008D6CCF"/>
    <w:rsid w:val="008D6EC9"/>
    <w:rsid w:val="008D70C3"/>
    <w:rsid w:val="008D71B9"/>
    <w:rsid w:val="008D7707"/>
    <w:rsid w:val="008D7906"/>
    <w:rsid w:val="008D7989"/>
    <w:rsid w:val="008D7995"/>
    <w:rsid w:val="008D799A"/>
    <w:rsid w:val="008D79F6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516"/>
    <w:rsid w:val="008E2C30"/>
    <w:rsid w:val="008E2D89"/>
    <w:rsid w:val="008E2FEA"/>
    <w:rsid w:val="008E31A0"/>
    <w:rsid w:val="008E3C1A"/>
    <w:rsid w:val="008E3D7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EC4"/>
    <w:rsid w:val="008F3F48"/>
    <w:rsid w:val="008F4241"/>
    <w:rsid w:val="008F4583"/>
    <w:rsid w:val="008F48E0"/>
    <w:rsid w:val="008F4ADC"/>
    <w:rsid w:val="008F5C6E"/>
    <w:rsid w:val="008F5DB1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C20"/>
    <w:rsid w:val="008F6D52"/>
    <w:rsid w:val="008F6F36"/>
    <w:rsid w:val="008F7144"/>
    <w:rsid w:val="008F75F9"/>
    <w:rsid w:val="008F7D6A"/>
    <w:rsid w:val="0090000D"/>
    <w:rsid w:val="0090004C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15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6B"/>
    <w:rsid w:val="00905CC6"/>
    <w:rsid w:val="00905D55"/>
    <w:rsid w:val="00905F9B"/>
    <w:rsid w:val="00906245"/>
    <w:rsid w:val="00906405"/>
    <w:rsid w:val="009065A3"/>
    <w:rsid w:val="009067CE"/>
    <w:rsid w:val="009067DB"/>
    <w:rsid w:val="00906982"/>
    <w:rsid w:val="00906D6A"/>
    <w:rsid w:val="00906F9E"/>
    <w:rsid w:val="00906FA7"/>
    <w:rsid w:val="00907114"/>
    <w:rsid w:val="0090727E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497"/>
    <w:rsid w:val="0091264E"/>
    <w:rsid w:val="009127E9"/>
    <w:rsid w:val="00912968"/>
    <w:rsid w:val="00912DFB"/>
    <w:rsid w:val="00912E8A"/>
    <w:rsid w:val="00913035"/>
    <w:rsid w:val="00913314"/>
    <w:rsid w:val="0091331A"/>
    <w:rsid w:val="00913498"/>
    <w:rsid w:val="00913E2F"/>
    <w:rsid w:val="00914EC8"/>
    <w:rsid w:val="00914F63"/>
    <w:rsid w:val="00915626"/>
    <w:rsid w:val="0091577E"/>
    <w:rsid w:val="0091588F"/>
    <w:rsid w:val="00915D0D"/>
    <w:rsid w:val="00915DB1"/>
    <w:rsid w:val="00915E7C"/>
    <w:rsid w:val="00916274"/>
    <w:rsid w:val="00916283"/>
    <w:rsid w:val="00916B48"/>
    <w:rsid w:val="00916EDD"/>
    <w:rsid w:val="00916F3D"/>
    <w:rsid w:val="009174D8"/>
    <w:rsid w:val="00917546"/>
    <w:rsid w:val="009176E9"/>
    <w:rsid w:val="00917866"/>
    <w:rsid w:val="00917A4B"/>
    <w:rsid w:val="00917B72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72E"/>
    <w:rsid w:val="009229CD"/>
    <w:rsid w:val="00922CFC"/>
    <w:rsid w:val="00922FB0"/>
    <w:rsid w:val="009232AD"/>
    <w:rsid w:val="00923367"/>
    <w:rsid w:val="009238E0"/>
    <w:rsid w:val="00923924"/>
    <w:rsid w:val="0092420C"/>
    <w:rsid w:val="00924343"/>
    <w:rsid w:val="00924365"/>
    <w:rsid w:val="00924679"/>
    <w:rsid w:val="00924FFD"/>
    <w:rsid w:val="0092526C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7DB"/>
    <w:rsid w:val="0092699F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B29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4F7"/>
    <w:rsid w:val="00934604"/>
    <w:rsid w:val="009347B1"/>
    <w:rsid w:val="00934D74"/>
    <w:rsid w:val="00934DC3"/>
    <w:rsid w:val="009350C9"/>
    <w:rsid w:val="00935116"/>
    <w:rsid w:val="009351E4"/>
    <w:rsid w:val="009353C3"/>
    <w:rsid w:val="009353D1"/>
    <w:rsid w:val="009358CA"/>
    <w:rsid w:val="009358CF"/>
    <w:rsid w:val="00935BFF"/>
    <w:rsid w:val="00935D1B"/>
    <w:rsid w:val="00935F04"/>
    <w:rsid w:val="00935FF1"/>
    <w:rsid w:val="009368E7"/>
    <w:rsid w:val="00936992"/>
    <w:rsid w:val="00936ADF"/>
    <w:rsid w:val="00936B2B"/>
    <w:rsid w:val="00936BBF"/>
    <w:rsid w:val="00936CE1"/>
    <w:rsid w:val="00936DDB"/>
    <w:rsid w:val="009370CC"/>
    <w:rsid w:val="009370CF"/>
    <w:rsid w:val="00937488"/>
    <w:rsid w:val="009376E5"/>
    <w:rsid w:val="0093798B"/>
    <w:rsid w:val="00937C2B"/>
    <w:rsid w:val="00937C5D"/>
    <w:rsid w:val="00937CCD"/>
    <w:rsid w:val="00937D77"/>
    <w:rsid w:val="00937DBF"/>
    <w:rsid w:val="00937E40"/>
    <w:rsid w:val="00937F80"/>
    <w:rsid w:val="009402FC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2BF"/>
    <w:rsid w:val="00946602"/>
    <w:rsid w:val="00946C8D"/>
    <w:rsid w:val="00947225"/>
    <w:rsid w:val="00947437"/>
    <w:rsid w:val="0094762B"/>
    <w:rsid w:val="00947835"/>
    <w:rsid w:val="00947942"/>
    <w:rsid w:val="009479CA"/>
    <w:rsid w:val="009479F1"/>
    <w:rsid w:val="00947D5C"/>
    <w:rsid w:val="00947DF8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236"/>
    <w:rsid w:val="009518E0"/>
    <w:rsid w:val="009524E4"/>
    <w:rsid w:val="009528CD"/>
    <w:rsid w:val="009528F6"/>
    <w:rsid w:val="0095302A"/>
    <w:rsid w:val="00953106"/>
    <w:rsid w:val="00953157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5716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274"/>
    <w:rsid w:val="0096036B"/>
    <w:rsid w:val="00960645"/>
    <w:rsid w:val="00960B76"/>
    <w:rsid w:val="00960C68"/>
    <w:rsid w:val="00960EC8"/>
    <w:rsid w:val="00960FE7"/>
    <w:rsid w:val="00961116"/>
    <w:rsid w:val="0096154E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E7C"/>
    <w:rsid w:val="00965EE7"/>
    <w:rsid w:val="009660DB"/>
    <w:rsid w:val="00966192"/>
    <w:rsid w:val="00966238"/>
    <w:rsid w:val="0096673C"/>
    <w:rsid w:val="00966CC9"/>
    <w:rsid w:val="0096705D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5A8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3FA7"/>
    <w:rsid w:val="009744C7"/>
    <w:rsid w:val="00974514"/>
    <w:rsid w:val="00974B5C"/>
    <w:rsid w:val="00974DFA"/>
    <w:rsid w:val="0097506E"/>
    <w:rsid w:val="009753D5"/>
    <w:rsid w:val="009754EC"/>
    <w:rsid w:val="009756C1"/>
    <w:rsid w:val="009756C4"/>
    <w:rsid w:val="00975A19"/>
    <w:rsid w:val="00976777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0A22"/>
    <w:rsid w:val="00981477"/>
    <w:rsid w:val="0098175B"/>
    <w:rsid w:val="009818CF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A69"/>
    <w:rsid w:val="00990B53"/>
    <w:rsid w:val="00990DC0"/>
    <w:rsid w:val="00990F85"/>
    <w:rsid w:val="00991519"/>
    <w:rsid w:val="009915DD"/>
    <w:rsid w:val="009918B9"/>
    <w:rsid w:val="00991B61"/>
    <w:rsid w:val="00991B85"/>
    <w:rsid w:val="00991E7B"/>
    <w:rsid w:val="00991EBB"/>
    <w:rsid w:val="00991F28"/>
    <w:rsid w:val="0099284C"/>
    <w:rsid w:val="00992853"/>
    <w:rsid w:val="0099297A"/>
    <w:rsid w:val="00992BEF"/>
    <w:rsid w:val="0099306C"/>
    <w:rsid w:val="009936F4"/>
    <w:rsid w:val="009939FF"/>
    <w:rsid w:val="00993FE6"/>
    <w:rsid w:val="00994807"/>
    <w:rsid w:val="00994BB4"/>
    <w:rsid w:val="00994C0F"/>
    <w:rsid w:val="00994C21"/>
    <w:rsid w:val="00994D81"/>
    <w:rsid w:val="00995613"/>
    <w:rsid w:val="00995C6F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D0"/>
    <w:rsid w:val="00997EE4"/>
    <w:rsid w:val="00997F94"/>
    <w:rsid w:val="009A001F"/>
    <w:rsid w:val="009A023E"/>
    <w:rsid w:val="009A033C"/>
    <w:rsid w:val="009A0951"/>
    <w:rsid w:val="009A0CD5"/>
    <w:rsid w:val="009A0E1E"/>
    <w:rsid w:val="009A0F67"/>
    <w:rsid w:val="009A11CA"/>
    <w:rsid w:val="009A128A"/>
    <w:rsid w:val="009A15C0"/>
    <w:rsid w:val="009A1733"/>
    <w:rsid w:val="009A1A9D"/>
    <w:rsid w:val="009A1A9E"/>
    <w:rsid w:val="009A1C69"/>
    <w:rsid w:val="009A2589"/>
    <w:rsid w:val="009A263E"/>
    <w:rsid w:val="009A267F"/>
    <w:rsid w:val="009A2713"/>
    <w:rsid w:val="009A2778"/>
    <w:rsid w:val="009A2785"/>
    <w:rsid w:val="009A294A"/>
    <w:rsid w:val="009A29F8"/>
    <w:rsid w:val="009A2B90"/>
    <w:rsid w:val="009A2CAF"/>
    <w:rsid w:val="009A2F00"/>
    <w:rsid w:val="009A2F1D"/>
    <w:rsid w:val="009A313D"/>
    <w:rsid w:val="009A3227"/>
    <w:rsid w:val="009A3330"/>
    <w:rsid w:val="009A3353"/>
    <w:rsid w:val="009A37C8"/>
    <w:rsid w:val="009A38A5"/>
    <w:rsid w:val="009A3B85"/>
    <w:rsid w:val="009A3B8B"/>
    <w:rsid w:val="009A3BAD"/>
    <w:rsid w:val="009A3F9A"/>
    <w:rsid w:val="009A42B6"/>
    <w:rsid w:val="009A4328"/>
    <w:rsid w:val="009A4C92"/>
    <w:rsid w:val="009A4CD3"/>
    <w:rsid w:val="009A4E38"/>
    <w:rsid w:val="009A5507"/>
    <w:rsid w:val="009A57B8"/>
    <w:rsid w:val="009A5B16"/>
    <w:rsid w:val="009A5E2B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27"/>
    <w:rsid w:val="009A7A53"/>
    <w:rsid w:val="009A7EF8"/>
    <w:rsid w:val="009B015E"/>
    <w:rsid w:val="009B0351"/>
    <w:rsid w:val="009B03BE"/>
    <w:rsid w:val="009B0BBA"/>
    <w:rsid w:val="009B0C6D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A59"/>
    <w:rsid w:val="009B4B10"/>
    <w:rsid w:val="009B4BAC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289"/>
    <w:rsid w:val="009B6341"/>
    <w:rsid w:val="009B65F6"/>
    <w:rsid w:val="009B6DB6"/>
    <w:rsid w:val="009B6DE9"/>
    <w:rsid w:val="009B70B2"/>
    <w:rsid w:val="009B7192"/>
    <w:rsid w:val="009B758B"/>
    <w:rsid w:val="009B7681"/>
    <w:rsid w:val="009B787B"/>
    <w:rsid w:val="009B7A45"/>
    <w:rsid w:val="009C016C"/>
    <w:rsid w:val="009C0A99"/>
    <w:rsid w:val="009C0E8F"/>
    <w:rsid w:val="009C1541"/>
    <w:rsid w:val="009C170F"/>
    <w:rsid w:val="009C18EE"/>
    <w:rsid w:val="009C19E8"/>
    <w:rsid w:val="009C1B9C"/>
    <w:rsid w:val="009C1C22"/>
    <w:rsid w:val="009C1E04"/>
    <w:rsid w:val="009C2309"/>
    <w:rsid w:val="009C29EA"/>
    <w:rsid w:val="009C2CB4"/>
    <w:rsid w:val="009C2D08"/>
    <w:rsid w:val="009C30EC"/>
    <w:rsid w:val="009C3202"/>
    <w:rsid w:val="009C34D8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4F43"/>
    <w:rsid w:val="009C5064"/>
    <w:rsid w:val="009C5164"/>
    <w:rsid w:val="009C5419"/>
    <w:rsid w:val="009C5764"/>
    <w:rsid w:val="009C5875"/>
    <w:rsid w:val="009C5888"/>
    <w:rsid w:val="009C58D1"/>
    <w:rsid w:val="009C59AA"/>
    <w:rsid w:val="009C5DFE"/>
    <w:rsid w:val="009C6150"/>
    <w:rsid w:val="009C6213"/>
    <w:rsid w:val="009C64ED"/>
    <w:rsid w:val="009C6544"/>
    <w:rsid w:val="009C67E5"/>
    <w:rsid w:val="009C69EB"/>
    <w:rsid w:val="009C6A49"/>
    <w:rsid w:val="009C6BBB"/>
    <w:rsid w:val="009C6C41"/>
    <w:rsid w:val="009C6DF7"/>
    <w:rsid w:val="009C7504"/>
    <w:rsid w:val="009C7602"/>
    <w:rsid w:val="009C769F"/>
    <w:rsid w:val="009C79E9"/>
    <w:rsid w:val="009C7D1C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1D6B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5F4A"/>
    <w:rsid w:val="009D60E5"/>
    <w:rsid w:val="009D6548"/>
    <w:rsid w:val="009D662C"/>
    <w:rsid w:val="009D68C8"/>
    <w:rsid w:val="009D6A22"/>
    <w:rsid w:val="009D6ED2"/>
    <w:rsid w:val="009D70DB"/>
    <w:rsid w:val="009D7162"/>
    <w:rsid w:val="009D7190"/>
    <w:rsid w:val="009D72D0"/>
    <w:rsid w:val="009D72F3"/>
    <w:rsid w:val="009D7370"/>
    <w:rsid w:val="009D73EC"/>
    <w:rsid w:val="009D7974"/>
    <w:rsid w:val="009D7A07"/>
    <w:rsid w:val="009D7BFD"/>
    <w:rsid w:val="009E0110"/>
    <w:rsid w:val="009E0AED"/>
    <w:rsid w:val="009E0B29"/>
    <w:rsid w:val="009E0CB6"/>
    <w:rsid w:val="009E0E04"/>
    <w:rsid w:val="009E1282"/>
    <w:rsid w:val="009E1535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3E2"/>
    <w:rsid w:val="009E44AF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5B1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6AE"/>
    <w:rsid w:val="009E7762"/>
    <w:rsid w:val="009E796C"/>
    <w:rsid w:val="009E7A12"/>
    <w:rsid w:val="009E7B8B"/>
    <w:rsid w:val="009E7D6F"/>
    <w:rsid w:val="009E7F72"/>
    <w:rsid w:val="009F03E0"/>
    <w:rsid w:val="009F0516"/>
    <w:rsid w:val="009F0C47"/>
    <w:rsid w:val="009F1277"/>
    <w:rsid w:val="009F184D"/>
    <w:rsid w:val="009F1971"/>
    <w:rsid w:val="009F1DB5"/>
    <w:rsid w:val="009F2173"/>
    <w:rsid w:val="009F2250"/>
    <w:rsid w:val="009F22DD"/>
    <w:rsid w:val="009F230B"/>
    <w:rsid w:val="009F23E8"/>
    <w:rsid w:val="009F28C1"/>
    <w:rsid w:val="009F2B8A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AFF"/>
    <w:rsid w:val="009F6C68"/>
    <w:rsid w:val="009F7B63"/>
    <w:rsid w:val="009F7D73"/>
    <w:rsid w:val="009F7E35"/>
    <w:rsid w:val="00A0016F"/>
    <w:rsid w:val="00A0085D"/>
    <w:rsid w:val="00A00B1B"/>
    <w:rsid w:val="00A0123F"/>
    <w:rsid w:val="00A0154D"/>
    <w:rsid w:val="00A0192A"/>
    <w:rsid w:val="00A01A84"/>
    <w:rsid w:val="00A021C9"/>
    <w:rsid w:val="00A026C0"/>
    <w:rsid w:val="00A0275E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905"/>
    <w:rsid w:val="00A059B7"/>
    <w:rsid w:val="00A05CCE"/>
    <w:rsid w:val="00A05F6E"/>
    <w:rsid w:val="00A061DD"/>
    <w:rsid w:val="00A063E6"/>
    <w:rsid w:val="00A064CD"/>
    <w:rsid w:val="00A068B7"/>
    <w:rsid w:val="00A06A19"/>
    <w:rsid w:val="00A06B03"/>
    <w:rsid w:val="00A06BE3"/>
    <w:rsid w:val="00A0707C"/>
    <w:rsid w:val="00A07099"/>
    <w:rsid w:val="00A070A9"/>
    <w:rsid w:val="00A0765A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222"/>
    <w:rsid w:val="00A13EC0"/>
    <w:rsid w:val="00A14147"/>
    <w:rsid w:val="00A14464"/>
    <w:rsid w:val="00A14466"/>
    <w:rsid w:val="00A1481B"/>
    <w:rsid w:val="00A14E21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69A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69"/>
    <w:rsid w:val="00A21EFF"/>
    <w:rsid w:val="00A21F6D"/>
    <w:rsid w:val="00A220A5"/>
    <w:rsid w:val="00A22108"/>
    <w:rsid w:val="00A223D0"/>
    <w:rsid w:val="00A22430"/>
    <w:rsid w:val="00A2268E"/>
    <w:rsid w:val="00A23352"/>
    <w:rsid w:val="00A233FC"/>
    <w:rsid w:val="00A234F3"/>
    <w:rsid w:val="00A23638"/>
    <w:rsid w:val="00A23700"/>
    <w:rsid w:val="00A238B3"/>
    <w:rsid w:val="00A23988"/>
    <w:rsid w:val="00A23AE3"/>
    <w:rsid w:val="00A23CB1"/>
    <w:rsid w:val="00A24897"/>
    <w:rsid w:val="00A249F8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6BD"/>
    <w:rsid w:val="00A279D0"/>
    <w:rsid w:val="00A27F58"/>
    <w:rsid w:val="00A30160"/>
    <w:rsid w:val="00A301AA"/>
    <w:rsid w:val="00A3021C"/>
    <w:rsid w:val="00A304F6"/>
    <w:rsid w:val="00A30872"/>
    <w:rsid w:val="00A308B0"/>
    <w:rsid w:val="00A3097A"/>
    <w:rsid w:val="00A30EBE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D6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552B"/>
    <w:rsid w:val="00A35958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D6B"/>
    <w:rsid w:val="00A43E9E"/>
    <w:rsid w:val="00A43F7E"/>
    <w:rsid w:val="00A4413B"/>
    <w:rsid w:val="00A44536"/>
    <w:rsid w:val="00A4477F"/>
    <w:rsid w:val="00A44AA2"/>
    <w:rsid w:val="00A44CC2"/>
    <w:rsid w:val="00A44D81"/>
    <w:rsid w:val="00A45177"/>
    <w:rsid w:val="00A45701"/>
    <w:rsid w:val="00A45857"/>
    <w:rsid w:val="00A45BF3"/>
    <w:rsid w:val="00A461F7"/>
    <w:rsid w:val="00A4649A"/>
    <w:rsid w:val="00A46657"/>
    <w:rsid w:val="00A46674"/>
    <w:rsid w:val="00A46937"/>
    <w:rsid w:val="00A46A81"/>
    <w:rsid w:val="00A46AB3"/>
    <w:rsid w:val="00A46D83"/>
    <w:rsid w:val="00A470DB"/>
    <w:rsid w:val="00A471F1"/>
    <w:rsid w:val="00A47407"/>
    <w:rsid w:val="00A4766A"/>
    <w:rsid w:val="00A47770"/>
    <w:rsid w:val="00A477BC"/>
    <w:rsid w:val="00A50461"/>
    <w:rsid w:val="00A50766"/>
    <w:rsid w:val="00A5167C"/>
    <w:rsid w:val="00A51AEF"/>
    <w:rsid w:val="00A52356"/>
    <w:rsid w:val="00A525C3"/>
    <w:rsid w:val="00A526B2"/>
    <w:rsid w:val="00A528C8"/>
    <w:rsid w:val="00A52AB3"/>
    <w:rsid w:val="00A52DAD"/>
    <w:rsid w:val="00A532C7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8C8"/>
    <w:rsid w:val="00A54914"/>
    <w:rsid w:val="00A54A43"/>
    <w:rsid w:val="00A54D3B"/>
    <w:rsid w:val="00A54D4D"/>
    <w:rsid w:val="00A5535F"/>
    <w:rsid w:val="00A5536E"/>
    <w:rsid w:val="00A556D7"/>
    <w:rsid w:val="00A557C1"/>
    <w:rsid w:val="00A55BD0"/>
    <w:rsid w:val="00A563F0"/>
    <w:rsid w:val="00A566F9"/>
    <w:rsid w:val="00A56742"/>
    <w:rsid w:val="00A56799"/>
    <w:rsid w:val="00A56962"/>
    <w:rsid w:val="00A56E85"/>
    <w:rsid w:val="00A5726F"/>
    <w:rsid w:val="00A575B9"/>
    <w:rsid w:val="00A577D7"/>
    <w:rsid w:val="00A57F5A"/>
    <w:rsid w:val="00A60763"/>
    <w:rsid w:val="00A60780"/>
    <w:rsid w:val="00A60BDD"/>
    <w:rsid w:val="00A60E8C"/>
    <w:rsid w:val="00A61019"/>
    <w:rsid w:val="00A61053"/>
    <w:rsid w:val="00A612F7"/>
    <w:rsid w:val="00A61497"/>
    <w:rsid w:val="00A6152D"/>
    <w:rsid w:val="00A618D4"/>
    <w:rsid w:val="00A61DEF"/>
    <w:rsid w:val="00A61FFF"/>
    <w:rsid w:val="00A62072"/>
    <w:rsid w:val="00A631A6"/>
    <w:rsid w:val="00A6331D"/>
    <w:rsid w:val="00A638B9"/>
    <w:rsid w:val="00A6392B"/>
    <w:rsid w:val="00A63950"/>
    <w:rsid w:val="00A63B38"/>
    <w:rsid w:val="00A63E4E"/>
    <w:rsid w:val="00A643DB"/>
    <w:rsid w:val="00A644EA"/>
    <w:rsid w:val="00A644FD"/>
    <w:rsid w:val="00A64606"/>
    <w:rsid w:val="00A64803"/>
    <w:rsid w:val="00A64AC4"/>
    <w:rsid w:val="00A64D20"/>
    <w:rsid w:val="00A64D4C"/>
    <w:rsid w:val="00A64DDD"/>
    <w:rsid w:val="00A6567A"/>
    <w:rsid w:val="00A65759"/>
    <w:rsid w:val="00A657FF"/>
    <w:rsid w:val="00A65A25"/>
    <w:rsid w:val="00A65ADB"/>
    <w:rsid w:val="00A65B15"/>
    <w:rsid w:val="00A65D1F"/>
    <w:rsid w:val="00A65D2C"/>
    <w:rsid w:val="00A66180"/>
    <w:rsid w:val="00A66268"/>
    <w:rsid w:val="00A66760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5CB"/>
    <w:rsid w:val="00A70682"/>
    <w:rsid w:val="00A70686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039"/>
    <w:rsid w:val="00A727C3"/>
    <w:rsid w:val="00A72BD2"/>
    <w:rsid w:val="00A72C29"/>
    <w:rsid w:val="00A72CA4"/>
    <w:rsid w:val="00A72D19"/>
    <w:rsid w:val="00A72FBA"/>
    <w:rsid w:val="00A730C3"/>
    <w:rsid w:val="00A7382D"/>
    <w:rsid w:val="00A7397B"/>
    <w:rsid w:val="00A73ACD"/>
    <w:rsid w:val="00A73DA4"/>
    <w:rsid w:val="00A74338"/>
    <w:rsid w:val="00A7445B"/>
    <w:rsid w:val="00A74461"/>
    <w:rsid w:val="00A74509"/>
    <w:rsid w:val="00A74B05"/>
    <w:rsid w:val="00A74C71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555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1053"/>
    <w:rsid w:val="00A8129C"/>
    <w:rsid w:val="00A812AB"/>
    <w:rsid w:val="00A813DD"/>
    <w:rsid w:val="00A81559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254"/>
    <w:rsid w:val="00A8337B"/>
    <w:rsid w:val="00A836C8"/>
    <w:rsid w:val="00A838E5"/>
    <w:rsid w:val="00A83BBF"/>
    <w:rsid w:val="00A83D5C"/>
    <w:rsid w:val="00A83F28"/>
    <w:rsid w:val="00A84011"/>
    <w:rsid w:val="00A84096"/>
    <w:rsid w:val="00A8429A"/>
    <w:rsid w:val="00A843CB"/>
    <w:rsid w:val="00A848F2"/>
    <w:rsid w:val="00A848FF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12A"/>
    <w:rsid w:val="00A872FF"/>
    <w:rsid w:val="00A87748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9F2"/>
    <w:rsid w:val="00A90D22"/>
    <w:rsid w:val="00A90D53"/>
    <w:rsid w:val="00A90FA3"/>
    <w:rsid w:val="00A910F4"/>
    <w:rsid w:val="00A9118A"/>
    <w:rsid w:val="00A912D5"/>
    <w:rsid w:val="00A9150F"/>
    <w:rsid w:val="00A916E2"/>
    <w:rsid w:val="00A917B8"/>
    <w:rsid w:val="00A91E0B"/>
    <w:rsid w:val="00A92067"/>
    <w:rsid w:val="00A92651"/>
    <w:rsid w:val="00A92769"/>
    <w:rsid w:val="00A928AE"/>
    <w:rsid w:val="00A92EA7"/>
    <w:rsid w:val="00A93858"/>
    <w:rsid w:val="00A938C0"/>
    <w:rsid w:val="00A93B63"/>
    <w:rsid w:val="00A9406B"/>
    <w:rsid w:val="00A94329"/>
    <w:rsid w:val="00A94B5B"/>
    <w:rsid w:val="00A94CA8"/>
    <w:rsid w:val="00A952A8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4DE"/>
    <w:rsid w:val="00AA0C30"/>
    <w:rsid w:val="00AA0DF7"/>
    <w:rsid w:val="00AA1052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2EA3"/>
    <w:rsid w:val="00AA326E"/>
    <w:rsid w:val="00AA3699"/>
    <w:rsid w:val="00AA36AD"/>
    <w:rsid w:val="00AA3A06"/>
    <w:rsid w:val="00AA3F31"/>
    <w:rsid w:val="00AA43EE"/>
    <w:rsid w:val="00AA465F"/>
    <w:rsid w:val="00AA4FE4"/>
    <w:rsid w:val="00AA5263"/>
    <w:rsid w:val="00AA5A4F"/>
    <w:rsid w:val="00AA5BC2"/>
    <w:rsid w:val="00AA5C92"/>
    <w:rsid w:val="00AA5E34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A7578"/>
    <w:rsid w:val="00AA7F98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1BFB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954"/>
    <w:rsid w:val="00AB5A85"/>
    <w:rsid w:val="00AB6083"/>
    <w:rsid w:val="00AB6824"/>
    <w:rsid w:val="00AB68FA"/>
    <w:rsid w:val="00AB6C43"/>
    <w:rsid w:val="00AB6D05"/>
    <w:rsid w:val="00AB7064"/>
    <w:rsid w:val="00AB732A"/>
    <w:rsid w:val="00AB73B5"/>
    <w:rsid w:val="00AB73D3"/>
    <w:rsid w:val="00AB7883"/>
    <w:rsid w:val="00AB7AC3"/>
    <w:rsid w:val="00AC006C"/>
    <w:rsid w:val="00AC0288"/>
    <w:rsid w:val="00AC04B9"/>
    <w:rsid w:val="00AC05B5"/>
    <w:rsid w:val="00AC06F0"/>
    <w:rsid w:val="00AC09E6"/>
    <w:rsid w:val="00AC0D13"/>
    <w:rsid w:val="00AC0D1B"/>
    <w:rsid w:val="00AC12C0"/>
    <w:rsid w:val="00AC13B4"/>
    <w:rsid w:val="00AC16D0"/>
    <w:rsid w:val="00AC199F"/>
    <w:rsid w:val="00AC19DD"/>
    <w:rsid w:val="00AC1D29"/>
    <w:rsid w:val="00AC1E71"/>
    <w:rsid w:val="00AC2050"/>
    <w:rsid w:val="00AC225C"/>
    <w:rsid w:val="00AC26AA"/>
    <w:rsid w:val="00AC2CE0"/>
    <w:rsid w:val="00AC313E"/>
    <w:rsid w:val="00AC3414"/>
    <w:rsid w:val="00AC365D"/>
    <w:rsid w:val="00AC366B"/>
    <w:rsid w:val="00AC375F"/>
    <w:rsid w:val="00AC389B"/>
    <w:rsid w:val="00AC38C3"/>
    <w:rsid w:val="00AC3B05"/>
    <w:rsid w:val="00AC3C4A"/>
    <w:rsid w:val="00AC3D03"/>
    <w:rsid w:val="00AC3F12"/>
    <w:rsid w:val="00AC3F50"/>
    <w:rsid w:val="00AC3F79"/>
    <w:rsid w:val="00AC4298"/>
    <w:rsid w:val="00AC4402"/>
    <w:rsid w:val="00AC46C7"/>
    <w:rsid w:val="00AC49A3"/>
    <w:rsid w:val="00AC4CA7"/>
    <w:rsid w:val="00AC5038"/>
    <w:rsid w:val="00AC54F3"/>
    <w:rsid w:val="00AC5673"/>
    <w:rsid w:val="00AC5AEE"/>
    <w:rsid w:val="00AC5BB1"/>
    <w:rsid w:val="00AC5BF5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B6C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5FB1"/>
    <w:rsid w:val="00AD6136"/>
    <w:rsid w:val="00AD61C9"/>
    <w:rsid w:val="00AD61EC"/>
    <w:rsid w:val="00AD6707"/>
    <w:rsid w:val="00AD6797"/>
    <w:rsid w:val="00AD6A38"/>
    <w:rsid w:val="00AD6AC1"/>
    <w:rsid w:val="00AD6F74"/>
    <w:rsid w:val="00AD713D"/>
    <w:rsid w:val="00AD7313"/>
    <w:rsid w:val="00AD76A7"/>
    <w:rsid w:val="00AD77C8"/>
    <w:rsid w:val="00AD7967"/>
    <w:rsid w:val="00AD798A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1D4E"/>
    <w:rsid w:val="00AE1EB7"/>
    <w:rsid w:val="00AE1FCC"/>
    <w:rsid w:val="00AE22AE"/>
    <w:rsid w:val="00AE231C"/>
    <w:rsid w:val="00AE2413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853"/>
    <w:rsid w:val="00AE4BFC"/>
    <w:rsid w:val="00AE4CA4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8E5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B20"/>
    <w:rsid w:val="00AF3F7D"/>
    <w:rsid w:val="00AF41BC"/>
    <w:rsid w:val="00AF4489"/>
    <w:rsid w:val="00AF4574"/>
    <w:rsid w:val="00AF4E28"/>
    <w:rsid w:val="00AF4FC0"/>
    <w:rsid w:val="00AF505C"/>
    <w:rsid w:val="00AF50BF"/>
    <w:rsid w:val="00AF57D9"/>
    <w:rsid w:val="00AF5853"/>
    <w:rsid w:val="00AF5B0A"/>
    <w:rsid w:val="00AF5BAB"/>
    <w:rsid w:val="00AF5F4C"/>
    <w:rsid w:val="00AF6031"/>
    <w:rsid w:val="00AF62C9"/>
    <w:rsid w:val="00AF63A0"/>
    <w:rsid w:val="00AF64E0"/>
    <w:rsid w:val="00AF6645"/>
    <w:rsid w:val="00AF682C"/>
    <w:rsid w:val="00AF68F0"/>
    <w:rsid w:val="00AF6B62"/>
    <w:rsid w:val="00AF7037"/>
    <w:rsid w:val="00AF7056"/>
    <w:rsid w:val="00AF7447"/>
    <w:rsid w:val="00AF766F"/>
    <w:rsid w:val="00AF7761"/>
    <w:rsid w:val="00AF77C9"/>
    <w:rsid w:val="00AF7925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736"/>
    <w:rsid w:val="00B02C30"/>
    <w:rsid w:val="00B032EB"/>
    <w:rsid w:val="00B03894"/>
    <w:rsid w:val="00B03A0E"/>
    <w:rsid w:val="00B03D8A"/>
    <w:rsid w:val="00B03DB1"/>
    <w:rsid w:val="00B0459A"/>
    <w:rsid w:val="00B0470F"/>
    <w:rsid w:val="00B04755"/>
    <w:rsid w:val="00B048DB"/>
    <w:rsid w:val="00B04CF1"/>
    <w:rsid w:val="00B04DC2"/>
    <w:rsid w:val="00B04FE3"/>
    <w:rsid w:val="00B05042"/>
    <w:rsid w:val="00B0511F"/>
    <w:rsid w:val="00B0518B"/>
    <w:rsid w:val="00B05316"/>
    <w:rsid w:val="00B05467"/>
    <w:rsid w:val="00B05636"/>
    <w:rsid w:val="00B056A9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681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8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7FB"/>
    <w:rsid w:val="00B158B0"/>
    <w:rsid w:val="00B1591A"/>
    <w:rsid w:val="00B15F66"/>
    <w:rsid w:val="00B16635"/>
    <w:rsid w:val="00B166E7"/>
    <w:rsid w:val="00B16898"/>
    <w:rsid w:val="00B16B3B"/>
    <w:rsid w:val="00B16BC8"/>
    <w:rsid w:val="00B16D1C"/>
    <w:rsid w:val="00B16E03"/>
    <w:rsid w:val="00B16E05"/>
    <w:rsid w:val="00B16E3F"/>
    <w:rsid w:val="00B16E62"/>
    <w:rsid w:val="00B17221"/>
    <w:rsid w:val="00B17540"/>
    <w:rsid w:val="00B1774D"/>
    <w:rsid w:val="00B177BD"/>
    <w:rsid w:val="00B17874"/>
    <w:rsid w:val="00B179F9"/>
    <w:rsid w:val="00B17B73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944"/>
    <w:rsid w:val="00B22C50"/>
    <w:rsid w:val="00B22DF8"/>
    <w:rsid w:val="00B23115"/>
    <w:rsid w:val="00B231EC"/>
    <w:rsid w:val="00B234ED"/>
    <w:rsid w:val="00B235E1"/>
    <w:rsid w:val="00B23FC9"/>
    <w:rsid w:val="00B2401B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57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54D"/>
    <w:rsid w:val="00B317D8"/>
    <w:rsid w:val="00B31B22"/>
    <w:rsid w:val="00B31CCC"/>
    <w:rsid w:val="00B31DC8"/>
    <w:rsid w:val="00B327B3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07A"/>
    <w:rsid w:val="00B342C5"/>
    <w:rsid w:val="00B34789"/>
    <w:rsid w:val="00B34B59"/>
    <w:rsid w:val="00B34C90"/>
    <w:rsid w:val="00B3502D"/>
    <w:rsid w:val="00B350D6"/>
    <w:rsid w:val="00B35111"/>
    <w:rsid w:val="00B351EB"/>
    <w:rsid w:val="00B35578"/>
    <w:rsid w:val="00B35665"/>
    <w:rsid w:val="00B35A90"/>
    <w:rsid w:val="00B35B50"/>
    <w:rsid w:val="00B35E9C"/>
    <w:rsid w:val="00B36265"/>
    <w:rsid w:val="00B36387"/>
    <w:rsid w:val="00B36414"/>
    <w:rsid w:val="00B36AD2"/>
    <w:rsid w:val="00B37369"/>
    <w:rsid w:val="00B37575"/>
    <w:rsid w:val="00B375A6"/>
    <w:rsid w:val="00B3760D"/>
    <w:rsid w:val="00B37630"/>
    <w:rsid w:val="00B376B4"/>
    <w:rsid w:val="00B379E2"/>
    <w:rsid w:val="00B40280"/>
    <w:rsid w:val="00B402C4"/>
    <w:rsid w:val="00B402D7"/>
    <w:rsid w:val="00B406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2AB"/>
    <w:rsid w:val="00B4399A"/>
    <w:rsid w:val="00B439EA"/>
    <w:rsid w:val="00B43E90"/>
    <w:rsid w:val="00B44114"/>
    <w:rsid w:val="00B44200"/>
    <w:rsid w:val="00B4468C"/>
    <w:rsid w:val="00B446C7"/>
    <w:rsid w:val="00B44793"/>
    <w:rsid w:val="00B448B1"/>
    <w:rsid w:val="00B4490D"/>
    <w:rsid w:val="00B44E26"/>
    <w:rsid w:val="00B44FBF"/>
    <w:rsid w:val="00B4507F"/>
    <w:rsid w:val="00B45295"/>
    <w:rsid w:val="00B458DA"/>
    <w:rsid w:val="00B45C77"/>
    <w:rsid w:val="00B45D7B"/>
    <w:rsid w:val="00B45D84"/>
    <w:rsid w:val="00B460A5"/>
    <w:rsid w:val="00B46110"/>
    <w:rsid w:val="00B46CE6"/>
    <w:rsid w:val="00B46F3A"/>
    <w:rsid w:val="00B470C6"/>
    <w:rsid w:val="00B47227"/>
    <w:rsid w:val="00B47636"/>
    <w:rsid w:val="00B477F8"/>
    <w:rsid w:val="00B47818"/>
    <w:rsid w:val="00B47862"/>
    <w:rsid w:val="00B478CB"/>
    <w:rsid w:val="00B47C6F"/>
    <w:rsid w:val="00B50225"/>
    <w:rsid w:val="00B505C1"/>
    <w:rsid w:val="00B50D2D"/>
    <w:rsid w:val="00B50F48"/>
    <w:rsid w:val="00B50F9A"/>
    <w:rsid w:val="00B51383"/>
    <w:rsid w:val="00B515CB"/>
    <w:rsid w:val="00B516E0"/>
    <w:rsid w:val="00B5223B"/>
    <w:rsid w:val="00B522B5"/>
    <w:rsid w:val="00B523D0"/>
    <w:rsid w:val="00B528DF"/>
    <w:rsid w:val="00B52A0B"/>
    <w:rsid w:val="00B52CAE"/>
    <w:rsid w:val="00B5312A"/>
    <w:rsid w:val="00B53311"/>
    <w:rsid w:val="00B5382C"/>
    <w:rsid w:val="00B538DA"/>
    <w:rsid w:val="00B539FE"/>
    <w:rsid w:val="00B53DE5"/>
    <w:rsid w:val="00B54044"/>
    <w:rsid w:val="00B540B1"/>
    <w:rsid w:val="00B54189"/>
    <w:rsid w:val="00B54266"/>
    <w:rsid w:val="00B5431B"/>
    <w:rsid w:val="00B54547"/>
    <w:rsid w:val="00B54637"/>
    <w:rsid w:val="00B5470F"/>
    <w:rsid w:val="00B54786"/>
    <w:rsid w:val="00B54788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327"/>
    <w:rsid w:val="00B56811"/>
    <w:rsid w:val="00B56C2A"/>
    <w:rsid w:val="00B56D68"/>
    <w:rsid w:val="00B574CE"/>
    <w:rsid w:val="00B5764F"/>
    <w:rsid w:val="00B57809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488"/>
    <w:rsid w:val="00B617A2"/>
    <w:rsid w:val="00B61DCA"/>
    <w:rsid w:val="00B62027"/>
    <w:rsid w:val="00B62282"/>
    <w:rsid w:val="00B622F4"/>
    <w:rsid w:val="00B62730"/>
    <w:rsid w:val="00B62817"/>
    <w:rsid w:val="00B62A65"/>
    <w:rsid w:val="00B62C6A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559"/>
    <w:rsid w:val="00B64719"/>
    <w:rsid w:val="00B64959"/>
    <w:rsid w:val="00B64DB8"/>
    <w:rsid w:val="00B64EDA"/>
    <w:rsid w:val="00B653AA"/>
    <w:rsid w:val="00B65643"/>
    <w:rsid w:val="00B65B2E"/>
    <w:rsid w:val="00B661AE"/>
    <w:rsid w:val="00B66E9B"/>
    <w:rsid w:val="00B66F27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329"/>
    <w:rsid w:val="00B70717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22"/>
    <w:rsid w:val="00B74B8C"/>
    <w:rsid w:val="00B753EE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72CC"/>
    <w:rsid w:val="00B77361"/>
    <w:rsid w:val="00B7771C"/>
    <w:rsid w:val="00B77901"/>
    <w:rsid w:val="00B77C0B"/>
    <w:rsid w:val="00B77E89"/>
    <w:rsid w:val="00B80392"/>
    <w:rsid w:val="00B8058C"/>
    <w:rsid w:val="00B8071F"/>
    <w:rsid w:val="00B80A72"/>
    <w:rsid w:val="00B80BED"/>
    <w:rsid w:val="00B80CE2"/>
    <w:rsid w:val="00B81239"/>
    <w:rsid w:val="00B81A97"/>
    <w:rsid w:val="00B81C5A"/>
    <w:rsid w:val="00B81CF2"/>
    <w:rsid w:val="00B81D6A"/>
    <w:rsid w:val="00B81E37"/>
    <w:rsid w:val="00B820FB"/>
    <w:rsid w:val="00B82206"/>
    <w:rsid w:val="00B82249"/>
    <w:rsid w:val="00B8226D"/>
    <w:rsid w:val="00B82472"/>
    <w:rsid w:val="00B825F4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88"/>
    <w:rsid w:val="00B861A7"/>
    <w:rsid w:val="00B8655C"/>
    <w:rsid w:val="00B86754"/>
    <w:rsid w:val="00B868C3"/>
    <w:rsid w:val="00B8698A"/>
    <w:rsid w:val="00B86ACA"/>
    <w:rsid w:val="00B86C9C"/>
    <w:rsid w:val="00B86DDF"/>
    <w:rsid w:val="00B86E41"/>
    <w:rsid w:val="00B86EAF"/>
    <w:rsid w:val="00B87057"/>
    <w:rsid w:val="00B872C3"/>
    <w:rsid w:val="00B87308"/>
    <w:rsid w:val="00B87428"/>
    <w:rsid w:val="00B8742D"/>
    <w:rsid w:val="00B876ED"/>
    <w:rsid w:val="00B87AEE"/>
    <w:rsid w:val="00B87E2B"/>
    <w:rsid w:val="00B87F69"/>
    <w:rsid w:val="00B903CF"/>
    <w:rsid w:val="00B9051B"/>
    <w:rsid w:val="00B90525"/>
    <w:rsid w:val="00B90A9C"/>
    <w:rsid w:val="00B91785"/>
    <w:rsid w:val="00B918FF"/>
    <w:rsid w:val="00B91A7E"/>
    <w:rsid w:val="00B91D52"/>
    <w:rsid w:val="00B92342"/>
    <w:rsid w:val="00B924E8"/>
    <w:rsid w:val="00B92A18"/>
    <w:rsid w:val="00B92B03"/>
    <w:rsid w:val="00B92B8D"/>
    <w:rsid w:val="00B92BAD"/>
    <w:rsid w:val="00B92C73"/>
    <w:rsid w:val="00B933F6"/>
    <w:rsid w:val="00B93EE4"/>
    <w:rsid w:val="00B93FA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10B"/>
    <w:rsid w:val="00B96CC2"/>
    <w:rsid w:val="00B96E6D"/>
    <w:rsid w:val="00B96F15"/>
    <w:rsid w:val="00B96F68"/>
    <w:rsid w:val="00B974EF"/>
    <w:rsid w:val="00B97568"/>
    <w:rsid w:val="00B97E9E"/>
    <w:rsid w:val="00B97F79"/>
    <w:rsid w:val="00B97FC6"/>
    <w:rsid w:val="00BA00DC"/>
    <w:rsid w:val="00BA08D3"/>
    <w:rsid w:val="00BA0A95"/>
    <w:rsid w:val="00BA0B54"/>
    <w:rsid w:val="00BA0BDE"/>
    <w:rsid w:val="00BA0CB3"/>
    <w:rsid w:val="00BA0DD8"/>
    <w:rsid w:val="00BA0DFB"/>
    <w:rsid w:val="00BA1341"/>
    <w:rsid w:val="00BA1F3D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2"/>
    <w:rsid w:val="00BA6505"/>
    <w:rsid w:val="00BA653C"/>
    <w:rsid w:val="00BA6577"/>
    <w:rsid w:val="00BA699B"/>
    <w:rsid w:val="00BA6AB0"/>
    <w:rsid w:val="00BA6B7D"/>
    <w:rsid w:val="00BA6BE5"/>
    <w:rsid w:val="00BA6D33"/>
    <w:rsid w:val="00BA6F98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A56"/>
    <w:rsid w:val="00BB2059"/>
    <w:rsid w:val="00BB278D"/>
    <w:rsid w:val="00BB293C"/>
    <w:rsid w:val="00BB2DEB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231"/>
    <w:rsid w:val="00BC23FE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183"/>
    <w:rsid w:val="00BC438E"/>
    <w:rsid w:val="00BC4520"/>
    <w:rsid w:val="00BC471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C7F0D"/>
    <w:rsid w:val="00BD06EA"/>
    <w:rsid w:val="00BD0832"/>
    <w:rsid w:val="00BD0ACA"/>
    <w:rsid w:val="00BD0B73"/>
    <w:rsid w:val="00BD0C25"/>
    <w:rsid w:val="00BD128F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241"/>
    <w:rsid w:val="00BE0352"/>
    <w:rsid w:val="00BE08DD"/>
    <w:rsid w:val="00BE09A0"/>
    <w:rsid w:val="00BE0C9C"/>
    <w:rsid w:val="00BE1468"/>
    <w:rsid w:val="00BE1939"/>
    <w:rsid w:val="00BE1A9C"/>
    <w:rsid w:val="00BE1D8F"/>
    <w:rsid w:val="00BE1DEC"/>
    <w:rsid w:val="00BE1EF8"/>
    <w:rsid w:val="00BE1FC9"/>
    <w:rsid w:val="00BE236A"/>
    <w:rsid w:val="00BE24D6"/>
    <w:rsid w:val="00BE2576"/>
    <w:rsid w:val="00BE2946"/>
    <w:rsid w:val="00BE2971"/>
    <w:rsid w:val="00BE2A9C"/>
    <w:rsid w:val="00BE2AC1"/>
    <w:rsid w:val="00BE2C6C"/>
    <w:rsid w:val="00BE2E63"/>
    <w:rsid w:val="00BE3320"/>
    <w:rsid w:val="00BE34BF"/>
    <w:rsid w:val="00BE3A07"/>
    <w:rsid w:val="00BE41F0"/>
    <w:rsid w:val="00BE449B"/>
    <w:rsid w:val="00BE46BE"/>
    <w:rsid w:val="00BE48F9"/>
    <w:rsid w:val="00BE4D10"/>
    <w:rsid w:val="00BE4D91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4E2"/>
    <w:rsid w:val="00BE75B7"/>
    <w:rsid w:val="00BE76A5"/>
    <w:rsid w:val="00BE7AA7"/>
    <w:rsid w:val="00BE7D6D"/>
    <w:rsid w:val="00BE7E07"/>
    <w:rsid w:val="00BE7E62"/>
    <w:rsid w:val="00BE7EC4"/>
    <w:rsid w:val="00BF014C"/>
    <w:rsid w:val="00BF0573"/>
    <w:rsid w:val="00BF1020"/>
    <w:rsid w:val="00BF15BB"/>
    <w:rsid w:val="00BF1753"/>
    <w:rsid w:val="00BF177D"/>
    <w:rsid w:val="00BF1E27"/>
    <w:rsid w:val="00BF2148"/>
    <w:rsid w:val="00BF22BB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3CCA"/>
    <w:rsid w:val="00BF4305"/>
    <w:rsid w:val="00BF44F4"/>
    <w:rsid w:val="00BF4947"/>
    <w:rsid w:val="00BF4C7B"/>
    <w:rsid w:val="00BF4E12"/>
    <w:rsid w:val="00BF505F"/>
    <w:rsid w:val="00BF5111"/>
    <w:rsid w:val="00BF522C"/>
    <w:rsid w:val="00BF55A9"/>
    <w:rsid w:val="00BF55E9"/>
    <w:rsid w:val="00BF56C3"/>
    <w:rsid w:val="00BF56EB"/>
    <w:rsid w:val="00BF5A0A"/>
    <w:rsid w:val="00BF5EC0"/>
    <w:rsid w:val="00BF5F4A"/>
    <w:rsid w:val="00BF602E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29F9"/>
    <w:rsid w:val="00C03235"/>
    <w:rsid w:val="00C034FA"/>
    <w:rsid w:val="00C0377E"/>
    <w:rsid w:val="00C03B49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70F"/>
    <w:rsid w:val="00C07B49"/>
    <w:rsid w:val="00C07EBB"/>
    <w:rsid w:val="00C07F3A"/>
    <w:rsid w:val="00C100BE"/>
    <w:rsid w:val="00C10482"/>
    <w:rsid w:val="00C10519"/>
    <w:rsid w:val="00C105EE"/>
    <w:rsid w:val="00C108C6"/>
    <w:rsid w:val="00C10C5E"/>
    <w:rsid w:val="00C10C9D"/>
    <w:rsid w:val="00C10E6D"/>
    <w:rsid w:val="00C111A9"/>
    <w:rsid w:val="00C111DF"/>
    <w:rsid w:val="00C11933"/>
    <w:rsid w:val="00C12035"/>
    <w:rsid w:val="00C12178"/>
    <w:rsid w:val="00C1219E"/>
    <w:rsid w:val="00C12239"/>
    <w:rsid w:val="00C123B9"/>
    <w:rsid w:val="00C126F8"/>
    <w:rsid w:val="00C12810"/>
    <w:rsid w:val="00C12974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53F"/>
    <w:rsid w:val="00C1459B"/>
    <w:rsid w:val="00C14892"/>
    <w:rsid w:val="00C14BA7"/>
    <w:rsid w:val="00C14C2B"/>
    <w:rsid w:val="00C15305"/>
    <w:rsid w:val="00C158BF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DE1"/>
    <w:rsid w:val="00C17FDF"/>
    <w:rsid w:val="00C20361"/>
    <w:rsid w:val="00C207DE"/>
    <w:rsid w:val="00C20F9A"/>
    <w:rsid w:val="00C20FA3"/>
    <w:rsid w:val="00C210A8"/>
    <w:rsid w:val="00C21314"/>
    <w:rsid w:val="00C21416"/>
    <w:rsid w:val="00C21737"/>
    <w:rsid w:val="00C2174C"/>
    <w:rsid w:val="00C21752"/>
    <w:rsid w:val="00C21910"/>
    <w:rsid w:val="00C21A3D"/>
    <w:rsid w:val="00C2202A"/>
    <w:rsid w:val="00C221D2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988"/>
    <w:rsid w:val="00C25A61"/>
    <w:rsid w:val="00C25E24"/>
    <w:rsid w:val="00C26429"/>
    <w:rsid w:val="00C2662E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845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084"/>
    <w:rsid w:val="00C325A1"/>
    <w:rsid w:val="00C327EA"/>
    <w:rsid w:val="00C32A2C"/>
    <w:rsid w:val="00C32CA3"/>
    <w:rsid w:val="00C331E4"/>
    <w:rsid w:val="00C33745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4D52"/>
    <w:rsid w:val="00C35279"/>
    <w:rsid w:val="00C3527E"/>
    <w:rsid w:val="00C3530D"/>
    <w:rsid w:val="00C35688"/>
    <w:rsid w:val="00C35990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0B5C"/>
    <w:rsid w:val="00C41427"/>
    <w:rsid w:val="00C41532"/>
    <w:rsid w:val="00C4162C"/>
    <w:rsid w:val="00C417C5"/>
    <w:rsid w:val="00C419F4"/>
    <w:rsid w:val="00C41A1B"/>
    <w:rsid w:val="00C41A94"/>
    <w:rsid w:val="00C4221D"/>
    <w:rsid w:val="00C423B2"/>
    <w:rsid w:val="00C427B5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48C1"/>
    <w:rsid w:val="00C44F69"/>
    <w:rsid w:val="00C45079"/>
    <w:rsid w:val="00C45134"/>
    <w:rsid w:val="00C45519"/>
    <w:rsid w:val="00C45618"/>
    <w:rsid w:val="00C456E2"/>
    <w:rsid w:val="00C45B08"/>
    <w:rsid w:val="00C45D3A"/>
    <w:rsid w:val="00C46231"/>
    <w:rsid w:val="00C46376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1F6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192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1EF"/>
    <w:rsid w:val="00C5550D"/>
    <w:rsid w:val="00C55FD4"/>
    <w:rsid w:val="00C56336"/>
    <w:rsid w:val="00C563F8"/>
    <w:rsid w:val="00C565C3"/>
    <w:rsid w:val="00C56C4D"/>
    <w:rsid w:val="00C57248"/>
    <w:rsid w:val="00C573ED"/>
    <w:rsid w:val="00C57454"/>
    <w:rsid w:val="00C576CF"/>
    <w:rsid w:val="00C57801"/>
    <w:rsid w:val="00C579F5"/>
    <w:rsid w:val="00C60035"/>
    <w:rsid w:val="00C60284"/>
    <w:rsid w:val="00C60785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A3"/>
    <w:rsid w:val="00C637CE"/>
    <w:rsid w:val="00C63CC7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14D"/>
    <w:rsid w:val="00C71445"/>
    <w:rsid w:val="00C716A9"/>
    <w:rsid w:val="00C71711"/>
    <w:rsid w:val="00C717C8"/>
    <w:rsid w:val="00C71901"/>
    <w:rsid w:val="00C71902"/>
    <w:rsid w:val="00C71AEC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5F83"/>
    <w:rsid w:val="00C75FAD"/>
    <w:rsid w:val="00C76357"/>
    <w:rsid w:val="00C76E20"/>
    <w:rsid w:val="00C76E9D"/>
    <w:rsid w:val="00C76F10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0A3"/>
    <w:rsid w:val="00C815B0"/>
    <w:rsid w:val="00C815C6"/>
    <w:rsid w:val="00C81E76"/>
    <w:rsid w:val="00C81F1B"/>
    <w:rsid w:val="00C8249A"/>
    <w:rsid w:val="00C827F6"/>
    <w:rsid w:val="00C827FD"/>
    <w:rsid w:val="00C8291B"/>
    <w:rsid w:val="00C829AB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225"/>
    <w:rsid w:val="00C85403"/>
    <w:rsid w:val="00C856F1"/>
    <w:rsid w:val="00C85708"/>
    <w:rsid w:val="00C85791"/>
    <w:rsid w:val="00C85A09"/>
    <w:rsid w:val="00C85B68"/>
    <w:rsid w:val="00C86384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AB5"/>
    <w:rsid w:val="00C90B6C"/>
    <w:rsid w:val="00C90D36"/>
    <w:rsid w:val="00C90DEA"/>
    <w:rsid w:val="00C910C5"/>
    <w:rsid w:val="00C9127F"/>
    <w:rsid w:val="00C9157F"/>
    <w:rsid w:val="00C91A08"/>
    <w:rsid w:val="00C91BAD"/>
    <w:rsid w:val="00C9210F"/>
    <w:rsid w:val="00C92387"/>
    <w:rsid w:val="00C925CC"/>
    <w:rsid w:val="00C928A9"/>
    <w:rsid w:val="00C92DF6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56"/>
    <w:rsid w:val="00C95309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5A5"/>
    <w:rsid w:val="00C9796A"/>
    <w:rsid w:val="00C97A64"/>
    <w:rsid w:val="00C97C85"/>
    <w:rsid w:val="00C97D53"/>
    <w:rsid w:val="00C97DF0"/>
    <w:rsid w:val="00CA0066"/>
    <w:rsid w:val="00CA02AB"/>
    <w:rsid w:val="00CA0425"/>
    <w:rsid w:val="00CA06AD"/>
    <w:rsid w:val="00CA088B"/>
    <w:rsid w:val="00CA0C52"/>
    <w:rsid w:val="00CA0D6C"/>
    <w:rsid w:val="00CA11D5"/>
    <w:rsid w:val="00CA1304"/>
    <w:rsid w:val="00CA1452"/>
    <w:rsid w:val="00CA1470"/>
    <w:rsid w:val="00CA147B"/>
    <w:rsid w:val="00CA1774"/>
    <w:rsid w:val="00CA1976"/>
    <w:rsid w:val="00CA1A7A"/>
    <w:rsid w:val="00CA1A84"/>
    <w:rsid w:val="00CA1D37"/>
    <w:rsid w:val="00CA1E5B"/>
    <w:rsid w:val="00CA1E6E"/>
    <w:rsid w:val="00CA24BC"/>
    <w:rsid w:val="00CA28AB"/>
    <w:rsid w:val="00CA2BB7"/>
    <w:rsid w:val="00CA2E9B"/>
    <w:rsid w:val="00CA33FB"/>
    <w:rsid w:val="00CA34B6"/>
    <w:rsid w:val="00CA34CF"/>
    <w:rsid w:val="00CA3550"/>
    <w:rsid w:val="00CA37A9"/>
    <w:rsid w:val="00CA4141"/>
    <w:rsid w:val="00CA42D7"/>
    <w:rsid w:val="00CA4422"/>
    <w:rsid w:val="00CA4451"/>
    <w:rsid w:val="00CA450B"/>
    <w:rsid w:val="00CA46C7"/>
    <w:rsid w:val="00CA46CA"/>
    <w:rsid w:val="00CA4721"/>
    <w:rsid w:val="00CA4974"/>
    <w:rsid w:val="00CA4CF3"/>
    <w:rsid w:val="00CA4E8D"/>
    <w:rsid w:val="00CA56D6"/>
    <w:rsid w:val="00CA5C83"/>
    <w:rsid w:val="00CA5D2A"/>
    <w:rsid w:val="00CA5F09"/>
    <w:rsid w:val="00CA62D2"/>
    <w:rsid w:val="00CA67BA"/>
    <w:rsid w:val="00CA6B09"/>
    <w:rsid w:val="00CA6B1C"/>
    <w:rsid w:val="00CA6B83"/>
    <w:rsid w:val="00CA7209"/>
    <w:rsid w:val="00CA74BA"/>
    <w:rsid w:val="00CA7515"/>
    <w:rsid w:val="00CA75E7"/>
    <w:rsid w:val="00CA76B0"/>
    <w:rsid w:val="00CA79BB"/>
    <w:rsid w:val="00CA7BAE"/>
    <w:rsid w:val="00CA7E4D"/>
    <w:rsid w:val="00CB006A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739"/>
    <w:rsid w:val="00CB2CA9"/>
    <w:rsid w:val="00CB3886"/>
    <w:rsid w:val="00CB3BE4"/>
    <w:rsid w:val="00CB3C22"/>
    <w:rsid w:val="00CB3FF9"/>
    <w:rsid w:val="00CB4027"/>
    <w:rsid w:val="00CB4861"/>
    <w:rsid w:val="00CB4BC6"/>
    <w:rsid w:val="00CB4CDD"/>
    <w:rsid w:val="00CB4DB8"/>
    <w:rsid w:val="00CB4F5B"/>
    <w:rsid w:val="00CB504E"/>
    <w:rsid w:val="00CB5104"/>
    <w:rsid w:val="00CB55EC"/>
    <w:rsid w:val="00CB564D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B2B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443"/>
    <w:rsid w:val="00CC0598"/>
    <w:rsid w:val="00CC0621"/>
    <w:rsid w:val="00CC07B8"/>
    <w:rsid w:val="00CC0976"/>
    <w:rsid w:val="00CC0C5C"/>
    <w:rsid w:val="00CC0DD7"/>
    <w:rsid w:val="00CC1264"/>
    <w:rsid w:val="00CC1372"/>
    <w:rsid w:val="00CC13C4"/>
    <w:rsid w:val="00CC1458"/>
    <w:rsid w:val="00CC197A"/>
    <w:rsid w:val="00CC1A36"/>
    <w:rsid w:val="00CC1CC1"/>
    <w:rsid w:val="00CC1E88"/>
    <w:rsid w:val="00CC237A"/>
    <w:rsid w:val="00CC24C9"/>
    <w:rsid w:val="00CC26D4"/>
    <w:rsid w:val="00CC277C"/>
    <w:rsid w:val="00CC2A8E"/>
    <w:rsid w:val="00CC2D2B"/>
    <w:rsid w:val="00CC303A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A4C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DF9"/>
    <w:rsid w:val="00CC7F1E"/>
    <w:rsid w:val="00CD0267"/>
    <w:rsid w:val="00CD0602"/>
    <w:rsid w:val="00CD0EA8"/>
    <w:rsid w:val="00CD0EDE"/>
    <w:rsid w:val="00CD0FFB"/>
    <w:rsid w:val="00CD129C"/>
    <w:rsid w:val="00CD1423"/>
    <w:rsid w:val="00CD1E43"/>
    <w:rsid w:val="00CD220A"/>
    <w:rsid w:val="00CD29E7"/>
    <w:rsid w:val="00CD2A96"/>
    <w:rsid w:val="00CD2C4E"/>
    <w:rsid w:val="00CD2D30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5ED"/>
    <w:rsid w:val="00CD47BB"/>
    <w:rsid w:val="00CD4952"/>
    <w:rsid w:val="00CD4CCF"/>
    <w:rsid w:val="00CD4D01"/>
    <w:rsid w:val="00CD4FFC"/>
    <w:rsid w:val="00CD51D8"/>
    <w:rsid w:val="00CD52D1"/>
    <w:rsid w:val="00CD53CE"/>
    <w:rsid w:val="00CD54F6"/>
    <w:rsid w:val="00CD571F"/>
    <w:rsid w:val="00CD5CB4"/>
    <w:rsid w:val="00CD5DC0"/>
    <w:rsid w:val="00CD63E7"/>
    <w:rsid w:val="00CD65FD"/>
    <w:rsid w:val="00CD6764"/>
    <w:rsid w:val="00CD682A"/>
    <w:rsid w:val="00CD6B96"/>
    <w:rsid w:val="00CD71F1"/>
    <w:rsid w:val="00CD7956"/>
    <w:rsid w:val="00CE0289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D4C"/>
    <w:rsid w:val="00CE2E7A"/>
    <w:rsid w:val="00CE2F24"/>
    <w:rsid w:val="00CE30F3"/>
    <w:rsid w:val="00CE37BF"/>
    <w:rsid w:val="00CE3907"/>
    <w:rsid w:val="00CE3979"/>
    <w:rsid w:val="00CE3D7F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84D"/>
    <w:rsid w:val="00CE58EC"/>
    <w:rsid w:val="00CE5CE1"/>
    <w:rsid w:val="00CE62D5"/>
    <w:rsid w:val="00CE64BA"/>
    <w:rsid w:val="00CE67EF"/>
    <w:rsid w:val="00CE6810"/>
    <w:rsid w:val="00CE6BFA"/>
    <w:rsid w:val="00CE6F94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E38"/>
    <w:rsid w:val="00CF062F"/>
    <w:rsid w:val="00CF06C3"/>
    <w:rsid w:val="00CF09DD"/>
    <w:rsid w:val="00CF0C12"/>
    <w:rsid w:val="00CF0C18"/>
    <w:rsid w:val="00CF0E63"/>
    <w:rsid w:val="00CF1014"/>
    <w:rsid w:val="00CF1095"/>
    <w:rsid w:val="00CF1494"/>
    <w:rsid w:val="00CF1517"/>
    <w:rsid w:val="00CF15D4"/>
    <w:rsid w:val="00CF15DE"/>
    <w:rsid w:val="00CF17CD"/>
    <w:rsid w:val="00CF1903"/>
    <w:rsid w:val="00CF1AB3"/>
    <w:rsid w:val="00CF1BF5"/>
    <w:rsid w:val="00CF1D99"/>
    <w:rsid w:val="00CF1E1E"/>
    <w:rsid w:val="00CF1F2B"/>
    <w:rsid w:val="00CF23F3"/>
    <w:rsid w:val="00CF2478"/>
    <w:rsid w:val="00CF25AD"/>
    <w:rsid w:val="00CF25B1"/>
    <w:rsid w:val="00CF25EC"/>
    <w:rsid w:val="00CF291C"/>
    <w:rsid w:val="00CF31EC"/>
    <w:rsid w:val="00CF32A9"/>
    <w:rsid w:val="00CF34C0"/>
    <w:rsid w:val="00CF388C"/>
    <w:rsid w:val="00CF3C2D"/>
    <w:rsid w:val="00CF42BA"/>
    <w:rsid w:val="00CF451F"/>
    <w:rsid w:val="00CF47BC"/>
    <w:rsid w:val="00CF4A22"/>
    <w:rsid w:val="00CF4E8F"/>
    <w:rsid w:val="00CF52CC"/>
    <w:rsid w:val="00CF5385"/>
    <w:rsid w:val="00CF55A1"/>
    <w:rsid w:val="00CF57E0"/>
    <w:rsid w:val="00CF5821"/>
    <w:rsid w:val="00CF58D8"/>
    <w:rsid w:val="00CF593E"/>
    <w:rsid w:val="00CF5BAB"/>
    <w:rsid w:val="00CF6104"/>
    <w:rsid w:val="00CF61D9"/>
    <w:rsid w:val="00CF6370"/>
    <w:rsid w:val="00CF663E"/>
    <w:rsid w:val="00CF67C6"/>
    <w:rsid w:val="00CF6A53"/>
    <w:rsid w:val="00CF755C"/>
    <w:rsid w:val="00CF7584"/>
    <w:rsid w:val="00CF76B1"/>
    <w:rsid w:val="00CF77A1"/>
    <w:rsid w:val="00CF77EC"/>
    <w:rsid w:val="00CF7A30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1C"/>
    <w:rsid w:val="00D01665"/>
    <w:rsid w:val="00D0173E"/>
    <w:rsid w:val="00D018D8"/>
    <w:rsid w:val="00D01C31"/>
    <w:rsid w:val="00D02098"/>
    <w:rsid w:val="00D026E6"/>
    <w:rsid w:val="00D02DED"/>
    <w:rsid w:val="00D02F9F"/>
    <w:rsid w:val="00D03126"/>
    <w:rsid w:val="00D03217"/>
    <w:rsid w:val="00D03604"/>
    <w:rsid w:val="00D03686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277"/>
    <w:rsid w:val="00D05673"/>
    <w:rsid w:val="00D05675"/>
    <w:rsid w:val="00D06049"/>
    <w:rsid w:val="00D062FB"/>
    <w:rsid w:val="00D06496"/>
    <w:rsid w:val="00D066C7"/>
    <w:rsid w:val="00D06A91"/>
    <w:rsid w:val="00D06AF5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BC"/>
    <w:rsid w:val="00D152F2"/>
    <w:rsid w:val="00D1532A"/>
    <w:rsid w:val="00D1533C"/>
    <w:rsid w:val="00D157D0"/>
    <w:rsid w:val="00D15B1D"/>
    <w:rsid w:val="00D15BA8"/>
    <w:rsid w:val="00D15D73"/>
    <w:rsid w:val="00D16008"/>
    <w:rsid w:val="00D16072"/>
    <w:rsid w:val="00D16150"/>
    <w:rsid w:val="00D16217"/>
    <w:rsid w:val="00D1683C"/>
    <w:rsid w:val="00D168B0"/>
    <w:rsid w:val="00D169E1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17FDD"/>
    <w:rsid w:val="00D2000B"/>
    <w:rsid w:val="00D20227"/>
    <w:rsid w:val="00D20279"/>
    <w:rsid w:val="00D20779"/>
    <w:rsid w:val="00D207E1"/>
    <w:rsid w:val="00D20927"/>
    <w:rsid w:val="00D20A52"/>
    <w:rsid w:val="00D20EBE"/>
    <w:rsid w:val="00D20EC8"/>
    <w:rsid w:val="00D20EE7"/>
    <w:rsid w:val="00D215AC"/>
    <w:rsid w:val="00D2160A"/>
    <w:rsid w:val="00D218A4"/>
    <w:rsid w:val="00D218C1"/>
    <w:rsid w:val="00D21A48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2A3"/>
    <w:rsid w:val="00D238FF"/>
    <w:rsid w:val="00D23A70"/>
    <w:rsid w:val="00D23AA3"/>
    <w:rsid w:val="00D23E67"/>
    <w:rsid w:val="00D24270"/>
    <w:rsid w:val="00D2454A"/>
    <w:rsid w:val="00D24C33"/>
    <w:rsid w:val="00D24C61"/>
    <w:rsid w:val="00D254E3"/>
    <w:rsid w:val="00D254E9"/>
    <w:rsid w:val="00D25572"/>
    <w:rsid w:val="00D25641"/>
    <w:rsid w:val="00D257EC"/>
    <w:rsid w:val="00D25D65"/>
    <w:rsid w:val="00D25E24"/>
    <w:rsid w:val="00D26256"/>
    <w:rsid w:val="00D262A5"/>
    <w:rsid w:val="00D2693C"/>
    <w:rsid w:val="00D269B0"/>
    <w:rsid w:val="00D26A76"/>
    <w:rsid w:val="00D26C32"/>
    <w:rsid w:val="00D26C6D"/>
    <w:rsid w:val="00D26C9C"/>
    <w:rsid w:val="00D26D8C"/>
    <w:rsid w:val="00D26E29"/>
    <w:rsid w:val="00D27009"/>
    <w:rsid w:val="00D27015"/>
    <w:rsid w:val="00D27157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352"/>
    <w:rsid w:val="00D3053D"/>
    <w:rsid w:val="00D30732"/>
    <w:rsid w:val="00D308A5"/>
    <w:rsid w:val="00D30AE4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2DE6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708"/>
    <w:rsid w:val="00D358A9"/>
    <w:rsid w:val="00D35B09"/>
    <w:rsid w:val="00D35CF8"/>
    <w:rsid w:val="00D35D0A"/>
    <w:rsid w:val="00D35D93"/>
    <w:rsid w:val="00D35FB0"/>
    <w:rsid w:val="00D3663D"/>
    <w:rsid w:val="00D366ED"/>
    <w:rsid w:val="00D3688B"/>
    <w:rsid w:val="00D368CA"/>
    <w:rsid w:val="00D368E8"/>
    <w:rsid w:val="00D36AA4"/>
    <w:rsid w:val="00D36C31"/>
    <w:rsid w:val="00D36CD5"/>
    <w:rsid w:val="00D3708C"/>
    <w:rsid w:val="00D37350"/>
    <w:rsid w:val="00D377C3"/>
    <w:rsid w:val="00D37B17"/>
    <w:rsid w:val="00D37CCF"/>
    <w:rsid w:val="00D4015A"/>
    <w:rsid w:val="00D4015D"/>
    <w:rsid w:val="00D40381"/>
    <w:rsid w:val="00D403BF"/>
    <w:rsid w:val="00D4063E"/>
    <w:rsid w:val="00D406AD"/>
    <w:rsid w:val="00D40A4F"/>
    <w:rsid w:val="00D40C51"/>
    <w:rsid w:val="00D40C96"/>
    <w:rsid w:val="00D40DD2"/>
    <w:rsid w:val="00D412D3"/>
    <w:rsid w:val="00D4181A"/>
    <w:rsid w:val="00D41E75"/>
    <w:rsid w:val="00D4218F"/>
    <w:rsid w:val="00D4248B"/>
    <w:rsid w:val="00D4278A"/>
    <w:rsid w:val="00D42AE7"/>
    <w:rsid w:val="00D4318E"/>
    <w:rsid w:val="00D43654"/>
    <w:rsid w:val="00D43F4E"/>
    <w:rsid w:val="00D4436B"/>
    <w:rsid w:val="00D443FB"/>
    <w:rsid w:val="00D445A4"/>
    <w:rsid w:val="00D446F5"/>
    <w:rsid w:val="00D448B8"/>
    <w:rsid w:val="00D453EA"/>
    <w:rsid w:val="00D45577"/>
    <w:rsid w:val="00D4569B"/>
    <w:rsid w:val="00D456A0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42"/>
    <w:rsid w:val="00D465BB"/>
    <w:rsid w:val="00D466ED"/>
    <w:rsid w:val="00D466FE"/>
    <w:rsid w:val="00D4687E"/>
    <w:rsid w:val="00D469CF"/>
    <w:rsid w:val="00D46B09"/>
    <w:rsid w:val="00D46C92"/>
    <w:rsid w:val="00D46EB8"/>
    <w:rsid w:val="00D47238"/>
    <w:rsid w:val="00D4740B"/>
    <w:rsid w:val="00D4743C"/>
    <w:rsid w:val="00D4782B"/>
    <w:rsid w:val="00D47EA0"/>
    <w:rsid w:val="00D5007F"/>
    <w:rsid w:val="00D502A5"/>
    <w:rsid w:val="00D50787"/>
    <w:rsid w:val="00D509C9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889"/>
    <w:rsid w:val="00D529C1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71F"/>
    <w:rsid w:val="00D54938"/>
    <w:rsid w:val="00D549DB"/>
    <w:rsid w:val="00D54B18"/>
    <w:rsid w:val="00D54BB9"/>
    <w:rsid w:val="00D54C4A"/>
    <w:rsid w:val="00D54F5F"/>
    <w:rsid w:val="00D55297"/>
    <w:rsid w:val="00D554EE"/>
    <w:rsid w:val="00D55910"/>
    <w:rsid w:val="00D56033"/>
    <w:rsid w:val="00D56066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1D23"/>
    <w:rsid w:val="00D624D4"/>
    <w:rsid w:val="00D62D97"/>
    <w:rsid w:val="00D62F11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868"/>
    <w:rsid w:val="00D65A5C"/>
    <w:rsid w:val="00D65B51"/>
    <w:rsid w:val="00D65D85"/>
    <w:rsid w:val="00D65F3A"/>
    <w:rsid w:val="00D65FF0"/>
    <w:rsid w:val="00D6616F"/>
    <w:rsid w:val="00D662F8"/>
    <w:rsid w:val="00D66820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1D6"/>
    <w:rsid w:val="00D712D0"/>
    <w:rsid w:val="00D713AC"/>
    <w:rsid w:val="00D71471"/>
    <w:rsid w:val="00D7175D"/>
    <w:rsid w:val="00D71A8A"/>
    <w:rsid w:val="00D71BA8"/>
    <w:rsid w:val="00D71F12"/>
    <w:rsid w:val="00D72A6D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C5"/>
    <w:rsid w:val="00D74E8C"/>
    <w:rsid w:val="00D7508C"/>
    <w:rsid w:val="00D75165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847"/>
    <w:rsid w:val="00D76863"/>
    <w:rsid w:val="00D7694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41"/>
    <w:rsid w:val="00D801B3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73B"/>
    <w:rsid w:val="00D81744"/>
    <w:rsid w:val="00D81A6D"/>
    <w:rsid w:val="00D825B5"/>
    <w:rsid w:val="00D82773"/>
    <w:rsid w:val="00D82C72"/>
    <w:rsid w:val="00D82F80"/>
    <w:rsid w:val="00D83022"/>
    <w:rsid w:val="00D833E5"/>
    <w:rsid w:val="00D835B0"/>
    <w:rsid w:val="00D836FA"/>
    <w:rsid w:val="00D8394C"/>
    <w:rsid w:val="00D84287"/>
    <w:rsid w:val="00D8454B"/>
    <w:rsid w:val="00D846CD"/>
    <w:rsid w:val="00D84774"/>
    <w:rsid w:val="00D847B9"/>
    <w:rsid w:val="00D847CF"/>
    <w:rsid w:val="00D848DA"/>
    <w:rsid w:val="00D848F9"/>
    <w:rsid w:val="00D84D57"/>
    <w:rsid w:val="00D85060"/>
    <w:rsid w:val="00D851AB"/>
    <w:rsid w:val="00D857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900F8"/>
    <w:rsid w:val="00D90703"/>
    <w:rsid w:val="00D908A9"/>
    <w:rsid w:val="00D908B0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1EC5"/>
    <w:rsid w:val="00D9252B"/>
    <w:rsid w:val="00D9260D"/>
    <w:rsid w:val="00D92F01"/>
    <w:rsid w:val="00D9397D"/>
    <w:rsid w:val="00D93984"/>
    <w:rsid w:val="00D93A58"/>
    <w:rsid w:val="00D93AD1"/>
    <w:rsid w:val="00D93D09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1F6"/>
    <w:rsid w:val="00D96302"/>
    <w:rsid w:val="00D9669F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1B"/>
    <w:rsid w:val="00DA07DA"/>
    <w:rsid w:val="00DA0871"/>
    <w:rsid w:val="00DA0A5F"/>
    <w:rsid w:val="00DA0E15"/>
    <w:rsid w:val="00DA1355"/>
    <w:rsid w:val="00DA1968"/>
    <w:rsid w:val="00DA19AE"/>
    <w:rsid w:val="00DA1C83"/>
    <w:rsid w:val="00DA1D14"/>
    <w:rsid w:val="00DA2167"/>
    <w:rsid w:val="00DA249C"/>
    <w:rsid w:val="00DA2A77"/>
    <w:rsid w:val="00DA2A89"/>
    <w:rsid w:val="00DA2C1D"/>
    <w:rsid w:val="00DA2F39"/>
    <w:rsid w:val="00DA303C"/>
    <w:rsid w:val="00DA3535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C5F"/>
    <w:rsid w:val="00DA4FDF"/>
    <w:rsid w:val="00DA5120"/>
    <w:rsid w:val="00DA56A9"/>
    <w:rsid w:val="00DA57BA"/>
    <w:rsid w:val="00DA598C"/>
    <w:rsid w:val="00DA59FF"/>
    <w:rsid w:val="00DA5F14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A42"/>
    <w:rsid w:val="00DA7BA2"/>
    <w:rsid w:val="00DA7CF9"/>
    <w:rsid w:val="00DA7E20"/>
    <w:rsid w:val="00DA7EDD"/>
    <w:rsid w:val="00DB008F"/>
    <w:rsid w:val="00DB00A8"/>
    <w:rsid w:val="00DB0120"/>
    <w:rsid w:val="00DB02D5"/>
    <w:rsid w:val="00DB076C"/>
    <w:rsid w:val="00DB0807"/>
    <w:rsid w:val="00DB08BA"/>
    <w:rsid w:val="00DB0F32"/>
    <w:rsid w:val="00DB11B8"/>
    <w:rsid w:val="00DB12A8"/>
    <w:rsid w:val="00DB202F"/>
    <w:rsid w:val="00DB20E9"/>
    <w:rsid w:val="00DB2227"/>
    <w:rsid w:val="00DB2BFB"/>
    <w:rsid w:val="00DB2D2A"/>
    <w:rsid w:val="00DB3070"/>
    <w:rsid w:val="00DB3258"/>
    <w:rsid w:val="00DB3839"/>
    <w:rsid w:val="00DB3DF9"/>
    <w:rsid w:val="00DB3FD7"/>
    <w:rsid w:val="00DB40B7"/>
    <w:rsid w:val="00DB4439"/>
    <w:rsid w:val="00DB4495"/>
    <w:rsid w:val="00DB49A0"/>
    <w:rsid w:val="00DB49B6"/>
    <w:rsid w:val="00DB4A40"/>
    <w:rsid w:val="00DB5030"/>
    <w:rsid w:val="00DB5083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893"/>
    <w:rsid w:val="00DC2A15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14F"/>
    <w:rsid w:val="00DC62AF"/>
    <w:rsid w:val="00DC64DB"/>
    <w:rsid w:val="00DC64F1"/>
    <w:rsid w:val="00DC682B"/>
    <w:rsid w:val="00DC6BFC"/>
    <w:rsid w:val="00DC6C8C"/>
    <w:rsid w:val="00DC7388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17B"/>
    <w:rsid w:val="00DD219A"/>
    <w:rsid w:val="00DD21A4"/>
    <w:rsid w:val="00DD225F"/>
    <w:rsid w:val="00DD22F9"/>
    <w:rsid w:val="00DD234B"/>
    <w:rsid w:val="00DD240B"/>
    <w:rsid w:val="00DD244B"/>
    <w:rsid w:val="00DD27C9"/>
    <w:rsid w:val="00DD2969"/>
    <w:rsid w:val="00DD2993"/>
    <w:rsid w:val="00DD2C06"/>
    <w:rsid w:val="00DD334B"/>
    <w:rsid w:val="00DD34A6"/>
    <w:rsid w:val="00DD39FC"/>
    <w:rsid w:val="00DD3B69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23E"/>
    <w:rsid w:val="00DD5272"/>
    <w:rsid w:val="00DD5564"/>
    <w:rsid w:val="00DD598E"/>
    <w:rsid w:val="00DD5F1F"/>
    <w:rsid w:val="00DD5F3B"/>
    <w:rsid w:val="00DD62B1"/>
    <w:rsid w:val="00DD638F"/>
    <w:rsid w:val="00DD68DA"/>
    <w:rsid w:val="00DD699A"/>
    <w:rsid w:val="00DD6B25"/>
    <w:rsid w:val="00DD6ED1"/>
    <w:rsid w:val="00DD7148"/>
    <w:rsid w:val="00DD7254"/>
    <w:rsid w:val="00DD737A"/>
    <w:rsid w:val="00DD73C0"/>
    <w:rsid w:val="00DD7670"/>
    <w:rsid w:val="00DD76F8"/>
    <w:rsid w:val="00DD770F"/>
    <w:rsid w:val="00DD776C"/>
    <w:rsid w:val="00DD7816"/>
    <w:rsid w:val="00DD79C2"/>
    <w:rsid w:val="00DD7AA9"/>
    <w:rsid w:val="00DD7C97"/>
    <w:rsid w:val="00DE001F"/>
    <w:rsid w:val="00DE00DE"/>
    <w:rsid w:val="00DE02D2"/>
    <w:rsid w:val="00DE0324"/>
    <w:rsid w:val="00DE072E"/>
    <w:rsid w:val="00DE0B8B"/>
    <w:rsid w:val="00DE0C8A"/>
    <w:rsid w:val="00DE1135"/>
    <w:rsid w:val="00DE1195"/>
    <w:rsid w:val="00DE11C7"/>
    <w:rsid w:val="00DE13F9"/>
    <w:rsid w:val="00DE1408"/>
    <w:rsid w:val="00DE159C"/>
    <w:rsid w:val="00DE1740"/>
    <w:rsid w:val="00DE180A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26A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AA4"/>
    <w:rsid w:val="00DF0AE0"/>
    <w:rsid w:val="00DF0D4B"/>
    <w:rsid w:val="00DF1350"/>
    <w:rsid w:val="00DF13D2"/>
    <w:rsid w:val="00DF153A"/>
    <w:rsid w:val="00DF1725"/>
    <w:rsid w:val="00DF1739"/>
    <w:rsid w:val="00DF1743"/>
    <w:rsid w:val="00DF199E"/>
    <w:rsid w:val="00DF1EBE"/>
    <w:rsid w:val="00DF1F48"/>
    <w:rsid w:val="00DF21BC"/>
    <w:rsid w:val="00DF23AE"/>
    <w:rsid w:val="00DF245A"/>
    <w:rsid w:val="00DF26E3"/>
    <w:rsid w:val="00DF29E1"/>
    <w:rsid w:val="00DF2D6D"/>
    <w:rsid w:val="00DF3240"/>
    <w:rsid w:val="00DF32E4"/>
    <w:rsid w:val="00DF32FF"/>
    <w:rsid w:val="00DF3658"/>
    <w:rsid w:val="00DF38EA"/>
    <w:rsid w:val="00DF3D1A"/>
    <w:rsid w:val="00DF3F3F"/>
    <w:rsid w:val="00DF4038"/>
    <w:rsid w:val="00DF4382"/>
    <w:rsid w:val="00DF43C4"/>
    <w:rsid w:val="00DF44E0"/>
    <w:rsid w:val="00DF4624"/>
    <w:rsid w:val="00DF4B2B"/>
    <w:rsid w:val="00DF4B35"/>
    <w:rsid w:val="00DF4F72"/>
    <w:rsid w:val="00DF50A7"/>
    <w:rsid w:val="00DF5663"/>
    <w:rsid w:val="00DF5C30"/>
    <w:rsid w:val="00DF5C91"/>
    <w:rsid w:val="00DF5DA2"/>
    <w:rsid w:val="00DF5DE2"/>
    <w:rsid w:val="00DF5F78"/>
    <w:rsid w:val="00DF6002"/>
    <w:rsid w:val="00DF6549"/>
    <w:rsid w:val="00DF69A0"/>
    <w:rsid w:val="00DF6EC5"/>
    <w:rsid w:val="00DF7145"/>
    <w:rsid w:val="00DF748B"/>
    <w:rsid w:val="00DF77E5"/>
    <w:rsid w:val="00DF7914"/>
    <w:rsid w:val="00DF7942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9A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2EF9"/>
    <w:rsid w:val="00E0315A"/>
    <w:rsid w:val="00E032E0"/>
    <w:rsid w:val="00E03AF9"/>
    <w:rsid w:val="00E03B75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1F"/>
    <w:rsid w:val="00E057B9"/>
    <w:rsid w:val="00E05CCB"/>
    <w:rsid w:val="00E05DA5"/>
    <w:rsid w:val="00E05DB1"/>
    <w:rsid w:val="00E05DFD"/>
    <w:rsid w:val="00E06016"/>
    <w:rsid w:val="00E0627B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E9F"/>
    <w:rsid w:val="00E10F1C"/>
    <w:rsid w:val="00E112DB"/>
    <w:rsid w:val="00E117EF"/>
    <w:rsid w:val="00E11CF8"/>
    <w:rsid w:val="00E1223C"/>
    <w:rsid w:val="00E124FB"/>
    <w:rsid w:val="00E127CE"/>
    <w:rsid w:val="00E128D7"/>
    <w:rsid w:val="00E12D63"/>
    <w:rsid w:val="00E12DB0"/>
    <w:rsid w:val="00E133FA"/>
    <w:rsid w:val="00E13495"/>
    <w:rsid w:val="00E13AA4"/>
    <w:rsid w:val="00E13DCE"/>
    <w:rsid w:val="00E13FBE"/>
    <w:rsid w:val="00E140E3"/>
    <w:rsid w:val="00E1433E"/>
    <w:rsid w:val="00E1467F"/>
    <w:rsid w:val="00E147BD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68F"/>
    <w:rsid w:val="00E166A6"/>
    <w:rsid w:val="00E16768"/>
    <w:rsid w:val="00E16966"/>
    <w:rsid w:val="00E1697B"/>
    <w:rsid w:val="00E169BB"/>
    <w:rsid w:val="00E16BE8"/>
    <w:rsid w:val="00E16C20"/>
    <w:rsid w:val="00E17254"/>
    <w:rsid w:val="00E172F0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660"/>
    <w:rsid w:val="00E21D0A"/>
    <w:rsid w:val="00E220BF"/>
    <w:rsid w:val="00E2376D"/>
    <w:rsid w:val="00E2378C"/>
    <w:rsid w:val="00E23970"/>
    <w:rsid w:val="00E23CEE"/>
    <w:rsid w:val="00E23DE1"/>
    <w:rsid w:val="00E24269"/>
    <w:rsid w:val="00E2460E"/>
    <w:rsid w:val="00E248FA"/>
    <w:rsid w:val="00E24956"/>
    <w:rsid w:val="00E24B7C"/>
    <w:rsid w:val="00E24E7F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20A"/>
    <w:rsid w:val="00E26983"/>
    <w:rsid w:val="00E26AE2"/>
    <w:rsid w:val="00E26FF6"/>
    <w:rsid w:val="00E27029"/>
    <w:rsid w:val="00E27355"/>
    <w:rsid w:val="00E27680"/>
    <w:rsid w:val="00E276C0"/>
    <w:rsid w:val="00E2770A"/>
    <w:rsid w:val="00E27A37"/>
    <w:rsid w:val="00E27CD2"/>
    <w:rsid w:val="00E304B2"/>
    <w:rsid w:val="00E3055E"/>
    <w:rsid w:val="00E30A56"/>
    <w:rsid w:val="00E30B09"/>
    <w:rsid w:val="00E30DF2"/>
    <w:rsid w:val="00E30F7A"/>
    <w:rsid w:val="00E3142E"/>
    <w:rsid w:val="00E31940"/>
    <w:rsid w:val="00E31D33"/>
    <w:rsid w:val="00E31ED4"/>
    <w:rsid w:val="00E32355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66D"/>
    <w:rsid w:val="00E34800"/>
    <w:rsid w:val="00E34A00"/>
    <w:rsid w:val="00E34FB1"/>
    <w:rsid w:val="00E35341"/>
    <w:rsid w:val="00E35453"/>
    <w:rsid w:val="00E35648"/>
    <w:rsid w:val="00E3569E"/>
    <w:rsid w:val="00E356F6"/>
    <w:rsid w:val="00E35720"/>
    <w:rsid w:val="00E3582C"/>
    <w:rsid w:val="00E35B27"/>
    <w:rsid w:val="00E35D21"/>
    <w:rsid w:val="00E3605A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BD2"/>
    <w:rsid w:val="00E41D6C"/>
    <w:rsid w:val="00E41E92"/>
    <w:rsid w:val="00E42082"/>
    <w:rsid w:val="00E42114"/>
    <w:rsid w:val="00E426FF"/>
    <w:rsid w:val="00E42C27"/>
    <w:rsid w:val="00E4306F"/>
    <w:rsid w:val="00E4327B"/>
    <w:rsid w:val="00E43B9E"/>
    <w:rsid w:val="00E43E90"/>
    <w:rsid w:val="00E44186"/>
    <w:rsid w:val="00E4437A"/>
    <w:rsid w:val="00E4459F"/>
    <w:rsid w:val="00E44E4A"/>
    <w:rsid w:val="00E44F72"/>
    <w:rsid w:val="00E44FAE"/>
    <w:rsid w:val="00E4515F"/>
    <w:rsid w:val="00E45796"/>
    <w:rsid w:val="00E45B88"/>
    <w:rsid w:val="00E45BD5"/>
    <w:rsid w:val="00E45CC9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BB1"/>
    <w:rsid w:val="00E5145D"/>
    <w:rsid w:val="00E51660"/>
    <w:rsid w:val="00E5184E"/>
    <w:rsid w:val="00E51C30"/>
    <w:rsid w:val="00E51E2A"/>
    <w:rsid w:val="00E520BC"/>
    <w:rsid w:val="00E523C9"/>
    <w:rsid w:val="00E527D3"/>
    <w:rsid w:val="00E527E5"/>
    <w:rsid w:val="00E52889"/>
    <w:rsid w:val="00E52BFB"/>
    <w:rsid w:val="00E52D0E"/>
    <w:rsid w:val="00E52ECC"/>
    <w:rsid w:val="00E532EF"/>
    <w:rsid w:val="00E53442"/>
    <w:rsid w:val="00E53693"/>
    <w:rsid w:val="00E53B19"/>
    <w:rsid w:val="00E53C9C"/>
    <w:rsid w:val="00E5409F"/>
    <w:rsid w:val="00E544B2"/>
    <w:rsid w:val="00E5460D"/>
    <w:rsid w:val="00E5461B"/>
    <w:rsid w:val="00E5465E"/>
    <w:rsid w:val="00E54887"/>
    <w:rsid w:val="00E5499C"/>
    <w:rsid w:val="00E54A40"/>
    <w:rsid w:val="00E54B14"/>
    <w:rsid w:val="00E54CCD"/>
    <w:rsid w:val="00E54D08"/>
    <w:rsid w:val="00E54DD0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7"/>
    <w:rsid w:val="00E6264D"/>
    <w:rsid w:val="00E626A1"/>
    <w:rsid w:val="00E62A44"/>
    <w:rsid w:val="00E62C26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BFC"/>
    <w:rsid w:val="00E65EC2"/>
    <w:rsid w:val="00E663EA"/>
    <w:rsid w:val="00E6651F"/>
    <w:rsid w:val="00E66759"/>
    <w:rsid w:val="00E66827"/>
    <w:rsid w:val="00E668E0"/>
    <w:rsid w:val="00E66BED"/>
    <w:rsid w:val="00E66E58"/>
    <w:rsid w:val="00E66F6D"/>
    <w:rsid w:val="00E67DD5"/>
    <w:rsid w:val="00E67E37"/>
    <w:rsid w:val="00E67F13"/>
    <w:rsid w:val="00E70312"/>
    <w:rsid w:val="00E7092A"/>
    <w:rsid w:val="00E70AA9"/>
    <w:rsid w:val="00E70ABD"/>
    <w:rsid w:val="00E70AE1"/>
    <w:rsid w:val="00E70AF7"/>
    <w:rsid w:val="00E70F7A"/>
    <w:rsid w:val="00E7105C"/>
    <w:rsid w:val="00E710E2"/>
    <w:rsid w:val="00E712EC"/>
    <w:rsid w:val="00E71376"/>
    <w:rsid w:val="00E71806"/>
    <w:rsid w:val="00E71C39"/>
    <w:rsid w:val="00E71D1C"/>
    <w:rsid w:val="00E71D5A"/>
    <w:rsid w:val="00E71ED2"/>
    <w:rsid w:val="00E724CB"/>
    <w:rsid w:val="00E72901"/>
    <w:rsid w:val="00E729D5"/>
    <w:rsid w:val="00E73046"/>
    <w:rsid w:val="00E732D4"/>
    <w:rsid w:val="00E736D8"/>
    <w:rsid w:val="00E73737"/>
    <w:rsid w:val="00E73842"/>
    <w:rsid w:val="00E738B4"/>
    <w:rsid w:val="00E739F5"/>
    <w:rsid w:val="00E73BBC"/>
    <w:rsid w:val="00E73C61"/>
    <w:rsid w:val="00E74163"/>
    <w:rsid w:val="00E74769"/>
    <w:rsid w:val="00E74D1C"/>
    <w:rsid w:val="00E7516C"/>
    <w:rsid w:val="00E75445"/>
    <w:rsid w:val="00E7569F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6B49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758"/>
    <w:rsid w:val="00E819CC"/>
    <w:rsid w:val="00E819D0"/>
    <w:rsid w:val="00E81BB7"/>
    <w:rsid w:val="00E8227C"/>
    <w:rsid w:val="00E824AA"/>
    <w:rsid w:val="00E82994"/>
    <w:rsid w:val="00E82B97"/>
    <w:rsid w:val="00E82E74"/>
    <w:rsid w:val="00E8344E"/>
    <w:rsid w:val="00E836E3"/>
    <w:rsid w:val="00E838A8"/>
    <w:rsid w:val="00E83C0D"/>
    <w:rsid w:val="00E83C7D"/>
    <w:rsid w:val="00E83D91"/>
    <w:rsid w:val="00E84461"/>
    <w:rsid w:val="00E84871"/>
    <w:rsid w:val="00E84A01"/>
    <w:rsid w:val="00E84B63"/>
    <w:rsid w:val="00E84CCF"/>
    <w:rsid w:val="00E85314"/>
    <w:rsid w:val="00E85513"/>
    <w:rsid w:val="00E8555C"/>
    <w:rsid w:val="00E857E4"/>
    <w:rsid w:val="00E8594E"/>
    <w:rsid w:val="00E85A54"/>
    <w:rsid w:val="00E85CCB"/>
    <w:rsid w:val="00E85D79"/>
    <w:rsid w:val="00E85EB1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3FF7"/>
    <w:rsid w:val="00E9422C"/>
    <w:rsid w:val="00E9454C"/>
    <w:rsid w:val="00E949BE"/>
    <w:rsid w:val="00E94DEB"/>
    <w:rsid w:val="00E94DF7"/>
    <w:rsid w:val="00E94F7C"/>
    <w:rsid w:val="00E95115"/>
    <w:rsid w:val="00E9589B"/>
    <w:rsid w:val="00E95B67"/>
    <w:rsid w:val="00E95FE4"/>
    <w:rsid w:val="00E9601A"/>
    <w:rsid w:val="00E9602C"/>
    <w:rsid w:val="00E960EE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24C5"/>
    <w:rsid w:val="00EA297B"/>
    <w:rsid w:val="00EA2DC0"/>
    <w:rsid w:val="00EA2F5C"/>
    <w:rsid w:val="00EA329F"/>
    <w:rsid w:val="00EA32BD"/>
    <w:rsid w:val="00EA3306"/>
    <w:rsid w:val="00EA331F"/>
    <w:rsid w:val="00EA3483"/>
    <w:rsid w:val="00EA3854"/>
    <w:rsid w:val="00EA3C4B"/>
    <w:rsid w:val="00EA42F2"/>
    <w:rsid w:val="00EA46B4"/>
    <w:rsid w:val="00EA47B0"/>
    <w:rsid w:val="00EA4A90"/>
    <w:rsid w:val="00EA4BB7"/>
    <w:rsid w:val="00EA542E"/>
    <w:rsid w:val="00EA54E4"/>
    <w:rsid w:val="00EA557B"/>
    <w:rsid w:val="00EA5676"/>
    <w:rsid w:val="00EA5F96"/>
    <w:rsid w:val="00EA6353"/>
    <w:rsid w:val="00EA644E"/>
    <w:rsid w:val="00EA6743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CFA"/>
    <w:rsid w:val="00EB0E5A"/>
    <w:rsid w:val="00EB0FA9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2FE0"/>
    <w:rsid w:val="00EB30F6"/>
    <w:rsid w:val="00EB3159"/>
    <w:rsid w:val="00EB3725"/>
    <w:rsid w:val="00EB3777"/>
    <w:rsid w:val="00EB39E8"/>
    <w:rsid w:val="00EB3A82"/>
    <w:rsid w:val="00EB3C66"/>
    <w:rsid w:val="00EB3DFD"/>
    <w:rsid w:val="00EB42E3"/>
    <w:rsid w:val="00EB46A7"/>
    <w:rsid w:val="00EB4930"/>
    <w:rsid w:val="00EB49E6"/>
    <w:rsid w:val="00EB4B34"/>
    <w:rsid w:val="00EB4C68"/>
    <w:rsid w:val="00EB4C6C"/>
    <w:rsid w:val="00EB4CC7"/>
    <w:rsid w:val="00EB540E"/>
    <w:rsid w:val="00EB5500"/>
    <w:rsid w:val="00EB5775"/>
    <w:rsid w:val="00EB60D7"/>
    <w:rsid w:val="00EB635B"/>
    <w:rsid w:val="00EB63C1"/>
    <w:rsid w:val="00EB63D2"/>
    <w:rsid w:val="00EB682D"/>
    <w:rsid w:val="00EB6C10"/>
    <w:rsid w:val="00EB6F0A"/>
    <w:rsid w:val="00EB708C"/>
    <w:rsid w:val="00EB773C"/>
    <w:rsid w:val="00EC006B"/>
    <w:rsid w:val="00EC01E1"/>
    <w:rsid w:val="00EC0697"/>
    <w:rsid w:val="00EC081E"/>
    <w:rsid w:val="00EC09F8"/>
    <w:rsid w:val="00EC0BC5"/>
    <w:rsid w:val="00EC1154"/>
    <w:rsid w:val="00EC12FB"/>
    <w:rsid w:val="00EC1E1A"/>
    <w:rsid w:val="00EC24C9"/>
    <w:rsid w:val="00EC2624"/>
    <w:rsid w:val="00EC2A12"/>
    <w:rsid w:val="00EC2B6C"/>
    <w:rsid w:val="00EC2EC5"/>
    <w:rsid w:val="00EC3014"/>
    <w:rsid w:val="00EC3235"/>
    <w:rsid w:val="00EC3420"/>
    <w:rsid w:val="00EC344A"/>
    <w:rsid w:val="00EC3AA8"/>
    <w:rsid w:val="00EC3E60"/>
    <w:rsid w:val="00EC4068"/>
    <w:rsid w:val="00EC412E"/>
    <w:rsid w:val="00EC4464"/>
    <w:rsid w:val="00EC492E"/>
    <w:rsid w:val="00EC4964"/>
    <w:rsid w:val="00EC4B60"/>
    <w:rsid w:val="00EC4C68"/>
    <w:rsid w:val="00EC564E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946"/>
    <w:rsid w:val="00EC6AAA"/>
    <w:rsid w:val="00EC6C79"/>
    <w:rsid w:val="00EC6E48"/>
    <w:rsid w:val="00EC7350"/>
    <w:rsid w:val="00EC765C"/>
    <w:rsid w:val="00EC7E73"/>
    <w:rsid w:val="00ED0012"/>
    <w:rsid w:val="00ED0052"/>
    <w:rsid w:val="00ED057F"/>
    <w:rsid w:val="00ED0720"/>
    <w:rsid w:val="00ED07DC"/>
    <w:rsid w:val="00ED0976"/>
    <w:rsid w:val="00ED1029"/>
    <w:rsid w:val="00ED107B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0E1"/>
    <w:rsid w:val="00ED5695"/>
    <w:rsid w:val="00ED59BD"/>
    <w:rsid w:val="00ED5A31"/>
    <w:rsid w:val="00ED61F3"/>
    <w:rsid w:val="00ED6786"/>
    <w:rsid w:val="00ED69CD"/>
    <w:rsid w:val="00ED6EB2"/>
    <w:rsid w:val="00ED6ED6"/>
    <w:rsid w:val="00ED7479"/>
    <w:rsid w:val="00ED747C"/>
    <w:rsid w:val="00ED7672"/>
    <w:rsid w:val="00ED7689"/>
    <w:rsid w:val="00ED77CF"/>
    <w:rsid w:val="00ED785E"/>
    <w:rsid w:val="00ED797A"/>
    <w:rsid w:val="00ED7B17"/>
    <w:rsid w:val="00ED7F9F"/>
    <w:rsid w:val="00EE04C5"/>
    <w:rsid w:val="00EE0511"/>
    <w:rsid w:val="00EE0984"/>
    <w:rsid w:val="00EE1783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15A"/>
    <w:rsid w:val="00EE4699"/>
    <w:rsid w:val="00EE47CE"/>
    <w:rsid w:val="00EE4C20"/>
    <w:rsid w:val="00EE4D49"/>
    <w:rsid w:val="00EE553D"/>
    <w:rsid w:val="00EE556E"/>
    <w:rsid w:val="00EE572F"/>
    <w:rsid w:val="00EE5B3E"/>
    <w:rsid w:val="00EE62CE"/>
    <w:rsid w:val="00EE652E"/>
    <w:rsid w:val="00EE6682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0D7E"/>
    <w:rsid w:val="00EF0E39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F5"/>
    <w:rsid w:val="00EF476F"/>
    <w:rsid w:val="00EF4DA3"/>
    <w:rsid w:val="00EF4E88"/>
    <w:rsid w:val="00EF4EB5"/>
    <w:rsid w:val="00EF50A3"/>
    <w:rsid w:val="00EF50A5"/>
    <w:rsid w:val="00EF53EA"/>
    <w:rsid w:val="00EF53F2"/>
    <w:rsid w:val="00EF5532"/>
    <w:rsid w:val="00EF58AA"/>
    <w:rsid w:val="00EF6047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73C"/>
    <w:rsid w:val="00F00BC0"/>
    <w:rsid w:val="00F00F7B"/>
    <w:rsid w:val="00F0107C"/>
    <w:rsid w:val="00F01496"/>
    <w:rsid w:val="00F017F7"/>
    <w:rsid w:val="00F01911"/>
    <w:rsid w:val="00F01BBA"/>
    <w:rsid w:val="00F0233B"/>
    <w:rsid w:val="00F0245D"/>
    <w:rsid w:val="00F026B1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6E95"/>
    <w:rsid w:val="00F075D7"/>
    <w:rsid w:val="00F0760E"/>
    <w:rsid w:val="00F07C4B"/>
    <w:rsid w:val="00F07FA5"/>
    <w:rsid w:val="00F1017C"/>
    <w:rsid w:val="00F101D7"/>
    <w:rsid w:val="00F1062F"/>
    <w:rsid w:val="00F10774"/>
    <w:rsid w:val="00F10BB7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5D2"/>
    <w:rsid w:val="00F12652"/>
    <w:rsid w:val="00F12935"/>
    <w:rsid w:val="00F12BB0"/>
    <w:rsid w:val="00F12D81"/>
    <w:rsid w:val="00F12E4E"/>
    <w:rsid w:val="00F12E94"/>
    <w:rsid w:val="00F12EFC"/>
    <w:rsid w:val="00F13300"/>
    <w:rsid w:val="00F13B5B"/>
    <w:rsid w:val="00F13E03"/>
    <w:rsid w:val="00F13E85"/>
    <w:rsid w:val="00F13F75"/>
    <w:rsid w:val="00F140FC"/>
    <w:rsid w:val="00F14453"/>
    <w:rsid w:val="00F1459C"/>
    <w:rsid w:val="00F14656"/>
    <w:rsid w:val="00F147B3"/>
    <w:rsid w:val="00F147B7"/>
    <w:rsid w:val="00F14A61"/>
    <w:rsid w:val="00F14AE3"/>
    <w:rsid w:val="00F14E99"/>
    <w:rsid w:val="00F14EDB"/>
    <w:rsid w:val="00F15147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2000C"/>
    <w:rsid w:val="00F202DE"/>
    <w:rsid w:val="00F2036E"/>
    <w:rsid w:val="00F20B0B"/>
    <w:rsid w:val="00F20CA0"/>
    <w:rsid w:val="00F20DE3"/>
    <w:rsid w:val="00F21054"/>
    <w:rsid w:val="00F212B2"/>
    <w:rsid w:val="00F2137D"/>
    <w:rsid w:val="00F21686"/>
    <w:rsid w:val="00F2179A"/>
    <w:rsid w:val="00F21E89"/>
    <w:rsid w:val="00F22372"/>
    <w:rsid w:val="00F22458"/>
    <w:rsid w:val="00F228AD"/>
    <w:rsid w:val="00F22951"/>
    <w:rsid w:val="00F22A98"/>
    <w:rsid w:val="00F22F7A"/>
    <w:rsid w:val="00F2327A"/>
    <w:rsid w:val="00F2335E"/>
    <w:rsid w:val="00F237DE"/>
    <w:rsid w:val="00F239CD"/>
    <w:rsid w:val="00F23A6F"/>
    <w:rsid w:val="00F23AF1"/>
    <w:rsid w:val="00F23F26"/>
    <w:rsid w:val="00F24111"/>
    <w:rsid w:val="00F24187"/>
    <w:rsid w:val="00F24239"/>
    <w:rsid w:val="00F24CD0"/>
    <w:rsid w:val="00F24D3E"/>
    <w:rsid w:val="00F24EAF"/>
    <w:rsid w:val="00F25085"/>
    <w:rsid w:val="00F25A81"/>
    <w:rsid w:val="00F25C3B"/>
    <w:rsid w:val="00F25F3C"/>
    <w:rsid w:val="00F26305"/>
    <w:rsid w:val="00F26310"/>
    <w:rsid w:val="00F264B0"/>
    <w:rsid w:val="00F2662B"/>
    <w:rsid w:val="00F26B7C"/>
    <w:rsid w:val="00F26D14"/>
    <w:rsid w:val="00F270E7"/>
    <w:rsid w:val="00F27113"/>
    <w:rsid w:val="00F27175"/>
    <w:rsid w:val="00F2798C"/>
    <w:rsid w:val="00F27BBF"/>
    <w:rsid w:val="00F27BDB"/>
    <w:rsid w:val="00F27C83"/>
    <w:rsid w:val="00F27FF2"/>
    <w:rsid w:val="00F3006C"/>
    <w:rsid w:val="00F302BE"/>
    <w:rsid w:val="00F304D0"/>
    <w:rsid w:val="00F3067E"/>
    <w:rsid w:val="00F30951"/>
    <w:rsid w:val="00F30ACB"/>
    <w:rsid w:val="00F30AE6"/>
    <w:rsid w:val="00F312CE"/>
    <w:rsid w:val="00F31FF8"/>
    <w:rsid w:val="00F32038"/>
    <w:rsid w:val="00F32040"/>
    <w:rsid w:val="00F3235E"/>
    <w:rsid w:val="00F324DA"/>
    <w:rsid w:val="00F32632"/>
    <w:rsid w:val="00F32741"/>
    <w:rsid w:val="00F3281C"/>
    <w:rsid w:val="00F328C5"/>
    <w:rsid w:val="00F32DB2"/>
    <w:rsid w:val="00F333ED"/>
    <w:rsid w:val="00F3347D"/>
    <w:rsid w:val="00F33E57"/>
    <w:rsid w:val="00F3446A"/>
    <w:rsid w:val="00F34619"/>
    <w:rsid w:val="00F3462F"/>
    <w:rsid w:val="00F34E55"/>
    <w:rsid w:val="00F352B0"/>
    <w:rsid w:val="00F354CF"/>
    <w:rsid w:val="00F3560E"/>
    <w:rsid w:val="00F35868"/>
    <w:rsid w:val="00F3587E"/>
    <w:rsid w:val="00F35C78"/>
    <w:rsid w:val="00F35F9E"/>
    <w:rsid w:val="00F35FFE"/>
    <w:rsid w:val="00F36147"/>
    <w:rsid w:val="00F3622E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00A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2087"/>
    <w:rsid w:val="00F429C1"/>
    <w:rsid w:val="00F42B08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4FB"/>
    <w:rsid w:val="00F45670"/>
    <w:rsid w:val="00F457BB"/>
    <w:rsid w:val="00F45B53"/>
    <w:rsid w:val="00F45D31"/>
    <w:rsid w:val="00F45E3D"/>
    <w:rsid w:val="00F45FA4"/>
    <w:rsid w:val="00F4635E"/>
    <w:rsid w:val="00F4647A"/>
    <w:rsid w:val="00F46896"/>
    <w:rsid w:val="00F468AD"/>
    <w:rsid w:val="00F46BE6"/>
    <w:rsid w:val="00F471AA"/>
    <w:rsid w:val="00F471E1"/>
    <w:rsid w:val="00F473CC"/>
    <w:rsid w:val="00F47571"/>
    <w:rsid w:val="00F477F7"/>
    <w:rsid w:val="00F47901"/>
    <w:rsid w:val="00F47A01"/>
    <w:rsid w:val="00F47BE2"/>
    <w:rsid w:val="00F47C39"/>
    <w:rsid w:val="00F47D7D"/>
    <w:rsid w:val="00F502B2"/>
    <w:rsid w:val="00F503D3"/>
    <w:rsid w:val="00F5098C"/>
    <w:rsid w:val="00F50C70"/>
    <w:rsid w:val="00F51009"/>
    <w:rsid w:val="00F51290"/>
    <w:rsid w:val="00F512FD"/>
    <w:rsid w:val="00F5178C"/>
    <w:rsid w:val="00F51AD7"/>
    <w:rsid w:val="00F51E58"/>
    <w:rsid w:val="00F520C3"/>
    <w:rsid w:val="00F52519"/>
    <w:rsid w:val="00F5316C"/>
    <w:rsid w:val="00F53230"/>
    <w:rsid w:val="00F5376B"/>
    <w:rsid w:val="00F53849"/>
    <w:rsid w:val="00F53AB7"/>
    <w:rsid w:val="00F53E2B"/>
    <w:rsid w:val="00F54068"/>
    <w:rsid w:val="00F5442F"/>
    <w:rsid w:val="00F544C4"/>
    <w:rsid w:val="00F549CA"/>
    <w:rsid w:val="00F54B85"/>
    <w:rsid w:val="00F54F7F"/>
    <w:rsid w:val="00F551A7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0C8E"/>
    <w:rsid w:val="00F610BD"/>
    <w:rsid w:val="00F616FD"/>
    <w:rsid w:val="00F61959"/>
    <w:rsid w:val="00F61CBF"/>
    <w:rsid w:val="00F61E8C"/>
    <w:rsid w:val="00F61EF0"/>
    <w:rsid w:val="00F623BE"/>
    <w:rsid w:val="00F6242C"/>
    <w:rsid w:val="00F6246A"/>
    <w:rsid w:val="00F625FD"/>
    <w:rsid w:val="00F62945"/>
    <w:rsid w:val="00F62C83"/>
    <w:rsid w:val="00F630AB"/>
    <w:rsid w:val="00F63974"/>
    <w:rsid w:val="00F63E2A"/>
    <w:rsid w:val="00F64050"/>
    <w:rsid w:val="00F6475A"/>
    <w:rsid w:val="00F64E39"/>
    <w:rsid w:val="00F64FF5"/>
    <w:rsid w:val="00F65056"/>
    <w:rsid w:val="00F65299"/>
    <w:rsid w:val="00F653A5"/>
    <w:rsid w:val="00F65402"/>
    <w:rsid w:val="00F655E5"/>
    <w:rsid w:val="00F65649"/>
    <w:rsid w:val="00F65A15"/>
    <w:rsid w:val="00F65F91"/>
    <w:rsid w:val="00F6606A"/>
    <w:rsid w:val="00F666A2"/>
    <w:rsid w:val="00F66782"/>
    <w:rsid w:val="00F667A6"/>
    <w:rsid w:val="00F667F0"/>
    <w:rsid w:val="00F66952"/>
    <w:rsid w:val="00F66C8B"/>
    <w:rsid w:val="00F66E68"/>
    <w:rsid w:val="00F67133"/>
    <w:rsid w:val="00F673BE"/>
    <w:rsid w:val="00F678D7"/>
    <w:rsid w:val="00F67AB3"/>
    <w:rsid w:val="00F702DB"/>
    <w:rsid w:val="00F707F9"/>
    <w:rsid w:val="00F70DF1"/>
    <w:rsid w:val="00F710A1"/>
    <w:rsid w:val="00F713A1"/>
    <w:rsid w:val="00F713E7"/>
    <w:rsid w:val="00F71596"/>
    <w:rsid w:val="00F716A9"/>
    <w:rsid w:val="00F71917"/>
    <w:rsid w:val="00F71C54"/>
    <w:rsid w:val="00F72329"/>
    <w:rsid w:val="00F72425"/>
    <w:rsid w:val="00F72836"/>
    <w:rsid w:val="00F72934"/>
    <w:rsid w:val="00F72C96"/>
    <w:rsid w:val="00F72D3A"/>
    <w:rsid w:val="00F72FD9"/>
    <w:rsid w:val="00F73348"/>
    <w:rsid w:val="00F73509"/>
    <w:rsid w:val="00F738A7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3DC"/>
    <w:rsid w:val="00F755B0"/>
    <w:rsid w:val="00F755BC"/>
    <w:rsid w:val="00F75692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5D4"/>
    <w:rsid w:val="00F80A79"/>
    <w:rsid w:val="00F80A90"/>
    <w:rsid w:val="00F80CA5"/>
    <w:rsid w:val="00F80F73"/>
    <w:rsid w:val="00F81225"/>
    <w:rsid w:val="00F8145B"/>
    <w:rsid w:val="00F814F9"/>
    <w:rsid w:val="00F81554"/>
    <w:rsid w:val="00F8174D"/>
    <w:rsid w:val="00F81BBD"/>
    <w:rsid w:val="00F81C35"/>
    <w:rsid w:val="00F82091"/>
    <w:rsid w:val="00F82137"/>
    <w:rsid w:val="00F822B4"/>
    <w:rsid w:val="00F82342"/>
    <w:rsid w:val="00F8282A"/>
    <w:rsid w:val="00F82AD4"/>
    <w:rsid w:val="00F83278"/>
    <w:rsid w:val="00F83532"/>
    <w:rsid w:val="00F8372F"/>
    <w:rsid w:val="00F83EB4"/>
    <w:rsid w:val="00F840D0"/>
    <w:rsid w:val="00F84616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BA5"/>
    <w:rsid w:val="00F85CA7"/>
    <w:rsid w:val="00F85D22"/>
    <w:rsid w:val="00F85E16"/>
    <w:rsid w:val="00F85F0A"/>
    <w:rsid w:val="00F8603B"/>
    <w:rsid w:val="00F86109"/>
    <w:rsid w:val="00F86145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87FB6"/>
    <w:rsid w:val="00F90116"/>
    <w:rsid w:val="00F90203"/>
    <w:rsid w:val="00F902B9"/>
    <w:rsid w:val="00F90520"/>
    <w:rsid w:val="00F9056D"/>
    <w:rsid w:val="00F907AC"/>
    <w:rsid w:val="00F90C56"/>
    <w:rsid w:val="00F90CBE"/>
    <w:rsid w:val="00F91471"/>
    <w:rsid w:val="00F91527"/>
    <w:rsid w:val="00F9182A"/>
    <w:rsid w:val="00F9187C"/>
    <w:rsid w:val="00F91C27"/>
    <w:rsid w:val="00F92011"/>
    <w:rsid w:val="00F92092"/>
    <w:rsid w:val="00F9248F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985"/>
    <w:rsid w:val="00F95E90"/>
    <w:rsid w:val="00F96216"/>
    <w:rsid w:val="00F9622D"/>
    <w:rsid w:val="00F96398"/>
    <w:rsid w:val="00F96BC0"/>
    <w:rsid w:val="00F96C0B"/>
    <w:rsid w:val="00F96D59"/>
    <w:rsid w:val="00F96E32"/>
    <w:rsid w:val="00F96EB5"/>
    <w:rsid w:val="00F9760C"/>
    <w:rsid w:val="00F97834"/>
    <w:rsid w:val="00F97862"/>
    <w:rsid w:val="00F97A3D"/>
    <w:rsid w:val="00F97CC9"/>
    <w:rsid w:val="00F97DD8"/>
    <w:rsid w:val="00F97E76"/>
    <w:rsid w:val="00F97F54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7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0C"/>
    <w:rsid w:val="00FA5E63"/>
    <w:rsid w:val="00FA608E"/>
    <w:rsid w:val="00FA663F"/>
    <w:rsid w:val="00FA678B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34"/>
    <w:rsid w:val="00FB029E"/>
    <w:rsid w:val="00FB0309"/>
    <w:rsid w:val="00FB0322"/>
    <w:rsid w:val="00FB0417"/>
    <w:rsid w:val="00FB0745"/>
    <w:rsid w:val="00FB0FC9"/>
    <w:rsid w:val="00FB14C2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8BC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92"/>
    <w:rsid w:val="00FB61E4"/>
    <w:rsid w:val="00FB66C4"/>
    <w:rsid w:val="00FB670F"/>
    <w:rsid w:val="00FB6728"/>
    <w:rsid w:val="00FB6A9C"/>
    <w:rsid w:val="00FB6F33"/>
    <w:rsid w:val="00FB7013"/>
    <w:rsid w:val="00FB71D8"/>
    <w:rsid w:val="00FB75C7"/>
    <w:rsid w:val="00FB765B"/>
    <w:rsid w:val="00FB774E"/>
    <w:rsid w:val="00FB77E3"/>
    <w:rsid w:val="00FB7823"/>
    <w:rsid w:val="00FB7A74"/>
    <w:rsid w:val="00FB7BBF"/>
    <w:rsid w:val="00FC0078"/>
    <w:rsid w:val="00FC0156"/>
    <w:rsid w:val="00FC0515"/>
    <w:rsid w:val="00FC0708"/>
    <w:rsid w:val="00FC07B1"/>
    <w:rsid w:val="00FC0EEB"/>
    <w:rsid w:val="00FC14B7"/>
    <w:rsid w:val="00FC1860"/>
    <w:rsid w:val="00FC199A"/>
    <w:rsid w:val="00FC1C44"/>
    <w:rsid w:val="00FC1CAC"/>
    <w:rsid w:val="00FC223D"/>
    <w:rsid w:val="00FC24E2"/>
    <w:rsid w:val="00FC2AEE"/>
    <w:rsid w:val="00FC2B76"/>
    <w:rsid w:val="00FC2F30"/>
    <w:rsid w:val="00FC3116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DA"/>
    <w:rsid w:val="00FC578F"/>
    <w:rsid w:val="00FC598E"/>
    <w:rsid w:val="00FC610F"/>
    <w:rsid w:val="00FC615D"/>
    <w:rsid w:val="00FC626E"/>
    <w:rsid w:val="00FC6661"/>
    <w:rsid w:val="00FC6DC9"/>
    <w:rsid w:val="00FC70C0"/>
    <w:rsid w:val="00FC7408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40D"/>
    <w:rsid w:val="00FD1657"/>
    <w:rsid w:val="00FD172B"/>
    <w:rsid w:val="00FD1DE1"/>
    <w:rsid w:val="00FD21AD"/>
    <w:rsid w:val="00FD2344"/>
    <w:rsid w:val="00FD2773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8A4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1B57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3CA2"/>
    <w:rsid w:val="00FE43EB"/>
    <w:rsid w:val="00FE4E5B"/>
    <w:rsid w:val="00FE4F08"/>
    <w:rsid w:val="00FE4F74"/>
    <w:rsid w:val="00FE52EA"/>
    <w:rsid w:val="00FE542D"/>
    <w:rsid w:val="00FE5811"/>
    <w:rsid w:val="00FE58E8"/>
    <w:rsid w:val="00FE5B68"/>
    <w:rsid w:val="00FE5DF9"/>
    <w:rsid w:val="00FE5EA3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B3F"/>
    <w:rsid w:val="00FE7C24"/>
    <w:rsid w:val="00FE7CE4"/>
    <w:rsid w:val="00FE7E9F"/>
    <w:rsid w:val="00FF0171"/>
    <w:rsid w:val="00FF0312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C3D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4C217E0-2657-4CE1-BF45-9DD644B8C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3E2B18-D6E4-4CB2-83A3-604EDDF001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865E93-0349-4166-A7EB-FF310343365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24</Pages>
  <Words>4439</Words>
  <Characters>22863</Characters>
  <Application>Microsoft Office Word</Application>
  <DocSecurity>0</DocSecurity>
  <Lines>617</Lines>
  <Paragraphs>395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Kannika Phasuk</cp:lastModifiedBy>
  <cp:revision>3</cp:revision>
  <cp:lastPrinted>2025-05-09T09:21:00Z</cp:lastPrinted>
  <dcterms:created xsi:type="dcterms:W3CDTF">2025-05-14T01:30:00Z</dcterms:created>
  <dcterms:modified xsi:type="dcterms:W3CDTF">2025-05-14T02:09:00Z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  <property fmtid="{D5CDD505-2E9C-101B-9397-08002B2CF9AE}" pid="5" name="ContentTypeId">
    <vt:lpwstr>0x010100FC3C573FF70E394A86433F5E112C33AA</vt:lpwstr>
  </property>
</Properties>
</file>