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D6B880C" w14:textId="77777777" w:rsidR="004F2105" w:rsidRDefault="00DC6F9C" w:rsidP="004F21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F2105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4F210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100F6D7F" w14:textId="414EFB2B" w:rsidR="00DC6F9C" w:rsidRPr="001C5D84" w:rsidRDefault="004F2105" w:rsidP="004F21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AE85CDB" w14:textId="2DFD33FF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B79C2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311B651E" w14:textId="77777777" w:rsidR="00B626F4" w:rsidRDefault="00B626F4">
      <w:pPr>
        <w:sectPr w:rsidR="00B626F4" w:rsidSect="00084E9F"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246FC80D" w:rsidR="00DC6F9C" w:rsidRDefault="00DC6F9C" w:rsidP="00D061F3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5C59BF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การบินกรุงเทพ จำกัด (มหาชน) และบริษัทย่อย (กลุ่มบริษัท) ซึ่งประกอบไปด้วย 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1B79C2">
        <w:rPr>
          <w:rFonts w:ascii="Angsana New" w:hAnsi="Angsana New" w:cs="Angsana New"/>
          <w:sz w:val="32"/>
          <w:szCs w:val="32"/>
        </w:rPr>
        <w:t>2568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A83B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D061F3">
      <w:pPr>
        <w:pStyle w:val="Default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26C058F5" w:rsidR="00DC6F9C" w:rsidRPr="00B366AC" w:rsidRDefault="00DC6F9C" w:rsidP="00D061F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8B454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D061F3">
      <w:pPr>
        <w:pStyle w:val="CM2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D061F3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4A545B7D" w14:textId="77777777" w:rsidR="001E2CD1" w:rsidRPr="001E2CD1" w:rsidRDefault="001E2CD1" w:rsidP="001E2CD1"/>
    <w:p w14:paraId="780E2F41" w14:textId="08F5397A" w:rsidR="00DC6F9C" w:rsidRPr="00B30BDD" w:rsidRDefault="00D061F3" w:rsidP="00D061F3">
      <w:pPr>
        <w:tabs>
          <w:tab w:val="left" w:pos="6480"/>
        </w:tabs>
        <w:spacing w:before="9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7FB8EB15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061F3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29C88642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42465A">
        <w:rPr>
          <w:rFonts w:ascii="Angsana New" w:hAnsi="Angsana New"/>
          <w:spacing w:val="-4"/>
          <w:sz w:val="32"/>
          <w:szCs w:val="32"/>
        </w:rPr>
        <w:t>13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1B79C2">
        <w:rPr>
          <w:rFonts w:ascii="Angsana New" w:hAnsi="Angsana New"/>
          <w:spacing w:val="-4"/>
          <w:sz w:val="32"/>
          <w:szCs w:val="32"/>
        </w:rPr>
        <w:t>2568</w:t>
      </w:r>
    </w:p>
    <w:sectPr w:rsidR="00900CA2" w:rsidRPr="00C574FE" w:rsidSect="00D061F3">
      <w:footerReference w:type="default" r:id="rId10"/>
      <w:pgSz w:w="11909" w:h="16834" w:code="9"/>
      <w:pgMar w:top="2880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6960" w14:textId="77777777" w:rsidR="003B6BF2" w:rsidRDefault="003B6BF2" w:rsidP="0077481E">
      <w:r>
        <w:separator/>
      </w:r>
    </w:p>
  </w:endnote>
  <w:endnote w:type="continuationSeparator" w:id="0">
    <w:p w14:paraId="322BE6CF" w14:textId="77777777" w:rsidR="003B6BF2" w:rsidRDefault="003B6B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B6EC" w14:textId="495684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1FCC" w14:textId="77777777" w:rsidR="003B6BF2" w:rsidRDefault="003B6BF2" w:rsidP="0077481E">
      <w:r>
        <w:separator/>
      </w:r>
    </w:p>
  </w:footnote>
  <w:footnote w:type="continuationSeparator" w:id="0">
    <w:p w14:paraId="6BC0AAF7" w14:textId="77777777" w:rsidR="003B6BF2" w:rsidRDefault="003B6B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621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4E9F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86F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9C2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59BE"/>
    <w:rsid w:val="002062F1"/>
    <w:rsid w:val="00206368"/>
    <w:rsid w:val="00206D4A"/>
    <w:rsid w:val="00207341"/>
    <w:rsid w:val="00210405"/>
    <w:rsid w:val="00210514"/>
    <w:rsid w:val="002108FC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5EE5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31A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6F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BF2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465A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2105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9BF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0C91"/>
    <w:rsid w:val="00821328"/>
    <w:rsid w:val="008224F8"/>
    <w:rsid w:val="00822C37"/>
    <w:rsid w:val="008239A4"/>
    <w:rsid w:val="00823B27"/>
    <w:rsid w:val="00823EC8"/>
    <w:rsid w:val="00825350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49C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A7BC0"/>
    <w:rsid w:val="008B24D3"/>
    <w:rsid w:val="008B3CE2"/>
    <w:rsid w:val="008B4546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1B49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CB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B94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E74A6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666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6BA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1F3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3471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5F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F06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193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46630-8738-413F-8792-980237289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E1107-301D-4725-B6FA-C7A615FAE61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3.xml><?xml version="1.0" encoding="utf-8"?>
<ds:datastoreItem xmlns:ds="http://schemas.openxmlformats.org/officeDocument/2006/customXml" ds:itemID="{180927C8-E5D2-4180-A16A-54355E136870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58</TotalTime>
  <Pages>2</Pages>
  <Words>384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33</cp:revision>
  <cp:lastPrinted>2025-04-30T05:43:00Z</cp:lastPrinted>
  <dcterms:created xsi:type="dcterms:W3CDTF">2020-05-10T05:25:00Z</dcterms:created>
  <dcterms:modified xsi:type="dcterms:W3CDTF">2025-04-30T05:44:00Z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  <property fmtid="{D5CDD505-2E9C-101B-9397-08002B2CF9AE}" pid="3" name="MediaServiceImageTags">
    <vt:lpwstr/>
  </property>
</Properties>
</file>