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D708A" w14:textId="77777777" w:rsidR="00AC59CD" w:rsidRPr="006B417E" w:rsidRDefault="00AC59CD" w:rsidP="00AC59CD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B417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54B32218" w14:textId="77777777" w:rsidR="00AC59CD" w:rsidRPr="006B417E" w:rsidRDefault="00AC59CD" w:rsidP="00AC59CD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2508A1" w14:textId="77777777" w:rsidR="0023709D" w:rsidRDefault="00AC59C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AD3F73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74FC291" w14:textId="4BD2FDAE" w:rsidR="00D80D53" w:rsidRPr="00EA2A53" w:rsidRDefault="0023709D" w:rsidP="00EA2A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ลูกหนี้เงินให้สินเชื่อและลูกหนี้ตามสัญญาเช่าซื้อ</w:t>
      </w:r>
    </w:p>
    <w:p w14:paraId="3119991B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63A3F980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4E5C0EC5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03D2BE93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29E949AE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เครื่องมือทางการเงิน</w:t>
      </w:r>
    </w:p>
    <w:p w14:paraId="61ABCFA5" w14:textId="46C636DB" w:rsidR="00AC59CD" w:rsidRPr="006B417E" w:rsidRDefault="00222C4A" w:rsidP="00C31C6C">
      <w:pPr>
        <w:pStyle w:val="index"/>
        <w:tabs>
          <w:tab w:val="clear" w:pos="1134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lang w:bidi="th-TH"/>
        </w:rPr>
        <w:t>9</w:t>
      </w:r>
      <w:r w:rsidR="00597BD9">
        <w:rPr>
          <w:rFonts w:asciiTheme="majorBidi" w:hAnsiTheme="majorBidi" w:cstheme="majorBidi"/>
          <w:sz w:val="28"/>
          <w:szCs w:val="28"/>
          <w:lang w:bidi="th-TH"/>
        </w:rPr>
        <w:tab/>
      </w:r>
      <w:r w:rsidR="00B127B2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749D492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066CA089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05763C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9C02D2" w14:textId="1C3524A2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EA2A53">
        <w:rPr>
          <w:rFonts w:asciiTheme="majorBidi" w:hAnsiTheme="majorBidi" w:cstheme="majorBidi"/>
          <w:sz w:val="28"/>
          <w:szCs w:val="28"/>
        </w:rPr>
        <w:t xml:space="preserve">13 </w:t>
      </w:r>
      <w:r w:rsidR="00004339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E35F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04339">
        <w:rPr>
          <w:rFonts w:asciiTheme="majorBidi" w:hAnsiTheme="majorBidi" w:cstheme="majorBidi"/>
          <w:sz w:val="28"/>
          <w:szCs w:val="28"/>
        </w:rPr>
        <w:t>2568</w:t>
      </w:r>
    </w:p>
    <w:p w14:paraId="1324DBE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13F2F3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เกณฑ์การจัดทำงบการเงินระหว่างกาล</w:t>
      </w:r>
    </w:p>
    <w:p w14:paraId="005C0E3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6997DA9" w14:textId="23A53EF5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6B417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B417E">
        <w:rPr>
          <w:rFonts w:asciiTheme="majorBidi" w:hAnsiTheme="majorBidi" w:cstheme="majorBidi"/>
          <w:sz w:val="28"/>
          <w:szCs w:val="28"/>
        </w:rPr>
        <w:t xml:space="preserve">34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6B417E">
        <w:rPr>
          <w:rFonts w:asciiTheme="majorBidi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r w:rsidR="00004339">
        <w:rPr>
          <w:rFonts w:asciiTheme="majorBidi" w:eastAsia="Calibri" w:hAnsiTheme="majorBidi" w:cstheme="majorBidi"/>
          <w:sz w:val="28"/>
          <w:szCs w:val="28"/>
        </w:rPr>
        <w:t>7</w:t>
      </w:r>
    </w:p>
    <w:p w14:paraId="2976B30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E2A32" w14:textId="5EC7A8FA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 </w:t>
      </w:r>
      <w:r w:rsidRPr="006B417E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bookmarkStart w:id="1" w:name="_Hlk99203210"/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bookmarkEnd w:id="1"/>
      <w:r w:rsidR="00004339">
        <w:rPr>
          <w:rFonts w:asciiTheme="majorBidi" w:eastAsia="Calibri" w:hAnsiTheme="majorBidi" w:cstheme="majorBidi"/>
          <w:sz w:val="28"/>
          <w:szCs w:val="28"/>
        </w:rPr>
        <w:t>7</w:t>
      </w:r>
    </w:p>
    <w:p w14:paraId="1F658B2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8C3A5" w14:textId="3A476210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20964E4F" w14:textId="77777777" w:rsidR="00AC59CD" w:rsidRPr="006B417E" w:rsidRDefault="00AC59CD" w:rsidP="00AC59C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146FD79" w14:textId="6A621229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และนโยบายการกำหนดราคา</w:t>
      </w:r>
    </w:p>
    <w:p w14:paraId="5B76DD7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C6FF58" w14:textId="7989BC33" w:rsidR="00004339" w:rsidRPr="008F2572" w:rsidRDefault="00004339" w:rsidP="00004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งวดสามเดือนสิ้นสุดวันที่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 xml:space="preserve">8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7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CA890B1" w14:textId="77777777" w:rsidR="00004339" w:rsidRDefault="00004339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004339" w:rsidRPr="008F2572" w14:paraId="5903A8BC" w14:textId="77777777" w:rsidTr="00FC227E">
        <w:trPr>
          <w:tblHeader/>
        </w:trPr>
        <w:tc>
          <w:tcPr>
            <w:tcW w:w="2207" w:type="pct"/>
          </w:tcPr>
          <w:p w14:paraId="219BED39" w14:textId="77777777" w:rsidR="00004339" w:rsidRPr="008F2572" w:rsidRDefault="00004339" w:rsidP="00FC227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75E86963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701FF851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15863749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04339" w:rsidRPr="008F2572" w14:paraId="12494064" w14:textId="77777777" w:rsidTr="00FC227E">
        <w:trPr>
          <w:tblHeader/>
        </w:trPr>
        <w:tc>
          <w:tcPr>
            <w:tcW w:w="2207" w:type="pct"/>
          </w:tcPr>
          <w:p w14:paraId="7C6D1D7E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6" w:type="pct"/>
          </w:tcPr>
          <w:p w14:paraId="01116BE1" w14:textId="51505060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14644905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651F3B8" w14:textId="37135CFF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70FFDA4E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266DF9E" w14:textId="44B6D366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pct"/>
          </w:tcPr>
          <w:p w14:paraId="5F9D7ED9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8182B7E" w14:textId="4E9FBF0E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04339" w:rsidRPr="008F2572" w14:paraId="097801B4" w14:textId="77777777" w:rsidTr="00FC227E">
        <w:trPr>
          <w:tblHeader/>
        </w:trPr>
        <w:tc>
          <w:tcPr>
            <w:tcW w:w="2207" w:type="pct"/>
          </w:tcPr>
          <w:p w14:paraId="1F37F7F9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4130D569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4339" w:rsidRPr="008F2572" w14:paraId="13375451" w14:textId="77777777" w:rsidTr="00FC227E">
        <w:tc>
          <w:tcPr>
            <w:tcW w:w="2207" w:type="pct"/>
          </w:tcPr>
          <w:p w14:paraId="5BE600B9" w14:textId="77777777" w:rsidR="00004339" w:rsidRPr="008F2572" w:rsidRDefault="00004339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1B6AB1A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7CEBB84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0FCA433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7340C14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2BFFCAE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A4D9FDD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EFAB67B" w14:textId="77777777" w:rsidR="00004339" w:rsidRPr="008F2572" w:rsidRDefault="00004339" w:rsidP="00FC2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6805" w:rsidRPr="008F2572" w14:paraId="10F62CDD" w14:textId="77777777" w:rsidTr="00FC227E">
        <w:tc>
          <w:tcPr>
            <w:tcW w:w="2207" w:type="pct"/>
          </w:tcPr>
          <w:p w14:paraId="4CAA73C7" w14:textId="77777777" w:rsidR="00A16805" w:rsidRPr="008F2572" w:rsidRDefault="00A16805" w:rsidP="00A1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422876A7" w14:textId="7697BB56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55CCAF2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E27D6D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2F2C4CB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67485E0" w14:textId="4093299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6805">
              <w:rPr>
                <w:rFonts w:asciiTheme="majorBidi" w:hAnsiTheme="majorBidi" w:cstheme="majorBidi"/>
                <w:sz w:val="28"/>
                <w:szCs w:val="28"/>
              </w:rPr>
              <w:t>101,101</w:t>
            </w:r>
          </w:p>
        </w:tc>
        <w:tc>
          <w:tcPr>
            <w:tcW w:w="144" w:type="pct"/>
          </w:tcPr>
          <w:p w14:paraId="7F40ABF3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1197B7" w14:textId="549F160F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3568">
              <w:rPr>
                <w:rFonts w:asciiTheme="majorBidi" w:hAnsiTheme="majorBidi" w:cstheme="majorBidi"/>
                <w:sz w:val="28"/>
                <w:szCs w:val="28"/>
              </w:rPr>
              <w:t>110,724</w:t>
            </w:r>
          </w:p>
        </w:tc>
      </w:tr>
      <w:tr w:rsidR="00A16805" w:rsidRPr="008F2572" w14:paraId="72B130B9" w14:textId="77777777" w:rsidTr="00FC227E">
        <w:tc>
          <w:tcPr>
            <w:tcW w:w="2207" w:type="pct"/>
          </w:tcPr>
          <w:p w14:paraId="4F23C49E" w14:textId="77777777" w:rsidR="00A16805" w:rsidRPr="008F2572" w:rsidRDefault="00A16805" w:rsidP="00A1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2A3AD34B" w14:textId="35FAB66C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DC89B52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3FB5FAD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D921CE1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96AC3F2" w14:textId="76A31708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6805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44" w:type="pct"/>
          </w:tcPr>
          <w:p w14:paraId="1FEBFD72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B66D2C9" w14:textId="7BB82051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3568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A16805" w:rsidRPr="008F2572" w14:paraId="090B4F0D" w14:textId="77777777" w:rsidTr="00FC227E">
        <w:tc>
          <w:tcPr>
            <w:tcW w:w="2207" w:type="pct"/>
          </w:tcPr>
          <w:p w14:paraId="12A722E5" w14:textId="77777777" w:rsidR="00A16805" w:rsidRPr="008F2572" w:rsidRDefault="00A16805" w:rsidP="00A1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30F25E12" w14:textId="6E35218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D0F98D3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66D103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56D2B52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823AA5B" w14:textId="62CB725C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805">
              <w:rPr>
                <w:rFonts w:asciiTheme="majorBidi" w:hAnsiTheme="majorBidi" w:cstheme="majorBidi"/>
                <w:sz w:val="28"/>
                <w:szCs w:val="28"/>
              </w:rPr>
              <w:t>9,739</w:t>
            </w:r>
          </w:p>
        </w:tc>
        <w:tc>
          <w:tcPr>
            <w:tcW w:w="144" w:type="pct"/>
          </w:tcPr>
          <w:p w14:paraId="2B4B1610" w14:textId="77777777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A9A35B5" w14:textId="236A3510" w:rsidR="00A16805" w:rsidRPr="008F2572" w:rsidRDefault="00A16805" w:rsidP="00A1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3568">
              <w:rPr>
                <w:rFonts w:asciiTheme="majorBidi" w:hAnsiTheme="majorBidi" w:cstheme="majorBidi"/>
                <w:sz w:val="28"/>
                <w:szCs w:val="28"/>
              </w:rPr>
              <w:t>15,34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04339" w:rsidRPr="008F2572" w14:paraId="48CC3C5F" w14:textId="77777777" w:rsidTr="00FC227E">
        <w:tc>
          <w:tcPr>
            <w:tcW w:w="2207" w:type="pct"/>
          </w:tcPr>
          <w:p w14:paraId="11E46796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266B25F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8D5A7ED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797F887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C264430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312A3B5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D1F080E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A84EEDC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339" w:rsidRPr="008F2572" w14:paraId="13315F09" w14:textId="77777777" w:rsidTr="00FC227E">
        <w:tc>
          <w:tcPr>
            <w:tcW w:w="2207" w:type="pct"/>
          </w:tcPr>
          <w:p w14:paraId="5E34E92B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2EE1FC9A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EA45B97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25A79CF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3FFDEC2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A1162F6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80E50D4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83FD093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339" w:rsidRPr="008F2572" w14:paraId="39A02CCB" w14:textId="77777777" w:rsidTr="00FC227E">
        <w:tc>
          <w:tcPr>
            <w:tcW w:w="2207" w:type="pct"/>
          </w:tcPr>
          <w:p w14:paraId="6817A89F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6EACB91F" w14:textId="1EA95E26" w:rsidR="00004339" w:rsidRPr="008F2572" w:rsidRDefault="00D712E4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346C089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C5545B8" w14:textId="3A734911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6E60B115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E765B9B" w14:textId="628D8BF4" w:rsidR="00004339" w:rsidRPr="008F2572" w:rsidRDefault="00D712E4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DA50F37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0459CE0" w14:textId="6104AC65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04339" w:rsidRPr="008F2572" w14:paraId="52DF2C08" w14:textId="77777777" w:rsidTr="00FC227E">
        <w:tc>
          <w:tcPr>
            <w:tcW w:w="2207" w:type="pct"/>
          </w:tcPr>
          <w:p w14:paraId="50E3457B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  <w:r w:rsidRPr="008F257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</w:t>
            </w:r>
          </w:p>
        </w:tc>
        <w:tc>
          <w:tcPr>
            <w:tcW w:w="576" w:type="pct"/>
          </w:tcPr>
          <w:p w14:paraId="39ED6271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2E64BF6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7FCFE13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FABF358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A36C03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2735813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E06B875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339" w:rsidRPr="008F2572" w14:paraId="4CB46A03" w14:textId="77777777" w:rsidTr="00FC227E">
        <w:tc>
          <w:tcPr>
            <w:tcW w:w="2207" w:type="pct"/>
          </w:tcPr>
          <w:p w14:paraId="56A90C57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576" w:type="pct"/>
          </w:tcPr>
          <w:p w14:paraId="2E4B52DA" w14:textId="31F0C4A4" w:rsidR="00004339" w:rsidRPr="008F2572" w:rsidRDefault="00AB38F7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43" w:type="pct"/>
          </w:tcPr>
          <w:p w14:paraId="1AB64898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E0BA910" w14:textId="32523D32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274</w:t>
            </w:r>
          </w:p>
        </w:tc>
        <w:tc>
          <w:tcPr>
            <w:tcW w:w="147" w:type="pct"/>
          </w:tcPr>
          <w:p w14:paraId="0061AD59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E43DD57" w14:textId="190CB8C8" w:rsidR="00004339" w:rsidRPr="008F2572" w:rsidRDefault="00AB38F7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44" w:type="pct"/>
          </w:tcPr>
          <w:p w14:paraId="4C8F1A50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8F150C5" w14:textId="0FF60419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274</w:t>
            </w:r>
          </w:p>
        </w:tc>
      </w:tr>
      <w:tr w:rsidR="00004339" w:rsidRPr="008F2572" w14:paraId="2E04F83B" w14:textId="77777777" w:rsidTr="00FC227E">
        <w:tc>
          <w:tcPr>
            <w:tcW w:w="2207" w:type="pct"/>
          </w:tcPr>
          <w:p w14:paraId="4053C3C4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688A0566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11FE1A09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C398809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624A706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7285E47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2B5C67A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28BF363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0037" w:rsidRPr="008F2572" w14:paraId="24C66E92" w14:textId="77777777" w:rsidTr="00FC227E">
        <w:tc>
          <w:tcPr>
            <w:tcW w:w="2207" w:type="pct"/>
          </w:tcPr>
          <w:p w14:paraId="0FB3AC0E" w14:textId="77777777" w:rsidR="00D30037" w:rsidRPr="008F2572" w:rsidRDefault="00D30037" w:rsidP="00D3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7ADC4689" w14:textId="571D4647" w:rsidR="00D30037" w:rsidRPr="008F2572" w:rsidRDefault="004E33E5" w:rsidP="004E3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11,485</w:t>
            </w:r>
          </w:p>
        </w:tc>
        <w:tc>
          <w:tcPr>
            <w:tcW w:w="143" w:type="pct"/>
          </w:tcPr>
          <w:p w14:paraId="6F8AF179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05EAAF7" w14:textId="2ECC06B3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,224</w:t>
            </w:r>
          </w:p>
        </w:tc>
        <w:tc>
          <w:tcPr>
            <w:tcW w:w="147" w:type="pct"/>
          </w:tcPr>
          <w:p w14:paraId="0AD190E3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4B00F10" w14:textId="7FDBA852" w:rsidR="00D30037" w:rsidRPr="008F2572" w:rsidRDefault="004E33E5" w:rsidP="004E3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11,485</w:t>
            </w:r>
          </w:p>
        </w:tc>
        <w:tc>
          <w:tcPr>
            <w:tcW w:w="144" w:type="pct"/>
          </w:tcPr>
          <w:p w14:paraId="113E8DF1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7D801B6" w14:textId="0738C136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,224</w:t>
            </w:r>
          </w:p>
        </w:tc>
      </w:tr>
      <w:tr w:rsidR="00D30037" w:rsidRPr="008F2572" w14:paraId="134A08F7" w14:textId="77777777" w:rsidTr="00FC227E">
        <w:tc>
          <w:tcPr>
            <w:tcW w:w="2207" w:type="pct"/>
          </w:tcPr>
          <w:p w14:paraId="6B8CAD81" w14:textId="77777777" w:rsidR="00D30037" w:rsidRPr="008F2572" w:rsidRDefault="00D30037" w:rsidP="00D3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EE91F3C" w14:textId="50DEECAA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43" w:type="pct"/>
          </w:tcPr>
          <w:p w14:paraId="205FED88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B283EBE" w14:textId="305D3AC2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513</w:t>
            </w:r>
          </w:p>
        </w:tc>
        <w:tc>
          <w:tcPr>
            <w:tcW w:w="147" w:type="pct"/>
          </w:tcPr>
          <w:p w14:paraId="71FBCBAC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3C17EB7" w14:textId="0B30EB30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44" w:type="pct"/>
          </w:tcPr>
          <w:p w14:paraId="11272ECA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73ABBF9" w14:textId="16F5479A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513</w:t>
            </w:r>
          </w:p>
        </w:tc>
      </w:tr>
      <w:tr w:rsidR="00D30037" w:rsidRPr="008F2572" w14:paraId="78B01909" w14:textId="77777777" w:rsidTr="00FC227E">
        <w:tc>
          <w:tcPr>
            <w:tcW w:w="2207" w:type="pct"/>
          </w:tcPr>
          <w:p w14:paraId="1A46A67A" w14:textId="77777777" w:rsidR="00D30037" w:rsidRPr="008F2572" w:rsidRDefault="00D30037" w:rsidP="00D3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36D5962" w14:textId="24721FE3" w:rsidR="00D30037" w:rsidRPr="008F2572" w:rsidRDefault="004E33E5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</w:t>
            </w:r>
          </w:p>
        </w:tc>
        <w:tc>
          <w:tcPr>
            <w:tcW w:w="143" w:type="pct"/>
          </w:tcPr>
          <w:p w14:paraId="350ACDE2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A89234D" w14:textId="44B3C2DB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12,737</w:t>
            </w:r>
          </w:p>
        </w:tc>
        <w:tc>
          <w:tcPr>
            <w:tcW w:w="147" w:type="pct"/>
          </w:tcPr>
          <w:p w14:paraId="7A1C36C2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76D9EFF" w14:textId="188F2278" w:rsidR="00D30037" w:rsidRPr="008F2572" w:rsidRDefault="004E33E5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</w:t>
            </w:r>
          </w:p>
        </w:tc>
        <w:tc>
          <w:tcPr>
            <w:tcW w:w="144" w:type="pct"/>
          </w:tcPr>
          <w:p w14:paraId="3379737B" w14:textId="77777777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54FFD2A" w14:textId="5F2122D0" w:rsidR="00D30037" w:rsidRPr="008F2572" w:rsidRDefault="00D30037" w:rsidP="00D3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12,737</w:t>
            </w:r>
          </w:p>
        </w:tc>
      </w:tr>
      <w:tr w:rsidR="00004339" w:rsidRPr="008F2572" w14:paraId="6E06D295" w14:textId="77777777" w:rsidTr="00FC227E">
        <w:tc>
          <w:tcPr>
            <w:tcW w:w="2207" w:type="pct"/>
          </w:tcPr>
          <w:p w14:paraId="16BD53E0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78477789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8C1C7B1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D16B421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B09463C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DD8232B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7CA0B60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D234B27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339" w:rsidRPr="008F2572" w14:paraId="369AE9A3" w14:textId="77777777" w:rsidTr="00FC227E">
        <w:tc>
          <w:tcPr>
            <w:tcW w:w="2207" w:type="pct"/>
          </w:tcPr>
          <w:p w14:paraId="16C99FE8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500851D6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A384E50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D214F86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1F46FD7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297372BC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D0551CA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01F94C3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339" w:rsidRPr="008F2572" w14:paraId="278D0C3A" w14:textId="77777777" w:rsidTr="00FC227E">
        <w:tc>
          <w:tcPr>
            <w:tcW w:w="2207" w:type="pct"/>
          </w:tcPr>
          <w:p w14:paraId="7001E229" w14:textId="77777777" w:rsidR="00004339" w:rsidRPr="008F2572" w:rsidRDefault="00004339" w:rsidP="000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134E37D5" w14:textId="6517910C" w:rsidR="00004339" w:rsidRPr="008F2572" w:rsidRDefault="00FC16C1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43" w:type="pct"/>
          </w:tcPr>
          <w:p w14:paraId="3AC0A073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AD82CDA" w14:textId="29F0AF05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47" w:type="pct"/>
          </w:tcPr>
          <w:p w14:paraId="223D6F34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29DFE6B9" w14:textId="5CD86F8E" w:rsidR="00004339" w:rsidRPr="008F2572" w:rsidRDefault="00FC16C1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44" w:type="pct"/>
          </w:tcPr>
          <w:p w14:paraId="0DA30FF7" w14:textId="77777777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3A83885" w14:textId="0BE99692" w:rsidR="00004339" w:rsidRPr="008F2572" w:rsidRDefault="00004339" w:rsidP="00004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</w:tbl>
    <w:p w14:paraId="2B11331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0E97D00" w14:textId="4906C5CE" w:rsidR="00004339" w:rsidRPr="008F2572" w:rsidRDefault="00004339" w:rsidP="00004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256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8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8F2572">
        <w:rPr>
          <w:rFonts w:asciiTheme="majorBidi" w:hAnsiTheme="majorBidi" w:cstheme="majorBidi"/>
          <w:sz w:val="28"/>
          <w:szCs w:val="28"/>
        </w:rPr>
        <w:t xml:space="preserve"> 31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57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4071B9E" w14:textId="77777777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080"/>
        <w:gridCol w:w="268"/>
        <w:gridCol w:w="1091"/>
        <w:gridCol w:w="276"/>
        <w:gridCol w:w="1080"/>
        <w:gridCol w:w="268"/>
        <w:gridCol w:w="1175"/>
      </w:tblGrid>
      <w:tr w:rsidR="009D1251" w:rsidRPr="008F2572" w14:paraId="20EFC36B" w14:textId="77777777" w:rsidTr="009D1251">
        <w:trPr>
          <w:tblHeader/>
        </w:trPr>
        <w:tc>
          <w:tcPr>
            <w:tcW w:w="2206" w:type="pct"/>
          </w:tcPr>
          <w:p w14:paraId="2A41C7E7" w14:textId="77777777" w:rsidR="009D1251" w:rsidRPr="008F2572" w:rsidRDefault="009D1251" w:rsidP="00DA36F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1" w:type="pct"/>
            <w:gridSpan w:val="3"/>
          </w:tcPr>
          <w:p w14:paraId="389EA2FD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8DF94FC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74634F8D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D1251" w:rsidRPr="008F2572" w14:paraId="14E275FC" w14:textId="77777777" w:rsidTr="009D1251">
        <w:trPr>
          <w:tblHeader/>
        </w:trPr>
        <w:tc>
          <w:tcPr>
            <w:tcW w:w="2206" w:type="pct"/>
          </w:tcPr>
          <w:p w14:paraId="2928A8A1" w14:textId="1C0B7C74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17D9EA47" w14:textId="4BFED810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1251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1DFD6BB4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E199DED" w14:textId="2647D15D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E374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57CC5627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511F3D4" w14:textId="0B6920B8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1251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2CC3E7CE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2A090DD" w14:textId="7EAA68C4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E374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D1251" w:rsidRPr="008F2572" w14:paraId="3BF103AE" w14:textId="77777777" w:rsidTr="009D1251">
        <w:trPr>
          <w:tblHeader/>
        </w:trPr>
        <w:tc>
          <w:tcPr>
            <w:tcW w:w="2206" w:type="pct"/>
          </w:tcPr>
          <w:p w14:paraId="732AC0FB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A3A597D" w14:textId="3C410763" w:rsidR="009D1251" w:rsidRPr="009D1251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3B87F770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A2C5429" w14:textId="7DFC9801" w:rsidR="009D1251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14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41A585E1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60DF28A" w14:textId="3035C827" w:rsidR="009D1251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14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601E5DE4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804D1CB" w14:textId="6C520A68" w:rsidR="009D1251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1251" w:rsidRPr="008F2572" w14:paraId="4A07CA35" w14:textId="77777777" w:rsidTr="009D1251">
        <w:trPr>
          <w:tblHeader/>
        </w:trPr>
        <w:tc>
          <w:tcPr>
            <w:tcW w:w="2206" w:type="pct"/>
          </w:tcPr>
          <w:p w14:paraId="4ED4F639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5AF6D2F4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1251" w:rsidRPr="008F2572" w14:paraId="36D238DD" w14:textId="069497E3" w:rsidTr="009D1251">
        <w:trPr>
          <w:tblHeader/>
        </w:trPr>
        <w:tc>
          <w:tcPr>
            <w:tcW w:w="2206" w:type="pct"/>
          </w:tcPr>
          <w:p w14:paraId="12DE2063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6E8D1E59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D1251" w:rsidRPr="008F2572" w14:paraId="4B333BA8" w14:textId="77777777" w:rsidTr="00CC0C07">
        <w:tc>
          <w:tcPr>
            <w:tcW w:w="2206" w:type="pct"/>
          </w:tcPr>
          <w:p w14:paraId="27E53EDA" w14:textId="1FCF7BF7" w:rsidR="009D1251" w:rsidRPr="008F2572" w:rsidRDefault="009D1251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0A904BE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F27B4CF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1501D21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97A29BE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EA0450D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585DFCF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BE7EB1B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30C" w:rsidRPr="008F2572" w14:paraId="2357D04F" w14:textId="77777777" w:rsidTr="009D1251">
        <w:tc>
          <w:tcPr>
            <w:tcW w:w="2206" w:type="pct"/>
          </w:tcPr>
          <w:p w14:paraId="07847580" w14:textId="4A8BEAD9" w:rsidR="00CA030C" w:rsidRPr="008F2572" w:rsidRDefault="00CA030C" w:rsidP="00CA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7F9C5E54" w14:textId="6283D1D2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CDBAA83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2292FF2" w14:textId="74BD5E6C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1210DEA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C1F89EC" w14:textId="52C187C2" w:rsidR="00CA030C" w:rsidRPr="008F2572" w:rsidRDefault="00F47944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4,588,476</w:t>
            </w:r>
          </w:p>
        </w:tc>
        <w:tc>
          <w:tcPr>
            <w:tcW w:w="143" w:type="pct"/>
          </w:tcPr>
          <w:p w14:paraId="10FB1140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AD187EA" w14:textId="1FDC3C0A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4,475,777</w:t>
            </w:r>
          </w:p>
        </w:tc>
      </w:tr>
      <w:tr w:rsidR="00CA030C" w:rsidRPr="008F2572" w14:paraId="40F60D74" w14:textId="77777777" w:rsidTr="009D1251">
        <w:tc>
          <w:tcPr>
            <w:tcW w:w="2206" w:type="pct"/>
          </w:tcPr>
          <w:p w14:paraId="7ADF384B" w14:textId="6C3918E0" w:rsidR="00CA030C" w:rsidRPr="008F2572" w:rsidRDefault="00CA030C" w:rsidP="00CA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607F8E07" w14:textId="76155095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8789B41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5E8D7FD" w14:textId="6898ED1E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0B2FAC6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D4B4D0D" w14:textId="1A752BBA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43" w:type="pct"/>
          </w:tcPr>
          <w:p w14:paraId="2CD7E4BC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16EC12F" w14:textId="62BE55B6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</w:tr>
      <w:tr w:rsidR="00CA030C" w:rsidRPr="008F2572" w14:paraId="40841AF2" w14:textId="77777777" w:rsidTr="009D1251">
        <w:tc>
          <w:tcPr>
            <w:tcW w:w="2206" w:type="pct"/>
          </w:tcPr>
          <w:p w14:paraId="3A6EEBD7" w14:textId="673F89C4" w:rsidR="00CA030C" w:rsidRPr="008F2572" w:rsidRDefault="00CA030C" w:rsidP="00CA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4C5A62A2" w14:textId="2AC1688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286BE4A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63EE3C4" w14:textId="6FB188D8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5B4A998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DB32CB" w14:textId="10BE15DD" w:rsidR="00CA030C" w:rsidRPr="008F2572" w:rsidRDefault="00F47944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1,862,734</w:t>
            </w:r>
          </w:p>
        </w:tc>
        <w:tc>
          <w:tcPr>
            <w:tcW w:w="143" w:type="pct"/>
          </w:tcPr>
          <w:p w14:paraId="2A3851EA" w14:textId="77777777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DAB5260" w14:textId="709E3A9C" w:rsidR="00CA030C" w:rsidRPr="008F2572" w:rsidRDefault="00CA030C" w:rsidP="00CA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1,977,851</w:t>
            </w:r>
          </w:p>
        </w:tc>
      </w:tr>
      <w:tr w:rsidR="009D1251" w:rsidRPr="008F2572" w14:paraId="64C75648" w14:textId="77777777" w:rsidTr="009D1251">
        <w:tc>
          <w:tcPr>
            <w:tcW w:w="2206" w:type="pct"/>
          </w:tcPr>
          <w:p w14:paraId="270A893C" w14:textId="013B54D5" w:rsidR="009D1251" w:rsidRPr="008F2572" w:rsidRDefault="009D1251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5A3F9C09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551EBEC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2D490BB" w14:textId="5C32210E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FC12129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F2209D2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7DF94BB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759A2CD" w14:textId="0A2B005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251" w:rsidRPr="008F2572" w14:paraId="619D69DB" w14:textId="77777777" w:rsidTr="009D1251">
        <w:tc>
          <w:tcPr>
            <w:tcW w:w="2206" w:type="pct"/>
          </w:tcPr>
          <w:p w14:paraId="4E45F0C1" w14:textId="2EB8B7EA" w:rsidR="009D1251" w:rsidRPr="008F2572" w:rsidRDefault="009D1251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6C320BD4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6FCBD8C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0095AD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67AE450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395C26F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350C8FB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D3B28E9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251" w:rsidRPr="008F2572" w14:paraId="2255BBC0" w14:textId="77777777" w:rsidTr="009D1251">
        <w:tc>
          <w:tcPr>
            <w:tcW w:w="2206" w:type="pct"/>
          </w:tcPr>
          <w:p w14:paraId="6EF2D018" w14:textId="2B29F8E8" w:rsidR="009D1251" w:rsidRPr="008F2572" w:rsidRDefault="009D1251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74262B3E" w14:textId="7BD6E522" w:rsidR="009D1251" w:rsidRPr="008F2572" w:rsidRDefault="00D712E4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43" w:type="pct"/>
          </w:tcPr>
          <w:p w14:paraId="7755D38B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2A17C99" w14:textId="043EB706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835D238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3CEA9FA" w14:textId="5AE502CD" w:rsidR="009D1251" w:rsidRPr="008F2572" w:rsidRDefault="00D712E4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43" w:type="pct"/>
          </w:tcPr>
          <w:p w14:paraId="6A5BAA91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9AB7935" w14:textId="75001361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A67C3" w:rsidRPr="008F2572" w14:paraId="67470CD2" w14:textId="77777777" w:rsidTr="009D1251">
        <w:tc>
          <w:tcPr>
            <w:tcW w:w="2206" w:type="pct"/>
          </w:tcPr>
          <w:p w14:paraId="4E1071E4" w14:textId="20CFC4B7" w:rsidR="009A67C3" w:rsidRPr="008F2572" w:rsidRDefault="009A67C3" w:rsidP="009A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67EE1A0F" w14:textId="3FB287FD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18,851</w:t>
            </w:r>
          </w:p>
        </w:tc>
        <w:tc>
          <w:tcPr>
            <w:tcW w:w="143" w:type="pct"/>
          </w:tcPr>
          <w:p w14:paraId="346A904F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72EFEE3" w14:textId="544CE079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859</w:t>
            </w:r>
          </w:p>
        </w:tc>
        <w:tc>
          <w:tcPr>
            <w:tcW w:w="147" w:type="pct"/>
          </w:tcPr>
          <w:p w14:paraId="60F542A6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C0AC1A2" w14:textId="7F9A10F2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18,851</w:t>
            </w:r>
          </w:p>
        </w:tc>
        <w:tc>
          <w:tcPr>
            <w:tcW w:w="143" w:type="pct"/>
          </w:tcPr>
          <w:p w14:paraId="03B329D7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B58C33F" w14:textId="1F25A166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859</w:t>
            </w:r>
          </w:p>
        </w:tc>
      </w:tr>
      <w:tr w:rsidR="009A67C3" w:rsidRPr="008F2572" w14:paraId="485F37A3" w14:textId="77777777" w:rsidTr="009D1251">
        <w:tc>
          <w:tcPr>
            <w:tcW w:w="2206" w:type="pct"/>
          </w:tcPr>
          <w:p w14:paraId="2BC3B253" w14:textId="77D6FFAB" w:rsidR="009A67C3" w:rsidRPr="008F2572" w:rsidRDefault="009A67C3" w:rsidP="009A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0D9CF26C" w14:textId="47780ACF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19,342</w:t>
            </w:r>
          </w:p>
        </w:tc>
        <w:tc>
          <w:tcPr>
            <w:tcW w:w="143" w:type="pct"/>
          </w:tcPr>
          <w:p w14:paraId="590CCBA9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AEDF599" w14:textId="46FB4F84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262</w:t>
            </w:r>
          </w:p>
        </w:tc>
        <w:tc>
          <w:tcPr>
            <w:tcW w:w="147" w:type="pct"/>
          </w:tcPr>
          <w:p w14:paraId="75F3DB4D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7310851" w14:textId="5488FDF0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19,342</w:t>
            </w:r>
          </w:p>
        </w:tc>
        <w:tc>
          <w:tcPr>
            <w:tcW w:w="143" w:type="pct"/>
          </w:tcPr>
          <w:p w14:paraId="1F18E245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8AD388D" w14:textId="0153BB28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262</w:t>
            </w:r>
          </w:p>
        </w:tc>
      </w:tr>
      <w:tr w:rsidR="009A67C3" w:rsidRPr="008F2572" w14:paraId="2F8256E9" w14:textId="77777777" w:rsidTr="009D1251">
        <w:tc>
          <w:tcPr>
            <w:tcW w:w="2206" w:type="pct"/>
          </w:tcPr>
          <w:p w14:paraId="07E64DD2" w14:textId="043FAF06" w:rsidR="009A67C3" w:rsidRPr="008F2572" w:rsidRDefault="009A67C3" w:rsidP="009A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9443075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3803B0B3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09EA5B6" w14:textId="1A2A2338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47F30F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446C48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BFABF53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D8AC3B1" w14:textId="5D95D67E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7C3" w:rsidRPr="008F2572" w14:paraId="54BF170A" w14:textId="77777777" w:rsidTr="009D1251">
        <w:tc>
          <w:tcPr>
            <w:tcW w:w="2206" w:type="pct"/>
          </w:tcPr>
          <w:p w14:paraId="364CFAEB" w14:textId="585294B7" w:rsidR="009A67C3" w:rsidRPr="008F2572" w:rsidRDefault="009A67C3" w:rsidP="009A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4242CDC8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7DD4547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EB7838C" w14:textId="52D84D63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13E41AB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69EC40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69936C2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ED677D0" w14:textId="7E7B14C2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7C3" w:rsidRPr="008F2572" w14:paraId="4C7A088B" w14:textId="77777777" w:rsidTr="009D1251">
        <w:tc>
          <w:tcPr>
            <w:tcW w:w="2206" w:type="pct"/>
          </w:tcPr>
          <w:p w14:paraId="41E3C87A" w14:textId="3382CC0F" w:rsidR="009A67C3" w:rsidRPr="008F2572" w:rsidRDefault="009A67C3" w:rsidP="009A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5A8ED519" w14:textId="3F8E859D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43" w:type="pct"/>
          </w:tcPr>
          <w:p w14:paraId="349205B0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0F0F01A" w14:textId="3BDB337E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47" w:type="pct"/>
          </w:tcPr>
          <w:p w14:paraId="1637F402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B98AD0A" w14:textId="5EC096EB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43" w:type="pct"/>
          </w:tcPr>
          <w:p w14:paraId="2B33614E" w14:textId="77777777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D28ACCC" w14:textId="63532CA8" w:rsidR="009A67C3" w:rsidRPr="008F2572" w:rsidRDefault="009A67C3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</w:tbl>
    <w:p w14:paraId="1E24F1DE" w14:textId="77777777" w:rsidR="00AC59CD" w:rsidRPr="006B417E" w:rsidRDefault="00AC59CD" w:rsidP="009D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4F8986C8" w14:textId="77777777" w:rsidR="00AC59CD" w:rsidRPr="00EC6E59" w:rsidRDefault="00AC59CD" w:rsidP="00EA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cs/>
        </w:rPr>
      </w:pPr>
    </w:p>
    <w:p w14:paraId="4183FB2D" w14:textId="46F8B094" w:rsidR="0079061E" w:rsidRDefault="0079061E" w:rsidP="007906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31</w:t>
      </w:r>
      <w:r w:rsidRPr="00AA35DC">
        <w:rPr>
          <w:rFonts w:asciiTheme="majorBidi" w:eastAsia="Cordia New" w:hAnsiTheme="majorBidi" w:cstheme="majorBidi" w:hint="cs"/>
          <w:spacing w:val="-4"/>
          <w:sz w:val="28"/>
          <w:szCs w:val="28"/>
        </w:rPr>
        <w:t xml:space="preserve"> </w:t>
      </w:r>
      <w:r w:rsidRPr="00AA35DC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2568 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เงินให้กู้ยืมระยะสั้นแก่ผู้บริหารสำคัญมีอัตราดอกเบี้ยร้อยละ </w:t>
      </w:r>
      <w:r w:rsidRPr="00AA35DC">
        <w:rPr>
          <w:rFonts w:asciiTheme="majorBidi" w:eastAsia="Cordia New" w:hAnsiTheme="majorBidi" w:cstheme="majorBidi"/>
          <w:sz w:val="28"/>
          <w:szCs w:val="28"/>
        </w:rPr>
        <w:t>8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 ต่อปี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 xml:space="preserve">(31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>2567: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บริษัทไม่มีเงินให้กู้ยืมระยะสั้นแก่ผู้บริหาร)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002BFE59" w14:textId="77777777" w:rsidR="0079061E" w:rsidRDefault="0079061E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8"/>
          <w:szCs w:val="28"/>
        </w:rPr>
      </w:pPr>
    </w:p>
    <w:p w14:paraId="6A0475A1" w14:textId="04648A7C" w:rsidR="00AC59CD" w:rsidRPr="003272BD" w:rsidRDefault="00AC59CD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3272BD">
        <w:rPr>
          <w:rFonts w:asciiTheme="majorBidi" w:eastAsia="Cordia New" w:hAnsiTheme="majorBidi" w:cstheme="majorBidi"/>
          <w:sz w:val="28"/>
          <w:szCs w:val="28"/>
          <w:cs/>
        </w:rPr>
        <w:t>ณ วันที่</w:t>
      </w:r>
      <w:r w:rsidR="003272BD" w:rsidRPr="003272BD">
        <w:rPr>
          <w:rFonts w:asciiTheme="majorBidi" w:eastAsia="Cordia New" w:hAnsiTheme="majorBidi" w:cstheme="majorBidi"/>
          <w:sz w:val="28"/>
          <w:szCs w:val="28"/>
        </w:rPr>
        <w:t xml:space="preserve"> 31</w:t>
      </w:r>
      <w:r w:rsidR="002C7BED" w:rsidRPr="003272BD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="002C7BED" w:rsidRPr="003272BD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มีนาคม</w:t>
      </w:r>
      <w:r w:rsidR="003272BD" w:rsidRPr="003272BD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2568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7B4D26" w:rsidRPr="003272BD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="00D3619C" w:rsidRPr="00D3619C">
        <w:rPr>
          <w:rFonts w:asciiTheme="majorBidi" w:eastAsia="Cordia New" w:hAnsiTheme="majorBidi" w:cstheme="majorBidi"/>
          <w:sz w:val="28"/>
          <w:szCs w:val="28"/>
        </w:rPr>
        <w:t>737.5</w:t>
      </w:r>
      <w:r w:rsidR="004E6A07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ล้านบาท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 w:rsidR="002C7BED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:</w:t>
      </w:r>
      <w:r w:rsidR="0014079B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="009322CE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862.5</w:t>
      </w:r>
      <w:r w:rsidR="0014079B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ล้านบาท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)</w:t>
      </w:r>
      <w:r w:rsidR="00EC6E59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โดยมีกำหนดชำระคืนเงินต้นทุก </w:t>
      </w:r>
      <w:r w:rsidRPr="003272BD">
        <w:rPr>
          <w:rFonts w:asciiTheme="majorBidi" w:eastAsia="Cordia New" w:hAnsiTheme="majorBidi" w:cstheme="majorBidi"/>
          <w:sz w:val="28"/>
          <w:szCs w:val="28"/>
        </w:rPr>
        <w:t xml:space="preserve">3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เดือนและชำระดอกเบี้ยทุกเดือนจนถึงเดือ</w:t>
      </w:r>
      <w:r w:rsidR="007B4D26" w:rsidRPr="003272BD">
        <w:rPr>
          <w:rFonts w:asciiTheme="majorBidi" w:eastAsia="Cordia New" w:hAnsiTheme="majorBidi" w:cstheme="majorBidi" w:hint="cs"/>
          <w:sz w:val="28"/>
          <w:szCs w:val="28"/>
          <w:cs/>
        </w:rPr>
        <w:t xml:space="preserve">นมิถุนายน </w:t>
      </w:r>
      <w:r w:rsidR="006A0ADF" w:rsidRPr="003272BD">
        <w:rPr>
          <w:rFonts w:asciiTheme="majorBidi" w:eastAsia="Cordia New" w:hAnsiTheme="majorBidi" w:cstheme="majorBidi"/>
          <w:sz w:val="28"/>
          <w:szCs w:val="28"/>
        </w:rPr>
        <w:t>25</w:t>
      </w:r>
      <w:r w:rsidR="007B4D26" w:rsidRPr="003272BD">
        <w:rPr>
          <w:rFonts w:asciiTheme="majorBidi" w:eastAsia="Cordia New" w:hAnsiTheme="majorBidi" w:cstheme="majorBidi" w:hint="cs"/>
          <w:sz w:val="28"/>
          <w:szCs w:val="28"/>
          <w:cs/>
        </w:rPr>
        <w:t>70</w:t>
      </w:r>
      <w:r w:rsidRPr="003272BD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 w:rsidR="009322CE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: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เดือน</w:t>
      </w:r>
      <w:r w:rsidR="0014079B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มิถุนายน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</w:t>
      </w:r>
      <w:r w:rsidR="00056DED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70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)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48218C9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A1A3971" w14:textId="7ED8486C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322CE" w:rsidRPr="003272BD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="009322CE" w:rsidRPr="003272BD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="009322CE" w:rsidRPr="003272BD">
        <w:rPr>
          <w:rFonts w:asciiTheme="majorBidi" w:eastAsia="Cordia New" w:hAnsiTheme="majorBidi" w:cstheme="majorBidi"/>
          <w:sz w:val="28"/>
          <w:szCs w:val="28"/>
        </w:rPr>
        <w:t>2568</w:t>
      </w:r>
      <w:r w:rsidR="009322CE"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บริษัทมีสัญญาให้บริการแก่บริษัทย่อยหลายฉบับ ขอบเขตการให้บริการประกอบด้วยการจัดหานายหน้าประกันวินาศภัย การอนุมัติสินเชื่อเช่าซื้อและสินเชื่อส่วนบุคคล การเรียกเก็บเงินรับชำระ 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</w:t>
      </w:r>
      <w:r w:rsidR="00EC6E59" w:rsidRPr="003272BD">
        <w:rPr>
          <w:rFonts w:asciiTheme="majorBidi" w:hAnsiTheme="majorBidi" w:cstheme="majorBidi"/>
          <w:sz w:val="28"/>
          <w:szCs w:val="28"/>
          <w:cs/>
        </w:rPr>
        <w:br/>
      </w:r>
      <w:r w:rsidRPr="003272BD">
        <w:rPr>
          <w:rFonts w:asciiTheme="majorBidi" w:hAnsiTheme="majorBidi" w:cstheme="majorBidi"/>
          <w:sz w:val="28"/>
          <w:szCs w:val="28"/>
          <w:cs/>
        </w:rPr>
        <w:t>ได้ระบุในสัญญา</w:t>
      </w:r>
    </w:p>
    <w:p w14:paraId="6B1A88AD" w14:textId="77777777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A52E0" w14:textId="53F9EA7A" w:rsidR="00AC59CD" w:rsidRPr="003272BD" w:rsidRDefault="00AC59CD" w:rsidP="007D611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322CE" w:rsidRPr="003272BD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="009322CE" w:rsidRPr="003272BD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="009322CE" w:rsidRPr="003272BD">
        <w:rPr>
          <w:rFonts w:asciiTheme="majorBidi" w:eastAsia="Cordia New" w:hAnsiTheme="majorBidi" w:cstheme="majorBidi"/>
          <w:sz w:val="28"/>
          <w:szCs w:val="28"/>
        </w:rPr>
        <w:t>2568</w:t>
      </w:r>
      <w:r w:rsidR="009322CE"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โดยมีระยะเวลา</w:t>
      </w:r>
      <w:r w:rsidRPr="00F47944">
        <w:rPr>
          <w:rFonts w:asciiTheme="majorBidi" w:hAnsiTheme="majorBidi" w:cstheme="majorBidi"/>
          <w:sz w:val="28"/>
          <w:szCs w:val="28"/>
          <w:cs/>
        </w:rPr>
        <w:t>เช่า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1F7C" w:rsidRPr="00F47944">
        <w:rPr>
          <w:rFonts w:asciiTheme="majorBidi" w:eastAsia="Cordia New" w:hAnsiTheme="majorBidi" w:cstheme="majorBidi"/>
          <w:sz w:val="28"/>
          <w:szCs w:val="28"/>
        </w:rPr>
        <w:t>3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F47944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3272BD" w:rsidRPr="00F47944">
        <w:rPr>
          <w:rFonts w:asciiTheme="majorBidi" w:hAnsiTheme="majorBidi" w:cstheme="majorBidi"/>
          <w:sz w:val="28"/>
          <w:szCs w:val="28"/>
        </w:rPr>
        <w:br/>
      </w:r>
      <w:r w:rsidR="00A00BB7" w:rsidRPr="00F47944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B61D1D" w:rsidRPr="00F47944">
        <w:rPr>
          <w:rFonts w:asciiTheme="majorBidi" w:eastAsia="Cordia New" w:hAnsiTheme="majorBidi" w:cstheme="majorBidi"/>
          <w:sz w:val="28"/>
          <w:szCs w:val="28"/>
        </w:rPr>
        <w:t>1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5905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75905">
        <w:rPr>
          <w:rFonts w:asciiTheme="majorBidi" w:hAnsiTheme="majorBidi" w:cstheme="majorBidi"/>
          <w:sz w:val="28"/>
          <w:szCs w:val="28"/>
        </w:rPr>
        <w:t>2567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F47944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A00BB7" w:rsidRPr="003D46AC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7A22E2" w:rsidRPr="003D46AC">
        <w:rPr>
          <w:rFonts w:asciiTheme="majorBidi" w:hAnsiTheme="majorBidi" w:cstheme="majorBidi"/>
          <w:sz w:val="28"/>
          <w:szCs w:val="28"/>
        </w:rPr>
        <w:t xml:space="preserve">31 </w:t>
      </w:r>
      <w:r w:rsidR="007A22E2" w:rsidRPr="003D46AC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C3BBB" w:rsidRPr="003D46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57266" w:rsidRPr="003D46AC">
        <w:rPr>
          <w:rFonts w:asciiTheme="majorBidi" w:hAnsiTheme="majorBidi" w:cstheme="majorBidi"/>
          <w:sz w:val="28"/>
          <w:szCs w:val="28"/>
        </w:rPr>
        <w:t>2570</w:t>
      </w:r>
      <w:r w:rsidRPr="00F479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มกราคม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9322CE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272BD">
        <w:rPr>
          <w:rFonts w:asciiTheme="majorBidi" w:hAnsiTheme="majorBidi" w:cstheme="majorBidi"/>
          <w:i/>
          <w:iCs/>
          <w:sz w:val="28"/>
          <w:szCs w:val="28"/>
        </w:rPr>
        <w:br/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9322CE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กุมภาพันธ์ </w:t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2570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บริษัทย่อยมีสิทธิต่อสัญญาเช่าเมื่อสิ้นสุดอายุสัญญา บริษัทได้รับค่าเช่าตามที่ระบุในสัญญาค่าเช่า</w:t>
      </w:r>
      <w:r w:rsidR="003272BD">
        <w:rPr>
          <w:rFonts w:asciiTheme="majorBidi" w:hAnsiTheme="majorBidi" w:cstheme="majorBidi"/>
          <w:sz w:val="28"/>
          <w:szCs w:val="28"/>
        </w:rPr>
        <w:br/>
      </w:r>
      <w:r w:rsidRPr="003272BD">
        <w:rPr>
          <w:rFonts w:asciiTheme="majorBidi" w:hAnsiTheme="majorBidi" w:cstheme="majorBidi"/>
          <w:sz w:val="28"/>
          <w:szCs w:val="28"/>
          <w:cs/>
        </w:rPr>
        <w:t>จะมีกา</w:t>
      </w:r>
      <w:r w:rsidR="00E93530" w:rsidRPr="003272BD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3272BD">
        <w:rPr>
          <w:rFonts w:asciiTheme="majorBidi" w:hAnsiTheme="majorBidi" w:cstheme="majorBidi"/>
          <w:sz w:val="28"/>
          <w:szCs w:val="28"/>
          <w:cs/>
        </w:rPr>
        <w:t>ทบทวนทุกครั้งเมื่อครบกำหนดสัญญา</w:t>
      </w:r>
    </w:p>
    <w:p w14:paraId="654A494B" w14:textId="77777777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EAAE11" w14:textId="7C2E2C80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322CE" w:rsidRPr="003272BD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="009322CE" w:rsidRPr="003272BD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มีนาคม </w:t>
      </w:r>
      <w:r w:rsidR="009322CE" w:rsidRPr="003272BD">
        <w:rPr>
          <w:rFonts w:asciiTheme="majorBidi" w:eastAsia="Cordia New" w:hAnsiTheme="majorBidi" w:cstheme="majorBidi"/>
          <w:sz w:val="28"/>
          <w:szCs w:val="28"/>
        </w:rPr>
        <w:t>2568</w:t>
      </w:r>
      <w:r w:rsidR="009322CE"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บริษัทมีสัญญาหลายฉบับกับบุคคลที่เกี่ยวข้องกันสำหรับการเช่าอาคารสำนักงาน โดยมีระยะเวลา</w:t>
      </w:r>
      <w:r w:rsidRPr="00F47944">
        <w:rPr>
          <w:rFonts w:asciiTheme="majorBidi" w:hAnsiTheme="majorBidi" w:cstheme="majorBidi"/>
          <w:sz w:val="28"/>
          <w:szCs w:val="28"/>
          <w:cs/>
        </w:rPr>
        <w:t>เช่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า </w:t>
      </w:r>
      <w:r w:rsidR="00652B76" w:rsidRPr="00F47944">
        <w:rPr>
          <w:rFonts w:asciiTheme="majorBidi" w:hAnsiTheme="majorBidi" w:cstheme="majorBidi"/>
          <w:sz w:val="28"/>
          <w:szCs w:val="28"/>
        </w:rPr>
        <w:t>3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A00BB7" w:rsidRPr="00F47944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2B76" w:rsidRPr="00F47944">
        <w:rPr>
          <w:rFonts w:asciiTheme="majorBidi" w:hAnsiTheme="majorBidi" w:cstheme="majorBidi"/>
          <w:sz w:val="28"/>
          <w:szCs w:val="28"/>
        </w:rPr>
        <w:t>1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="00652B76" w:rsidRPr="00F47944">
        <w:rPr>
          <w:rFonts w:asciiTheme="majorBidi" w:hAnsiTheme="majorBidi" w:cstheme="majorBidi"/>
          <w:sz w:val="28"/>
          <w:szCs w:val="28"/>
        </w:rPr>
        <w:t>2565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F47944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4891" w:rsidRPr="00F47944">
        <w:rPr>
          <w:rFonts w:asciiTheme="majorBidi" w:hAnsiTheme="majorBidi" w:cstheme="majorBidi"/>
          <w:sz w:val="28"/>
          <w:szCs w:val="28"/>
        </w:rPr>
        <w:t>3</w:t>
      </w:r>
      <w:r w:rsidR="007E4891" w:rsidRPr="00F47944">
        <w:rPr>
          <w:rFonts w:asciiTheme="majorBidi" w:hAnsiTheme="majorBidi" w:cs="Angsana New"/>
          <w:sz w:val="28"/>
          <w:szCs w:val="28"/>
        </w:rPr>
        <w:t>1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652B76" w:rsidRPr="00F47944">
        <w:rPr>
          <w:rFonts w:asciiTheme="majorBidi" w:hAnsiTheme="majorBidi" w:cstheme="majorBidi"/>
          <w:sz w:val="28"/>
          <w:szCs w:val="28"/>
        </w:rPr>
        <w:t>2569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A36AFB" w:rsidRPr="003272BD">
        <w:rPr>
          <w:rFonts w:asciiTheme="majorBidi" w:hAnsiTheme="majorBidi" w:cs="Angsana New"/>
          <w:i/>
          <w:iCs/>
          <w:sz w:val="28"/>
          <w:szCs w:val="28"/>
        </w:rPr>
        <w:t>3</w:t>
      </w:r>
      <w:r w:rsidR="00A36AFB" w:rsidRPr="003272BD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ตั้งแต่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พฤศจิกายน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>ถึง</w:t>
      </w:r>
      <w:r w:rsidR="00A36AFB"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วันที่</w:t>
      </w:r>
      <w:r w:rsidR="00A36AFB" w:rsidRPr="003272BD">
        <w:rPr>
          <w:rFonts w:ascii="Angsana New" w:eastAsia="Cordia New" w:hAnsi="Angsana New"/>
          <w:i/>
          <w:iCs/>
          <w:spacing w:val="-4"/>
          <w:sz w:val="28"/>
          <w:szCs w:val="28"/>
        </w:rPr>
        <w:t xml:space="preserve"> </w:t>
      </w:r>
      <w:r w:rsidR="00A36AFB" w:rsidRPr="003272BD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31</w:t>
      </w:r>
      <w:r w:rsidR="00A36AFB"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ธันวาคม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2569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F24AAA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C6E59">
        <w:rPr>
          <w:rFonts w:asciiTheme="majorBidi" w:hAnsiTheme="majorBidi" w:cstheme="majorBidi"/>
          <w:sz w:val="24"/>
          <w:szCs w:val="24"/>
        </w:rPr>
        <w:br w:type="page"/>
      </w:r>
    </w:p>
    <w:p w14:paraId="0B666870" w14:textId="7DFEE5E3" w:rsidR="00AC59CD" w:rsidRPr="00B82D37" w:rsidRDefault="00AC59CD" w:rsidP="00B82D3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ลูกหนี้เงินให้สินเชื่อและลูกหนี้ตามสัญญาเช่าซื้อ</w:t>
      </w:r>
    </w:p>
    <w:p w14:paraId="72C152F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3.1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จำแนกตามประเภทลูกหนี้</w:t>
      </w:r>
    </w:p>
    <w:p w14:paraId="7D99F752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AC59CD" w:rsidRPr="00A36AFB" w14:paraId="3D334DEB" w14:textId="77777777" w:rsidTr="00A6238E">
        <w:tc>
          <w:tcPr>
            <w:tcW w:w="3150" w:type="dxa"/>
          </w:tcPr>
          <w:p w14:paraId="16B1FA34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4D868A5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A36AFB" w14:paraId="13F411CB" w14:textId="77777777" w:rsidTr="00A6238E">
        <w:tc>
          <w:tcPr>
            <w:tcW w:w="3150" w:type="dxa"/>
          </w:tcPr>
          <w:p w14:paraId="74411140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F3FBF21" w14:textId="740DB8DE" w:rsidR="00AC59CD" w:rsidRPr="00A36AFB" w:rsidRDefault="00A36AFB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มีนาคม</w:t>
            </w:r>
            <w:r w:rsidR="00AC59CD"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AC59CD" w:rsidRPr="00A36A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3314" w:type="dxa"/>
            <w:gridSpan w:val="3"/>
            <w:vAlign w:val="bottom"/>
          </w:tcPr>
          <w:p w14:paraId="4B9450FF" w14:textId="65161B49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="00A36AFB"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AC59CD" w:rsidRPr="00A36AFB" w14:paraId="5F4430C6" w14:textId="77777777" w:rsidTr="00A6238E">
        <w:tc>
          <w:tcPr>
            <w:tcW w:w="3150" w:type="dxa"/>
          </w:tcPr>
          <w:p w14:paraId="155B5358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  <w:r w:rsidRPr="00A36AF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990C17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971C63D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86" w:type="dxa"/>
            <w:vAlign w:val="bottom"/>
          </w:tcPr>
          <w:p w14:paraId="4CCF03FA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3CD8644A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48C35E3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54" w:type="dxa"/>
            <w:vAlign w:val="bottom"/>
          </w:tcPr>
          <w:p w14:paraId="21FC187D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A36AFB" w14:paraId="5555B0CC" w14:textId="77777777" w:rsidTr="00A6238E">
        <w:tc>
          <w:tcPr>
            <w:tcW w:w="3150" w:type="dxa"/>
          </w:tcPr>
          <w:p w14:paraId="56101311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1B845AC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6AFB" w:rsidRPr="00A36AFB" w14:paraId="63623749" w14:textId="77777777" w:rsidTr="00BD40AE">
        <w:tc>
          <w:tcPr>
            <w:tcW w:w="3150" w:type="dxa"/>
          </w:tcPr>
          <w:p w14:paraId="536C6FBB" w14:textId="77777777" w:rsidR="00A36AFB" w:rsidRPr="00A36AFB" w:rsidRDefault="00A36AFB" w:rsidP="00A36AFB">
            <w:pPr>
              <w:spacing w:line="240" w:lineRule="auto"/>
              <w:ind w:left="-20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020728D0" w14:textId="7A723AA0" w:rsidR="00A36AFB" w:rsidRPr="00A36AFB" w:rsidRDefault="00740874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74,840,396</w:t>
            </w:r>
          </w:p>
        </w:tc>
        <w:tc>
          <w:tcPr>
            <w:tcW w:w="1080" w:type="dxa"/>
            <w:shd w:val="clear" w:color="auto" w:fill="auto"/>
          </w:tcPr>
          <w:p w14:paraId="67B558CD" w14:textId="514D8EC7" w:rsidR="00A36AFB" w:rsidRPr="00A36AFB" w:rsidRDefault="00740874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86,680,620</w:t>
            </w:r>
          </w:p>
        </w:tc>
        <w:tc>
          <w:tcPr>
            <w:tcW w:w="1186" w:type="dxa"/>
            <w:shd w:val="clear" w:color="auto" w:fill="auto"/>
          </w:tcPr>
          <w:p w14:paraId="331C94E1" w14:textId="14897084" w:rsidR="00A36AFB" w:rsidRPr="00A36AFB" w:rsidRDefault="00E210A1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161,521,01</w:t>
            </w:r>
            <w:r w:rsidR="002D1A0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6A885580" w14:textId="219ECE4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73,831,174</w:t>
            </w:r>
          </w:p>
        </w:tc>
        <w:tc>
          <w:tcPr>
            <w:tcW w:w="1080" w:type="dxa"/>
            <w:vAlign w:val="bottom"/>
          </w:tcPr>
          <w:p w14:paraId="0B450092" w14:textId="645C2FD0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84,332,525</w:t>
            </w:r>
          </w:p>
        </w:tc>
        <w:tc>
          <w:tcPr>
            <w:tcW w:w="1154" w:type="dxa"/>
            <w:vAlign w:val="bottom"/>
          </w:tcPr>
          <w:p w14:paraId="7133982F" w14:textId="3FA33D5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158,163,699</w:t>
            </w:r>
          </w:p>
        </w:tc>
      </w:tr>
      <w:tr w:rsidR="00A36AFB" w:rsidRPr="00A36AFB" w14:paraId="318EE7DB" w14:textId="77777777" w:rsidTr="005B1160">
        <w:tc>
          <w:tcPr>
            <w:tcW w:w="3150" w:type="dxa"/>
          </w:tcPr>
          <w:p w14:paraId="49EFE13B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50" w:right="-110" w:hanging="9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12A07BFD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="Angsana New" w:hAnsi="Angsana New" w:cs="Angsana New"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61C2BCBB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FC481D3" w14:textId="4FCA7A63" w:rsidR="00A36AFB" w:rsidRPr="00A36AFB" w:rsidRDefault="00267A42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67A42">
              <w:rPr>
                <w:rFonts w:ascii="Angsana New" w:hAnsi="Angsana New" w:cs="Angsana New"/>
                <w:sz w:val="28"/>
                <w:szCs w:val="28"/>
              </w:rPr>
              <w:t>2,129,549</w:t>
            </w:r>
          </w:p>
        </w:tc>
        <w:tc>
          <w:tcPr>
            <w:tcW w:w="1080" w:type="dxa"/>
            <w:shd w:val="clear" w:color="auto" w:fill="auto"/>
          </w:tcPr>
          <w:p w14:paraId="55A6B2E7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0B56814" w14:textId="31012EEF" w:rsidR="00A36AFB" w:rsidRPr="00A36AFB" w:rsidRDefault="00267A42" w:rsidP="00E21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67A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25F945AD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78B47B0" w14:textId="5090F0FE" w:rsidR="00A36AFB" w:rsidRPr="00A36AFB" w:rsidRDefault="00267A42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67A42">
              <w:rPr>
                <w:rFonts w:ascii="Angsana New" w:hAnsi="Angsana New" w:cs="Angsana New"/>
                <w:sz w:val="28"/>
                <w:szCs w:val="28"/>
              </w:rPr>
              <w:t>2,129,549</w:t>
            </w:r>
          </w:p>
        </w:tc>
        <w:tc>
          <w:tcPr>
            <w:tcW w:w="1080" w:type="dxa"/>
            <w:vAlign w:val="bottom"/>
          </w:tcPr>
          <w:p w14:paraId="654A0958" w14:textId="413E3E84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2,183,042</w:t>
            </w:r>
          </w:p>
        </w:tc>
        <w:tc>
          <w:tcPr>
            <w:tcW w:w="1080" w:type="dxa"/>
            <w:vAlign w:val="bottom"/>
          </w:tcPr>
          <w:p w14:paraId="64557013" w14:textId="0BF11883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CB97373" w14:textId="605159D0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2,183,042</w:t>
            </w:r>
          </w:p>
        </w:tc>
      </w:tr>
      <w:tr w:rsidR="00A36AFB" w:rsidRPr="00A36AFB" w14:paraId="3E657977" w14:textId="77777777" w:rsidTr="00A6238E">
        <w:tc>
          <w:tcPr>
            <w:tcW w:w="3150" w:type="dxa"/>
            <w:vAlign w:val="bottom"/>
          </w:tcPr>
          <w:p w14:paraId="526197AC" w14:textId="77777777" w:rsidR="00A36AFB" w:rsidRPr="00A36AFB" w:rsidRDefault="00A36AFB" w:rsidP="00A36AFB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5047688" w14:textId="5E0C09DE" w:rsidR="00A36AFB" w:rsidRPr="00A36AFB" w:rsidRDefault="00740874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76,969,945</w:t>
            </w:r>
          </w:p>
        </w:tc>
        <w:tc>
          <w:tcPr>
            <w:tcW w:w="1080" w:type="dxa"/>
            <w:shd w:val="clear" w:color="auto" w:fill="auto"/>
          </w:tcPr>
          <w:p w14:paraId="1743F91B" w14:textId="1FECC90C" w:rsidR="00A36AFB" w:rsidRPr="00A36AFB" w:rsidRDefault="00740874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86,680,620</w:t>
            </w:r>
          </w:p>
        </w:tc>
        <w:tc>
          <w:tcPr>
            <w:tcW w:w="1186" w:type="dxa"/>
            <w:shd w:val="clear" w:color="auto" w:fill="auto"/>
          </w:tcPr>
          <w:p w14:paraId="25B82F0B" w14:textId="66A18C1B" w:rsidR="00A36AFB" w:rsidRPr="00A36AFB" w:rsidRDefault="00740874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163,650,565</w:t>
            </w:r>
          </w:p>
        </w:tc>
        <w:tc>
          <w:tcPr>
            <w:tcW w:w="1080" w:type="dxa"/>
          </w:tcPr>
          <w:p w14:paraId="25F16F3F" w14:textId="5F2A26B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76,014,216</w:t>
            </w:r>
          </w:p>
        </w:tc>
        <w:tc>
          <w:tcPr>
            <w:tcW w:w="1080" w:type="dxa"/>
          </w:tcPr>
          <w:p w14:paraId="3A458AD8" w14:textId="6F1C130B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84,332,52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54" w:type="dxa"/>
          </w:tcPr>
          <w:p w14:paraId="18EC5AD6" w14:textId="231381A9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160,346,74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A36AFB" w:rsidRPr="00A36AFB" w14:paraId="65916F57" w14:textId="77777777" w:rsidTr="002F7373">
        <w:tc>
          <w:tcPr>
            <w:tcW w:w="3150" w:type="dxa"/>
            <w:vAlign w:val="bottom"/>
          </w:tcPr>
          <w:p w14:paraId="55F1AD23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right="-11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338BE890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240" w:lineRule="auto"/>
              <w:ind w:left="50" w:right="-110" w:hanging="90"/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0BD95D2B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DFB687C" w14:textId="1755D8B4" w:rsidR="00A36AFB" w:rsidRPr="00A36AFB" w:rsidRDefault="00267A42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67A4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0874">
              <w:rPr>
                <w:rFonts w:ascii="Angsana New" w:hAnsi="Angsana New" w:cs="Angsana New"/>
                <w:sz w:val="28"/>
                <w:szCs w:val="28"/>
              </w:rPr>
              <w:t>4,311,745</w:t>
            </w:r>
            <w:r w:rsidRPr="00267A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154D815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11FB159" w14:textId="63B82587" w:rsidR="00A36AFB" w:rsidRPr="00A36AFB" w:rsidRDefault="00267A42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67A4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210A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40874">
              <w:rPr>
                <w:rFonts w:ascii="Angsana New" w:hAnsi="Angsana New" w:cs="Angsana New"/>
                <w:sz w:val="28"/>
                <w:szCs w:val="28"/>
              </w:rPr>
              <w:t>,733,678</w:t>
            </w:r>
            <w:r w:rsidRPr="00267A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19116EFF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DCCEC94" w14:textId="35AC3DDB" w:rsidR="00A36AFB" w:rsidRPr="00A36AFB" w:rsidRDefault="00267A42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67A4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0874" w:rsidRPr="00740874">
              <w:rPr>
                <w:rFonts w:ascii="Angsana New" w:hAnsi="Angsana New" w:cs="Angsana New"/>
                <w:sz w:val="28"/>
                <w:szCs w:val="28"/>
              </w:rPr>
              <w:t>6,045,423</w:t>
            </w:r>
            <w:r w:rsidRPr="00267A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E620331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99CC149" w14:textId="51213DA0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(4,229,470)</w:t>
            </w:r>
          </w:p>
        </w:tc>
        <w:tc>
          <w:tcPr>
            <w:tcW w:w="1080" w:type="dxa"/>
          </w:tcPr>
          <w:p w14:paraId="03460044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DAFC6FE" w14:textId="2F84DBB7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(1,663,985)</w:t>
            </w:r>
          </w:p>
        </w:tc>
        <w:tc>
          <w:tcPr>
            <w:tcW w:w="1154" w:type="dxa"/>
          </w:tcPr>
          <w:p w14:paraId="16EDB900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B71BDF6" w14:textId="38DF045A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(5,893,455)</w:t>
            </w:r>
          </w:p>
        </w:tc>
      </w:tr>
      <w:tr w:rsidR="00A36AFB" w:rsidRPr="00A36AFB" w14:paraId="0E5F50EC" w14:textId="77777777" w:rsidTr="002F7373">
        <w:tc>
          <w:tcPr>
            <w:tcW w:w="3150" w:type="dxa"/>
            <w:vAlign w:val="bottom"/>
          </w:tcPr>
          <w:p w14:paraId="176948CE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3D1AC567" w14:textId="1D14FB13" w:rsidR="00A36AFB" w:rsidRPr="00A36AFB" w:rsidRDefault="004D2A17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72,658,200</w:t>
            </w:r>
          </w:p>
        </w:tc>
        <w:tc>
          <w:tcPr>
            <w:tcW w:w="1080" w:type="dxa"/>
            <w:shd w:val="clear" w:color="auto" w:fill="auto"/>
          </w:tcPr>
          <w:p w14:paraId="4713CD98" w14:textId="54AD7171" w:rsidR="00A36AFB" w:rsidRPr="00A36AFB" w:rsidRDefault="004D2A17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84,946,942</w:t>
            </w:r>
          </w:p>
        </w:tc>
        <w:tc>
          <w:tcPr>
            <w:tcW w:w="1186" w:type="dxa"/>
            <w:shd w:val="clear" w:color="auto" w:fill="auto"/>
          </w:tcPr>
          <w:p w14:paraId="5DC31D81" w14:textId="4EEC6F37" w:rsidR="00A36AFB" w:rsidRPr="00A36AFB" w:rsidRDefault="004D2A17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157,605,142</w:t>
            </w:r>
          </w:p>
        </w:tc>
        <w:tc>
          <w:tcPr>
            <w:tcW w:w="1080" w:type="dxa"/>
          </w:tcPr>
          <w:p w14:paraId="214FBD2D" w14:textId="5EB6B1E2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71,784,746</w:t>
            </w:r>
          </w:p>
        </w:tc>
        <w:tc>
          <w:tcPr>
            <w:tcW w:w="1080" w:type="dxa"/>
          </w:tcPr>
          <w:p w14:paraId="0B191CA0" w14:textId="21D305FE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82,668,54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154" w:type="dxa"/>
          </w:tcPr>
          <w:p w14:paraId="5D6BDF38" w14:textId="3799A16A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154,453,28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A36AFB" w:rsidRPr="00A36AFB" w14:paraId="7C8506CD" w14:textId="77777777" w:rsidTr="00A6238E">
        <w:tc>
          <w:tcPr>
            <w:tcW w:w="3150" w:type="dxa"/>
            <w:vAlign w:val="bottom"/>
          </w:tcPr>
          <w:p w14:paraId="79B01E96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24AD0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4D042D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4A5FA81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87FDA2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19F05E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82708B0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A36AFB" w:rsidRPr="00A36AFB" w14:paraId="1CFA43AB" w14:textId="77777777" w:rsidTr="002F7373">
        <w:tc>
          <w:tcPr>
            <w:tcW w:w="3150" w:type="dxa"/>
            <w:vAlign w:val="bottom"/>
          </w:tcPr>
          <w:p w14:paraId="1662CF86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67C014A1" w14:textId="6FE5FB8D" w:rsidR="00A36AFB" w:rsidRPr="00A36AFB" w:rsidRDefault="00472790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2,430,14</w:t>
            </w:r>
            <w:r w:rsidR="00E10683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EE4533B" w14:textId="2F45A773" w:rsidR="00A36AFB" w:rsidRPr="00A36AFB" w:rsidRDefault="00472790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2,531,023</w:t>
            </w:r>
          </w:p>
        </w:tc>
        <w:tc>
          <w:tcPr>
            <w:tcW w:w="1186" w:type="dxa"/>
            <w:shd w:val="clear" w:color="auto" w:fill="auto"/>
          </w:tcPr>
          <w:p w14:paraId="2859EA1B" w14:textId="731C0DD3" w:rsidR="00A36AFB" w:rsidRPr="00A36AFB" w:rsidRDefault="00472790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4,961,16</w:t>
            </w:r>
            <w:r w:rsidR="00E10683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1C76E853" w14:textId="1BD22591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2,461,43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</w:tcPr>
          <w:p w14:paraId="18BB7BD1" w14:textId="67F7FF25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2,479,957</w:t>
            </w:r>
          </w:p>
        </w:tc>
        <w:tc>
          <w:tcPr>
            <w:tcW w:w="1154" w:type="dxa"/>
          </w:tcPr>
          <w:p w14:paraId="6B89B539" w14:textId="3004159E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4,941,39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</w:tr>
      <w:tr w:rsidR="00A36AFB" w:rsidRPr="00A36AFB" w14:paraId="3A86136B" w14:textId="77777777" w:rsidTr="002F7373">
        <w:tc>
          <w:tcPr>
            <w:tcW w:w="3150" w:type="dxa"/>
            <w:vAlign w:val="bottom"/>
          </w:tcPr>
          <w:p w14:paraId="4802C99E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2DFD8BB7" w14:textId="2F8C544D" w:rsidR="00A36AFB" w:rsidRPr="00A36AFB" w:rsidRDefault="00472790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(612,331)</w:t>
            </w:r>
          </w:p>
        </w:tc>
        <w:tc>
          <w:tcPr>
            <w:tcW w:w="1080" w:type="dxa"/>
            <w:shd w:val="clear" w:color="auto" w:fill="auto"/>
          </w:tcPr>
          <w:p w14:paraId="72E5B2BC" w14:textId="07171BED" w:rsidR="00A36AFB" w:rsidRPr="00A36AFB" w:rsidRDefault="00472790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(439,237)</w:t>
            </w:r>
          </w:p>
        </w:tc>
        <w:tc>
          <w:tcPr>
            <w:tcW w:w="1186" w:type="dxa"/>
            <w:shd w:val="clear" w:color="auto" w:fill="auto"/>
          </w:tcPr>
          <w:p w14:paraId="7106CC88" w14:textId="18E2E753" w:rsidR="00A36AFB" w:rsidRPr="00A36AFB" w:rsidRDefault="00472790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(1,051,568)</w:t>
            </w:r>
          </w:p>
        </w:tc>
        <w:tc>
          <w:tcPr>
            <w:tcW w:w="1080" w:type="dxa"/>
          </w:tcPr>
          <w:p w14:paraId="2CE16F86" w14:textId="27BE2CCF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(619,337)</w:t>
            </w:r>
          </w:p>
        </w:tc>
        <w:tc>
          <w:tcPr>
            <w:tcW w:w="1080" w:type="dxa"/>
          </w:tcPr>
          <w:p w14:paraId="5F8033BB" w14:textId="45C9D5F1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(426,434)</w:t>
            </w:r>
          </w:p>
        </w:tc>
        <w:tc>
          <w:tcPr>
            <w:tcW w:w="1154" w:type="dxa"/>
          </w:tcPr>
          <w:p w14:paraId="544D74C9" w14:textId="6B216919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(1,045,771)</w:t>
            </w:r>
          </w:p>
        </w:tc>
      </w:tr>
      <w:tr w:rsidR="00A36AFB" w:rsidRPr="00A36AFB" w14:paraId="137F7043" w14:textId="77777777" w:rsidTr="002F7373">
        <w:tc>
          <w:tcPr>
            <w:tcW w:w="3150" w:type="dxa"/>
            <w:vAlign w:val="bottom"/>
          </w:tcPr>
          <w:p w14:paraId="44A3C5E4" w14:textId="4482A34C" w:rsidR="0041776F" w:rsidRPr="0041776F" w:rsidRDefault="0041776F" w:rsidP="0041776F">
            <w:pPr>
              <w:tabs>
                <w:tab w:val="clear" w:pos="454"/>
                <w:tab w:val="left" w:pos="433"/>
              </w:tabs>
              <w:spacing w:line="240" w:lineRule="auto"/>
              <w:ind w:left="-18" w:right="-106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9EB8362" w14:textId="18E4FC5E" w:rsidR="00A36AFB" w:rsidRPr="00A36AFB" w:rsidRDefault="00472790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1,817,8</w:t>
            </w:r>
            <w:r w:rsidR="00E106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09</w:t>
            </w:r>
          </w:p>
        </w:tc>
        <w:tc>
          <w:tcPr>
            <w:tcW w:w="1080" w:type="dxa"/>
            <w:shd w:val="clear" w:color="auto" w:fill="auto"/>
          </w:tcPr>
          <w:p w14:paraId="3B1C3259" w14:textId="1DF0DD57" w:rsidR="00A36AFB" w:rsidRPr="00A36AFB" w:rsidRDefault="00472790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2,091,786</w:t>
            </w:r>
          </w:p>
        </w:tc>
        <w:tc>
          <w:tcPr>
            <w:tcW w:w="1186" w:type="dxa"/>
            <w:shd w:val="clear" w:color="auto" w:fill="auto"/>
          </w:tcPr>
          <w:p w14:paraId="43C461D0" w14:textId="0CC7DE93" w:rsidR="00A36AFB" w:rsidRPr="00A36AFB" w:rsidRDefault="00472790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3,909,59</w:t>
            </w:r>
            <w:r w:rsidR="00E106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14:paraId="5FE94E77" w14:textId="7BC9C928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1,842,10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14740645" w14:textId="07370516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2,053,523</w:t>
            </w:r>
          </w:p>
        </w:tc>
        <w:tc>
          <w:tcPr>
            <w:tcW w:w="1154" w:type="dxa"/>
          </w:tcPr>
          <w:p w14:paraId="42215324" w14:textId="64CAD2B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3,895,62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A36AFB" w:rsidRPr="00A36AFB" w14:paraId="648D7C77" w14:textId="77777777" w:rsidTr="002F7373">
        <w:tc>
          <w:tcPr>
            <w:tcW w:w="3150" w:type="dxa"/>
          </w:tcPr>
          <w:p w14:paraId="1B026833" w14:textId="7FD7069A" w:rsidR="00A36AFB" w:rsidRPr="00A36AFB" w:rsidRDefault="00A36AFB" w:rsidP="00A36AFB">
            <w:pPr>
              <w:tabs>
                <w:tab w:val="clear" w:pos="227"/>
                <w:tab w:val="clear" w:pos="454"/>
                <w:tab w:val="left" w:pos="340"/>
                <w:tab w:val="left" w:pos="430"/>
                <w:tab w:val="left" w:pos="520"/>
              </w:tabs>
              <w:spacing w:line="240" w:lineRule="auto"/>
              <w:ind w:left="-20" w:right="-106"/>
              <w:rPr>
                <w:rFonts w:ascii="Angsana New" w:hAnsi="Angsana New" w:cs="Angsana New"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br/>
              <w:t xml:space="preserve">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จะเกิดขึ้น</w:t>
            </w:r>
          </w:p>
        </w:tc>
        <w:tc>
          <w:tcPr>
            <w:tcW w:w="1080" w:type="dxa"/>
            <w:shd w:val="clear" w:color="auto" w:fill="auto"/>
          </w:tcPr>
          <w:p w14:paraId="5DC7277B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B1E0D2D" w14:textId="3397DC67" w:rsidR="00A36AFB" w:rsidRPr="00A36AFB" w:rsidRDefault="00472790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(144,770)</w:t>
            </w:r>
          </w:p>
        </w:tc>
        <w:tc>
          <w:tcPr>
            <w:tcW w:w="1080" w:type="dxa"/>
            <w:shd w:val="clear" w:color="auto" w:fill="auto"/>
          </w:tcPr>
          <w:p w14:paraId="740CC020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0FFF4A6" w14:textId="07632ED2" w:rsidR="00A36AFB" w:rsidRPr="00A36AFB" w:rsidRDefault="00472790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(37,207)</w:t>
            </w:r>
          </w:p>
        </w:tc>
        <w:tc>
          <w:tcPr>
            <w:tcW w:w="1186" w:type="dxa"/>
            <w:shd w:val="clear" w:color="auto" w:fill="auto"/>
          </w:tcPr>
          <w:p w14:paraId="2ADB2294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2CA4625" w14:textId="6762B37A" w:rsidR="00A36AFB" w:rsidRPr="00A36AFB" w:rsidRDefault="00472790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sz w:val="28"/>
                <w:szCs w:val="28"/>
              </w:rPr>
              <w:t>(181,977)</w:t>
            </w:r>
          </w:p>
        </w:tc>
        <w:tc>
          <w:tcPr>
            <w:tcW w:w="1080" w:type="dxa"/>
          </w:tcPr>
          <w:p w14:paraId="54029963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4F1E530" w14:textId="02C33BD1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(171,047)</w:t>
            </w:r>
          </w:p>
        </w:tc>
        <w:tc>
          <w:tcPr>
            <w:tcW w:w="1080" w:type="dxa"/>
          </w:tcPr>
          <w:p w14:paraId="16DA7408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EF243EB" w14:textId="55A205BD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(47,409)</w:t>
            </w:r>
          </w:p>
        </w:tc>
        <w:tc>
          <w:tcPr>
            <w:tcW w:w="1154" w:type="dxa"/>
          </w:tcPr>
          <w:p w14:paraId="43C3024B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F247445" w14:textId="2B3BE0E6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(218,456)</w:t>
            </w:r>
          </w:p>
        </w:tc>
      </w:tr>
      <w:tr w:rsidR="00A36AFB" w:rsidRPr="00A36AFB" w14:paraId="188363E1" w14:textId="77777777" w:rsidTr="002F7373">
        <w:tc>
          <w:tcPr>
            <w:tcW w:w="3150" w:type="dxa"/>
            <w:vAlign w:val="bottom"/>
          </w:tcPr>
          <w:p w14:paraId="22ECD5BF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72D0C52B" w14:textId="627C20E9" w:rsidR="00A36AFB" w:rsidRPr="00A36AFB" w:rsidRDefault="00472790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1,673,0</w:t>
            </w:r>
            <w:r w:rsidR="00E106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39</w:t>
            </w:r>
          </w:p>
        </w:tc>
        <w:tc>
          <w:tcPr>
            <w:tcW w:w="1080" w:type="dxa"/>
            <w:shd w:val="clear" w:color="auto" w:fill="auto"/>
          </w:tcPr>
          <w:p w14:paraId="4E28F915" w14:textId="08A267B4" w:rsidR="00A36AFB" w:rsidRPr="00A36AFB" w:rsidRDefault="00472790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2,054,579</w:t>
            </w:r>
          </w:p>
        </w:tc>
        <w:tc>
          <w:tcPr>
            <w:tcW w:w="1186" w:type="dxa"/>
            <w:shd w:val="clear" w:color="auto" w:fill="auto"/>
          </w:tcPr>
          <w:p w14:paraId="14E87B37" w14:textId="6CD9F5DC" w:rsidR="00A36AFB" w:rsidRPr="00A36AFB" w:rsidRDefault="00472790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27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3,727,61</w:t>
            </w:r>
            <w:r w:rsidR="00E106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</w:tcPr>
          <w:p w14:paraId="35CBA5A1" w14:textId="332F8F61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1,671,05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14:paraId="609DD140" w14:textId="429C3C14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2,006,114</w:t>
            </w:r>
          </w:p>
        </w:tc>
        <w:tc>
          <w:tcPr>
            <w:tcW w:w="1154" w:type="dxa"/>
          </w:tcPr>
          <w:p w14:paraId="21717432" w14:textId="7EB99BCF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3,677,16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A36AFB" w:rsidRPr="00A36AFB" w14:paraId="6D1E3CE3" w14:textId="77777777" w:rsidTr="00A6238E">
        <w:tc>
          <w:tcPr>
            <w:tcW w:w="3150" w:type="dxa"/>
            <w:vAlign w:val="bottom"/>
          </w:tcPr>
          <w:p w14:paraId="039B6DAF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CB75DD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58E55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E20DD9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3A15CD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631664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65EC7A8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A36AFB" w:rsidRPr="00A36AFB" w14:paraId="17588DCD" w14:textId="77777777" w:rsidTr="002F7373">
        <w:tc>
          <w:tcPr>
            <w:tcW w:w="3150" w:type="dxa"/>
          </w:tcPr>
          <w:p w14:paraId="3C12CDE5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44" w:right="-106" w:hanging="36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5ECC3107" w14:textId="77777777" w:rsid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B1613EB" w14:textId="62B3A652" w:rsidR="00A36AFB" w:rsidRPr="00A36AFB" w:rsidRDefault="004D2A17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74,331,239</w:t>
            </w:r>
          </w:p>
        </w:tc>
        <w:tc>
          <w:tcPr>
            <w:tcW w:w="1080" w:type="dxa"/>
            <w:shd w:val="clear" w:color="auto" w:fill="auto"/>
          </w:tcPr>
          <w:p w14:paraId="3F74C9A0" w14:textId="77777777" w:rsid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1DEF722" w14:textId="23B94F8D" w:rsidR="00A36AFB" w:rsidRPr="00A36AFB" w:rsidRDefault="004D2A17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87,001,521</w:t>
            </w:r>
          </w:p>
        </w:tc>
        <w:tc>
          <w:tcPr>
            <w:tcW w:w="1186" w:type="dxa"/>
            <w:shd w:val="clear" w:color="auto" w:fill="auto"/>
          </w:tcPr>
          <w:p w14:paraId="6E468C91" w14:textId="77777777" w:rsid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51E82EF" w14:textId="779DB55B" w:rsidR="00A36AFB" w:rsidRPr="00A36AFB" w:rsidRDefault="004D2A17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161,332,760</w:t>
            </w:r>
          </w:p>
        </w:tc>
        <w:tc>
          <w:tcPr>
            <w:tcW w:w="1080" w:type="dxa"/>
          </w:tcPr>
          <w:p w14:paraId="319B5E85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E91E2CA" w14:textId="3085D3C8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73,455,80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14:paraId="191A73BA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DB642A9" w14:textId="26D678C5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84,674,65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54" w:type="dxa"/>
          </w:tcPr>
          <w:p w14:paraId="0CE3DB03" w14:textId="77777777" w:rsidR="00A36AFB" w:rsidRPr="001D4E1E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428412A" w14:textId="1C55B378" w:rsidR="00A36AFB" w:rsidRPr="00A36AFB" w:rsidRDefault="00A36AFB" w:rsidP="00A36A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158,130,45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</w:tbl>
    <w:p w14:paraId="3B44A50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537BAFD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4B14E08F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AF79C8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6B417E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64"/>
        <w:gridCol w:w="1080"/>
        <w:gridCol w:w="1170"/>
      </w:tblGrid>
      <w:tr w:rsidR="00AC59CD" w:rsidRPr="006B417E" w14:paraId="0CE05422" w14:textId="77777777" w:rsidTr="00A6238E">
        <w:tc>
          <w:tcPr>
            <w:tcW w:w="3150" w:type="dxa"/>
          </w:tcPr>
          <w:p w14:paraId="083D957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D9B60E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22ED" w:rsidRPr="006B417E" w14:paraId="20D8F496" w14:textId="77777777" w:rsidTr="00A6238E">
        <w:tc>
          <w:tcPr>
            <w:tcW w:w="3150" w:type="dxa"/>
          </w:tcPr>
          <w:p w14:paraId="15085F44" w14:textId="77777777" w:rsidR="004622ED" w:rsidRPr="006B417E" w:rsidRDefault="004622ED" w:rsidP="004622E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D3B6F0B" w14:textId="662A1FCA" w:rsidR="004622ED" w:rsidRPr="006B417E" w:rsidRDefault="004622ED" w:rsidP="004622E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มีนาคม </w:t>
            </w:r>
            <w:r w:rsidRPr="00A36A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3314" w:type="dxa"/>
            <w:gridSpan w:val="3"/>
            <w:vAlign w:val="bottom"/>
          </w:tcPr>
          <w:p w14:paraId="6C1FF3CD" w14:textId="52C4A591" w:rsidR="004622ED" w:rsidRPr="006B417E" w:rsidRDefault="004622ED" w:rsidP="004622E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AC59CD" w:rsidRPr="006B417E" w14:paraId="2803DBF6" w14:textId="77777777" w:rsidTr="00A6238E">
        <w:tc>
          <w:tcPr>
            <w:tcW w:w="3150" w:type="dxa"/>
          </w:tcPr>
          <w:p w14:paraId="3E2BF4BC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58ACC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E86DDC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72CB7386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4" w:type="dxa"/>
            <w:vAlign w:val="bottom"/>
          </w:tcPr>
          <w:p w14:paraId="021BDD6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08BC44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70" w:type="dxa"/>
            <w:vAlign w:val="bottom"/>
          </w:tcPr>
          <w:p w14:paraId="242B310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35449CB2" w14:textId="77777777" w:rsidTr="00A6238E">
        <w:tc>
          <w:tcPr>
            <w:tcW w:w="3150" w:type="dxa"/>
          </w:tcPr>
          <w:p w14:paraId="371A2E1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2669A93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7C7F" w:rsidRPr="006B417E" w14:paraId="44D2E104" w14:textId="77777777" w:rsidTr="00A6238E">
        <w:tc>
          <w:tcPr>
            <w:tcW w:w="3150" w:type="dxa"/>
          </w:tcPr>
          <w:p w14:paraId="243C2159" w14:textId="77777777" w:rsidR="00DC7C7F" w:rsidRPr="006B417E" w:rsidRDefault="00DC7C7F" w:rsidP="00DC7C7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31D82528" w14:textId="62FA93F9" w:rsidR="00DC7C7F" w:rsidRPr="008F29B3" w:rsidRDefault="00E210A1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73,2</w:t>
            </w:r>
            <w:r w:rsidR="00AC74AB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74AB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080" w:type="dxa"/>
            <w:shd w:val="clear" w:color="auto" w:fill="auto"/>
          </w:tcPr>
          <w:p w14:paraId="4C16307E" w14:textId="1738FFAC" w:rsidR="00DC7C7F" w:rsidRPr="008F29B3" w:rsidRDefault="00AC74AB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85,219,258</w:t>
            </w:r>
          </w:p>
        </w:tc>
        <w:tc>
          <w:tcPr>
            <w:tcW w:w="1186" w:type="dxa"/>
            <w:shd w:val="clear" w:color="auto" w:fill="auto"/>
          </w:tcPr>
          <w:p w14:paraId="0A4F3E20" w14:textId="651E99AC" w:rsidR="00DC7C7F" w:rsidRPr="008F29B3" w:rsidRDefault="00AC74AB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158,490,18</w:t>
            </w:r>
            <w:r w:rsidR="001C444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14:paraId="1D0EF7C4" w14:textId="5BA0D7D8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72,321,373</w:t>
            </w:r>
          </w:p>
        </w:tc>
        <w:tc>
          <w:tcPr>
            <w:tcW w:w="1080" w:type="dxa"/>
          </w:tcPr>
          <w:p w14:paraId="6243DF23" w14:textId="44855D46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82,940,258 </w:t>
            </w:r>
          </w:p>
        </w:tc>
        <w:tc>
          <w:tcPr>
            <w:tcW w:w="1170" w:type="dxa"/>
          </w:tcPr>
          <w:p w14:paraId="60D41FC0" w14:textId="4B581E2C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155,261,631 </w:t>
            </w:r>
          </w:p>
        </w:tc>
      </w:tr>
      <w:tr w:rsidR="00DC7C7F" w:rsidRPr="006B417E" w14:paraId="488C6933" w14:textId="77777777" w:rsidTr="00DA5F6E">
        <w:tc>
          <w:tcPr>
            <w:tcW w:w="3150" w:type="dxa"/>
          </w:tcPr>
          <w:p w14:paraId="690F2F3E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left" w:pos="587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069440BB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 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6"/>
                <w:szCs w:val="36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7EB1730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D86239" w14:textId="1248538E" w:rsidR="00DC7C7F" w:rsidRPr="008F29B3" w:rsidRDefault="00267A4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67A42">
              <w:rPr>
                <w:rFonts w:asciiTheme="majorBidi" w:hAnsiTheme="majorBidi" w:cstheme="majorBidi"/>
                <w:sz w:val="28"/>
                <w:szCs w:val="28"/>
              </w:rPr>
              <w:t>2,102,539</w:t>
            </w:r>
          </w:p>
        </w:tc>
        <w:tc>
          <w:tcPr>
            <w:tcW w:w="1080" w:type="dxa"/>
            <w:shd w:val="clear" w:color="auto" w:fill="auto"/>
          </w:tcPr>
          <w:p w14:paraId="4FE431AC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3D21C3" w14:textId="07F63630" w:rsidR="00DC7C7F" w:rsidRPr="008F29B3" w:rsidRDefault="00267A42" w:rsidP="00E21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67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78D9510C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7F99E" w14:textId="1BEF2D72" w:rsidR="00DC7C7F" w:rsidRPr="008F29B3" w:rsidRDefault="00267A4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67A42">
              <w:rPr>
                <w:rFonts w:asciiTheme="majorBidi" w:hAnsiTheme="majorBidi" w:cstheme="majorBidi"/>
                <w:sz w:val="28"/>
                <w:szCs w:val="28"/>
              </w:rPr>
              <w:t>2,102,539</w:t>
            </w:r>
          </w:p>
        </w:tc>
        <w:tc>
          <w:tcPr>
            <w:tcW w:w="1064" w:type="dxa"/>
          </w:tcPr>
          <w:p w14:paraId="0E8A4C5D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1DD01CE9" w14:textId="6AA03F1C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2,155,826</w:t>
            </w:r>
          </w:p>
        </w:tc>
        <w:tc>
          <w:tcPr>
            <w:tcW w:w="1080" w:type="dxa"/>
          </w:tcPr>
          <w:p w14:paraId="20A1FF46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3F1C972" w14:textId="01CADBB4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5B2F80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DC9FA18" w14:textId="6B3A3AA9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2,155,826</w:t>
            </w:r>
          </w:p>
        </w:tc>
      </w:tr>
      <w:tr w:rsidR="00DC7C7F" w:rsidRPr="006B417E" w14:paraId="1EE554DE" w14:textId="77777777" w:rsidTr="00A6238E">
        <w:tc>
          <w:tcPr>
            <w:tcW w:w="3150" w:type="dxa"/>
            <w:vAlign w:val="bottom"/>
          </w:tcPr>
          <w:p w14:paraId="4DAC9461" w14:textId="77777777" w:rsidR="00DC7C7F" w:rsidRPr="006B417E" w:rsidRDefault="00DC7C7F" w:rsidP="00DC7C7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0C538AF" w14:textId="4715E3A9" w:rsidR="00DC7C7F" w:rsidRPr="008F29B3" w:rsidRDefault="00AC74AB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75,373,468</w:t>
            </w:r>
          </w:p>
        </w:tc>
        <w:tc>
          <w:tcPr>
            <w:tcW w:w="1080" w:type="dxa"/>
            <w:shd w:val="clear" w:color="auto" w:fill="auto"/>
          </w:tcPr>
          <w:p w14:paraId="591C7D8B" w14:textId="3EE2BE04" w:rsidR="00DC7C7F" w:rsidRPr="008F29B3" w:rsidRDefault="00267A42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 w:rsidR="00AC74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219,258</w:t>
            </w:r>
          </w:p>
        </w:tc>
        <w:tc>
          <w:tcPr>
            <w:tcW w:w="1186" w:type="dxa"/>
            <w:shd w:val="clear" w:color="auto" w:fill="auto"/>
          </w:tcPr>
          <w:p w14:paraId="350933F5" w14:textId="578DF7C8" w:rsidR="00DC7C7F" w:rsidRPr="008F29B3" w:rsidRDefault="00267A42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160,592,726</w:t>
            </w:r>
          </w:p>
        </w:tc>
        <w:tc>
          <w:tcPr>
            <w:tcW w:w="1064" w:type="dxa"/>
          </w:tcPr>
          <w:p w14:paraId="3D1B1E83" w14:textId="33E94B39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74,477,199</w:t>
            </w:r>
          </w:p>
        </w:tc>
        <w:tc>
          <w:tcPr>
            <w:tcW w:w="1080" w:type="dxa"/>
          </w:tcPr>
          <w:p w14:paraId="546E5FA1" w14:textId="17F79DDB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82,940,258</w:t>
            </w:r>
          </w:p>
        </w:tc>
        <w:tc>
          <w:tcPr>
            <w:tcW w:w="1170" w:type="dxa"/>
          </w:tcPr>
          <w:p w14:paraId="29578DBD" w14:textId="116F8D5D" w:rsidR="00DC7C7F" w:rsidRPr="006B417E" w:rsidRDefault="00DC7C7F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157,417,457</w:t>
            </w:r>
          </w:p>
        </w:tc>
      </w:tr>
      <w:tr w:rsidR="00DC7C7F" w:rsidRPr="006B417E" w14:paraId="6BD95917" w14:textId="77777777" w:rsidTr="00DA5F6E">
        <w:trPr>
          <w:trHeight w:val="452"/>
        </w:trPr>
        <w:tc>
          <w:tcPr>
            <w:tcW w:w="3150" w:type="dxa"/>
          </w:tcPr>
          <w:p w14:paraId="5EF58DE1" w14:textId="77777777" w:rsidR="00DC7C7F" w:rsidRPr="006B417E" w:rsidRDefault="00DC7C7F" w:rsidP="00DC7C7F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0D50EAA6" w14:textId="77777777" w:rsidR="00DC7C7F" w:rsidRPr="006B417E" w:rsidRDefault="00DC7C7F" w:rsidP="00DC7C7F">
            <w:pPr>
              <w:tabs>
                <w:tab w:val="left" w:pos="344"/>
              </w:tabs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12478538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F7E848" w14:textId="57DC5C11" w:rsidR="00DC7C7F" w:rsidRPr="00981C52" w:rsidRDefault="00267A4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67A42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E210A1">
              <w:rPr>
                <w:rFonts w:asciiTheme="majorBidi" w:hAnsiTheme="majorBidi" w:cstheme="majorBidi"/>
                <w:sz w:val="28"/>
                <w:szCs w:val="28"/>
              </w:rPr>
              <w:t>191,274</w:t>
            </w:r>
            <w:r w:rsidRPr="00267A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E39E50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62F54" w14:textId="19A86F96" w:rsidR="00DC7C7F" w:rsidRPr="00981C52" w:rsidRDefault="00267A4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67A42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E210A1">
              <w:rPr>
                <w:rFonts w:asciiTheme="majorBidi" w:hAnsiTheme="majorBidi" w:cstheme="majorBidi"/>
                <w:sz w:val="28"/>
                <w:szCs w:val="28"/>
              </w:rPr>
              <w:t>719,119</w:t>
            </w:r>
            <w:r w:rsidRPr="00267A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101FBD6E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0A303" w14:textId="58DECF28" w:rsidR="00DC7C7F" w:rsidRPr="00981C52" w:rsidRDefault="00267A4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67A42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E210A1">
              <w:rPr>
                <w:rFonts w:asciiTheme="majorBidi" w:hAnsiTheme="majorBidi" w:cstheme="majorBidi"/>
                <w:sz w:val="28"/>
                <w:szCs w:val="28"/>
              </w:rPr>
              <w:t>910,393</w:t>
            </w:r>
            <w:r w:rsidRPr="00267A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4" w:type="dxa"/>
          </w:tcPr>
          <w:p w14:paraId="7F8EE21A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EA6A00" w14:textId="2784FDED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(4,114,302)</w:t>
            </w:r>
          </w:p>
        </w:tc>
        <w:tc>
          <w:tcPr>
            <w:tcW w:w="1080" w:type="dxa"/>
          </w:tcPr>
          <w:p w14:paraId="340E37F4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17FE1" w14:textId="208550BA" w:rsidR="00DC7C7F" w:rsidRPr="006B417E" w:rsidRDefault="00DC7C7F" w:rsidP="00746F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(1,648,651)</w:t>
            </w:r>
          </w:p>
        </w:tc>
        <w:tc>
          <w:tcPr>
            <w:tcW w:w="1170" w:type="dxa"/>
          </w:tcPr>
          <w:p w14:paraId="3576B52E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CC3BA93" w14:textId="261175BC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(5,762,95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C7C7F" w:rsidRPr="006B417E" w14:paraId="12060722" w14:textId="77777777" w:rsidTr="00DA5F6E">
        <w:tc>
          <w:tcPr>
            <w:tcW w:w="3150" w:type="dxa"/>
            <w:vAlign w:val="bottom"/>
          </w:tcPr>
          <w:p w14:paraId="0C3BB055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68E872C9" w14:textId="3CF8C45A" w:rsidR="00DC7C7F" w:rsidRPr="00BB700D" w:rsidRDefault="00AC74AB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71,182,1</w:t>
            </w:r>
            <w:r w:rsidR="004D2A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1080" w:type="dxa"/>
            <w:shd w:val="clear" w:color="auto" w:fill="auto"/>
          </w:tcPr>
          <w:p w14:paraId="388874EB" w14:textId="5F8FDE0B" w:rsidR="00DC7C7F" w:rsidRPr="00BB700D" w:rsidRDefault="004D2A17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83,500,139</w:t>
            </w:r>
          </w:p>
        </w:tc>
        <w:tc>
          <w:tcPr>
            <w:tcW w:w="1186" w:type="dxa"/>
            <w:shd w:val="clear" w:color="auto" w:fill="auto"/>
          </w:tcPr>
          <w:p w14:paraId="65FA246D" w14:textId="1BE2F3FB" w:rsidR="00DC7C7F" w:rsidRPr="00BB700D" w:rsidRDefault="00740874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154,682,333</w:t>
            </w:r>
          </w:p>
        </w:tc>
        <w:tc>
          <w:tcPr>
            <w:tcW w:w="1064" w:type="dxa"/>
          </w:tcPr>
          <w:p w14:paraId="48544742" w14:textId="06DE86D7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70,362,897</w:t>
            </w:r>
          </w:p>
        </w:tc>
        <w:tc>
          <w:tcPr>
            <w:tcW w:w="1080" w:type="dxa"/>
          </w:tcPr>
          <w:p w14:paraId="643E8AC3" w14:textId="21E79BE8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81,291,607</w:t>
            </w:r>
          </w:p>
        </w:tc>
        <w:tc>
          <w:tcPr>
            <w:tcW w:w="1170" w:type="dxa"/>
          </w:tcPr>
          <w:p w14:paraId="4E5E483C" w14:textId="4D54D6CB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151,654,50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DC7C7F" w:rsidRPr="006B417E" w14:paraId="5C8C1EFD" w14:textId="77777777" w:rsidTr="00A6238E">
        <w:tc>
          <w:tcPr>
            <w:tcW w:w="3150" w:type="dxa"/>
            <w:vAlign w:val="bottom"/>
          </w:tcPr>
          <w:p w14:paraId="0C4C54F5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63F7EB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AE611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C8B8AB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061758D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E78A13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EA8CB4C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DC7C7F" w:rsidRPr="006B417E" w14:paraId="511386BB" w14:textId="77777777" w:rsidTr="00DA5F6E">
        <w:tc>
          <w:tcPr>
            <w:tcW w:w="3150" w:type="dxa"/>
            <w:vAlign w:val="bottom"/>
          </w:tcPr>
          <w:p w14:paraId="068DBDD5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06B859C4" w14:textId="41008662" w:rsidR="00DC7C7F" w:rsidRPr="008B5ACB" w:rsidRDefault="00D73232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65,49</w:t>
            </w:r>
            <w:r w:rsidR="00A743A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69586F52" w14:textId="2086A5FD" w:rsidR="00DC7C7F" w:rsidRPr="008B5ACB" w:rsidRDefault="00D73232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21,138</w:t>
            </w:r>
          </w:p>
        </w:tc>
        <w:tc>
          <w:tcPr>
            <w:tcW w:w="1186" w:type="dxa"/>
            <w:shd w:val="clear" w:color="auto" w:fill="auto"/>
          </w:tcPr>
          <w:p w14:paraId="00B382B2" w14:textId="6ED1D27B" w:rsidR="00DC7C7F" w:rsidRPr="008B5ACB" w:rsidRDefault="00D73232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86,63</w:t>
            </w:r>
            <w:r w:rsidR="00A743A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064" w:type="dxa"/>
          </w:tcPr>
          <w:p w14:paraId="01A99B58" w14:textId="4AC0F679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85,699</w:t>
            </w:r>
          </w:p>
        </w:tc>
        <w:tc>
          <w:tcPr>
            <w:tcW w:w="1080" w:type="dxa"/>
          </w:tcPr>
          <w:p w14:paraId="62B926AE" w14:textId="67BC59CB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36,37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170" w:type="dxa"/>
          </w:tcPr>
          <w:p w14:paraId="740DD0E3" w14:textId="3FCDB8C8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122,07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</w:tr>
      <w:tr w:rsidR="00DC7C7F" w:rsidRPr="006B417E" w14:paraId="6CCF427E" w14:textId="77777777" w:rsidTr="00DA5F6E">
        <w:tc>
          <w:tcPr>
            <w:tcW w:w="3150" w:type="dxa"/>
            <w:vAlign w:val="bottom"/>
          </w:tcPr>
          <w:p w14:paraId="75248DEB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16657659" w14:textId="3FA125EC" w:rsidR="00DC7C7F" w:rsidRPr="008B5ACB" w:rsidRDefault="00D7323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(10,259)</w:t>
            </w:r>
          </w:p>
        </w:tc>
        <w:tc>
          <w:tcPr>
            <w:tcW w:w="1080" w:type="dxa"/>
            <w:shd w:val="clear" w:color="auto" w:fill="auto"/>
          </w:tcPr>
          <w:p w14:paraId="4D79DF1E" w14:textId="4DC622F4" w:rsidR="00DC7C7F" w:rsidRPr="008B5ACB" w:rsidRDefault="00D7323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(1,424)</w:t>
            </w:r>
          </w:p>
        </w:tc>
        <w:tc>
          <w:tcPr>
            <w:tcW w:w="1186" w:type="dxa"/>
            <w:shd w:val="clear" w:color="auto" w:fill="auto"/>
          </w:tcPr>
          <w:p w14:paraId="577150DF" w14:textId="1C3CC055" w:rsidR="00DC7C7F" w:rsidRPr="008B5ACB" w:rsidRDefault="00D7323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(11,683)</w:t>
            </w:r>
          </w:p>
        </w:tc>
        <w:tc>
          <w:tcPr>
            <w:tcW w:w="1064" w:type="dxa"/>
          </w:tcPr>
          <w:p w14:paraId="31386616" w14:textId="5236AA0B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(13,601)</w:t>
            </w:r>
          </w:p>
        </w:tc>
        <w:tc>
          <w:tcPr>
            <w:tcW w:w="1080" w:type="dxa"/>
          </w:tcPr>
          <w:p w14:paraId="5BB1231F" w14:textId="16265C96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(3,399)</w:t>
            </w:r>
          </w:p>
        </w:tc>
        <w:tc>
          <w:tcPr>
            <w:tcW w:w="1170" w:type="dxa"/>
          </w:tcPr>
          <w:p w14:paraId="359D40E4" w14:textId="58BAB23E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(17,000)</w:t>
            </w:r>
          </w:p>
        </w:tc>
      </w:tr>
      <w:tr w:rsidR="00DC7C7F" w:rsidRPr="006B417E" w14:paraId="67E3C7C4" w14:textId="77777777" w:rsidTr="00DA5F6E">
        <w:tc>
          <w:tcPr>
            <w:tcW w:w="3150" w:type="dxa"/>
            <w:vAlign w:val="bottom"/>
          </w:tcPr>
          <w:p w14:paraId="6636C98B" w14:textId="30DC509A" w:rsidR="00DC7C7F" w:rsidRPr="00F143FB" w:rsidRDefault="00F143FB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EDEB761" w14:textId="567CC5FA" w:rsidR="00DC7C7F" w:rsidRPr="004930B5" w:rsidRDefault="00D73232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55,23</w:t>
            </w:r>
            <w:r w:rsidR="00A743A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212DF4EF" w14:textId="2CBC61D6" w:rsidR="00DC7C7F" w:rsidRPr="004930B5" w:rsidRDefault="00D73232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19,714</w:t>
            </w:r>
          </w:p>
        </w:tc>
        <w:tc>
          <w:tcPr>
            <w:tcW w:w="1186" w:type="dxa"/>
            <w:shd w:val="clear" w:color="auto" w:fill="auto"/>
          </w:tcPr>
          <w:p w14:paraId="7B1A2F7D" w14:textId="381A7532" w:rsidR="00DC7C7F" w:rsidRPr="004930B5" w:rsidRDefault="00D73232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74,95</w:t>
            </w:r>
            <w:r w:rsidR="00A743A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064" w:type="dxa"/>
          </w:tcPr>
          <w:p w14:paraId="369CD73B" w14:textId="0D54E6DE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72,098</w:t>
            </w:r>
          </w:p>
        </w:tc>
        <w:tc>
          <w:tcPr>
            <w:tcW w:w="1080" w:type="dxa"/>
          </w:tcPr>
          <w:p w14:paraId="39F9BFFC" w14:textId="0D298D2C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32,97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170" w:type="dxa"/>
          </w:tcPr>
          <w:p w14:paraId="3D470050" w14:textId="0E197F25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105,07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DC7C7F" w:rsidRPr="006B417E" w14:paraId="7B771EDC" w14:textId="77777777" w:rsidTr="00DA5F6E">
        <w:tc>
          <w:tcPr>
            <w:tcW w:w="3150" w:type="dxa"/>
            <w:vAlign w:val="bottom"/>
          </w:tcPr>
          <w:p w14:paraId="287387B7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335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 </w:t>
            </w:r>
            <w:r w:rsidRPr="006B417E">
              <w:rPr>
                <w:rFonts w:asciiTheme="majorBidi" w:eastAsia="AngsanaNew" w:hAnsiTheme="majorBidi" w:cstheme="majorBidi"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02B3BD1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7B29D27" w14:textId="75144B49" w:rsidR="00DC7C7F" w:rsidRPr="008B5ACB" w:rsidRDefault="00D7323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(10,964)</w:t>
            </w:r>
          </w:p>
        </w:tc>
        <w:tc>
          <w:tcPr>
            <w:tcW w:w="1080" w:type="dxa"/>
            <w:shd w:val="clear" w:color="auto" w:fill="auto"/>
          </w:tcPr>
          <w:p w14:paraId="64D33F84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472817F" w14:textId="416D3782" w:rsidR="00DC7C7F" w:rsidRPr="008B5ACB" w:rsidRDefault="00D7323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(1,430)</w:t>
            </w:r>
          </w:p>
        </w:tc>
        <w:tc>
          <w:tcPr>
            <w:tcW w:w="1186" w:type="dxa"/>
            <w:shd w:val="clear" w:color="auto" w:fill="auto"/>
          </w:tcPr>
          <w:p w14:paraId="30F18E3C" w14:textId="77777777" w:rsidR="00DC7C7F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DAC455E" w14:textId="3C94F362" w:rsidR="00DC7C7F" w:rsidRPr="00472790" w:rsidRDefault="00D73232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73232">
              <w:rPr>
                <w:rFonts w:asciiTheme="majorBidi" w:hAnsiTheme="majorBidi" w:cstheme="majorBidi"/>
                <w:sz w:val="28"/>
                <w:szCs w:val="28"/>
              </w:rPr>
              <w:t>(12,394)</w:t>
            </w:r>
          </w:p>
        </w:tc>
        <w:tc>
          <w:tcPr>
            <w:tcW w:w="1064" w:type="dxa"/>
          </w:tcPr>
          <w:p w14:paraId="032F5DBA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04EE0F27" w14:textId="4B2B4D49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(16,962)</w:t>
            </w:r>
          </w:p>
        </w:tc>
        <w:tc>
          <w:tcPr>
            <w:tcW w:w="1080" w:type="dxa"/>
          </w:tcPr>
          <w:p w14:paraId="5740C382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3BC80324" w14:textId="6A9948D6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(2,370)</w:t>
            </w:r>
          </w:p>
        </w:tc>
        <w:tc>
          <w:tcPr>
            <w:tcW w:w="1170" w:type="dxa"/>
          </w:tcPr>
          <w:p w14:paraId="158C2830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032D49DC" w14:textId="3CEE893D" w:rsidR="00DC7C7F" w:rsidRPr="006B417E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(19,332)</w:t>
            </w:r>
          </w:p>
        </w:tc>
      </w:tr>
      <w:tr w:rsidR="00DC7C7F" w:rsidRPr="006B417E" w14:paraId="2259679B" w14:textId="77777777" w:rsidTr="00DA5F6E">
        <w:tc>
          <w:tcPr>
            <w:tcW w:w="3150" w:type="dxa"/>
            <w:vAlign w:val="bottom"/>
          </w:tcPr>
          <w:p w14:paraId="23E7E8FE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12E227A0" w14:textId="40C0B892" w:rsidR="00DC7C7F" w:rsidRPr="008B5ACB" w:rsidRDefault="00D73232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44,27</w:t>
            </w:r>
            <w:r w:rsidR="00093D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0916E651" w14:textId="0AC5D156" w:rsidR="00DC7C7F" w:rsidRPr="008B5ACB" w:rsidRDefault="00D73232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18,284</w:t>
            </w:r>
          </w:p>
        </w:tc>
        <w:tc>
          <w:tcPr>
            <w:tcW w:w="1186" w:type="dxa"/>
            <w:shd w:val="clear" w:color="auto" w:fill="auto"/>
          </w:tcPr>
          <w:p w14:paraId="4E8E65F3" w14:textId="07EC3841" w:rsidR="00DC7C7F" w:rsidRPr="008B5ACB" w:rsidRDefault="00D73232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732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62,55</w:t>
            </w:r>
            <w:r w:rsidR="00093D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064" w:type="dxa"/>
          </w:tcPr>
          <w:p w14:paraId="47EA01C7" w14:textId="2613ADCC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55,136</w:t>
            </w:r>
          </w:p>
        </w:tc>
        <w:tc>
          <w:tcPr>
            <w:tcW w:w="1080" w:type="dxa"/>
          </w:tcPr>
          <w:p w14:paraId="77531BB6" w14:textId="5BFF2D45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 xml:space="preserve"> 30,60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4A5B0EF3" w14:textId="677898D0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85,7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40</w:t>
            </w:r>
          </w:p>
        </w:tc>
      </w:tr>
      <w:tr w:rsidR="00DC7C7F" w:rsidRPr="006B417E" w14:paraId="040554E8" w14:textId="77777777" w:rsidTr="00A6238E">
        <w:tc>
          <w:tcPr>
            <w:tcW w:w="3150" w:type="dxa"/>
            <w:vAlign w:val="bottom"/>
          </w:tcPr>
          <w:p w14:paraId="5AE86B4A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68E8C0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5D2AF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A60619B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E8D75F1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F250FA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2196A06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DC7C7F" w:rsidRPr="006B417E" w14:paraId="6EB0190C" w14:textId="77777777" w:rsidTr="00DA5F6E">
        <w:tc>
          <w:tcPr>
            <w:tcW w:w="3150" w:type="dxa"/>
            <w:vAlign w:val="bottom"/>
          </w:tcPr>
          <w:p w14:paraId="5B96EAE6" w14:textId="77777777" w:rsidR="00DC7C7F" w:rsidRPr="006B417E" w:rsidRDefault="00DC7C7F" w:rsidP="00DC7C7F">
            <w:pPr>
              <w:spacing w:line="240" w:lineRule="auto"/>
              <w:ind w:left="344" w:right="-106" w:hanging="362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0F2F80A6" w14:textId="77777777" w:rsidR="00DC7C7F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6B1960CB" w14:textId="7ED9D327" w:rsidR="00DC7C7F" w:rsidRPr="00C2051F" w:rsidRDefault="00267A42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67A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71,</w:t>
            </w:r>
            <w:r w:rsidR="004D2A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226,467</w:t>
            </w:r>
          </w:p>
        </w:tc>
        <w:tc>
          <w:tcPr>
            <w:tcW w:w="1080" w:type="dxa"/>
            <w:shd w:val="clear" w:color="auto" w:fill="auto"/>
          </w:tcPr>
          <w:p w14:paraId="07BCA4DC" w14:textId="77777777" w:rsidR="00DC7C7F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5BC59C21" w14:textId="6F680DCA" w:rsidR="00DC7C7F" w:rsidRPr="00C2051F" w:rsidRDefault="00267A42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67A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83,</w:t>
            </w:r>
            <w:r w:rsidR="004D2A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518,423</w:t>
            </w:r>
          </w:p>
        </w:tc>
        <w:tc>
          <w:tcPr>
            <w:tcW w:w="1186" w:type="dxa"/>
            <w:shd w:val="clear" w:color="auto" w:fill="auto"/>
          </w:tcPr>
          <w:p w14:paraId="77798FE3" w14:textId="77777777" w:rsidR="00DC7C7F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6EF2C553" w14:textId="0A8EA2F9" w:rsidR="00DC7C7F" w:rsidRPr="00C2051F" w:rsidRDefault="004D2A17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154,744,890</w:t>
            </w:r>
          </w:p>
        </w:tc>
        <w:tc>
          <w:tcPr>
            <w:tcW w:w="1064" w:type="dxa"/>
          </w:tcPr>
          <w:p w14:paraId="188B6138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728906D2" w14:textId="361D6C46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70,4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18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033</w:t>
            </w:r>
          </w:p>
        </w:tc>
        <w:tc>
          <w:tcPr>
            <w:tcW w:w="1080" w:type="dxa"/>
          </w:tcPr>
          <w:p w14:paraId="21CF857C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0DD7A84B" w14:textId="3140A789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81,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322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170" w:type="dxa"/>
          </w:tcPr>
          <w:p w14:paraId="1868032C" w14:textId="77777777" w:rsidR="00DC7C7F" w:rsidRPr="001D79A5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255FFE6B" w14:textId="694E5EA3" w:rsidR="00DC7C7F" w:rsidRPr="006B417E" w:rsidRDefault="00DC7C7F" w:rsidP="00DC7C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151,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740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,24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</w:tbl>
    <w:p w14:paraId="74BDDAD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</w:p>
    <w:p w14:paraId="32806EB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04239CBA" w14:textId="053347CD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F98DF48" w14:textId="77777777" w:rsidR="0008146E" w:rsidRDefault="0008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5403AEC" w14:textId="7C6F944A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6C216824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8A5294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th-TH" w:bidi="th-TH"/>
        </w:rPr>
        <w:t>ลูกหนี้เงินให้สินเชื่อ</w:t>
      </w:r>
    </w:p>
    <w:p w14:paraId="532E9BD5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E1D15F1" w14:textId="1AF9989C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746F76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746F76" w:rsidRPr="00746F76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746F76">
        <w:rPr>
          <w:rFonts w:asciiTheme="majorBidi" w:hAnsiTheme="majorBidi" w:cstheme="majorBidi" w:hint="cs"/>
          <w:sz w:val="28"/>
          <w:szCs w:val="28"/>
          <w:cs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sz w:val="28"/>
          <w:szCs w:val="28"/>
        </w:rPr>
        <w:t xml:space="preserve">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13400F">
        <w:rPr>
          <w:rFonts w:asciiTheme="majorBidi" w:hAnsiTheme="majorBidi" w:cstheme="majorBidi"/>
          <w:sz w:val="28"/>
          <w:szCs w:val="28"/>
        </w:rPr>
        <w:t>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สำหรับลูกหนี้</w:t>
      </w:r>
      <w:r w:rsidR="00B14ED9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เงินให้สินเชื่อ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56307251" w14:textId="77777777" w:rsidR="00C02AF0" w:rsidRDefault="00C02AF0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3F6299" w14:paraId="0CC2A5B0" w14:textId="77777777" w:rsidTr="007D0460">
        <w:tc>
          <w:tcPr>
            <w:tcW w:w="3420" w:type="dxa"/>
          </w:tcPr>
          <w:p w14:paraId="0F1A965B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80E6EEF" w14:textId="2AE0BCE9" w:rsidR="003F6299" w:rsidRPr="00202128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6299" w14:paraId="1FDB21D6" w14:textId="77777777" w:rsidTr="007D0460">
        <w:tc>
          <w:tcPr>
            <w:tcW w:w="3420" w:type="dxa"/>
          </w:tcPr>
          <w:p w14:paraId="100793B8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F404671" w14:textId="020A6DC5" w:rsidR="003F6299" w:rsidRDefault="00746F76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="00202128"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2128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7D0460" w:rsidRPr="00202128" w14:paraId="37C609AA" w14:textId="77777777" w:rsidTr="007D0460">
        <w:tc>
          <w:tcPr>
            <w:tcW w:w="3420" w:type="dxa"/>
          </w:tcPr>
          <w:p w14:paraId="1C16BB2F" w14:textId="77777777" w:rsidR="007D0460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F17ACA7" w14:textId="4FC53D20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3A474D72" w14:textId="77777777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B0BFDAF" w14:textId="77777777" w:rsidR="007D0460" w:rsidRDefault="007D0460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72F2E4" w14:textId="1610160B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0DD04EC" w14:textId="77777777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B4788EA" w14:textId="77777777" w:rsidR="007D0460" w:rsidRDefault="007D0460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C26A4" w14:textId="77777777" w:rsidR="007D0460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12A161" w14:textId="44432CCE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202128" w14:paraId="752B1545" w14:textId="77777777" w:rsidTr="007D0460">
        <w:tc>
          <w:tcPr>
            <w:tcW w:w="3420" w:type="dxa"/>
          </w:tcPr>
          <w:p w14:paraId="2998F325" w14:textId="77777777" w:rsidR="00202128" w:rsidRDefault="00202128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C1AA4A5" w14:textId="73F451F1" w:rsidR="00202128" w:rsidRPr="00202128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6299" w14:paraId="1FEC81EB" w14:textId="77777777" w:rsidTr="007D0460">
        <w:tc>
          <w:tcPr>
            <w:tcW w:w="3420" w:type="dxa"/>
          </w:tcPr>
          <w:p w14:paraId="31071CA5" w14:textId="32C79D89" w:rsidR="003F6299" w:rsidRPr="00202128" w:rsidRDefault="003F6299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78E2B5E3" w14:textId="03594FB0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68BE67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95D2F7D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6F39F7C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3A200E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443" w14:paraId="56490874" w14:textId="77777777" w:rsidTr="007D0460">
        <w:tc>
          <w:tcPr>
            <w:tcW w:w="3420" w:type="dxa"/>
          </w:tcPr>
          <w:p w14:paraId="4F40DD20" w14:textId="4740208A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066FFCC7" w14:textId="13F1245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1412434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16A46D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AEB2A6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F088E55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443" w14:paraId="5B611B9B" w14:textId="77777777" w:rsidTr="007D0460">
        <w:tc>
          <w:tcPr>
            <w:tcW w:w="3420" w:type="dxa"/>
          </w:tcPr>
          <w:p w14:paraId="4AD61F1C" w14:textId="1812FC43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3744E44" w14:textId="68194D06" w:rsidR="00B35443" w:rsidRDefault="0079499D" w:rsidP="00260B1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146,565,608</w:t>
            </w:r>
          </w:p>
        </w:tc>
        <w:tc>
          <w:tcPr>
            <w:tcW w:w="288" w:type="dxa"/>
          </w:tcPr>
          <w:p w14:paraId="6FEB390D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DF8AA53" w14:textId="17E3B647" w:rsidR="00B35443" w:rsidRDefault="0079499D" w:rsidP="00260B1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1,863,219</w:t>
            </w:r>
            <w:r w:rsidRPr="00794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37AAFCB5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AD7B54" w14:textId="64D05FAD" w:rsidR="00B35443" w:rsidRDefault="0079499D" w:rsidP="00B3544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144,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702,389</w:t>
            </w:r>
          </w:p>
        </w:tc>
      </w:tr>
      <w:tr w:rsidR="00B35443" w14:paraId="5DE41903" w14:textId="77777777" w:rsidTr="007D0460">
        <w:tc>
          <w:tcPr>
            <w:tcW w:w="3420" w:type="dxa"/>
          </w:tcPr>
          <w:p w14:paraId="376CFE33" w14:textId="44A3FABE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6B60ABCA" w14:textId="77777777" w:rsidR="00B35443" w:rsidRDefault="00B35443" w:rsidP="00260B1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6AB463C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B274B1" w14:textId="77777777" w:rsidR="00B35443" w:rsidRDefault="00B35443" w:rsidP="00260B1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0337EC0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923410" w14:textId="77777777" w:rsidR="00B35443" w:rsidRDefault="00B35443" w:rsidP="00B3544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443" w14:paraId="48DCD2F5" w14:textId="77777777" w:rsidTr="007D0460">
        <w:tc>
          <w:tcPr>
            <w:tcW w:w="3420" w:type="dxa"/>
          </w:tcPr>
          <w:p w14:paraId="1434247A" w14:textId="16773AE8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F681C89" w14:textId="5F053C72" w:rsidR="00B35443" w:rsidRDefault="0079499D" w:rsidP="00260B1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12,732,521</w:t>
            </w:r>
          </w:p>
        </w:tc>
        <w:tc>
          <w:tcPr>
            <w:tcW w:w="288" w:type="dxa"/>
          </w:tcPr>
          <w:p w14:paraId="481B80CC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228E175" w14:textId="50D49CA2" w:rsidR="00B35443" w:rsidRDefault="0079499D" w:rsidP="00260B1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166,452</w:t>
            </w:r>
            <w:r w:rsidRPr="00794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555E2D0E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F34CFA" w14:textId="56874214" w:rsidR="00B35443" w:rsidRDefault="0079499D" w:rsidP="00B3544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1,566,069</w:t>
            </w:r>
          </w:p>
        </w:tc>
      </w:tr>
      <w:tr w:rsidR="00B35443" w14:paraId="333E79B4" w14:textId="77777777" w:rsidTr="007D0460">
        <w:tc>
          <w:tcPr>
            <w:tcW w:w="3420" w:type="dxa"/>
          </w:tcPr>
          <w:p w14:paraId="3C0099D8" w14:textId="6EBBB31F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</w:tcPr>
          <w:p w14:paraId="7E1ACCDB" w14:textId="36B9647A" w:rsidR="00B35443" w:rsidRDefault="0079499D" w:rsidP="00260B1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4,352,43</w:t>
            </w:r>
            <w:r w:rsidR="006466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8" w:type="dxa"/>
          </w:tcPr>
          <w:p w14:paraId="6531E225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BD978F" w14:textId="1A35070F" w:rsidR="00B35443" w:rsidRDefault="0079499D" w:rsidP="00260B1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015,752</w:t>
            </w:r>
            <w:r w:rsidRPr="007949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56C14EE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6BA8FA" w14:textId="343B104C" w:rsidR="00B35443" w:rsidRDefault="0079499D" w:rsidP="00B3544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499D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36,684</w:t>
            </w:r>
          </w:p>
        </w:tc>
      </w:tr>
      <w:tr w:rsidR="003F6299" w14:paraId="183CECE9" w14:textId="77777777" w:rsidTr="007D0460">
        <w:tc>
          <w:tcPr>
            <w:tcW w:w="3420" w:type="dxa"/>
          </w:tcPr>
          <w:p w14:paraId="0C2C2C19" w14:textId="26C9FB1A" w:rsidR="003F6299" w:rsidRPr="00A728DA" w:rsidRDefault="00202128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28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</w:tcPr>
          <w:p w14:paraId="15A4815E" w14:textId="0816A5F5" w:rsidR="003F6299" w:rsidRPr="00A728DA" w:rsidRDefault="0079499D" w:rsidP="00260B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49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163,650,56</w:t>
            </w:r>
            <w:r w:rsidR="006466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88" w:type="dxa"/>
          </w:tcPr>
          <w:p w14:paraId="6303B529" w14:textId="77777777" w:rsidR="003F6299" w:rsidRPr="00A728DA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49C0B6" w14:textId="120C271E" w:rsidR="003F6299" w:rsidRPr="00A728DA" w:rsidRDefault="0079499D" w:rsidP="00260B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49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54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6,045,423</w:t>
            </w:r>
            <w:r w:rsidRPr="007949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4872BF4A" w14:textId="77777777" w:rsidR="003F6299" w:rsidRPr="00A728DA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521440F" w14:textId="4F7D14B7" w:rsidR="003F6299" w:rsidRPr="00A728DA" w:rsidRDefault="0079499D" w:rsidP="002021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49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</w:t>
            </w:r>
            <w:r w:rsidR="00054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605,142</w:t>
            </w:r>
          </w:p>
        </w:tc>
      </w:tr>
    </w:tbl>
    <w:p w14:paraId="527C3564" w14:textId="6532C5C7" w:rsidR="00AC59CD" w:rsidRDefault="00AC59CD" w:rsidP="00AC59CD">
      <w:pPr>
        <w:rPr>
          <w:rFonts w:asciiTheme="majorBidi" w:hAnsiTheme="majorBidi" w:cstheme="majorBidi"/>
        </w:rPr>
      </w:pPr>
    </w:p>
    <w:p w14:paraId="75375790" w14:textId="7853C92A" w:rsidR="00126DB6" w:rsidRDefault="00126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DE133D" w14:paraId="6A5E1A8B" w14:textId="77777777" w:rsidTr="00DE133D">
        <w:tc>
          <w:tcPr>
            <w:tcW w:w="3420" w:type="dxa"/>
          </w:tcPr>
          <w:p w14:paraId="70B41DC7" w14:textId="77777777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8E73EB9" w14:textId="77777777" w:rsidR="00DE133D" w:rsidRPr="00202128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133D" w14:paraId="646F5CE3" w14:textId="77777777" w:rsidTr="00DE133D">
        <w:tc>
          <w:tcPr>
            <w:tcW w:w="3420" w:type="dxa"/>
          </w:tcPr>
          <w:p w14:paraId="372D3072" w14:textId="77777777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BA8591C" w14:textId="5CCBE0F1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133D" w:rsidRPr="00202128" w14:paraId="5227C8C0" w14:textId="60F1EB85" w:rsidTr="00DE133D">
        <w:trPr>
          <w:trHeight w:val="1487"/>
        </w:trPr>
        <w:tc>
          <w:tcPr>
            <w:tcW w:w="3420" w:type="dxa"/>
          </w:tcPr>
          <w:p w14:paraId="1F4B68E0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B032F3F" w14:textId="4BC2CC11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34383D82" w14:textId="77777777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B1B749B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C71DA" w14:textId="37551C46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8C898ED" w14:textId="77777777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72A8B96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9D163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FA91E" w14:textId="432278EA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DE133D" w14:paraId="20C8A61A" w14:textId="77777777" w:rsidTr="00DE133D">
        <w:tc>
          <w:tcPr>
            <w:tcW w:w="3420" w:type="dxa"/>
          </w:tcPr>
          <w:p w14:paraId="5B4D5A5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18EDD3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133D" w14:paraId="0DBEA056" w14:textId="77777777" w:rsidTr="00DE133D">
        <w:tc>
          <w:tcPr>
            <w:tcW w:w="3420" w:type="dxa"/>
          </w:tcPr>
          <w:p w14:paraId="4C98EC3E" w14:textId="77777777" w:rsidR="00DE133D" w:rsidRPr="00746F76" w:rsidRDefault="00DE133D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21ABD43A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7F97668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405C9C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82D8491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5439BDA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718CAE17" w14:textId="77777777" w:rsidTr="00DE133D">
        <w:tc>
          <w:tcPr>
            <w:tcW w:w="3420" w:type="dxa"/>
          </w:tcPr>
          <w:p w14:paraId="6519C82D" w14:textId="0429FFD0" w:rsidR="00DE133D" w:rsidRPr="00746F76" w:rsidRDefault="00DE133D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2921446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C493BDD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8A8C71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3A87F7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67F026C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26D66E4F" w14:textId="77777777" w:rsidTr="00DE133D">
        <w:tc>
          <w:tcPr>
            <w:tcW w:w="3420" w:type="dxa"/>
          </w:tcPr>
          <w:p w14:paraId="3CFFA5C9" w14:textId="05F278B0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687EC8F" w14:textId="0A2A295B" w:rsidR="00DE133D" w:rsidRPr="00746F76" w:rsidRDefault="00DE133D" w:rsidP="00746F7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143,411,487</w:t>
            </w:r>
          </w:p>
        </w:tc>
        <w:tc>
          <w:tcPr>
            <w:tcW w:w="288" w:type="dxa"/>
          </w:tcPr>
          <w:p w14:paraId="178AE9F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3D7AAC" w14:textId="0E813791" w:rsidR="00DE133D" w:rsidRPr="00746F76" w:rsidRDefault="00DE133D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(1,827,152)</w:t>
            </w:r>
          </w:p>
        </w:tc>
        <w:tc>
          <w:tcPr>
            <w:tcW w:w="288" w:type="dxa"/>
          </w:tcPr>
          <w:p w14:paraId="1C97F433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800898" w14:textId="0E3D6F4D" w:rsidR="00DE133D" w:rsidRPr="00746F76" w:rsidRDefault="00DE133D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141,584,335</w:t>
            </w:r>
          </w:p>
        </w:tc>
      </w:tr>
      <w:tr w:rsidR="00DE133D" w14:paraId="02CAF709" w14:textId="77777777" w:rsidTr="00DE133D">
        <w:tc>
          <w:tcPr>
            <w:tcW w:w="3420" w:type="dxa"/>
          </w:tcPr>
          <w:p w14:paraId="0B52A44B" w14:textId="7855B2FE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C7591AE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562C88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9B2E649" w14:textId="7777777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F396E29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440D9C" w14:textId="7777777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2CFE99D2" w14:textId="77777777" w:rsidTr="00DE133D">
        <w:tc>
          <w:tcPr>
            <w:tcW w:w="3420" w:type="dxa"/>
          </w:tcPr>
          <w:p w14:paraId="3F73D42F" w14:textId="1B6052DE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599FE697" w14:textId="65E3843C" w:rsidR="00DE133D" w:rsidRPr="00746F76" w:rsidRDefault="00DE133D" w:rsidP="00746F7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12,599,70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8" w:type="dxa"/>
          </w:tcPr>
          <w:p w14:paraId="665E25B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4D8D449" w14:textId="6454D28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(1,107,654)</w:t>
            </w:r>
          </w:p>
        </w:tc>
        <w:tc>
          <w:tcPr>
            <w:tcW w:w="288" w:type="dxa"/>
          </w:tcPr>
          <w:p w14:paraId="4D54DE5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BE1B58C" w14:textId="251D71FE" w:rsidR="00DE133D" w:rsidRPr="00746F76" w:rsidRDefault="00DE133D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11,492,048</w:t>
            </w:r>
          </w:p>
        </w:tc>
      </w:tr>
      <w:tr w:rsidR="00DE133D" w14:paraId="72B88237" w14:textId="77777777" w:rsidTr="00DE133D">
        <w:trPr>
          <w:trHeight w:val="53"/>
        </w:trPr>
        <w:tc>
          <w:tcPr>
            <w:tcW w:w="3420" w:type="dxa"/>
          </w:tcPr>
          <w:p w14:paraId="03472841" w14:textId="735F13BB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</w:tcPr>
          <w:p w14:paraId="5BDFE621" w14:textId="75AAD4CB" w:rsidR="00DE133D" w:rsidRPr="00746F76" w:rsidRDefault="00DE133D" w:rsidP="00746F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4,335,552</w:t>
            </w:r>
          </w:p>
        </w:tc>
        <w:tc>
          <w:tcPr>
            <w:tcW w:w="288" w:type="dxa"/>
          </w:tcPr>
          <w:p w14:paraId="378C79C0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278B9A" w14:textId="35B26070" w:rsidR="00DE133D" w:rsidRPr="00746F76" w:rsidRDefault="00DE133D" w:rsidP="00746F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(2,958,649)</w:t>
            </w:r>
          </w:p>
        </w:tc>
        <w:tc>
          <w:tcPr>
            <w:tcW w:w="288" w:type="dxa"/>
          </w:tcPr>
          <w:p w14:paraId="3F23460C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430F8D" w14:textId="172A89B9" w:rsidR="00DE133D" w:rsidRPr="00746F76" w:rsidRDefault="00DE133D" w:rsidP="00746F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1,376,903</w:t>
            </w:r>
          </w:p>
        </w:tc>
      </w:tr>
      <w:tr w:rsidR="00DE133D" w14:paraId="6CE71C03" w14:textId="77777777" w:rsidTr="00DE133D">
        <w:tc>
          <w:tcPr>
            <w:tcW w:w="3420" w:type="dxa"/>
          </w:tcPr>
          <w:p w14:paraId="2B686AB3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</w:tcPr>
          <w:p w14:paraId="5FD20C19" w14:textId="55F23A4C" w:rsidR="00DE133D" w:rsidRPr="00746F76" w:rsidRDefault="00DE133D" w:rsidP="00746F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160,346,74</w:t>
            </w: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88" w:type="dxa"/>
          </w:tcPr>
          <w:p w14:paraId="18270855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2C7751EA" w14:textId="48B36960" w:rsidR="00DE133D" w:rsidRPr="00746F76" w:rsidRDefault="00DE133D" w:rsidP="00746F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(5,893,455)</w:t>
            </w:r>
          </w:p>
        </w:tc>
        <w:tc>
          <w:tcPr>
            <w:tcW w:w="288" w:type="dxa"/>
          </w:tcPr>
          <w:p w14:paraId="788E37D9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030188BB" w14:textId="25DE53B4" w:rsidR="00DE133D" w:rsidRPr="00746F76" w:rsidRDefault="00DE133D" w:rsidP="00746F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154,453,28</w:t>
            </w:r>
            <w:r w:rsidRPr="00746F7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021915AC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3E5F5CA5" w14:textId="33E815A9" w:rsidR="00AC59CD" w:rsidRPr="004B3FC9" w:rsidRDefault="00AC59CD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C02AF0" w14:paraId="07E9C82F" w14:textId="77777777" w:rsidTr="008C0A91">
        <w:tc>
          <w:tcPr>
            <w:tcW w:w="3420" w:type="dxa"/>
          </w:tcPr>
          <w:p w14:paraId="3858E56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5667D82" w14:textId="18ED2B53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4B7C854E" w14:textId="77777777" w:rsidTr="008C0A91">
        <w:tc>
          <w:tcPr>
            <w:tcW w:w="3420" w:type="dxa"/>
          </w:tcPr>
          <w:p w14:paraId="2EB17264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87E2C75" w14:textId="6E57F9D7" w:rsidR="00C02AF0" w:rsidRDefault="00746F76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013645" w:rsidRPr="00202128" w14:paraId="59FD3408" w14:textId="77777777" w:rsidTr="008C0A91">
        <w:tc>
          <w:tcPr>
            <w:tcW w:w="3420" w:type="dxa"/>
          </w:tcPr>
          <w:p w14:paraId="0312E465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06D0AF1E" w14:textId="5DDCC77D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0EDABCC3" w14:textId="77777777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1B4149E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884B69" w14:textId="0487D009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1FC1F026" w14:textId="77777777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A9CA1C6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6E8C5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69A60" w14:textId="5C4C9E1D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C02AF0" w14:paraId="402A2F5A" w14:textId="77777777" w:rsidTr="008C0A91">
        <w:tc>
          <w:tcPr>
            <w:tcW w:w="3420" w:type="dxa"/>
          </w:tcPr>
          <w:p w14:paraId="61C20B1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C31738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4BD181B7" w14:textId="77777777" w:rsidTr="008C0A91">
        <w:tc>
          <w:tcPr>
            <w:tcW w:w="3420" w:type="dxa"/>
          </w:tcPr>
          <w:p w14:paraId="2D676EC8" w14:textId="77777777" w:rsidR="00C02AF0" w:rsidRPr="00202128" w:rsidRDefault="00C02AF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7411B56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66882C9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6E418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AD55A3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F3FA2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C0" w14:paraId="0B1CCD34" w14:textId="77777777" w:rsidTr="008C0A91">
        <w:tc>
          <w:tcPr>
            <w:tcW w:w="3420" w:type="dxa"/>
          </w:tcPr>
          <w:p w14:paraId="3F6A1C80" w14:textId="40760468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4D43E3A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D642E35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4D79C0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2449412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F1176F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99D" w14:paraId="0BA4F3F7" w14:textId="77777777" w:rsidTr="008C0A91">
        <w:tc>
          <w:tcPr>
            <w:tcW w:w="3420" w:type="dxa"/>
          </w:tcPr>
          <w:p w14:paraId="6AF90021" w14:textId="677BD1D4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6D86F3B0" w14:textId="7797ABB8" w:rsidR="0079499D" w:rsidRPr="005A4CEE" w:rsidRDefault="0079499D" w:rsidP="0079499D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C5D">
              <w:rPr>
                <w:rFonts w:asciiTheme="majorBidi" w:hAnsiTheme="majorBidi" w:cstheme="majorBidi"/>
                <w:sz w:val="28"/>
                <w:szCs w:val="28"/>
              </w:rPr>
              <w:t>143,744,622</w:t>
            </w:r>
          </w:p>
        </w:tc>
        <w:tc>
          <w:tcPr>
            <w:tcW w:w="288" w:type="dxa"/>
          </w:tcPr>
          <w:p w14:paraId="6D3F90F5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AA9081B" w14:textId="0986288B" w:rsidR="0079499D" w:rsidRDefault="0079499D" w:rsidP="0079499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844,335</w:t>
            </w:r>
            <w:r w:rsidRPr="00A43C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01A8CC74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3B82D0C" w14:textId="56915156" w:rsidR="0079499D" w:rsidRDefault="00054C0D" w:rsidP="0079499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141,900,287</w:t>
            </w:r>
          </w:p>
        </w:tc>
      </w:tr>
      <w:tr w:rsidR="0079499D" w14:paraId="11F15EC2" w14:textId="77777777" w:rsidTr="008C0A91">
        <w:tc>
          <w:tcPr>
            <w:tcW w:w="3420" w:type="dxa"/>
          </w:tcPr>
          <w:p w14:paraId="522FF810" w14:textId="33639655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154C5389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2D5A74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2F3EA02" w14:textId="77777777" w:rsidR="0079499D" w:rsidRDefault="0079499D" w:rsidP="0079499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2652EB6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BDC9BE" w14:textId="77777777" w:rsidR="0079499D" w:rsidRDefault="0079499D" w:rsidP="0079499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99D" w14:paraId="209C91FB" w14:textId="77777777" w:rsidTr="008C0A91">
        <w:tc>
          <w:tcPr>
            <w:tcW w:w="3420" w:type="dxa"/>
          </w:tcPr>
          <w:p w14:paraId="73CCFF0E" w14:textId="0941E189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A61C056" w14:textId="7B3447FB" w:rsidR="0079499D" w:rsidRDefault="0079499D" w:rsidP="0079499D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sz w:val="28"/>
                <w:szCs w:val="28"/>
              </w:rPr>
              <w:t>12,626,176</w:t>
            </w:r>
          </w:p>
        </w:tc>
        <w:tc>
          <w:tcPr>
            <w:tcW w:w="288" w:type="dxa"/>
          </w:tcPr>
          <w:p w14:paraId="331C6DA6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4A73AF1" w14:textId="2B715378" w:rsidR="0079499D" w:rsidRDefault="0079499D" w:rsidP="0079499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156,196</w:t>
            </w:r>
            <w:r w:rsidRPr="00A43C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7E8D0DE2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45A8B3F" w14:textId="799A350F" w:rsidR="0079499D" w:rsidRDefault="00054C0D" w:rsidP="0079499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11,469,980</w:t>
            </w:r>
          </w:p>
        </w:tc>
      </w:tr>
      <w:tr w:rsidR="0079499D" w14:paraId="7A44FBAC" w14:textId="77777777" w:rsidTr="008C0A91">
        <w:tc>
          <w:tcPr>
            <w:tcW w:w="3420" w:type="dxa"/>
          </w:tcPr>
          <w:p w14:paraId="1488B8D2" w14:textId="77E8B6FF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</w:tcPr>
          <w:p w14:paraId="5C2702CA" w14:textId="5CD1C8A7" w:rsidR="0079499D" w:rsidRDefault="0079499D" w:rsidP="007949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sz w:val="28"/>
                <w:szCs w:val="28"/>
              </w:rPr>
              <w:t>4,221,928</w:t>
            </w:r>
          </w:p>
        </w:tc>
        <w:tc>
          <w:tcPr>
            <w:tcW w:w="288" w:type="dxa"/>
          </w:tcPr>
          <w:p w14:paraId="5FA2E98E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E6D531" w14:textId="4036054C" w:rsidR="0079499D" w:rsidRDefault="0079499D" w:rsidP="007949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909,862</w:t>
            </w:r>
            <w:r w:rsidRPr="00A43C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3D8D5BCB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074DEA" w14:textId="1F99D8D4" w:rsidR="0079499D" w:rsidRDefault="0079499D" w:rsidP="007949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54C0D">
              <w:rPr>
                <w:rFonts w:asciiTheme="majorBidi" w:hAnsiTheme="majorBidi" w:cstheme="majorBidi"/>
                <w:sz w:val="28"/>
                <w:szCs w:val="28"/>
              </w:rPr>
              <w:t>312,066</w:t>
            </w:r>
          </w:p>
        </w:tc>
      </w:tr>
      <w:tr w:rsidR="0079499D" w14:paraId="525AA5D0" w14:textId="77777777" w:rsidTr="008C0A91">
        <w:tc>
          <w:tcPr>
            <w:tcW w:w="3420" w:type="dxa"/>
          </w:tcPr>
          <w:p w14:paraId="4377E474" w14:textId="77777777" w:rsidR="0079499D" w:rsidRPr="00202128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</w:tcPr>
          <w:p w14:paraId="6984106D" w14:textId="49D2BBDC" w:rsidR="0079499D" w:rsidRPr="00202128" w:rsidRDefault="0079499D" w:rsidP="007949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160,592,726</w:t>
            </w:r>
          </w:p>
        </w:tc>
        <w:tc>
          <w:tcPr>
            <w:tcW w:w="288" w:type="dxa"/>
          </w:tcPr>
          <w:p w14:paraId="0A772115" w14:textId="77777777" w:rsidR="0079499D" w:rsidRPr="00202128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3CE34B" w14:textId="2BA62392" w:rsidR="0079499D" w:rsidRPr="00202128" w:rsidRDefault="0079499D" w:rsidP="007949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</w:t>
            </w:r>
            <w:r w:rsidR="00054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910,393</w:t>
            </w:r>
            <w:r w:rsidRPr="00A43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5E884B9" w14:textId="77777777" w:rsidR="0079499D" w:rsidRPr="00202128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43863D5" w14:textId="7809452B" w:rsidR="0079499D" w:rsidRPr="00202128" w:rsidRDefault="0079499D" w:rsidP="007949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3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</w:t>
            </w:r>
            <w:r w:rsidR="00054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682,333</w:t>
            </w:r>
          </w:p>
        </w:tc>
      </w:tr>
    </w:tbl>
    <w:p w14:paraId="7A9808AE" w14:textId="77777777" w:rsidR="00C02AF0" w:rsidRDefault="00C02AF0" w:rsidP="00C02AF0">
      <w:pPr>
        <w:rPr>
          <w:rFonts w:asciiTheme="majorBidi" w:hAnsiTheme="majorBidi" w:cstheme="majorBidi"/>
        </w:rPr>
      </w:pPr>
    </w:p>
    <w:p w14:paraId="3591FF89" w14:textId="29C4C975" w:rsidR="004B3FC9" w:rsidRDefault="004B3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C02AF0" w14:paraId="30C2039B" w14:textId="77777777" w:rsidTr="008C0A91">
        <w:tc>
          <w:tcPr>
            <w:tcW w:w="3420" w:type="dxa"/>
          </w:tcPr>
          <w:p w14:paraId="3D04FC38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34CB4D5" w14:textId="513F042A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1F20FC34" w14:textId="77777777" w:rsidTr="008C0A91">
        <w:tc>
          <w:tcPr>
            <w:tcW w:w="3420" w:type="dxa"/>
          </w:tcPr>
          <w:p w14:paraId="1E111BF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169B3BC" w14:textId="34115C72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B3FC9" w:rsidRPr="00202128" w14:paraId="035D65A9" w14:textId="77777777" w:rsidTr="008C0A91">
        <w:tc>
          <w:tcPr>
            <w:tcW w:w="3420" w:type="dxa"/>
          </w:tcPr>
          <w:p w14:paraId="4F78269D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4F6E3910" w14:textId="3EE28F6C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52900775" w14:textId="77777777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6C38975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AFBE0" w14:textId="667D1AC1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B1DC18D" w14:textId="77777777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896EB56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CF1E42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71DC2" w14:textId="24C87F8D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C02AF0" w14:paraId="371D53CE" w14:textId="77777777" w:rsidTr="008C0A91">
        <w:tc>
          <w:tcPr>
            <w:tcW w:w="3420" w:type="dxa"/>
          </w:tcPr>
          <w:p w14:paraId="3111B12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EC50354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6DB6" w14:paraId="09217926" w14:textId="77777777" w:rsidTr="008C0A91">
        <w:tc>
          <w:tcPr>
            <w:tcW w:w="3420" w:type="dxa"/>
          </w:tcPr>
          <w:p w14:paraId="7B24D8B4" w14:textId="4606CF31" w:rsidR="00126DB6" w:rsidRPr="00202128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F9A6D8C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2696CF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1857EFE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965B28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7E161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3CCF1A0D" w14:textId="77777777" w:rsidTr="008C0A91">
        <w:tc>
          <w:tcPr>
            <w:tcW w:w="3420" w:type="dxa"/>
          </w:tcPr>
          <w:p w14:paraId="64315AA7" w14:textId="64E9ADDE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546FAD2E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B53A8DB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81D005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616305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C48B83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F76" w14:paraId="0AB9B112" w14:textId="77777777" w:rsidTr="008C0A91">
        <w:tc>
          <w:tcPr>
            <w:tcW w:w="3420" w:type="dxa"/>
          </w:tcPr>
          <w:p w14:paraId="70272E13" w14:textId="2999E4A6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A1F8870" w14:textId="4195FA0B" w:rsidR="00746F76" w:rsidRDefault="00746F76" w:rsidP="00746F76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140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725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355</w:t>
            </w:r>
          </w:p>
        </w:tc>
        <w:tc>
          <w:tcPr>
            <w:tcW w:w="288" w:type="dxa"/>
          </w:tcPr>
          <w:p w14:paraId="16C1FC25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F2C78C" w14:textId="31A64CBE" w:rsidR="00746F76" w:rsidRDefault="00746F76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(1,808,132)</w:t>
            </w:r>
          </w:p>
        </w:tc>
        <w:tc>
          <w:tcPr>
            <w:tcW w:w="288" w:type="dxa"/>
          </w:tcPr>
          <w:p w14:paraId="3EDE10DD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839C14E" w14:textId="53DAD935" w:rsidR="00746F76" w:rsidRDefault="00746F76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917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223</w:t>
            </w:r>
          </w:p>
        </w:tc>
      </w:tr>
      <w:tr w:rsidR="00746F76" w14:paraId="0556F0F3" w14:textId="77777777" w:rsidTr="008C0A91">
        <w:tc>
          <w:tcPr>
            <w:tcW w:w="3420" w:type="dxa"/>
          </w:tcPr>
          <w:p w14:paraId="10CAA9F4" w14:textId="71FB9099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49E6A1C6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9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FD9023F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37F225" w14:textId="77777777" w:rsidR="00746F76" w:rsidRDefault="00746F76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51455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CDD0007" w14:textId="77777777" w:rsidR="00746F76" w:rsidRDefault="00746F76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F76" w14:paraId="630D3E57" w14:textId="77777777" w:rsidTr="008C0A91">
        <w:tc>
          <w:tcPr>
            <w:tcW w:w="3420" w:type="dxa"/>
          </w:tcPr>
          <w:p w14:paraId="73665D09" w14:textId="713D7C2A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90C1C67" w14:textId="0DCBAB56" w:rsidR="00746F76" w:rsidRDefault="00746F76" w:rsidP="00746F76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12,479,015</w:t>
            </w:r>
          </w:p>
        </w:tc>
        <w:tc>
          <w:tcPr>
            <w:tcW w:w="288" w:type="dxa"/>
          </w:tcPr>
          <w:p w14:paraId="20AA784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D4317A" w14:textId="5978B6FE" w:rsidR="00746F76" w:rsidRDefault="00746F76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(1,095,800)</w:t>
            </w:r>
          </w:p>
        </w:tc>
        <w:tc>
          <w:tcPr>
            <w:tcW w:w="288" w:type="dxa"/>
          </w:tcPr>
          <w:p w14:paraId="557AE35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6F9DFF" w14:textId="07110352" w:rsidR="00746F76" w:rsidRDefault="00746F76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383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215</w:t>
            </w:r>
          </w:p>
        </w:tc>
      </w:tr>
      <w:tr w:rsidR="00746F76" w14:paraId="0EB025F5" w14:textId="77777777" w:rsidTr="008C0A91">
        <w:tc>
          <w:tcPr>
            <w:tcW w:w="3420" w:type="dxa"/>
          </w:tcPr>
          <w:p w14:paraId="3ABA5EAF" w14:textId="79FEAFD1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</w:tcPr>
          <w:p w14:paraId="1ACF2F27" w14:textId="32B91A7C" w:rsidR="00746F76" w:rsidRDefault="00746F76" w:rsidP="00746F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4,213,087</w:t>
            </w:r>
          </w:p>
        </w:tc>
        <w:tc>
          <w:tcPr>
            <w:tcW w:w="288" w:type="dxa"/>
          </w:tcPr>
          <w:p w14:paraId="19509AE6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4533814" w14:textId="0239DBA5" w:rsidR="00746F76" w:rsidRDefault="00746F76" w:rsidP="00746F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(2,859,021)</w:t>
            </w:r>
          </w:p>
        </w:tc>
        <w:tc>
          <w:tcPr>
            <w:tcW w:w="288" w:type="dxa"/>
          </w:tcPr>
          <w:p w14:paraId="479B3EE4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9C892B0" w14:textId="00ABFF32" w:rsidR="00746F76" w:rsidRDefault="00746F76" w:rsidP="00746F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1,354,06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46F76" w14:paraId="41E24AEB" w14:textId="77777777" w:rsidTr="008C0A91">
        <w:tc>
          <w:tcPr>
            <w:tcW w:w="3420" w:type="dxa"/>
          </w:tcPr>
          <w:p w14:paraId="16ACEE70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</w:tcPr>
          <w:p w14:paraId="03440EA4" w14:textId="6169C1C2" w:rsidR="00746F76" w:rsidRPr="00202128" w:rsidRDefault="00746F76" w:rsidP="00746F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157,417,457</w:t>
            </w:r>
          </w:p>
        </w:tc>
        <w:tc>
          <w:tcPr>
            <w:tcW w:w="288" w:type="dxa"/>
          </w:tcPr>
          <w:p w14:paraId="64F255C9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3FD1E04E" w14:textId="313B20D7" w:rsidR="00746F76" w:rsidRPr="00202128" w:rsidRDefault="00746F76" w:rsidP="00746F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,953)</w:t>
            </w:r>
          </w:p>
        </w:tc>
        <w:tc>
          <w:tcPr>
            <w:tcW w:w="288" w:type="dxa"/>
          </w:tcPr>
          <w:p w14:paraId="7196EA79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AE1181" w14:textId="44679805" w:rsidR="00746F76" w:rsidRPr="00202128" w:rsidRDefault="00746F76" w:rsidP="00746F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</w:t>
            </w:r>
            <w:r w:rsidRPr="00865E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654</w:t>
            </w: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,504</w:t>
            </w:r>
          </w:p>
        </w:tc>
      </w:tr>
    </w:tbl>
    <w:p w14:paraId="3D4D81A4" w14:textId="597307BD" w:rsidR="00AC59CD" w:rsidRPr="006B417E" w:rsidRDefault="00AC59CD" w:rsidP="00AC59CD">
      <w:pPr>
        <w:rPr>
          <w:rFonts w:asciiTheme="majorBidi" w:hAnsiTheme="majorBidi" w:cstheme="majorBidi"/>
        </w:rPr>
      </w:pPr>
    </w:p>
    <w:p w14:paraId="61733D3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ระยะเวลาการให้สินเชื่อแก่ลูกหนี้โดยปกติของกลุ่มบริษัทและบริษัท มีระยะเวลาตั้งแต่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3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Pr="00FE759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FE759A">
        <w:rPr>
          <w:rFonts w:asciiTheme="majorBidi" w:hAnsiTheme="majorBidi" w:cstheme="majorBidi"/>
          <w:sz w:val="28"/>
          <w:szCs w:val="28"/>
        </w:rPr>
        <w:t xml:space="preserve">80 </w:t>
      </w:r>
      <w:r w:rsidRPr="00FE759A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3B72D21" w14:textId="5BC9A4AA" w:rsidR="00AC59CD" w:rsidRPr="00EA22C0" w:rsidRDefault="00AC59CD" w:rsidP="00EA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Pr="006B417E">
        <w:rPr>
          <w:rFonts w:asciiTheme="majorBidi" w:hAnsiTheme="majorBidi" w:cstheme="majorBidi"/>
          <w:b/>
          <w:bCs/>
          <w:sz w:val="28"/>
          <w:szCs w:val="28"/>
        </w:rPr>
        <w:t xml:space="preserve">3.2.2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ลูกหนี้ตามสัญญาเช่าซื้อ</w:t>
      </w:r>
    </w:p>
    <w:p w14:paraId="654B2400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EB10C1D" w14:textId="7B01672E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746F76" w:rsidRPr="00746F76">
        <w:rPr>
          <w:rFonts w:asciiTheme="majorBidi" w:hAnsiTheme="majorBidi" w:cstheme="majorBidi"/>
          <w:bCs/>
          <w:sz w:val="28"/>
          <w:szCs w:val="28"/>
        </w:rPr>
        <w:t>31</w:t>
      </w:r>
      <w:r w:rsidR="00746F76" w:rsidRPr="00746F76">
        <w:rPr>
          <w:rFonts w:asciiTheme="majorBidi" w:hAnsiTheme="majorBidi" w:cstheme="majorBidi" w:hint="cs"/>
          <w:b/>
          <w:sz w:val="28"/>
          <w:szCs w:val="28"/>
          <w:cs/>
        </w:rPr>
        <w:t xml:space="preserve"> มีนาคม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 w:rsidR="00746F76">
        <w:rPr>
          <w:rFonts w:asciiTheme="majorBidi" w:hAnsiTheme="majorBidi" w:cstheme="majorBidi"/>
          <w:bCs/>
          <w:sz w:val="28"/>
          <w:szCs w:val="28"/>
        </w:rPr>
        <w:t>8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31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 w:rsidR="00746F76">
        <w:rPr>
          <w:rFonts w:asciiTheme="majorBidi" w:hAnsiTheme="majorBidi" w:cstheme="majorBidi"/>
          <w:bCs/>
          <w:sz w:val="28"/>
          <w:szCs w:val="28"/>
        </w:rPr>
        <w:t>7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ๆ</w:t>
      </w:r>
    </w:p>
    <w:p w14:paraId="392A6E88" w14:textId="77777777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02AF0" w14:paraId="7154DFDD" w14:textId="77777777" w:rsidTr="00C64965">
        <w:trPr>
          <w:tblHeader/>
        </w:trPr>
        <w:tc>
          <w:tcPr>
            <w:tcW w:w="3600" w:type="dxa"/>
          </w:tcPr>
          <w:p w14:paraId="3667D07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7B47763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2AF0" w14:paraId="328B0405" w14:textId="77777777" w:rsidTr="00C64965">
        <w:trPr>
          <w:tblHeader/>
        </w:trPr>
        <w:tc>
          <w:tcPr>
            <w:tcW w:w="3600" w:type="dxa"/>
          </w:tcPr>
          <w:p w14:paraId="601D056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4649A94" w14:textId="09247FCD" w:rsidR="00C02AF0" w:rsidRDefault="00746F76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C02AF0"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2AF0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230EFE" w:rsidRPr="00202128" w14:paraId="4463404E" w14:textId="77777777" w:rsidTr="00C64965">
        <w:trPr>
          <w:tblHeader/>
        </w:trPr>
        <w:tc>
          <w:tcPr>
            <w:tcW w:w="3600" w:type="dxa"/>
          </w:tcPr>
          <w:p w14:paraId="1A260F02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11A7560" w14:textId="7A2C14D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F15BFD0" w14:textId="7777777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58EA4EE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6C6387" w14:textId="1C59FCA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9333180" w14:textId="7777777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B76D8AD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34249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EADEE" w14:textId="5FF2B166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02AF0" w14:paraId="531BF7A2" w14:textId="77777777" w:rsidTr="00C64965">
        <w:trPr>
          <w:tblHeader/>
        </w:trPr>
        <w:tc>
          <w:tcPr>
            <w:tcW w:w="3600" w:type="dxa"/>
          </w:tcPr>
          <w:p w14:paraId="2EA6B6B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CBB93A5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6FADF068" w14:textId="77777777" w:rsidTr="00230EFE">
        <w:tc>
          <w:tcPr>
            <w:tcW w:w="3600" w:type="dxa"/>
          </w:tcPr>
          <w:p w14:paraId="72F7E1C2" w14:textId="77777777" w:rsidR="00C02AF0" w:rsidRPr="00202128" w:rsidRDefault="00C02AF0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2A9CBC8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9F8391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B20E5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3DD6FFC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1DCF7F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4DB" w14:paraId="40F48066" w14:textId="77777777" w:rsidTr="00230EFE">
        <w:tc>
          <w:tcPr>
            <w:tcW w:w="3600" w:type="dxa"/>
          </w:tcPr>
          <w:p w14:paraId="7EECCB9A" w14:textId="52C482EB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5D4BC80F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F46BDB1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E80BC4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C181739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33FC851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4DB" w14:paraId="43839E18" w14:textId="77777777" w:rsidTr="00230EFE">
        <w:tc>
          <w:tcPr>
            <w:tcW w:w="3600" w:type="dxa"/>
          </w:tcPr>
          <w:p w14:paraId="7EEEB301" w14:textId="2B4CB430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6561810" w14:textId="52684E97" w:rsidR="009314DB" w:rsidRDefault="006A77F9" w:rsidP="00D237C1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3,478,24</w:t>
            </w:r>
            <w:r w:rsidR="00C9138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88" w:type="dxa"/>
          </w:tcPr>
          <w:p w14:paraId="4FE5EA77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260AA1A" w14:textId="1F311DC7" w:rsidR="009314DB" w:rsidRDefault="006A77F9" w:rsidP="00D237C1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(36,104)</w:t>
            </w:r>
          </w:p>
        </w:tc>
        <w:tc>
          <w:tcPr>
            <w:tcW w:w="288" w:type="dxa"/>
          </w:tcPr>
          <w:p w14:paraId="116A7D3E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53662D" w14:textId="21463DFD" w:rsidR="009314DB" w:rsidRDefault="006A77F9" w:rsidP="009314D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3,442,13</w:t>
            </w:r>
            <w:r w:rsidR="00C9138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9314DB" w14:paraId="2168ABA6" w14:textId="77777777" w:rsidTr="00230EFE">
        <w:tc>
          <w:tcPr>
            <w:tcW w:w="3600" w:type="dxa"/>
          </w:tcPr>
          <w:p w14:paraId="2B54DF14" w14:textId="56611100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71FECC5E" w14:textId="77777777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6F324A3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8D17009" w14:textId="77777777" w:rsidR="009314DB" w:rsidRDefault="009314DB" w:rsidP="00D237C1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5C3D58C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4E43240" w14:textId="77777777" w:rsidR="009314DB" w:rsidRDefault="009314DB" w:rsidP="009314D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4DB" w14:paraId="6669474C" w14:textId="77777777" w:rsidTr="00230EFE">
        <w:tc>
          <w:tcPr>
            <w:tcW w:w="3600" w:type="dxa"/>
          </w:tcPr>
          <w:p w14:paraId="478DD672" w14:textId="0244329C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768B6C5" w14:textId="523C88C0" w:rsidR="009314DB" w:rsidRDefault="006A77F9" w:rsidP="00D237C1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281,952</w:t>
            </w:r>
          </w:p>
        </w:tc>
        <w:tc>
          <w:tcPr>
            <w:tcW w:w="288" w:type="dxa"/>
          </w:tcPr>
          <w:p w14:paraId="773877DC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C5B1A06" w14:textId="02F4F117" w:rsidR="009314DB" w:rsidRDefault="006A77F9" w:rsidP="00D237C1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(49,795)</w:t>
            </w:r>
          </w:p>
        </w:tc>
        <w:tc>
          <w:tcPr>
            <w:tcW w:w="288" w:type="dxa"/>
          </w:tcPr>
          <w:p w14:paraId="5E022F9F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4E9BFA1" w14:textId="3720EF77" w:rsidR="009314DB" w:rsidRDefault="006A77F9" w:rsidP="009314D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232,157</w:t>
            </w:r>
          </w:p>
        </w:tc>
      </w:tr>
      <w:tr w:rsidR="0014255A" w14:paraId="035BEB6B" w14:textId="77777777" w:rsidTr="00230EFE">
        <w:tc>
          <w:tcPr>
            <w:tcW w:w="3600" w:type="dxa"/>
          </w:tcPr>
          <w:p w14:paraId="28F7B099" w14:textId="0A754AC0" w:rsidR="0014255A" w:rsidRDefault="0014255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</w:tcPr>
          <w:p w14:paraId="413EB313" w14:textId="1A156BF7" w:rsidR="0014255A" w:rsidRDefault="006A77F9" w:rsidP="00D237C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149,402</w:t>
            </w:r>
          </w:p>
        </w:tc>
        <w:tc>
          <w:tcPr>
            <w:tcW w:w="288" w:type="dxa"/>
          </w:tcPr>
          <w:p w14:paraId="1D68C369" w14:textId="77777777" w:rsidR="0014255A" w:rsidRDefault="0014255A" w:rsidP="0014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71D4F03" w14:textId="0DF0AF5D" w:rsidR="0014255A" w:rsidRDefault="006A77F9" w:rsidP="00D237C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(96,078)</w:t>
            </w:r>
          </w:p>
        </w:tc>
        <w:tc>
          <w:tcPr>
            <w:tcW w:w="288" w:type="dxa"/>
          </w:tcPr>
          <w:p w14:paraId="1A6D04F4" w14:textId="77777777" w:rsidR="0014255A" w:rsidRDefault="0014255A" w:rsidP="0014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363B677" w14:textId="6371CEA0" w:rsidR="0014255A" w:rsidRDefault="006A77F9" w:rsidP="00142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A77F9">
              <w:rPr>
                <w:rFonts w:asciiTheme="majorBidi" w:hAnsiTheme="majorBidi" w:cstheme="majorBidi"/>
                <w:sz w:val="28"/>
                <w:szCs w:val="28"/>
              </w:rPr>
              <w:t>53,324</w:t>
            </w:r>
          </w:p>
        </w:tc>
      </w:tr>
      <w:tr w:rsidR="0014255A" w14:paraId="2CCECE7B" w14:textId="77777777" w:rsidTr="00230EFE">
        <w:tc>
          <w:tcPr>
            <w:tcW w:w="3600" w:type="dxa"/>
          </w:tcPr>
          <w:p w14:paraId="786328D5" w14:textId="77777777" w:rsidR="0014255A" w:rsidRPr="00202128" w:rsidRDefault="0014255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</w:tcPr>
          <w:p w14:paraId="0F225FBB" w14:textId="7DE7768A" w:rsidR="0014255A" w:rsidRPr="00202128" w:rsidRDefault="006A77F9" w:rsidP="00D237C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7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3,909,59</w:t>
            </w:r>
            <w:r w:rsidR="00C913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88" w:type="dxa"/>
          </w:tcPr>
          <w:p w14:paraId="34BF2F39" w14:textId="77777777" w:rsidR="0014255A" w:rsidRPr="00202128" w:rsidRDefault="0014255A" w:rsidP="0014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837094" w14:textId="2B4E711E" w:rsidR="0014255A" w:rsidRPr="00202128" w:rsidRDefault="006A77F9" w:rsidP="00D237C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7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(181,977)</w:t>
            </w:r>
          </w:p>
        </w:tc>
        <w:tc>
          <w:tcPr>
            <w:tcW w:w="288" w:type="dxa"/>
          </w:tcPr>
          <w:p w14:paraId="3E82B38F" w14:textId="77777777" w:rsidR="0014255A" w:rsidRPr="00202128" w:rsidRDefault="0014255A" w:rsidP="0014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372F4DF7" w14:textId="3B854244" w:rsidR="0014255A" w:rsidRPr="00202128" w:rsidRDefault="006A77F9" w:rsidP="0014255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7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3,727,61</w:t>
            </w:r>
            <w:r w:rsidR="00C913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</w:tbl>
    <w:p w14:paraId="3AA8ED3F" w14:textId="701EC937" w:rsidR="00AC59CD" w:rsidRDefault="00AC59CD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271AEB1D" w14:textId="77777777" w:rsidR="008B31C4" w:rsidRPr="006B417E" w:rsidRDefault="008B31C4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8B31C4" w14:paraId="7013CDAF" w14:textId="77777777" w:rsidTr="00C64965">
        <w:tc>
          <w:tcPr>
            <w:tcW w:w="3600" w:type="dxa"/>
          </w:tcPr>
          <w:p w14:paraId="0961ABC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3084A37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B31C4" w14:paraId="4EB11D92" w14:textId="77777777" w:rsidTr="00C64965">
        <w:tc>
          <w:tcPr>
            <w:tcW w:w="3600" w:type="dxa"/>
          </w:tcPr>
          <w:p w14:paraId="42C6AB2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AA03228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B31C4" w:rsidRPr="00202128" w14:paraId="0FB4A609" w14:textId="77777777" w:rsidTr="00C64965">
        <w:tc>
          <w:tcPr>
            <w:tcW w:w="3600" w:type="dxa"/>
          </w:tcPr>
          <w:p w14:paraId="7BC8393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B48B2C6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3EFF390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03CDA3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8BC9F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22D0EB9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3EAE34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E42C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4D5A4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8B31C4" w14:paraId="1A7CFE67" w14:textId="77777777" w:rsidTr="00C64965">
        <w:tc>
          <w:tcPr>
            <w:tcW w:w="3600" w:type="dxa"/>
          </w:tcPr>
          <w:p w14:paraId="2052564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1C3AAD2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31C4" w14:paraId="5F6D894D" w14:textId="77777777" w:rsidTr="00C64965">
        <w:tc>
          <w:tcPr>
            <w:tcW w:w="3600" w:type="dxa"/>
          </w:tcPr>
          <w:p w14:paraId="48386D2A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7C0C37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9188D7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F70BA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98608C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60B028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650D7CA0" w14:textId="77777777" w:rsidTr="00C64965">
        <w:tc>
          <w:tcPr>
            <w:tcW w:w="3600" w:type="dxa"/>
          </w:tcPr>
          <w:p w14:paraId="08394404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17F2F64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EDF4E7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7D3414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E7BB37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A05C9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FB98B02" w14:textId="77777777" w:rsidTr="00C64965">
        <w:tc>
          <w:tcPr>
            <w:tcW w:w="3600" w:type="dxa"/>
          </w:tcPr>
          <w:p w14:paraId="5172E98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4076C7D9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3,374,5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69</w:t>
            </w:r>
          </w:p>
        </w:tc>
        <w:tc>
          <w:tcPr>
            <w:tcW w:w="288" w:type="dxa"/>
          </w:tcPr>
          <w:p w14:paraId="27DDB2D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F21AD60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(42,809)</w:t>
            </w:r>
          </w:p>
        </w:tc>
        <w:tc>
          <w:tcPr>
            <w:tcW w:w="288" w:type="dxa"/>
          </w:tcPr>
          <w:p w14:paraId="4A05379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3224C6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3,331,76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</w:tr>
      <w:tr w:rsidR="008B31C4" w14:paraId="370D83B7" w14:textId="77777777" w:rsidTr="00C64965">
        <w:tc>
          <w:tcPr>
            <w:tcW w:w="3600" w:type="dxa"/>
          </w:tcPr>
          <w:p w14:paraId="7C16A5B6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0BE03D18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4946C8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135FD7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B507FD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443E0E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AAD80C7" w14:textId="77777777" w:rsidTr="00C64965">
        <w:tc>
          <w:tcPr>
            <w:tcW w:w="3600" w:type="dxa"/>
          </w:tcPr>
          <w:p w14:paraId="1C82DB26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31E0836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339,229</w:t>
            </w:r>
          </w:p>
        </w:tc>
        <w:tc>
          <w:tcPr>
            <w:tcW w:w="288" w:type="dxa"/>
          </w:tcPr>
          <w:p w14:paraId="122DDD6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4948853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(62,073)</w:t>
            </w:r>
          </w:p>
        </w:tc>
        <w:tc>
          <w:tcPr>
            <w:tcW w:w="288" w:type="dxa"/>
          </w:tcPr>
          <w:p w14:paraId="513E96F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9317DA1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277,156</w:t>
            </w:r>
          </w:p>
        </w:tc>
      </w:tr>
      <w:tr w:rsidR="008B31C4" w14:paraId="34E0B614" w14:textId="77777777" w:rsidTr="00C64965">
        <w:tc>
          <w:tcPr>
            <w:tcW w:w="3600" w:type="dxa"/>
          </w:tcPr>
          <w:p w14:paraId="5D320C5C" w14:textId="3E11B04A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</w:tcPr>
          <w:p w14:paraId="64111CDB" w14:textId="77777777" w:rsidR="008B31C4" w:rsidRDefault="008B31C4" w:rsidP="00DA36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181,826</w:t>
            </w:r>
          </w:p>
        </w:tc>
        <w:tc>
          <w:tcPr>
            <w:tcW w:w="288" w:type="dxa"/>
          </w:tcPr>
          <w:p w14:paraId="7F8CEBED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43D24A" w14:textId="77777777" w:rsidR="008B31C4" w:rsidRDefault="008B31C4" w:rsidP="00C6496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(113,574)</w:t>
            </w:r>
          </w:p>
        </w:tc>
        <w:tc>
          <w:tcPr>
            <w:tcW w:w="288" w:type="dxa"/>
          </w:tcPr>
          <w:p w14:paraId="30E7500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4F4F827" w14:textId="77777777" w:rsidR="008B31C4" w:rsidRDefault="008B31C4" w:rsidP="00C6496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68,252</w:t>
            </w:r>
          </w:p>
        </w:tc>
      </w:tr>
      <w:tr w:rsidR="008B31C4" w14:paraId="6A065081" w14:textId="77777777" w:rsidTr="00C64965">
        <w:tc>
          <w:tcPr>
            <w:tcW w:w="3600" w:type="dxa"/>
          </w:tcPr>
          <w:p w14:paraId="2BB5E2CD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</w:tcPr>
          <w:p w14:paraId="7BCA9B86" w14:textId="77777777" w:rsidR="008B31C4" w:rsidRPr="00202128" w:rsidRDefault="008B31C4" w:rsidP="00DA36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3,895,62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8" w:type="dxa"/>
          </w:tcPr>
          <w:p w14:paraId="26BD67B5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4B404054" w14:textId="77777777" w:rsidR="008B31C4" w:rsidRPr="00202128" w:rsidRDefault="008B31C4" w:rsidP="00C6496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(218,456)</w:t>
            </w:r>
          </w:p>
        </w:tc>
        <w:tc>
          <w:tcPr>
            <w:tcW w:w="288" w:type="dxa"/>
          </w:tcPr>
          <w:p w14:paraId="7AF0AB7B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EF8D22" w14:textId="77777777" w:rsidR="008B31C4" w:rsidRPr="00202128" w:rsidRDefault="008B31C4" w:rsidP="00C6496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3,677,16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  <w:tr w:rsidR="00C64965" w14:paraId="4AF14B0D" w14:textId="77777777" w:rsidTr="00C64965">
        <w:tc>
          <w:tcPr>
            <w:tcW w:w="3600" w:type="dxa"/>
          </w:tcPr>
          <w:p w14:paraId="195CE5E4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BEC1513" w14:textId="266AD955" w:rsidR="00C64965" w:rsidRPr="00202128" w:rsidRDefault="006A77F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4965" w14:paraId="4555F6CA" w14:textId="77777777" w:rsidTr="00C64965">
        <w:tc>
          <w:tcPr>
            <w:tcW w:w="3600" w:type="dxa"/>
          </w:tcPr>
          <w:p w14:paraId="25D900B3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0FC97B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C64965" w:rsidRPr="00202128" w14:paraId="445055F8" w14:textId="77777777" w:rsidTr="00C64965">
        <w:tc>
          <w:tcPr>
            <w:tcW w:w="3600" w:type="dxa"/>
          </w:tcPr>
          <w:p w14:paraId="0DE98804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5313B2C1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35BD83E2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27952E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6E9E5E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5BE614E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3A7A90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0D4F03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CE029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64965" w14:paraId="174649FC" w14:textId="77777777" w:rsidTr="00C64965">
        <w:tc>
          <w:tcPr>
            <w:tcW w:w="3600" w:type="dxa"/>
          </w:tcPr>
          <w:p w14:paraId="58FEEA1A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667CD93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4965" w14:paraId="6545222D" w14:textId="77777777" w:rsidTr="00C64965">
        <w:tc>
          <w:tcPr>
            <w:tcW w:w="3600" w:type="dxa"/>
          </w:tcPr>
          <w:p w14:paraId="7E910A41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1D436B48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E7772D0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7C5E3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93851B5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0A356C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965" w14:paraId="41AAE26B" w14:textId="77777777" w:rsidTr="00C64965">
        <w:tc>
          <w:tcPr>
            <w:tcW w:w="3600" w:type="dxa"/>
          </w:tcPr>
          <w:p w14:paraId="283D0B4A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8E6E1C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C70B5E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B006A76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A012C81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14F93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965" w14:paraId="56760D0F" w14:textId="77777777" w:rsidTr="00C64965">
        <w:tc>
          <w:tcPr>
            <w:tcW w:w="3600" w:type="dxa"/>
          </w:tcPr>
          <w:p w14:paraId="53BCF85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390EB4B" w14:textId="703A85B0" w:rsidR="00C64965" w:rsidRDefault="00DD761D" w:rsidP="00DA36F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>49,50</w:t>
            </w:r>
            <w:r w:rsidR="00A02E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8" w:type="dxa"/>
          </w:tcPr>
          <w:p w14:paraId="399F581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1042F65" w14:textId="10D17CE3" w:rsidR="00C64965" w:rsidRDefault="00DD761D" w:rsidP="00DA36F9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>(1,608)</w:t>
            </w:r>
          </w:p>
        </w:tc>
        <w:tc>
          <w:tcPr>
            <w:tcW w:w="288" w:type="dxa"/>
          </w:tcPr>
          <w:p w14:paraId="089B0DE3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F7068EC" w14:textId="5CA130F6" w:rsidR="00C64965" w:rsidRDefault="00DD761D" w:rsidP="00DA36F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>47,89</w:t>
            </w:r>
            <w:r w:rsidR="00A02E4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C64965" w14:paraId="7702179F" w14:textId="77777777" w:rsidTr="00C64965">
        <w:tc>
          <w:tcPr>
            <w:tcW w:w="3600" w:type="dxa"/>
          </w:tcPr>
          <w:p w14:paraId="09DFE4C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D59329C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1F775F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D758921" w14:textId="77777777" w:rsidR="00C64965" w:rsidRDefault="00C64965" w:rsidP="00DA36F9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11A8F42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2F68967" w14:textId="77777777" w:rsidR="00C64965" w:rsidRDefault="00C64965" w:rsidP="00DA36F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761D" w14:paraId="6C0B00E6" w14:textId="77777777" w:rsidTr="00C64965">
        <w:tc>
          <w:tcPr>
            <w:tcW w:w="3600" w:type="dxa"/>
          </w:tcPr>
          <w:p w14:paraId="26512706" w14:textId="77777777" w:rsidR="00DD761D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252D930" w14:textId="2D07FFE9" w:rsidR="00DD761D" w:rsidRDefault="00DD761D" w:rsidP="00DD761D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 xml:space="preserve"> 15,204 </w:t>
            </w:r>
          </w:p>
        </w:tc>
        <w:tc>
          <w:tcPr>
            <w:tcW w:w="288" w:type="dxa"/>
          </w:tcPr>
          <w:p w14:paraId="0F62CF45" w14:textId="77777777" w:rsidR="00DD761D" w:rsidRPr="00DD761D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5CB652D2" w14:textId="6921A4D0" w:rsidR="00DD761D" w:rsidRDefault="00DD761D" w:rsidP="00DD761D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 xml:space="preserve"> (3,651)</w:t>
            </w:r>
          </w:p>
        </w:tc>
        <w:tc>
          <w:tcPr>
            <w:tcW w:w="288" w:type="dxa"/>
          </w:tcPr>
          <w:p w14:paraId="59942A70" w14:textId="77777777" w:rsidR="00DD761D" w:rsidRPr="00DD761D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242CF6F6" w14:textId="6E6A5FF2" w:rsidR="00DD761D" w:rsidRDefault="00DD761D" w:rsidP="00DD761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 xml:space="preserve"> 11,553 </w:t>
            </w:r>
          </w:p>
        </w:tc>
      </w:tr>
      <w:tr w:rsidR="00DD761D" w14:paraId="16A561D1" w14:textId="77777777" w:rsidTr="00C64965">
        <w:tc>
          <w:tcPr>
            <w:tcW w:w="3600" w:type="dxa"/>
          </w:tcPr>
          <w:p w14:paraId="7D2E66F8" w14:textId="1795EA74" w:rsidR="00DD761D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</w:tcPr>
          <w:p w14:paraId="78313C30" w14:textId="26F1605E" w:rsidR="00DD761D" w:rsidRDefault="00DD761D" w:rsidP="00DD761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 xml:space="preserve"> 10,245 </w:t>
            </w:r>
          </w:p>
        </w:tc>
        <w:tc>
          <w:tcPr>
            <w:tcW w:w="288" w:type="dxa"/>
          </w:tcPr>
          <w:p w14:paraId="13DF06A2" w14:textId="77777777" w:rsidR="00DD761D" w:rsidRPr="00DD761D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6E0E3ECE" w14:textId="4ABC9BE0" w:rsidR="00DD761D" w:rsidRDefault="00DD761D" w:rsidP="00DD761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 xml:space="preserve"> (7,135)</w:t>
            </w:r>
          </w:p>
        </w:tc>
        <w:tc>
          <w:tcPr>
            <w:tcW w:w="288" w:type="dxa"/>
          </w:tcPr>
          <w:p w14:paraId="338C4964" w14:textId="77777777" w:rsidR="00DD761D" w:rsidRPr="00DD761D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27E8522D" w14:textId="01EFB836" w:rsidR="00DD761D" w:rsidRDefault="00DD761D" w:rsidP="00DD761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sz w:val="28"/>
                <w:szCs w:val="28"/>
              </w:rPr>
              <w:t xml:space="preserve"> 3,110 </w:t>
            </w:r>
          </w:p>
        </w:tc>
      </w:tr>
      <w:tr w:rsidR="00DD761D" w14:paraId="0F7FAABB" w14:textId="77777777" w:rsidTr="00C64965">
        <w:tc>
          <w:tcPr>
            <w:tcW w:w="3600" w:type="dxa"/>
          </w:tcPr>
          <w:p w14:paraId="61A63DC1" w14:textId="77777777" w:rsidR="00DD761D" w:rsidRPr="00202128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</w:tcPr>
          <w:p w14:paraId="419C031C" w14:textId="6975009A" w:rsidR="00DD761D" w:rsidRPr="00DD761D" w:rsidRDefault="00DD761D" w:rsidP="00DD761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D7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74,95</w:t>
            </w:r>
            <w:r w:rsidR="00A02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88" w:type="dxa"/>
          </w:tcPr>
          <w:p w14:paraId="19301587" w14:textId="77777777" w:rsidR="00DD761D" w:rsidRPr="00DD761D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64B6930A" w14:textId="40B4B1D3" w:rsidR="00DD761D" w:rsidRPr="00DD761D" w:rsidRDefault="00DD761D" w:rsidP="00DD761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(12,394)</w:t>
            </w:r>
          </w:p>
        </w:tc>
        <w:tc>
          <w:tcPr>
            <w:tcW w:w="288" w:type="dxa"/>
          </w:tcPr>
          <w:p w14:paraId="4B33CCE9" w14:textId="77777777" w:rsidR="00DD761D" w:rsidRPr="00DD761D" w:rsidRDefault="00DD761D" w:rsidP="00D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1D48DE2A" w14:textId="7F92AC84" w:rsidR="00DD761D" w:rsidRPr="00DD761D" w:rsidRDefault="00DD761D" w:rsidP="00DD761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62,55</w:t>
            </w:r>
            <w:r w:rsidR="00A02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DD7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577BCB66" w14:textId="7BBE4D85" w:rsidR="00C02AF0" w:rsidRPr="008B31C4" w:rsidRDefault="00C02AF0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333A185E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8B31C4" w14:paraId="34F2CA37" w14:textId="77777777" w:rsidTr="00DA36F9">
        <w:tc>
          <w:tcPr>
            <w:tcW w:w="3600" w:type="dxa"/>
          </w:tcPr>
          <w:p w14:paraId="5582CE2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62C1A1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B31C4" w14:paraId="6BFFA7DF" w14:textId="77777777" w:rsidTr="00DA36F9">
        <w:tc>
          <w:tcPr>
            <w:tcW w:w="3600" w:type="dxa"/>
          </w:tcPr>
          <w:p w14:paraId="6144673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8395F0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</w:tr>
      <w:tr w:rsidR="008B31C4" w:rsidRPr="00202128" w14:paraId="6511E155" w14:textId="77777777" w:rsidTr="00DA36F9">
        <w:tc>
          <w:tcPr>
            <w:tcW w:w="3600" w:type="dxa"/>
          </w:tcPr>
          <w:p w14:paraId="49D7FA6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DAE9DA1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EE2239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47D679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FC3472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B74C769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A130AB7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8F0D2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F9A3E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8B31C4" w14:paraId="742AAE41" w14:textId="77777777" w:rsidTr="00DA36F9">
        <w:tc>
          <w:tcPr>
            <w:tcW w:w="3600" w:type="dxa"/>
          </w:tcPr>
          <w:p w14:paraId="79FE62D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2F233165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31C4" w14:paraId="78265370" w14:textId="77777777" w:rsidTr="00DA36F9">
        <w:tc>
          <w:tcPr>
            <w:tcW w:w="3600" w:type="dxa"/>
          </w:tcPr>
          <w:p w14:paraId="246BE72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5A8FA09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311213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333283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C99E65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727AD0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816F5C6" w14:textId="77777777" w:rsidTr="00DA36F9">
        <w:tc>
          <w:tcPr>
            <w:tcW w:w="3600" w:type="dxa"/>
          </w:tcPr>
          <w:p w14:paraId="715BE4B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6D6282E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74558F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A74109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1AC741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FEED2B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5B1AF64F" w14:textId="77777777" w:rsidTr="00DA36F9">
        <w:tc>
          <w:tcPr>
            <w:tcW w:w="3600" w:type="dxa"/>
          </w:tcPr>
          <w:p w14:paraId="13DF7C5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FB27736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65</w:t>
            </w:r>
            <w:r w:rsidRPr="00D433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3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865</w:t>
            </w:r>
          </w:p>
        </w:tc>
        <w:tc>
          <w:tcPr>
            <w:tcW w:w="288" w:type="dxa"/>
          </w:tcPr>
          <w:p w14:paraId="7C944FB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0C43969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288" w:type="dxa"/>
          </w:tcPr>
          <w:p w14:paraId="62DB680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633C50B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63,914</w:t>
            </w:r>
          </w:p>
        </w:tc>
      </w:tr>
      <w:tr w:rsidR="008B31C4" w14:paraId="12AD7A2F" w14:textId="77777777" w:rsidTr="00DA36F9">
        <w:tc>
          <w:tcPr>
            <w:tcW w:w="3600" w:type="dxa"/>
          </w:tcPr>
          <w:p w14:paraId="3468213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19CE559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BB6D80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08956C9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FD32E3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A1D678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189E36D" w14:textId="77777777" w:rsidTr="00DA36F9">
        <w:tc>
          <w:tcPr>
            <w:tcW w:w="3600" w:type="dxa"/>
          </w:tcPr>
          <w:p w14:paraId="2435269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615DCE0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21,470</w:t>
            </w:r>
          </w:p>
        </w:tc>
        <w:tc>
          <w:tcPr>
            <w:tcW w:w="288" w:type="dxa"/>
          </w:tcPr>
          <w:p w14:paraId="2FC7407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9FFD1F9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 xml:space="preserve"> (5,124)</w:t>
            </w:r>
          </w:p>
        </w:tc>
        <w:tc>
          <w:tcPr>
            <w:tcW w:w="288" w:type="dxa"/>
          </w:tcPr>
          <w:p w14:paraId="3626E34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EAAA09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16,346</w:t>
            </w:r>
          </w:p>
        </w:tc>
      </w:tr>
      <w:tr w:rsidR="008B31C4" w14:paraId="047182DB" w14:textId="77777777" w:rsidTr="00DA36F9">
        <w:tc>
          <w:tcPr>
            <w:tcW w:w="3600" w:type="dxa"/>
          </w:tcPr>
          <w:p w14:paraId="41E6A35D" w14:textId="56E0E584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</w:tcPr>
          <w:p w14:paraId="48160DA9" w14:textId="77777777" w:rsidR="008B31C4" w:rsidRDefault="008B31C4" w:rsidP="00DA36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17,73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8" w:type="dxa"/>
          </w:tcPr>
          <w:p w14:paraId="1116F54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8CD237A" w14:textId="77777777" w:rsidR="008B31C4" w:rsidRDefault="008B31C4" w:rsidP="00DA36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 xml:space="preserve"> (12,257)</w:t>
            </w:r>
          </w:p>
        </w:tc>
        <w:tc>
          <w:tcPr>
            <w:tcW w:w="288" w:type="dxa"/>
          </w:tcPr>
          <w:p w14:paraId="30D6C20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DD9387" w14:textId="77777777" w:rsidR="008B31C4" w:rsidRDefault="008B31C4" w:rsidP="00C6496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5,4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8B31C4" w:rsidRPr="00C64965" w14:paraId="50E62CFD" w14:textId="77777777" w:rsidTr="00DA36F9">
        <w:tc>
          <w:tcPr>
            <w:tcW w:w="3600" w:type="dxa"/>
          </w:tcPr>
          <w:p w14:paraId="11B5B2C0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</w:tcPr>
          <w:p w14:paraId="02972328" w14:textId="77777777" w:rsidR="008B31C4" w:rsidRPr="00202128" w:rsidRDefault="008B31C4" w:rsidP="00DA36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8" w:type="dxa"/>
          </w:tcPr>
          <w:p w14:paraId="7B2C59DE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6F809D86" w14:textId="77777777" w:rsidR="008B31C4" w:rsidRPr="00202128" w:rsidRDefault="008B31C4" w:rsidP="00DA36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(19,332)</w:t>
            </w:r>
          </w:p>
        </w:tc>
        <w:tc>
          <w:tcPr>
            <w:tcW w:w="288" w:type="dxa"/>
          </w:tcPr>
          <w:p w14:paraId="3428029C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F8E7EB" w14:textId="77777777" w:rsidR="008B31C4" w:rsidRPr="00C64965" w:rsidRDefault="008B31C4" w:rsidP="00C6496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9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85,740</w:t>
            </w:r>
          </w:p>
        </w:tc>
      </w:tr>
    </w:tbl>
    <w:p w14:paraId="0829B426" w14:textId="77777777" w:rsidR="008B31C4" w:rsidRDefault="008B31C4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58A7C1F3" w14:textId="6B75256D" w:rsidR="00AC59CD" w:rsidRPr="008B31C4" w:rsidRDefault="00AC59CD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6B417E">
        <w:rPr>
          <w:rFonts w:asciiTheme="majorBidi" w:hAnsiTheme="majorBidi" w:cstheme="majorBidi"/>
          <w:sz w:val="28"/>
          <w:szCs w:val="28"/>
        </w:rPr>
        <w:t>72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283EDC55" w14:textId="77777777" w:rsidR="00C02AF0" w:rsidRPr="00C02AF0" w:rsidRDefault="00C02AF0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8728E6" w14:textId="77777777" w:rsidR="008B31C4" w:rsidRDefault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C87A85" w14:textId="25419894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417E">
        <w:rPr>
          <w:rFonts w:asciiTheme="majorBidi" w:hAnsiTheme="majorBidi" w:cstheme="majorBidi"/>
          <w:b/>
          <w:bCs/>
          <w:sz w:val="30"/>
          <w:szCs w:val="30"/>
        </w:rPr>
        <w:t>3.3</w:t>
      </w:r>
      <w:r w:rsidRPr="006B417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417E">
        <w:rPr>
          <w:rFonts w:asciiTheme="majorBidi" w:hAnsiTheme="majorBidi" w:cstheme="majorBidi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441101B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2"/>
        <w:gridCol w:w="1074"/>
        <w:gridCol w:w="266"/>
        <w:gridCol w:w="1083"/>
        <w:gridCol w:w="275"/>
        <w:gridCol w:w="1074"/>
        <w:gridCol w:w="268"/>
        <w:gridCol w:w="1118"/>
      </w:tblGrid>
      <w:tr w:rsidR="00AC59CD" w:rsidRPr="006B417E" w14:paraId="2D5D588A" w14:textId="77777777" w:rsidTr="00DE133D">
        <w:trPr>
          <w:trHeight w:val="425"/>
          <w:tblHeader/>
        </w:trPr>
        <w:tc>
          <w:tcPr>
            <w:tcW w:w="2190" w:type="pct"/>
          </w:tcPr>
          <w:p w14:paraId="5B7C2C5D" w14:textId="77777777" w:rsidR="00AC59CD" w:rsidRPr="00D854EC" w:rsidRDefault="00AC59CD" w:rsidP="006D3FA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0" w:type="pct"/>
            <w:gridSpan w:val="3"/>
          </w:tcPr>
          <w:p w14:paraId="45BEC5ED" w14:textId="77777777" w:rsidR="00AC59CD" w:rsidRPr="00D854EC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" w:type="pct"/>
          </w:tcPr>
          <w:p w14:paraId="42BBDC48" w14:textId="77777777" w:rsidR="00AC59CD" w:rsidRPr="00D854EC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pct"/>
            <w:gridSpan w:val="3"/>
          </w:tcPr>
          <w:p w14:paraId="3BFE7F10" w14:textId="77777777" w:rsidR="00AC59CD" w:rsidRPr="00D854EC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854EC" w:rsidRPr="006B417E" w14:paraId="3DFB344B" w14:textId="77777777" w:rsidTr="00DE133D">
        <w:trPr>
          <w:trHeight w:val="415"/>
          <w:tblHeader/>
        </w:trPr>
        <w:tc>
          <w:tcPr>
            <w:tcW w:w="2190" w:type="pct"/>
          </w:tcPr>
          <w:p w14:paraId="711A63CC" w14:textId="04E70F1B" w:rsidR="00D854EC" w:rsidRPr="00D854EC" w:rsidRDefault="00D854EC" w:rsidP="0020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B1F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1B1F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B1F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5" w:type="pct"/>
          </w:tcPr>
          <w:p w14:paraId="1C7375C2" w14:textId="49516111" w:rsidR="00D854EC" w:rsidRPr="00D854EC" w:rsidRDefault="001B1FAA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pct"/>
          </w:tcPr>
          <w:p w14:paraId="147955A4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DD736F8" w14:textId="52BEE588" w:rsidR="00D854EC" w:rsidRPr="00D854EC" w:rsidRDefault="001B1FAA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" w:type="pct"/>
          </w:tcPr>
          <w:p w14:paraId="14647906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D83A61B" w14:textId="04EE68E0" w:rsidR="00D854EC" w:rsidRPr="00D854EC" w:rsidRDefault="001B1FAA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6E884C39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DE10EA1" w14:textId="40B5560E" w:rsidR="00D854EC" w:rsidRPr="00D854EC" w:rsidRDefault="001B1FAA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C59CD" w:rsidRPr="006B417E" w14:paraId="336EF876" w14:textId="77777777" w:rsidTr="00DE133D">
        <w:trPr>
          <w:trHeight w:val="415"/>
          <w:tblHeader/>
        </w:trPr>
        <w:tc>
          <w:tcPr>
            <w:tcW w:w="2190" w:type="pct"/>
          </w:tcPr>
          <w:p w14:paraId="6911FA2F" w14:textId="77777777" w:rsidR="00AC59CD" w:rsidRPr="00D854EC" w:rsidRDefault="00AC59CD" w:rsidP="0020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71B7CE37" w14:textId="77777777" w:rsidR="00AC59CD" w:rsidRPr="00D854EC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3809" w:rsidRPr="006B417E" w14:paraId="7C4B75AB" w14:textId="77777777" w:rsidTr="00DE133D">
        <w:trPr>
          <w:trHeight w:val="404"/>
        </w:trPr>
        <w:tc>
          <w:tcPr>
            <w:tcW w:w="2190" w:type="pct"/>
          </w:tcPr>
          <w:p w14:paraId="433E90AC" w14:textId="77777777" w:rsidR="00C23809" w:rsidRPr="00D854EC" w:rsidRDefault="00C23809" w:rsidP="00C2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85" w:type="pct"/>
          </w:tcPr>
          <w:p w14:paraId="5240ED1A" w14:textId="3EF52947" w:rsidR="00C23809" w:rsidRPr="00D854EC" w:rsidRDefault="00B74BE5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2BFC">
              <w:rPr>
                <w:rFonts w:asciiTheme="majorBidi" w:hAnsiTheme="majorBidi" w:cstheme="majorBidi"/>
                <w:sz w:val="28"/>
                <w:szCs w:val="28"/>
              </w:rPr>
              <w:t>752,720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1FD4D763" w14:textId="77777777" w:rsidR="00C23809" w:rsidRPr="00D854EC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357BBBE" w14:textId="119CE466" w:rsidR="00C23809" w:rsidRPr="000B3369" w:rsidRDefault="00C23809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B33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2A53">
              <w:rPr>
                <w:rFonts w:asciiTheme="majorBidi" w:hAnsiTheme="majorBidi" w:cstheme="majorBidi"/>
                <w:sz w:val="28"/>
                <w:szCs w:val="28"/>
              </w:rPr>
              <w:t>870,</w:t>
            </w:r>
            <w:r w:rsidR="00C2224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A2A5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B33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pct"/>
          </w:tcPr>
          <w:p w14:paraId="17CA4C81" w14:textId="77777777" w:rsidR="00C23809" w:rsidRPr="000B3369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6E5BA98" w14:textId="63CFF0A7" w:rsidR="00C23809" w:rsidRPr="000B3369" w:rsidRDefault="00B74BE5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2BFC">
              <w:rPr>
                <w:rFonts w:asciiTheme="majorBidi" w:hAnsiTheme="majorBidi" w:cstheme="majorBidi"/>
                <w:sz w:val="28"/>
                <w:szCs w:val="28"/>
              </w:rPr>
              <w:t>740,285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</w:tcPr>
          <w:p w14:paraId="763428DD" w14:textId="77777777" w:rsidR="00C23809" w:rsidRPr="000B3369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A10A9B6" w14:textId="5B9E9064" w:rsidR="00C23809" w:rsidRPr="000B3369" w:rsidRDefault="00C23809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B33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2E45">
              <w:rPr>
                <w:rFonts w:asciiTheme="majorBidi" w:hAnsiTheme="majorBidi" w:cstheme="majorBidi"/>
                <w:sz w:val="28"/>
                <w:szCs w:val="28"/>
              </w:rPr>
              <w:t>852,460</w:t>
            </w:r>
            <w:r w:rsidRPr="000B33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3809" w:rsidRPr="006B417E" w14:paraId="2F46C132" w14:textId="77777777" w:rsidTr="00DE133D">
        <w:trPr>
          <w:trHeight w:val="404"/>
        </w:trPr>
        <w:tc>
          <w:tcPr>
            <w:tcW w:w="2190" w:type="pct"/>
          </w:tcPr>
          <w:p w14:paraId="75EE170E" w14:textId="77777777" w:rsidR="00C23809" w:rsidRPr="00D854EC" w:rsidRDefault="00C23809" w:rsidP="00C2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85" w:type="pct"/>
          </w:tcPr>
          <w:p w14:paraId="49F770B1" w14:textId="273248B7" w:rsidR="00C23809" w:rsidRPr="00D854EC" w:rsidRDefault="00F7279D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279D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45" w:type="pct"/>
          </w:tcPr>
          <w:p w14:paraId="34AB12D7" w14:textId="77777777" w:rsidR="00C23809" w:rsidRPr="00D854EC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1FE8219" w14:textId="304FF182" w:rsidR="00C23809" w:rsidRPr="000B3369" w:rsidRDefault="00EA2A53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18,939</w:t>
            </w:r>
          </w:p>
        </w:tc>
        <w:tc>
          <w:tcPr>
            <w:tcW w:w="150" w:type="pct"/>
          </w:tcPr>
          <w:p w14:paraId="3BD1B134" w14:textId="77777777" w:rsidR="00C23809" w:rsidRPr="000B3369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687F39A" w14:textId="0D1E04B0" w:rsidR="00C23809" w:rsidRPr="000B3369" w:rsidRDefault="00F7279D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279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31D5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6" w:type="pct"/>
          </w:tcPr>
          <w:p w14:paraId="5899415F" w14:textId="77777777" w:rsidR="00C23809" w:rsidRPr="000B3369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0A6DBF0B" w14:textId="34B339EC" w:rsidR="00C23809" w:rsidRPr="000B3369" w:rsidRDefault="00C23809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B33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2E45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0B33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3809" w:rsidRPr="006B417E" w14:paraId="7EE6D5E8" w14:textId="77777777" w:rsidTr="00DE133D">
        <w:trPr>
          <w:trHeight w:val="393"/>
        </w:trPr>
        <w:tc>
          <w:tcPr>
            <w:tcW w:w="2190" w:type="pct"/>
          </w:tcPr>
          <w:p w14:paraId="486E577B" w14:textId="77777777" w:rsidR="00C23809" w:rsidRPr="00D854EC" w:rsidRDefault="00C23809" w:rsidP="00C2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1EEBFD" w14:textId="0004672F" w:rsidR="00C23809" w:rsidRPr="00D854EC" w:rsidRDefault="00F7279D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279D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45" w:type="pct"/>
          </w:tcPr>
          <w:p w14:paraId="59502EBD" w14:textId="77777777" w:rsidR="00C23809" w:rsidRPr="00D854EC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1DDCBA" w14:textId="5A44657C" w:rsidR="00C23809" w:rsidRPr="000B3369" w:rsidRDefault="00EA2A53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(6,152)</w:t>
            </w:r>
          </w:p>
        </w:tc>
        <w:tc>
          <w:tcPr>
            <w:tcW w:w="150" w:type="pct"/>
          </w:tcPr>
          <w:p w14:paraId="38A9C421" w14:textId="77777777" w:rsidR="00C23809" w:rsidRPr="000B3369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3D609DE" w14:textId="79869479" w:rsidR="00C23809" w:rsidRPr="000B3369" w:rsidRDefault="00F7279D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79D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46" w:type="pct"/>
          </w:tcPr>
          <w:p w14:paraId="2545685C" w14:textId="77777777" w:rsidR="00C23809" w:rsidRPr="000B3369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2C15BAC" w14:textId="22F6E63D" w:rsidR="00C23809" w:rsidRPr="000B3369" w:rsidRDefault="00CA2E45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(6,152)</w:t>
            </w:r>
          </w:p>
        </w:tc>
      </w:tr>
      <w:tr w:rsidR="00C23809" w:rsidRPr="006B417E" w14:paraId="45FB5852" w14:textId="77777777" w:rsidTr="00DE133D">
        <w:trPr>
          <w:trHeight w:val="415"/>
        </w:trPr>
        <w:tc>
          <w:tcPr>
            <w:tcW w:w="2190" w:type="pct"/>
          </w:tcPr>
          <w:p w14:paraId="78A9325E" w14:textId="77777777" w:rsidR="00C23809" w:rsidRPr="00D854EC" w:rsidRDefault="00C23809" w:rsidP="00C2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DFE418E" w14:textId="16D3DC87" w:rsidR="00C23809" w:rsidRPr="00DE133D" w:rsidRDefault="00B74BE5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52B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751,703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6E258C5F" w14:textId="77777777" w:rsidR="00C23809" w:rsidRPr="00DE133D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18703A9" w14:textId="4243353A" w:rsidR="00C23809" w:rsidRPr="00C22245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A2A53" w:rsidRPr="00C2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C22245" w:rsidRPr="00C2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A2A53" w:rsidRPr="00C2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2245" w:rsidRPr="00C2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2A53" w:rsidRPr="00C2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A2E45" w:rsidRPr="00C2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C222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0" w:type="pct"/>
          </w:tcPr>
          <w:p w14:paraId="23A43AA5" w14:textId="77777777" w:rsidR="00C23809" w:rsidRPr="00DE133D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6A9405" w14:textId="38A56829" w:rsidR="00C23809" w:rsidRPr="00DE133D" w:rsidRDefault="00F568EC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52B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739,49</w:t>
            </w:r>
            <w:r w:rsidR="00B31D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</w:tcPr>
          <w:p w14:paraId="09BD79FB" w14:textId="77777777" w:rsidR="00C23809" w:rsidRPr="00DE133D" w:rsidRDefault="00C23809" w:rsidP="00C23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4FD56E5" w14:textId="630CF096" w:rsidR="00C23809" w:rsidRPr="00DE133D" w:rsidRDefault="00C23809" w:rsidP="00DE1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A2E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858,724</w:t>
            </w: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B5E0031" w14:textId="597A5D7F" w:rsidR="00D80D53" w:rsidRPr="00CA2E45" w:rsidRDefault="00D80D53" w:rsidP="00CA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vertAlign w:val="superscript"/>
          <w:cs/>
        </w:rPr>
      </w:pPr>
    </w:p>
    <w:p w14:paraId="5A66AE89" w14:textId="682479AA" w:rsidR="00AC59CD" w:rsidRPr="00B95296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5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3042AB8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08BBAAF2" w14:textId="079CE74E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E33B70" w:rsidRPr="00C6496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E33B70" w:rsidRPr="00C64965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E33B70" w:rsidRPr="00C64965">
        <w:rPr>
          <w:rFonts w:asciiTheme="majorBidi" w:hAnsiTheme="majorBidi" w:cstheme="majorBidi"/>
          <w:sz w:val="28"/>
          <w:szCs w:val="28"/>
        </w:rPr>
        <w:t xml:space="preserve"> </w:t>
      </w:r>
      <w:r w:rsidR="00E33B70" w:rsidRPr="00C64965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="00E33B70" w:rsidRPr="00C64965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Pr="00C64965">
        <w:rPr>
          <w:rFonts w:asciiTheme="majorBidi" w:hAnsiTheme="majorBidi" w:cstheme="majorBidi"/>
          <w:sz w:val="28"/>
          <w:szCs w:val="28"/>
        </w:rPr>
        <w:t>25</w:t>
      </w:r>
      <w:r w:rsidR="00E33B70" w:rsidRPr="00C64965">
        <w:rPr>
          <w:rFonts w:asciiTheme="majorBidi" w:hAnsiTheme="majorBidi" w:cstheme="majorBidi"/>
          <w:sz w:val="28"/>
          <w:szCs w:val="28"/>
        </w:rPr>
        <w:t xml:space="preserve">68 </w:t>
      </w:r>
      <w:r w:rsidRPr="00C64965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2299C947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AC59CD" w:rsidRPr="006B417E" w14:paraId="54A2658A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00CB6796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1651A137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7EB38A01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751E4B10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32AAF0" w14:textId="77777777" w:rsidR="00AC59CD" w:rsidRPr="006B417E" w:rsidRDefault="00AC59CD" w:rsidP="006D3FA9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00D47210" w14:textId="77777777" w:rsidR="00AC59CD" w:rsidRPr="006B417E" w:rsidRDefault="00AC59CD" w:rsidP="006D3F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87E1E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397B287B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4CCC52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27B375E2" w14:textId="77777777" w:rsidTr="00894D36">
        <w:trPr>
          <w:cantSplit/>
        </w:trPr>
        <w:tc>
          <w:tcPr>
            <w:tcW w:w="4860" w:type="dxa"/>
          </w:tcPr>
          <w:p w14:paraId="48C254B4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2385F7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2D81264B" w14:textId="77777777" w:rsidTr="00894D36">
        <w:trPr>
          <w:cantSplit/>
        </w:trPr>
        <w:tc>
          <w:tcPr>
            <w:tcW w:w="4860" w:type="dxa"/>
          </w:tcPr>
          <w:p w14:paraId="2ABE192C" w14:textId="39CFC63F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9D87E0E" w14:textId="582F405C" w:rsidR="00AC59CD" w:rsidRPr="006B417E" w:rsidRDefault="00530425" w:rsidP="005D50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="00CA2E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,700,000</w:t>
            </w:r>
          </w:p>
        </w:tc>
        <w:tc>
          <w:tcPr>
            <w:tcW w:w="180" w:type="dxa"/>
          </w:tcPr>
          <w:p w14:paraId="6168CD74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ECA56" w14:textId="3C0AE0D9" w:rsidR="00AC59CD" w:rsidRPr="006B417E" w:rsidRDefault="00CA2E45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2,960,785</w:t>
            </w:r>
          </w:p>
        </w:tc>
        <w:tc>
          <w:tcPr>
            <w:tcW w:w="180" w:type="dxa"/>
          </w:tcPr>
          <w:p w14:paraId="42C50DF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B6D7CA" w14:textId="7B29DCEA" w:rsidR="00AC59CD" w:rsidRPr="006B417E" w:rsidRDefault="00CA2E45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8,660,785</w:t>
            </w:r>
          </w:p>
        </w:tc>
      </w:tr>
      <w:tr w:rsidR="007A40B8" w:rsidRPr="006B417E" w14:paraId="2A96E7D5" w14:textId="77777777" w:rsidTr="00894D36">
        <w:trPr>
          <w:cantSplit/>
        </w:trPr>
        <w:tc>
          <w:tcPr>
            <w:tcW w:w="4860" w:type="dxa"/>
          </w:tcPr>
          <w:p w14:paraId="4EA6D0C7" w14:textId="77777777" w:rsidR="007A40B8" w:rsidRPr="006B417E" w:rsidRDefault="007A40B8" w:rsidP="007A40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0A451B5" w14:textId="67209D3C" w:rsidR="007A40B8" w:rsidRPr="007A40B8" w:rsidRDefault="00530425" w:rsidP="007A40B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3042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5304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042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460</w:t>
            </w:r>
            <w:r w:rsidRPr="005304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042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6ADF90C6" w14:textId="77777777" w:rsidR="007A40B8" w:rsidRPr="007A40B8" w:rsidRDefault="007A40B8" w:rsidP="007A40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1FE3B" w14:textId="29904A43" w:rsidR="007A40B8" w:rsidRPr="007A40B8" w:rsidRDefault="00530425" w:rsidP="007A40B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30425">
              <w:rPr>
                <w:rFonts w:asciiTheme="majorBidi" w:hAnsiTheme="majorBidi" w:cstheme="majorBidi"/>
                <w:sz w:val="28"/>
                <w:szCs w:val="28"/>
              </w:rPr>
              <w:t>2,277,000</w:t>
            </w:r>
          </w:p>
        </w:tc>
        <w:tc>
          <w:tcPr>
            <w:tcW w:w="180" w:type="dxa"/>
          </w:tcPr>
          <w:p w14:paraId="3642F27A" w14:textId="77777777" w:rsidR="007A40B8" w:rsidRPr="007A40B8" w:rsidRDefault="007A40B8" w:rsidP="007A40B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5D1261" w14:textId="1AA0D8F6" w:rsidR="007A40B8" w:rsidRPr="007A40B8" w:rsidRDefault="00530425" w:rsidP="007A40B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30425">
              <w:rPr>
                <w:rFonts w:asciiTheme="majorBidi" w:hAnsiTheme="majorBidi" w:cstheme="majorBidi"/>
                <w:sz w:val="28"/>
                <w:szCs w:val="28"/>
              </w:rPr>
              <w:t>14,737,000</w:t>
            </w:r>
          </w:p>
        </w:tc>
      </w:tr>
      <w:tr w:rsidR="007A40B8" w:rsidRPr="006B417E" w14:paraId="29D25ACD" w14:textId="77777777" w:rsidTr="00894D36">
        <w:trPr>
          <w:cantSplit/>
        </w:trPr>
        <w:tc>
          <w:tcPr>
            <w:tcW w:w="4860" w:type="dxa"/>
          </w:tcPr>
          <w:p w14:paraId="7A48B2FD" w14:textId="77777777" w:rsidR="007A40B8" w:rsidRPr="006B417E" w:rsidRDefault="007A40B8" w:rsidP="007A40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5207813B" w14:textId="6CFB3487" w:rsidR="007A40B8" w:rsidRPr="007A40B8" w:rsidRDefault="00530425" w:rsidP="007A40B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30425">
              <w:rPr>
                <w:rFonts w:asciiTheme="majorBidi" w:hAnsiTheme="majorBidi" w:cstheme="majorBidi"/>
                <w:sz w:val="28"/>
                <w:szCs w:val="28"/>
              </w:rPr>
              <w:t>(11,340,000)</w:t>
            </w:r>
          </w:p>
        </w:tc>
        <w:tc>
          <w:tcPr>
            <w:tcW w:w="180" w:type="dxa"/>
          </w:tcPr>
          <w:p w14:paraId="04F58EE0" w14:textId="77777777" w:rsidR="007A40B8" w:rsidRPr="007A40B8" w:rsidRDefault="007A40B8" w:rsidP="007A40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6E411" w14:textId="7D4EAABD" w:rsidR="007A40B8" w:rsidRPr="007A40B8" w:rsidRDefault="00530425" w:rsidP="007A40B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30425">
              <w:rPr>
                <w:rFonts w:asciiTheme="majorBidi" w:hAnsiTheme="majorBidi" w:cstheme="majorBidi"/>
                <w:sz w:val="28"/>
                <w:szCs w:val="28"/>
              </w:rPr>
              <w:t>(545,000)</w:t>
            </w:r>
          </w:p>
        </w:tc>
        <w:tc>
          <w:tcPr>
            <w:tcW w:w="180" w:type="dxa"/>
          </w:tcPr>
          <w:p w14:paraId="7B183EF5" w14:textId="77777777" w:rsidR="007A40B8" w:rsidRPr="007A40B8" w:rsidRDefault="007A40B8" w:rsidP="007A40B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43496" w14:textId="406EFFB4" w:rsidR="007A40B8" w:rsidRPr="007A40B8" w:rsidRDefault="00530425" w:rsidP="007A40B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30425">
              <w:rPr>
                <w:rFonts w:asciiTheme="majorBidi" w:hAnsiTheme="majorBidi" w:cstheme="majorBidi"/>
                <w:sz w:val="28"/>
                <w:szCs w:val="28"/>
              </w:rPr>
              <w:t>(11,885,000)</w:t>
            </w:r>
          </w:p>
        </w:tc>
      </w:tr>
      <w:tr w:rsidR="00AC59CD" w:rsidRPr="006B417E" w14:paraId="4A53601B" w14:textId="77777777" w:rsidTr="00894D36">
        <w:trPr>
          <w:cantSplit/>
        </w:trPr>
        <w:tc>
          <w:tcPr>
            <w:tcW w:w="4860" w:type="dxa"/>
          </w:tcPr>
          <w:p w14:paraId="05F22B24" w14:textId="3DDFA865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ค่าใช้จ่ายในการกู้ยืมรอตัดบัญชีเพิ่มขึ้นสุทธิ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66DAE30" w14:textId="7C1AFF9F" w:rsidR="00AC59CD" w:rsidRPr="006B417E" w:rsidRDefault="00530425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C0446D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0DCD08" w14:textId="4A754B90" w:rsidR="00AC59CD" w:rsidRPr="006B417E" w:rsidRDefault="00530425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30425">
              <w:rPr>
                <w:rFonts w:asciiTheme="majorBidi" w:hAnsiTheme="majorBidi" w:cstheme="majorBidi"/>
                <w:sz w:val="28"/>
                <w:szCs w:val="28"/>
              </w:rPr>
              <w:t>(9,74</w:t>
            </w:r>
            <w:r w:rsidR="005B3F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Pr="005304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7F980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0F82295" w14:textId="6DF5916A" w:rsidR="00AC59CD" w:rsidRPr="006B417E" w:rsidRDefault="00530425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30425">
              <w:rPr>
                <w:rFonts w:asciiTheme="majorBidi" w:hAnsiTheme="majorBidi" w:cstheme="majorBidi"/>
                <w:sz w:val="28"/>
                <w:szCs w:val="28"/>
              </w:rPr>
              <w:t>(9,74</w:t>
            </w:r>
            <w:r w:rsidR="005B3F1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Pr="005304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59CD" w:rsidRPr="006B417E" w14:paraId="46D87D49" w14:textId="77777777" w:rsidTr="00894D36">
        <w:trPr>
          <w:cantSplit/>
        </w:trPr>
        <w:tc>
          <w:tcPr>
            <w:tcW w:w="4860" w:type="dxa"/>
          </w:tcPr>
          <w:p w14:paraId="7B9ACB91" w14:textId="2FF8DBDC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33B70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="00E33B70">
              <w:rPr>
                <w:rFonts w:asciiTheme="majorBidi" w:eastAsia="Cordia New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06438" w14:textId="3667E282" w:rsidR="00AC59CD" w:rsidRPr="006B417E" w:rsidRDefault="00530425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6,820,000</w:t>
            </w:r>
          </w:p>
        </w:tc>
        <w:tc>
          <w:tcPr>
            <w:tcW w:w="180" w:type="dxa"/>
          </w:tcPr>
          <w:p w14:paraId="6491C3EF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690F3" w14:textId="17C6D2AD" w:rsidR="00AC59CD" w:rsidRPr="006B417E" w:rsidRDefault="00530425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3042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5304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042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683</w:t>
            </w:r>
            <w:r w:rsidRPr="005304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042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</w:t>
            </w:r>
            <w:r w:rsidR="005B3F1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C38E0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D3F0C" w14:textId="593F3EB5" w:rsidR="00AC59CD" w:rsidRPr="00BE73DC" w:rsidRDefault="00530425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304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11,503,03</w:t>
            </w:r>
            <w:r w:rsidR="005B3F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</w:p>
        </w:tc>
      </w:tr>
    </w:tbl>
    <w:p w14:paraId="7A4B2FC2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highlight w:val="green"/>
        </w:rPr>
      </w:pPr>
    </w:p>
    <w:p w14:paraId="3174284D" w14:textId="77777777" w:rsidR="00AC59CD" w:rsidRPr="00C64965" w:rsidRDefault="00AC59CD" w:rsidP="00AC59CD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Pr="00C64965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 มีกําหนดชําระคืนเงินต้นทั้งจำนวนตามวันที่ระบุในตั๋วแต่ละฉบับ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และเมื่อทวงถาม และกำหนดชำระดอกเบี้ยทุกเดือน</w:t>
      </w:r>
    </w:p>
    <w:p w14:paraId="503AF181" w14:textId="77777777" w:rsidR="00AC59CD" w:rsidRPr="00C64965" w:rsidRDefault="00AC59CD" w:rsidP="00AC59CD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04FD269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1147B2E1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06A62614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2F0F81EC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2390BC2C" w14:textId="77777777" w:rsidR="00D75905" w:rsidRDefault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14A7138" w14:textId="0785656D" w:rsidR="00B16557" w:rsidRPr="00C64965" w:rsidRDefault="00B16557" w:rsidP="00B16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C6496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C64965">
        <w:rPr>
          <w:rFonts w:asciiTheme="majorBidi" w:hAnsiTheme="majorBidi" w:cstheme="majorBidi"/>
          <w:bCs/>
          <w:sz w:val="28"/>
          <w:szCs w:val="28"/>
        </w:rPr>
        <w:t>3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</w:t>
      </w:r>
      <w:r w:rsidRPr="00C64965">
        <w:rPr>
          <w:rFonts w:asciiTheme="majorBidi" w:hAnsiTheme="majorBidi" w:cstheme="majorBidi"/>
          <w:b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C64965">
        <w:rPr>
          <w:rFonts w:asciiTheme="majorBidi" w:hAnsiTheme="majorBidi" w:cstheme="majorBidi"/>
          <w:bCs/>
          <w:sz w:val="28"/>
          <w:szCs w:val="28"/>
        </w:rPr>
        <w:t>3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Pr="00C64965">
        <w:rPr>
          <w:rFonts w:asciiTheme="majorBidi" w:hAnsiTheme="majorBidi" w:cstheme="majorBidi"/>
          <w:b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</w:t>
      </w:r>
      <w:r w:rsidRPr="00C64965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การดำรงอัตราส่วนการถือหุ้นของผู้ถือหุ้นรายใหญ่ในบริษัท</w:t>
      </w:r>
      <w:r w:rsidRPr="00C64965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7FE649AE" w14:textId="77777777" w:rsidR="00B16557" w:rsidRPr="00C64965" w:rsidRDefault="00B16557" w:rsidP="00B16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A55B8C7" w14:textId="5023F38B" w:rsidR="00CA1377" w:rsidRDefault="00B16557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C64965">
        <w:rPr>
          <w:rFonts w:asciiTheme="majorBidi" w:hAnsiTheme="majorBidi" w:cstheme="majorBidi"/>
          <w:sz w:val="28"/>
          <w:szCs w:val="28"/>
        </w:rPr>
        <w:t xml:space="preserve"> 31</w:t>
      </w:r>
      <w:r w:rsidRPr="00C64965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 มีนาคม</w:t>
      </w:r>
      <w:r w:rsidRPr="00C6496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sz w:val="28"/>
          <w:szCs w:val="28"/>
        </w:rPr>
        <w:t>2568</w:t>
      </w:r>
      <w:r w:rsidRPr="00C64965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</w:t>
      </w:r>
      <w:r w:rsidRPr="00C64965">
        <w:rPr>
          <w:rFonts w:asciiTheme="majorBidi" w:hAnsiTheme="majorBidi" w:cstheme="majorBidi"/>
          <w:sz w:val="28"/>
          <w:szCs w:val="28"/>
        </w:rPr>
        <w:br/>
      </w:r>
      <w:r w:rsidRPr="00C64965">
        <w:rPr>
          <w:rFonts w:asciiTheme="majorBidi" w:hAnsiTheme="majorBidi" w:cstheme="majorBidi"/>
          <w:sz w:val="28"/>
          <w:szCs w:val="28"/>
          <w:cs/>
        </w:rPr>
        <w:t>เบิกใช้คงเหลือ</w:t>
      </w:r>
      <w:r w:rsidRPr="00184AF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84AFA">
        <w:rPr>
          <w:rFonts w:asciiTheme="majorBidi" w:hAnsiTheme="majorBidi" w:cstheme="majorBidi"/>
          <w:sz w:val="28"/>
          <w:szCs w:val="28"/>
        </w:rPr>
        <w:t>3,</w:t>
      </w:r>
      <w:r w:rsidR="0077729A" w:rsidRPr="00184AFA">
        <w:rPr>
          <w:rFonts w:asciiTheme="majorBidi" w:hAnsiTheme="majorBidi" w:cstheme="majorBidi"/>
          <w:sz w:val="28"/>
          <w:szCs w:val="28"/>
        </w:rPr>
        <w:t>360</w:t>
      </w:r>
      <w:r w:rsidRPr="00184AFA">
        <w:rPr>
          <w:rFonts w:asciiTheme="majorBidi" w:hAnsiTheme="majorBidi" w:cstheme="majorBidi"/>
          <w:sz w:val="28"/>
          <w:szCs w:val="28"/>
        </w:rPr>
        <w:t xml:space="preserve"> </w:t>
      </w:r>
      <w:r w:rsidRPr="00184AFA">
        <w:rPr>
          <w:rFonts w:asciiTheme="majorBidi" w:hAnsiTheme="majorBidi" w:cstheme="majorBidi"/>
          <w:sz w:val="28"/>
          <w:szCs w:val="28"/>
          <w:cs/>
        </w:rPr>
        <w:t>ล้าน</w:t>
      </w:r>
      <w:r w:rsidRPr="00C64965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C6496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C64965">
        <w:rPr>
          <w:rFonts w:asciiTheme="majorBidi" w:hAnsiTheme="majorBidi" w:cstheme="majorBidi"/>
          <w:i/>
          <w:iCs/>
          <w:sz w:val="28"/>
          <w:szCs w:val="28"/>
        </w:rPr>
        <w:t xml:space="preserve">2567: 3,930 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64965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35885B34" w14:textId="77777777" w:rsidR="00D75905" w:rsidRPr="00D75905" w:rsidRDefault="00D75905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73B2B17" w14:textId="7D637DF8" w:rsidR="00AC59CD" w:rsidRPr="006B417E" w:rsidRDefault="00AC59CD" w:rsidP="005B24C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90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63F10C16" w14:textId="77777777" w:rsidR="00AC59CD" w:rsidRPr="006B417E" w:rsidRDefault="00AC59CD" w:rsidP="007E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FFD3C8" w14:textId="0FC73439" w:rsidR="0080782A" w:rsidRDefault="00AC59CD" w:rsidP="005B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E33B70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E33B70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E33B70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E33B70">
        <w:rPr>
          <w:rFonts w:asciiTheme="majorBidi" w:hAnsiTheme="majorBidi" w:cstheme="majorBidi"/>
          <w:sz w:val="28"/>
          <w:szCs w:val="28"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6F1125EB" w14:textId="77777777" w:rsidR="0080782A" w:rsidRPr="006B417E" w:rsidRDefault="0080782A" w:rsidP="0080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2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AC59CD" w:rsidRPr="006B417E" w14:paraId="0577263A" w14:textId="77777777" w:rsidTr="009A0BFC">
        <w:trPr>
          <w:cantSplit/>
          <w:tblHeader/>
        </w:trPr>
        <w:tc>
          <w:tcPr>
            <w:tcW w:w="7290" w:type="dxa"/>
            <w:vAlign w:val="bottom"/>
          </w:tcPr>
          <w:p w14:paraId="5BB46C9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33B6C38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28B0F01E" w14:textId="77777777" w:rsidTr="009A0BFC">
        <w:trPr>
          <w:cantSplit/>
        </w:trPr>
        <w:tc>
          <w:tcPr>
            <w:tcW w:w="7290" w:type="dxa"/>
          </w:tcPr>
          <w:p w14:paraId="470223E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8296F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78C699DB" w14:textId="77777777" w:rsidTr="009A0BFC">
        <w:trPr>
          <w:cantSplit/>
        </w:trPr>
        <w:tc>
          <w:tcPr>
            <w:tcW w:w="7290" w:type="dxa"/>
          </w:tcPr>
          <w:p w14:paraId="26F880CC" w14:textId="5C5D7921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</w:tcPr>
          <w:p w14:paraId="2671DA0B" w14:textId="295F3E2C" w:rsidR="00AC59CD" w:rsidRPr="006B417E" w:rsidRDefault="00CA2E45" w:rsidP="005D50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27,095,626</w:t>
            </w:r>
          </w:p>
        </w:tc>
      </w:tr>
      <w:tr w:rsidR="00AC59CD" w:rsidRPr="006B417E" w14:paraId="690163B5" w14:textId="77777777" w:rsidTr="009A0BFC">
        <w:trPr>
          <w:cantSplit/>
        </w:trPr>
        <w:tc>
          <w:tcPr>
            <w:tcW w:w="7290" w:type="dxa"/>
          </w:tcPr>
          <w:p w14:paraId="760959C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5FC6CF09" w14:textId="0DDE09B0" w:rsidR="00AC59CD" w:rsidRPr="006B417E" w:rsidRDefault="002F1BD9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F1BD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</w:t>
            </w:r>
            <w:r w:rsidRPr="002F1BD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F1BD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280</w:t>
            </w:r>
            <w:r w:rsidRPr="002F1BD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F1BD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960</w:t>
            </w:r>
          </w:p>
        </w:tc>
      </w:tr>
      <w:tr w:rsidR="00AC59CD" w:rsidRPr="006B417E" w14:paraId="0A8413BD" w14:textId="77777777" w:rsidTr="009A0BFC">
        <w:trPr>
          <w:cantSplit/>
        </w:trPr>
        <w:tc>
          <w:tcPr>
            <w:tcW w:w="7290" w:type="dxa"/>
          </w:tcPr>
          <w:p w14:paraId="755B15F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4267285B" w14:textId="607E7FD2" w:rsidR="00AC59CD" w:rsidRPr="006B417E" w:rsidRDefault="002F1BD9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F1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(3,350,849)</w:t>
            </w:r>
          </w:p>
        </w:tc>
      </w:tr>
      <w:tr w:rsidR="00AC59CD" w:rsidRPr="006B417E" w14:paraId="0D2D0C3E" w14:textId="77777777" w:rsidTr="009A0BFC">
        <w:trPr>
          <w:cantSplit/>
        </w:trPr>
        <w:tc>
          <w:tcPr>
            <w:tcW w:w="7290" w:type="dxa"/>
          </w:tcPr>
          <w:p w14:paraId="07F5E3A0" w14:textId="5360722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ค่าใช้จ่ายในการกู้ยืมรอตัดบัญชีลดลงสุทธิ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F2A19CF" w14:textId="20AF6ED0" w:rsidR="00AC59CD" w:rsidRPr="006B417E" w:rsidRDefault="002F1BD9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F1BD9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</w:tr>
      <w:tr w:rsidR="00AC59CD" w:rsidRPr="006B417E" w14:paraId="58C9D512" w14:textId="77777777" w:rsidTr="009A0BFC">
        <w:trPr>
          <w:cantSplit/>
        </w:trPr>
        <w:tc>
          <w:tcPr>
            <w:tcW w:w="7290" w:type="dxa"/>
          </w:tcPr>
          <w:p w14:paraId="143B6BA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469EE527" w14:textId="56364E01" w:rsidR="00AC59CD" w:rsidRPr="006B417E" w:rsidRDefault="002F1BD9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1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188,058</w:t>
            </w:r>
          </w:p>
        </w:tc>
      </w:tr>
      <w:tr w:rsidR="00AC59CD" w:rsidRPr="006B417E" w14:paraId="18ABF4ED" w14:textId="77777777" w:rsidTr="009A0BFC">
        <w:trPr>
          <w:cantSplit/>
          <w:trHeight w:val="127"/>
        </w:trPr>
        <w:tc>
          <w:tcPr>
            <w:tcW w:w="7290" w:type="dxa"/>
          </w:tcPr>
          <w:p w14:paraId="51FFED74" w14:textId="7DEC03FF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33B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553C7" w14:textId="653CF4B5" w:rsidR="00AC59CD" w:rsidRPr="006B417E" w:rsidRDefault="002F1BD9" w:rsidP="00962618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1B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</w:t>
            </w:r>
            <w:r w:rsidRPr="002F1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1B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2F1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1B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644</w:t>
            </w:r>
          </w:p>
        </w:tc>
      </w:tr>
    </w:tbl>
    <w:p w14:paraId="17DFF6B3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</w:rPr>
      </w:pPr>
    </w:p>
    <w:p w14:paraId="0607F94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7AF236B5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4E648BF8" w14:textId="77777777" w:rsidTr="009A0BFC">
        <w:trPr>
          <w:cantSplit/>
        </w:trPr>
        <w:tc>
          <w:tcPr>
            <w:tcW w:w="2815" w:type="pct"/>
          </w:tcPr>
          <w:p w14:paraId="3929C6E0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12BF427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0160B80A" w14:textId="77777777" w:rsidTr="009A0BFC">
        <w:trPr>
          <w:cantSplit/>
        </w:trPr>
        <w:tc>
          <w:tcPr>
            <w:tcW w:w="2815" w:type="pct"/>
          </w:tcPr>
          <w:p w14:paraId="025A754D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6352B408" w14:textId="2AFB1BD0" w:rsidR="00AC59CD" w:rsidRPr="006B417E" w:rsidRDefault="00E33B70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76D1856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5EF8945E" w14:textId="136D2C95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33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C59CD" w:rsidRPr="006B417E" w14:paraId="514E5E1B" w14:textId="77777777" w:rsidTr="009A0BFC">
        <w:trPr>
          <w:cantSplit/>
        </w:trPr>
        <w:tc>
          <w:tcPr>
            <w:tcW w:w="2815" w:type="pct"/>
          </w:tcPr>
          <w:p w14:paraId="7680FB9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4D40FD9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23809" w:rsidRPr="006B417E" w14:paraId="13316A32" w14:textId="77777777" w:rsidTr="00487DAD">
        <w:trPr>
          <w:cantSplit/>
        </w:trPr>
        <w:tc>
          <w:tcPr>
            <w:tcW w:w="2815" w:type="pct"/>
          </w:tcPr>
          <w:p w14:paraId="467D0521" w14:textId="74ED1D2D" w:rsidR="00C23809" w:rsidRPr="006B417E" w:rsidRDefault="00C23809" w:rsidP="00C238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453A9C3A" w14:textId="38AF51D4" w:rsidR="00C23809" w:rsidRPr="00DE133D" w:rsidRDefault="00CF61E7" w:rsidP="00DE133D">
            <w:pPr>
              <w:pStyle w:val="acctfourfigures"/>
              <w:tabs>
                <w:tab w:val="clear" w:pos="765"/>
                <w:tab w:val="decimal" w:pos="16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CF61E7">
              <w:rPr>
                <w:rFonts w:ascii="Angsana New" w:hAnsi="Angsana New" w:cs="Angsana New"/>
                <w:sz w:val="28"/>
                <w:szCs w:val="28"/>
              </w:rPr>
              <w:t>14,367,457</w:t>
            </w:r>
          </w:p>
        </w:tc>
        <w:tc>
          <w:tcPr>
            <w:tcW w:w="98" w:type="pct"/>
          </w:tcPr>
          <w:p w14:paraId="748843B8" w14:textId="77777777" w:rsidR="00C23809" w:rsidRPr="006B417E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2A9AE434" w14:textId="206DCFF8" w:rsidR="00C23809" w:rsidRPr="006B417E" w:rsidRDefault="00C23809" w:rsidP="00B14ED9">
            <w:pPr>
              <w:pStyle w:val="acctfourfigures"/>
              <w:tabs>
                <w:tab w:val="clear" w:pos="765"/>
                <w:tab w:val="decimal" w:pos="16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579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C23809" w:rsidRPr="006B417E" w14:paraId="236D5A47" w14:textId="77777777" w:rsidTr="00487DAD">
        <w:trPr>
          <w:cantSplit/>
        </w:trPr>
        <w:tc>
          <w:tcPr>
            <w:tcW w:w="2815" w:type="pct"/>
          </w:tcPr>
          <w:p w14:paraId="69C3C8B1" w14:textId="2ED2268E" w:rsidR="00C23809" w:rsidRPr="006B417E" w:rsidRDefault="00C23809" w:rsidP="00C238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16F727EA" w14:textId="076E2C9D" w:rsidR="00C23809" w:rsidRPr="00DE133D" w:rsidRDefault="00CF61E7" w:rsidP="00DE133D">
            <w:pPr>
              <w:pStyle w:val="acctfourfigures"/>
              <w:tabs>
                <w:tab w:val="clear" w:pos="765"/>
                <w:tab w:val="decimal" w:pos="16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CF61E7">
              <w:rPr>
                <w:rFonts w:ascii="Angsana New" w:hAnsi="Angsana New" w:cs="Angsana New"/>
                <w:sz w:val="28"/>
                <w:szCs w:val="28"/>
              </w:rPr>
              <w:t>13,862,187</w:t>
            </w:r>
          </w:p>
        </w:tc>
        <w:tc>
          <w:tcPr>
            <w:tcW w:w="98" w:type="pct"/>
          </w:tcPr>
          <w:p w14:paraId="22C2E7EB" w14:textId="77777777" w:rsidR="00C23809" w:rsidRPr="006B417E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47E6C8" w14:textId="5CC21B14" w:rsidR="00C23809" w:rsidRPr="006B417E" w:rsidRDefault="00C23809" w:rsidP="00B14ED9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516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224</w:t>
            </w:r>
          </w:p>
        </w:tc>
      </w:tr>
      <w:tr w:rsidR="00C23809" w:rsidRPr="006B417E" w14:paraId="58A5DD58" w14:textId="77777777" w:rsidTr="00487DAD">
        <w:trPr>
          <w:cantSplit/>
        </w:trPr>
        <w:tc>
          <w:tcPr>
            <w:tcW w:w="2815" w:type="pct"/>
          </w:tcPr>
          <w:p w14:paraId="352D248B" w14:textId="77777777" w:rsidR="00C23809" w:rsidRPr="00DE133D" w:rsidRDefault="00C23809" w:rsidP="00C238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FDFBEAA" w14:textId="56B71EB6" w:rsidR="00C23809" w:rsidRPr="008D7E66" w:rsidRDefault="00CF61E7" w:rsidP="00DE133D">
            <w:pPr>
              <w:pStyle w:val="acctfourfigures"/>
              <w:tabs>
                <w:tab w:val="clear" w:pos="765"/>
                <w:tab w:val="decimal" w:pos="163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F1B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</w:t>
            </w:r>
            <w:r w:rsidRPr="002F1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1B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2F1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1B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644</w:t>
            </w:r>
          </w:p>
        </w:tc>
        <w:tc>
          <w:tcPr>
            <w:tcW w:w="98" w:type="pct"/>
          </w:tcPr>
          <w:p w14:paraId="65A25540" w14:textId="77777777" w:rsidR="00C23809" w:rsidRPr="00DE133D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5BC2" w14:textId="151C1A6B" w:rsidR="00C23809" w:rsidRPr="00DE133D" w:rsidRDefault="00C23809" w:rsidP="00B14ED9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095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092C2685" w14:textId="10CE2052" w:rsidR="00AC59CD" w:rsidRPr="006B417E" w:rsidRDefault="00AC59CD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4FA9F3" w14:textId="77777777" w:rsidR="00CA1377" w:rsidRDefault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1B3835" w14:textId="4EBA9E1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  <w:bookmarkStart w:id="2" w:name="_Hlk179186935"/>
      <w:r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bookmarkEnd w:id="2"/>
    <w:p w14:paraId="06481B28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4780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0"/>
        <w:gridCol w:w="1871"/>
        <w:gridCol w:w="180"/>
        <w:gridCol w:w="1961"/>
      </w:tblGrid>
      <w:tr w:rsidR="00AC59CD" w:rsidRPr="006B417E" w14:paraId="002F7594" w14:textId="77777777" w:rsidTr="005A3386">
        <w:trPr>
          <w:cantSplit/>
          <w:trHeight w:val="401"/>
        </w:trPr>
        <w:tc>
          <w:tcPr>
            <w:tcW w:w="2815" w:type="pct"/>
          </w:tcPr>
          <w:p w14:paraId="17466F1A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420FA5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33B70" w:rsidRPr="006B417E" w14:paraId="78B55AF4" w14:textId="77777777" w:rsidTr="005A3386">
        <w:trPr>
          <w:cantSplit/>
          <w:trHeight w:val="401"/>
        </w:trPr>
        <w:tc>
          <w:tcPr>
            <w:tcW w:w="2815" w:type="pct"/>
          </w:tcPr>
          <w:p w14:paraId="37BE702E" w14:textId="77777777" w:rsidR="00E33B70" w:rsidRPr="006B417E" w:rsidRDefault="00E33B70" w:rsidP="00E33B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FE25E25" w14:textId="5A6EF652" w:rsidR="00E33B70" w:rsidRPr="006B417E" w:rsidRDefault="00E33B70" w:rsidP="00E33B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4A42739A" w14:textId="77777777" w:rsidR="00E33B70" w:rsidRPr="006B417E" w:rsidRDefault="00E33B70" w:rsidP="00E33B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7259C3B1" w14:textId="24A055E3" w:rsidR="00E33B70" w:rsidRPr="006B417E" w:rsidRDefault="00E33B70" w:rsidP="00E33B7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2C59E2" w:rsidRPr="006B417E" w14:paraId="7E3E79FC" w14:textId="77777777" w:rsidTr="005A3386">
        <w:trPr>
          <w:cantSplit/>
          <w:trHeight w:val="401"/>
        </w:trPr>
        <w:tc>
          <w:tcPr>
            <w:tcW w:w="2815" w:type="pct"/>
          </w:tcPr>
          <w:p w14:paraId="606F3401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252B03D3" w14:textId="77777777" w:rsidR="002C59E2" w:rsidRPr="006B417E" w:rsidRDefault="002C59E2" w:rsidP="002C59E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C59E2" w:rsidRPr="006B417E" w14:paraId="0CF2A2B6" w14:textId="77777777" w:rsidTr="005A3386">
        <w:trPr>
          <w:cantSplit/>
          <w:trHeight w:val="390"/>
        </w:trPr>
        <w:tc>
          <w:tcPr>
            <w:tcW w:w="2815" w:type="pct"/>
          </w:tcPr>
          <w:p w14:paraId="3DDAAB90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08F48643" w14:textId="3BDD0655" w:rsidR="002C59E2" w:rsidRPr="00512EA6" w:rsidRDefault="008C7FC8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EA6">
              <w:rPr>
                <w:rFonts w:asciiTheme="majorBidi" w:hAnsiTheme="majorBidi" w:cstheme="majorBidi"/>
                <w:sz w:val="28"/>
                <w:szCs w:val="28"/>
              </w:rPr>
              <w:t>17,95</w:t>
            </w:r>
            <w:r w:rsidR="00B2455E" w:rsidRPr="00512EA6">
              <w:rPr>
                <w:rFonts w:asciiTheme="majorBidi" w:hAnsiTheme="majorBidi" w:cstheme="majorBidi"/>
                <w:sz w:val="28"/>
                <w:szCs w:val="28"/>
              </w:rPr>
              <w:t>2,211</w:t>
            </w:r>
          </w:p>
        </w:tc>
        <w:tc>
          <w:tcPr>
            <w:tcW w:w="98" w:type="pct"/>
          </w:tcPr>
          <w:p w14:paraId="27CF6EBD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5BD81D8D" w14:textId="2D90A4A2" w:rsidR="002C59E2" w:rsidRPr="00B14ED9" w:rsidRDefault="00C23809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19,049,099</w:t>
            </w:r>
          </w:p>
        </w:tc>
      </w:tr>
      <w:tr w:rsidR="002C59E2" w:rsidRPr="006B417E" w14:paraId="711CDC8C" w14:textId="77777777" w:rsidTr="005A3386">
        <w:trPr>
          <w:cantSplit/>
          <w:trHeight w:val="390"/>
        </w:trPr>
        <w:tc>
          <w:tcPr>
            <w:tcW w:w="2815" w:type="pct"/>
          </w:tcPr>
          <w:p w14:paraId="5358D697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122D3AB8" w14:textId="681CF973" w:rsidR="002C59E2" w:rsidRPr="006B417E" w:rsidRDefault="008C7FC8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C7FC8">
              <w:rPr>
                <w:rFonts w:asciiTheme="majorBidi" w:hAnsiTheme="majorBidi" w:cstheme="majorBidi"/>
                <w:sz w:val="28"/>
                <w:szCs w:val="28"/>
              </w:rPr>
              <w:t>7,232,</w:t>
            </w:r>
            <w:r w:rsidR="00B2455E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98" w:type="pct"/>
          </w:tcPr>
          <w:p w14:paraId="6C3272D7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66CA5AD" w14:textId="08378CE2" w:rsidR="002C59E2" w:rsidRPr="00B14ED9" w:rsidRDefault="00C23809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4,912,583</w:t>
            </w:r>
          </w:p>
        </w:tc>
      </w:tr>
      <w:tr w:rsidR="002C59E2" w:rsidRPr="006B417E" w14:paraId="4EDEE35B" w14:textId="77777777" w:rsidTr="005A3386">
        <w:trPr>
          <w:cantSplit/>
          <w:trHeight w:val="390"/>
        </w:trPr>
        <w:tc>
          <w:tcPr>
            <w:tcW w:w="2815" w:type="pct"/>
          </w:tcPr>
          <w:p w14:paraId="7B45ECFA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</w:tcPr>
          <w:p w14:paraId="44A1386B" w14:textId="193D3CF3" w:rsidR="002C59E2" w:rsidRPr="006B417E" w:rsidRDefault="008C7FC8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C7FC8">
              <w:rPr>
                <w:rFonts w:asciiTheme="majorBidi" w:hAnsiTheme="majorBidi" w:cstheme="majorBidi"/>
                <w:sz w:val="28"/>
                <w:szCs w:val="28"/>
              </w:rPr>
              <w:t>1,760,711</w:t>
            </w:r>
          </w:p>
        </w:tc>
        <w:tc>
          <w:tcPr>
            <w:tcW w:w="98" w:type="pct"/>
          </w:tcPr>
          <w:p w14:paraId="77FE359D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E5BB295" w14:textId="0B9EDCF7" w:rsidR="002C59E2" w:rsidRPr="00B14ED9" w:rsidRDefault="00C23809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1,898,390</w:t>
            </w:r>
          </w:p>
        </w:tc>
      </w:tr>
      <w:tr w:rsidR="002C59E2" w:rsidRPr="006B417E" w14:paraId="4E2C96BF" w14:textId="77777777" w:rsidTr="005A3386">
        <w:trPr>
          <w:cantSplit/>
          <w:trHeight w:val="401"/>
        </w:trPr>
        <w:tc>
          <w:tcPr>
            <w:tcW w:w="2815" w:type="pct"/>
          </w:tcPr>
          <w:p w14:paraId="57C5032F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C17F5D8" w14:textId="46488EF9" w:rsidR="002C59E2" w:rsidRPr="006B417E" w:rsidRDefault="008C7FC8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C7FC8">
              <w:rPr>
                <w:rFonts w:asciiTheme="majorBidi" w:hAnsiTheme="majorBidi" w:cstheme="majorBidi"/>
                <w:sz w:val="28"/>
                <w:szCs w:val="28"/>
              </w:rPr>
              <w:t>1,283,781</w:t>
            </w:r>
          </w:p>
        </w:tc>
        <w:tc>
          <w:tcPr>
            <w:tcW w:w="98" w:type="pct"/>
          </w:tcPr>
          <w:p w14:paraId="7E3F3C27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39875" w14:textId="47E95DE5" w:rsidR="002C59E2" w:rsidRPr="00B14ED9" w:rsidRDefault="00C23809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1,235,554</w:t>
            </w:r>
          </w:p>
        </w:tc>
      </w:tr>
      <w:tr w:rsidR="002C59E2" w:rsidRPr="006B417E" w14:paraId="2AA2ED0A" w14:textId="77777777" w:rsidTr="005A3386">
        <w:trPr>
          <w:cantSplit/>
          <w:trHeight w:val="79"/>
        </w:trPr>
        <w:tc>
          <w:tcPr>
            <w:tcW w:w="2815" w:type="pct"/>
          </w:tcPr>
          <w:p w14:paraId="1F9FF9DA" w14:textId="77777777" w:rsidR="002C59E2" w:rsidRPr="00DE133D" w:rsidRDefault="002C59E2" w:rsidP="002C59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5740D937" w14:textId="2C02C0C9" w:rsidR="002C59E2" w:rsidRPr="00DE133D" w:rsidRDefault="008C7FC8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7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28,229,64</w:t>
            </w:r>
            <w:r w:rsidR="008424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98" w:type="pct"/>
          </w:tcPr>
          <w:p w14:paraId="6DD9F595" w14:textId="77777777" w:rsidR="002C59E2" w:rsidRPr="00DE133D" w:rsidRDefault="002C59E2" w:rsidP="002C59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56D4" w14:textId="7A948C4C" w:rsidR="002C59E2" w:rsidRPr="00DE133D" w:rsidRDefault="00C23809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27,095,626</w:t>
            </w:r>
          </w:p>
        </w:tc>
      </w:tr>
    </w:tbl>
    <w:p w14:paraId="476C734C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268FFC35" w14:textId="401C4B1A" w:rsidR="00AC59CD" w:rsidRPr="006B417E" w:rsidRDefault="00AC59CD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เงินกู้ยืมระยะยาวจากสถาบันการเงินมีกําหนดชําระ</w:t>
      </w:r>
      <w:r w:rsidRPr="00D852C4">
        <w:rPr>
          <w:rFonts w:asciiTheme="majorBidi" w:hAnsiTheme="majorBidi" w:cstheme="majorBidi"/>
          <w:sz w:val="28"/>
          <w:szCs w:val="28"/>
          <w:cs/>
        </w:rPr>
        <w:t>คืนเงิน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ต้นทุก </w:t>
      </w:r>
      <w:bookmarkStart w:id="3" w:name="_Hlk118276843"/>
      <w:r w:rsidRPr="00162A12">
        <w:rPr>
          <w:rFonts w:asciiTheme="majorBidi" w:hAnsiTheme="majorBidi" w:cstheme="majorBidi"/>
          <w:sz w:val="28"/>
          <w:szCs w:val="28"/>
        </w:rPr>
        <w:t>3</w:t>
      </w:r>
      <w:bookmarkEnd w:id="3"/>
      <w:r w:rsidRPr="00162A12">
        <w:rPr>
          <w:rFonts w:asciiTheme="majorBidi" w:hAnsiTheme="majorBidi" w:cstheme="majorBidi"/>
          <w:sz w:val="28"/>
          <w:szCs w:val="28"/>
        </w:rPr>
        <w:t xml:space="preserve">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หรือทุก</w:t>
      </w:r>
      <w:r w:rsidRPr="00162A12">
        <w:rPr>
          <w:rFonts w:asciiTheme="majorBidi" w:hAnsiTheme="majorBidi" w:cstheme="majorBidi"/>
          <w:sz w:val="28"/>
          <w:szCs w:val="28"/>
        </w:rPr>
        <w:t xml:space="preserve"> 12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>3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โดยเงินกู้ยืมระยะยาวจากสถาบันการเงินเหล่านี้</w:t>
      </w:r>
      <w:r w:rsidRPr="00162A12">
        <w:rPr>
          <w:rFonts w:asciiTheme="majorBidi" w:eastAsia="Cordia New" w:hAnsiTheme="majorBidi" w:cstheme="majorBidi"/>
          <w:sz w:val="28"/>
          <w:szCs w:val="28"/>
          <w:cs/>
        </w:rPr>
        <w:t>คิดดอกเบี้ย</w:t>
      </w:r>
      <w:r w:rsidRPr="00162A12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7CCB4FA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BC7232" w14:textId="72FF0D5B" w:rsidR="00AC59CD" w:rsidRPr="000B3369" w:rsidRDefault="00AC59CD" w:rsidP="00101DF5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3369">
        <w:rPr>
          <w:rFonts w:asciiTheme="majorBidi" w:hAnsiTheme="majorBidi" w:cstheme="majorBidi"/>
          <w:sz w:val="28"/>
          <w:szCs w:val="28"/>
          <w:cs/>
        </w:rPr>
        <w:t xml:space="preserve">บริษัทต้องปฏิบัติตามเงื่อนไขทางการเงินตามที่กำหนด เช่น การดำรงอัตราส่วนลูกหนี้ที่มียอดค้างชำระไม่เกิน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เดือนต่อ</w:t>
      </w:r>
      <w:r w:rsidR="004B1DE9" w:rsidRPr="000B3369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4B1DE9" w:rsidRPr="000B3369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="00EE0681" w:rsidRPr="000B3369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การดำรงอัตราส่วนเงินสำรองที่มีอยู่ต่อลูกหนี้ด้อยคุณภาพ </w:t>
      </w:r>
      <w:r w:rsidRPr="000B3369">
        <w:rPr>
          <w:rFonts w:asciiTheme="majorBidi" w:hAnsiTheme="majorBidi" w:cstheme="majorBidi"/>
          <w:sz w:val="28"/>
          <w:szCs w:val="28"/>
        </w:rPr>
        <w:t xml:space="preserve">(NPL Coverage ratio) </w:t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การดำรงกำไรสุทธิให้มากกว่าศูนย์ และการดำรงอัตราส่วนการถือหุ้นของผู้ถือหุ้นรายใหญ่ในบริษัท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</w:t>
      </w:r>
    </w:p>
    <w:p w14:paraId="3E75B39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4788ADE" w14:textId="701BF1F6" w:rsidR="00AC59CD" w:rsidRPr="00C2380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7729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33B70" w:rsidRPr="0077729A">
        <w:rPr>
          <w:rFonts w:asciiTheme="majorBidi" w:hAnsiTheme="majorBidi" w:cstheme="majorBidi"/>
          <w:sz w:val="28"/>
          <w:szCs w:val="28"/>
        </w:rPr>
        <w:t xml:space="preserve">31 </w:t>
      </w:r>
      <w:r w:rsidR="00E33B70" w:rsidRPr="0077729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7772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3369" w:rsidRPr="0077729A">
        <w:rPr>
          <w:rFonts w:asciiTheme="majorBidi" w:hAnsiTheme="majorBidi" w:cstheme="majorBidi"/>
          <w:sz w:val="28"/>
          <w:szCs w:val="28"/>
        </w:rPr>
        <w:t>2568</w:t>
      </w:r>
      <w:r w:rsidRPr="0077729A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</w:t>
      </w:r>
      <w:r w:rsidR="00F07739" w:rsidRPr="0077729A">
        <w:rPr>
          <w:rFonts w:asciiTheme="majorBidi" w:hAnsiTheme="majorBidi" w:cstheme="majorBidi" w:hint="cs"/>
          <w:sz w:val="28"/>
          <w:szCs w:val="28"/>
          <w:cs/>
        </w:rPr>
        <w:t>ไม่มี</w:t>
      </w:r>
      <w:r w:rsidRPr="0077729A">
        <w:rPr>
          <w:rFonts w:asciiTheme="majorBidi" w:hAnsiTheme="majorBidi" w:cstheme="majorBidi"/>
          <w:sz w:val="28"/>
          <w:szCs w:val="28"/>
          <w:cs/>
        </w:rPr>
        <w:t>วงเงินกู้ยืมระยะยาวจากสถาบันการเงินที่ยังมิได้เบิกใช้</w:t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3369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6B417E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6B417E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E33B70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>7</w:t>
      </w:r>
      <w:r w:rsidRPr="00C23809">
        <w:rPr>
          <w:rFonts w:asciiTheme="majorBidi" w:hAnsiTheme="majorBidi" w:cstheme="majorBidi"/>
          <w:b/>
          <w:i/>
          <w:iCs/>
          <w:sz w:val="28"/>
          <w:szCs w:val="28"/>
          <w:cs/>
        </w:rPr>
        <w:t>:</w:t>
      </w:r>
      <w:r w:rsidRPr="00C23809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C23809" w:rsidRPr="00C23809">
        <w:rPr>
          <w:rFonts w:ascii="Angsana New" w:hAnsi="Angsana New" w:cs="Angsana New" w:hint="cs"/>
          <w:b/>
          <w:i/>
          <w:iCs/>
          <w:spacing w:val="-4"/>
          <w:sz w:val="28"/>
          <w:szCs w:val="28"/>
          <w:cs/>
        </w:rPr>
        <w:t xml:space="preserve">กลุ่มบริษัทและบริษัทมีวงเงินกู้ยืมระยะยาวจากสถาบันการเงินที่ยังมิได้เบิกใช้ จำนวน </w:t>
      </w:r>
      <w:r w:rsidR="00C23809" w:rsidRPr="00C23809">
        <w:rPr>
          <w:rFonts w:ascii="Angsana New" w:hAnsi="Angsana New" w:cs="Angsana New" w:hint="cs"/>
          <w:bCs/>
          <w:i/>
          <w:iCs/>
          <w:spacing w:val="-4"/>
          <w:sz w:val="28"/>
          <w:szCs w:val="28"/>
        </w:rPr>
        <w:t xml:space="preserve">500 </w:t>
      </w:r>
      <w:r w:rsidR="00C23809" w:rsidRPr="00C23809">
        <w:rPr>
          <w:rFonts w:ascii="Angsana New" w:hAnsi="Angsana New" w:cs="Angsana New" w:hint="cs"/>
          <w:b/>
          <w:i/>
          <w:iCs/>
          <w:spacing w:val="-4"/>
          <w:sz w:val="28"/>
          <w:szCs w:val="28"/>
          <w:cs/>
        </w:rPr>
        <w:t>ล้านบาท</w:t>
      </w:r>
      <w:r w:rsidRPr="00C23809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5F7431A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7A1A6B1" w14:textId="25B92ACA" w:rsidR="00AC59CD" w:rsidRPr="006B417E" w:rsidRDefault="00AC59CD" w:rsidP="009643A8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B4CEE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="007C32D4" w:rsidRPr="000B4C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0B3369">
        <w:rPr>
          <w:rFonts w:asciiTheme="majorBidi" w:hAnsiTheme="majorBidi" w:cstheme="majorBidi"/>
          <w:sz w:val="28"/>
          <w:szCs w:val="28"/>
        </w:rPr>
        <w:br/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ในอัตรา </w:t>
      </w:r>
      <w:r w:rsidRPr="000B4CEE">
        <w:rPr>
          <w:rFonts w:asciiTheme="majorBidi" w:hAnsiTheme="majorBidi" w:cstheme="majorBidi"/>
          <w:sz w:val="28"/>
          <w:szCs w:val="28"/>
        </w:rPr>
        <w:t xml:space="preserve">SOFR </w:t>
      </w:r>
      <w:r w:rsidRPr="000B4CE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ดอกเบี้ยที่เป็นสกุล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 xml:space="preserve">ยูโรในอัตรา </w:t>
      </w:r>
      <w:r w:rsidR="00403032" w:rsidRPr="000B4CEE">
        <w:rPr>
          <w:rFonts w:asciiTheme="majorBidi" w:hAnsiTheme="majorBidi" w:cstheme="majorBidi"/>
          <w:sz w:val="28"/>
          <w:szCs w:val="28"/>
        </w:rPr>
        <w:t xml:space="preserve">EURIBOR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  <w:r w:rsidRPr="000B4CEE">
        <w:rPr>
          <w:rFonts w:asciiTheme="majorBidi" w:hAnsiTheme="majorBidi" w:cstheme="majorBidi"/>
          <w:sz w:val="28"/>
          <w:szCs w:val="28"/>
          <w:cs/>
        </w:rPr>
        <w:t>ดอกเบี้ยที่เป็นสกุลเงินเยนในอัตราร้อยละคงที่ต่อปี และ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 xml:space="preserve">ดอกเบี้ยที่เป็นสกุลเงินบาทในอัตรา </w:t>
      </w:r>
      <w:r w:rsidR="00F143FB">
        <w:rPr>
          <w:rFonts w:asciiTheme="majorBidi" w:hAnsiTheme="majorBidi" w:cstheme="majorBidi"/>
          <w:sz w:val="28"/>
          <w:szCs w:val="28"/>
        </w:rPr>
        <w:t xml:space="preserve">THOR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0B4CEE">
        <w:rPr>
          <w:rFonts w:asciiTheme="majorBidi" w:hAnsiTheme="majorBidi" w:cstheme="majorBidi"/>
          <w:sz w:val="28"/>
          <w:szCs w:val="28"/>
          <w:cs/>
        </w:rPr>
        <w:t>จะจ่ายเงินต้นเป็นเงิ</w:t>
      </w:r>
      <w:r w:rsidR="009F6B68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B4CEE">
        <w:rPr>
          <w:rFonts w:asciiTheme="majorBidi" w:hAnsiTheme="majorBidi" w:cstheme="majorBidi"/>
          <w:sz w:val="28"/>
          <w:szCs w:val="28"/>
          <w:cs/>
        </w:rPr>
        <w:t>บาท เพื่อแลกเปลี่ยนกับเงินต้นที่เป็นสกุล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ยูโร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และสกุล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>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5F8491A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84D218" w14:textId="77777777" w:rsidR="00403032" w:rsidRDefault="0040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BD51DE4" w14:textId="2F122792" w:rsidR="00AC59CD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หุ้นกู้</w:t>
      </w:r>
    </w:p>
    <w:p w14:paraId="65FD2CED" w14:textId="77777777" w:rsidR="006542D3" w:rsidRPr="006542D3" w:rsidRDefault="006542D3" w:rsidP="000B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E35B554" w14:textId="690EC8DC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E33B70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E33B70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E33B70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E33B70">
        <w:rPr>
          <w:rFonts w:asciiTheme="majorBidi" w:hAnsiTheme="majorBidi" w:cstheme="majorBidi" w:hint="cs"/>
          <w:sz w:val="28"/>
          <w:szCs w:val="28"/>
          <w:cs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br/>
        <w:t>มีการเปลี่ยนแปลงดังนี้</w:t>
      </w:r>
    </w:p>
    <w:p w14:paraId="5D7A25BD" w14:textId="77777777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AC59CD" w:rsidRPr="006B417E" w14:paraId="12EBBAF4" w14:textId="77777777" w:rsidTr="009A0BFC">
        <w:trPr>
          <w:cantSplit/>
          <w:tblHeader/>
        </w:trPr>
        <w:tc>
          <w:tcPr>
            <w:tcW w:w="7020" w:type="dxa"/>
            <w:vAlign w:val="bottom"/>
          </w:tcPr>
          <w:p w14:paraId="3206B5C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46785F45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37927244" w14:textId="77777777" w:rsidTr="00E33B70">
        <w:trPr>
          <w:cantSplit/>
          <w:trHeight w:val="53"/>
        </w:trPr>
        <w:tc>
          <w:tcPr>
            <w:tcW w:w="7020" w:type="dxa"/>
          </w:tcPr>
          <w:p w14:paraId="786FD0C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74A9F7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01BD6285" w14:textId="77777777" w:rsidTr="009A0BFC">
        <w:trPr>
          <w:cantSplit/>
        </w:trPr>
        <w:tc>
          <w:tcPr>
            <w:tcW w:w="7020" w:type="dxa"/>
          </w:tcPr>
          <w:p w14:paraId="08367BBD" w14:textId="6984B811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</w:tcPr>
          <w:p w14:paraId="2D35BDC1" w14:textId="05D4BE5D" w:rsidR="00AC59CD" w:rsidRPr="006B417E" w:rsidRDefault="00CA2E45" w:rsidP="006D3FA9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88,566,570</w:t>
            </w:r>
          </w:p>
        </w:tc>
      </w:tr>
      <w:tr w:rsidR="00AC59CD" w:rsidRPr="006B417E" w14:paraId="1D2F1BB6" w14:textId="77777777" w:rsidTr="009A0BFC">
        <w:trPr>
          <w:cantSplit/>
        </w:trPr>
        <w:tc>
          <w:tcPr>
            <w:tcW w:w="7020" w:type="dxa"/>
          </w:tcPr>
          <w:p w14:paraId="59792DC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18DE249B" w14:textId="7ADEAED6" w:rsidR="00AC59CD" w:rsidRPr="006B417E" w:rsidRDefault="008D7E66" w:rsidP="000B336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8D7E66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</w:tr>
      <w:tr w:rsidR="00AC59CD" w:rsidRPr="006B417E" w14:paraId="7B4CB2AE" w14:textId="77777777" w:rsidTr="009A0BFC">
        <w:trPr>
          <w:cantSplit/>
        </w:trPr>
        <w:tc>
          <w:tcPr>
            <w:tcW w:w="7020" w:type="dxa"/>
          </w:tcPr>
          <w:p w14:paraId="3346E0F2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413076DC" w14:textId="47587C02" w:rsidR="00AC59CD" w:rsidRPr="006B417E" w:rsidRDefault="008D7E66" w:rsidP="003B6672">
            <w:pPr>
              <w:pStyle w:val="acctfourfigures"/>
              <w:tabs>
                <w:tab w:val="clear" w:pos="765"/>
                <w:tab w:val="decimal" w:pos="1545"/>
                <w:tab w:val="left" w:pos="172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D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896E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7E66">
              <w:rPr>
                <w:rFonts w:asciiTheme="majorBidi" w:hAnsiTheme="majorBidi" w:cstheme="majorBidi"/>
                <w:sz w:val="28"/>
                <w:szCs w:val="28"/>
              </w:rPr>
              <w:t>(7,478,500)</w:t>
            </w:r>
          </w:p>
        </w:tc>
      </w:tr>
      <w:tr w:rsidR="003E59F0" w:rsidRPr="006B417E" w14:paraId="4F374033" w14:textId="77777777" w:rsidTr="009A0BFC">
        <w:trPr>
          <w:cantSplit/>
        </w:trPr>
        <w:tc>
          <w:tcPr>
            <w:tcW w:w="7020" w:type="dxa"/>
          </w:tcPr>
          <w:p w14:paraId="282B0AFE" w14:textId="3C650C80" w:rsidR="003E59F0" w:rsidRPr="006B417E" w:rsidRDefault="003E59F0" w:rsidP="003E59F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9602D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</w:tcPr>
          <w:p w14:paraId="16517D0E" w14:textId="7DC6A76F" w:rsidR="003E59F0" w:rsidRPr="000E1314" w:rsidRDefault="008D7E66" w:rsidP="000B336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23,166</w:t>
            </w:r>
          </w:p>
        </w:tc>
      </w:tr>
      <w:tr w:rsidR="006E608F" w:rsidRPr="006B417E" w14:paraId="75B18629" w14:textId="77777777" w:rsidTr="009A0BFC">
        <w:trPr>
          <w:cantSplit/>
        </w:trPr>
        <w:tc>
          <w:tcPr>
            <w:tcW w:w="7020" w:type="dxa"/>
          </w:tcPr>
          <w:p w14:paraId="70E2F2D9" w14:textId="00BF480B" w:rsidR="006E608F" w:rsidRPr="006B417E" w:rsidRDefault="006E608F" w:rsidP="006E60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ดอกเบี้ยจ่ายล่วงหน้ารอตัดบัญชี</w:t>
            </w:r>
          </w:p>
        </w:tc>
        <w:tc>
          <w:tcPr>
            <w:tcW w:w="2250" w:type="dxa"/>
          </w:tcPr>
          <w:p w14:paraId="4D8B57BB" w14:textId="46AFA76B" w:rsidR="006E608F" w:rsidRPr="004208C8" w:rsidRDefault="008D7E66" w:rsidP="000B336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86,970</w:t>
            </w:r>
          </w:p>
        </w:tc>
      </w:tr>
      <w:tr w:rsidR="006E608F" w:rsidRPr="006B417E" w14:paraId="2A591A30" w14:textId="77777777" w:rsidTr="009A0BFC">
        <w:trPr>
          <w:cantSplit/>
        </w:trPr>
        <w:tc>
          <w:tcPr>
            <w:tcW w:w="7020" w:type="dxa"/>
          </w:tcPr>
          <w:p w14:paraId="486FB878" w14:textId="459480FD" w:rsidR="006E608F" w:rsidRPr="003E59F0" w:rsidRDefault="006E608F" w:rsidP="006E60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0104A5CB" w14:textId="0EDBA911" w:rsidR="006E608F" w:rsidRPr="006B417E" w:rsidRDefault="008D7E66" w:rsidP="00C35720">
            <w:pPr>
              <w:pStyle w:val="acctfourfigures"/>
              <w:tabs>
                <w:tab w:val="clear" w:pos="765"/>
                <w:tab w:val="left" w:pos="1634"/>
                <w:tab w:val="left" w:pos="19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D7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021B96">
              <w:rPr>
                <w:rFonts w:asciiTheme="majorBidi" w:hAnsiTheme="majorBidi" w:cstheme="majorBidi"/>
                <w:sz w:val="14"/>
                <w:szCs w:val="14"/>
              </w:rPr>
              <w:t xml:space="preserve">   </w:t>
            </w:r>
            <w:r w:rsidRPr="008D7E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23,177</w:t>
            </w:r>
            <w:r w:rsidRPr="008D7E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08F" w:rsidRPr="006B417E" w14:paraId="01F0FBCC" w14:textId="77777777" w:rsidTr="009A0BFC">
        <w:trPr>
          <w:cantSplit/>
        </w:trPr>
        <w:tc>
          <w:tcPr>
            <w:tcW w:w="7020" w:type="dxa"/>
          </w:tcPr>
          <w:p w14:paraId="374E7B2E" w14:textId="3219AEBC" w:rsidR="006E608F" w:rsidRPr="006B417E" w:rsidRDefault="006E608F" w:rsidP="006E6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33B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86D96" w14:textId="0244C2DA" w:rsidR="006E608F" w:rsidRPr="000B3369" w:rsidRDefault="008D7E66" w:rsidP="000B336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        </w:t>
            </w:r>
            <w:r w:rsidRPr="008D7E6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86,175,02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</w:tr>
    </w:tbl>
    <w:p w14:paraId="462C30EA" w14:textId="77777777" w:rsidR="0014079B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</w:p>
    <w:p w14:paraId="14F86E98" w14:textId="285D67F6" w:rsidR="00AC59CD" w:rsidRPr="006B417E" w:rsidRDefault="0014079B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AC59CD"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19B77A84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50018612" w14:textId="77777777" w:rsidTr="009A0BFC">
        <w:trPr>
          <w:cantSplit/>
        </w:trPr>
        <w:tc>
          <w:tcPr>
            <w:tcW w:w="2815" w:type="pct"/>
          </w:tcPr>
          <w:p w14:paraId="2EE3D466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75581A9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25F87A05" w14:textId="77777777" w:rsidTr="009A0BFC">
        <w:trPr>
          <w:cantSplit/>
        </w:trPr>
        <w:tc>
          <w:tcPr>
            <w:tcW w:w="2815" w:type="pct"/>
          </w:tcPr>
          <w:p w14:paraId="658151C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2D2A4490" w14:textId="77087A1C" w:rsidR="00AC59CD" w:rsidRPr="006B417E" w:rsidRDefault="00DB4F7C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49950DE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7643E6C1" w14:textId="17460A8A" w:rsidR="00AC59CD" w:rsidRPr="006B417E" w:rsidRDefault="00DB4F7C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C59CD" w:rsidRPr="006B417E" w14:paraId="316F1043" w14:textId="77777777" w:rsidTr="009A0BFC">
        <w:trPr>
          <w:cantSplit/>
        </w:trPr>
        <w:tc>
          <w:tcPr>
            <w:tcW w:w="2815" w:type="pct"/>
          </w:tcPr>
          <w:p w14:paraId="486DC7B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36929BC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B4F7C" w:rsidRPr="006B417E" w14:paraId="35491F19" w14:textId="77777777" w:rsidTr="00E73ED2">
        <w:trPr>
          <w:cantSplit/>
        </w:trPr>
        <w:tc>
          <w:tcPr>
            <w:tcW w:w="2815" w:type="pct"/>
          </w:tcPr>
          <w:p w14:paraId="0CCFB48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174E79BD" w14:textId="4CA7310D" w:rsidR="00DB4F7C" w:rsidRPr="003023F5" w:rsidRDefault="008D7E66" w:rsidP="00DB4F7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7E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29,045,395</w:t>
            </w:r>
          </w:p>
        </w:tc>
        <w:tc>
          <w:tcPr>
            <w:tcW w:w="98" w:type="pct"/>
          </w:tcPr>
          <w:p w14:paraId="38A10C72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15674184" w14:textId="34045E7B" w:rsidR="00DB4F7C" w:rsidRPr="003433E6" w:rsidRDefault="00DB4F7C" w:rsidP="003433E6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31,535,344</w:t>
            </w:r>
          </w:p>
        </w:tc>
      </w:tr>
      <w:tr w:rsidR="00DB4F7C" w:rsidRPr="006B417E" w14:paraId="14499D84" w14:textId="77777777" w:rsidTr="00E73ED2">
        <w:trPr>
          <w:cantSplit/>
        </w:trPr>
        <w:tc>
          <w:tcPr>
            <w:tcW w:w="2815" w:type="pct"/>
          </w:tcPr>
          <w:p w14:paraId="513ADA1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9CEC182" w14:textId="6A55F579" w:rsidR="00DB4F7C" w:rsidRPr="00686F4A" w:rsidRDefault="008D7E66" w:rsidP="00DB4F7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D7E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57,129,634</w:t>
            </w:r>
          </w:p>
        </w:tc>
        <w:tc>
          <w:tcPr>
            <w:tcW w:w="98" w:type="pct"/>
          </w:tcPr>
          <w:p w14:paraId="6BE287CB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6C806257" w14:textId="26A96768" w:rsidR="00DB4F7C" w:rsidRPr="003433E6" w:rsidRDefault="00DB4F7C" w:rsidP="00DB4F7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343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031</w:t>
            </w:r>
            <w:r w:rsidRPr="00343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226</w:t>
            </w:r>
          </w:p>
        </w:tc>
      </w:tr>
      <w:tr w:rsidR="00DB4F7C" w:rsidRPr="006B417E" w14:paraId="649982DE" w14:textId="77777777" w:rsidTr="00E73ED2">
        <w:trPr>
          <w:cantSplit/>
        </w:trPr>
        <w:tc>
          <w:tcPr>
            <w:tcW w:w="2815" w:type="pct"/>
          </w:tcPr>
          <w:p w14:paraId="672C98C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34EF1E75" w14:textId="3A30E5BD" w:rsidR="00DB4F7C" w:rsidRPr="006B417E" w:rsidRDefault="00315256" w:rsidP="00DB4F7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D7E6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86,175,029</w:t>
            </w:r>
          </w:p>
        </w:tc>
        <w:tc>
          <w:tcPr>
            <w:tcW w:w="98" w:type="pct"/>
          </w:tcPr>
          <w:p w14:paraId="54703F80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0F8E6" w14:textId="4BF0C8A3" w:rsidR="00DB4F7C" w:rsidRPr="003433E6" w:rsidRDefault="00DB4F7C" w:rsidP="00DB4F7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</w:tr>
    </w:tbl>
    <w:p w14:paraId="63F2C1E2" w14:textId="77777777" w:rsidR="00B505A0" w:rsidRDefault="00B505A0" w:rsidP="000B4CEE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64ED7" w14:textId="6439E7CB" w:rsidR="007C6B9E" w:rsidRDefault="000B4CE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B4CEE">
        <w:rPr>
          <w:rFonts w:asciiTheme="majorBidi" w:hAnsiTheme="majorBidi" w:cs="Angsana New" w:hint="cs"/>
          <w:sz w:val="28"/>
          <w:szCs w:val="28"/>
          <w:cs/>
        </w:rPr>
        <w:t>ยอดคงเหลือตามบัญชีของ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หุ้นกู้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จำแนกตามสกุลเงิน</w:t>
      </w:r>
      <w:r w:rsidRPr="000B4C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มีดังต่อไปนี้</w:t>
      </w:r>
    </w:p>
    <w:p w14:paraId="7A37F461" w14:textId="77777777" w:rsidR="000B4CEE" w:rsidRDefault="000B4CE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505A0" w:rsidRPr="006B417E" w14:paraId="7CCF7ECA" w14:textId="77777777" w:rsidTr="00FD5A2C">
        <w:trPr>
          <w:cantSplit/>
        </w:trPr>
        <w:tc>
          <w:tcPr>
            <w:tcW w:w="2815" w:type="pct"/>
          </w:tcPr>
          <w:p w14:paraId="3445B731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7191AE10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B4F7C" w:rsidRPr="006B417E" w14:paraId="2CFD8EC5" w14:textId="77777777" w:rsidTr="00FD5A2C">
        <w:trPr>
          <w:cantSplit/>
        </w:trPr>
        <w:tc>
          <w:tcPr>
            <w:tcW w:w="2815" w:type="pct"/>
          </w:tcPr>
          <w:p w14:paraId="3F4009A3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6BE8E9B" w14:textId="7DBC0635" w:rsidR="00DB4F7C" w:rsidRPr="006B417E" w:rsidRDefault="00DB4F7C" w:rsidP="00DB4F7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2771825D" w14:textId="77777777" w:rsidR="00DB4F7C" w:rsidRPr="006B417E" w:rsidRDefault="00DB4F7C" w:rsidP="00DB4F7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8A2EA26" w14:textId="12774745" w:rsidR="00DB4F7C" w:rsidRPr="006B417E" w:rsidRDefault="00DB4F7C" w:rsidP="00DB4F7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B505A0" w:rsidRPr="006B417E" w14:paraId="7A419ADC" w14:textId="77777777" w:rsidTr="00FD5A2C">
        <w:trPr>
          <w:cantSplit/>
        </w:trPr>
        <w:tc>
          <w:tcPr>
            <w:tcW w:w="2815" w:type="pct"/>
          </w:tcPr>
          <w:p w14:paraId="165AE2AD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37B6C8C9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B4F7C" w:rsidRPr="006B417E" w14:paraId="566B2891" w14:textId="77777777" w:rsidTr="00D87C03">
        <w:trPr>
          <w:cantSplit/>
        </w:trPr>
        <w:tc>
          <w:tcPr>
            <w:tcW w:w="2815" w:type="pct"/>
          </w:tcPr>
          <w:p w14:paraId="41DEF3F1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21412E82" w14:textId="353398C1" w:rsidR="00DB4F7C" w:rsidRPr="006B417E" w:rsidRDefault="00315256" w:rsidP="00DB4F7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73,225,275</w:t>
            </w:r>
          </w:p>
        </w:tc>
        <w:tc>
          <w:tcPr>
            <w:tcW w:w="98" w:type="pct"/>
          </w:tcPr>
          <w:p w14:paraId="5CA1EF6A" w14:textId="77777777" w:rsidR="00DB4F7C" w:rsidRPr="006B417E" w:rsidRDefault="00DB4F7C" w:rsidP="00DB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B6AAC92" w14:textId="5C30A25F" w:rsidR="00DB4F7C" w:rsidRPr="003433E6" w:rsidRDefault="00DB4F7C" w:rsidP="003433E6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 xml:space="preserve">75,598,414 </w:t>
            </w:r>
          </w:p>
        </w:tc>
      </w:tr>
      <w:tr w:rsidR="00DB4F7C" w:rsidRPr="006B417E" w14:paraId="55480968" w14:textId="77777777" w:rsidTr="00D87C03">
        <w:trPr>
          <w:cantSplit/>
        </w:trPr>
        <w:tc>
          <w:tcPr>
            <w:tcW w:w="2815" w:type="pct"/>
          </w:tcPr>
          <w:p w14:paraId="43C0F946" w14:textId="04D64872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D27BDA8" w14:textId="361A5C70" w:rsidR="00DB4F7C" w:rsidRPr="006B417E" w:rsidRDefault="00315256" w:rsidP="00DB4F7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12,949,754</w:t>
            </w:r>
          </w:p>
        </w:tc>
        <w:tc>
          <w:tcPr>
            <w:tcW w:w="98" w:type="pct"/>
          </w:tcPr>
          <w:p w14:paraId="58A3BDF5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1CBB375F" w14:textId="50D203D5" w:rsidR="00DB4F7C" w:rsidRPr="003433E6" w:rsidRDefault="00DB4F7C" w:rsidP="003433E6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 xml:space="preserve">12,968,156 </w:t>
            </w:r>
          </w:p>
        </w:tc>
      </w:tr>
      <w:tr w:rsidR="00DB4F7C" w:rsidRPr="006B417E" w14:paraId="68A66951" w14:textId="77777777" w:rsidTr="00D87C03">
        <w:trPr>
          <w:cantSplit/>
          <w:trHeight w:val="77"/>
        </w:trPr>
        <w:tc>
          <w:tcPr>
            <w:tcW w:w="2815" w:type="pct"/>
          </w:tcPr>
          <w:p w14:paraId="479DC913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0B37C622" w14:textId="00EA53C3" w:rsidR="00DB4F7C" w:rsidRPr="006B417E" w:rsidRDefault="00315256" w:rsidP="00DB4F7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7E6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86,175,029</w:t>
            </w:r>
          </w:p>
        </w:tc>
        <w:tc>
          <w:tcPr>
            <w:tcW w:w="98" w:type="pct"/>
          </w:tcPr>
          <w:p w14:paraId="75B8ACDD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</w:tcPr>
          <w:p w14:paraId="48CC8210" w14:textId="23E9DCBF" w:rsidR="00DB4F7C" w:rsidRPr="003433E6" w:rsidRDefault="00DB4F7C" w:rsidP="003433E6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</w:tr>
    </w:tbl>
    <w:p w14:paraId="037C79B3" w14:textId="77777777" w:rsidR="00E36B8E" w:rsidRPr="003433E6" w:rsidRDefault="00E36B8E" w:rsidP="00CA2E45">
      <w:pPr>
        <w:tabs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95581F2" w14:textId="26AF298A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="00E357AE" w:rsidRPr="003433E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3433E6" w:rsidRPr="003433E6">
        <w:rPr>
          <w:rFonts w:asciiTheme="majorBidi" w:hAnsiTheme="majorBidi" w:cstheme="majorBidi"/>
          <w:sz w:val="28"/>
          <w:szCs w:val="28"/>
        </w:rPr>
        <w:br/>
      </w:r>
      <w:r w:rsidRPr="003433E6">
        <w:rPr>
          <w:rFonts w:asciiTheme="majorBidi" w:hAnsiTheme="majorBidi" w:cstheme="majorBidi"/>
          <w:sz w:val="28"/>
          <w:szCs w:val="28"/>
          <w:cs/>
        </w:rPr>
        <w:t>ในอัตรา</w:t>
      </w:r>
      <w:r w:rsidR="00D33376" w:rsidRPr="003433E6">
        <w:rPr>
          <w:rFonts w:asciiTheme="majorBidi" w:hAnsiTheme="majorBidi" w:cstheme="majorBidi"/>
          <w:sz w:val="28"/>
          <w:szCs w:val="28"/>
        </w:rPr>
        <w:t xml:space="preserve"> SOFR </w:t>
      </w:r>
      <w:r w:rsidR="00D33376" w:rsidRPr="003433E6">
        <w:rPr>
          <w:rFonts w:asciiTheme="majorBidi" w:hAnsiTheme="majorBidi" w:cstheme="majorBidi" w:hint="cs"/>
          <w:sz w:val="28"/>
          <w:szCs w:val="28"/>
          <w:cs/>
        </w:rPr>
        <w:t>บวก</w:t>
      </w:r>
      <w:r w:rsidR="006E3237" w:rsidRPr="003433E6">
        <w:rPr>
          <w:rFonts w:asciiTheme="majorBidi" w:hAnsiTheme="majorBidi" w:cstheme="majorBidi" w:hint="cs"/>
          <w:sz w:val="28"/>
          <w:szCs w:val="28"/>
          <w:cs/>
        </w:rPr>
        <w:t>อัตราร้</w:t>
      </w:r>
      <w:r w:rsidR="008425CD" w:rsidRPr="003433E6">
        <w:rPr>
          <w:rFonts w:asciiTheme="majorBidi" w:hAnsiTheme="majorBidi" w:cstheme="majorBidi" w:hint="cs"/>
          <w:sz w:val="28"/>
          <w:szCs w:val="28"/>
          <w:cs/>
        </w:rPr>
        <w:t>อ</w:t>
      </w:r>
      <w:r w:rsidR="006E3237" w:rsidRPr="003433E6">
        <w:rPr>
          <w:rFonts w:asciiTheme="majorBidi" w:hAnsiTheme="majorBidi" w:cstheme="majorBidi" w:hint="cs"/>
          <w:sz w:val="28"/>
          <w:szCs w:val="28"/>
          <w:cs/>
        </w:rPr>
        <w:t>ยละคงที่ต่อปี</w:t>
      </w:r>
      <w:r w:rsidR="00637C52" w:rsidRPr="003433E6">
        <w:rPr>
          <w:rFonts w:asciiTheme="majorBidi" w:hAnsiTheme="majorBidi" w:cstheme="majorBidi" w:hint="cs"/>
          <w:sz w:val="28"/>
          <w:szCs w:val="28"/>
          <w:cs/>
        </w:rPr>
        <w:t xml:space="preserve"> และดอกเบี้ยที่สกุลเงินเหรียญสหรัฐฯ</w:t>
      </w:r>
      <w:r w:rsidR="008425CD" w:rsidRPr="003433E6">
        <w:rPr>
          <w:rFonts w:asciiTheme="majorBidi" w:hAnsiTheme="majorBidi" w:cstheme="majorBidi"/>
          <w:sz w:val="28"/>
          <w:szCs w:val="28"/>
        </w:rPr>
        <w:t xml:space="preserve"> </w:t>
      </w:r>
      <w:r w:rsidR="00637C52" w:rsidRPr="003433E6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3433E6">
        <w:rPr>
          <w:rFonts w:asciiTheme="majorBidi" w:hAnsiTheme="majorBidi" w:cstheme="majorBidi"/>
          <w:sz w:val="28"/>
          <w:szCs w:val="28"/>
          <w:cs/>
        </w:rPr>
        <w:t>ร้อยละคงที่ต่อปี และจะจ่ายเงินต้นเป็นเงินบาท เพื่อแลกเปลี่ยนกับเงินต้นที่เป็นสกุล</w:t>
      </w:r>
      <w:r w:rsidR="00E357AE" w:rsidRPr="003433E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433E6">
        <w:rPr>
          <w:rFonts w:asciiTheme="majorBidi" w:hAnsiTheme="majorBidi" w:cstheme="majorBidi"/>
          <w:sz w:val="28"/>
          <w:szCs w:val="28"/>
          <w:cs/>
        </w:rPr>
        <w:t>เหรียญสหรัฐฯ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40670A6A" w14:textId="77777777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754C1" w14:textId="7967CB15" w:rsidR="00E36B8E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t>หุ้นกู้สกุลเงินบาทมีกําหนดชําระคืนเงินต้นทั้งจำนวนเมื่อครบกำหนด โดยแบ่งเป็นหุ้นกู้ที่ไม่มีการจ่ายดอกเบี้ย</w:t>
      </w:r>
      <w:r w:rsidR="008B650B" w:rsidRPr="003433E6">
        <w:rPr>
          <w:rFonts w:asciiTheme="majorBidi" w:hAnsiTheme="majorBidi" w:cstheme="majorBidi"/>
          <w:sz w:val="28"/>
          <w:szCs w:val="28"/>
          <w:cs/>
        </w:rPr>
        <w:br/>
      </w:r>
      <w:r w:rsidRPr="003433E6">
        <w:rPr>
          <w:rFonts w:asciiTheme="majorBidi" w:hAnsiTheme="majorBidi" w:cstheme="majorBidi"/>
          <w:sz w:val="28"/>
          <w:szCs w:val="28"/>
          <w:cs/>
        </w:rPr>
        <w:t>(</w:t>
      </w:r>
      <w:r w:rsidRPr="003433E6">
        <w:rPr>
          <w:rFonts w:asciiTheme="majorBidi" w:hAnsiTheme="majorBidi" w:cstheme="majorBidi"/>
          <w:sz w:val="28"/>
          <w:szCs w:val="28"/>
        </w:rPr>
        <w:t xml:space="preserve">Zero-coupon bond) 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และหุ้นกู้ที่มีกำหนดชำระดอกเบี้ยทุก </w:t>
      </w:r>
      <w:r w:rsidR="00846F16" w:rsidRPr="003433E6">
        <w:rPr>
          <w:rFonts w:asciiTheme="majorBidi" w:hAnsiTheme="majorBidi" w:cstheme="majorBidi"/>
          <w:sz w:val="28"/>
          <w:szCs w:val="28"/>
        </w:rPr>
        <w:t>3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="00846F16" w:rsidRPr="003433E6">
        <w:rPr>
          <w:rFonts w:asciiTheme="majorBidi" w:hAnsiTheme="majorBidi" w:cstheme="majorBidi"/>
          <w:sz w:val="28"/>
          <w:szCs w:val="28"/>
        </w:rPr>
        <w:t>6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ซึ่งคิดดอกเบี้ยในอัตราร้อยละคงที่ต่อปี</w:t>
      </w:r>
    </w:p>
    <w:p w14:paraId="32E59C1B" w14:textId="77777777" w:rsidR="0040216D" w:rsidRDefault="0040216D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E29D2A" w14:textId="0DB8737F" w:rsidR="0040216D" w:rsidRPr="003433E6" w:rsidRDefault="00106B68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หุ้นกู้สกุลเงินเหรียญสหรัฐ</w:t>
      </w:r>
      <w:r w:rsidR="001343A5">
        <w:rPr>
          <w:rFonts w:asciiTheme="majorBidi" w:hAnsiTheme="majorBidi" w:cstheme="majorBidi" w:hint="cs"/>
          <w:sz w:val="28"/>
          <w:szCs w:val="28"/>
          <w:cs/>
        </w:rPr>
        <w:t>ฯ</w:t>
      </w:r>
      <w:r w:rsidR="006B4675">
        <w:rPr>
          <w:rFonts w:asciiTheme="majorBidi" w:hAnsiTheme="majorBidi" w:cstheme="majorBidi"/>
          <w:sz w:val="28"/>
          <w:szCs w:val="28"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มีกำหนดชำระคืนเงินต้นทั้งจำนวนเมื่อครบกำหนด</w:t>
      </w:r>
      <w:r w:rsidR="00B0487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และมีกำหนดชำระดอกเบี้ยทุก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/>
          <w:sz w:val="28"/>
          <w:szCs w:val="28"/>
        </w:rPr>
        <w:t>6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583EB9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>คิดดอกเบี้ยในอัตราร้อยละคงที่ และร้อยละ</w:t>
      </w:r>
      <w:r w:rsidR="003D194D">
        <w:rPr>
          <w:rFonts w:asciiTheme="majorBidi" w:hAnsiTheme="majorBidi" w:cstheme="majorBidi"/>
          <w:sz w:val="28"/>
          <w:szCs w:val="28"/>
        </w:rPr>
        <w:t xml:space="preserve"> SOFR 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</w:p>
    <w:p w14:paraId="504B5E8F" w14:textId="77777777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3B323" w14:textId="727773CC" w:rsidR="00220154" w:rsidRPr="003433E6" w:rsidRDefault="00220154" w:rsidP="002201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33E6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บริษัทในฐานะผู้ออกหุ้นกู้จะต้องปฏิบัติตามกำหนดเงื่อนไขที่ได้ระบุไว้ </w:t>
      </w:r>
      <w:r w:rsidRPr="003433E6">
        <w:rPr>
          <w:rFonts w:asciiTheme="majorBidi" w:hAnsiTheme="majorBidi" w:cstheme="majorBidi" w:hint="cs"/>
          <w:b/>
          <w:sz w:val="28"/>
          <w:szCs w:val="28"/>
          <w:cs/>
        </w:rPr>
        <w:t>เช่น</w:t>
      </w:r>
      <w:r w:rsidRPr="003433E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433E6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การดำรงอัตราส่วนหนี้สินต่อส่วนของผู้ถือหุ้น</w:t>
      </w:r>
    </w:p>
    <w:p w14:paraId="28777AF0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AC59CD" w:rsidRPr="006B417E" w:rsidSect="00B2448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AB41671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 ส่วนงานดำเนินงานและการจำแนกรายได้</w:t>
      </w:r>
    </w:p>
    <w:p w14:paraId="39CDAAF1" w14:textId="77777777" w:rsidR="00AC59CD" w:rsidRPr="0048685C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16"/>
          <w:szCs w:val="16"/>
          <w:cs/>
        </w:rPr>
      </w:pPr>
    </w:p>
    <w:p w14:paraId="22787216" w14:textId="4C8B5DBC" w:rsidR="0048685C" w:rsidRDefault="0048685C" w:rsidP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ข้อมูลทางการเงินจำแนกตามส่วนงานของกลุ่มบริษัทสำหรับงวด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8F257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8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7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4CB1FA61" w14:textId="77777777" w:rsidR="0048685C" w:rsidRPr="0048685C" w:rsidRDefault="0048685C" w:rsidP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Style w:val="TableGrid"/>
        <w:tblW w:w="140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862"/>
        <w:gridCol w:w="257"/>
        <w:gridCol w:w="864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48685C" w:rsidRPr="001C1F9F" w14:paraId="6B3E619B" w14:textId="77777777" w:rsidTr="00C64965">
        <w:trPr>
          <w:trHeight w:val="144"/>
          <w:tblHeader/>
        </w:trPr>
        <w:tc>
          <w:tcPr>
            <w:tcW w:w="3057" w:type="dxa"/>
            <w:shd w:val="clear" w:color="auto" w:fill="auto"/>
          </w:tcPr>
          <w:p w14:paraId="6E118279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30C75CC3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685C" w:rsidRPr="001C1F9F" w14:paraId="30484A17" w14:textId="77777777" w:rsidTr="00C64965">
        <w:trPr>
          <w:trHeight w:val="144"/>
          <w:tblHeader/>
        </w:trPr>
        <w:tc>
          <w:tcPr>
            <w:tcW w:w="3057" w:type="dxa"/>
            <w:shd w:val="clear" w:color="auto" w:fill="auto"/>
          </w:tcPr>
          <w:p w14:paraId="53335D0F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7485FC10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3D611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20D82584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3FC8A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429C0DD4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CB53BB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4E582558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D76EA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01E7AF9A" w14:textId="77777777" w:rsidR="0048685C" w:rsidRPr="003433E6" w:rsidRDefault="0048685C" w:rsidP="00FC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685C" w14:paraId="252446C0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604F0F1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3433E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433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433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4033282" w14:textId="68F34C59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9B58BC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C12ADC" w14:textId="56BF9E6D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62FA2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AE4167" w14:textId="6E043631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FE74F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2981D7" w14:textId="39E78190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6DB29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F2ADBB" w14:textId="640222C3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F9FE6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A60089" w14:textId="32ADB52C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F7AA3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C08427" w14:textId="0E952FA6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9A83D6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C0A75F" w14:textId="36FEAFB8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1C073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A0ECEC" w14:textId="73D01872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ADD7D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3E8FED" w14:textId="633424C3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8685C" w14:paraId="2463B4CA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7BBAEA72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4CC1082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B05F3" w:rsidRPr="009B1E49" w14:paraId="12CA1A2A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201B6853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67E01CE" w14:textId="71DAAD2E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893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10</w:t>
            </w:r>
            <w:r w:rsidR="00715C73">
              <w:rPr>
                <w:rFonts w:asciiTheme="majorBidi" w:hAnsiTheme="majorBidi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3B182AE1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31DAEC" w14:textId="3C4B17C5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6,168,163</w:t>
            </w:r>
          </w:p>
        </w:tc>
        <w:tc>
          <w:tcPr>
            <w:tcW w:w="270" w:type="dxa"/>
            <w:shd w:val="clear" w:color="auto" w:fill="auto"/>
          </w:tcPr>
          <w:p w14:paraId="78A859C3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88795C" w14:textId="7136A958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A4B170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37E8A1" w14:textId="573E5373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E46B9D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013B15" w14:textId="3743F1E5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164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661</w:t>
            </w:r>
          </w:p>
        </w:tc>
        <w:tc>
          <w:tcPr>
            <w:tcW w:w="236" w:type="dxa"/>
            <w:shd w:val="clear" w:color="auto" w:fill="auto"/>
          </w:tcPr>
          <w:p w14:paraId="5F444E52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7D9ABF" w14:textId="46D0FAF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184,839</w:t>
            </w:r>
          </w:p>
        </w:tc>
        <w:tc>
          <w:tcPr>
            <w:tcW w:w="270" w:type="dxa"/>
            <w:shd w:val="clear" w:color="auto" w:fill="auto"/>
          </w:tcPr>
          <w:p w14:paraId="1FA66E00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D6BCF5" w14:textId="453228BD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1BDD5F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083B3D" w14:textId="565C0D2E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D54FB4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5F7D3C" w14:textId="43A766F6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7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057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76</w:t>
            </w:r>
            <w:r w:rsidR="00715C73">
              <w:rPr>
                <w:rFonts w:asciiTheme="majorBidi" w:hAnsiTheme="majorBidi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315466A0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1DD79" w14:textId="4519E690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6,353,002</w:t>
            </w:r>
          </w:p>
        </w:tc>
      </w:tr>
      <w:tr w:rsidR="008B05F3" w:rsidRPr="009B1E49" w14:paraId="6F3C2E1F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6E5A815D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121D143" w14:textId="4C9B3986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114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86</w:t>
            </w:r>
            <w:r w:rsidR="00F353A6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2965B036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25DC49" w14:textId="31465394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211,842</w:t>
            </w:r>
          </w:p>
        </w:tc>
        <w:tc>
          <w:tcPr>
            <w:tcW w:w="270" w:type="dxa"/>
            <w:shd w:val="clear" w:color="auto" w:fill="auto"/>
          </w:tcPr>
          <w:p w14:paraId="7080C019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566849" w14:textId="316E581A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22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421</w:t>
            </w:r>
          </w:p>
        </w:tc>
        <w:tc>
          <w:tcPr>
            <w:tcW w:w="236" w:type="dxa"/>
            <w:shd w:val="clear" w:color="auto" w:fill="auto"/>
          </w:tcPr>
          <w:p w14:paraId="0BEB6CE6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BD65C1" w14:textId="5FAAC56F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20,791</w:t>
            </w:r>
          </w:p>
        </w:tc>
        <w:tc>
          <w:tcPr>
            <w:tcW w:w="236" w:type="dxa"/>
            <w:shd w:val="clear" w:color="auto" w:fill="auto"/>
          </w:tcPr>
          <w:p w14:paraId="39F591C7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E65204" w14:textId="02BEDC5A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32</w:t>
            </w:r>
            <w:r w:rsidR="001A3BBF"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AE52B4F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BB56F5" w14:textId="49C01C3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9,110</w:t>
            </w:r>
          </w:p>
        </w:tc>
        <w:tc>
          <w:tcPr>
            <w:tcW w:w="270" w:type="dxa"/>
            <w:shd w:val="clear" w:color="auto" w:fill="auto"/>
          </w:tcPr>
          <w:p w14:paraId="3203C601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CFD566" w14:textId="3051B7A6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3A9D5F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B40DE4" w14:textId="57050686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5CF7F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763C04" w14:textId="2AACA3B5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142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61</w:t>
            </w:r>
            <w:r w:rsidR="00715C73">
              <w:rPr>
                <w:rFonts w:asciiTheme="majorBidi" w:hAnsiTheme="majorBidi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00E9291E" w14:textId="77777777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B1834" w14:textId="0DDB2C88" w:rsidR="008B05F3" w:rsidRPr="003433E6" w:rsidRDefault="008B05F3" w:rsidP="008B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241,743</w:t>
            </w:r>
          </w:p>
        </w:tc>
      </w:tr>
      <w:tr w:rsidR="0048685C" w:rsidRPr="009B1E49" w14:paraId="1156D182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72C25F8B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85EE5" w14:textId="4CFDC050" w:rsidR="0048685C" w:rsidRPr="003433E6" w:rsidRDefault="0036389D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146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93</w:t>
            </w:r>
            <w:r w:rsidR="00715C73">
              <w:rPr>
                <w:rFonts w:asciiTheme="majorBidi" w:hAnsiTheme="majorBidi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78BD335B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24CB" w14:textId="3099D6AD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152,198</w:t>
            </w:r>
          </w:p>
        </w:tc>
        <w:tc>
          <w:tcPr>
            <w:tcW w:w="270" w:type="dxa"/>
            <w:shd w:val="clear" w:color="auto" w:fill="auto"/>
          </w:tcPr>
          <w:p w14:paraId="6F58479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FC034" w14:textId="431817A3" w:rsidR="0048685C" w:rsidRPr="003433E6" w:rsidRDefault="0036389D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220</w:t>
            </w:r>
          </w:p>
        </w:tc>
        <w:tc>
          <w:tcPr>
            <w:tcW w:w="236" w:type="dxa"/>
            <w:shd w:val="clear" w:color="auto" w:fill="auto"/>
          </w:tcPr>
          <w:p w14:paraId="5F3D5C09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0BA9B" w14:textId="04E705B2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4703B762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EF3BB" w14:textId="31895E57" w:rsidR="0048685C" w:rsidRPr="003433E6" w:rsidRDefault="008B05F3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130</w:t>
            </w:r>
          </w:p>
        </w:tc>
        <w:tc>
          <w:tcPr>
            <w:tcW w:w="236" w:type="dxa"/>
            <w:shd w:val="clear" w:color="auto" w:fill="auto"/>
          </w:tcPr>
          <w:p w14:paraId="10F93191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F390E" w14:textId="31EA362C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10,090</w:t>
            </w:r>
          </w:p>
        </w:tc>
        <w:tc>
          <w:tcPr>
            <w:tcW w:w="270" w:type="dxa"/>
            <w:shd w:val="clear" w:color="auto" w:fill="auto"/>
          </w:tcPr>
          <w:p w14:paraId="6E6C9C75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7BB348E" w14:textId="16BA178B" w:rsidR="0048685C" w:rsidRPr="003433E6" w:rsidRDefault="008B05F3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(111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280)</w:t>
            </w:r>
          </w:p>
        </w:tc>
        <w:tc>
          <w:tcPr>
            <w:tcW w:w="270" w:type="dxa"/>
            <w:shd w:val="clear" w:color="auto" w:fill="auto"/>
          </w:tcPr>
          <w:p w14:paraId="43DC15C2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D3B9C13" w14:textId="5B0494E9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(126,507)</w:t>
            </w:r>
          </w:p>
        </w:tc>
        <w:tc>
          <w:tcPr>
            <w:tcW w:w="270" w:type="dxa"/>
            <w:shd w:val="clear" w:color="auto" w:fill="auto"/>
          </w:tcPr>
          <w:p w14:paraId="22DF749F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9CB01" w14:textId="754C44E5" w:rsidR="0048685C" w:rsidRPr="003433E6" w:rsidRDefault="008B05F3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42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00</w:t>
            </w:r>
            <w:r w:rsidR="00715C73">
              <w:rPr>
                <w:rFonts w:asciiTheme="majorBidi" w:hAnsiTheme="majorBidi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4E3DDDFF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A6A8F" w14:textId="65322EF6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35,812</w:t>
            </w:r>
          </w:p>
        </w:tc>
      </w:tr>
      <w:tr w:rsidR="0048685C" w:rsidRPr="009B1E49" w14:paraId="494F0BB7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4AB02EBC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DB936" w14:textId="1D380FD2" w:rsidR="0048685C" w:rsidRPr="003433E6" w:rsidRDefault="0036389D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3638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154</w:t>
            </w:r>
            <w:r w:rsidRPr="003638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</w:t>
            </w:r>
            <w:r w:rsidR="00F353A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57" w:type="dxa"/>
            <w:shd w:val="clear" w:color="auto" w:fill="auto"/>
          </w:tcPr>
          <w:p w14:paraId="17B7416F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5F99E" w14:textId="1AB0DBEE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6,532,203</w:t>
            </w:r>
          </w:p>
        </w:tc>
        <w:tc>
          <w:tcPr>
            <w:tcW w:w="270" w:type="dxa"/>
            <w:shd w:val="clear" w:color="auto" w:fill="auto"/>
          </w:tcPr>
          <w:p w14:paraId="39560860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2CF5" w14:textId="4589D8FD" w:rsidR="0048685C" w:rsidRPr="003433E6" w:rsidRDefault="0036389D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22</w:t>
            </w:r>
            <w:r w:rsidRPr="003638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641</w:t>
            </w:r>
          </w:p>
        </w:tc>
        <w:tc>
          <w:tcPr>
            <w:tcW w:w="236" w:type="dxa"/>
            <w:shd w:val="clear" w:color="auto" w:fill="auto"/>
          </w:tcPr>
          <w:p w14:paraId="00A583E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2FB87" w14:textId="733E290D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20,822</w:t>
            </w:r>
          </w:p>
        </w:tc>
        <w:tc>
          <w:tcPr>
            <w:tcW w:w="236" w:type="dxa"/>
            <w:shd w:val="clear" w:color="auto" w:fill="auto"/>
          </w:tcPr>
          <w:p w14:paraId="1B38617B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07F27" w14:textId="08545450" w:rsidR="0048685C" w:rsidRPr="003433E6" w:rsidRDefault="008B05F3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176</w:t>
            </w:r>
            <w:r w:rsidRPr="008B05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</w:t>
            </w:r>
            <w:r w:rsidR="001A3BB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71AE257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A2860" w14:textId="36803D73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204,039</w:t>
            </w:r>
          </w:p>
        </w:tc>
        <w:tc>
          <w:tcPr>
            <w:tcW w:w="270" w:type="dxa"/>
            <w:shd w:val="clear" w:color="auto" w:fill="auto"/>
          </w:tcPr>
          <w:p w14:paraId="4C9BE5FB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2B8BC" w14:textId="0663FB6C" w:rsidR="0048685C" w:rsidRPr="003433E6" w:rsidRDefault="008B05F3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(111</w:t>
            </w:r>
            <w:r w:rsidRPr="008B05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280)</w:t>
            </w:r>
          </w:p>
        </w:tc>
        <w:tc>
          <w:tcPr>
            <w:tcW w:w="270" w:type="dxa"/>
            <w:shd w:val="clear" w:color="auto" w:fill="auto"/>
          </w:tcPr>
          <w:p w14:paraId="1605C304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72533" w14:textId="58BDF414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(126,507)</w:t>
            </w:r>
          </w:p>
        </w:tc>
        <w:tc>
          <w:tcPr>
            <w:tcW w:w="270" w:type="dxa"/>
            <w:shd w:val="clear" w:color="auto" w:fill="auto"/>
          </w:tcPr>
          <w:p w14:paraId="70FB10E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580F4" w14:textId="23709090" w:rsidR="0048685C" w:rsidRPr="003433E6" w:rsidRDefault="008B05F3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8B05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242</w:t>
            </w:r>
            <w:r w:rsidRPr="008B05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38</w:t>
            </w:r>
            <w:r w:rsidR="00715C73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35F112A4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4FD1C" w14:textId="2FCCDA60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6,630,557</w:t>
            </w:r>
          </w:p>
        </w:tc>
      </w:tr>
      <w:tr w:rsidR="0048685C" w:rsidRPr="009B1E49" w14:paraId="621A7A95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78813EB9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037D8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  <w:shd w:val="clear" w:color="auto" w:fill="auto"/>
          </w:tcPr>
          <w:p w14:paraId="4D7B1E07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D41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1D44AFF5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EFA8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127F0E67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83FC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793EEF7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43579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F8512B9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F2C4A9B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136D87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01B94B1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241201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BD3AA0B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2F679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63F4F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7D794A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F04DD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4C68DD" w:rsidRPr="009B1E49" w14:paraId="572405D8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2CDDA057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D5CE6E5" w14:textId="694477FA" w:rsidR="004C68DD" w:rsidRPr="003433E6" w:rsidRDefault="00F353A6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1,843,087</w:t>
            </w:r>
          </w:p>
        </w:tc>
        <w:tc>
          <w:tcPr>
            <w:tcW w:w="257" w:type="dxa"/>
            <w:shd w:val="clear" w:color="auto" w:fill="auto"/>
          </w:tcPr>
          <w:p w14:paraId="0012CF5D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A9D309" w14:textId="15B6BDE1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1,650,721</w:t>
            </w:r>
          </w:p>
        </w:tc>
        <w:tc>
          <w:tcPr>
            <w:tcW w:w="270" w:type="dxa"/>
            <w:shd w:val="clear" w:color="auto" w:fill="auto"/>
          </w:tcPr>
          <w:p w14:paraId="4A11FF93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8682E5" w14:textId="5699C2F4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4C68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544</w:t>
            </w:r>
          </w:p>
        </w:tc>
        <w:tc>
          <w:tcPr>
            <w:tcW w:w="236" w:type="dxa"/>
            <w:shd w:val="clear" w:color="auto" w:fill="auto"/>
          </w:tcPr>
          <w:p w14:paraId="56585286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62B586" w14:textId="1B1F78FE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3,939</w:t>
            </w:r>
          </w:p>
        </w:tc>
        <w:tc>
          <w:tcPr>
            <w:tcW w:w="236" w:type="dxa"/>
            <w:shd w:val="clear" w:color="auto" w:fill="auto"/>
          </w:tcPr>
          <w:p w14:paraId="06DA9D2A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0BCC12AD" w14:textId="1BF03B5A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117</w:t>
            </w:r>
            <w:r w:rsidRPr="004C68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169</w:t>
            </w:r>
          </w:p>
        </w:tc>
        <w:tc>
          <w:tcPr>
            <w:tcW w:w="236" w:type="dxa"/>
            <w:shd w:val="clear" w:color="auto" w:fill="auto"/>
          </w:tcPr>
          <w:p w14:paraId="2EF53617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028CF86" w14:textId="651D2539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81,278</w:t>
            </w:r>
          </w:p>
        </w:tc>
        <w:tc>
          <w:tcPr>
            <w:tcW w:w="270" w:type="dxa"/>
            <w:shd w:val="clear" w:color="auto" w:fill="auto"/>
          </w:tcPr>
          <w:p w14:paraId="08ADFFE1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63E170F" w14:textId="47829004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75664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F8A2028" w14:textId="3F824FCB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00729B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395024" w14:textId="295DD3C4" w:rsidR="004C68DD" w:rsidRPr="003433E6" w:rsidRDefault="002B3010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1,96</w:t>
            </w:r>
            <w:r w:rsidR="00F353A6">
              <w:rPr>
                <w:rFonts w:asciiTheme="majorBidi" w:hAnsiTheme="majorBidi" w:cs="Angsana New"/>
                <w:sz w:val="24"/>
                <w:szCs w:val="24"/>
              </w:rPr>
              <w:t>4,800</w:t>
            </w:r>
          </w:p>
        </w:tc>
        <w:tc>
          <w:tcPr>
            <w:tcW w:w="264" w:type="dxa"/>
            <w:shd w:val="clear" w:color="auto" w:fill="auto"/>
          </w:tcPr>
          <w:p w14:paraId="06C458E3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2ADD8" w14:textId="68038811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1,735,938</w:t>
            </w:r>
          </w:p>
        </w:tc>
      </w:tr>
      <w:tr w:rsidR="004C68DD" w:rsidRPr="009B1E49" w14:paraId="700AB145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1C010929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92DA1" w14:textId="17D327B4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B726C">
              <w:rPr>
                <w:rFonts w:asciiTheme="majorBidi" w:hAnsiTheme="majorBidi" w:cs="Angsana New"/>
                <w:sz w:val="24"/>
                <w:szCs w:val="24"/>
              </w:rPr>
              <w:t>368,</w:t>
            </w:r>
            <w:r w:rsidR="00C83DB1">
              <w:rPr>
                <w:rFonts w:asciiTheme="majorBidi" w:hAnsiTheme="majorBidi" w:cs="Angsana New"/>
                <w:sz w:val="24"/>
                <w:szCs w:val="24"/>
              </w:rPr>
              <w:t>94</w:t>
            </w:r>
            <w:r w:rsidR="004B726C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36E85B1F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C81D1" w14:textId="58EB473C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(328,955)</w:t>
            </w:r>
          </w:p>
        </w:tc>
        <w:tc>
          <w:tcPr>
            <w:tcW w:w="270" w:type="dxa"/>
            <w:shd w:val="clear" w:color="auto" w:fill="auto"/>
          </w:tcPr>
          <w:p w14:paraId="140CE254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7B38" w14:textId="7B53278D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(909)</w:t>
            </w:r>
          </w:p>
        </w:tc>
        <w:tc>
          <w:tcPr>
            <w:tcW w:w="236" w:type="dxa"/>
            <w:shd w:val="clear" w:color="auto" w:fill="auto"/>
          </w:tcPr>
          <w:p w14:paraId="16AAF0DB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6CF69" w14:textId="17212C2C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(788)</w:t>
            </w:r>
          </w:p>
        </w:tc>
        <w:tc>
          <w:tcPr>
            <w:tcW w:w="236" w:type="dxa"/>
            <w:shd w:val="clear" w:color="auto" w:fill="auto"/>
          </w:tcPr>
          <w:p w14:paraId="4FAFBE6B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8EF75" w14:textId="14D02872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(23</w:t>
            </w:r>
            <w:r w:rsidRPr="004C68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727)</w:t>
            </w:r>
          </w:p>
        </w:tc>
        <w:tc>
          <w:tcPr>
            <w:tcW w:w="236" w:type="dxa"/>
            <w:shd w:val="clear" w:color="auto" w:fill="auto"/>
          </w:tcPr>
          <w:p w14:paraId="51771426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CDBEE" w14:textId="2783ED63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  <w:r w:rsidRPr="003433E6">
              <w:rPr>
                <w:rFonts w:asciiTheme="majorBidi" w:hAnsiTheme="majorBidi" w:cstheme="majorBidi"/>
                <w:sz w:val="24"/>
                <w:szCs w:val="24"/>
              </w:rPr>
              <w:t>,820)</w:t>
            </w:r>
          </w:p>
        </w:tc>
        <w:tc>
          <w:tcPr>
            <w:tcW w:w="270" w:type="dxa"/>
            <w:shd w:val="clear" w:color="auto" w:fill="auto"/>
          </w:tcPr>
          <w:p w14:paraId="7F9E2966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1A73C7E" w14:textId="76DBCEC1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89327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4C20FDE" w14:textId="6724368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7832D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3A032C9" w14:textId="6933FAC2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4B726C">
              <w:rPr>
                <w:rFonts w:asciiTheme="majorBidi" w:hAnsiTheme="majorBidi" w:cs="Angsana New"/>
                <w:sz w:val="24"/>
                <w:szCs w:val="24"/>
              </w:rPr>
              <w:t>393,584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3C90FE7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73E450" w14:textId="7A051DF2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(346,563)</w:t>
            </w:r>
          </w:p>
        </w:tc>
      </w:tr>
      <w:tr w:rsidR="004C68DD" w:rsidRPr="009B1E49" w14:paraId="62349927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653F8698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B7007" w14:textId="1027B203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4B726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474,139</w:t>
            </w:r>
          </w:p>
        </w:tc>
        <w:tc>
          <w:tcPr>
            <w:tcW w:w="257" w:type="dxa"/>
            <w:shd w:val="clear" w:color="auto" w:fill="auto"/>
          </w:tcPr>
          <w:p w14:paraId="24A58B38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AB28A" w14:textId="3106AC24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1,321,766</w:t>
            </w:r>
          </w:p>
        </w:tc>
        <w:tc>
          <w:tcPr>
            <w:tcW w:w="270" w:type="dxa"/>
            <w:shd w:val="clear" w:color="auto" w:fill="auto"/>
          </w:tcPr>
          <w:p w14:paraId="4A00581C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10D4E" w14:textId="794A0B4D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7CA828B9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F34AC" w14:textId="49D59F83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3,151</w:t>
            </w:r>
          </w:p>
        </w:tc>
        <w:tc>
          <w:tcPr>
            <w:tcW w:w="236" w:type="dxa"/>
            <w:shd w:val="clear" w:color="auto" w:fill="auto"/>
          </w:tcPr>
          <w:p w14:paraId="600480E0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0FBC6" w14:textId="43956420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93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442</w:t>
            </w:r>
          </w:p>
        </w:tc>
        <w:tc>
          <w:tcPr>
            <w:tcW w:w="236" w:type="dxa"/>
            <w:shd w:val="clear" w:color="auto" w:fill="auto"/>
          </w:tcPr>
          <w:p w14:paraId="1757B213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73FE6" w14:textId="3C96AFF6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4,458</w:t>
            </w:r>
          </w:p>
        </w:tc>
        <w:tc>
          <w:tcPr>
            <w:tcW w:w="270" w:type="dxa"/>
            <w:shd w:val="clear" w:color="auto" w:fill="auto"/>
          </w:tcPr>
          <w:p w14:paraId="203B087D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6427" w14:textId="6997B221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2BDD3E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92C1" w14:textId="61DBC9BC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1BA13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C3B14" w14:textId="49E6FB86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4B726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571,216</w:t>
            </w:r>
          </w:p>
        </w:tc>
        <w:tc>
          <w:tcPr>
            <w:tcW w:w="264" w:type="dxa"/>
            <w:shd w:val="clear" w:color="auto" w:fill="auto"/>
          </w:tcPr>
          <w:p w14:paraId="3FB32F61" w14:textId="77777777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D7028" w14:textId="022898E9" w:rsidR="004C68DD" w:rsidRPr="003433E6" w:rsidRDefault="004C68DD" w:rsidP="004C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1,389,375</w:t>
            </w:r>
          </w:p>
        </w:tc>
      </w:tr>
      <w:tr w:rsidR="0048685C" w:rsidRPr="009B1E49" w14:paraId="3D47ADE7" w14:textId="77777777" w:rsidTr="00FC227E">
        <w:trPr>
          <w:trHeight w:val="271"/>
        </w:trPr>
        <w:tc>
          <w:tcPr>
            <w:tcW w:w="3057" w:type="dxa"/>
            <w:shd w:val="clear" w:color="auto" w:fill="auto"/>
          </w:tcPr>
          <w:p w14:paraId="16E45938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F69F9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08D14AE1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24FE9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308400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4AC1F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8BFCF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4C2E2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653D8D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7482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98CD3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5EC9B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2DB89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CFFD2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AEE83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05AE8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7C3B97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6EA5E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95A022C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22CA5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48685C" w:rsidRPr="009B1E49" w14:paraId="36260E43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01E7496B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0" w:hanging="24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0F840D3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EDBA5E9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78C285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CB514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FA7028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AD7411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4A793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19AA18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9F36A7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D00A001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06F917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8EC011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6B4EC6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B9F2D8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A63E67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B4F1E1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AFECFA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022FB0D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05FF75" w14:textId="77777777" w:rsidR="0048685C" w:rsidRPr="003433E6" w:rsidRDefault="0048685C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E1060" w:rsidRPr="009B1E49" w14:paraId="3C95BD1B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6CFDE340" w14:textId="2F18072C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ผลขาดทุนจากการตัดรายการสินทรัพย์ทางการเงินที่วัดมูลค่าด้วย</w:t>
            </w:r>
            <w:r w:rsidRPr="003433E6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ราคาทุนตัดจำหน่ายและลูกหนี้ตามสัญญาเช่าซื้อ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303EFF4" w14:textId="3EFBE6E9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(232</w:t>
            </w:r>
            <w:r w:rsidRPr="007E10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075)</w:t>
            </w:r>
          </w:p>
        </w:tc>
        <w:tc>
          <w:tcPr>
            <w:tcW w:w="257" w:type="dxa"/>
            <w:shd w:val="clear" w:color="auto" w:fill="auto"/>
          </w:tcPr>
          <w:p w14:paraId="29195E73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493074" w14:textId="3BF1B62B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(191,523)</w:t>
            </w:r>
          </w:p>
        </w:tc>
        <w:tc>
          <w:tcPr>
            <w:tcW w:w="270" w:type="dxa"/>
            <w:shd w:val="clear" w:color="auto" w:fill="auto"/>
          </w:tcPr>
          <w:p w14:paraId="0BD4A158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3E6037" w14:textId="4039AAE0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FE277A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3D32C8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21D17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B2CD8D" w14:textId="57E4DE5A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(13</w:t>
            </w:r>
            <w:r w:rsidRPr="007E10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934)</w:t>
            </w:r>
          </w:p>
        </w:tc>
        <w:tc>
          <w:tcPr>
            <w:tcW w:w="236" w:type="dxa"/>
            <w:shd w:val="clear" w:color="auto" w:fill="auto"/>
          </w:tcPr>
          <w:p w14:paraId="3A847E07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E3AA4A" w14:textId="0547C9FE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(84,303)</w:t>
            </w:r>
          </w:p>
        </w:tc>
        <w:tc>
          <w:tcPr>
            <w:tcW w:w="270" w:type="dxa"/>
            <w:shd w:val="clear" w:color="auto" w:fill="auto"/>
          </w:tcPr>
          <w:p w14:paraId="440880E5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45AAE2" w14:textId="0F3FC586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963D7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37EA5F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73259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C3797E" w14:textId="7C94CA29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(246</w:t>
            </w:r>
            <w:r w:rsidRPr="007E10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009)</w:t>
            </w:r>
          </w:p>
        </w:tc>
        <w:tc>
          <w:tcPr>
            <w:tcW w:w="264" w:type="dxa"/>
            <w:shd w:val="clear" w:color="auto" w:fill="auto"/>
          </w:tcPr>
          <w:p w14:paraId="6F18A5AC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89B97" w14:textId="7E142AFB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(275,826)</w:t>
            </w:r>
          </w:p>
        </w:tc>
      </w:tr>
      <w:tr w:rsidR="007E1060" w:rsidRPr="009B1E49" w14:paraId="0096DA47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57849910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4F0D601" w14:textId="0DCD6C1C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353A6">
              <w:rPr>
                <w:rFonts w:asciiTheme="majorBidi" w:hAnsiTheme="majorBidi" w:cs="Angsana New"/>
                <w:sz w:val="24"/>
                <w:szCs w:val="24"/>
              </w:rPr>
              <w:t>752,239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764E9A02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774107" w14:textId="1AADF975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  <w:r w:rsidRPr="003433E6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076</w:t>
            </w:r>
            <w:r w:rsidRPr="003433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67E96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633208D" w14:textId="33DA6158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7495D2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A44F8A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8C2817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EAD4B7" w14:textId="023315B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F72EE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18F771" w14:textId="22063726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18</w:t>
            </w:r>
            <w:r w:rsidRPr="003433E6">
              <w:rPr>
                <w:rFonts w:asciiTheme="majorBidi" w:hAnsiTheme="majorBidi" w:cs="Angsana New"/>
                <w:sz w:val="24"/>
                <w:szCs w:val="24"/>
              </w:rPr>
              <w:t>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D981DD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57F6FE" w14:textId="1C894D78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B43D8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567995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300E0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C5709C" w14:textId="63068129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B3010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F353A6">
              <w:rPr>
                <w:rFonts w:asciiTheme="majorBidi" w:hAnsiTheme="majorBidi" w:cs="Angsana New"/>
                <w:sz w:val="24"/>
                <w:szCs w:val="24"/>
              </w:rPr>
              <w:t>51,703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47DE557" w14:textId="7777777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D41E2F" w14:textId="357E77E7" w:rsidR="007E1060" w:rsidRPr="003433E6" w:rsidRDefault="007E1060" w:rsidP="007E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>(858,137)</w:t>
            </w:r>
          </w:p>
        </w:tc>
      </w:tr>
      <w:tr w:rsidR="00C64965" w:rsidRPr="009B1E49" w14:paraId="236D135A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2E0EE756" w14:textId="27321FCA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CCD89D0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442CB38C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F0EA8A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625A19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2719C5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147D40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15BC31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E189A2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69B98E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007525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9AF053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025881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09F0C0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65F62D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A20313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5CCADE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DF6DC2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</w:tcPr>
          <w:p w14:paraId="28826D6A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AC4F5B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4965" w:rsidRPr="009B1E49" w14:paraId="13A0703E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00CB57CA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3F3925D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0242B32F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E0D64C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389F6FD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D54B1D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AF4D1C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2E0025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C83E2A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05D056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164F7A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F3EC29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B7D003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B3EB50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574F4D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8A24C0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B0A32F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70F5D9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</w:tcPr>
          <w:p w14:paraId="7F947360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1B1924" w14:textId="77777777" w:rsidR="00C64965" w:rsidRPr="003433E6" w:rsidRDefault="00C64965" w:rsidP="0048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2E45" w:rsidRPr="009B1E49" w14:paraId="1AED413F" w14:textId="77777777" w:rsidTr="00FC227E">
        <w:trPr>
          <w:trHeight w:val="144"/>
        </w:trPr>
        <w:tc>
          <w:tcPr>
            <w:tcW w:w="3057" w:type="dxa"/>
            <w:shd w:val="clear" w:color="auto" w:fill="auto"/>
          </w:tcPr>
          <w:p w14:paraId="7E8D8805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6A82480" w14:textId="16D36019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57" w:type="dxa"/>
            <w:shd w:val="clear" w:color="auto" w:fill="auto"/>
          </w:tcPr>
          <w:p w14:paraId="4B8CFF91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3538EF" w14:textId="0D7E09A6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3D6322B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4F7384" w14:textId="2320AD65" w:rsidR="00CA2E45" w:rsidRPr="00C64965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020F44E8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D3235E" w14:textId="0E43F24C" w:rsidR="00CA2E45" w:rsidRPr="00C64965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0091A3" w14:textId="77777777" w:rsidR="00CA2E45" w:rsidRPr="00C64965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DFE572" w14:textId="3B55D879" w:rsidR="00CA2E45" w:rsidRPr="00C64965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7207FA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A8D930" w14:textId="7711FEB9" w:rsidR="00CA2E45" w:rsidRPr="00C64965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0D856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98232D" w14:textId="54D01284" w:rsidR="00CA2E45" w:rsidRPr="00C64965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A3735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74DF7F" w14:textId="076FB727" w:rsidR="00CA2E45" w:rsidRPr="00C64965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5AECCB3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EFC665" w14:textId="50BA69BE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629AE296" w14:textId="77777777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F382C9" w14:textId="194BAAD4" w:rsidR="00CA2E45" w:rsidRPr="003433E6" w:rsidRDefault="00CA2E45" w:rsidP="00C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C64965" w:rsidRPr="009B1E49" w14:paraId="5D53CE88" w14:textId="77777777" w:rsidTr="00F41B10">
        <w:trPr>
          <w:trHeight w:val="144"/>
        </w:trPr>
        <w:tc>
          <w:tcPr>
            <w:tcW w:w="3057" w:type="dxa"/>
            <w:shd w:val="clear" w:color="auto" w:fill="auto"/>
          </w:tcPr>
          <w:p w14:paraId="24CF95D6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B3ED1C" w14:textId="3C8C99B3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57" w:type="dxa"/>
            <w:shd w:val="clear" w:color="auto" w:fill="auto"/>
          </w:tcPr>
          <w:p w14:paraId="739C381D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21B4C9" w14:textId="347EF108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7214D6C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A4103D" w14:textId="266EA84F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480FAC22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4B6221" w14:textId="7E3BB311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00544C" w14:textId="77777777" w:rsidR="00C64965" w:rsidRPr="00C64965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AEA5F4" w14:textId="032C8E0D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5D2139E9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B7894B" w14:textId="5F524BDB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AE06E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20C22A" w14:textId="746534EB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FC595CF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10E3CA" w14:textId="69ABFF79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4FFA210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F905F2" w14:textId="134F3B9F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3565EF5A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9C32C1" w14:textId="61AF0200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64965" w:rsidRPr="009B1E49" w14:paraId="5B1AEAFF" w14:textId="77777777" w:rsidTr="00AF2329">
        <w:trPr>
          <w:trHeight w:val="144"/>
        </w:trPr>
        <w:tc>
          <w:tcPr>
            <w:tcW w:w="3057" w:type="dxa"/>
            <w:shd w:val="clear" w:color="auto" w:fill="auto"/>
            <w:vAlign w:val="bottom"/>
          </w:tcPr>
          <w:p w14:paraId="3C3B73F9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27B16275" w14:textId="1582261C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64965" w:rsidRPr="009B1E49" w14:paraId="040EB6EB" w14:textId="77777777" w:rsidTr="00396CC6">
        <w:trPr>
          <w:trHeight w:val="144"/>
        </w:trPr>
        <w:tc>
          <w:tcPr>
            <w:tcW w:w="3057" w:type="dxa"/>
            <w:shd w:val="clear" w:color="auto" w:fill="auto"/>
            <w:vAlign w:val="bottom"/>
          </w:tcPr>
          <w:p w14:paraId="13CD7A26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CD3AEAA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FE085B3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760AFB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9008D7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AFE8C9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824834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18BCEC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46EE4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EF13C4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D6389F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46ED54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0B6086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82A036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925EA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4043E0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788EE4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0E823D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</w:tcPr>
          <w:p w14:paraId="78A74DF3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6663C8" w14:textId="77777777" w:rsidR="00C64965" w:rsidRPr="003433E6" w:rsidRDefault="00C64965" w:rsidP="00C6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57D4" w:rsidRPr="009B1E49" w14:paraId="7E2465B7" w14:textId="77777777" w:rsidTr="00DD57D4">
        <w:trPr>
          <w:trHeight w:val="144"/>
        </w:trPr>
        <w:tc>
          <w:tcPr>
            <w:tcW w:w="3057" w:type="dxa"/>
            <w:shd w:val="clear" w:color="auto" w:fill="auto"/>
            <w:vAlign w:val="bottom"/>
          </w:tcPr>
          <w:p w14:paraId="1D8AD167" w14:textId="7FE487CB" w:rsidR="00DD57D4" w:rsidRPr="003433E6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1900E2B" w14:textId="2F4AFE61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178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4B726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202</w:t>
            </w:r>
            <w:r w:rsidR="0019488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,961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E7C78D7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349544" w14:textId="7D3A8422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175,386,927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F1E48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0A497C10" w14:textId="31DA3BD9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72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9255D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8B396E" w14:textId="48EC0343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65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6DFDE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7367163F" w14:textId="0B8BE252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618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="003A36B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  <w:r w:rsidR="008D722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D5D7B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8156B" w14:textId="2146055F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711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A8CA1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19E1BF67" w14:textId="776B42EA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190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="002B301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10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88DC4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E34649" w14:textId="1648D3CC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318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C2D31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072EA65E" w14:textId="420BC808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173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4B726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703,985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3B1177A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DE670E" w14:textId="02F1FB20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170,846,051</w:t>
            </w:r>
          </w:p>
        </w:tc>
      </w:tr>
      <w:tr w:rsidR="00DD57D4" w:rsidRPr="009B1E49" w14:paraId="0F3F7DA4" w14:textId="77777777" w:rsidTr="00DD57D4">
        <w:trPr>
          <w:trHeight w:val="144"/>
        </w:trPr>
        <w:tc>
          <w:tcPr>
            <w:tcW w:w="3057" w:type="dxa"/>
            <w:shd w:val="clear" w:color="auto" w:fill="auto"/>
            <w:vAlign w:val="bottom"/>
          </w:tcPr>
          <w:p w14:paraId="49DD3313" w14:textId="11C3B84D" w:rsidR="00DD57D4" w:rsidRPr="003433E6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FD45A8" w14:textId="7C9F202D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139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F353A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807,947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0660B22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5EDAC" w14:textId="1C820C89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138,466,947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B9C8E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F1A87D" w14:textId="10397F7C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98008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1645D" w14:textId="44279DD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3F2C4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C51EC5" w14:textId="30AA4152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536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29</w:t>
            </w:r>
            <w:r w:rsidR="002B301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A560B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39BBE" w14:textId="3EDF122E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698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AA743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6F63A6" w14:textId="497178A6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(7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188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="002B301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10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E9485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A49B84" w14:textId="0EC936B8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(7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316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EF1B0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BAEBDE" w14:textId="4D359B10" w:rsidR="00DD57D4" w:rsidRPr="00DD57D4" w:rsidRDefault="005148DB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135</w:t>
            </w:r>
            <w:r w:rsidR="00F353A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,203,13</w:t>
            </w:r>
            <w:r w:rsidR="004B726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8F77219" w14:textId="77777777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109BD" w14:textId="5844F9AC" w:rsidR="00DD57D4" w:rsidRPr="00DD57D4" w:rsidRDefault="00DD57D4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64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133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,892,877</w:t>
            </w:r>
          </w:p>
        </w:tc>
      </w:tr>
    </w:tbl>
    <w:p w14:paraId="6627937F" w14:textId="414775C2" w:rsidR="0048685C" w:rsidRDefault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6B22BECA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FE3974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EEEA89" w14:textId="77777777" w:rsidR="00AC59CD" w:rsidRPr="006B417E" w:rsidRDefault="00AC59CD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AC59CD" w:rsidRPr="006B417E" w:rsidSect="00520552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B0C828C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69F8F67F" w14:textId="77777777" w:rsidR="00AC59CD" w:rsidRPr="00B422B1" w:rsidRDefault="00AC59CD" w:rsidP="00AC59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lang w:val="en-GB"/>
        </w:rPr>
      </w:pPr>
    </w:p>
    <w:p w14:paraId="0F15447A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F0A3BC" w14:textId="77777777" w:rsidR="00AC59CD" w:rsidRPr="00B422B1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16"/>
          <w:szCs w:val="16"/>
          <w:lang w:bidi="th-TH"/>
        </w:rPr>
      </w:pPr>
    </w:p>
    <w:p w14:paraId="53C62B9A" w14:textId="27D16DB1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</w:t>
      </w:r>
      <w:r w:rsidR="003433E6">
        <w:rPr>
          <w:rFonts w:asciiTheme="majorBidi" w:hAnsiTheme="majorBidi" w:cstheme="majorBidi"/>
          <w:b/>
          <w:sz w:val="28"/>
          <w:szCs w:val="28"/>
          <w:lang w:val="en-US" w:bidi="th-TH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748397A5" w14:textId="77777777" w:rsidR="00AC59CD" w:rsidRPr="00B422B1" w:rsidRDefault="00AC59CD" w:rsidP="00AC59C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10"/>
        <w:gridCol w:w="183"/>
        <w:gridCol w:w="1617"/>
        <w:gridCol w:w="180"/>
        <w:gridCol w:w="1350"/>
        <w:gridCol w:w="185"/>
        <w:gridCol w:w="1165"/>
        <w:gridCol w:w="180"/>
        <w:gridCol w:w="1080"/>
        <w:gridCol w:w="180"/>
        <w:gridCol w:w="1170"/>
        <w:gridCol w:w="180"/>
        <w:gridCol w:w="1170"/>
      </w:tblGrid>
      <w:tr w:rsidR="001363C7" w:rsidRPr="006B417E" w14:paraId="463F7D92" w14:textId="77777777" w:rsidTr="000C1516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6BE7F7FC" w14:textId="77777777" w:rsidR="001363C7" w:rsidRPr="006B417E" w:rsidDel="00A71EB6" w:rsidRDefault="001363C7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vAlign w:val="center"/>
          </w:tcPr>
          <w:p w14:paraId="3D216C2B" w14:textId="77777777" w:rsidR="001363C7" w:rsidRPr="006B417E" w:rsidRDefault="001363C7" w:rsidP="00DA36F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363C7" w:rsidRPr="006B417E" w14:paraId="41208599" w14:textId="77777777" w:rsidTr="000C1516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0CC11C9D" w14:textId="77777777" w:rsidR="001363C7" w:rsidRPr="006B417E" w:rsidRDefault="001363C7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  <w:vAlign w:val="bottom"/>
          </w:tcPr>
          <w:p w14:paraId="67736CF4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5227B624" w14:textId="77777777" w:rsidR="001363C7" w:rsidRPr="006B417E" w:rsidRDefault="001363C7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5" w:type="dxa"/>
            <w:gridSpan w:val="7"/>
            <w:tcBorders>
              <w:bottom w:val="single" w:sz="4" w:space="0" w:color="auto"/>
            </w:tcBorders>
            <w:vAlign w:val="bottom"/>
          </w:tcPr>
          <w:p w14:paraId="58835353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363C7" w:rsidRPr="006B417E" w14:paraId="0435970A" w14:textId="77777777" w:rsidTr="000C1516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17B20E62" w14:textId="77777777" w:rsidR="001363C7" w:rsidRPr="006B417E" w:rsidRDefault="001363C7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DE8A3D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86A0853" w14:textId="77777777" w:rsidR="001363C7" w:rsidRPr="006B417E" w:rsidRDefault="001363C7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66CE1A89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BDCF76E" w14:textId="77777777" w:rsidR="001363C7" w:rsidRPr="006B417E" w:rsidRDefault="001363C7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0CDB87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034E9619" w14:textId="77777777" w:rsidR="001363C7" w:rsidRPr="006B417E" w:rsidRDefault="001363C7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8E0FE91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A92F770" w14:textId="77777777" w:rsidR="001363C7" w:rsidRPr="006B417E" w:rsidRDefault="001363C7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B70B6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48FB49B" w14:textId="77777777" w:rsidR="001363C7" w:rsidRPr="006B417E" w:rsidRDefault="001363C7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108AE2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DACBB26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945961" w14:textId="77777777" w:rsidR="001363C7" w:rsidRPr="006B417E" w:rsidRDefault="001363C7" w:rsidP="00DA36F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3C7" w:rsidRPr="006B417E" w14:paraId="5D0F4A92" w14:textId="77777777" w:rsidTr="000C1516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16F001F9" w14:textId="77777777" w:rsidR="001363C7" w:rsidRPr="006B417E" w:rsidRDefault="001363C7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10886ECC" w14:textId="77777777" w:rsidR="001363C7" w:rsidRPr="006B417E" w:rsidRDefault="001363C7" w:rsidP="00DA36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63C7" w:rsidRPr="006B417E" w14:paraId="46473E15" w14:textId="77777777" w:rsidTr="001363C7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2EACA14D" w14:textId="6EA55A7A" w:rsidR="001363C7" w:rsidRPr="006B417E" w:rsidRDefault="001363C7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A2E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350" w:type="dxa"/>
            <w:gridSpan w:val="13"/>
            <w:vAlign w:val="bottom"/>
          </w:tcPr>
          <w:p w14:paraId="2FB4CDC8" w14:textId="77777777" w:rsidR="001363C7" w:rsidRPr="006B417E" w:rsidRDefault="001363C7" w:rsidP="00DA36F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1363C7" w:rsidRPr="006B417E" w14:paraId="62BF729E" w14:textId="77777777" w:rsidTr="001363C7">
        <w:trPr>
          <w:cantSplit/>
        </w:trPr>
        <w:tc>
          <w:tcPr>
            <w:tcW w:w="3780" w:type="dxa"/>
          </w:tcPr>
          <w:p w14:paraId="36258FF5" w14:textId="0E9CE7D1" w:rsidR="001363C7" w:rsidRPr="006B417E" w:rsidRDefault="00E95659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1363C7"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10" w:type="dxa"/>
            <w:vAlign w:val="bottom"/>
          </w:tcPr>
          <w:p w14:paraId="5A108C29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7DDD8C9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4D27355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9F5554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993C00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89FA697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FC6B97C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C6A096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0B92D5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0C9DEB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2FE1D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AB6BCA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52E247" w14:textId="77777777" w:rsidR="001363C7" w:rsidRPr="006B417E" w:rsidRDefault="001363C7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659" w:rsidRPr="006B417E" w14:paraId="2E1C5C3E" w14:textId="77777777" w:rsidTr="001363C7">
        <w:trPr>
          <w:cantSplit/>
        </w:trPr>
        <w:tc>
          <w:tcPr>
            <w:tcW w:w="3780" w:type="dxa"/>
          </w:tcPr>
          <w:p w14:paraId="68BDD112" w14:textId="00148A31" w:rsidR="00E95659" w:rsidRPr="006B417E" w:rsidRDefault="00E95659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710" w:type="dxa"/>
            <w:vAlign w:val="bottom"/>
          </w:tcPr>
          <w:p w14:paraId="550A9A6C" w14:textId="06C475D6" w:rsidR="00E95659" w:rsidRPr="006B417E" w:rsidRDefault="00E95659" w:rsidP="00E9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               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E95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235</w:t>
            </w:r>
          </w:p>
        </w:tc>
        <w:tc>
          <w:tcPr>
            <w:tcW w:w="183" w:type="dxa"/>
            <w:vAlign w:val="bottom"/>
          </w:tcPr>
          <w:p w14:paraId="12D2F6E1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255E0D1" w14:textId="33C85C18" w:rsidR="00E95659" w:rsidRPr="006B417E" w:rsidRDefault="00E95659" w:rsidP="00E9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751" w:right="-108" w:hanging="8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39E8BE9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6A6F9E" w14:textId="33DAABFD" w:rsidR="00E95659" w:rsidRPr="006B417E" w:rsidRDefault="00E95659" w:rsidP="00E9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E95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235</w:t>
            </w:r>
          </w:p>
        </w:tc>
        <w:tc>
          <w:tcPr>
            <w:tcW w:w="185" w:type="dxa"/>
            <w:vAlign w:val="bottom"/>
          </w:tcPr>
          <w:p w14:paraId="2248D18C" w14:textId="77777777" w:rsidR="00E95659" w:rsidRPr="00E95659" w:rsidRDefault="00E95659" w:rsidP="00E9565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E9BB6D5" w14:textId="5198DBAA" w:rsidR="00E95659" w:rsidRPr="006B417E" w:rsidRDefault="00E95659" w:rsidP="00E9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16C1F474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CBCF46" w14:textId="6704DBB5" w:rsidR="00E95659" w:rsidRPr="006B417E" w:rsidRDefault="00E95659" w:rsidP="0013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E95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400F">
              <w:rPr>
                <w:rFonts w:asciiTheme="majorBidi" w:hAnsiTheme="majorBidi" w:cstheme="majorBidi"/>
                <w:sz w:val="28"/>
                <w:szCs w:val="28"/>
                <w:cs/>
              </w:rPr>
              <w:t>235</w:t>
            </w:r>
          </w:p>
        </w:tc>
        <w:tc>
          <w:tcPr>
            <w:tcW w:w="180" w:type="dxa"/>
            <w:vAlign w:val="bottom"/>
          </w:tcPr>
          <w:p w14:paraId="0ADB6EB3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27A55" w14:textId="702FF241" w:rsidR="00E95659" w:rsidRPr="006B417E" w:rsidRDefault="00E95659" w:rsidP="00E9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E8BD648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BDF3A" w14:textId="77777777" w:rsidR="00E95659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D0FA7D" w14:textId="77777777" w:rsidR="00E95659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88C55" w14:textId="4E267230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E95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235</w:t>
            </w:r>
          </w:p>
        </w:tc>
      </w:tr>
      <w:tr w:rsidR="00E95659" w:rsidRPr="006B417E" w14:paraId="3CC16462" w14:textId="77777777" w:rsidTr="001363C7">
        <w:trPr>
          <w:cantSplit/>
        </w:trPr>
        <w:tc>
          <w:tcPr>
            <w:tcW w:w="3780" w:type="dxa"/>
          </w:tcPr>
          <w:p w14:paraId="1C176076" w14:textId="77777777" w:rsidR="00E95659" w:rsidRDefault="00E95659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A87BD81" w14:textId="77777777" w:rsidR="008A747C" w:rsidRDefault="008A747C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04C4691" w14:textId="77777777" w:rsidR="008A747C" w:rsidRDefault="008A747C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3E086A0" w14:textId="77777777" w:rsidR="008A747C" w:rsidRPr="006B417E" w:rsidRDefault="008A747C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7995DFF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B7F07A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8916771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3A1BD7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ACD03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5A7D7FD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315CDF7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8B5A64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178A1E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1A67EF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11F6CC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35A1B7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89A665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659" w:rsidRPr="006B417E" w14:paraId="3E484661" w14:textId="77777777" w:rsidTr="001363C7">
        <w:trPr>
          <w:cantSplit/>
        </w:trPr>
        <w:tc>
          <w:tcPr>
            <w:tcW w:w="3780" w:type="dxa"/>
          </w:tcPr>
          <w:p w14:paraId="62D77A22" w14:textId="7E645D7D" w:rsidR="00E95659" w:rsidRPr="006B417E" w:rsidRDefault="00E95659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7F75648E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59FA59A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8A0F543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DEFE6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18F4E4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8779A5B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F698980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CCB178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C10462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D221DA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69AAF2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CFDE68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94031C" w14:textId="77777777" w:rsidR="00E95659" w:rsidRPr="006B417E" w:rsidRDefault="00E9565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3C7" w:rsidRPr="006B417E" w14:paraId="6AC3962C" w14:textId="77777777" w:rsidTr="001363C7">
        <w:trPr>
          <w:cantSplit/>
        </w:trPr>
        <w:tc>
          <w:tcPr>
            <w:tcW w:w="3780" w:type="dxa"/>
          </w:tcPr>
          <w:p w14:paraId="659CF369" w14:textId="77777777" w:rsidR="001363C7" w:rsidRPr="006B417E" w:rsidRDefault="001363C7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5132DF15" w14:textId="0D83149D" w:rsidR="001363C7" w:rsidRPr="006B417E" w:rsidRDefault="007B02BE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7A4FD99" w14:textId="77777777" w:rsidR="001363C7" w:rsidRPr="006B417E" w:rsidRDefault="001363C7" w:rsidP="00DA36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FA1AFAB" w14:textId="70173115" w:rsidR="001363C7" w:rsidRPr="006B417E" w:rsidRDefault="007B02BE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7B0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229</w:t>
            </w:r>
            <w:r w:rsidRPr="007B0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644</w:t>
            </w:r>
          </w:p>
        </w:tc>
        <w:tc>
          <w:tcPr>
            <w:tcW w:w="180" w:type="dxa"/>
            <w:vAlign w:val="bottom"/>
          </w:tcPr>
          <w:p w14:paraId="78DD3232" w14:textId="77777777" w:rsidR="001363C7" w:rsidRPr="006B417E" w:rsidRDefault="001363C7" w:rsidP="00DA36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DBAAC3" w14:textId="2EAF1345" w:rsidR="001363C7" w:rsidRPr="006B417E" w:rsidRDefault="007B02BE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7B0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229</w:t>
            </w:r>
            <w:r w:rsidRPr="007B0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644</w:t>
            </w:r>
          </w:p>
        </w:tc>
        <w:tc>
          <w:tcPr>
            <w:tcW w:w="185" w:type="dxa"/>
            <w:vAlign w:val="bottom"/>
          </w:tcPr>
          <w:p w14:paraId="7E32EBC1" w14:textId="77777777" w:rsidR="001363C7" w:rsidRPr="006B417E" w:rsidRDefault="001363C7" w:rsidP="00DA36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28B410E" w14:textId="78BA76A4" w:rsidR="001363C7" w:rsidRPr="006B417E" w:rsidRDefault="007B02BE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34B65F7" w14:textId="77777777" w:rsidR="001363C7" w:rsidRPr="006B417E" w:rsidRDefault="001363C7" w:rsidP="00DA36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939131" w14:textId="38ED1DA8" w:rsidR="001363C7" w:rsidRPr="006B417E" w:rsidRDefault="00222C4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2C4A">
              <w:rPr>
                <w:rFonts w:asciiTheme="majorBidi" w:hAnsiTheme="majorBidi" w:cstheme="majorBidi"/>
                <w:sz w:val="28"/>
                <w:szCs w:val="28"/>
              </w:rPr>
              <w:t>28,447,372</w:t>
            </w:r>
          </w:p>
        </w:tc>
        <w:tc>
          <w:tcPr>
            <w:tcW w:w="180" w:type="dxa"/>
            <w:vAlign w:val="bottom"/>
          </w:tcPr>
          <w:p w14:paraId="2E35FB30" w14:textId="77777777" w:rsidR="001363C7" w:rsidRPr="006B417E" w:rsidRDefault="001363C7" w:rsidP="00DA36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239FA" w14:textId="246666D8" w:rsidR="001363C7" w:rsidRPr="006B417E" w:rsidRDefault="007B02BE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A707FB" w14:textId="77777777" w:rsidR="001363C7" w:rsidRPr="006B417E" w:rsidRDefault="001363C7" w:rsidP="00DA36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EA120E" w14:textId="3E78CDD2" w:rsidR="001363C7" w:rsidRPr="006B417E" w:rsidRDefault="00222C4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C4A">
              <w:rPr>
                <w:rFonts w:asciiTheme="majorBidi" w:hAnsiTheme="majorBidi" w:cstheme="majorBidi"/>
                <w:sz w:val="28"/>
                <w:szCs w:val="28"/>
              </w:rPr>
              <w:t>28,447,372</w:t>
            </w:r>
          </w:p>
        </w:tc>
      </w:tr>
      <w:tr w:rsidR="00E475B5" w:rsidRPr="006B417E" w14:paraId="348CFBDE" w14:textId="77777777" w:rsidTr="001363C7">
        <w:trPr>
          <w:cantSplit/>
        </w:trPr>
        <w:tc>
          <w:tcPr>
            <w:tcW w:w="3780" w:type="dxa"/>
          </w:tcPr>
          <w:p w14:paraId="6C65162F" w14:textId="77777777" w:rsidR="00E475B5" w:rsidRPr="006B417E" w:rsidRDefault="00E475B5" w:rsidP="00E475B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7D11011B" w14:textId="56B25706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06468B7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11EA5A" w14:textId="585EBA00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475B5">
              <w:rPr>
                <w:rFonts w:asciiTheme="majorBidi" w:hAnsiTheme="majorBidi" w:cstheme="majorBidi"/>
                <w:sz w:val="28"/>
                <w:szCs w:val="28"/>
              </w:rPr>
              <w:t>86,175,029</w:t>
            </w:r>
          </w:p>
        </w:tc>
        <w:tc>
          <w:tcPr>
            <w:tcW w:w="180" w:type="dxa"/>
            <w:vAlign w:val="bottom"/>
          </w:tcPr>
          <w:p w14:paraId="05586F8B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BBC9E4" w14:textId="64FF704E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475B5">
              <w:rPr>
                <w:rFonts w:asciiTheme="majorBidi" w:hAnsiTheme="majorBidi" w:cstheme="majorBidi"/>
                <w:sz w:val="28"/>
                <w:szCs w:val="28"/>
              </w:rPr>
              <w:t>86,175,029</w:t>
            </w:r>
          </w:p>
        </w:tc>
        <w:tc>
          <w:tcPr>
            <w:tcW w:w="185" w:type="dxa"/>
            <w:vAlign w:val="bottom"/>
          </w:tcPr>
          <w:p w14:paraId="3B3CF19E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C0E004F" w14:textId="12C170D3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2E9C3C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2C72DB" w14:textId="23FA9DCD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87,445,182</w:t>
            </w:r>
          </w:p>
        </w:tc>
        <w:tc>
          <w:tcPr>
            <w:tcW w:w="180" w:type="dxa"/>
            <w:vAlign w:val="bottom"/>
          </w:tcPr>
          <w:p w14:paraId="4F3EF2DB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F79759" w14:textId="22121ADB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75F85E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5E91E" w14:textId="608497F0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87,445,182</w:t>
            </w:r>
          </w:p>
        </w:tc>
      </w:tr>
      <w:tr w:rsidR="00E475B5" w:rsidRPr="006B417E" w14:paraId="2A7E3E8D" w14:textId="77777777" w:rsidTr="001363C7">
        <w:trPr>
          <w:cantSplit/>
        </w:trPr>
        <w:tc>
          <w:tcPr>
            <w:tcW w:w="3780" w:type="dxa"/>
          </w:tcPr>
          <w:p w14:paraId="1FA73C12" w14:textId="6A1E7D13" w:rsidR="00E475B5" w:rsidRPr="006B417E" w:rsidRDefault="00E95659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710" w:type="dxa"/>
            <w:vAlign w:val="bottom"/>
          </w:tcPr>
          <w:p w14:paraId="6DB83426" w14:textId="17D6CF29" w:rsidR="00E475B5" w:rsidRPr="006B417E" w:rsidRDefault="00023CA0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  <w:r w:rsidRPr="00023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  <w:tc>
          <w:tcPr>
            <w:tcW w:w="183" w:type="dxa"/>
            <w:vAlign w:val="bottom"/>
          </w:tcPr>
          <w:p w14:paraId="4EB58170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4339003" w14:textId="49144C9E" w:rsidR="00E475B5" w:rsidRPr="006B417E" w:rsidRDefault="00023CA0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9289343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A658D1" w14:textId="1E493E6F" w:rsidR="00E475B5" w:rsidRPr="006B417E" w:rsidRDefault="00023CA0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  <w:r w:rsidRPr="00023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  <w:tc>
          <w:tcPr>
            <w:tcW w:w="185" w:type="dxa"/>
            <w:vAlign w:val="bottom"/>
          </w:tcPr>
          <w:p w14:paraId="0CAA1DD9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547D217" w14:textId="0DDBECB3" w:rsidR="00E475B5" w:rsidRPr="006B417E" w:rsidRDefault="00023CA0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F53A867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704E90" w14:textId="5B8BAE03" w:rsidR="00E475B5" w:rsidRPr="006B417E" w:rsidRDefault="00023CA0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  <w:r w:rsidRPr="00023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  <w:tc>
          <w:tcPr>
            <w:tcW w:w="180" w:type="dxa"/>
            <w:vAlign w:val="bottom"/>
          </w:tcPr>
          <w:p w14:paraId="1A82A74F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592FA2" w14:textId="3AE8BE5E" w:rsidR="00E475B5" w:rsidRPr="006B417E" w:rsidRDefault="00023CA0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5851A96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59EA4D" w14:textId="61EC2232" w:rsidR="00E475B5" w:rsidRPr="006B417E" w:rsidRDefault="00023CA0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  <w:r w:rsidRPr="00023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</w:tr>
      <w:tr w:rsidR="00E475B5" w:rsidRPr="006B417E" w14:paraId="03EF869C" w14:textId="77777777" w:rsidTr="001363C7">
        <w:trPr>
          <w:cantSplit/>
        </w:trPr>
        <w:tc>
          <w:tcPr>
            <w:tcW w:w="3780" w:type="dxa"/>
          </w:tcPr>
          <w:p w14:paraId="25E7400F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3914E80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87D502D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A79B9B9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D6ACDA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B1D4FA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94453FD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D56CA3A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99118D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431913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25D959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10174D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5ADB5B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9E31F6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5B5" w:rsidRPr="006B417E" w14:paraId="3F529F50" w14:textId="77777777" w:rsidTr="00DA36F9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3103AAC3" w14:textId="77777777" w:rsidR="00E475B5" w:rsidRPr="006B417E" w:rsidRDefault="00E475B5" w:rsidP="00E475B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350" w:type="dxa"/>
            <w:gridSpan w:val="13"/>
            <w:vAlign w:val="bottom"/>
          </w:tcPr>
          <w:p w14:paraId="74BADA38" w14:textId="77777777" w:rsidR="00E475B5" w:rsidRPr="006B417E" w:rsidRDefault="00E475B5" w:rsidP="00E475B5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E475B5" w:rsidRPr="006B417E" w14:paraId="0C97A5EB" w14:textId="77777777" w:rsidTr="00DA36F9">
        <w:trPr>
          <w:cantSplit/>
        </w:trPr>
        <w:tc>
          <w:tcPr>
            <w:tcW w:w="3780" w:type="dxa"/>
          </w:tcPr>
          <w:p w14:paraId="5FB69B66" w14:textId="77777777" w:rsidR="00E475B5" w:rsidRPr="006B417E" w:rsidRDefault="00E475B5" w:rsidP="00E475B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7B748200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FAC340F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C55F93E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47988A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B3B7E1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BA21319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3C3702F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B3AD90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165C22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D950A1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F706E1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CFD023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0A5DB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5B5" w:rsidRPr="006B417E" w14:paraId="2CE79A03" w14:textId="77777777" w:rsidTr="00DA36F9">
        <w:trPr>
          <w:cantSplit/>
        </w:trPr>
        <w:tc>
          <w:tcPr>
            <w:tcW w:w="3780" w:type="dxa"/>
          </w:tcPr>
          <w:p w14:paraId="30C4D64E" w14:textId="77777777" w:rsidR="00E475B5" w:rsidRPr="006B417E" w:rsidRDefault="00E475B5" w:rsidP="00E475B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0A5E2F14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A40C358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192DFD6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7AA1D88D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FD81D3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716A508B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6A0DCFC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4A6605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38A9AE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  <w:tc>
          <w:tcPr>
            <w:tcW w:w="180" w:type="dxa"/>
            <w:vAlign w:val="bottom"/>
          </w:tcPr>
          <w:p w14:paraId="09D24637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DC62D4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C8375B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007DD2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</w:tr>
      <w:tr w:rsidR="00E475B5" w:rsidRPr="006B417E" w14:paraId="78B0853C" w14:textId="77777777" w:rsidTr="00DA36F9">
        <w:trPr>
          <w:cantSplit/>
        </w:trPr>
        <w:tc>
          <w:tcPr>
            <w:tcW w:w="3780" w:type="dxa"/>
          </w:tcPr>
          <w:p w14:paraId="4C0C2BD2" w14:textId="77777777" w:rsidR="00E475B5" w:rsidRPr="006B417E" w:rsidRDefault="00E475B5" w:rsidP="00E475B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09FA031D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756319F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0BA828C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2E2EE9E9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D05A32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5" w:type="dxa"/>
            <w:vAlign w:val="bottom"/>
          </w:tcPr>
          <w:p w14:paraId="4C21261A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EBF898A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0C41A9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3FB1A8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208F5BE4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4F5D9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184C44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329CA6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E475B5" w:rsidRPr="006B417E" w14:paraId="3D6E4696" w14:textId="77777777" w:rsidTr="00DA36F9">
        <w:trPr>
          <w:cantSplit/>
        </w:trPr>
        <w:tc>
          <w:tcPr>
            <w:tcW w:w="3780" w:type="dxa"/>
          </w:tcPr>
          <w:p w14:paraId="26F45572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710" w:type="dxa"/>
            <w:vAlign w:val="bottom"/>
          </w:tcPr>
          <w:p w14:paraId="067EB9A1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46A40657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D9421EE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6E677A2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886953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263D8F70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2B47FF3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19D52F7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847E5D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74F064D7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597425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3C97E32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FAF3F8" w14:textId="7777777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</w:tr>
    </w:tbl>
    <w:p w14:paraId="67F6EB25" w14:textId="20A3AA12" w:rsidR="00AC59CD" w:rsidRDefault="00AC59CD" w:rsidP="000C1516"/>
    <w:p w14:paraId="51025655" w14:textId="77777777" w:rsidR="000C1516" w:rsidRPr="000C1516" w:rsidRDefault="000C1516" w:rsidP="000C1516"/>
    <w:p w14:paraId="5B0C5367" w14:textId="77777777" w:rsidR="000C1516" w:rsidRDefault="000C1516">
      <w:r>
        <w:br w:type="page"/>
      </w: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8"/>
        <w:gridCol w:w="1709"/>
        <w:gridCol w:w="183"/>
        <w:gridCol w:w="1617"/>
        <w:gridCol w:w="180"/>
        <w:gridCol w:w="1350"/>
        <w:gridCol w:w="185"/>
        <w:gridCol w:w="1168"/>
        <w:gridCol w:w="180"/>
        <w:gridCol w:w="1080"/>
        <w:gridCol w:w="180"/>
        <w:gridCol w:w="1170"/>
        <w:gridCol w:w="180"/>
        <w:gridCol w:w="1170"/>
      </w:tblGrid>
      <w:tr w:rsidR="000C1516" w:rsidRPr="006B417E" w14:paraId="3DD43E31" w14:textId="77777777" w:rsidTr="000C1516">
        <w:trPr>
          <w:cantSplit/>
          <w:trHeight w:val="74"/>
          <w:tblHeader/>
        </w:trPr>
        <w:tc>
          <w:tcPr>
            <w:tcW w:w="3778" w:type="dxa"/>
            <w:shd w:val="clear" w:color="auto" w:fill="auto"/>
            <w:vAlign w:val="bottom"/>
          </w:tcPr>
          <w:p w14:paraId="6098F85D" w14:textId="5B0B496A" w:rsidR="000C1516" w:rsidRPr="006B417E" w:rsidDel="00A71EB6" w:rsidRDefault="000C1516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2" w:type="dxa"/>
            <w:gridSpan w:val="13"/>
            <w:vAlign w:val="center"/>
          </w:tcPr>
          <w:p w14:paraId="677CE7C4" w14:textId="058A4CF1" w:rsidR="000C1516" w:rsidRPr="006B417E" w:rsidRDefault="000C1516" w:rsidP="00DA36F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CA2E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C1516" w:rsidRPr="006B417E" w14:paraId="631F7D7B" w14:textId="77777777" w:rsidTr="000C1516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262BE89" w14:textId="77777777" w:rsidR="000C1516" w:rsidRPr="006B417E" w:rsidRDefault="000C1516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9" w:type="dxa"/>
            <w:gridSpan w:val="5"/>
            <w:tcBorders>
              <w:bottom w:val="single" w:sz="4" w:space="0" w:color="auto"/>
            </w:tcBorders>
            <w:vAlign w:val="bottom"/>
          </w:tcPr>
          <w:p w14:paraId="71345459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7F94DE94" w14:textId="77777777" w:rsidR="000C1516" w:rsidRPr="006B417E" w:rsidRDefault="000C1516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8" w:type="dxa"/>
            <w:gridSpan w:val="7"/>
            <w:tcBorders>
              <w:bottom w:val="single" w:sz="4" w:space="0" w:color="auto"/>
            </w:tcBorders>
            <w:vAlign w:val="bottom"/>
          </w:tcPr>
          <w:p w14:paraId="0D2BC489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C1516" w:rsidRPr="006B417E" w14:paraId="19927554" w14:textId="77777777" w:rsidTr="000C1516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A1DBCFD" w14:textId="77777777" w:rsidR="000C1516" w:rsidRPr="006B417E" w:rsidRDefault="000C1516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71E7FF90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C44265B" w14:textId="77777777" w:rsidR="000C1516" w:rsidRPr="006B417E" w:rsidRDefault="000C1516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0D805265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EE59E5F" w14:textId="77777777" w:rsidR="000C1516" w:rsidRPr="006B417E" w:rsidRDefault="000C1516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F96666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0FDA2043" w14:textId="77777777" w:rsidR="000C1516" w:rsidRPr="006B417E" w:rsidRDefault="000C1516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E146F93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1092DF3" w14:textId="77777777" w:rsidR="000C1516" w:rsidRPr="006B417E" w:rsidRDefault="000C1516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348B0F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2C798BD" w14:textId="77777777" w:rsidR="000C1516" w:rsidRPr="006B417E" w:rsidRDefault="000C1516" w:rsidP="00DA36F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B5FC7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6D63C52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D4E644" w14:textId="77777777" w:rsidR="000C1516" w:rsidRPr="006B417E" w:rsidRDefault="000C1516" w:rsidP="00DA36F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C1516" w:rsidRPr="006B417E" w14:paraId="0DAC8F05" w14:textId="77777777" w:rsidTr="000C1516">
        <w:trPr>
          <w:cantSplit/>
          <w:trHeight w:val="56"/>
          <w:tblHeader/>
        </w:trPr>
        <w:tc>
          <w:tcPr>
            <w:tcW w:w="3778" w:type="dxa"/>
            <w:shd w:val="clear" w:color="auto" w:fill="auto"/>
            <w:vAlign w:val="bottom"/>
          </w:tcPr>
          <w:p w14:paraId="22ABDAF4" w14:textId="77777777" w:rsidR="000C1516" w:rsidRPr="006B417E" w:rsidRDefault="000C1516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52" w:type="dxa"/>
            <w:gridSpan w:val="13"/>
            <w:vAlign w:val="bottom"/>
          </w:tcPr>
          <w:p w14:paraId="35FB8866" w14:textId="77777777" w:rsidR="000C1516" w:rsidRPr="006B417E" w:rsidRDefault="000C1516" w:rsidP="00DA36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1516" w:rsidRPr="006B417E" w14:paraId="53331539" w14:textId="77777777" w:rsidTr="000C1516">
        <w:trPr>
          <w:cantSplit/>
          <w:trHeight w:val="60"/>
        </w:trPr>
        <w:tc>
          <w:tcPr>
            <w:tcW w:w="3778" w:type="dxa"/>
            <w:shd w:val="clear" w:color="auto" w:fill="auto"/>
            <w:vAlign w:val="bottom"/>
          </w:tcPr>
          <w:p w14:paraId="2FF75DC0" w14:textId="5646BD1E" w:rsidR="000C1516" w:rsidRPr="006B417E" w:rsidRDefault="000C1516" w:rsidP="00DA36F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A2E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352" w:type="dxa"/>
            <w:gridSpan w:val="13"/>
            <w:vAlign w:val="bottom"/>
          </w:tcPr>
          <w:p w14:paraId="3FD46BA9" w14:textId="77777777" w:rsidR="000C1516" w:rsidRPr="006B417E" w:rsidRDefault="000C1516" w:rsidP="00DA36F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C1516" w:rsidRPr="006B417E" w14:paraId="03A11F93" w14:textId="77777777" w:rsidTr="000C1516">
        <w:trPr>
          <w:cantSplit/>
        </w:trPr>
        <w:tc>
          <w:tcPr>
            <w:tcW w:w="3778" w:type="dxa"/>
          </w:tcPr>
          <w:p w14:paraId="69C21BF3" w14:textId="6E322910" w:rsidR="000C1516" w:rsidRPr="006B417E" w:rsidRDefault="000C1516" w:rsidP="000C151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9" w:type="dxa"/>
            <w:vAlign w:val="bottom"/>
          </w:tcPr>
          <w:p w14:paraId="56B716DD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8F4F11B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D263F5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51B553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A60CCB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74580D7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06CA1AF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83676E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23AAED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60EFEA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E095C1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DDC8B8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6A147E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1516" w:rsidRPr="006B417E" w14:paraId="2BC056B2" w14:textId="77777777" w:rsidTr="000C1516">
        <w:trPr>
          <w:cantSplit/>
        </w:trPr>
        <w:tc>
          <w:tcPr>
            <w:tcW w:w="3778" w:type="dxa"/>
          </w:tcPr>
          <w:p w14:paraId="4E87C126" w14:textId="43FAF39C" w:rsidR="000C1516" w:rsidRPr="006B417E" w:rsidRDefault="000C1516" w:rsidP="000C151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4909A546" w14:textId="2CF89F0D" w:rsidR="000C1516" w:rsidRPr="006B417E" w:rsidRDefault="00C2020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2163970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9A62A57" w14:textId="196AC381" w:rsidR="000C1516" w:rsidRPr="006B417E" w:rsidRDefault="00C2020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0" w:type="dxa"/>
          </w:tcPr>
          <w:p w14:paraId="76B355B2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EB84E0" w14:textId="7BDEF0F4" w:rsidR="000C1516" w:rsidRPr="006B417E" w:rsidRDefault="00C2020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5" w:type="dxa"/>
            <w:vAlign w:val="bottom"/>
          </w:tcPr>
          <w:p w14:paraId="5E555EEA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C27132C" w14:textId="7D03B50A" w:rsidR="000C1516" w:rsidRPr="006B417E" w:rsidRDefault="00C2020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17427E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5ECEDD" w14:textId="310FB628" w:rsidR="000C1516" w:rsidRPr="006B417E" w:rsidRDefault="00C2020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20202">
              <w:rPr>
                <w:rFonts w:asciiTheme="majorBidi" w:hAnsiTheme="majorBidi" w:cstheme="majorBidi"/>
                <w:sz w:val="28"/>
                <w:szCs w:val="28"/>
              </w:rPr>
              <w:t>752,1</w:t>
            </w:r>
            <w:r w:rsidR="000E35B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vAlign w:val="bottom"/>
          </w:tcPr>
          <w:p w14:paraId="0D32CE21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1A734B" w14:textId="12453620" w:rsidR="000C1516" w:rsidRPr="006B417E" w:rsidRDefault="00C2020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C60400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94424D" w14:textId="504300FC" w:rsidR="000C1516" w:rsidRPr="006B417E" w:rsidRDefault="00C2020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20202">
              <w:rPr>
                <w:rFonts w:asciiTheme="majorBidi" w:hAnsiTheme="majorBidi" w:cstheme="majorBidi"/>
                <w:sz w:val="28"/>
                <w:szCs w:val="28"/>
              </w:rPr>
              <w:t>752,1</w:t>
            </w:r>
            <w:r w:rsidR="000E35B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B1C42" w:rsidRPr="006B417E" w14:paraId="7C51C8DF" w14:textId="77777777" w:rsidTr="00B93792">
        <w:trPr>
          <w:cantSplit/>
        </w:trPr>
        <w:tc>
          <w:tcPr>
            <w:tcW w:w="3778" w:type="dxa"/>
          </w:tcPr>
          <w:p w14:paraId="0CCAB286" w14:textId="22F0953F" w:rsidR="004B1C42" w:rsidRPr="006B417E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572F7992" w14:textId="029A4F2F" w:rsidR="004B1C42" w:rsidRPr="006B417E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               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E95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235</w:t>
            </w:r>
          </w:p>
        </w:tc>
        <w:tc>
          <w:tcPr>
            <w:tcW w:w="183" w:type="dxa"/>
            <w:vAlign w:val="bottom"/>
          </w:tcPr>
          <w:p w14:paraId="5357CD66" w14:textId="77777777" w:rsidR="004B1C42" w:rsidRPr="006B417E" w:rsidRDefault="004B1C42" w:rsidP="004B1C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A6FA974" w14:textId="74DC6183" w:rsidR="004B1C42" w:rsidRPr="006B417E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8C4BA74" w14:textId="77777777" w:rsidR="004B1C42" w:rsidRPr="006B417E" w:rsidRDefault="004B1C42" w:rsidP="004B1C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31E2E3" w14:textId="4595DB93" w:rsidR="004B1C42" w:rsidRPr="006B417E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E95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235</w:t>
            </w:r>
          </w:p>
        </w:tc>
        <w:tc>
          <w:tcPr>
            <w:tcW w:w="185" w:type="dxa"/>
            <w:vAlign w:val="bottom"/>
          </w:tcPr>
          <w:p w14:paraId="2AD9E3C6" w14:textId="77777777" w:rsidR="004B1C42" w:rsidRPr="006B417E" w:rsidRDefault="004B1C42" w:rsidP="004B1C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03FD72" w14:textId="2115600F" w:rsidR="004B1C42" w:rsidRPr="006B417E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281EC213" w14:textId="77777777" w:rsidR="004B1C42" w:rsidRPr="006B417E" w:rsidRDefault="004B1C42" w:rsidP="004B1C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082D91" w14:textId="4C12E821" w:rsidR="004B1C42" w:rsidRPr="006B417E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E95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235</w:t>
            </w:r>
          </w:p>
        </w:tc>
        <w:tc>
          <w:tcPr>
            <w:tcW w:w="180" w:type="dxa"/>
            <w:vAlign w:val="bottom"/>
          </w:tcPr>
          <w:p w14:paraId="37C8E546" w14:textId="77777777" w:rsidR="004B1C42" w:rsidRPr="006B417E" w:rsidRDefault="004B1C42" w:rsidP="004B1C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1080DA" w14:textId="0C601B2C" w:rsidR="004B1C42" w:rsidRPr="006B417E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12BFD8A" w14:textId="77777777" w:rsidR="004B1C42" w:rsidRPr="006B417E" w:rsidRDefault="004B1C42" w:rsidP="004B1C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FF3103" w14:textId="77777777" w:rsidR="004B1C42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82B9D" w14:textId="77777777" w:rsidR="004B1C42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AA88DF" w14:textId="2E7DF29D" w:rsidR="004B1C42" w:rsidRPr="006B417E" w:rsidRDefault="004B1C42" w:rsidP="004B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E95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659">
              <w:rPr>
                <w:rFonts w:asciiTheme="majorBidi" w:hAnsiTheme="majorBidi" w:cs="Angsana New"/>
                <w:sz w:val="28"/>
                <w:szCs w:val="28"/>
                <w:cs/>
              </w:rPr>
              <w:t>235</w:t>
            </w:r>
          </w:p>
        </w:tc>
      </w:tr>
      <w:tr w:rsidR="004B1C42" w:rsidRPr="006B417E" w14:paraId="400CACA5" w14:textId="77777777" w:rsidTr="000C1516">
        <w:trPr>
          <w:cantSplit/>
        </w:trPr>
        <w:tc>
          <w:tcPr>
            <w:tcW w:w="3778" w:type="dxa"/>
          </w:tcPr>
          <w:p w14:paraId="1A74E0C3" w14:textId="77777777" w:rsidR="004B1C42" w:rsidRPr="006B417E" w:rsidRDefault="004B1C4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0DF6319" w14:textId="77777777" w:rsidR="004B1C42" w:rsidRPr="006B417E" w:rsidRDefault="004B1C4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E969C8" w14:textId="77777777" w:rsidR="004B1C42" w:rsidRPr="006B417E" w:rsidRDefault="004B1C42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98C043B" w14:textId="77777777" w:rsidR="004B1C42" w:rsidRPr="006B417E" w:rsidRDefault="004B1C4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8B3ED3" w14:textId="77777777" w:rsidR="004B1C42" w:rsidRPr="006B417E" w:rsidRDefault="004B1C42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F5F400" w14:textId="77777777" w:rsidR="004B1C42" w:rsidRPr="006B417E" w:rsidRDefault="004B1C4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19E8B8D" w14:textId="77777777" w:rsidR="004B1C42" w:rsidRPr="006B417E" w:rsidRDefault="004B1C42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A5C7B1D" w14:textId="77777777" w:rsidR="004B1C42" w:rsidRPr="006B417E" w:rsidRDefault="004B1C4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EBC7AC" w14:textId="77777777" w:rsidR="004B1C42" w:rsidRPr="006B417E" w:rsidRDefault="004B1C42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57FDE8" w14:textId="77777777" w:rsidR="004B1C42" w:rsidRPr="006B417E" w:rsidRDefault="004B1C4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B480C1" w14:textId="77777777" w:rsidR="004B1C42" w:rsidRPr="006B417E" w:rsidRDefault="004B1C42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C2CEE" w14:textId="77777777" w:rsidR="004B1C42" w:rsidRPr="006B417E" w:rsidRDefault="004B1C4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145E82" w14:textId="77777777" w:rsidR="004B1C42" w:rsidRPr="006B417E" w:rsidRDefault="004B1C42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7A75F9" w14:textId="77777777" w:rsidR="004B1C42" w:rsidRPr="006B417E" w:rsidRDefault="004B1C42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1516" w:rsidRPr="006B417E" w14:paraId="5E3D7F93" w14:textId="77777777" w:rsidTr="000C1516">
        <w:trPr>
          <w:cantSplit/>
        </w:trPr>
        <w:tc>
          <w:tcPr>
            <w:tcW w:w="3778" w:type="dxa"/>
          </w:tcPr>
          <w:p w14:paraId="68940892" w14:textId="4B6663FA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1219C918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2446175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45B80C6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67F969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7F494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7CEBDE4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1578B6D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8CA5E5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C51F1A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470B47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886CAC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BDE012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49E75B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5B5" w:rsidRPr="006B417E" w14:paraId="7D2318C1" w14:textId="77777777" w:rsidTr="000C1516">
        <w:trPr>
          <w:cantSplit/>
        </w:trPr>
        <w:tc>
          <w:tcPr>
            <w:tcW w:w="3778" w:type="dxa"/>
          </w:tcPr>
          <w:p w14:paraId="78540B6E" w14:textId="1A88DE6D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4B4783C8" w14:textId="74238333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1975D36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6DF9404" w14:textId="116D2FF8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7B0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229</w:t>
            </w:r>
            <w:r w:rsidRPr="007B0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644</w:t>
            </w:r>
          </w:p>
        </w:tc>
        <w:tc>
          <w:tcPr>
            <w:tcW w:w="180" w:type="dxa"/>
            <w:vAlign w:val="bottom"/>
          </w:tcPr>
          <w:p w14:paraId="7A3E4E84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721E7" w14:textId="24D5FB10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7B0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229</w:t>
            </w:r>
            <w:r w:rsidRPr="007B0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02BE">
              <w:rPr>
                <w:rFonts w:asciiTheme="majorBidi" w:hAnsiTheme="majorBidi" w:cs="Angsana New"/>
                <w:sz w:val="28"/>
                <w:szCs w:val="28"/>
                <w:cs/>
              </w:rPr>
              <w:t>644</w:t>
            </w:r>
          </w:p>
        </w:tc>
        <w:tc>
          <w:tcPr>
            <w:tcW w:w="185" w:type="dxa"/>
            <w:vAlign w:val="bottom"/>
          </w:tcPr>
          <w:p w14:paraId="00BC6FD1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81A50AF" w14:textId="400D509B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496266A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4C7179" w14:textId="7FFBB8DB" w:rsidR="00E475B5" w:rsidRPr="006B417E" w:rsidRDefault="00222C4A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2C4A">
              <w:rPr>
                <w:rFonts w:asciiTheme="majorBidi" w:hAnsiTheme="majorBidi" w:cstheme="majorBidi"/>
                <w:sz w:val="28"/>
                <w:szCs w:val="28"/>
              </w:rPr>
              <w:t>28,447,372</w:t>
            </w:r>
          </w:p>
        </w:tc>
        <w:tc>
          <w:tcPr>
            <w:tcW w:w="180" w:type="dxa"/>
            <w:vAlign w:val="bottom"/>
          </w:tcPr>
          <w:p w14:paraId="02A9F4F2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268E0D" w14:textId="205EDAD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B247405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83D8DB" w14:textId="6583540A" w:rsidR="00E475B5" w:rsidRPr="006B417E" w:rsidRDefault="00222C4A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2C4A">
              <w:rPr>
                <w:rFonts w:asciiTheme="majorBidi" w:hAnsiTheme="majorBidi" w:cstheme="majorBidi"/>
                <w:sz w:val="28"/>
                <w:szCs w:val="28"/>
              </w:rPr>
              <w:t>28,447,372</w:t>
            </w:r>
          </w:p>
        </w:tc>
      </w:tr>
      <w:tr w:rsidR="00E475B5" w:rsidRPr="006B417E" w14:paraId="252C29D0" w14:textId="77777777" w:rsidTr="000C1516">
        <w:trPr>
          <w:cantSplit/>
        </w:trPr>
        <w:tc>
          <w:tcPr>
            <w:tcW w:w="3778" w:type="dxa"/>
          </w:tcPr>
          <w:p w14:paraId="0CA1119B" w14:textId="46CCE365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1A2D1EAF" w14:textId="3B0115F4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4FFEDBF7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F497C00" w14:textId="33B40BDB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475B5">
              <w:rPr>
                <w:rFonts w:asciiTheme="majorBidi" w:hAnsiTheme="majorBidi" w:cstheme="majorBidi"/>
                <w:sz w:val="28"/>
                <w:szCs w:val="28"/>
              </w:rPr>
              <w:t>86,175,029</w:t>
            </w:r>
          </w:p>
        </w:tc>
        <w:tc>
          <w:tcPr>
            <w:tcW w:w="180" w:type="dxa"/>
            <w:vAlign w:val="bottom"/>
          </w:tcPr>
          <w:p w14:paraId="41271412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39CAFC" w14:textId="1D379EB6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475B5">
              <w:rPr>
                <w:rFonts w:asciiTheme="majorBidi" w:hAnsiTheme="majorBidi" w:cstheme="majorBidi"/>
                <w:sz w:val="28"/>
                <w:szCs w:val="28"/>
              </w:rPr>
              <w:t>86,175,029</w:t>
            </w:r>
          </w:p>
        </w:tc>
        <w:tc>
          <w:tcPr>
            <w:tcW w:w="185" w:type="dxa"/>
            <w:vAlign w:val="bottom"/>
          </w:tcPr>
          <w:p w14:paraId="2B2CF439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6A1FDE7" w14:textId="79D070E6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F9686E5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C1E253" w14:textId="4C881E04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87,445,182</w:t>
            </w:r>
          </w:p>
        </w:tc>
        <w:tc>
          <w:tcPr>
            <w:tcW w:w="180" w:type="dxa"/>
            <w:vAlign w:val="bottom"/>
          </w:tcPr>
          <w:p w14:paraId="0514498C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562698" w14:textId="1CF4600A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1391E6" w14:textId="77777777" w:rsidR="00E475B5" w:rsidRPr="006B417E" w:rsidRDefault="00E475B5" w:rsidP="00E475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D107FD" w14:textId="66151847" w:rsidR="00E475B5" w:rsidRPr="006B417E" w:rsidRDefault="00E475B5" w:rsidP="00E4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87,445,182</w:t>
            </w:r>
          </w:p>
        </w:tc>
      </w:tr>
      <w:tr w:rsidR="00110892" w:rsidRPr="006B417E" w14:paraId="5ADC3259" w14:textId="77777777" w:rsidTr="000C1516">
        <w:trPr>
          <w:cantSplit/>
        </w:trPr>
        <w:tc>
          <w:tcPr>
            <w:tcW w:w="3778" w:type="dxa"/>
          </w:tcPr>
          <w:p w14:paraId="09E04C2B" w14:textId="3AEFF091" w:rsidR="00110892" w:rsidRPr="006B417E" w:rsidRDefault="00110892" w:rsidP="0011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7CD6B4A8" w14:textId="467FA3A0" w:rsidR="00110892" w:rsidRPr="006B417E" w:rsidRDefault="00110892" w:rsidP="0011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  <w:r w:rsidRPr="00023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  <w:tc>
          <w:tcPr>
            <w:tcW w:w="183" w:type="dxa"/>
            <w:vAlign w:val="bottom"/>
          </w:tcPr>
          <w:p w14:paraId="53DD8339" w14:textId="77777777" w:rsidR="00110892" w:rsidRPr="006B417E" w:rsidRDefault="00110892" w:rsidP="0011089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3FFF4A6" w14:textId="29B51887" w:rsidR="00110892" w:rsidRPr="006B417E" w:rsidRDefault="00110892" w:rsidP="0011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D59876E" w14:textId="77777777" w:rsidR="00110892" w:rsidRPr="006B417E" w:rsidRDefault="00110892" w:rsidP="0011089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AD5C02" w14:textId="237ABFFF" w:rsidR="00110892" w:rsidRPr="006B417E" w:rsidRDefault="00110892" w:rsidP="0011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  <w:r w:rsidRPr="00023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  <w:tc>
          <w:tcPr>
            <w:tcW w:w="185" w:type="dxa"/>
            <w:vAlign w:val="bottom"/>
          </w:tcPr>
          <w:p w14:paraId="4BAF726C" w14:textId="77777777" w:rsidR="00110892" w:rsidRPr="006B417E" w:rsidRDefault="00110892" w:rsidP="0011089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4C56DD5" w14:textId="37246205" w:rsidR="00110892" w:rsidRPr="006B417E" w:rsidRDefault="00110892" w:rsidP="0011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5133AA1" w14:textId="77777777" w:rsidR="00110892" w:rsidRPr="006B417E" w:rsidRDefault="00110892" w:rsidP="0011089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CF973" w14:textId="09D11F21" w:rsidR="00110892" w:rsidRPr="006B417E" w:rsidRDefault="00110892" w:rsidP="0011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  <w:r w:rsidRPr="00023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  <w:tc>
          <w:tcPr>
            <w:tcW w:w="180" w:type="dxa"/>
            <w:vAlign w:val="bottom"/>
          </w:tcPr>
          <w:p w14:paraId="25BA64C8" w14:textId="77777777" w:rsidR="00110892" w:rsidRPr="006B417E" w:rsidRDefault="00110892" w:rsidP="0011089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B90260" w14:textId="36A3E924" w:rsidR="00110892" w:rsidRPr="006B417E" w:rsidRDefault="00110892" w:rsidP="0011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69D2625" w14:textId="77777777" w:rsidR="00110892" w:rsidRPr="006B417E" w:rsidRDefault="00110892" w:rsidP="0011089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CD2A49" w14:textId="4933CDBD" w:rsidR="00110892" w:rsidRPr="006B417E" w:rsidRDefault="00110892" w:rsidP="0011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918</w:t>
            </w:r>
            <w:r w:rsidRPr="00023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23CA0">
              <w:rPr>
                <w:rFonts w:asciiTheme="majorBidi" w:hAnsiTheme="majorBidi" w:cs="Angsana New"/>
                <w:sz w:val="28"/>
                <w:szCs w:val="28"/>
                <w:cs/>
              </w:rPr>
              <w:t>077</w:t>
            </w:r>
          </w:p>
        </w:tc>
      </w:tr>
      <w:tr w:rsidR="000C1516" w:rsidRPr="006B417E" w14:paraId="5984F73A" w14:textId="77777777" w:rsidTr="000C1516">
        <w:trPr>
          <w:cantSplit/>
        </w:trPr>
        <w:tc>
          <w:tcPr>
            <w:tcW w:w="3778" w:type="dxa"/>
          </w:tcPr>
          <w:p w14:paraId="0D128EE4" w14:textId="77777777" w:rsidR="00FA1637" w:rsidRDefault="00FA1637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4B4D21" w14:textId="3307069B" w:rsidR="00D1624C" w:rsidRPr="006B417E" w:rsidRDefault="00D1624C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63DAA940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69BFA48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8DD71F3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69504B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3A1EFE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9C3D6A1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90DCEF4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C95935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7015AE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FC7C5E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BF8EA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90FE2" w14:textId="77777777" w:rsidR="000C1516" w:rsidRPr="006B417E" w:rsidRDefault="000C1516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733A00" w14:textId="77777777" w:rsidR="000C1516" w:rsidRPr="006B417E" w:rsidRDefault="000C1516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251" w:rsidRPr="006B417E" w14:paraId="2DDB73C4" w14:textId="77777777" w:rsidTr="000C1516">
        <w:trPr>
          <w:cantSplit/>
        </w:trPr>
        <w:tc>
          <w:tcPr>
            <w:tcW w:w="3778" w:type="dxa"/>
          </w:tcPr>
          <w:p w14:paraId="7C691437" w14:textId="1292A1DD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5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A2E45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C151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C15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709" w:type="dxa"/>
            <w:vAlign w:val="bottom"/>
          </w:tcPr>
          <w:p w14:paraId="66398E65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18A1D1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104A2B2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E2635A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0A419F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D844701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A4CDD3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78F709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A9F6E0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70CAB6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1D9212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796A06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E52579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251" w:rsidRPr="006B417E" w14:paraId="5B56E361" w14:textId="77777777" w:rsidTr="000C1516">
        <w:trPr>
          <w:cantSplit/>
        </w:trPr>
        <w:tc>
          <w:tcPr>
            <w:tcW w:w="3778" w:type="dxa"/>
          </w:tcPr>
          <w:p w14:paraId="72794CEC" w14:textId="30E191CC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5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9" w:type="dxa"/>
            <w:vAlign w:val="bottom"/>
          </w:tcPr>
          <w:p w14:paraId="3288DE4A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7C48DBB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A7E1866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7AD640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7A1CE2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0B2D674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7D9FD81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DEFDC6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A92CF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9EEF08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44EBF5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1CFEFB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6EA905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251" w:rsidRPr="006B417E" w14:paraId="35DD048E" w14:textId="77777777" w:rsidTr="000C1516">
        <w:trPr>
          <w:cantSplit/>
        </w:trPr>
        <w:tc>
          <w:tcPr>
            <w:tcW w:w="3778" w:type="dxa"/>
          </w:tcPr>
          <w:p w14:paraId="43F5D2B4" w14:textId="58A2FD26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48A1094C" w14:textId="7FD683ED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4EE9481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FC40848" w14:textId="6390153B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0" w:type="dxa"/>
            <w:vAlign w:val="bottom"/>
          </w:tcPr>
          <w:p w14:paraId="0E7E8FD2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6020B7" w14:textId="298B5545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5" w:type="dxa"/>
            <w:vAlign w:val="bottom"/>
          </w:tcPr>
          <w:p w14:paraId="0AD3D384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B6629EB" w14:textId="615313ED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631AB4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042876" w14:textId="4B305F76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0D4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0D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0" w:type="dxa"/>
            <w:vAlign w:val="bottom"/>
          </w:tcPr>
          <w:p w14:paraId="5C90EBC4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1A12F" w14:textId="19CB0F15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815FE4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48832B" w14:textId="1E0E4A9C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0D4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0D4B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9D1251" w:rsidRPr="006B417E" w14:paraId="564F4E1A" w14:textId="77777777" w:rsidTr="000C1516">
        <w:trPr>
          <w:cantSplit/>
        </w:trPr>
        <w:tc>
          <w:tcPr>
            <w:tcW w:w="3778" w:type="dxa"/>
          </w:tcPr>
          <w:p w14:paraId="3F76CB1D" w14:textId="2550FC12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4B5AF5CB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9459EA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54A58CD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3D6E71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C2A0D9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8A1565D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07AE3BC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7F74BE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AE87DF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9F50C1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E9AE52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D127BA" w14:textId="77777777" w:rsidR="009D1251" w:rsidRPr="006B417E" w:rsidRDefault="009D1251" w:rsidP="000C15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EDDD4B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251" w:rsidRPr="006B417E" w14:paraId="2E12C3FA" w14:textId="77777777" w:rsidTr="000C1516">
        <w:trPr>
          <w:cantSplit/>
        </w:trPr>
        <w:tc>
          <w:tcPr>
            <w:tcW w:w="3778" w:type="dxa"/>
          </w:tcPr>
          <w:p w14:paraId="432F944E" w14:textId="54348C12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135943C3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28957FE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A01A867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A65E4C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7C4C25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C820CAC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2CE52C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6095CA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5F20D3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7B3291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4FBE70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49BFC1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4E2CA1" w14:textId="777777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251" w:rsidRPr="006B417E" w14:paraId="01D23341" w14:textId="77777777" w:rsidTr="00DF69A8">
        <w:trPr>
          <w:cantSplit/>
        </w:trPr>
        <w:tc>
          <w:tcPr>
            <w:tcW w:w="3778" w:type="dxa"/>
          </w:tcPr>
          <w:p w14:paraId="20F51D19" w14:textId="1DD903E0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766A024C" w14:textId="3DE4FDE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BE722FB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D35DD4F" w14:textId="6E1F2CC1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6780FA5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FCEEA7" w14:textId="7EB34FCB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105C61F9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327571D" w14:textId="36E15A06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45BC37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26B2A" w14:textId="17388C9E" w:rsidR="009D1251" w:rsidRPr="006B417E" w:rsidRDefault="009D1251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341,898</w:t>
            </w:r>
          </w:p>
        </w:tc>
        <w:tc>
          <w:tcPr>
            <w:tcW w:w="180" w:type="dxa"/>
            <w:vAlign w:val="bottom"/>
          </w:tcPr>
          <w:p w14:paraId="59E5F449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D9800A" w14:textId="501044E3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11F292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3BD4F" w14:textId="0ADE8E15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341,898</w:t>
            </w:r>
          </w:p>
        </w:tc>
      </w:tr>
      <w:tr w:rsidR="009D1251" w:rsidRPr="006B417E" w14:paraId="20361A52" w14:textId="77777777" w:rsidTr="000C1516">
        <w:trPr>
          <w:cantSplit/>
        </w:trPr>
        <w:tc>
          <w:tcPr>
            <w:tcW w:w="3778" w:type="dxa"/>
          </w:tcPr>
          <w:p w14:paraId="7804F6E3" w14:textId="16FD63DE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71805E19" w14:textId="11ED03E2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4A6CAC2" w14:textId="77777777" w:rsidR="009D1251" w:rsidRPr="000C1516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DBD610C" w14:textId="4CBAAC79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1540EAC5" w14:textId="77777777" w:rsidR="009D1251" w:rsidRPr="000C1516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B4022" w14:textId="307780B7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5" w:type="dxa"/>
            <w:vAlign w:val="bottom"/>
          </w:tcPr>
          <w:p w14:paraId="71585DDF" w14:textId="77777777" w:rsidR="009D1251" w:rsidRPr="000C1516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162839" w14:textId="7391AF63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12086B" w14:textId="77777777" w:rsidR="009D1251" w:rsidRPr="000C1516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D9D86B" w14:textId="37027109" w:rsidR="009D1251" w:rsidRPr="000C1516" w:rsidRDefault="009D1251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29508246" w14:textId="77777777" w:rsidR="009D1251" w:rsidRPr="000C1516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A28595" w14:textId="73B73AB6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EB69EA" w14:textId="77777777" w:rsidR="009D1251" w:rsidRPr="000C1516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4B061A" w14:textId="57544D27" w:rsidR="009D1251" w:rsidRPr="000C1516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9D1251" w:rsidRPr="006B417E" w14:paraId="218925D2" w14:textId="77777777" w:rsidTr="000C1516">
        <w:trPr>
          <w:cantSplit/>
        </w:trPr>
        <w:tc>
          <w:tcPr>
            <w:tcW w:w="3778" w:type="dxa"/>
          </w:tcPr>
          <w:p w14:paraId="569C6D77" w14:textId="7C7A8D49" w:rsidR="009D1251" w:rsidRPr="000C1516" w:rsidRDefault="009D1251" w:rsidP="00DD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4A20587A" w14:textId="048B2AC6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55EF2FE3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0D0310" w14:textId="69F4AE24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23B505C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86A135" w14:textId="6AC98E77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2FE3222E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7A313D5" w14:textId="516B60F1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63C930C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E1DD78" w14:textId="1F72E52E" w:rsidR="009D1251" w:rsidRPr="006B417E" w:rsidRDefault="009D1251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5FFA2194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E71491" w14:textId="15CED135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10CC46F" w14:textId="77777777" w:rsidR="009D1251" w:rsidRPr="006B417E" w:rsidRDefault="009D1251" w:rsidP="000C1516">
            <w:pPr>
              <w:pStyle w:val="acctfourfigures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D8B448" w14:textId="3A3C9A46" w:rsidR="009D1251" w:rsidRPr="006B417E" w:rsidRDefault="009D1251" w:rsidP="000C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</w:tr>
    </w:tbl>
    <w:p w14:paraId="203083FA" w14:textId="4CF91CB7" w:rsidR="00AC59CD" w:rsidRPr="006B417E" w:rsidRDefault="00AC59CD" w:rsidP="000C1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F86F2BD" w14:textId="5507FCEA" w:rsidR="00403032" w:rsidRDefault="00403032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bookmarkStart w:id="4" w:name="_Hlk195197807"/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ในระหว่างงว</w:t>
      </w:r>
      <w:r w:rsidR="00B9200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ดสาม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C23809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9200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มีนาคม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9F00C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8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กลุ่มบริษัทและบริษัทไม่มีการเปลี่ยนแปลงเทคนิคการประเมินค่า</w:t>
      </w:r>
      <w:r w:rsidR="00933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ยุ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ติธรรมของเครื่องมือทางการเงิน</w:t>
      </w:r>
    </w:p>
    <w:bookmarkEnd w:id="4"/>
    <w:p w14:paraId="0043C74B" w14:textId="5CCF80A4" w:rsidR="00403032" w:rsidRPr="006B417E" w:rsidRDefault="00403032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  <w:sectPr w:rsidR="00403032" w:rsidRPr="006B417E" w:rsidSect="00FF1068">
          <w:headerReference w:type="default" r:id="rId12"/>
          <w:foot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0AA9208" w14:textId="7B7D6F88" w:rsidR="005543C1" w:rsidRDefault="00B127B2" w:rsidP="00D0614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50D248DA" w14:textId="77777777" w:rsidR="00B127B2" w:rsidRDefault="00B127B2" w:rsidP="00B127B2">
      <w:pPr>
        <w:rPr>
          <w:rFonts w:cstheme="minorBidi"/>
          <w:lang w:val="th-TH"/>
        </w:rPr>
      </w:pPr>
    </w:p>
    <w:p w14:paraId="5BCE0AA8" w14:textId="6CF8A694" w:rsidR="000777F7" w:rsidRPr="00333368" w:rsidRDefault="00B127B2" w:rsidP="00EC38AF">
      <w:pPr>
        <w:pStyle w:val="block"/>
        <w:shd w:val="clear" w:color="auto" w:fill="FFFFFF" w:themeFill="background1"/>
        <w:spacing w:line="240" w:lineRule="auto"/>
        <w:ind w:left="533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9D125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เมื่อวันที่</w:t>
      </w:r>
      <w:r w:rsidR="00C22245">
        <w:rPr>
          <w:rFonts w:asciiTheme="majorBidi" w:hAnsiTheme="majorBidi" w:cstheme="majorBidi"/>
          <w:sz w:val="28"/>
          <w:szCs w:val="28"/>
          <w:lang w:val="en-US" w:bidi="th-TH"/>
        </w:rPr>
        <w:t xml:space="preserve"> 22</w:t>
      </w:r>
      <w:r w:rsidR="008E214E" w:rsidRPr="009D125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E214E" w:rsidRPr="009D125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เมษายน </w:t>
      </w:r>
      <w:r w:rsidR="008E214E" w:rsidRPr="009D1251">
        <w:rPr>
          <w:rFonts w:asciiTheme="majorBidi" w:hAnsiTheme="majorBidi" w:cstheme="majorBidi"/>
          <w:sz w:val="28"/>
          <w:szCs w:val="28"/>
          <w:lang w:val="en-US" w:bidi="th-TH"/>
        </w:rPr>
        <w:t xml:space="preserve">2568 </w:t>
      </w:r>
      <w:r w:rsidR="008E214E" w:rsidRPr="009D125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ที่ประชุมสามัญผู้ถือหุ้นประจำปี มีมติ</w:t>
      </w:r>
      <w:r w:rsidR="00892AB9" w:rsidRPr="00892AB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อนุมัติจ่ายเงินปันผลให้แก่ผู้ถือหุ้นสามัญจากกำไรสำหรับปี</w:t>
      </w:r>
      <w:r w:rsidR="00F53F36">
        <w:rPr>
          <w:rFonts w:asciiTheme="majorBidi" w:hAnsiTheme="majorBidi" w:cs="Angsana New"/>
          <w:sz w:val="28"/>
          <w:szCs w:val="28"/>
          <w:lang w:val="en-US" w:bidi="th-TH"/>
        </w:rPr>
        <w:t xml:space="preserve"> 2567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 w:rsidRPr="00892AB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ในอัตราหุ้นละ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>
        <w:rPr>
          <w:rFonts w:asciiTheme="majorBidi" w:hAnsiTheme="majorBidi" w:cs="Angsana New"/>
          <w:sz w:val="28"/>
          <w:szCs w:val="28"/>
          <w:lang w:val="en-US" w:bidi="th-TH"/>
        </w:rPr>
        <w:t>0.25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 w:rsidRPr="00892AB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บาท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 w:rsidRPr="00892AB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รวมเป็นเงินทั้งสิ้น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>
        <w:rPr>
          <w:rFonts w:asciiTheme="majorBidi" w:hAnsiTheme="majorBidi" w:cstheme="majorBidi"/>
          <w:sz w:val="28"/>
          <w:szCs w:val="28"/>
          <w:lang w:val="en-US" w:bidi="th-TH"/>
        </w:rPr>
        <w:t>530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 w:rsidRPr="00892AB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 w:rsidRPr="00892AB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โดยจะจ่ายเงินปันผลในวันที่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>
        <w:rPr>
          <w:rFonts w:asciiTheme="majorBidi" w:hAnsiTheme="majorBidi" w:cs="Angsana New"/>
          <w:sz w:val="28"/>
          <w:szCs w:val="28"/>
          <w:lang w:val="en-US" w:bidi="th-TH"/>
        </w:rPr>
        <w:t>15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 w:rsidRPr="00892AB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พฤษภาคม</w:t>
      </w:r>
      <w:r w:rsidR="00892AB9" w:rsidRPr="00892AB9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892AB9">
        <w:rPr>
          <w:rFonts w:asciiTheme="majorBidi" w:hAnsiTheme="majorBidi" w:cs="Angsana New"/>
          <w:sz w:val="28"/>
          <w:szCs w:val="28"/>
          <w:lang w:val="en-US" w:bidi="th-TH"/>
        </w:rPr>
        <w:t>2568</w:t>
      </w:r>
      <w:r w:rsidR="008E214E" w:rsidRPr="009D125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</w:p>
    <w:sectPr w:rsidR="000777F7" w:rsidRPr="00333368" w:rsidSect="00BF4AC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677E" w14:textId="77777777" w:rsidR="00AA25FB" w:rsidRDefault="00AA25FB">
      <w:r>
        <w:separator/>
      </w:r>
    </w:p>
  </w:endnote>
  <w:endnote w:type="continuationSeparator" w:id="0">
    <w:p w14:paraId="0C80CD82" w14:textId="77777777" w:rsidR="00AA25FB" w:rsidRDefault="00AA25FB">
      <w:r>
        <w:continuationSeparator/>
      </w:r>
    </w:p>
  </w:endnote>
  <w:endnote w:type="continuationNotice" w:id="1">
    <w:p w14:paraId="1962A7D7" w14:textId="77777777" w:rsidR="00AA25FB" w:rsidRDefault="00AA25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019597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F1FAF6" w14:textId="0497EB41" w:rsidR="00AC59CD" w:rsidRPr="008E1272" w:rsidRDefault="008E1272" w:rsidP="008E1272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E1272">
          <w:rPr>
            <w:rFonts w:ascii="Angsana New" w:hAnsi="Angsana New" w:cs="Angsana New"/>
            <w:sz w:val="28"/>
            <w:szCs w:val="28"/>
          </w:rPr>
          <w:fldChar w:fldCharType="begin"/>
        </w:r>
        <w:r w:rsidRPr="008E1272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E1272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E1272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E1272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492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1A9EAF7" w14:textId="77777777" w:rsidR="00AC59CD" w:rsidRPr="004A72A3" w:rsidRDefault="00AC59C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650719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22E8CD7D" w14:textId="77777777" w:rsidR="00AC59CD" w:rsidRPr="00A066F6" w:rsidRDefault="00AC59CD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A066F6">
          <w:rPr>
            <w:rFonts w:ascii="Angsana New" w:hAnsi="Angsana New" w:cs="Angsana New"/>
            <w:sz w:val="28"/>
            <w:szCs w:val="28"/>
          </w:rPr>
          <w:fldChar w:fldCharType="begin"/>
        </w:r>
        <w:r w:rsidRPr="00A066F6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A066F6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A066F6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A066F6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0687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3B210C" w14:textId="77777777" w:rsidR="00AC59CD" w:rsidRPr="00ED2F7E" w:rsidRDefault="00AC59C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2DB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A2DB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A2DB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1BABE" w14:textId="77777777" w:rsidR="00AA25FB" w:rsidRDefault="00AA25FB">
      <w:r>
        <w:separator/>
      </w:r>
    </w:p>
  </w:footnote>
  <w:footnote w:type="continuationSeparator" w:id="0">
    <w:p w14:paraId="25922DA9" w14:textId="77777777" w:rsidR="00AA25FB" w:rsidRDefault="00AA25FB">
      <w:r>
        <w:continuationSeparator/>
      </w:r>
    </w:p>
  </w:footnote>
  <w:footnote w:type="continuationNotice" w:id="1">
    <w:p w14:paraId="1B22DCB6" w14:textId="77777777" w:rsidR="00AA25FB" w:rsidRDefault="00AA25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CCD6" w14:textId="77777777" w:rsidR="00AC59CD" w:rsidRPr="00606B89" w:rsidRDefault="00AC59C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807BD8B" w14:textId="77777777" w:rsidR="00004339" w:rsidRPr="00606B89" w:rsidRDefault="00004339" w:rsidP="000043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BFF5397" w14:textId="1FD9C251" w:rsidR="00004339" w:rsidRPr="00B82E50" w:rsidRDefault="00004339" w:rsidP="00004339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D8588F1" w14:textId="77777777" w:rsidR="00AC59CD" w:rsidRPr="00FD4633" w:rsidRDefault="00AC59CD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B8C0" w14:textId="77777777" w:rsidR="00A066F6" w:rsidRPr="00606B89" w:rsidRDefault="00A066F6" w:rsidP="00A066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287B6A" w14:textId="77777777" w:rsidR="00A066F6" w:rsidRPr="00606B89" w:rsidRDefault="00A066F6" w:rsidP="00A066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9135DEE" w14:textId="77777777" w:rsidR="00A066F6" w:rsidRPr="00B82E50" w:rsidRDefault="00A066F6" w:rsidP="00A066F6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48078BA8" w14:textId="77777777" w:rsidR="00AC59CD" w:rsidRPr="008C7553" w:rsidRDefault="00AC59CD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7426" w14:textId="77777777" w:rsidR="00A066F6" w:rsidRPr="00606B89" w:rsidRDefault="00A066F6" w:rsidP="00A066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18BE841D" w14:textId="77777777" w:rsidR="00A066F6" w:rsidRPr="00606B89" w:rsidRDefault="00A066F6" w:rsidP="00A066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FDF09C0" w14:textId="77777777" w:rsidR="00A066F6" w:rsidRPr="00B82E50" w:rsidRDefault="00A066F6" w:rsidP="00A066F6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F23B9A4" w14:textId="77777777" w:rsidR="00AC59CD" w:rsidRPr="00BC5B69" w:rsidRDefault="00AC59C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5F3F4" w14:textId="77777777" w:rsidR="00A066F6" w:rsidRPr="00606B89" w:rsidRDefault="00A066F6" w:rsidP="00A066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EC8C04" w14:textId="77777777" w:rsidR="00A066F6" w:rsidRPr="00606B89" w:rsidRDefault="00A066F6" w:rsidP="00A066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0C44E05" w14:textId="77777777" w:rsidR="00A066F6" w:rsidRPr="00B82E50" w:rsidRDefault="00A066F6" w:rsidP="00A066F6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5DBD991" w14:textId="77777777" w:rsidR="00AC59CD" w:rsidRDefault="00AC59C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C0FE553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9"/>
  </w:num>
  <w:num w:numId="10" w16cid:durableId="255796996">
    <w:abstractNumId w:val="1"/>
  </w:num>
  <w:num w:numId="11" w16cid:durableId="251087856">
    <w:abstractNumId w:val="8"/>
  </w:num>
  <w:num w:numId="12" w16cid:durableId="1247420198">
    <w:abstractNumId w:val="10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59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8A2"/>
    <w:rsid w:val="000039AE"/>
    <w:rsid w:val="000039BE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B13"/>
    <w:rsid w:val="00010B77"/>
    <w:rsid w:val="00010B8B"/>
    <w:rsid w:val="00010DF6"/>
    <w:rsid w:val="000112EE"/>
    <w:rsid w:val="0001146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3C7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B6D"/>
    <w:rsid w:val="00195DC1"/>
    <w:rsid w:val="00196169"/>
    <w:rsid w:val="00196228"/>
    <w:rsid w:val="00196344"/>
    <w:rsid w:val="001964A9"/>
    <w:rsid w:val="00196543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91"/>
    <w:rsid w:val="002027CA"/>
    <w:rsid w:val="00202B12"/>
    <w:rsid w:val="00202CA0"/>
    <w:rsid w:val="00202E26"/>
    <w:rsid w:val="00202E9D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EEC"/>
    <w:rsid w:val="002D1F7C"/>
    <w:rsid w:val="002D21BC"/>
    <w:rsid w:val="002D223A"/>
    <w:rsid w:val="002D229E"/>
    <w:rsid w:val="002D27BD"/>
    <w:rsid w:val="002D2979"/>
    <w:rsid w:val="002D2AFE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F54"/>
    <w:rsid w:val="002F20F1"/>
    <w:rsid w:val="002F210B"/>
    <w:rsid w:val="002F22BB"/>
    <w:rsid w:val="002F2337"/>
    <w:rsid w:val="002F2476"/>
    <w:rsid w:val="002F24B9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FB2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AEC"/>
    <w:rsid w:val="00401B88"/>
    <w:rsid w:val="00401CE5"/>
    <w:rsid w:val="00401D6C"/>
    <w:rsid w:val="00401D91"/>
    <w:rsid w:val="00401F10"/>
    <w:rsid w:val="00401F9C"/>
    <w:rsid w:val="00402021"/>
    <w:rsid w:val="0040216D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1EC9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C43"/>
    <w:rsid w:val="00494CBB"/>
    <w:rsid w:val="004952C4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26C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738"/>
    <w:rsid w:val="004D5B0F"/>
    <w:rsid w:val="004D5BEE"/>
    <w:rsid w:val="004D5C30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A07"/>
    <w:rsid w:val="004E70DA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AA0"/>
    <w:rsid w:val="00524B6E"/>
    <w:rsid w:val="00524CC1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3EB9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BD9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675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192D"/>
    <w:rsid w:val="007C2014"/>
    <w:rsid w:val="007C2532"/>
    <w:rsid w:val="007C28B2"/>
    <w:rsid w:val="007C28D3"/>
    <w:rsid w:val="007C2A45"/>
    <w:rsid w:val="007C2C28"/>
    <w:rsid w:val="007C2CD6"/>
    <w:rsid w:val="007C3061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F3"/>
    <w:rsid w:val="007C65DC"/>
    <w:rsid w:val="007C6B9E"/>
    <w:rsid w:val="007C6F6A"/>
    <w:rsid w:val="007C70B5"/>
    <w:rsid w:val="007C739E"/>
    <w:rsid w:val="007C7785"/>
    <w:rsid w:val="007C7BE7"/>
    <w:rsid w:val="007C7FAD"/>
    <w:rsid w:val="007D0109"/>
    <w:rsid w:val="007D01AE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D04"/>
    <w:rsid w:val="007D7E40"/>
    <w:rsid w:val="007E03D1"/>
    <w:rsid w:val="007E0578"/>
    <w:rsid w:val="007E0C49"/>
    <w:rsid w:val="007E0CD3"/>
    <w:rsid w:val="007E0E6D"/>
    <w:rsid w:val="007E1060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AC"/>
    <w:rsid w:val="00842DD0"/>
    <w:rsid w:val="00842E6A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3E8D"/>
    <w:rsid w:val="008E3F5B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B21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4DC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A89"/>
    <w:rsid w:val="009B2B80"/>
    <w:rsid w:val="009B2B9F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25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C9D"/>
    <w:rsid w:val="00AB3F00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77"/>
    <w:rsid w:val="00AC11B4"/>
    <w:rsid w:val="00AC1361"/>
    <w:rsid w:val="00AC1419"/>
    <w:rsid w:val="00AC158A"/>
    <w:rsid w:val="00AC1676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D94"/>
    <w:rsid w:val="00AC7265"/>
    <w:rsid w:val="00AC7451"/>
    <w:rsid w:val="00AC74AB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7B2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8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ACA"/>
    <w:rsid w:val="00BD140F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02"/>
    <w:rsid w:val="00C2021B"/>
    <w:rsid w:val="00C2030C"/>
    <w:rsid w:val="00C204C2"/>
    <w:rsid w:val="00C2051F"/>
    <w:rsid w:val="00C207F4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52AC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1E7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44B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51E"/>
    <w:rsid w:val="00DA6BF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678"/>
    <w:rsid w:val="00DB47A9"/>
    <w:rsid w:val="00DB49B6"/>
    <w:rsid w:val="00DB4E07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476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E0B"/>
    <w:rsid w:val="00DC4063"/>
    <w:rsid w:val="00DC4083"/>
    <w:rsid w:val="00DC4089"/>
    <w:rsid w:val="00DC413A"/>
    <w:rsid w:val="00DC4393"/>
    <w:rsid w:val="00DC44F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6AB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6E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297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33B"/>
    <w:rsid w:val="00F0245D"/>
    <w:rsid w:val="00F02571"/>
    <w:rsid w:val="00F02B75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3EEA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9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23</Pages>
  <Words>4384</Words>
  <Characters>20579</Characters>
  <Application>Microsoft Office Word</Application>
  <DocSecurity>2</DocSecurity>
  <Lines>171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3</cp:revision>
  <cp:lastPrinted>2025-05-08T05:58:00Z</cp:lastPrinted>
  <dcterms:created xsi:type="dcterms:W3CDTF">2025-05-13T06:40:00Z</dcterms:created>
  <dcterms:modified xsi:type="dcterms:W3CDTF">2025-05-13T07:09:00Z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