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0F2C37DD" w:rsidR="000C411E" w:rsidRPr="00A30656" w:rsidRDefault="000C411E" w:rsidP="00E868BC">
      <w:pPr>
        <w:spacing w:line="240" w:lineRule="auto"/>
        <w:jc w:val="center"/>
        <w:rPr>
          <w:sz w:val="8"/>
          <w:szCs w:val="8"/>
          <w:cs/>
        </w:rPr>
      </w:pPr>
    </w:p>
    <w:p w14:paraId="4D3939BC" w14:textId="649354CD" w:rsidR="00333F73" w:rsidRPr="00417248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417248">
        <w:rPr>
          <w:rFonts w:ascii="Angsana New" w:hAnsi="Angsana New" w:cs="Angsana New"/>
          <w:sz w:val="52"/>
          <w:szCs w:val="52"/>
          <w:cs/>
        </w:rPr>
        <w:t xml:space="preserve">บริษัท สแกน อินเตอร์ จำกัด (มหาชน) </w:t>
      </w:r>
      <w:r w:rsidRPr="00417248">
        <w:rPr>
          <w:rFonts w:ascii="Angsana New" w:hAnsi="Angsana New" w:cs="Angsana New"/>
          <w:sz w:val="52"/>
          <w:szCs w:val="52"/>
          <w:cs/>
        </w:rPr>
        <w:br/>
      </w:r>
      <w:r w:rsidRPr="00417248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768C3D4" w14:textId="77777777" w:rsidR="00333F73" w:rsidRPr="00A30656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3"/>
          <w:szCs w:val="43"/>
        </w:rPr>
      </w:pPr>
    </w:p>
    <w:p w14:paraId="1270CB38" w14:textId="77777777" w:rsidR="001321E3" w:rsidRPr="00417248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4172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8F7B041" w14:textId="6C18A0F5" w:rsidR="00627AB8" w:rsidRPr="00417248" w:rsidRDefault="00627AB8" w:rsidP="00EF502B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32"/>
          <w:szCs w:val="32"/>
        </w:rPr>
      </w:pPr>
      <w:r w:rsidRPr="00417248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EF502B" w:rsidRPr="0041724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743EE" w:rsidRPr="00A743EE">
        <w:rPr>
          <w:rFonts w:ascii="Angsana New" w:hAnsi="Angsana New"/>
          <w:sz w:val="32"/>
          <w:szCs w:val="32"/>
        </w:rPr>
        <w:t>31</w:t>
      </w:r>
      <w:r w:rsidR="00EF502B" w:rsidRPr="00417248">
        <w:rPr>
          <w:rFonts w:ascii="Angsana New" w:hAnsi="Angsana New"/>
          <w:sz w:val="32"/>
          <w:szCs w:val="32"/>
        </w:rPr>
        <w:t xml:space="preserve"> </w:t>
      </w:r>
      <w:r w:rsidR="003C5F0B" w:rsidRPr="00417248">
        <w:rPr>
          <w:rFonts w:ascii="Angsana New" w:hAnsi="Angsana New" w:hint="cs"/>
          <w:sz w:val="32"/>
          <w:szCs w:val="32"/>
          <w:cs/>
        </w:rPr>
        <w:t>มีนาคม</w:t>
      </w:r>
      <w:r w:rsidR="00EF502B" w:rsidRPr="00417248">
        <w:rPr>
          <w:rFonts w:ascii="Angsana New" w:hAnsi="Angsana New"/>
          <w:sz w:val="32"/>
          <w:szCs w:val="32"/>
          <w:cs/>
        </w:rPr>
        <w:t xml:space="preserve"> </w:t>
      </w:r>
      <w:r w:rsidR="00A743EE" w:rsidRPr="00A743EE">
        <w:rPr>
          <w:rFonts w:ascii="Angsana New" w:hAnsi="Angsana New"/>
          <w:sz w:val="32"/>
          <w:szCs w:val="32"/>
        </w:rPr>
        <w:t>2568</w:t>
      </w:r>
    </w:p>
    <w:p w14:paraId="479A1460" w14:textId="0F2E296B" w:rsidR="001321E3" w:rsidRPr="00417248" w:rsidRDefault="001321E3" w:rsidP="001321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41724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2FC20CA" w14:textId="7D21CED4" w:rsidR="00333F73" w:rsidRPr="00417248" w:rsidRDefault="001321E3" w:rsidP="000A11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333F73" w:rsidRPr="00417248" w:rsidSect="009574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4172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</w:t>
      </w:r>
      <w:r w:rsidR="00B466C8" w:rsidRPr="004172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ุญ</w:t>
      </w:r>
      <w:r w:rsidR="00C51F6B" w:rsidRPr="004172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67590371" w14:textId="34A361C2" w:rsidR="00333F73" w:rsidRPr="00A30656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</w:p>
    <w:p w14:paraId="5CE5F791" w14:textId="77777777" w:rsidR="00333F73" w:rsidRPr="00A30656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  <w:r w:rsidRPr="00A30656">
        <w:rPr>
          <w:rFonts w:ascii="Angsana New" w:hAnsi="Angsana New"/>
          <w:b/>
          <w:bCs/>
          <w:sz w:val="31"/>
          <w:szCs w:val="31"/>
          <w:cs/>
        </w:rPr>
        <w:t>ร</w:t>
      </w:r>
      <w:r w:rsidRPr="00417248">
        <w:rPr>
          <w:rFonts w:ascii="Angsana New" w:hAnsi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7D5756A1" w14:textId="77777777" w:rsidR="00333F73" w:rsidRPr="00065490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A36057" w14:textId="13CBBFDF" w:rsidR="00333F73" w:rsidRPr="00417248" w:rsidRDefault="00333F73" w:rsidP="00333F73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17248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417248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417248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17248">
        <w:rPr>
          <w:rFonts w:ascii="Angsana New" w:hAnsi="Angsana New" w:hint="cs"/>
          <w:b/>
          <w:bCs/>
          <w:sz w:val="32"/>
          <w:szCs w:val="32"/>
          <w:cs/>
        </w:rPr>
        <w:t>สแกน อินเตอร์</w:t>
      </w:r>
      <w:r w:rsidRPr="0041724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8B3BB35" w14:textId="77777777" w:rsidR="00333F73" w:rsidRPr="00065490" w:rsidRDefault="00333F73" w:rsidP="00333F73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28C3ED1B" w14:textId="19A431AB" w:rsidR="001321E3" w:rsidRPr="00417248" w:rsidRDefault="001321E3" w:rsidP="001321E3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204FAD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627AB8" w:rsidRPr="00204FAD">
        <w:rPr>
          <w:rFonts w:ascii="Angsana New" w:hAnsi="Angsana New"/>
          <w:spacing w:val="-4"/>
          <w:sz w:val="32"/>
          <w:szCs w:val="32"/>
          <w:cs/>
        </w:rPr>
        <w:t>งบฐานะการเงิน</w:t>
      </w:r>
      <w:r w:rsidRPr="00204FAD">
        <w:rPr>
          <w:rFonts w:ascii="Angsana New" w:hAnsi="Angsana New"/>
          <w:spacing w:val="-4"/>
          <w:sz w:val="32"/>
          <w:szCs w:val="32"/>
          <w:cs/>
        </w:rPr>
        <w:t>รวมและ</w:t>
      </w:r>
      <w:r w:rsidR="00627AB8" w:rsidRPr="00204FAD">
        <w:rPr>
          <w:rFonts w:ascii="Angsana New" w:hAnsi="Angsana New"/>
          <w:spacing w:val="-4"/>
          <w:sz w:val="32"/>
          <w:szCs w:val="32"/>
          <w:cs/>
        </w:rPr>
        <w:t>งบฐานะการเงิน</w:t>
      </w:r>
      <w:r w:rsidRPr="00204FAD">
        <w:rPr>
          <w:rFonts w:ascii="Angsana New" w:hAnsi="Angsana New"/>
          <w:spacing w:val="-4"/>
          <w:sz w:val="32"/>
          <w:szCs w:val="32"/>
          <w:cs/>
        </w:rPr>
        <w:t xml:space="preserve">เฉพาะกิจการ ณ วันที่ </w:t>
      </w:r>
      <w:r w:rsidR="00A743EE" w:rsidRPr="00204FAD">
        <w:rPr>
          <w:rFonts w:ascii="Angsana New" w:hAnsi="Angsana New"/>
          <w:spacing w:val="-4"/>
          <w:sz w:val="32"/>
          <w:szCs w:val="32"/>
        </w:rPr>
        <w:t>31</w:t>
      </w:r>
      <w:r w:rsidR="003530F2" w:rsidRPr="00204FAD">
        <w:rPr>
          <w:rFonts w:ascii="Angsana New" w:hAnsi="Angsana New"/>
          <w:spacing w:val="-4"/>
          <w:sz w:val="32"/>
          <w:szCs w:val="32"/>
        </w:rPr>
        <w:t xml:space="preserve"> </w:t>
      </w:r>
      <w:r w:rsidR="003C5F0B" w:rsidRPr="00204FAD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3530F2" w:rsidRPr="00204F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743EE" w:rsidRPr="00204FAD">
        <w:rPr>
          <w:rFonts w:ascii="Angsana New" w:hAnsi="Angsana New"/>
          <w:spacing w:val="-4"/>
          <w:sz w:val="32"/>
          <w:szCs w:val="32"/>
        </w:rPr>
        <w:t>2568</w:t>
      </w:r>
      <w:r w:rsidR="003530F2" w:rsidRPr="00204FAD">
        <w:rPr>
          <w:rFonts w:ascii="Angsana New" w:hAnsi="Angsana New"/>
          <w:spacing w:val="-4"/>
          <w:sz w:val="32"/>
          <w:szCs w:val="32"/>
        </w:rPr>
        <w:t xml:space="preserve"> </w:t>
      </w:r>
      <w:r w:rsidRPr="00204FAD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Pr="00417248">
        <w:rPr>
          <w:rFonts w:ascii="Angsana New" w:hAnsi="Angsana New" w:hint="cs"/>
          <w:spacing w:val="6"/>
          <w:sz w:val="32"/>
          <w:szCs w:val="32"/>
          <w:cs/>
        </w:rPr>
        <w:t>รวมและงบกำไรขาดทุนเฉพาะกิจการ</w:t>
      </w:r>
      <w:r w:rsidRPr="00417248">
        <w:rPr>
          <w:rFonts w:ascii="Angsana New" w:hAnsi="Angsana New"/>
          <w:sz w:val="32"/>
          <w:szCs w:val="32"/>
          <w:cs/>
        </w:rPr>
        <w:t xml:space="preserve"> </w:t>
      </w:r>
      <w:r w:rsidRPr="00204FAD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Pr="00204FAD">
        <w:rPr>
          <w:rFonts w:ascii="Angsana New" w:hAnsi="Angsana New" w:hint="cs"/>
          <w:spacing w:val="-4"/>
          <w:sz w:val="32"/>
          <w:szCs w:val="32"/>
          <w:cs/>
        </w:rPr>
        <w:t>เบ็ดเสร็จ</w:t>
      </w:r>
      <w:r w:rsidRPr="00204FAD">
        <w:rPr>
          <w:rFonts w:ascii="Angsana New" w:hAnsi="Angsana New"/>
          <w:spacing w:val="-4"/>
          <w:sz w:val="32"/>
          <w:szCs w:val="32"/>
          <w:cs/>
        </w:rPr>
        <w:t>รวมและงบกำไรขาดทุน</w:t>
      </w:r>
      <w:r w:rsidRPr="00204FAD">
        <w:rPr>
          <w:rFonts w:ascii="Angsana New" w:hAnsi="Angsana New" w:hint="cs"/>
          <w:spacing w:val="-4"/>
          <w:sz w:val="32"/>
          <w:szCs w:val="32"/>
          <w:cs/>
        </w:rPr>
        <w:t>เบ็ดเสร็จ</w:t>
      </w:r>
      <w:r w:rsidRPr="00204FAD">
        <w:rPr>
          <w:rFonts w:ascii="Angsana New" w:hAnsi="Angsana New"/>
          <w:spacing w:val="-4"/>
          <w:sz w:val="32"/>
          <w:szCs w:val="32"/>
          <w:cs/>
        </w:rPr>
        <w:t>เฉพาะกิจกา</w:t>
      </w:r>
      <w:r w:rsidRPr="00204FAD">
        <w:rPr>
          <w:rFonts w:ascii="Angsana New" w:hAnsi="Angsana New" w:hint="cs"/>
          <w:spacing w:val="-4"/>
          <w:sz w:val="32"/>
          <w:szCs w:val="32"/>
          <w:cs/>
        </w:rPr>
        <w:t>ร</w:t>
      </w:r>
      <w:r w:rsidR="00724908">
        <w:rPr>
          <w:rFonts w:asciiTheme="majorBidi" w:hAnsiTheme="majorBidi" w:cstheme="majorBidi"/>
          <w:sz w:val="32"/>
          <w:szCs w:val="32"/>
        </w:rPr>
        <w:t xml:space="preserve">    </w:t>
      </w:r>
      <w:r w:rsidR="00DF4FD2" w:rsidRPr="00417248">
        <w:rPr>
          <w:rFonts w:ascii="Angsana New" w:hAnsi="Angsana New"/>
          <w:spacing w:val="2"/>
          <w:sz w:val="32"/>
          <w:szCs w:val="32"/>
          <w:cs/>
        </w:rPr>
        <w:t>งบการเปลี่ยนแปลงส่วนของผู้ถือหุ้น</w:t>
      </w:r>
      <w:r w:rsidRPr="00417248">
        <w:rPr>
          <w:rFonts w:ascii="Angsana New" w:hAnsi="Angsana New"/>
          <w:sz w:val="32"/>
          <w:szCs w:val="32"/>
          <w:cs/>
        </w:rPr>
        <w:t xml:space="preserve">รวมและงบการเปลี่ยนแปลงส่วนของผู้ถือหุ้นเฉพาะกิจการ </w:t>
      </w:r>
      <w:r w:rsidRPr="00417248">
        <w:rPr>
          <w:rFonts w:ascii="Angsana New" w:hAnsi="Angsana New"/>
          <w:spacing w:val="4"/>
          <w:sz w:val="32"/>
          <w:szCs w:val="32"/>
          <w:cs/>
          <w:lang w:val="th-TH"/>
        </w:rPr>
        <w:t>และ</w:t>
      </w:r>
      <w:r w:rsidRPr="00417248">
        <w:rPr>
          <w:rFonts w:ascii="Angsana New" w:hAnsi="Angsana New"/>
          <w:spacing w:val="4"/>
          <w:sz w:val="32"/>
          <w:szCs w:val="32"/>
          <w:cs/>
        </w:rPr>
        <w:t>งบกระแสเงินสดรวมและงบกระแสเงินสดเฉพาะกิจการ</w:t>
      </w:r>
      <w:r w:rsidR="003530F2" w:rsidRPr="0041724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C5F0B" w:rsidRPr="00417248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3530F2" w:rsidRPr="0041724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530F2" w:rsidRPr="0041724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743EE" w:rsidRPr="00A743EE">
        <w:rPr>
          <w:rFonts w:asciiTheme="majorBidi" w:hAnsiTheme="majorBidi" w:cstheme="majorBidi"/>
          <w:sz w:val="32"/>
          <w:szCs w:val="32"/>
        </w:rPr>
        <w:t>31</w:t>
      </w:r>
      <w:r w:rsidR="003530F2" w:rsidRPr="00417248">
        <w:rPr>
          <w:rFonts w:asciiTheme="majorBidi" w:hAnsiTheme="majorBidi" w:cstheme="majorBidi"/>
          <w:sz w:val="32"/>
          <w:szCs w:val="32"/>
        </w:rPr>
        <w:t xml:space="preserve"> </w:t>
      </w:r>
      <w:r w:rsidR="003C5F0B" w:rsidRPr="004172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3530F2" w:rsidRPr="004172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3EE" w:rsidRPr="00A743EE">
        <w:rPr>
          <w:rFonts w:asciiTheme="majorBidi" w:hAnsiTheme="majorBidi" w:cstheme="majorBidi"/>
          <w:sz w:val="32"/>
          <w:szCs w:val="32"/>
        </w:rPr>
        <w:t>2568</w:t>
      </w:r>
      <w:r w:rsidR="003530F2" w:rsidRPr="00417248">
        <w:rPr>
          <w:rFonts w:asciiTheme="majorBidi" w:hAnsiTheme="majorBidi" w:cstheme="majorBidi"/>
          <w:sz w:val="28"/>
          <w:szCs w:val="28"/>
        </w:rPr>
        <w:t xml:space="preserve"> </w:t>
      </w:r>
      <w:r w:rsidRPr="00417248">
        <w:rPr>
          <w:rFonts w:ascii="Angsana New" w:hAnsi="Angsana New"/>
          <w:spacing w:val="4"/>
          <w:sz w:val="32"/>
          <w:szCs w:val="32"/>
          <w:cs/>
        </w:rPr>
        <w:t>และหมายเหตุประกอบงบการเงินแบบย่อ (</w:t>
      </w:r>
      <w:r w:rsidRPr="00417248">
        <w:rPr>
          <w:rFonts w:ascii="Angsana New" w:hAnsi="Angsana New"/>
          <w:spacing w:val="4"/>
          <w:sz w:val="32"/>
          <w:szCs w:val="32"/>
        </w:rPr>
        <w:t>“</w:t>
      </w:r>
      <w:r w:rsidRPr="00417248">
        <w:rPr>
          <w:rFonts w:ascii="Angsana New" w:hAnsi="Angsana New"/>
          <w:spacing w:val="4"/>
          <w:sz w:val="32"/>
          <w:szCs w:val="32"/>
          <w:cs/>
        </w:rPr>
        <w:t>ข้อมูลทางการเงินระหว่างกาล</w:t>
      </w:r>
      <w:r w:rsidRPr="00417248">
        <w:rPr>
          <w:rFonts w:ascii="Angsana New" w:hAnsi="Angsana New"/>
          <w:spacing w:val="4"/>
          <w:sz w:val="32"/>
          <w:szCs w:val="32"/>
        </w:rPr>
        <w:t>”</w:t>
      </w:r>
      <w:r w:rsidRPr="00417248">
        <w:rPr>
          <w:rFonts w:ascii="Angsana New" w:hAnsi="Angsana New"/>
          <w:spacing w:val="4"/>
          <w:sz w:val="32"/>
          <w:szCs w:val="32"/>
          <w:cs/>
        </w:rPr>
        <w:t>) ของบริษัท สแกน อินเตอร์ จำกัด</w:t>
      </w:r>
      <w:r w:rsidRPr="00417248">
        <w:rPr>
          <w:rFonts w:ascii="Angsana New" w:hAnsi="Angsana New"/>
          <w:sz w:val="32"/>
          <w:szCs w:val="32"/>
          <w:cs/>
        </w:rPr>
        <w:t xml:space="preserve"> (มหาชน) และบริษัทย่อย </w:t>
      </w:r>
      <w:r w:rsidR="004C6317" w:rsidRPr="00417248">
        <w:rPr>
          <w:rFonts w:ascii="Angsana New" w:hAnsi="Angsana New" w:hint="cs"/>
          <w:sz w:val="32"/>
          <w:szCs w:val="32"/>
          <w:cs/>
        </w:rPr>
        <w:t>(</w:t>
      </w:r>
      <w:r w:rsidR="004C6317" w:rsidRPr="00417248">
        <w:rPr>
          <w:rFonts w:ascii="Angsana New" w:hAnsi="Angsana New"/>
          <w:sz w:val="32"/>
          <w:szCs w:val="32"/>
        </w:rPr>
        <w:t>“</w:t>
      </w:r>
      <w:r w:rsidR="004C6317" w:rsidRPr="0041724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C6317" w:rsidRPr="00417248">
        <w:rPr>
          <w:rFonts w:ascii="Angsana New" w:hAnsi="Angsana New"/>
          <w:sz w:val="32"/>
          <w:szCs w:val="32"/>
        </w:rPr>
        <w:t xml:space="preserve">”) </w:t>
      </w:r>
      <w:r w:rsidRPr="00417248">
        <w:rPr>
          <w:rFonts w:ascii="Angsana New" w:hAnsi="Angsana New"/>
          <w:sz w:val="32"/>
          <w:szCs w:val="32"/>
          <w:cs/>
        </w:rPr>
        <w:t>และของเฉพาะบริษัท</w:t>
      </w:r>
      <w:r w:rsidRPr="00417248">
        <w:rPr>
          <w:rFonts w:ascii="Angsana New" w:hAnsi="Angsana New" w:hint="cs"/>
          <w:sz w:val="32"/>
          <w:szCs w:val="32"/>
          <w:cs/>
        </w:rPr>
        <w:t xml:space="preserve"> </w:t>
      </w:r>
      <w:r w:rsidRPr="00417248">
        <w:rPr>
          <w:rFonts w:ascii="Angsana New" w:hAnsi="Angsana New"/>
          <w:sz w:val="32"/>
          <w:szCs w:val="32"/>
          <w:cs/>
        </w:rPr>
        <w:t xml:space="preserve">สแกน อินเตอร์ จำกัด </w:t>
      </w:r>
      <w:r w:rsidRPr="00417248">
        <w:rPr>
          <w:rFonts w:ascii="Angsana New" w:hAnsi="Angsana New"/>
          <w:sz w:val="32"/>
          <w:szCs w:val="32"/>
        </w:rPr>
        <w:t>(</w:t>
      </w:r>
      <w:r w:rsidRPr="00417248">
        <w:rPr>
          <w:rFonts w:ascii="Angsana New" w:hAnsi="Angsana New"/>
          <w:sz w:val="32"/>
          <w:szCs w:val="32"/>
          <w:cs/>
        </w:rPr>
        <w:t>มหาชน</w:t>
      </w:r>
      <w:r w:rsidRPr="00417248">
        <w:rPr>
          <w:rFonts w:ascii="Angsana New" w:hAnsi="Angsana New"/>
          <w:sz w:val="32"/>
          <w:szCs w:val="32"/>
        </w:rPr>
        <w:t>)</w:t>
      </w:r>
      <w:r w:rsidRPr="00417248">
        <w:rPr>
          <w:rFonts w:ascii="Angsana New" w:hAnsi="Angsana New"/>
          <w:sz w:val="32"/>
          <w:szCs w:val="32"/>
          <w:cs/>
        </w:rPr>
        <w:t xml:space="preserve"> </w:t>
      </w:r>
      <w:r w:rsidR="007E5EB0" w:rsidRPr="00417248">
        <w:rPr>
          <w:rFonts w:ascii="Angsana New" w:hAnsi="Angsana New"/>
          <w:sz w:val="32"/>
          <w:szCs w:val="32"/>
        </w:rPr>
        <w:t>(“</w:t>
      </w:r>
      <w:r w:rsidR="007E5EB0" w:rsidRPr="00417248">
        <w:rPr>
          <w:rFonts w:ascii="Angsana New" w:hAnsi="Angsana New" w:hint="cs"/>
          <w:sz w:val="32"/>
          <w:szCs w:val="32"/>
          <w:cs/>
        </w:rPr>
        <w:t>บริษัท</w:t>
      </w:r>
      <w:r w:rsidR="007E5EB0" w:rsidRPr="00417248">
        <w:rPr>
          <w:rFonts w:ascii="Angsana New" w:hAnsi="Angsana New"/>
          <w:sz w:val="32"/>
          <w:szCs w:val="32"/>
        </w:rPr>
        <w:t xml:space="preserve">”) </w:t>
      </w:r>
      <w:r w:rsidRPr="00417248">
        <w:rPr>
          <w:rFonts w:ascii="Angsana New" w:hAnsi="Angsana New" w:hint="cs"/>
          <w:sz w:val="32"/>
          <w:szCs w:val="32"/>
          <w:cs/>
        </w:rPr>
        <w:t>ตามลำดับ</w:t>
      </w:r>
      <w:r w:rsidR="00D25103">
        <w:rPr>
          <w:rFonts w:ascii="Angsana New" w:hAnsi="Angsana New" w:hint="cs"/>
          <w:sz w:val="32"/>
          <w:szCs w:val="32"/>
          <w:cs/>
        </w:rPr>
        <w:t xml:space="preserve"> </w:t>
      </w:r>
      <w:r w:rsidRPr="00417248">
        <w:rPr>
          <w:rFonts w:ascii="Angsana New" w:hAnsi="Angsana New"/>
          <w:sz w:val="32"/>
          <w:szCs w:val="32"/>
          <w:cs/>
        </w:rPr>
        <w:t>ซึ่งผู้บริหารของกิจการเป็น</w:t>
      </w:r>
      <w:r w:rsidRPr="00417248">
        <w:rPr>
          <w:rFonts w:ascii="Angsana New" w:hAnsi="Angsana New"/>
          <w:spacing w:val="4"/>
          <w:sz w:val="32"/>
          <w:szCs w:val="32"/>
          <w:cs/>
        </w:rPr>
        <w:t>ผู้รับผิดชอบในการจัดทำและ</w:t>
      </w:r>
      <w:r w:rsidRPr="00417248">
        <w:rPr>
          <w:rFonts w:ascii="Angsana New" w:hAnsi="Angsana New"/>
          <w:spacing w:val="-2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A743EE" w:rsidRPr="00A743EE">
        <w:rPr>
          <w:rFonts w:ascii="Angsana New" w:hAnsi="Angsana New"/>
          <w:spacing w:val="-2"/>
          <w:sz w:val="32"/>
          <w:szCs w:val="32"/>
        </w:rPr>
        <w:t>34</w:t>
      </w:r>
      <w:r w:rsidRPr="00417248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Pr="00417248">
        <w:rPr>
          <w:rFonts w:ascii="Angsana New" w:hAnsi="Angsana New" w:hint="cs"/>
          <w:spacing w:val="-2"/>
          <w:sz w:val="32"/>
          <w:szCs w:val="32"/>
          <w:cs/>
        </w:rPr>
        <w:t>การรายงานทาง</w:t>
      </w:r>
      <w:r w:rsidRPr="00417248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417248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10AB6A" w14:textId="77777777" w:rsidR="00333F73" w:rsidRPr="00065490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768CA698" w14:textId="77777777" w:rsidR="00333F73" w:rsidRPr="00417248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417248">
        <w:rPr>
          <w:rFonts w:ascii="Angsana New" w:hAnsi="Angsana New"/>
          <w:i/>
          <w:iCs/>
          <w:sz w:val="32"/>
          <w:szCs w:val="32"/>
          <w:cs/>
        </w:rPr>
        <w:t>ขอบเขตการสอบทาน</w:t>
      </w:r>
    </w:p>
    <w:p w14:paraId="0CE0120E" w14:textId="77777777" w:rsidR="00333F73" w:rsidRPr="00065490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B2147E1" w14:textId="6DB75824" w:rsidR="00333F73" w:rsidRPr="00417248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B75571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743EE" w:rsidRPr="00B75571">
        <w:rPr>
          <w:rFonts w:ascii="Angsana New" w:hAnsi="Angsana New"/>
          <w:spacing w:val="-6"/>
          <w:sz w:val="32"/>
          <w:szCs w:val="32"/>
        </w:rPr>
        <w:t>2410</w:t>
      </w:r>
      <w:r w:rsidRPr="00B7557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75571">
        <w:rPr>
          <w:rFonts w:ascii="Angsana New" w:hAnsi="Angsana New"/>
          <w:spacing w:val="-6"/>
          <w:sz w:val="32"/>
          <w:szCs w:val="32"/>
        </w:rPr>
        <w:t>“</w:t>
      </w:r>
      <w:r w:rsidRPr="00B75571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5571">
        <w:rPr>
          <w:rFonts w:ascii="Angsana New" w:hAnsi="Angsana New"/>
          <w:spacing w:val="-6"/>
          <w:sz w:val="32"/>
          <w:szCs w:val="32"/>
        </w:rPr>
        <w:t>”</w:t>
      </w:r>
      <w:r w:rsidRPr="00B75571">
        <w:rPr>
          <w:rFonts w:ascii="Angsana New" w:hAnsi="Angsana New"/>
          <w:spacing w:val="-6"/>
          <w:sz w:val="32"/>
          <w:szCs w:val="32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B75571">
        <w:rPr>
          <w:rFonts w:ascii="Angsana New" w:hAnsi="Angsana New"/>
          <w:spacing w:val="-8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417248">
        <w:rPr>
          <w:rFonts w:ascii="Angsana New" w:hAnsi="Angsana New"/>
          <w:sz w:val="32"/>
          <w:szCs w:val="32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6CF3D56" w14:textId="77777777" w:rsidR="00333F73" w:rsidRPr="00065490" w:rsidRDefault="00333F73" w:rsidP="00065490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4BB0935" w14:textId="77777777" w:rsidR="00333F73" w:rsidRPr="00065490" w:rsidRDefault="00333F73" w:rsidP="00065490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A8462CC" w14:textId="77777777" w:rsidR="00F575DC" w:rsidRPr="00A30656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9"/>
          <w:szCs w:val="29"/>
        </w:rPr>
      </w:pPr>
    </w:p>
    <w:p w14:paraId="2770C15E" w14:textId="265D0B39" w:rsidR="00F575DC" w:rsidRPr="00A30656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9"/>
          <w:szCs w:val="29"/>
        </w:rPr>
        <w:sectPr w:rsidR="00F575DC" w:rsidRPr="00A30656" w:rsidSect="0095740D">
          <w:headerReference w:type="default" r:id="rId15"/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pgNumType w:start="2"/>
          <w:cols w:space="708"/>
          <w:titlePg/>
          <w:docGrid w:linePitch="360"/>
        </w:sectPr>
      </w:pPr>
    </w:p>
    <w:p w14:paraId="1E5F9EA8" w14:textId="70F8A8BC" w:rsidR="00333F73" w:rsidRPr="00417248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1724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5565E09" w14:textId="1B6754B7" w:rsidR="00333F73" w:rsidRPr="00417248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D62524A" w14:textId="5235218F" w:rsidR="00333F73" w:rsidRPr="00417248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A743EE" w:rsidRPr="00A743EE">
        <w:rPr>
          <w:rFonts w:ascii="Angsana New" w:hAnsi="Angsana New"/>
          <w:spacing w:val="-2"/>
          <w:sz w:val="30"/>
          <w:szCs w:val="30"/>
        </w:rPr>
        <w:t>34</w:t>
      </w:r>
      <w:r w:rsidRPr="0041724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FFBC49C" w14:textId="77777777" w:rsidR="00333F73" w:rsidRPr="00065490" w:rsidRDefault="00333F73" w:rsidP="0006549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B28BE2" w14:textId="0BE2F49D" w:rsidR="00333F73" w:rsidRPr="00065490" w:rsidRDefault="00333F73" w:rsidP="0006549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CCED0CD" w14:textId="452D10EE" w:rsidR="00F575DC" w:rsidRPr="00065490" w:rsidRDefault="00F575DC" w:rsidP="0006549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CEF46BC" w14:textId="77777777" w:rsidR="00F575DC" w:rsidRPr="00065490" w:rsidRDefault="00F575DC" w:rsidP="0006549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4AD36A4" w14:textId="77777777" w:rsidR="00333F73" w:rsidRPr="00065490" w:rsidRDefault="00333F73" w:rsidP="0006549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4160DBD" w14:textId="29BC6112" w:rsidR="00333F73" w:rsidRPr="00417248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</w:rPr>
        <w:t>(</w:t>
      </w:r>
      <w:r w:rsidR="00FD1AAD" w:rsidRPr="00FD1AAD">
        <w:rPr>
          <w:rFonts w:ascii="Angsana New" w:hAnsi="Angsana New"/>
          <w:sz w:val="30"/>
          <w:szCs w:val="30"/>
          <w:cs/>
          <w:lang w:val="th-TH"/>
        </w:rPr>
        <w:t>ธีรวัฒน์ วิทยาภาเลิศ</w:t>
      </w:r>
      <w:r w:rsidRPr="00417248">
        <w:rPr>
          <w:rFonts w:ascii="Angsana New" w:hAnsi="Angsana New"/>
          <w:sz w:val="30"/>
          <w:szCs w:val="30"/>
        </w:rPr>
        <w:t>)</w:t>
      </w:r>
    </w:p>
    <w:p w14:paraId="3D19F589" w14:textId="77777777" w:rsidR="00333F73" w:rsidRPr="00417248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ED557F" w14:textId="56E117F3" w:rsidR="00333F73" w:rsidRPr="00417248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FD1AAD">
        <w:rPr>
          <w:rFonts w:ascii="Angsana New" w:hAnsi="Angsana New"/>
          <w:sz w:val="30"/>
          <w:szCs w:val="30"/>
        </w:rPr>
        <w:t>11464</w:t>
      </w:r>
    </w:p>
    <w:p w14:paraId="56F5C2FA" w14:textId="77777777" w:rsidR="00333F73" w:rsidRPr="00417248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45C27E" w14:textId="77777777" w:rsidR="00333F73" w:rsidRPr="00417248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8433529" w14:textId="77777777" w:rsidR="00333F73" w:rsidRPr="00417248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41724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8CEEF1" w14:textId="69279CDE" w:rsidR="00914E88" w:rsidRPr="00A30656" w:rsidRDefault="00A743EE" w:rsidP="00775947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sz w:val="29"/>
          <w:szCs w:val="29"/>
        </w:rPr>
      </w:pPr>
      <w:r w:rsidRPr="00A743EE">
        <w:rPr>
          <w:rFonts w:ascii="Angsana New" w:hAnsi="Angsana New"/>
          <w:b w:val="0"/>
          <w:sz w:val="30"/>
          <w:szCs w:val="30"/>
          <w:lang w:val="en-US" w:bidi="th-TH"/>
        </w:rPr>
        <w:t>14</w:t>
      </w:r>
      <w:r w:rsidR="00833121" w:rsidRPr="00417248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3C5F0B" w:rsidRPr="00417248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พฤษภาคม</w:t>
      </w:r>
      <w:r w:rsidR="00833121" w:rsidRPr="00417248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Pr="00A743EE">
        <w:rPr>
          <w:rFonts w:ascii="Angsana New" w:hAnsi="Angsana New" w:hint="cs"/>
          <w:b w:val="0"/>
          <w:sz w:val="30"/>
          <w:szCs w:val="30"/>
          <w:lang w:val="en-US" w:bidi="th-TH"/>
        </w:rPr>
        <w:t>25</w:t>
      </w:r>
      <w:r w:rsidRPr="00A743EE">
        <w:rPr>
          <w:rFonts w:ascii="Angsana New" w:hAnsi="Angsana New"/>
          <w:b w:val="0"/>
          <w:sz w:val="30"/>
          <w:szCs w:val="30"/>
          <w:lang w:val="en-US" w:bidi="th-TH"/>
        </w:rPr>
        <w:t>68</w:t>
      </w:r>
    </w:p>
    <w:sectPr w:rsidR="00914E88" w:rsidRPr="00A30656" w:rsidSect="0095740D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05EBA" w14:textId="77777777" w:rsidR="00042338" w:rsidRPr="00A30656" w:rsidRDefault="00042338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endnote>
  <w:endnote w:type="continuationSeparator" w:id="0">
    <w:p w14:paraId="0E148FC9" w14:textId="77777777" w:rsidR="00042338" w:rsidRPr="00A30656" w:rsidRDefault="00042338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endnote>
  <w:endnote w:type="continuationNotice" w:id="1">
    <w:p w14:paraId="424F2246" w14:textId="77777777" w:rsidR="00042338" w:rsidRPr="00A30656" w:rsidRDefault="00042338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DE85" w14:textId="3B575CEE" w:rsidR="00333F73" w:rsidRPr="00A30656" w:rsidRDefault="00333F73" w:rsidP="007B1DFC">
    <w:pPr>
      <w:pStyle w:val="Footer"/>
      <w:framePr w:wrap="around" w:vAnchor="text" w:hAnchor="margin" w:xAlign="center" w:y="1"/>
      <w:rPr>
        <w:rStyle w:val="PageNumber"/>
        <w:sz w:val="17"/>
        <w:szCs w:val="17"/>
      </w:rPr>
    </w:pPr>
    <w:r w:rsidRPr="00A30656">
      <w:rPr>
        <w:rStyle w:val="PageNumber"/>
        <w:sz w:val="17"/>
        <w:szCs w:val="17"/>
        <w:cs/>
      </w:rPr>
      <w:fldChar w:fldCharType="begin"/>
    </w:r>
    <w:r w:rsidRPr="00A30656">
      <w:rPr>
        <w:rStyle w:val="PageNumber"/>
        <w:sz w:val="17"/>
        <w:szCs w:val="17"/>
      </w:rPr>
      <w:instrText xml:space="preserve">PAGE  </w:instrText>
    </w:r>
    <w:r w:rsidRPr="00A30656">
      <w:rPr>
        <w:rStyle w:val="PageNumber"/>
        <w:sz w:val="17"/>
        <w:szCs w:val="17"/>
        <w:cs/>
      </w:rPr>
      <w:fldChar w:fldCharType="separate"/>
    </w:r>
    <w:r w:rsidRPr="00A30656">
      <w:rPr>
        <w:rStyle w:val="PageNumber"/>
        <w:noProof/>
        <w:sz w:val="17"/>
        <w:szCs w:val="17"/>
        <w:lang w:val="en-US"/>
      </w:rPr>
      <w:t>4</w:t>
    </w:r>
    <w:r w:rsidR="00A743EE" w:rsidRPr="00A743EE">
      <w:rPr>
        <w:rStyle w:val="PageNumber"/>
        <w:noProof/>
        <w:sz w:val="17"/>
        <w:szCs w:val="17"/>
        <w:lang w:val="en-US"/>
      </w:rPr>
      <w:t>5</w:t>
    </w:r>
    <w:r w:rsidRPr="00A30656">
      <w:rPr>
        <w:rStyle w:val="PageNumber"/>
        <w:sz w:val="17"/>
        <w:szCs w:val="17"/>
        <w:cs/>
      </w:rPr>
      <w:fldChar w:fldCharType="end"/>
    </w:r>
  </w:p>
  <w:p w14:paraId="48C46889" w14:textId="77777777" w:rsidR="00333F73" w:rsidRPr="00A30656" w:rsidRDefault="00333F73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8C7B" w14:textId="6AC500C7" w:rsidR="00333F73" w:rsidRPr="00A30656" w:rsidRDefault="00333F7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17"/>
        <w:szCs w:val="17"/>
      </w:rPr>
    </w:pPr>
    <w:r w:rsidRPr="00A30656">
      <w:rPr>
        <w:rStyle w:val="PageNumber"/>
        <w:rFonts w:ascii="Angsana New" w:hAnsi="Angsana New"/>
        <w:sz w:val="17"/>
        <w:szCs w:val="17"/>
      </w:rPr>
      <w:fldChar w:fldCharType="begin"/>
    </w:r>
    <w:r w:rsidRPr="00A30656">
      <w:rPr>
        <w:rStyle w:val="PageNumber"/>
        <w:rFonts w:ascii="Angsana New" w:hAnsi="Angsana New"/>
        <w:sz w:val="17"/>
        <w:szCs w:val="17"/>
      </w:rPr>
      <w:instrText xml:space="preserve">PAGE  </w:instrText>
    </w:r>
    <w:r w:rsidRPr="00A30656">
      <w:rPr>
        <w:rStyle w:val="PageNumber"/>
        <w:rFonts w:ascii="Angsana New" w:hAnsi="Angsana New"/>
        <w:sz w:val="17"/>
        <w:szCs w:val="17"/>
      </w:rPr>
      <w:fldChar w:fldCharType="separate"/>
    </w:r>
    <w:r w:rsidRPr="00A30656">
      <w:rPr>
        <w:rStyle w:val="PageNumber"/>
        <w:rFonts w:ascii="Angsana New" w:hAnsi="Angsana New"/>
        <w:noProof/>
        <w:sz w:val="17"/>
        <w:szCs w:val="17"/>
        <w:lang w:val="en-US"/>
      </w:rPr>
      <w:t>4</w:t>
    </w:r>
    <w:r w:rsidR="00A743EE" w:rsidRPr="00A743EE">
      <w:rPr>
        <w:rStyle w:val="PageNumber"/>
        <w:rFonts w:ascii="Angsana New" w:hAnsi="Angsana New"/>
        <w:noProof/>
        <w:sz w:val="17"/>
        <w:szCs w:val="17"/>
        <w:lang w:val="en-US"/>
      </w:rPr>
      <w:t>5</w:t>
    </w:r>
    <w:r w:rsidRPr="00A30656">
      <w:rPr>
        <w:rStyle w:val="PageNumber"/>
        <w:rFonts w:ascii="Angsana New" w:hAnsi="Angsana New"/>
        <w:sz w:val="17"/>
        <w:szCs w:val="17"/>
      </w:rPr>
      <w:fldChar w:fldCharType="end"/>
    </w:r>
  </w:p>
  <w:p w14:paraId="6BAF232C" w14:textId="77777777" w:rsidR="00333F73" w:rsidRPr="00A30656" w:rsidRDefault="00333F73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sz w:val="17"/>
        <w:szCs w:val="17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0E47" w14:textId="77777777" w:rsidR="00775947" w:rsidRPr="00E16883" w:rsidRDefault="00775947" w:rsidP="00775947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E16883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69A7" w14:textId="693D9010" w:rsidR="00027598" w:rsidRPr="001F3F66" w:rsidRDefault="00027598" w:rsidP="001F3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2BCC7" w14:textId="77777777" w:rsidR="00042338" w:rsidRPr="00A30656" w:rsidRDefault="00042338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footnote>
  <w:footnote w:type="continuationSeparator" w:id="0">
    <w:p w14:paraId="1B670521" w14:textId="77777777" w:rsidR="00042338" w:rsidRPr="00A30656" w:rsidRDefault="00042338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footnote>
  <w:footnote w:type="continuationNotice" w:id="1">
    <w:p w14:paraId="5FDB1F65" w14:textId="77777777" w:rsidR="00042338" w:rsidRPr="00A30656" w:rsidRDefault="00042338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D01D" w14:textId="77777777" w:rsidR="00333F73" w:rsidRPr="00A30656" w:rsidRDefault="00333F73">
    <w:pPr>
      <w:pStyle w:val="Header"/>
      <w:rPr>
        <w:rFonts w:ascii="Angsana New" w:hAnsi="Angsana New"/>
        <w:b/>
        <w:bCs/>
        <w:sz w:val="31"/>
        <w:szCs w:val="31"/>
        <w:cs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บริษัท ไทยพลาสติกและเคมีภัณฑ์ จำกัด (มหาชน) และบริษัทย่อย</w:t>
    </w:r>
  </w:p>
  <w:p w14:paraId="1259D449" w14:textId="77777777" w:rsidR="00333F73" w:rsidRPr="00A30656" w:rsidRDefault="00333F73">
    <w:pPr>
      <w:pStyle w:val="Header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</w:t>
    </w:r>
  </w:p>
  <w:p w14:paraId="1B31AFA4" w14:textId="77039DF6" w:rsidR="00333F73" w:rsidRPr="00A30656" w:rsidRDefault="00333F73">
    <w:pPr>
      <w:pStyle w:val="Header"/>
      <w:rPr>
        <w:rFonts w:ascii="Angsana New" w:hAnsi="Angsana New"/>
        <w:b/>
        <w:bCs/>
        <w:sz w:val="31"/>
        <w:szCs w:val="31"/>
        <w:cs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 xml:space="preserve">สำหรับแต่ละงวดสามเดือนสิ้นสุดวันที่ </w:t>
    </w:r>
    <w:r w:rsidR="00A743EE" w:rsidRPr="00A743EE">
      <w:rPr>
        <w:rFonts w:ascii="Angsana New" w:hAnsi="Angsana New" w:hint="cs"/>
        <w:b/>
        <w:bCs/>
        <w:sz w:val="31"/>
        <w:szCs w:val="31"/>
      </w:rPr>
      <w:t>31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มีนาคม </w:t>
    </w:r>
    <w:r w:rsidR="00A743EE" w:rsidRPr="00A743EE">
      <w:rPr>
        <w:rFonts w:ascii="Angsana New" w:hAnsi="Angsana New" w:hint="cs"/>
        <w:b/>
        <w:bCs/>
        <w:sz w:val="31"/>
        <w:szCs w:val="31"/>
      </w:rPr>
      <w:t>2549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และ </w:t>
    </w:r>
    <w:r w:rsidR="00A743EE" w:rsidRPr="00A743EE">
      <w:rPr>
        <w:rFonts w:ascii="Angsana New" w:hAnsi="Angsana New" w:hint="cs"/>
        <w:b/>
        <w:bCs/>
        <w:sz w:val="31"/>
        <w:szCs w:val="31"/>
      </w:rPr>
      <w:t>2548</w:t>
    </w:r>
  </w:p>
  <w:p w14:paraId="5C2BE61E" w14:textId="77777777" w:rsidR="00333F73" w:rsidRPr="00A30656" w:rsidRDefault="00333F73">
    <w:pPr>
      <w:pStyle w:val="Header"/>
      <w:rPr>
        <w:sz w:val="16"/>
        <w:szCs w:val="16"/>
      </w:rPr>
    </w:pPr>
  </w:p>
  <w:p w14:paraId="1B27E7F0" w14:textId="77777777" w:rsidR="00333F73" w:rsidRPr="00A30656" w:rsidRDefault="00333F73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4BA5" w14:textId="77777777" w:rsidR="00807A05" w:rsidRPr="00A30656" w:rsidRDefault="00807A05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4122DFE5" w14:textId="77777777" w:rsidR="00807A05" w:rsidRPr="00A30656" w:rsidRDefault="00807A05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71F41DB1" w14:textId="77777777" w:rsidR="00807A05" w:rsidRPr="00A30656" w:rsidRDefault="00807A05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3D2416C6" w14:textId="77777777" w:rsidR="00807A05" w:rsidRPr="00A30656" w:rsidRDefault="00807A05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2C8A6CFE" w14:textId="77777777" w:rsidR="00807A05" w:rsidRDefault="00807A05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4E3D0D49" w14:textId="77777777" w:rsidR="00A34432" w:rsidRPr="00A30656" w:rsidRDefault="00A34432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607F" w14:textId="5BFD90BF" w:rsidR="006F2A28" w:rsidRPr="00A30656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>บริษัท สแกน อินเตอร์ จำกัด (มหาชน) และบริษัทย่อย</w:t>
    </w:r>
  </w:p>
  <w:p w14:paraId="04F39ADE" w14:textId="77777777" w:rsidR="006F2A28" w:rsidRPr="00A30656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1088E901" w14:textId="658431BC" w:rsidR="006F2A28" w:rsidRPr="00A30656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 xml:space="preserve">สำหรับงวดสามเดือนสิ้นสุดวันที่ </w:t>
    </w:r>
    <w:r w:rsidR="00A743EE" w:rsidRPr="00A743EE">
      <w:rPr>
        <w:rFonts w:ascii="Angsana New" w:hAnsi="Angsana New" w:hint="cs"/>
        <w:b/>
        <w:bCs/>
        <w:sz w:val="31"/>
        <w:szCs w:val="31"/>
      </w:rPr>
      <w:t>3</w:t>
    </w:r>
    <w:r w:rsidR="00A743EE" w:rsidRPr="00A743EE">
      <w:rPr>
        <w:rFonts w:ascii="Angsana New" w:hAnsi="Angsana New"/>
        <w:b/>
        <w:bCs/>
        <w:sz w:val="31"/>
        <w:szCs w:val="31"/>
      </w:rPr>
      <w:t>1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มีนาคม </w:t>
    </w:r>
    <w:r w:rsidR="00A743EE" w:rsidRPr="00A743EE">
      <w:rPr>
        <w:rFonts w:ascii="Angsana New" w:hAnsi="Angsana New" w:hint="cs"/>
        <w:b/>
        <w:bCs/>
        <w:sz w:val="31"/>
        <w:szCs w:val="31"/>
      </w:rPr>
      <w:t>25</w:t>
    </w:r>
    <w:r w:rsidR="00A743EE" w:rsidRPr="00A743EE">
      <w:rPr>
        <w:rFonts w:ascii="Angsana New" w:hAnsi="Angsana New"/>
        <w:b/>
        <w:bCs/>
        <w:sz w:val="31"/>
        <w:szCs w:val="31"/>
      </w:rPr>
      <w:t>66</w:t>
    </w:r>
    <w:r w:rsidRPr="00A30656">
      <w:rPr>
        <w:rFonts w:ascii="Angsana New" w:hAnsi="Angsana New"/>
        <w:b/>
        <w:bCs/>
        <w:sz w:val="31"/>
        <w:szCs w:val="31"/>
        <w:cs/>
      </w:rPr>
      <w:t xml:space="preserve"> (ไม่ได้ตรวจสอบ)</w:t>
    </w:r>
  </w:p>
  <w:p w14:paraId="38B720B1" w14:textId="7D2DAAC7" w:rsidR="00333F73" w:rsidRPr="00A30656" w:rsidRDefault="00333F73" w:rsidP="00710AB0">
    <w:pPr>
      <w:pStyle w:val="Header"/>
      <w:rPr>
        <w:sz w:val="17"/>
        <w:szCs w:val="17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CA7F" w14:textId="6C764234" w:rsidR="00AA6007" w:rsidRPr="00775947" w:rsidRDefault="00AA6007" w:rsidP="001F3F66">
    <w:pPr>
      <w:pStyle w:val="Header"/>
      <w:rPr>
        <w:rFonts w:asciiTheme="majorBidi" w:hAnsiTheme="majorBidi" w:cstheme="majorBidi"/>
        <w:b/>
        <w:bCs/>
        <w:sz w:val="32"/>
        <w:szCs w:val="32"/>
      </w:rPr>
    </w:pPr>
  </w:p>
  <w:p w14:paraId="5DF5C125" w14:textId="77777777" w:rsidR="00775947" w:rsidRPr="00775947" w:rsidRDefault="00775947" w:rsidP="001F3F66">
    <w:pPr>
      <w:pStyle w:val="Header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B4827A2"/>
    <w:multiLevelType w:val="multilevel"/>
    <w:tmpl w:val="C0FC3B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ind w:left="700" w:hanging="360"/>
      </w:p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48C6031"/>
    <w:multiLevelType w:val="hybridMultilevel"/>
    <w:tmpl w:val="60783042"/>
    <w:lvl w:ilvl="0" w:tplc="0814503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C4264"/>
    <w:multiLevelType w:val="hybridMultilevel"/>
    <w:tmpl w:val="BA4A530A"/>
    <w:lvl w:ilvl="0" w:tplc="304E78C2">
      <w:start w:val="1"/>
      <w:numFmt w:val="decimal"/>
      <w:lvlText w:val="%1)"/>
      <w:lvlJc w:val="left"/>
      <w:pPr>
        <w:ind w:left="720" w:hanging="360"/>
      </w:pPr>
      <w:rPr>
        <w:rFonts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EE46A31"/>
    <w:multiLevelType w:val="hybridMultilevel"/>
    <w:tmpl w:val="A560E31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b w:val="0"/>
        <w:bCs/>
        <w:i w:val="0"/>
        <w:iCs/>
        <w:color w:val="auto"/>
        <w:sz w:val="30"/>
        <w:szCs w:val="30"/>
      </w:rPr>
    </w:lvl>
    <w:lvl w:ilvl="1" w:tplc="FFFFFFFF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4"/>
  </w:num>
  <w:num w:numId="12" w16cid:durableId="2139253517">
    <w:abstractNumId w:val="11"/>
  </w:num>
  <w:num w:numId="13" w16cid:durableId="1437015661">
    <w:abstractNumId w:val="20"/>
  </w:num>
  <w:num w:numId="14" w16cid:durableId="1868524526">
    <w:abstractNumId w:val="13"/>
  </w:num>
  <w:num w:numId="15" w16cid:durableId="121074807">
    <w:abstractNumId w:val="15"/>
  </w:num>
  <w:num w:numId="16" w16cid:durableId="723989179">
    <w:abstractNumId w:val="23"/>
  </w:num>
  <w:num w:numId="17" w16cid:durableId="795441836">
    <w:abstractNumId w:val="24"/>
  </w:num>
  <w:num w:numId="18" w16cid:durableId="880673726">
    <w:abstractNumId w:val="17"/>
  </w:num>
  <w:num w:numId="19" w16cid:durableId="2110004164">
    <w:abstractNumId w:val="25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6"/>
  </w:num>
  <w:num w:numId="26" w16cid:durableId="2037805653">
    <w:abstractNumId w:val="19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 w:numId="30" w16cid:durableId="1419061186">
    <w:abstractNumId w:val="22"/>
  </w:num>
  <w:num w:numId="31" w16cid:durableId="1101141377">
    <w:abstractNumId w:val="18"/>
  </w:num>
  <w:num w:numId="32" w16cid:durableId="1787499287">
    <w:abstractNumId w:val="16"/>
  </w:num>
  <w:num w:numId="33" w16cid:durableId="2073313876">
    <w:abstractNumId w:val="9"/>
  </w:num>
  <w:num w:numId="34" w16cid:durableId="369378807">
    <w:abstractNumId w:val="9"/>
  </w:num>
  <w:num w:numId="35" w16cid:durableId="1860317828">
    <w:abstractNumId w:val="9"/>
  </w:num>
  <w:num w:numId="36" w16cid:durableId="639464147">
    <w:abstractNumId w:val="9"/>
  </w:num>
  <w:num w:numId="37" w16cid:durableId="1788086414">
    <w:abstractNumId w:val="9"/>
  </w:num>
  <w:num w:numId="38" w16cid:durableId="718171251">
    <w:abstractNumId w:val="9"/>
  </w:num>
  <w:num w:numId="39" w16cid:durableId="1359428519">
    <w:abstractNumId w:val="9"/>
  </w:num>
  <w:num w:numId="40" w16cid:durableId="304939920">
    <w:abstractNumId w:val="9"/>
  </w:num>
  <w:num w:numId="41" w16cid:durableId="1578631824">
    <w:abstractNumId w:val="9"/>
  </w:num>
  <w:num w:numId="42" w16cid:durableId="1701123582">
    <w:abstractNumId w:val="9"/>
  </w:num>
  <w:num w:numId="43" w16cid:durableId="1914927624">
    <w:abstractNumId w:val="9"/>
  </w:num>
  <w:num w:numId="44" w16cid:durableId="663432136">
    <w:abstractNumId w:val="9"/>
  </w:num>
  <w:num w:numId="45" w16cid:durableId="420688158">
    <w:abstractNumId w:val="9"/>
  </w:num>
  <w:num w:numId="46" w16cid:durableId="501118665">
    <w:abstractNumId w:val="21"/>
  </w:num>
  <w:num w:numId="47" w16cid:durableId="55103633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8D7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113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3D94"/>
    <w:rsid w:val="00024237"/>
    <w:rsid w:val="00024486"/>
    <w:rsid w:val="0002461D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5EF"/>
    <w:rsid w:val="000258CA"/>
    <w:rsid w:val="00025BCA"/>
    <w:rsid w:val="00025BFA"/>
    <w:rsid w:val="00025C53"/>
    <w:rsid w:val="00025C88"/>
    <w:rsid w:val="00025F0B"/>
    <w:rsid w:val="00026636"/>
    <w:rsid w:val="000267F3"/>
    <w:rsid w:val="00026900"/>
    <w:rsid w:val="0002691B"/>
    <w:rsid w:val="000270B7"/>
    <w:rsid w:val="00027598"/>
    <w:rsid w:val="00027A4F"/>
    <w:rsid w:val="000301EE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5D3"/>
    <w:rsid w:val="0003361F"/>
    <w:rsid w:val="0003363B"/>
    <w:rsid w:val="000337A2"/>
    <w:rsid w:val="0003474C"/>
    <w:rsid w:val="00034DDD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3CC"/>
    <w:rsid w:val="00041697"/>
    <w:rsid w:val="00041AFC"/>
    <w:rsid w:val="00041C33"/>
    <w:rsid w:val="00041C99"/>
    <w:rsid w:val="000420C6"/>
    <w:rsid w:val="00042338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790"/>
    <w:rsid w:val="0004379D"/>
    <w:rsid w:val="00043A0B"/>
    <w:rsid w:val="00043D2E"/>
    <w:rsid w:val="00044636"/>
    <w:rsid w:val="000447B8"/>
    <w:rsid w:val="00044981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490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332"/>
    <w:rsid w:val="00071601"/>
    <w:rsid w:val="0007191E"/>
    <w:rsid w:val="00071958"/>
    <w:rsid w:val="00071A91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491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C22"/>
    <w:rsid w:val="0008432C"/>
    <w:rsid w:val="0008450E"/>
    <w:rsid w:val="0008455A"/>
    <w:rsid w:val="000846D1"/>
    <w:rsid w:val="000847D4"/>
    <w:rsid w:val="00084DA6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1CF4"/>
    <w:rsid w:val="00091E98"/>
    <w:rsid w:val="000921D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51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F05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33B"/>
    <w:rsid w:val="000A5553"/>
    <w:rsid w:val="000A5FA5"/>
    <w:rsid w:val="000A64D4"/>
    <w:rsid w:val="000A6642"/>
    <w:rsid w:val="000A6974"/>
    <w:rsid w:val="000A700A"/>
    <w:rsid w:val="000A70CB"/>
    <w:rsid w:val="000A7164"/>
    <w:rsid w:val="000A71CD"/>
    <w:rsid w:val="000A75C3"/>
    <w:rsid w:val="000A78FE"/>
    <w:rsid w:val="000A7946"/>
    <w:rsid w:val="000A79C0"/>
    <w:rsid w:val="000B017A"/>
    <w:rsid w:val="000B054E"/>
    <w:rsid w:val="000B0631"/>
    <w:rsid w:val="000B08A2"/>
    <w:rsid w:val="000B0D72"/>
    <w:rsid w:val="000B142C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63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33B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BDF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381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79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434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706"/>
    <w:rsid w:val="000E3804"/>
    <w:rsid w:val="000E380F"/>
    <w:rsid w:val="000E38FF"/>
    <w:rsid w:val="000E3A23"/>
    <w:rsid w:val="000E3BFC"/>
    <w:rsid w:val="000E3EE5"/>
    <w:rsid w:val="000E4192"/>
    <w:rsid w:val="000E41B8"/>
    <w:rsid w:val="000E422B"/>
    <w:rsid w:val="000E4751"/>
    <w:rsid w:val="000E47E5"/>
    <w:rsid w:val="000E483C"/>
    <w:rsid w:val="000E48A5"/>
    <w:rsid w:val="000E4D2B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9E1"/>
    <w:rsid w:val="000F3AD1"/>
    <w:rsid w:val="000F3D1D"/>
    <w:rsid w:val="000F447C"/>
    <w:rsid w:val="000F468B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5CB"/>
    <w:rsid w:val="000F6A64"/>
    <w:rsid w:val="000F6C17"/>
    <w:rsid w:val="000F71ED"/>
    <w:rsid w:val="000F7497"/>
    <w:rsid w:val="000F7A31"/>
    <w:rsid w:val="000F7BC6"/>
    <w:rsid w:val="000F7C1F"/>
    <w:rsid w:val="000F7C52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3FA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2AB"/>
    <w:rsid w:val="001103BB"/>
    <w:rsid w:val="001104EF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CC"/>
    <w:rsid w:val="00133AC7"/>
    <w:rsid w:val="00133D33"/>
    <w:rsid w:val="00134579"/>
    <w:rsid w:val="001345F0"/>
    <w:rsid w:val="0013462C"/>
    <w:rsid w:val="0013467C"/>
    <w:rsid w:val="00134828"/>
    <w:rsid w:val="00134A8E"/>
    <w:rsid w:val="00134D08"/>
    <w:rsid w:val="00134E8C"/>
    <w:rsid w:val="0013532B"/>
    <w:rsid w:val="001354E5"/>
    <w:rsid w:val="001357C6"/>
    <w:rsid w:val="001358B1"/>
    <w:rsid w:val="00135A39"/>
    <w:rsid w:val="00135F40"/>
    <w:rsid w:val="00135F62"/>
    <w:rsid w:val="00135FDB"/>
    <w:rsid w:val="0013620C"/>
    <w:rsid w:val="00136469"/>
    <w:rsid w:val="00136482"/>
    <w:rsid w:val="001365A3"/>
    <w:rsid w:val="00136609"/>
    <w:rsid w:val="00136698"/>
    <w:rsid w:val="001368DD"/>
    <w:rsid w:val="001369BF"/>
    <w:rsid w:val="00136E62"/>
    <w:rsid w:val="00136FE4"/>
    <w:rsid w:val="001371B7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084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7F"/>
    <w:rsid w:val="001539C1"/>
    <w:rsid w:val="00154089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E2"/>
    <w:rsid w:val="00166DED"/>
    <w:rsid w:val="00166E4C"/>
    <w:rsid w:val="00166FCB"/>
    <w:rsid w:val="00167163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3A"/>
    <w:rsid w:val="001803A2"/>
    <w:rsid w:val="00181159"/>
    <w:rsid w:val="001815B4"/>
    <w:rsid w:val="0018181A"/>
    <w:rsid w:val="00181DA1"/>
    <w:rsid w:val="00181F58"/>
    <w:rsid w:val="00182D8A"/>
    <w:rsid w:val="00182EC6"/>
    <w:rsid w:val="0018356E"/>
    <w:rsid w:val="0018372C"/>
    <w:rsid w:val="00184121"/>
    <w:rsid w:val="00184166"/>
    <w:rsid w:val="00184230"/>
    <w:rsid w:val="0018434C"/>
    <w:rsid w:val="0018457E"/>
    <w:rsid w:val="0018466B"/>
    <w:rsid w:val="0018468D"/>
    <w:rsid w:val="001847BF"/>
    <w:rsid w:val="00184B12"/>
    <w:rsid w:val="00184FE4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1E7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3475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133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B6"/>
    <w:rsid w:val="001E21C4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339"/>
    <w:rsid w:val="001F26BF"/>
    <w:rsid w:val="001F2717"/>
    <w:rsid w:val="001F28ED"/>
    <w:rsid w:val="001F290B"/>
    <w:rsid w:val="001F2AE5"/>
    <w:rsid w:val="001F32C0"/>
    <w:rsid w:val="001F335E"/>
    <w:rsid w:val="001F33D5"/>
    <w:rsid w:val="001F364E"/>
    <w:rsid w:val="001F3889"/>
    <w:rsid w:val="001F3F66"/>
    <w:rsid w:val="001F44C6"/>
    <w:rsid w:val="001F48F1"/>
    <w:rsid w:val="001F4B91"/>
    <w:rsid w:val="001F4D40"/>
    <w:rsid w:val="001F59E7"/>
    <w:rsid w:val="001F5E02"/>
    <w:rsid w:val="001F63DA"/>
    <w:rsid w:val="001F64EC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F81"/>
    <w:rsid w:val="00204FAD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0F45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8F7"/>
    <w:rsid w:val="0021792C"/>
    <w:rsid w:val="00217C29"/>
    <w:rsid w:val="00217FA2"/>
    <w:rsid w:val="00220010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A71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82E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099"/>
    <w:rsid w:val="00235311"/>
    <w:rsid w:val="0023532E"/>
    <w:rsid w:val="00235491"/>
    <w:rsid w:val="002355BC"/>
    <w:rsid w:val="00235903"/>
    <w:rsid w:val="00235D2A"/>
    <w:rsid w:val="00235EED"/>
    <w:rsid w:val="0023640F"/>
    <w:rsid w:val="002365DF"/>
    <w:rsid w:val="00236F53"/>
    <w:rsid w:val="00236FB9"/>
    <w:rsid w:val="002373E2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6E1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E95"/>
    <w:rsid w:val="00245EDE"/>
    <w:rsid w:val="00245F57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2D1"/>
    <w:rsid w:val="002543A0"/>
    <w:rsid w:val="00254568"/>
    <w:rsid w:val="002548A1"/>
    <w:rsid w:val="00254955"/>
    <w:rsid w:val="00254B5A"/>
    <w:rsid w:val="00254BD4"/>
    <w:rsid w:val="00254CB2"/>
    <w:rsid w:val="002553D8"/>
    <w:rsid w:val="00255AD2"/>
    <w:rsid w:val="00255BC1"/>
    <w:rsid w:val="00255FA0"/>
    <w:rsid w:val="002562E0"/>
    <w:rsid w:val="00256337"/>
    <w:rsid w:val="00256484"/>
    <w:rsid w:val="002564DF"/>
    <w:rsid w:val="00256F35"/>
    <w:rsid w:val="00256F8E"/>
    <w:rsid w:val="00257186"/>
    <w:rsid w:val="00257229"/>
    <w:rsid w:val="002576C2"/>
    <w:rsid w:val="00257774"/>
    <w:rsid w:val="00257D1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1DC2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9CC"/>
    <w:rsid w:val="00264E79"/>
    <w:rsid w:val="00264EC4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A0B"/>
    <w:rsid w:val="00277B6B"/>
    <w:rsid w:val="00277B7E"/>
    <w:rsid w:val="0028009D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3"/>
    <w:rsid w:val="00283BB0"/>
    <w:rsid w:val="00284087"/>
    <w:rsid w:val="00284580"/>
    <w:rsid w:val="00284681"/>
    <w:rsid w:val="002855D9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BE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4C0"/>
    <w:rsid w:val="002A0952"/>
    <w:rsid w:val="002A0F3D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56"/>
    <w:rsid w:val="002B33EF"/>
    <w:rsid w:val="002B35A5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146"/>
    <w:rsid w:val="002B72A3"/>
    <w:rsid w:val="002B72A9"/>
    <w:rsid w:val="002B7A60"/>
    <w:rsid w:val="002B7D94"/>
    <w:rsid w:val="002C04AF"/>
    <w:rsid w:val="002C05A7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DB3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B10"/>
    <w:rsid w:val="002D3C90"/>
    <w:rsid w:val="002D3D9B"/>
    <w:rsid w:val="002D44CE"/>
    <w:rsid w:val="002D453F"/>
    <w:rsid w:val="002D4792"/>
    <w:rsid w:val="002D4A06"/>
    <w:rsid w:val="002D4B9B"/>
    <w:rsid w:val="002D4EF1"/>
    <w:rsid w:val="002D4F13"/>
    <w:rsid w:val="002D5392"/>
    <w:rsid w:val="002D58AF"/>
    <w:rsid w:val="002D5A74"/>
    <w:rsid w:val="002D5B32"/>
    <w:rsid w:val="002D5D17"/>
    <w:rsid w:val="002D5EA1"/>
    <w:rsid w:val="002D68E9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0F47"/>
    <w:rsid w:val="002E11F7"/>
    <w:rsid w:val="002E1433"/>
    <w:rsid w:val="002E1489"/>
    <w:rsid w:val="002E1891"/>
    <w:rsid w:val="002E2162"/>
    <w:rsid w:val="002E2174"/>
    <w:rsid w:val="002E25C1"/>
    <w:rsid w:val="002E2682"/>
    <w:rsid w:val="002E26A8"/>
    <w:rsid w:val="002E297C"/>
    <w:rsid w:val="002E299B"/>
    <w:rsid w:val="002E2A9E"/>
    <w:rsid w:val="002E2C96"/>
    <w:rsid w:val="002E2DDA"/>
    <w:rsid w:val="002E326C"/>
    <w:rsid w:val="002E33A1"/>
    <w:rsid w:val="002E3570"/>
    <w:rsid w:val="002E3635"/>
    <w:rsid w:val="002E37C0"/>
    <w:rsid w:val="002E392D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614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92C"/>
    <w:rsid w:val="002F1B1D"/>
    <w:rsid w:val="002F2027"/>
    <w:rsid w:val="002F2033"/>
    <w:rsid w:val="002F2209"/>
    <w:rsid w:val="002F23F5"/>
    <w:rsid w:val="002F2532"/>
    <w:rsid w:val="002F276B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666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175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1974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C8"/>
    <w:rsid w:val="003138D3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95"/>
    <w:rsid w:val="00321A90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523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98C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3950"/>
    <w:rsid w:val="003540CE"/>
    <w:rsid w:val="0035428F"/>
    <w:rsid w:val="0035475C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B35"/>
    <w:rsid w:val="00363CD2"/>
    <w:rsid w:val="00363E93"/>
    <w:rsid w:val="00363FA2"/>
    <w:rsid w:val="0036421F"/>
    <w:rsid w:val="003645EF"/>
    <w:rsid w:val="003647CD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7017E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7207"/>
    <w:rsid w:val="0037740B"/>
    <w:rsid w:val="00377510"/>
    <w:rsid w:val="00377794"/>
    <w:rsid w:val="00377E04"/>
    <w:rsid w:val="00377E75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484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66"/>
    <w:rsid w:val="003A2CF7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7A0"/>
    <w:rsid w:val="003A4A49"/>
    <w:rsid w:val="003A560B"/>
    <w:rsid w:val="003A5F19"/>
    <w:rsid w:val="003A6079"/>
    <w:rsid w:val="003A61A3"/>
    <w:rsid w:val="003A64D6"/>
    <w:rsid w:val="003A652F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1BF"/>
    <w:rsid w:val="003B04AA"/>
    <w:rsid w:val="003B0612"/>
    <w:rsid w:val="003B0A9F"/>
    <w:rsid w:val="003B0EC2"/>
    <w:rsid w:val="003B0EC3"/>
    <w:rsid w:val="003B0FF9"/>
    <w:rsid w:val="003B142F"/>
    <w:rsid w:val="003B166B"/>
    <w:rsid w:val="003B1ABB"/>
    <w:rsid w:val="003B1EBD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0B"/>
    <w:rsid w:val="003C5F2F"/>
    <w:rsid w:val="003C608B"/>
    <w:rsid w:val="003C6279"/>
    <w:rsid w:val="003C62DF"/>
    <w:rsid w:val="003C644A"/>
    <w:rsid w:val="003C6723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596"/>
    <w:rsid w:val="003D06D0"/>
    <w:rsid w:val="003D086F"/>
    <w:rsid w:val="003D0877"/>
    <w:rsid w:val="003D08EB"/>
    <w:rsid w:val="003D0EAE"/>
    <w:rsid w:val="003D1159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C96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38"/>
    <w:rsid w:val="00404A52"/>
    <w:rsid w:val="00404B58"/>
    <w:rsid w:val="00404B67"/>
    <w:rsid w:val="004050F7"/>
    <w:rsid w:val="0040515F"/>
    <w:rsid w:val="00405491"/>
    <w:rsid w:val="0040556C"/>
    <w:rsid w:val="00405723"/>
    <w:rsid w:val="004059F5"/>
    <w:rsid w:val="00405A86"/>
    <w:rsid w:val="00405DCB"/>
    <w:rsid w:val="0040605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9DE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3ED"/>
    <w:rsid w:val="00414690"/>
    <w:rsid w:val="00414819"/>
    <w:rsid w:val="00414CC8"/>
    <w:rsid w:val="00414DD4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3A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248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732"/>
    <w:rsid w:val="00427B5B"/>
    <w:rsid w:val="00427D0F"/>
    <w:rsid w:val="00427D86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62A"/>
    <w:rsid w:val="00432A01"/>
    <w:rsid w:val="00432A8C"/>
    <w:rsid w:val="0043310C"/>
    <w:rsid w:val="004332F2"/>
    <w:rsid w:val="0043341C"/>
    <w:rsid w:val="00433478"/>
    <w:rsid w:val="00433BCB"/>
    <w:rsid w:val="00433C86"/>
    <w:rsid w:val="00433DEB"/>
    <w:rsid w:val="00433F0B"/>
    <w:rsid w:val="004341C8"/>
    <w:rsid w:val="00434538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2AC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3FA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6A7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08E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3A"/>
    <w:rsid w:val="00483D60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5D54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510"/>
    <w:rsid w:val="004978AA"/>
    <w:rsid w:val="004A00CD"/>
    <w:rsid w:val="004A0287"/>
    <w:rsid w:val="004A08F9"/>
    <w:rsid w:val="004A09EF"/>
    <w:rsid w:val="004A0DD4"/>
    <w:rsid w:val="004A0E38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A47"/>
    <w:rsid w:val="004A50D3"/>
    <w:rsid w:val="004A5491"/>
    <w:rsid w:val="004A59C0"/>
    <w:rsid w:val="004A5AB4"/>
    <w:rsid w:val="004A5B56"/>
    <w:rsid w:val="004A5C40"/>
    <w:rsid w:val="004A5DA7"/>
    <w:rsid w:val="004A5F47"/>
    <w:rsid w:val="004A64DC"/>
    <w:rsid w:val="004A6B5F"/>
    <w:rsid w:val="004A6D2A"/>
    <w:rsid w:val="004A70A7"/>
    <w:rsid w:val="004A73C3"/>
    <w:rsid w:val="004A755F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65A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C9B"/>
    <w:rsid w:val="004C5D49"/>
    <w:rsid w:val="004C5ED4"/>
    <w:rsid w:val="004C5FE8"/>
    <w:rsid w:val="004C61EA"/>
    <w:rsid w:val="004C6244"/>
    <w:rsid w:val="004C6317"/>
    <w:rsid w:val="004C69A1"/>
    <w:rsid w:val="004C6ACD"/>
    <w:rsid w:val="004C6C80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67B0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80B"/>
    <w:rsid w:val="004E1A66"/>
    <w:rsid w:val="004E1F4F"/>
    <w:rsid w:val="004E201B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E"/>
    <w:rsid w:val="004E4D60"/>
    <w:rsid w:val="004E4D82"/>
    <w:rsid w:val="004E5264"/>
    <w:rsid w:val="004E52FC"/>
    <w:rsid w:val="004E537B"/>
    <w:rsid w:val="004E54B1"/>
    <w:rsid w:val="004E5D85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CB7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721"/>
    <w:rsid w:val="00512D25"/>
    <w:rsid w:val="00512F63"/>
    <w:rsid w:val="00513332"/>
    <w:rsid w:val="00513508"/>
    <w:rsid w:val="005137AB"/>
    <w:rsid w:val="00513A7E"/>
    <w:rsid w:val="00513BF6"/>
    <w:rsid w:val="0051405E"/>
    <w:rsid w:val="00514234"/>
    <w:rsid w:val="0051442E"/>
    <w:rsid w:val="00514C8C"/>
    <w:rsid w:val="00514CFA"/>
    <w:rsid w:val="00514E4A"/>
    <w:rsid w:val="00515115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058"/>
    <w:rsid w:val="00520682"/>
    <w:rsid w:val="00520CD3"/>
    <w:rsid w:val="0052144E"/>
    <w:rsid w:val="0052146A"/>
    <w:rsid w:val="005215DC"/>
    <w:rsid w:val="005216AA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9E9"/>
    <w:rsid w:val="00523A52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0F0B"/>
    <w:rsid w:val="00531109"/>
    <w:rsid w:val="0053133F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418C"/>
    <w:rsid w:val="0053418D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9C2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D82"/>
    <w:rsid w:val="00541EE1"/>
    <w:rsid w:val="00541FB5"/>
    <w:rsid w:val="00541FC2"/>
    <w:rsid w:val="00542266"/>
    <w:rsid w:val="00542CDB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7F3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47F7C"/>
    <w:rsid w:val="005500CD"/>
    <w:rsid w:val="005500E2"/>
    <w:rsid w:val="005505F5"/>
    <w:rsid w:val="00550816"/>
    <w:rsid w:val="005508C1"/>
    <w:rsid w:val="00551307"/>
    <w:rsid w:val="0055190D"/>
    <w:rsid w:val="00551A2D"/>
    <w:rsid w:val="00551B81"/>
    <w:rsid w:val="00551DA4"/>
    <w:rsid w:val="00551E40"/>
    <w:rsid w:val="0055263B"/>
    <w:rsid w:val="0055285D"/>
    <w:rsid w:val="00552F24"/>
    <w:rsid w:val="005533D9"/>
    <w:rsid w:val="00553C48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217C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4AA"/>
    <w:rsid w:val="00587635"/>
    <w:rsid w:val="005877DF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043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A29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462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12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606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378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0EA"/>
    <w:rsid w:val="005D6128"/>
    <w:rsid w:val="005D6B55"/>
    <w:rsid w:val="005D6C46"/>
    <w:rsid w:val="005D707A"/>
    <w:rsid w:val="005D7421"/>
    <w:rsid w:val="005D7431"/>
    <w:rsid w:val="005D7575"/>
    <w:rsid w:val="005D7727"/>
    <w:rsid w:val="005D7810"/>
    <w:rsid w:val="005D79D3"/>
    <w:rsid w:val="005E0911"/>
    <w:rsid w:val="005E1103"/>
    <w:rsid w:val="005E1339"/>
    <w:rsid w:val="005E13CA"/>
    <w:rsid w:val="005E16B9"/>
    <w:rsid w:val="005E1CB9"/>
    <w:rsid w:val="005E2E27"/>
    <w:rsid w:val="005E35D2"/>
    <w:rsid w:val="005E3856"/>
    <w:rsid w:val="005E39C0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BD4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44E"/>
    <w:rsid w:val="0061651E"/>
    <w:rsid w:val="00616692"/>
    <w:rsid w:val="006167C5"/>
    <w:rsid w:val="006167F7"/>
    <w:rsid w:val="006168EB"/>
    <w:rsid w:val="00616918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F8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2FF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0E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517"/>
    <w:rsid w:val="00642887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3AC"/>
    <w:rsid w:val="006454EA"/>
    <w:rsid w:val="006455E5"/>
    <w:rsid w:val="0064581A"/>
    <w:rsid w:val="00645835"/>
    <w:rsid w:val="006459A5"/>
    <w:rsid w:val="00645A14"/>
    <w:rsid w:val="00645A57"/>
    <w:rsid w:val="00645E8E"/>
    <w:rsid w:val="00646118"/>
    <w:rsid w:val="00646574"/>
    <w:rsid w:val="006469F7"/>
    <w:rsid w:val="00647205"/>
    <w:rsid w:val="00647322"/>
    <w:rsid w:val="00647348"/>
    <w:rsid w:val="006475CB"/>
    <w:rsid w:val="006477A3"/>
    <w:rsid w:val="00647B07"/>
    <w:rsid w:val="00647BC6"/>
    <w:rsid w:val="00647DE8"/>
    <w:rsid w:val="00647E68"/>
    <w:rsid w:val="0065008B"/>
    <w:rsid w:val="006503C8"/>
    <w:rsid w:val="006504EA"/>
    <w:rsid w:val="00650832"/>
    <w:rsid w:val="00650C75"/>
    <w:rsid w:val="00650E36"/>
    <w:rsid w:val="006511A3"/>
    <w:rsid w:val="0065124E"/>
    <w:rsid w:val="0065127C"/>
    <w:rsid w:val="00651457"/>
    <w:rsid w:val="00651D21"/>
    <w:rsid w:val="00651DC0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02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0A1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893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CE"/>
    <w:rsid w:val="00690ADC"/>
    <w:rsid w:val="00690B8B"/>
    <w:rsid w:val="006910FA"/>
    <w:rsid w:val="006918E2"/>
    <w:rsid w:val="00691DDA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E94"/>
    <w:rsid w:val="00695F90"/>
    <w:rsid w:val="00696015"/>
    <w:rsid w:val="0069604A"/>
    <w:rsid w:val="006962A9"/>
    <w:rsid w:val="00696627"/>
    <w:rsid w:val="00696722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4EF"/>
    <w:rsid w:val="006B0574"/>
    <w:rsid w:val="006B0594"/>
    <w:rsid w:val="006B0827"/>
    <w:rsid w:val="006B0B22"/>
    <w:rsid w:val="006B0B6D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2D8"/>
    <w:rsid w:val="006B2A9D"/>
    <w:rsid w:val="006B2FBC"/>
    <w:rsid w:val="006B33D9"/>
    <w:rsid w:val="006B3674"/>
    <w:rsid w:val="006B379E"/>
    <w:rsid w:val="006B3B0D"/>
    <w:rsid w:val="006B3D30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481"/>
    <w:rsid w:val="006C1A77"/>
    <w:rsid w:val="006C1B65"/>
    <w:rsid w:val="006C1E32"/>
    <w:rsid w:val="006C1F85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617"/>
    <w:rsid w:val="006C382C"/>
    <w:rsid w:val="006C3E8F"/>
    <w:rsid w:val="006C3F7A"/>
    <w:rsid w:val="006C42E0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FBD"/>
    <w:rsid w:val="006D2FF6"/>
    <w:rsid w:val="006D32A6"/>
    <w:rsid w:val="006D32F7"/>
    <w:rsid w:val="006D37D9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B6B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D7F80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D00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99C"/>
    <w:rsid w:val="006E5BA8"/>
    <w:rsid w:val="006E5C8A"/>
    <w:rsid w:val="006E5DBF"/>
    <w:rsid w:val="006E5EA2"/>
    <w:rsid w:val="006E65BB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62F2"/>
    <w:rsid w:val="006F63D1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558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08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1E"/>
    <w:rsid w:val="00740FB7"/>
    <w:rsid w:val="00741540"/>
    <w:rsid w:val="00741C7A"/>
    <w:rsid w:val="00741EDE"/>
    <w:rsid w:val="00742179"/>
    <w:rsid w:val="0074225B"/>
    <w:rsid w:val="00742D58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AA4"/>
    <w:rsid w:val="00753D54"/>
    <w:rsid w:val="00753D89"/>
    <w:rsid w:val="00753FB6"/>
    <w:rsid w:val="00754858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881"/>
    <w:rsid w:val="00770B72"/>
    <w:rsid w:val="00770BF2"/>
    <w:rsid w:val="00770C8D"/>
    <w:rsid w:val="00770EA0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947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35B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49B"/>
    <w:rsid w:val="00785552"/>
    <w:rsid w:val="007856AE"/>
    <w:rsid w:val="00785875"/>
    <w:rsid w:val="0078621C"/>
    <w:rsid w:val="0078636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00"/>
    <w:rsid w:val="00793242"/>
    <w:rsid w:val="00793341"/>
    <w:rsid w:val="007934E9"/>
    <w:rsid w:val="007934F2"/>
    <w:rsid w:val="00793597"/>
    <w:rsid w:val="00793999"/>
    <w:rsid w:val="00793BFD"/>
    <w:rsid w:val="00793C20"/>
    <w:rsid w:val="00793E91"/>
    <w:rsid w:val="0079424A"/>
    <w:rsid w:val="00794A4B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6C0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2D4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5A"/>
    <w:rsid w:val="007B54BB"/>
    <w:rsid w:val="007B5985"/>
    <w:rsid w:val="007B5A1E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BC9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828"/>
    <w:rsid w:val="007E0A0B"/>
    <w:rsid w:val="007E0F95"/>
    <w:rsid w:val="007E102E"/>
    <w:rsid w:val="007E1317"/>
    <w:rsid w:val="007E1330"/>
    <w:rsid w:val="007E156C"/>
    <w:rsid w:val="007E1885"/>
    <w:rsid w:val="007E1C20"/>
    <w:rsid w:val="007E1C69"/>
    <w:rsid w:val="007E1C7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4D74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26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2D3A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ED1"/>
    <w:rsid w:val="00807EE7"/>
    <w:rsid w:val="008103BA"/>
    <w:rsid w:val="008107D4"/>
    <w:rsid w:val="00810920"/>
    <w:rsid w:val="00810B23"/>
    <w:rsid w:val="00810BBB"/>
    <w:rsid w:val="00810EFD"/>
    <w:rsid w:val="00810FC4"/>
    <w:rsid w:val="008111C2"/>
    <w:rsid w:val="00811804"/>
    <w:rsid w:val="0081193C"/>
    <w:rsid w:val="00811B3B"/>
    <w:rsid w:val="00811D1C"/>
    <w:rsid w:val="0081203E"/>
    <w:rsid w:val="00812175"/>
    <w:rsid w:val="0081241C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768"/>
    <w:rsid w:val="00824830"/>
    <w:rsid w:val="00824D5B"/>
    <w:rsid w:val="00825025"/>
    <w:rsid w:val="00825173"/>
    <w:rsid w:val="00825442"/>
    <w:rsid w:val="00825815"/>
    <w:rsid w:val="00825AAD"/>
    <w:rsid w:val="00825B0B"/>
    <w:rsid w:val="00825B6A"/>
    <w:rsid w:val="00825BA9"/>
    <w:rsid w:val="00825D72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758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BB"/>
    <w:rsid w:val="008410CC"/>
    <w:rsid w:val="00841580"/>
    <w:rsid w:val="00841B4A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A38"/>
    <w:rsid w:val="00843BFB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B31"/>
    <w:rsid w:val="00851FA8"/>
    <w:rsid w:val="008522CF"/>
    <w:rsid w:val="008523CD"/>
    <w:rsid w:val="008525B1"/>
    <w:rsid w:val="008526F5"/>
    <w:rsid w:val="00852759"/>
    <w:rsid w:val="008527B3"/>
    <w:rsid w:val="008529C7"/>
    <w:rsid w:val="00852F10"/>
    <w:rsid w:val="00852F59"/>
    <w:rsid w:val="0085300C"/>
    <w:rsid w:val="008530AB"/>
    <w:rsid w:val="00853669"/>
    <w:rsid w:val="00853710"/>
    <w:rsid w:val="008538FC"/>
    <w:rsid w:val="00853B37"/>
    <w:rsid w:val="00853C01"/>
    <w:rsid w:val="008540B7"/>
    <w:rsid w:val="008547A3"/>
    <w:rsid w:val="008548E7"/>
    <w:rsid w:val="00854906"/>
    <w:rsid w:val="0085490F"/>
    <w:rsid w:val="00854B0C"/>
    <w:rsid w:val="00854B4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5F5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2B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864"/>
    <w:rsid w:val="00876422"/>
    <w:rsid w:val="008764C4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1C5A"/>
    <w:rsid w:val="008820B9"/>
    <w:rsid w:val="0088211C"/>
    <w:rsid w:val="00882519"/>
    <w:rsid w:val="008834B2"/>
    <w:rsid w:val="00883746"/>
    <w:rsid w:val="00883A1D"/>
    <w:rsid w:val="00883BD7"/>
    <w:rsid w:val="0088460B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586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A82"/>
    <w:rsid w:val="00894E30"/>
    <w:rsid w:val="00894E83"/>
    <w:rsid w:val="00894FF6"/>
    <w:rsid w:val="00895396"/>
    <w:rsid w:val="00895C73"/>
    <w:rsid w:val="00895E6A"/>
    <w:rsid w:val="008967CB"/>
    <w:rsid w:val="00896A00"/>
    <w:rsid w:val="00896A04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670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89"/>
    <w:rsid w:val="008A46E8"/>
    <w:rsid w:val="008A4A35"/>
    <w:rsid w:val="008A50BC"/>
    <w:rsid w:val="008A50D5"/>
    <w:rsid w:val="008A5573"/>
    <w:rsid w:val="008A63C0"/>
    <w:rsid w:val="008A6ADA"/>
    <w:rsid w:val="008A6B2B"/>
    <w:rsid w:val="008A6C2F"/>
    <w:rsid w:val="008A6CC8"/>
    <w:rsid w:val="008A6E11"/>
    <w:rsid w:val="008A713B"/>
    <w:rsid w:val="008A736A"/>
    <w:rsid w:val="008A7DB7"/>
    <w:rsid w:val="008B008C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E76"/>
    <w:rsid w:val="008B5F24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2C0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7A"/>
    <w:rsid w:val="008D29C4"/>
    <w:rsid w:val="008D2AA2"/>
    <w:rsid w:val="008D2ADB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5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21A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936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2E5"/>
    <w:rsid w:val="008F2373"/>
    <w:rsid w:val="008F26C0"/>
    <w:rsid w:val="008F28C9"/>
    <w:rsid w:val="008F2C88"/>
    <w:rsid w:val="008F3066"/>
    <w:rsid w:val="008F3131"/>
    <w:rsid w:val="008F362A"/>
    <w:rsid w:val="008F3689"/>
    <w:rsid w:val="008F394C"/>
    <w:rsid w:val="008F3A93"/>
    <w:rsid w:val="008F3B93"/>
    <w:rsid w:val="008F3CB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E12"/>
    <w:rsid w:val="008F706D"/>
    <w:rsid w:val="008F7326"/>
    <w:rsid w:val="008F74CA"/>
    <w:rsid w:val="008F7916"/>
    <w:rsid w:val="008F7C33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9C9"/>
    <w:rsid w:val="00902D4C"/>
    <w:rsid w:val="0090316B"/>
    <w:rsid w:val="0090341A"/>
    <w:rsid w:val="0090368C"/>
    <w:rsid w:val="0090398F"/>
    <w:rsid w:val="00903DF2"/>
    <w:rsid w:val="00904183"/>
    <w:rsid w:val="0090446E"/>
    <w:rsid w:val="009044DB"/>
    <w:rsid w:val="0090452D"/>
    <w:rsid w:val="009047EC"/>
    <w:rsid w:val="009047F8"/>
    <w:rsid w:val="00905128"/>
    <w:rsid w:val="00905243"/>
    <w:rsid w:val="00905345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3B"/>
    <w:rsid w:val="00911C97"/>
    <w:rsid w:val="00911D2A"/>
    <w:rsid w:val="00911F97"/>
    <w:rsid w:val="0091208A"/>
    <w:rsid w:val="00912152"/>
    <w:rsid w:val="009121AD"/>
    <w:rsid w:val="0091253D"/>
    <w:rsid w:val="0091261B"/>
    <w:rsid w:val="00912688"/>
    <w:rsid w:val="009130C6"/>
    <w:rsid w:val="009131AD"/>
    <w:rsid w:val="0091338A"/>
    <w:rsid w:val="0091365E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9A"/>
    <w:rsid w:val="009165B0"/>
    <w:rsid w:val="009165FC"/>
    <w:rsid w:val="00916773"/>
    <w:rsid w:val="009177D5"/>
    <w:rsid w:val="00917B23"/>
    <w:rsid w:val="00917CBB"/>
    <w:rsid w:val="00917CFF"/>
    <w:rsid w:val="0092022D"/>
    <w:rsid w:val="0092037B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5DF"/>
    <w:rsid w:val="0095262D"/>
    <w:rsid w:val="0095285F"/>
    <w:rsid w:val="00952917"/>
    <w:rsid w:val="00952E1E"/>
    <w:rsid w:val="00952EC3"/>
    <w:rsid w:val="00952EEB"/>
    <w:rsid w:val="009530BB"/>
    <w:rsid w:val="00953352"/>
    <w:rsid w:val="00953357"/>
    <w:rsid w:val="00953B5C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22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2D"/>
    <w:rsid w:val="00977BBB"/>
    <w:rsid w:val="00977D3E"/>
    <w:rsid w:val="00977D42"/>
    <w:rsid w:val="00977DE9"/>
    <w:rsid w:val="009801F1"/>
    <w:rsid w:val="009802BB"/>
    <w:rsid w:val="00980473"/>
    <w:rsid w:val="009804E8"/>
    <w:rsid w:val="00980A5C"/>
    <w:rsid w:val="00980C2E"/>
    <w:rsid w:val="00980ED2"/>
    <w:rsid w:val="00981356"/>
    <w:rsid w:val="009813BD"/>
    <w:rsid w:val="0098177A"/>
    <w:rsid w:val="00981A49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5A6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A02D7"/>
    <w:rsid w:val="009A0739"/>
    <w:rsid w:val="009A07A9"/>
    <w:rsid w:val="009A0825"/>
    <w:rsid w:val="009A0847"/>
    <w:rsid w:val="009A1398"/>
    <w:rsid w:val="009A13DC"/>
    <w:rsid w:val="009A1896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C55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A53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74C"/>
    <w:rsid w:val="009B2EFB"/>
    <w:rsid w:val="009B3153"/>
    <w:rsid w:val="009B31F1"/>
    <w:rsid w:val="009B3613"/>
    <w:rsid w:val="009B3929"/>
    <w:rsid w:val="009B3B6A"/>
    <w:rsid w:val="009B3D73"/>
    <w:rsid w:val="009B3DE1"/>
    <w:rsid w:val="009B3DE8"/>
    <w:rsid w:val="009B4180"/>
    <w:rsid w:val="009B4835"/>
    <w:rsid w:val="009B4878"/>
    <w:rsid w:val="009B4B95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EB3"/>
    <w:rsid w:val="009D3FBE"/>
    <w:rsid w:val="009D410B"/>
    <w:rsid w:val="009D442B"/>
    <w:rsid w:val="009D44F8"/>
    <w:rsid w:val="009D4663"/>
    <w:rsid w:val="009D4CB0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114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7E9"/>
    <w:rsid w:val="009E39C0"/>
    <w:rsid w:val="009E3DD1"/>
    <w:rsid w:val="009E4596"/>
    <w:rsid w:val="009E46A6"/>
    <w:rsid w:val="009E49B0"/>
    <w:rsid w:val="009E4BEC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61E"/>
    <w:rsid w:val="009E78BD"/>
    <w:rsid w:val="009E7EA1"/>
    <w:rsid w:val="009F041E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B2C"/>
    <w:rsid w:val="009F7C3E"/>
    <w:rsid w:val="00A0029A"/>
    <w:rsid w:val="00A00770"/>
    <w:rsid w:val="00A00893"/>
    <w:rsid w:val="00A00F3D"/>
    <w:rsid w:val="00A01109"/>
    <w:rsid w:val="00A0127C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4196"/>
    <w:rsid w:val="00A04264"/>
    <w:rsid w:val="00A0470B"/>
    <w:rsid w:val="00A04AE2"/>
    <w:rsid w:val="00A04BF3"/>
    <w:rsid w:val="00A0502C"/>
    <w:rsid w:val="00A050A6"/>
    <w:rsid w:val="00A0534C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110"/>
    <w:rsid w:val="00A103AF"/>
    <w:rsid w:val="00A1055A"/>
    <w:rsid w:val="00A10871"/>
    <w:rsid w:val="00A10AB5"/>
    <w:rsid w:val="00A10DA7"/>
    <w:rsid w:val="00A11017"/>
    <w:rsid w:val="00A110D0"/>
    <w:rsid w:val="00A1116E"/>
    <w:rsid w:val="00A11879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656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432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C75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8A9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5E63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08C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721"/>
    <w:rsid w:val="00A56B67"/>
    <w:rsid w:val="00A56F96"/>
    <w:rsid w:val="00A5712E"/>
    <w:rsid w:val="00A574E8"/>
    <w:rsid w:val="00A57965"/>
    <w:rsid w:val="00A60019"/>
    <w:rsid w:val="00A60300"/>
    <w:rsid w:val="00A60315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A0D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119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241"/>
    <w:rsid w:val="00A73697"/>
    <w:rsid w:val="00A740C4"/>
    <w:rsid w:val="00A7414A"/>
    <w:rsid w:val="00A743EE"/>
    <w:rsid w:val="00A747ED"/>
    <w:rsid w:val="00A7480F"/>
    <w:rsid w:val="00A74938"/>
    <w:rsid w:val="00A7578B"/>
    <w:rsid w:val="00A75BD3"/>
    <w:rsid w:val="00A75BD9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1F4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57A"/>
    <w:rsid w:val="00A9378F"/>
    <w:rsid w:val="00A93812"/>
    <w:rsid w:val="00A93830"/>
    <w:rsid w:val="00A9387A"/>
    <w:rsid w:val="00A9406E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2EFA"/>
    <w:rsid w:val="00AA2FBF"/>
    <w:rsid w:val="00AA301E"/>
    <w:rsid w:val="00AA311D"/>
    <w:rsid w:val="00AA33A6"/>
    <w:rsid w:val="00AA3835"/>
    <w:rsid w:val="00AA38A7"/>
    <w:rsid w:val="00AA3A1C"/>
    <w:rsid w:val="00AA3A97"/>
    <w:rsid w:val="00AA3CC2"/>
    <w:rsid w:val="00AA3F5A"/>
    <w:rsid w:val="00AA3F88"/>
    <w:rsid w:val="00AA4166"/>
    <w:rsid w:val="00AA4237"/>
    <w:rsid w:val="00AA46E4"/>
    <w:rsid w:val="00AA4933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20D"/>
    <w:rsid w:val="00AB1708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DB3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2F97"/>
    <w:rsid w:val="00AD312B"/>
    <w:rsid w:val="00AD3B81"/>
    <w:rsid w:val="00AD3CCE"/>
    <w:rsid w:val="00AD3EBC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DD0"/>
    <w:rsid w:val="00AE0EDD"/>
    <w:rsid w:val="00AE0FE7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3F3"/>
    <w:rsid w:val="00AE24E3"/>
    <w:rsid w:val="00AE2765"/>
    <w:rsid w:val="00AE28E1"/>
    <w:rsid w:val="00AE28EF"/>
    <w:rsid w:val="00AE2959"/>
    <w:rsid w:val="00AE2AE6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4A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318F"/>
    <w:rsid w:val="00AF3250"/>
    <w:rsid w:val="00AF35BE"/>
    <w:rsid w:val="00AF3AA6"/>
    <w:rsid w:val="00AF3C0C"/>
    <w:rsid w:val="00AF48ED"/>
    <w:rsid w:val="00AF4C36"/>
    <w:rsid w:val="00AF4D05"/>
    <w:rsid w:val="00AF4DE4"/>
    <w:rsid w:val="00AF50C9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AA0"/>
    <w:rsid w:val="00B02B14"/>
    <w:rsid w:val="00B02BC8"/>
    <w:rsid w:val="00B02F13"/>
    <w:rsid w:val="00B02F32"/>
    <w:rsid w:val="00B03171"/>
    <w:rsid w:val="00B03690"/>
    <w:rsid w:val="00B03B2B"/>
    <w:rsid w:val="00B03F61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3A"/>
    <w:rsid w:val="00B069D9"/>
    <w:rsid w:val="00B06A40"/>
    <w:rsid w:val="00B06D3A"/>
    <w:rsid w:val="00B06DE6"/>
    <w:rsid w:val="00B06E36"/>
    <w:rsid w:val="00B06EC3"/>
    <w:rsid w:val="00B06ED9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2E1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494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803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4F67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66D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2602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74F"/>
    <w:rsid w:val="00B55ACD"/>
    <w:rsid w:val="00B55AF2"/>
    <w:rsid w:val="00B55D67"/>
    <w:rsid w:val="00B55FE5"/>
    <w:rsid w:val="00B56393"/>
    <w:rsid w:val="00B564CF"/>
    <w:rsid w:val="00B56561"/>
    <w:rsid w:val="00B570DC"/>
    <w:rsid w:val="00B571DA"/>
    <w:rsid w:val="00B5742A"/>
    <w:rsid w:val="00B578F0"/>
    <w:rsid w:val="00B57986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4D5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22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C72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571"/>
    <w:rsid w:val="00B75DFF"/>
    <w:rsid w:val="00B75F3E"/>
    <w:rsid w:val="00B76231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753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2E00"/>
    <w:rsid w:val="00B9306D"/>
    <w:rsid w:val="00B9321F"/>
    <w:rsid w:val="00B932E0"/>
    <w:rsid w:val="00B937F3"/>
    <w:rsid w:val="00B93954"/>
    <w:rsid w:val="00B9397D"/>
    <w:rsid w:val="00B93C36"/>
    <w:rsid w:val="00B93C4C"/>
    <w:rsid w:val="00B93C87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97F07"/>
    <w:rsid w:val="00BA02DA"/>
    <w:rsid w:val="00BA051A"/>
    <w:rsid w:val="00BA07E6"/>
    <w:rsid w:val="00BA0AE9"/>
    <w:rsid w:val="00BA0C7D"/>
    <w:rsid w:val="00BA0E75"/>
    <w:rsid w:val="00BA128A"/>
    <w:rsid w:val="00BA143F"/>
    <w:rsid w:val="00BA14C5"/>
    <w:rsid w:val="00BA14DA"/>
    <w:rsid w:val="00BA1510"/>
    <w:rsid w:val="00BA1937"/>
    <w:rsid w:val="00BA1BDA"/>
    <w:rsid w:val="00BA1C58"/>
    <w:rsid w:val="00BA20F6"/>
    <w:rsid w:val="00BA2174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62A"/>
    <w:rsid w:val="00BA7773"/>
    <w:rsid w:val="00BA7BBA"/>
    <w:rsid w:val="00BA7CCF"/>
    <w:rsid w:val="00BA7D89"/>
    <w:rsid w:val="00BB0049"/>
    <w:rsid w:val="00BB0C4F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72B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CF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CDC"/>
    <w:rsid w:val="00BE5EB7"/>
    <w:rsid w:val="00BE63BB"/>
    <w:rsid w:val="00BE6E20"/>
    <w:rsid w:val="00BE6EBB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8B8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7A4"/>
    <w:rsid w:val="00C147E1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5F56"/>
    <w:rsid w:val="00C26110"/>
    <w:rsid w:val="00C26281"/>
    <w:rsid w:val="00C262F5"/>
    <w:rsid w:val="00C26533"/>
    <w:rsid w:val="00C26B0F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AAF"/>
    <w:rsid w:val="00C34BF2"/>
    <w:rsid w:val="00C34C3B"/>
    <w:rsid w:val="00C34D8E"/>
    <w:rsid w:val="00C35238"/>
    <w:rsid w:val="00C353E5"/>
    <w:rsid w:val="00C354A3"/>
    <w:rsid w:val="00C354CD"/>
    <w:rsid w:val="00C3552C"/>
    <w:rsid w:val="00C3578A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0C02"/>
    <w:rsid w:val="00C41498"/>
    <w:rsid w:val="00C41EA7"/>
    <w:rsid w:val="00C421C4"/>
    <w:rsid w:val="00C4225E"/>
    <w:rsid w:val="00C42431"/>
    <w:rsid w:val="00C424BB"/>
    <w:rsid w:val="00C424E1"/>
    <w:rsid w:val="00C4266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2D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479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644"/>
    <w:rsid w:val="00C557D9"/>
    <w:rsid w:val="00C558E6"/>
    <w:rsid w:val="00C5600F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70259"/>
    <w:rsid w:val="00C702C9"/>
    <w:rsid w:val="00C705C7"/>
    <w:rsid w:val="00C70881"/>
    <w:rsid w:val="00C70CC9"/>
    <w:rsid w:val="00C70F92"/>
    <w:rsid w:val="00C71148"/>
    <w:rsid w:val="00C711CD"/>
    <w:rsid w:val="00C7152D"/>
    <w:rsid w:val="00C71F62"/>
    <w:rsid w:val="00C72028"/>
    <w:rsid w:val="00C720B7"/>
    <w:rsid w:val="00C7213D"/>
    <w:rsid w:val="00C72708"/>
    <w:rsid w:val="00C7283E"/>
    <w:rsid w:val="00C728A4"/>
    <w:rsid w:val="00C732A8"/>
    <w:rsid w:val="00C732F3"/>
    <w:rsid w:val="00C733B7"/>
    <w:rsid w:val="00C73424"/>
    <w:rsid w:val="00C738A7"/>
    <w:rsid w:val="00C7391A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9E0"/>
    <w:rsid w:val="00C75ACF"/>
    <w:rsid w:val="00C75F2F"/>
    <w:rsid w:val="00C760A2"/>
    <w:rsid w:val="00C760B8"/>
    <w:rsid w:val="00C76709"/>
    <w:rsid w:val="00C76841"/>
    <w:rsid w:val="00C76C77"/>
    <w:rsid w:val="00C76DF8"/>
    <w:rsid w:val="00C772F5"/>
    <w:rsid w:val="00C7761C"/>
    <w:rsid w:val="00C779CF"/>
    <w:rsid w:val="00C779E3"/>
    <w:rsid w:val="00C77D82"/>
    <w:rsid w:val="00C802CF"/>
    <w:rsid w:val="00C803AE"/>
    <w:rsid w:val="00C80980"/>
    <w:rsid w:val="00C80B25"/>
    <w:rsid w:val="00C80D3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B62"/>
    <w:rsid w:val="00C83F6C"/>
    <w:rsid w:val="00C84122"/>
    <w:rsid w:val="00C8435B"/>
    <w:rsid w:val="00C84368"/>
    <w:rsid w:val="00C84454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85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8AC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7"/>
    <w:rsid w:val="00CD0598"/>
    <w:rsid w:val="00CD0BD8"/>
    <w:rsid w:val="00CD0CCC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A4B"/>
    <w:rsid w:val="00CD5BDD"/>
    <w:rsid w:val="00CD5FC0"/>
    <w:rsid w:val="00CD61B2"/>
    <w:rsid w:val="00CD61DA"/>
    <w:rsid w:val="00CD66AD"/>
    <w:rsid w:val="00CD6708"/>
    <w:rsid w:val="00CD6866"/>
    <w:rsid w:val="00CD6BDF"/>
    <w:rsid w:val="00CD6E80"/>
    <w:rsid w:val="00CD7114"/>
    <w:rsid w:val="00CD72E6"/>
    <w:rsid w:val="00CD72F0"/>
    <w:rsid w:val="00CD7364"/>
    <w:rsid w:val="00CD7942"/>
    <w:rsid w:val="00CD7963"/>
    <w:rsid w:val="00CD7A2E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1E1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82"/>
    <w:rsid w:val="00CF1B93"/>
    <w:rsid w:val="00CF1E75"/>
    <w:rsid w:val="00CF26B3"/>
    <w:rsid w:val="00CF291B"/>
    <w:rsid w:val="00CF29BD"/>
    <w:rsid w:val="00CF34B2"/>
    <w:rsid w:val="00CF3929"/>
    <w:rsid w:val="00CF3A86"/>
    <w:rsid w:val="00CF3BAB"/>
    <w:rsid w:val="00CF3C8E"/>
    <w:rsid w:val="00CF3E53"/>
    <w:rsid w:val="00CF4BFF"/>
    <w:rsid w:val="00CF4CE0"/>
    <w:rsid w:val="00CF5122"/>
    <w:rsid w:val="00CF51DF"/>
    <w:rsid w:val="00CF520C"/>
    <w:rsid w:val="00CF55C1"/>
    <w:rsid w:val="00CF579F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5D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1F7F"/>
    <w:rsid w:val="00D02165"/>
    <w:rsid w:val="00D022E6"/>
    <w:rsid w:val="00D029AC"/>
    <w:rsid w:val="00D029B3"/>
    <w:rsid w:val="00D02A12"/>
    <w:rsid w:val="00D02B59"/>
    <w:rsid w:val="00D02C24"/>
    <w:rsid w:val="00D02C7B"/>
    <w:rsid w:val="00D02F6A"/>
    <w:rsid w:val="00D0356A"/>
    <w:rsid w:val="00D03AFE"/>
    <w:rsid w:val="00D03CC9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6C13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696"/>
    <w:rsid w:val="00D166AD"/>
    <w:rsid w:val="00D167DD"/>
    <w:rsid w:val="00D1693A"/>
    <w:rsid w:val="00D16C92"/>
    <w:rsid w:val="00D16ED8"/>
    <w:rsid w:val="00D16FBF"/>
    <w:rsid w:val="00D1720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18A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521"/>
    <w:rsid w:val="00D249F6"/>
    <w:rsid w:val="00D24BAA"/>
    <w:rsid w:val="00D24E70"/>
    <w:rsid w:val="00D25103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B45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168"/>
    <w:rsid w:val="00D313B7"/>
    <w:rsid w:val="00D314D5"/>
    <w:rsid w:val="00D3186E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816"/>
    <w:rsid w:val="00D358C2"/>
    <w:rsid w:val="00D35910"/>
    <w:rsid w:val="00D35A43"/>
    <w:rsid w:val="00D362C4"/>
    <w:rsid w:val="00D3681B"/>
    <w:rsid w:val="00D3682C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1B5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0B1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4CD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835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DE4"/>
    <w:rsid w:val="00D72F99"/>
    <w:rsid w:val="00D73311"/>
    <w:rsid w:val="00D73918"/>
    <w:rsid w:val="00D73A73"/>
    <w:rsid w:val="00D73D48"/>
    <w:rsid w:val="00D73E86"/>
    <w:rsid w:val="00D73EA1"/>
    <w:rsid w:val="00D742A4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0F3"/>
    <w:rsid w:val="00D842F0"/>
    <w:rsid w:val="00D844CA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0B1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705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3EB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48D"/>
    <w:rsid w:val="00DB47BE"/>
    <w:rsid w:val="00DB4B5C"/>
    <w:rsid w:val="00DB4BBD"/>
    <w:rsid w:val="00DB4D4E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6FAD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50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7B0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105"/>
    <w:rsid w:val="00DE04A1"/>
    <w:rsid w:val="00DE06C9"/>
    <w:rsid w:val="00DE1311"/>
    <w:rsid w:val="00DE1562"/>
    <w:rsid w:val="00DE187A"/>
    <w:rsid w:val="00DE197C"/>
    <w:rsid w:val="00DE1BC2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D3C"/>
    <w:rsid w:val="00DE3DE4"/>
    <w:rsid w:val="00DE41CA"/>
    <w:rsid w:val="00DE42F2"/>
    <w:rsid w:val="00DE46D8"/>
    <w:rsid w:val="00DE47F7"/>
    <w:rsid w:val="00DE49C1"/>
    <w:rsid w:val="00DE5423"/>
    <w:rsid w:val="00DE552F"/>
    <w:rsid w:val="00DE5551"/>
    <w:rsid w:val="00DE55C0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67B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02A"/>
    <w:rsid w:val="00DF22C6"/>
    <w:rsid w:val="00DF26EA"/>
    <w:rsid w:val="00DF2806"/>
    <w:rsid w:val="00DF28EB"/>
    <w:rsid w:val="00DF2C6E"/>
    <w:rsid w:val="00DF2C73"/>
    <w:rsid w:val="00DF2C8E"/>
    <w:rsid w:val="00DF2DC5"/>
    <w:rsid w:val="00DF2E12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B5C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1A"/>
    <w:rsid w:val="00E01F7F"/>
    <w:rsid w:val="00E020A2"/>
    <w:rsid w:val="00E020A5"/>
    <w:rsid w:val="00E0215F"/>
    <w:rsid w:val="00E02452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159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64B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96"/>
    <w:rsid w:val="00E32AD0"/>
    <w:rsid w:val="00E32AD6"/>
    <w:rsid w:val="00E32BB3"/>
    <w:rsid w:val="00E32D9D"/>
    <w:rsid w:val="00E334A1"/>
    <w:rsid w:val="00E334DC"/>
    <w:rsid w:val="00E3392B"/>
    <w:rsid w:val="00E3423B"/>
    <w:rsid w:val="00E34277"/>
    <w:rsid w:val="00E346BE"/>
    <w:rsid w:val="00E352B7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878"/>
    <w:rsid w:val="00E519A2"/>
    <w:rsid w:val="00E51ABC"/>
    <w:rsid w:val="00E51BEF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7485"/>
    <w:rsid w:val="00E67590"/>
    <w:rsid w:val="00E67B65"/>
    <w:rsid w:val="00E70AFC"/>
    <w:rsid w:val="00E70DB2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C5F"/>
    <w:rsid w:val="00E73FE8"/>
    <w:rsid w:val="00E7444B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863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7C8"/>
    <w:rsid w:val="00E868AC"/>
    <w:rsid w:val="00E868BC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65B"/>
    <w:rsid w:val="00E92DD5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2A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9FF"/>
    <w:rsid w:val="00EB3E6A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AF4"/>
    <w:rsid w:val="00EC1CAF"/>
    <w:rsid w:val="00EC1F2C"/>
    <w:rsid w:val="00EC20A2"/>
    <w:rsid w:val="00EC2550"/>
    <w:rsid w:val="00EC2824"/>
    <w:rsid w:val="00EC28FC"/>
    <w:rsid w:val="00EC2DBB"/>
    <w:rsid w:val="00EC36D4"/>
    <w:rsid w:val="00EC3A5E"/>
    <w:rsid w:val="00EC3B6F"/>
    <w:rsid w:val="00EC3C5A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1BB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BC3"/>
    <w:rsid w:val="00ED4E77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97F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0DE"/>
    <w:rsid w:val="00EF320E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455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6E7"/>
    <w:rsid w:val="00F2375F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B83"/>
    <w:rsid w:val="00F36E18"/>
    <w:rsid w:val="00F3706F"/>
    <w:rsid w:val="00F371A6"/>
    <w:rsid w:val="00F3749F"/>
    <w:rsid w:val="00F37796"/>
    <w:rsid w:val="00F37955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2FE0"/>
    <w:rsid w:val="00F4332E"/>
    <w:rsid w:val="00F434C7"/>
    <w:rsid w:val="00F435C4"/>
    <w:rsid w:val="00F43757"/>
    <w:rsid w:val="00F43AA0"/>
    <w:rsid w:val="00F4402F"/>
    <w:rsid w:val="00F4437E"/>
    <w:rsid w:val="00F44651"/>
    <w:rsid w:val="00F44683"/>
    <w:rsid w:val="00F44885"/>
    <w:rsid w:val="00F44AE5"/>
    <w:rsid w:val="00F44DFC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882"/>
    <w:rsid w:val="00F70C06"/>
    <w:rsid w:val="00F70EF0"/>
    <w:rsid w:val="00F70F6C"/>
    <w:rsid w:val="00F711AD"/>
    <w:rsid w:val="00F714A5"/>
    <w:rsid w:val="00F71AA3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4587"/>
    <w:rsid w:val="00F74725"/>
    <w:rsid w:val="00F74C1E"/>
    <w:rsid w:val="00F74F1F"/>
    <w:rsid w:val="00F75184"/>
    <w:rsid w:val="00F751D0"/>
    <w:rsid w:val="00F752AF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40B2"/>
    <w:rsid w:val="00F94139"/>
    <w:rsid w:val="00F942ED"/>
    <w:rsid w:val="00F944AF"/>
    <w:rsid w:val="00F9473A"/>
    <w:rsid w:val="00F94770"/>
    <w:rsid w:val="00F949B1"/>
    <w:rsid w:val="00F94D5B"/>
    <w:rsid w:val="00F94F34"/>
    <w:rsid w:val="00F94F3D"/>
    <w:rsid w:val="00F9573B"/>
    <w:rsid w:val="00F95911"/>
    <w:rsid w:val="00F95C29"/>
    <w:rsid w:val="00F95C81"/>
    <w:rsid w:val="00F95D08"/>
    <w:rsid w:val="00F95F02"/>
    <w:rsid w:val="00F9663C"/>
    <w:rsid w:val="00F96857"/>
    <w:rsid w:val="00F96FB0"/>
    <w:rsid w:val="00F97280"/>
    <w:rsid w:val="00F97991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AD2"/>
    <w:rsid w:val="00FA1CC9"/>
    <w:rsid w:val="00FA1DF3"/>
    <w:rsid w:val="00FA1FDD"/>
    <w:rsid w:val="00FA20D8"/>
    <w:rsid w:val="00FA247E"/>
    <w:rsid w:val="00FA26A2"/>
    <w:rsid w:val="00FA297F"/>
    <w:rsid w:val="00FA2F94"/>
    <w:rsid w:val="00FA33A1"/>
    <w:rsid w:val="00FA33C7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928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61B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64D"/>
    <w:rsid w:val="00FB7781"/>
    <w:rsid w:val="00FB7A38"/>
    <w:rsid w:val="00FB7B9A"/>
    <w:rsid w:val="00FB7DDE"/>
    <w:rsid w:val="00FB7E6A"/>
    <w:rsid w:val="00FB7FAD"/>
    <w:rsid w:val="00FC03DC"/>
    <w:rsid w:val="00FC0669"/>
    <w:rsid w:val="00FC0752"/>
    <w:rsid w:val="00FC07A1"/>
    <w:rsid w:val="00FC0955"/>
    <w:rsid w:val="00FC0C67"/>
    <w:rsid w:val="00FC0D01"/>
    <w:rsid w:val="00FC0EB9"/>
    <w:rsid w:val="00FC0F4A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A6D"/>
    <w:rsid w:val="00FC4F8E"/>
    <w:rsid w:val="00FC5216"/>
    <w:rsid w:val="00FC5458"/>
    <w:rsid w:val="00FC57A3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1896"/>
    <w:rsid w:val="00FD1AAD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B3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DF3"/>
    <w:rsid w:val="00FE2EC7"/>
    <w:rsid w:val="00FE3234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DE"/>
    <w:rsid w:val="00FE4889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8FE"/>
    <w:rsid w:val="00FF5BFC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6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1E2732-FBB9-4A1D-838C-CEA31BA49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Tamonwan, Muangklang</cp:lastModifiedBy>
  <cp:revision>2</cp:revision>
  <cp:lastPrinted>2025-05-09T11:40:00Z</cp:lastPrinted>
  <dcterms:created xsi:type="dcterms:W3CDTF">2025-05-14T03:40:00Z</dcterms:created>
  <dcterms:modified xsi:type="dcterms:W3CDTF">2025-05-14T03:40:00Z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