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A30656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2DBD6033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7248">
              <w:rPr>
                <w:b w:val="0"/>
                <w:bCs w:val="0"/>
                <w:sz w:val="30"/>
                <w:szCs w:val="30"/>
              </w:rPr>
              <w:br w:type="page"/>
            </w:r>
            <w:r w:rsidRPr="0041724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A30656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45EE3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78E67B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52EEB" w:rsidRPr="00A30656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0EA3A0CB" w:rsidR="00952EEB" w:rsidRPr="00417248" w:rsidRDefault="00A743EE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417248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A30656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6C04EAB7" w:rsidR="00185870" w:rsidRPr="00417248" w:rsidRDefault="00A743EE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511CA42B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85870" w:rsidRPr="00A30656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16C9CC02" w:rsidR="00185870" w:rsidRPr="00417248" w:rsidRDefault="00A743EE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52D2F4BD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185870" w:rsidRPr="00A30656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02161D14" w:rsidR="00185870" w:rsidRPr="00417248" w:rsidRDefault="00A743EE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0203DED1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85870" w:rsidRPr="00A30656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06C9533C" w:rsidR="00185870" w:rsidRPr="00417248" w:rsidRDefault="00A743EE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69879778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5870" w:rsidRPr="00A30656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E37E6F5" w:rsidR="00185870" w:rsidRPr="00417248" w:rsidRDefault="00A743EE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417248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57745AC1" w:rsidR="00185870" w:rsidRPr="00417248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44DFC" w:rsidRPr="00A30656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28EDDFB0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2732803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44DFC" w:rsidRPr="00A30656" w14:paraId="0E969EB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31B17610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63613F" w14:textId="13ADC248" w:rsidR="00F44DFC" w:rsidRPr="00417248" w:rsidRDefault="00C5600F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44DFC" w:rsidRPr="00A30656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2E9D2E97" w:rsidR="00F44DFC" w:rsidRPr="00417248" w:rsidRDefault="002E33A1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0ED8C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46480A1E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44DFC" w:rsidRPr="00A30656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319FCD2C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3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7A7055C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57249A15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(ขาดทุน)</w:t>
            </w: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F44DFC" w:rsidRPr="00A30656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37F310E7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3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EF6EA1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27CFB36A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4DFC" w:rsidRPr="00A30656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569D1BF3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3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576EA0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5A9F4DB0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F44DFC" w:rsidRPr="00A30656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72ED4551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3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CEF9C1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05367B25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44DFC" w:rsidRPr="00A30656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0EBDF861" w:rsidR="00F44DFC" w:rsidRPr="00417248" w:rsidRDefault="00A743EE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33A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FC1513" w14:textId="77777777" w:rsidR="00F44DFC" w:rsidRPr="00417248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77DDC04D" w:rsidR="00F44DFC" w:rsidRPr="00417248" w:rsidRDefault="00417248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724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649DB" w:rsidRPr="00A30656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4CDB8B1F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7920" w:type="dxa"/>
          </w:tcPr>
          <w:p w14:paraId="1D750B5E" w14:textId="19AE5D5F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A649DB" w:rsidRPr="00A30656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F2BF5FF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489203D" w14:textId="2D4C6BA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</w:tr>
      <w:tr w:rsidR="00A649DB" w:rsidRPr="00A30656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7BC99B13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04F24D0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A649DB" w:rsidRPr="00A30656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7CB7B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4C61CE1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</w:tr>
      <w:tr w:rsidR="00A649DB" w:rsidRPr="00A30656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535B02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7D72157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  <w:tr w:rsidR="00A649DB" w:rsidRPr="00A30656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40F8B0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2913B73" w14:textId="77777777" w:rsidR="00A649DB" w:rsidRPr="00A3065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  <w:lang w:val="th-TH"/>
              </w:rPr>
            </w:pPr>
          </w:p>
        </w:tc>
      </w:tr>
    </w:tbl>
    <w:p w14:paraId="2259EB61" w14:textId="77777777" w:rsidR="00952EEB" w:rsidRPr="00A30656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A30656">
        <w:rPr>
          <w:rFonts w:ascii="Angsana New" w:hAnsi="Angsana New"/>
          <w:sz w:val="29"/>
          <w:szCs w:val="29"/>
        </w:rPr>
        <w:br w:type="page"/>
      </w:r>
    </w:p>
    <w:p w14:paraId="04C087AC" w14:textId="77777777" w:rsidR="00276700" w:rsidRPr="00417248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417248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44A2EB2B" w:rsidR="006F68AE" w:rsidRPr="00417248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A743EE" w:rsidRPr="00A743EE">
        <w:rPr>
          <w:rFonts w:ascii="Angsana New" w:hAnsi="Angsana New"/>
          <w:bCs/>
          <w:sz w:val="30"/>
          <w:szCs w:val="30"/>
        </w:rPr>
        <w:t>14</w:t>
      </w:r>
      <w:r w:rsidR="000D6381" w:rsidRPr="00417248">
        <w:rPr>
          <w:rFonts w:ascii="Angsana New" w:hAnsi="Angsana New"/>
          <w:bCs/>
          <w:sz w:val="30"/>
          <w:szCs w:val="30"/>
        </w:rPr>
        <w:t xml:space="preserve"> </w:t>
      </w:r>
      <w:r w:rsidR="003C5F0B" w:rsidRPr="00417248"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="00833121" w:rsidRPr="00417248">
        <w:rPr>
          <w:rFonts w:ascii="Angsana New" w:hAnsi="Angsana New" w:hint="cs"/>
          <w:sz w:val="30"/>
          <w:szCs w:val="30"/>
          <w:cs/>
        </w:rPr>
        <w:t xml:space="preserve"> </w:t>
      </w:r>
      <w:r w:rsidR="00A743EE" w:rsidRPr="00A743EE">
        <w:rPr>
          <w:rFonts w:ascii="Angsana New" w:hAnsi="Angsana New" w:hint="cs"/>
          <w:sz w:val="30"/>
          <w:szCs w:val="30"/>
        </w:rPr>
        <w:t>256</w:t>
      </w:r>
      <w:r w:rsidR="00A743EE" w:rsidRPr="00A743EE">
        <w:rPr>
          <w:rFonts w:ascii="Angsana New" w:hAnsi="Angsana New"/>
          <w:sz w:val="30"/>
          <w:szCs w:val="30"/>
        </w:rPr>
        <w:t>8</w:t>
      </w:r>
    </w:p>
    <w:p w14:paraId="19C18B58" w14:textId="77777777" w:rsidR="00661CC0" w:rsidRPr="00417248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417248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724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417248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68D4F7AA" w:rsidR="001512FC" w:rsidRPr="00417248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</w:t>
      </w:r>
      <w:r w:rsidRPr="0041724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       </w:t>
      </w:r>
      <w:r w:rsidRPr="00417248">
        <w:rPr>
          <w:rFonts w:ascii="Angsana New" w:hAnsi="Angsana New"/>
          <w:sz w:val="30"/>
          <w:szCs w:val="30"/>
          <w:cs/>
        </w:rPr>
        <w:t xml:space="preserve">ฉบับที่ </w:t>
      </w:r>
      <w:r w:rsidR="00A743EE" w:rsidRPr="00A743EE">
        <w:rPr>
          <w:rFonts w:ascii="Angsana New" w:hAnsi="Angsana New"/>
          <w:sz w:val="30"/>
          <w:szCs w:val="30"/>
        </w:rPr>
        <w:t>34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เรื่อง </w:t>
      </w:r>
      <w:r w:rsidRPr="0041724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724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417248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417248">
        <w:rPr>
          <w:rFonts w:ascii="Angsana New" w:hAnsi="Angsana New"/>
          <w:sz w:val="30"/>
          <w:szCs w:val="30"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 w:rsidRPr="0041724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="00F817B9" w:rsidRPr="0041724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48484F" w:rsidRPr="004172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743EE" w:rsidRPr="00A743EE">
        <w:rPr>
          <w:rFonts w:ascii="Angsana New" w:hAnsi="Angsana New"/>
          <w:sz w:val="30"/>
          <w:szCs w:val="30"/>
        </w:rPr>
        <w:t>2567</w:t>
      </w:r>
    </w:p>
    <w:p w14:paraId="2983236C" w14:textId="26F2B0F1" w:rsidR="001512FC" w:rsidRPr="00065490" w:rsidRDefault="001512FC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9D299" w14:textId="0081B53E" w:rsidR="009414E3" w:rsidRPr="00417248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17248">
        <w:rPr>
          <w:rFonts w:ascii="Angsana New" w:hAnsi="Angsana New" w:hint="cs"/>
          <w:sz w:val="30"/>
          <w:szCs w:val="30"/>
          <w:cs/>
        </w:rPr>
        <w:t>และ</w:t>
      </w:r>
      <w:r w:rsidRPr="00417248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17248">
        <w:rPr>
          <w:rFonts w:ascii="Angsana New" w:hAnsi="Angsana New" w:hint="cs"/>
          <w:sz w:val="30"/>
          <w:szCs w:val="30"/>
          <w:cs/>
        </w:rPr>
        <w:t>ไว้</w:t>
      </w:r>
      <w:r w:rsidRPr="0041724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281CAD" w:rsidRPr="00417248">
        <w:rPr>
          <w:rFonts w:ascii="Angsana New" w:hAnsi="Angsana New"/>
          <w:sz w:val="30"/>
          <w:szCs w:val="30"/>
          <w:cs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743EE" w:rsidRPr="00A743EE">
        <w:rPr>
          <w:rFonts w:ascii="Angsana New" w:hAnsi="Angsana New"/>
          <w:sz w:val="30"/>
          <w:szCs w:val="30"/>
        </w:rPr>
        <w:t>2567</w:t>
      </w:r>
    </w:p>
    <w:p w14:paraId="6728B332" w14:textId="77777777" w:rsidR="001E2D8D" w:rsidRPr="00065490" w:rsidRDefault="001E2D8D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43DDE" w14:textId="77777777" w:rsidR="00B81115" w:rsidRPr="00417248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1724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065490" w:rsidRDefault="00533BC3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F99C634" w14:textId="2C405809" w:rsidR="009723E4" w:rsidRPr="00417248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 w:rsidRPr="00417248">
        <w:rPr>
          <w:rFonts w:ascii="Angsana New" w:hAnsi="Angsana New" w:hint="cs"/>
          <w:sz w:val="30"/>
          <w:szCs w:val="30"/>
          <w:cs/>
        </w:rPr>
        <w:t>ไม่ได้มีการเปลี่ยนแปลงอย่างมีสาระสำคัญ</w:t>
      </w:r>
    </w:p>
    <w:p w14:paraId="48880240" w14:textId="77777777" w:rsidR="00981AB8" w:rsidRPr="00417248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D5C" w14:textId="4F8C8617" w:rsidR="00EB2817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417248">
        <w:rPr>
          <w:rFonts w:ascii="Angsana New" w:hAnsi="Angsana New" w:hint="cs"/>
          <w:sz w:val="30"/>
          <w:szCs w:val="30"/>
          <w:cs/>
        </w:rPr>
        <w:t>งวด</w:t>
      </w:r>
      <w:r w:rsidR="003C5F0B" w:rsidRPr="00417248">
        <w:rPr>
          <w:rFonts w:ascii="Angsana New" w:hAnsi="Angsana New" w:hint="cs"/>
          <w:sz w:val="30"/>
          <w:szCs w:val="30"/>
          <w:cs/>
        </w:rPr>
        <w:t>สาม</w:t>
      </w:r>
      <w:r w:rsidR="00833121" w:rsidRPr="0041724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0F30D1" w:rsidRPr="00417248">
        <w:rPr>
          <w:rFonts w:ascii="Angsana New" w:hAnsi="Angsana New"/>
          <w:sz w:val="30"/>
          <w:szCs w:val="30"/>
        </w:rPr>
        <w:t xml:space="preserve"> </w:t>
      </w:r>
      <w:r w:rsidR="003C5F0B" w:rsidRPr="00417248">
        <w:rPr>
          <w:rFonts w:ascii="Angsana New" w:hAnsi="Angsana New" w:hint="cs"/>
          <w:sz w:val="30"/>
          <w:szCs w:val="30"/>
          <w:cs/>
        </w:rPr>
        <w:t>มีนาคม</w:t>
      </w:r>
      <w:r w:rsidR="000F30D1" w:rsidRPr="00417248">
        <w:rPr>
          <w:rFonts w:ascii="Angsana New" w:hAnsi="Angsana New"/>
          <w:sz w:val="30"/>
          <w:szCs w:val="30"/>
          <w:cs/>
        </w:rPr>
        <w:t xml:space="preserve"> </w:t>
      </w:r>
      <w:r w:rsidR="00A743EE" w:rsidRPr="00A743EE">
        <w:rPr>
          <w:rFonts w:ascii="Angsana New" w:hAnsi="Angsana New"/>
          <w:sz w:val="30"/>
          <w:szCs w:val="30"/>
        </w:rPr>
        <w:t>2568</w:t>
      </w:r>
      <w:r w:rsidR="000F30D1" w:rsidRPr="00417248">
        <w:rPr>
          <w:rFonts w:ascii="Angsana New" w:hAnsi="Angsana New"/>
          <w:sz w:val="30"/>
          <w:szCs w:val="30"/>
        </w:rPr>
        <w:t xml:space="preserve"> </w:t>
      </w:r>
      <w:r w:rsidRPr="00417248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DD91637" w14:textId="77777777" w:rsidR="00A63A0D" w:rsidRDefault="00A63A0D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A9759" w14:textId="77777777" w:rsidR="00EB2817" w:rsidRPr="00A30656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9"/>
          <w:szCs w:val="29"/>
          <w:cs/>
        </w:rPr>
      </w:pPr>
      <w:r w:rsidRPr="00A30656">
        <w:rPr>
          <w:rFonts w:ascii="Angsana New" w:hAnsi="Angsana New"/>
          <w:b/>
          <w:sz w:val="29"/>
          <w:szCs w:val="29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A30656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417248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0D1" w:rsidRPr="00A30656" w14:paraId="6808CA4F" w14:textId="77777777" w:rsidTr="002E6859">
        <w:trPr>
          <w:tblHeader/>
        </w:trPr>
        <w:tc>
          <w:tcPr>
            <w:tcW w:w="2132" w:type="pct"/>
          </w:tcPr>
          <w:p w14:paraId="4606D218" w14:textId="5A4047F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C5F0B" w:rsidRPr="004172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1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1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C5F0B" w:rsidRPr="004172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0EB6AF99" w14:textId="07A277D3" w:rsidR="000F30D1" w:rsidRPr="00417248" w:rsidRDefault="00A743EE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4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17B41FF" w14:textId="77777777" w:rsidR="000F30D1" w:rsidRPr="00417248" w:rsidRDefault="000F30D1" w:rsidP="003C5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682520F5" w:rsidR="000F30D1" w:rsidRPr="00417248" w:rsidRDefault="00A743EE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6596F51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4931EC1B" w:rsidR="000F30D1" w:rsidRPr="00417248" w:rsidRDefault="00A743EE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43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A185294" w14:textId="77777777" w:rsidR="000F30D1" w:rsidRPr="00417248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682A6F72" w:rsidR="000F30D1" w:rsidRPr="00417248" w:rsidRDefault="00A743EE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321E3" w:rsidRPr="00A30656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A30656" w14:paraId="58E0B0FF" w14:textId="77777777" w:rsidTr="0006056B">
        <w:tc>
          <w:tcPr>
            <w:tcW w:w="2132" w:type="pct"/>
          </w:tcPr>
          <w:p w14:paraId="6032D00A" w14:textId="77777777" w:rsidR="001321E3" w:rsidRPr="004172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417248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1670" w:rsidRPr="00A30656" w14:paraId="238E5FB6" w14:textId="77777777" w:rsidTr="0006056B">
        <w:tc>
          <w:tcPr>
            <w:tcW w:w="2132" w:type="pct"/>
          </w:tcPr>
          <w:p w14:paraId="3EF2FB15" w14:textId="77777777" w:rsidR="008A1670" w:rsidRPr="00417248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271AC038" w:rsidR="008A1670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20A7081B" w:rsidR="008A1670" w:rsidRPr="00417248" w:rsidRDefault="008A1670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74763D35" w:rsidR="008A1670" w:rsidRPr="00B92E00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28" w:type="pct"/>
          </w:tcPr>
          <w:p w14:paraId="1B7D290B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2B937032" w:rsidR="008A1670" w:rsidRPr="00417248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A1670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451</w:t>
            </w:r>
          </w:p>
        </w:tc>
      </w:tr>
      <w:tr w:rsidR="008A1670" w:rsidRPr="00A30656" w14:paraId="73706E2D" w14:textId="77777777" w:rsidTr="0006056B">
        <w:tc>
          <w:tcPr>
            <w:tcW w:w="2132" w:type="pct"/>
          </w:tcPr>
          <w:p w14:paraId="27FA7E05" w14:textId="77777777" w:rsidR="008A1670" w:rsidRPr="00417248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484CE95A" w:rsidR="008A1670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58F908AA" w:rsidR="008A1670" w:rsidRPr="005409C2" w:rsidRDefault="008A1670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4C8F6F14" w:rsidR="008A1670" w:rsidRPr="00B92E00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67C8" w:rsidRPr="00B92E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28" w:type="pct"/>
          </w:tcPr>
          <w:p w14:paraId="1606F607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4A8A4141" w:rsidR="008A1670" w:rsidRPr="00417248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1670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</w:tr>
      <w:tr w:rsidR="008A1670" w:rsidRPr="00A30656" w14:paraId="39E82640" w14:textId="77777777" w:rsidTr="0006056B">
        <w:tc>
          <w:tcPr>
            <w:tcW w:w="2132" w:type="pct"/>
          </w:tcPr>
          <w:p w14:paraId="3B3F97EE" w14:textId="77777777" w:rsidR="008A1670" w:rsidRPr="00417248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49A106B3" w:rsidR="008A1670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58217F1F" w:rsidR="008A1670" w:rsidRPr="005409C2" w:rsidRDefault="008A1670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5B199EF0" w:rsidR="008A1670" w:rsidRPr="00B92E00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67C8" w:rsidRPr="00B92E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28" w:type="pct"/>
          </w:tcPr>
          <w:p w14:paraId="006EC1EC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53ECFC16" w:rsidR="008A1670" w:rsidRPr="00417248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A1670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</w:tr>
      <w:tr w:rsidR="008A1670" w:rsidRPr="00A30656" w14:paraId="2B86D29A" w14:textId="77777777" w:rsidTr="0006056B">
        <w:tc>
          <w:tcPr>
            <w:tcW w:w="2132" w:type="pct"/>
          </w:tcPr>
          <w:p w14:paraId="1A103C82" w14:textId="77777777" w:rsidR="008A1670" w:rsidRPr="00417248" w:rsidRDefault="008A1670" w:rsidP="008A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418AD52C" w:rsidR="008A1670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39BF9550" w:rsidR="008A1670" w:rsidRPr="00417248" w:rsidRDefault="008A1670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087117D6" w:rsidR="008A1670" w:rsidRPr="00B92E00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28" w:type="pct"/>
          </w:tcPr>
          <w:p w14:paraId="0518D7B7" w14:textId="77777777" w:rsidR="008A1670" w:rsidRPr="00417248" w:rsidRDefault="008A1670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3DECCBB3" w:rsidR="008A1670" w:rsidRPr="00417248" w:rsidRDefault="00A743EE" w:rsidP="008A167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B14494" w:rsidRPr="00A30656" w14:paraId="15D89064" w14:textId="77777777" w:rsidTr="0006056B">
        <w:tc>
          <w:tcPr>
            <w:tcW w:w="2132" w:type="pct"/>
          </w:tcPr>
          <w:p w14:paraId="70A71CD5" w14:textId="46D93948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342ADB7D" w:rsidR="00B14494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A061269" w14:textId="375BFC42" w:rsidR="00B14494" w:rsidRPr="00417248" w:rsidRDefault="00B14494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C1DD48" w14:textId="453AB01A" w:rsidR="00B14494" w:rsidRPr="006D7F80" w:rsidRDefault="00CA1985" w:rsidP="00CA198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B92E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28" w:type="pct"/>
          </w:tcPr>
          <w:p w14:paraId="1C52D41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30A06F3F" w14:textId="389B1BC8" w:rsidR="00B14494" w:rsidRPr="00B1449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</w:p>
        </w:tc>
      </w:tr>
      <w:tr w:rsidR="00B14494" w:rsidRPr="00A30656" w14:paraId="00B2370D" w14:textId="77777777" w:rsidTr="0006056B">
        <w:tc>
          <w:tcPr>
            <w:tcW w:w="2132" w:type="pct"/>
          </w:tcPr>
          <w:p w14:paraId="34C47479" w14:textId="2E331FF5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23C05FE6" w:rsidR="00B14494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241BA550" w:rsidR="00B14494" w:rsidRPr="005409C2" w:rsidRDefault="00B14494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62788621" w:rsidR="00B14494" w:rsidRPr="006D7F80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5D60EA" w:rsidRPr="005D60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28" w:type="pct"/>
          </w:tcPr>
          <w:p w14:paraId="3DF2DB3B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3643F76E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B14494" w:rsidRPr="00A30656" w14:paraId="78BE9C52" w14:textId="77777777" w:rsidTr="0006056B">
        <w:tc>
          <w:tcPr>
            <w:tcW w:w="2132" w:type="pct"/>
          </w:tcPr>
          <w:p w14:paraId="4FF6A17F" w14:textId="67BBBA0A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262BBFB7" w:rsidR="00B14494" w:rsidRPr="00FE19B3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19B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7B5A35D1" w:rsidR="00B14494" w:rsidRPr="005409C2" w:rsidRDefault="00B14494" w:rsidP="005409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5D512949" w:rsidR="00B14494" w:rsidRPr="006D7F80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28" w:type="pct"/>
          </w:tcPr>
          <w:p w14:paraId="23D4EE4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13DA682C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B14494" w:rsidRPr="005409C2" w14:paraId="15DD9FAC" w14:textId="77777777" w:rsidTr="0006056B">
        <w:tc>
          <w:tcPr>
            <w:tcW w:w="2132" w:type="pct"/>
          </w:tcPr>
          <w:p w14:paraId="437FDDB7" w14:textId="46F019B5" w:rsidR="00B14494" w:rsidRPr="005409C2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698CED" w14:textId="04170D79" w:rsidR="00B14494" w:rsidRPr="005409C2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36C90D6" w:rsidR="00B14494" w:rsidRPr="005409C2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76FD05DB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63D6918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797B387A" w14:textId="77777777" w:rsidTr="004E4CDE">
        <w:trPr>
          <w:trHeight w:val="209"/>
        </w:trPr>
        <w:tc>
          <w:tcPr>
            <w:tcW w:w="2132" w:type="pct"/>
            <w:shd w:val="clear" w:color="auto" w:fill="auto"/>
          </w:tcPr>
          <w:p w14:paraId="72433D55" w14:textId="3999C255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1894DA65" w14:textId="77777777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18B198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0600D4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FEAAC45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DFAB8E" w14:textId="77777777" w:rsidR="00B14494" w:rsidRPr="006D7F80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7C5544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0AD4733F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6B8C2482" w14:textId="77777777" w:rsidTr="0006056B">
        <w:tc>
          <w:tcPr>
            <w:tcW w:w="2132" w:type="pct"/>
            <w:shd w:val="clear" w:color="auto" w:fill="auto"/>
          </w:tcPr>
          <w:p w14:paraId="0732AB77" w14:textId="3AF61CAA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3DE8B38C" w14:textId="7860C1E6" w:rsidR="00B14494" w:rsidRPr="00D742A4" w:rsidRDefault="000F65CB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867C8" w:rsidRPr="00FE19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743EE"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233CC7F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1B50C555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28" w:type="pct"/>
            <w:shd w:val="clear" w:color="auto" w:fill="auto"/>
          </w:tcPr>
          <w:p w14:paraId="0E066A2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161790EF" w:rsidR="00B14494" w:rsidRPr="006D7F80" w:rsidRDefault="000F65CB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867C8" w:rsidRPr="004463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A743EE"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2A112E88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4860D6E7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</w:tr>
      <w:tr w:rsidR="00B14494" w:rsidRPr="005409C2" w14:paraId="7A9524C1" w14:textId="77777777" w:rsidTr="0006056B">
        <w:tc>
          <w:tcPr>
            <w:tcW w:w="2132" w:type="pct"/>
            <w:shd w:val="clear" w:color="auto" w:fill="auto"/>
          </w:tcPr>
          <w:p w14:paraId="7A61780C" w14:textId="6BBFE08E" w:rsidR="00B14494" w:rsidRPr="005409C2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8476910" w14:textId="3B16A64A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696324D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6EF644B7" w:rsidR="00B14494" w:rsidRPr="005409C2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CFBE879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78B70688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DC65412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20827888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644E7DCD" w14:textId="77777777" w:rsidTr="0006056B">
        <w:tc>
          <w:tcPr>
            <w:tcW w:w="2132" w:type="pct"/>
            <w:shd w:val="clear" w:color="auto" w:fill="auto"/>
          </w:tcPr>
          <w:p w14:paraId="46B00BC8" w14:textId="4856CD40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AC0C14F" w14:textId="77777777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556666C8" w14:textId="77777777" w:rsidTr="0006056B">
        <w:tc>
          <w:tcPr>
            <w:tcW w:w="2132" w:type="pct"/>
            <w:shd w:val="clear" w:color="auto" w:fill="auto"/>
          </w:tcPr>
          <w:p w14:paraId="323D0BF2" w14:textId="1CF5D517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6B002106" w14:textId="2FE315C6" w:rsidR="00B14494" w:rsidRPr="00FE19B3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867C8" w:rsidRPr="00FE19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128" w:type="pct"/>
            <w:shd w:val="clear" w:color="auto" w:fill="auto"/>
          </w:tcPr>
          <w:p w14:paraId="7EFFC26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2004E208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28" w:type="pct"/>
            <w:shd w:val="clear" w:color="auto" w:fill="auto"/>
          </w:tcPr>
          <w:p w14:paraId="7EB84ED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09FF333D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867C8" w:rsidRPr="004463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128" w:type="pct"/>
            <w:shd w:val="clear" w:color="auto" w:fill="auto"/>
          </w:tcPr>
          <w:p w14:paraId="1E19EF98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65F529F0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</w:p>
        </w:tc>
      </w:tr>
      <w:tr w:rsidR="00B14494" w:rsidRPr="00A30656" w14:paraId="71019C23" w14:textId="77777777" w:rsidTr="0006056B">
        <w:tc>
          <w:tcPr>
            <w:tcW w:w="2132" w:type="pct"/>
            <w:shd w:val="clear" w:color="auto" w:fill="auto"/>
          </w:tcPr>
          <w:p w14:paraId="5481E9A3" w14:textId="004ECB01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16ECEA09" w14:textId="7747A5B8" w:rsidR="00B14494" w:rsidRPr="00FE19B3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67C8" w:rsidRPr="00FE19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01434B07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01AF1009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67C8" w:rsidRPr="004463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17E71557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</w:p>
        </w:tc>
      </w:tr>
      <w:tr w:rsidR="00B14494" w:rsidRPr="00A30656" w14:paraId="1F7E5180" w14:textId="77777777" w:rsidTr="0006056B">
        <w:tc>
          <w:tcPr>
            <w:tcW w:w="2132" w:type="pct"/>
            <w:shd w:val="clear" w:color="auto" w:fill="auto"/>
          </w:tcPr>
          <w:p w14:paraId="65CFDACE" w14:textId="032E30D6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720A06D8" w14:textId="394AE2C6" w:rsidR="00B14494" w:rsidRPr="00FE19B3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582D1507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3E45C4CB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5C5E12C1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B14494" w:rsidRPr="00A30656" w14:paraId="1287B88E" w14:textId="77777777" w:rsidTr="0006056B">
        <w:tc>
          <w:tcPr>
            <w:tcW w:w="2132" w:type="pct"/>
            <w:shd w:val="clear" w:color="auto" w:fill="auto"/>
          </w:tcPr>
          <w:p w14:paraId="70BA0D3C" w14:textId="4A9015BC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2C9AB02F" w14:textId="243E7EDE" w:rsidR="00B14494" w:rsidRPr="00FE19B3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28" w:type="pct"/>
            <w:shd w:val="clear" w:color="auto" w:fill="auto"/>
          </w:tcPr>
          <w:p w14:paraId="4565B871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</w:tcPr>
          <w:p w14:paraId="6A6197D2" w14:textId="441A92AD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28" w:type="pct"/>
            <w:shd w:val="clear" w:color="auto" w:fill="auto"/>
          </w:tcPr>
          <w:p w14:paraId="3D0A4C26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F18271E" w14:textId="1B3657E7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28" w:type="pct"/>
            <w:shd w:val="clear" w:color="auto" w:fill="auto"/>
          </w:tcPr>
          <w:p w14:paraId="6CA19784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0E3E9931" w14:textId="3F83F362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</w:tr>
      <w:tr w:rsidR="00B14494" w:rsidRPr="005409C2" w14:paraId="0173970E" w14:textId="77777777" w:rsidTr="0006056B">
        <w:tc>
          <w:tcPr>
            <w:tcW w:w="2132" w:type="pct"/>
            <w:shd w:val="clear" w:color="auto" w:fill="auto"/>
          </w:tcPr>
          <w:p w14:paraId="06124989" w14:textId="13937B9A" w:rsidR="00B14494" w:rsidRPr="005409C2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69BBFF3" w14:textId="1BF97A9F" w:rsidR="00B14494" w:rsidRPr="005409C2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01F8314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F459C6" w14:textId="4CE1D7AA" w:rsidR="00B14494" w:rsidRPr="005409C2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24F406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B23DA8" w14:textId="0F1B6D8D" w:rsidR="00B14494" w:rsidRPr="005409C2" w:rsidRDefault="00B14494" w:rsidP="00B1449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4F427B4" w14:textId="77777777" w:rsidR="00B14494" w:rsidRPr="005409C2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5A40C2C" w14:textId="2A467711" w:rsidR="00B14494" w:rsidRPr="005409C2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13D" w:rsidRPr="00A30656" w14:paraId="19A76404" w14:textId="77777777" w:rsidTr="0006056B">
        <w:tc>
          <w:tcPr>
            <w:tcW w:w="2132" w:type="pct"/>
            <w:shd w:val="clear" w:color="auto" w:fill="auto"/>
          </w:tcPr>
          <w:p w14:paraId="0E2A1B26" w14:textId="12437EBA" w:rsidR="00C7213D" w:rsidRPr="00151084" w:rsidRDefault="0015108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0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00603C60" w14:textId="77777777" w:rsidR="00C7213D" w:rsidRPr="00D742A4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6F8F1DD" w14:textId="77777777" w:rsidR="00C7213D" w:rsidRPr="00417248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7636D9A" w14:textId="77777777" w:rsidR="00C7213D" w:rsidRPr="00417248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C706548" w14:textId="77777777" w:rsidR="00C7213D" w:rsidRPr="00417248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EEA5C86" w14:textId="77777777" w:rsidR="00C7213D" w:rsidRPr="00D742A4" w:rsidRDefault="00C7213D" w:rsidP="00B1449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FEC6F46" w14:textId="77777777" w:rsidR="00C7213D" w:rsidRPr="00417248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C75AE2B" w14:textId="77777777" w:rsidR="00C7213D" w:rsidRPr="00417248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337" w:rsidRPr="00A30656" w14:paraId="1DD6C3BC" w14:textId="77777777" w:rsidTr="0006056B">
        <w:tc>
          <w:tcPr>
            <w:tcW w:w="2132" w:type="pct"/>
            <w:shd w:val="clear" w:color="auto" w:fill="auto"/>
          </w:tcPr>
          <w:p w14:paraId="3687A0D3" w14:textId="033BAB1A" w:rsidR="00256337" w:rsidRPr="00417248" w:rsidRDefault="00024237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  <w:shd w:val="clear" w:color="auto" w:fill="auto"/>
          </w:tcPr>
          <w:p w14:paraId="0C318BFB" w14:textId="68F427A6" w:rsidR="00256337" w:rsidRPr="00D742A4" w:rsidRDefault="00A743EE" w:rsidP="00F71A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67C8" w:rsidRPr="00F71A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28" w:type="pct"/>
            <w:shd w:val="clear" w:color="auto" w:fill="auto"/>
          </w:tcPr>
          <w:p w14:paraId="63D3E10A" w14:textId="77777777" w:rsidR="00256337" w:rsidRPr="00417248" w:rsidRDefault="00256337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26D3A10" w14:textId="5610E962" w:rsidR="00256337" w:rsidRPr="00024237" w:rsidRDefault="00A743EE" w:rsidP="000242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24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28" w:type="pct"/>
            <w:shd w:val="clear" w:color="auto" w:fill="auto"/>
          </w:tcPr>
          <w:p w14:paraId="43595433" w14:textId="77777777" w:rsidR="00256337" w:rsidRPr="00417248" w:rsidRDefault="00256337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50000F1" w14:textId="58B51E2B" w:rsidR="00256337" w:rsidRPr="00D742A4" w:rsidRDefault="00A743EE" w:rsidP="0051511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67C8" w:rsidRPr="005151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28" w:type="pct"/>
            <w:shd w:val="clear" w:color="auto" w:fill="auto"/>
          </w:tcPr>
          <w:p w14:paraId="7C310446" w14:textId="77777777" w:rsidR="00256337" w:rsidRPr="00417248" w:rsidRDefault="00256337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F7DF2C1" w14:textId="0DE80A2E" w:rsidR="00256337" w:rsidRPr="00417248" w:rsidRDefault="00A743EE" w:rsidP="001D347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D34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C7213D" w:rsidRPr="005409C2" w14:paraId="737EBE34" w14:textId="77777777" w:rsidTr="0006056B">
        <w:tc>
          <w:tcPr>
            <w:tcW w:w="2132" w:type="pct"/>
            <w:shd w:val="clear" w:color="auto" w:fill="auto"/>
          </w:tcPr>
          <w:p w14:paraId="4C24AD6F" w14:textId="77777777" w:rsidR="00C7213D" w:rsidRPr="005409C2" w:rsidRDefault="00C7213D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361E5218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440233B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947755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9B2DD1C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DD93DEF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229CD98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C11CE9" w14:textId="77777777" w:rsidR="00C7213D" w:rsidRPr="005409C2" w:rsidRDefault="00C7213D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494" w:rsidRPr="00A30656" w14:paraId="2460A9A3" w14:textId="77777777" w:rsidTr="00D04A4F">
        <w:tc>
          <w:tcPr>
            <w:tcW w:w="2132" w:type="pct"/>
          </w:tcPr>
          <w:p w14:paraId="07762AB7" w14:textId="4D3EF986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6CE653" w14:textId="3D9186B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00658F" w14:textId="12EA01E2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1DFC31" w14:textId="3657080E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02B31EF2" w14:textId="77777777" w:rsidTr="004E4CDE">
        <w:tc>
          <w:tcPr>
            <w:tcW w:w="2132" w:type="pct"/>
          </w:tcPr>
          <w:p w14:paraId="3D12162A" w14:textId="492A173F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D344E9" w14:textId="3F694C7E" w:rsidR="00B14494" w:rsidRPr="00417248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38A39F" w14:textId="45A85D3B" w:rsidR="00B14494" w:rsidRPr="00D742A4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13EE8A" w14:textId="670D8A01" w:rsidR="00B14494" w:rsidRPr="00417248" w:rsidRDefault="00B14494" w:rsidP="00B1449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494" w:rsidRPr="00A30656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0A536FDB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1724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596E3703" w:rsidR="00E867C8" w:rsidRPr="005409C2" w:rsidRDefault="00A743EE" w:rsidP="00C8445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867C8" w:rsidRPr="00F71A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28" w:type="pct"/>
          </w:tcPr>
          <w:p w14:paraId="2DED02C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890B03C" w14:textId="52B3C758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28" w:type="pct"/>
          </w:tcPr>
          <w:p w14:paraId="61C5D81E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00ED82" w14:textId="0B73882E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867C8" w:rsidRPr="005151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28" w:type="pct"/>
          </w:tcPr>
          <w:p w14:paraId="04A482AD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635D06F" w14:textId="042A9FAA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C84454" w:rsidRPr="00A30656" w14:paraId="6DFA7E33" w14:textId="77777777" w:rsidTr="00C84454">
        <w:trPr>
          <w:trHeight w:val="272"/>
        </w:trPr>
        <w:tc>
          <w:tcPr>
            <w:tcW w:w="2132" w:type="pct"/>
          </w:tcPr>
          <w:p w14:paraId="77CF2405" w14:textId="399D334D" w:rsidR="00C84454" w:rsidRPr="00417248" w:rsidRDefault="00C8445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Pr="00417248">
              <w:rPr>
                <w:rFonts w:ascii="Angsana New" w:hAnsi="Angsana New" w:hint="cs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624" w:type="pct"/>
          </w:tcPr>
          <w:p w14:paraId="60A5D0DF" w14:textId="520B5873" w:rsidR="00C84454" w:rsidRPr="00A743EE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28" w:type="pct"/>
          </w:tcPr>
          <w:p w14:paraId="544ADAFE" w14:textId="77777777" w:rsidR="00C84454" w:rsidRPr="00417248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6C03643" w14:textId="54D2E637" w:rsidR="00C84454" w:rsidRPr="00A743EE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28" w:type="pct"/>
          </w:tcPr>
          <w:p w14:paraId="26EE8913" w14:textId="77777777" w:rsidR="00C84454" w:rsidRPr="00417248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80D647D" w14:textId="22CBEF20" w:rsidR="00C84454" w:rsidRPr="00A743EE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28" w:type="pct"/>
          </w:tcPr>
          <w:p w14:paraId="24D4C6EF" w14:textId="77777777" w:rsidR="00C84454" w:rsidRPr="00417248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1E08928" w14:textId="02B5100B" w:rsidR="00C84454" w:rsidRPr="00A743EE" w:rsidRDefault="00C8445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 w:hint="cs"/>
                <w:sz w:val="30"/>
                <w:szCs w:val="30"/>
              </w:rPr>
              <w:t>479</w:t>
            </w:r>
          </w:p>
        </w:tc>
      </w:tr>
      <w:tr w:rsidR="00B14494" w:rsidRPr="00A30656" w14:paraId="0118248B" w14:textId="77777777" w:rsidTr="00C84454">
        <w:trPr>
          <w:trHeight w:val="272"/>
        </w:trPr>
        <w:tc>
          <w:tcPr>
            <w:tcW w:w="2132" w:type="pct"/>
            <w:shd w:val="clear" w:color="auto" w:fill="auto"/>
          </w:tcPr>
          <w:p w14:paraId="33D24E15" w14:textId="5D46C60C" w:rsidR="00B14494" w:rsidRPr="00417248" w:rsidRDefault="005C6712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24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60A4AD4" w14:textId="72BF3985" w:rsidR="00B14494" w:rsidRPr="00D742A4" w:rsidRDefault="00E867C8" w:rsidP="005409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164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E580A1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684839E" w14:textId="72CE6D8F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28" w:type="pct"/>
          </w:tcPr>
          <w:p w14:paraId="64BA2A3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4F2C724" w14:textId="0DE02B6A" w:rsidR="00B14494" w:rsidRPr="00D742A4" w:rsidRDefault="00E867C8" w:rsidP="005409C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E0F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0CE8247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D689B3D" w14:textId="6C536481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14494" w:rsidRPr="004172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B14494" w:rsidRPr="00A30656" w14:paraId="140C811D" w14:textId="77777777" w:rsidTr="002C086C">
        <w:tc>
          <w:tcPr>
            <w:tcW w:w="2132" w:type="pct"/>
          </w:tcPr>
          <w:p w14:paraId="0A14162A" w14:textId="6242FE88" w:rsidR="00B14494" w:rsidRPr="00417248" w:rsidRDefault="00B14494" w:rsidP="00B14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72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A30FB1" w14:textId="5F9C8457" w:rsidR="00B14494" w:rsidRPr="0061644E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B0A53" w:rsidRPr="006164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28" w:type="pct"/>
          </w:tcPr>
          <w:p w14:paraId="6D9DC93F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93E6ED2" w14:textId="0B2BE745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14494" w:rsidRPr="004172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28" w:type="pct"/>
          </w:tcPr>
          <w:p w14:paraId="4B2E4EB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A8EE047" w14:textId="669D6170" w:rsidR="00B14494" w:rsidRPr="00D742A4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867C8" w:rsidRPr="005874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28" w:type="pct"/>
          </w:tcPr>
          <w:p w14:paraId="663EF229" w14:textId="77777777" w:rsidR="00B14494" w:rsidRPr="00417248" w:rsidRDefault="00B14494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FE17" w14:textId="7EB711D6" w:rsidR="00B14494" w:rsidRPr="00417248" w:rsidRDefault="00A743EE" w:rsidP="00B144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B14494" w:rsidRPr="004172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</w:tr>
    </w:tbl>
    <w:p w14:paraId="789B1046" w14:textId="10091A13" w:rsidR="00E05159" w:rsidRDefault="00E05159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483A10F6" w14:textId="77777777" w:rsidR="00E05159" w:rsidRDefault="00E0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89A3FA" w14:textId="42BD70BE" w:rsidR="005376A0" w:rsidRPr="00417248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417248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417248">
        <w:rPr>
          <w:rFonts w:ascii="Angsana New" w:hAnsi="Angsana New"/>
          <w:sz w:val="30"/>
          <w:szCs w:val="30"/>
          <w:cs/>
        </w:rPr>
        <w:t xml:space="preserve"> ณ วันที่ </w:t>
      </w:r>
      <w:bookmarkStart w:id="0" w:name="_Hlk132022799"/>
      <w:r w:rsidR="00A743EE" w:rsidRPr="00A743EE">
        <w:rPr>
          <w:rFonts w:ascii="Angsana New" w:hAnsi="Angsana New"/>
          <w:sz w:val="30"/>
          <w:szCs w:val="30"/>
        </w:rPr>
        <w:t>31</w:t>
      </w:r>
      <w:r w:rsidR="00B13F7E" w:rsidRPr="00417248">
        <w:rPr>
          <w:rFonts w:ascii="Angsana New" w:hAnsi="Angsana New"/>
          <w:sz w:val="30"/>
          <w:szCs w:val="30"/>
        </w:rPr>
        <w:t xml:space="preserve"> </w:t>
      </w:r>
      <w:r w:rsidR="008A1670" w:rsidRPr="00417248">
        <w:rPr>
          <w:rFonts w:ascii="Angsana New" w:hAnsi="Angsana New" w:hint="cs"/>
          <w:sz w:val="30"/>
          <w:szCs w:val="30"/>
          <w:cs/>
        </w:rPr>
        <w:t>มีนาคม</w:t>
      </w:r>
      <w:r w:rsidR="00B13F7E" w:rsidRPr="00417248">
        <w:rPr>
          <w:rFonts w:ascii="Angsana New" w:hAnsi="Angsana New"/>
          <w:sz w:val="30"/>
          <w:szCs w:val="30"/>
        </w:rPr>
        <w:t xml:space="preserve"> </w:t>
      </w:r>
      <w:r w:rsidR="00A743EE" w:rsidRPr="00A743EE">
        <w:rPr>
          <w:rFonts w:ascii="Angsana New" w:hAnsi="Angsana New"/>
          <w:sz w:val="30"/>
          <w:szCs w:val="30"/>
        </w:rPr>
        <w:t>2568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และ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B13F7E" w:rsidRPr="00417248">
        <w:rPr>
          <w:rFonts w:ascii="Angsana New" w:hAnsi="Angsana New"/>
          <w:sz w:val="30"/>
          <w:szCs w:val="30"/>
          <w:cs/>
        </w:rPr>
        <w:t xml:space="preserve"> 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43EE" w:rsidRPr="00A743EE">
        <w:rPr>
          <w:rFonts w:ascii="Angsana New" w:hAnsi="Angsana New" w:hint="cs"/>
          <w:sz w:val="30"/>
          <w:szCs w:val="30"/>
        </w:rPr>
        <w:t>256</w:t>
      </w:r>
      <w:r w:rsidR="00A743EE" w:rsidRPr="00A743EE">
        <w:rPr>
          <w:rFonts w:ascii="Angsana New" w:hAnsi="Angsana New"/>
          <w:sz w:val="30"/>
          <w:szCs w:val="30"/>
        </w:rPr>
        <w:t>7</w:t>
      </w:r>
      <w:r w:rsidR="00B13F7E" w:rsidRPr="00417248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417248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06549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065490" w14:paraId="5E621358" w14:textId="77777777" w:rsidTr="00E43D61">
        <w:trPr>
          <w:trHeight w:val="29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065490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911" w:rsidRPr="00065490" w14:paraId="278B9517" w14:textId="77777777" w:rsidTr="00E43D6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660FE29C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31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911" w:rsidRPr="0006549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55CA0E23" w:rsidR="005E0911" w:rsidRPr="00065490" w:rsidRDefault="00A743EE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31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911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1942DAA4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31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911" w:rsidRPr="0006549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591C8287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31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911" w:rsidRPr="0006549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0911" w:rsidRPr="00065490" w14:paraId="0E591EB8" w14:textId="77777777" w:rsidTr="00E43D61">
        <w:trPr>
          <w:trHeight w:val="11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175D6861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0494F045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64251CE2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79B593D7" w:rsidR="005E0911" w:rsidRPr="00065490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266CE" w:rsidRPr="00065490" w14:paraId="4837FA90" w14:textId="77777777" w:rsidTr="00E43D61">
        <w:trPr>
          <w:trHeight w:val="155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654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6CE" w:rsidRPr="00065490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E0911" w:rsidRPr="00065490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658665E7" w:rsidR="005E0911" w:rsidRPr="0061644E" w:rsidRDefault="006F63D1" w:rsidP="00255A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164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249A2FA4" w:rsidR="005E0911" w:rsidRPr="00065490" w:rsidRDefault="005E0911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63BDE129" w:rsidR="005E0911" w:rsidRPr="00A67119" w:rsidRDefault="00A743EE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 w:hint="cs"/>
                <w:sz w:val="30"/>
                <w:szCs w:val="30"/>
              </w:rPr>
              <w:t>209</w:t>
            </w:r>
            <w:r w:rsidR="006F63D1" w:rsidRPr="00A67119">
              <w:rPr>
                <w:rFonts w:ascii="Angsana New" w:hAnsi="Angsana New"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7A04CE0D" w:rsidR="005E0911" w:rsidRPr="00065490" w:rsidRDefault="00A743EE" w:rsidP="00255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216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5E0911" w:rsidRPr="00065490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244BA690" w:rsidR="005E0911" w:rsidRPr="0061644E" w:rsidRDefault="00A743EE" w:rsidP="00255AD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6F63D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5A582A37" w:rsidR="005E0911" w:rsidRPr="00A67119" w:rsidRDefault="00A743EE" w:rsidP="00255AD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4097D27E" w:rsidR="005E0911" w:rsidRPr="005874AA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7</w:t>
            </w:r>
            <w:r w:rsidR="006F63D1" w:rsidRPr="005874AA">
              <w:rPr>
                <w:rFonts w:ascii="Angsana New" w:hAnsi="Angsana New"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70551521" w:rsidR="005E0911" w:rsidRPr="00A67119" w:rsidRDefault="00A743EE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743EE">
              <w:rPr>
                <w:rFonts w:ascii="Angsana New" w:hAnsi="Angsana New"/>
                <w:sz w:val="30"/>
                <w:szCs w:val="30"/>
              </w:rPr>
              <w:t>10</w:t>
            </w:r>
            <w:r w:rsidR="005E0911"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5E0911" w:rsidRPr="00065490" w14:paraId="5F433C30" w14:textId="77777777" w:rsidTr="00B13B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28CA7144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F63D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5E0911" w:rsidRPr="00A67119" w:rsidRDefault="005E0911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0FFDAA08" w14:textId="47D0DC30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3A8BBE77" w:rsidR="005E0911" w:rsidRPr="00D742A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6F63D1" w:rsidRPr="00587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74CFB442" w14:textId="6612EEE7" w:rsidR="005E0911" w:rsidRPr="00A67119" w:rsidRDefault="00A743EE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</w:tr>
      <w:tr w:rsidR="005E0911" w:rsidRPr="00065490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54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6549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54F256AC" w:rsidR="005E0911" w:rsidRPr="0061644E" w:rsidRDefault="006F63D1" w:rsidP="0064720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570E02D1" w:rsidR="005E0911" w:rsidRPr="00065490" w:rsidRDefault="005E0911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03CC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3559F3B4" w:rsidR="005E0911" w:rsidRPr="00A67119" w:rsidRDefault="006F63D1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5874AA">
              <w:rPr>
                <w:rFonts w:ascii="Angsana New" w:hAnsi="Angsana New"/>
                <w:sz w:val="30"/>
                <w:szCs w:val="30"/>
              </w:rPr>
              <w:t>(</w:t>
            </w:r>
            <w:r w:rsidR="00A743EE" w:rsidRPr="00A743EE">
              <w:rPr>
                <w:rFonts w:ascii="Angsana New" w:hAnsi="Angsana New"/>
                <w:sz w:val="30"/>
                <w:szCs w:val="30"/>
              </w:rPr>
              <w:t>44</w:t>
            </w:r>
            <w:r w:rsidRPr="005874AA">
              <w:rPr>
                <w:rFonts w:ascii="Angsana New" w:hAnsi="Angsana New"/>
                <w:sz w:val="30"/>
                <w:szCs w:val="30"/>
              </w:rPr>
              <w:t>,</w:t>
            </w:r>
            <w:r w:rsidR="00A743EE" w:rsidRPr="00A743EE">
              <w:rPr>
                <w:rFonts w:ascii="Angsana New" w:hAnsi="Angsana New"/>
                <w:sz w:val="30"/>
                <w:szCs w:val="30"/>
              </w:rPr>
              <w:t>725</w:t>
            </w:r>
            <w:r w:rsidRPr="005874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7881D6A6" w:rsidR="005E0911" w:rsidRPr="00065490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30"/>
                <w:szCs w:val="30"/>
              </w:rPr>
            </w:pPr>
            <w:r w:rsidRPr="00065490">
              <w:rPr>
                <w:rFonts w:ascii="Angsana New" w:hAnsi="Angsana New"/>
                <w:sz w:val="30"/>
                <w:szCs w:val="30"/>
              </w:rPr>
              <w:t>(</w:t>
            </w:r>
            <w:r w:rsidR="00A743EE" w:rsidRPr="00A743EE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065490">
              <w:rPr>
                <w:rFonts w:ascii="Angsana New" w:hAnsi="Angsana New"/>
                <w:sz w:val="30"/>
                <w:szCs w:val="30"/>
              </w:rPr>
              <w:t>,</w:t>
            </w:r>
            <w:r w:rsidR="00A743EE" w:rsidRPr="00A743EE">
              <w:rPr>
                <w:rFonts w:ascii="Angsana New" w:hAnsi="Angsana New"/>
                <w:sz w:val="30"/>
                <w:szCs w:val="30"/>
              </w:rPr>
              <w:t>725</w:t>
            </w:r>
            <w:r w:rsidRPr="000654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911" w:rsidRPr="00065490" w14:paraId="0036409E" w14:textId="77777777" w:rsidTr="00C40B0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41176242"/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278D35FE" w:rsidR="005E0911" w:rsidRPr="0061644E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F63D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237B9B33" w:rsidR="005E0911" w:rsidRPr="00065490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6875887E" w:rsidR="005E0911" w:rsidRPr="00D742A4" w:rsidRDefault="00A743EE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6F63D1" w:rsidRPr="00587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602FB88A" w:rsidR="005E0911" w:rsidRPr="00065490" w:rsidRDefault="00A743EE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5E0911" w:rsidRPr="000654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</w:tr>
      <w:bookmarkEnd w:id="1"/>
      <w:tr w:rsidR="007266CE" w:rsidRPr="00065490" w14:paraId="39DD622D" w14:textId="77777777" w:rsidTr="00B916A3">
        <w:trPr>
          <w:trHeight w:val="24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66CE" w:rsidRPr="00065490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E0911" w:rsidRPr="00065490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6F8317C9" w:rsidR="005E0911" w:rsidRPr="00A45E63" w:rsidRDefault="006F63D1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45E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0C5C1B71" w:rsidR="005E0911" w:rsidRPr="00065490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71BD5A6C" w:rsidR="005E0911" w:rsidRPr="00A67119" w:rsidRDefault="00A743E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16</w:t>
            </w:r>
            <w:r w:rsidR="006F63D1" w:rsidRPr="00A67119">
              <w:rPr>
                <w:rFonts w:ascii="Angsana New" w:hAnsi="Angsana New"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4E754E9D" w:rsidR="005E0911" w:rsidRPr="00A67119" w:rsidRDefault="00A743EE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5E0911" w:rsidRPr="00065490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7A7A10F3" w:rsidR="005E0911" w:rsidRPr="00A45E63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6F63D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4324CEC1" w:rsidR="005E0911" w:rsidRPr="00065490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0AC8832C" w:rsidR="005E0911" w:rsidRPr="005874AA" w:rsidRDefault="00A743E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10</w:t>
            </w:r>
            <w:r w:rsidR="006F63D1" w:rsidRPr="00A67119">
              <w:rPr>
                <w:rFonts w:ascii="Angsana New" w:hAnsi="Angsana New"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44BF987B" w:rsidR="005E0911" w:rsidRPr="00A67119" w:rsidRDefault="00A743EE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5E0911" w:rsidRPr="00065490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71F0CE09" w:rsidR="005E0911" w:rsidRPr="00A45E63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6F63D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7F825469" w:rsidR="005E0911" w:rsidRPr="00065490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373DE55D" w:rsidR="005E0911" w:rsidRPr="00A67119" w:rsidRDefault="00A743E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8</w:t>
            </w:r>
            <w:r w:rsidR="006F63D1" w:rsidRPr="00A67119">
              <w:rPr>
                <w:rFonts w:ascii="Angsana New" w:hAnsi="Angsana New"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56C4E74F" w:rsidR="005E0911" w:rsidRPr="00A67119" w:rsidRDefault="00A743EE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</w:tr>
      <w:tr w:rsidR="005E0911" w:rsidRPr="00065490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0E3FD9D3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6F63D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78128FA2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47971B34" w:rsidR="005E0911" w:rsidRPr="00A67119" w:rsidRDefault="00A743E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6F63D1" w:rsidRPr="00A6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2BDB9650" w:rsidR="005E0911" w:rsidRPr="00A67119" w:rsidRDefault="00A743EE" w:rsidP="00A6711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  <w:tr w:rsidR="007266CE" w:rsidRPr="00065490" w14:paraId="2E550488" w14:textId="77777777" w:rsidTr="00E43D61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66CE" w:rsidRPr="00065490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7266CE" w:rsidRPr="00D742A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E0911" w:rsidRPr="00065490" w14:paraId="38841F31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35A1CF0F" w:rsidR="005E0911" w:rsidRPr="00A45E63" w:rsidRDefault="006F63D1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2F763D7B" w14:textId="1E431375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6DEC6393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F63D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31738A0F" w14:textId="57EF10C8" w:rsidR="005E0911" w:rsidRPr="00065490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5E0911" w:rsidRPr="00065490" w14:paraId="26828FB8" w14:textId="77777777" w:rsidTr="00EA2B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1B9148D8" w:rsidR="005E0911" w:rsidRPr="00A67119" w:rsidRDefault="006F63D1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5E0911" w:rsidRPr="00A6711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4D46E05A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F63D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7ED53C69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</w:tr>
      <w:tr w:rsidR="007266CE" w:rsidRPr="00065490" w14:paraId="2BBA68D9" w14:textId="77777777" w:rsidTr="002966AB">
        <w:trPr>
          <w:trHeight w:val="1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264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6EADD85" w14:textId="77777777" w:rsidR="007266CE" w:rsidRPr="00A45E63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40FBBA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705E23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7C3408D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vAlign w:val="bottom"/>
          </w:tcPr>
          <w:p w14:paraId="78903763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FA9CCD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02377DE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66CE" w:rsidRPr="00065490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6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66CE" w:rsidRPr="00065490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1AB73614" w:rsidR="007266CE" w:rsidRPr="00065490" w:rsidRDefault="00955822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49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7266CE" w:rsidRPr="00065490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05159" w:rsidRPr="00065490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3E40CA6" w:rsidR="00E05159" w:rsidRPr="00065490" w:rsidRDefault="00E05159" w:rsidP="00955822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8D65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38D1E7D1" w:rsidR="00E05159" w:rsidRPr="00A67119" w:rsidRDefault="00E05159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71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38CC87FB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0E107BDF" w:rsidR="00E05159" w:rsidRPr="00A67119" w:rsidRDefault="00E05159" w:rsidP="00E0515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E05159" w:rsidRPr="00065490" w:rsidRDefault="00E05159" w:rsidP="00E0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7C814ECD" w:rsidR="00E05159" w:rsidRPr="00A67119" w:rsidRDefault="00E05159" w:rsidP="00E0515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US" w:bidi="th-TH"/>
              </w:rPr>
              <w:t>1,109</w:t>
            </w:r>
          </w:p>
        </w:tc>
      </w:tr>
      <w:tr w:rsidR="005E0911" w:rsidRPr="00065490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3D5EB4DA" w:rsidR="005E0911" w:rsidRPr="00A67119" w:rsidRDefault="006F63D1" w:rsidP="00184FE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89C10E4" w:rsidR="005E0911" w:rsidRPr="00A67119" w:rsidRDefault="005E0911" w:rsidP="00A6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4E8CC0A6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5E0911" w:rsidRPr="00065490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605E0136" w:rsidR="005E0911" w:rsidRPr="00A67119" w:rsidRDefault="00A743EE" w:rsidP="00A6711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E0911"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71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</w:tr>
    </w:tbl>
    <w:p w14:paraId="47FFE9ED" w14:textId="7B66A09D" w:rsidR="00531BF7" w:rsidRPr="00065490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B2C9F39" w14:textId="77777777" w:rsidR="00531BF7" w:rsidRPr="00A30656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  <w:cs/>
        </w:rPr>
      </w:pPr>
      <w:r w:rsidRPr="00A30656">
        <w:rPr>
          <w:rFonts w:ascii="Angsana New" w:hAnsi="Angsana New"/>
          <w:sz w:val="17"/>
          <w:szCs w:val="17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39"/>
        <w:gridCol w:w="1201"/>
      </w:tblGrid>
      <w:tr w:rsidR="009F324F" w:rsidRPr="00810FC4" w14:paraId="7722F95C" w14:textId="77777777" w:rsidTr="00F371A6">
        <w:trPr>
          <w:trHeight w:val="351"/>
          <w:tblHeader/>
        </w:trPr>
        <w:tc>
          <w:tcPr>
            <w:tcW w:w="4140" w:type="dxa"/>
            <w:shd w:val="clear" w:color="auto" w:fill="auto"/>
            <w:vAlign w:val="bottom"/>
          </w:tcPr>
          <w:p w14:paraId="336AC299" w14:textId="408D2910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1572493" w14:textId="338B126B" w:rsidR="009F324F" w:rsidRPr="00810FC4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911" w:rsidRPr="00810FC4" w14:paraId="310D8C52" w14:textId="77777777" w:rsidTr="008764C4">
        <w:trPr>
          <w:trHeight w:val="398"/>
          <w:tblHeader/>
        </w:trPr>
        <w:tc>
          <w:tcPr>
            <w:tcW w:w="4140" w:type="dxa"/>
            <w:shd w:val="clear" w:color="auto" w:fill="auto"/>
            <w:vAlign w:val="bottom"/>
          </w:tcPr>
          <w:p w14:paraId="13C53616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B6F73" w14:textId="0E10E45B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5E0911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0911" w:rsidRPr="00810F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8E25D95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BF32" w14:textId="7AD169AA" w:rsidR="005E0911" w:rsidRPr="00810FC4" w:rsidRDefault="00A743EE" w:rsidP="005E09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5E0911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0911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A5106" w14:textId="0CF2A20D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5E0911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0911" w:rsidRPr="00810F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613F7F05" w14:textId="44D41DDC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19D77E7" w14:textId="45A49C05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5E0911" w:rsidRPr="00810F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0911" w:rsidRPr="00810F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E0911" w:rsidRPr="00810FC4" w14:paraId="1F1A44F7" w14:textId="77777777" w:rsidTr="008764C4">
        <w:trPr>
          <w:trHeight w:val="360"/>
          <w:tblHeader/>
        </w:trPr>
        <w:tc>
          <w:tcPr>
            <w:tcW w:w="4140" w:type="dxa"/>
            <w:shd w:val="clear" w:color="auto" w:fill="auto"/>
            <w:vAlign w:val="bottom"/>
          </w:tcPr>
          <w:p w14:paraId="6FCCF07D" w14:textId="52E12B96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0D79B" w14:textId="1967FBDF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E35F54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CD2CA8" w14:textId="6A630F8E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19773D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30131" w14:textId="4E7E4F22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9" w:type="dxa"/>
            <w:shd w:val="clear" w:color="auto" w:fill="auto"/>
          </w:tcPr>
          <w:p w14:paraId="699C0DF4" w14:textId="0D530D5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2F5E9E2" w14:textId="66BAF7CC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266CE" w:rsidRPr="00810FC4" w14:paraId="05D1F061" w14:textId="77777777" w:rsidTr="00F371A6">
        <w:trPr>
          <w:trHeight w:val="362"/>
          <w:tblHeader/>
        </w:trPr>
        <w:tc>
          <w:tcPr>
            <w:tcW w:w="4140" w:type="dxa"/>
            <w:shd w:val="clear" w:color="auto" w:fill="auto"/>
          </w:tcPr>
          <w:p w14:paraId="4DD4849B" w14:textId="77777777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8C136C" w14:textId="2A42D95E" w:rsidR="007266CE" w:rsidRPr="00810FC4" w:rsidRDefault="007266CE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A74" w:rsidRPr="00810FC4" w14:paraId="384F94E5" w14:textId="77777777" w:rsidTr="008764C4">
        <w:trPr>
          <w:trHeight w:val="341"/>
        </w:trPr>
        <w:tc>
          <w:tcPr>
            <w:tcW w:w="4140" w:type="dxa"/>
            <w:shd w:val="clear" w:color="auto" w:fill="auto"/>
          </w:tcPr>
          <w:p w14:paraId="618373DE" w14:textId="27D3DCFE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68479092"/>
            <w:r w:rsidRPr="00810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2"/>
            <w:r w:rsidR="00A00F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0B00EE0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B86F57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942C8D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E1628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24DCD1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B3801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E8D9310" w14:textId="77777777" w:rsidR="002D5A74" w:rsidRPr="00810FC4" w:rsidRDefault="002D5A74" w:rsidP="0072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6724ECEE" w14:textId="77777777" w:rsidTr="008764C4">
        <w:trPr>
          <w:trHeight w:val="341"/>
        </w:trPr>
        <w:tc>
          <w:tcPr>
            <w:tcW w:w="4140" w:type="dxa"/>
            <w:shd w:val="clear" w:color="auto" w:fill="auto"/>
          </w:tcPr>
          <w:p w14:paraId="41FA0A11" w14:textId="45516003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2EF010" w14:textId="527E68BD" w:rsidR="005E0911" w:rsidRPr="00A45E63" w:rsidRDefault="00134828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45E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906C37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91CA02" w14:textId="07B5C502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25C20CD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D9C137" w14:textId="617B1D17" w:rsidR="005E0911" w:rsidRPr="00F2375F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134828" w:rsidRPr="00F237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39" w:type="dxa"/>
            <w:shd w:val="clear" w:color="auto" w:fill="auto"/>
          </w:tcPr>
          <w:p w14:paraId="255F4377" w14:textId="1FB535B2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5A71D89" w14:textId="44258692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</w:tr>
      <w:tr w:rsidR="005E0911" w:rsidRPr="00810FC4" w14:paraId="0DE4A68E" w14:textId="77777777" w:rsidTr="008764C4">
        <w:trPr>
          <w:trHeight w:val="396"/>
        </w:trPr>
        <w:tc>
          <w:tcPr>
            <w:tcW w:w="4140" w:type="dxa"/>
            <w:shd w:val="clear" w:color="auto" w:fill="auto"/>
          </w:tcPr>
          <w:p w14:paraId="7879C957" w14:textId="16D4C7AE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6729C75" w14:textId="6F8DEBFA" w:rsidR="005E0911" w:rsidRPr="00A45E63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134828" w:rsidRPr="00A45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1C1B7411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5E4E3" w14:textId="285EBF84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108AED5B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AF57" w14:textId="735E5C68" w:rsidR="005E0911" w:rsidRPr="00F2375F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134828" w:rsidRPr="00F237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39" w:type="dxa"/>
            <w:shd w:val="clear" w:color="auto" w:fill="auto"/>
          </w:tcPr>
          <w:p w14:paraId="65E8FADC" w14:textId="0DD5FC6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C9AE8DF" w14:textId="16644A55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5E0911" w:rsidRPr="00810FC4" w14:paraId="436F321E" w14:textId="77777777" w:rsidTr="008764C4">
        <w:trPr>
          <w:trHeight w:val="351"/>
        </w:trPr>
        <w:tc>
          <w:tcPr>
            <w:tcW w:w="4140" w:type="dxa"/>
            <w:shd w:val="clear" w:color="auto" w:fill="auto"/>
          </w:tcPr>
          <w:p w14:paraId="702B9A9E" w14:textId="568FCC8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11D941E5" w:rsidR="005E0911" w:rsidRPr="00A45E63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134828" w:rsidRPr="00A4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52FA2112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5D94CC98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3EAB48D6" w14:textId="77777777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4A454F63" w:rsidR="005E0911" w:rsidRPr="00F2375F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  <w:r w:rsidR="00134828" w:rsidRPr="00F237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39" w:type="dxa"/>
            <w:shd w:val="clear" w:color="auto" w:fill="auto"/>
          </w:tcPr>
          <w:p w14:paraId="11F24B25" w14:textId="4F9C6F5D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7D5CA5B8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</w:t>
            </w:r>
          </w:p>
        </w:tc>
      </w:tr>
      <w:tr w:rsidR="007266CE" w:rsidRPr="00E05159" w14:paraId="16CBE99C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6E6FEDA" w14:textId="77777777" w:rsidR="007266CE" w:rsidRPr="00E05159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6CE" w:rsidRPr="00810FC4" w14:paraId="20248E50" w14:textId="77777777" w:rsidTr="00F371A6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10" w:type="dxa"/>
            <w:gridSpan w:val="7"/>
          </w:tcPr>
          <w:p w14:paraId="54CEE498" w14:textId="05169AC8" w:rsidR="007266CE" w:rsidRPr="00810FC4" w:rsidRDefault="007266CE" w:rsidP="00726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911" w:rsidRPr="00810FC4" w14:paraId="3A3EDA4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181FA2F" w14:textId="3F18B38A" w:rsidR="005E0911" w:rsidRPr="00A67119" w:rsidRDefault="00134828" w:rsidP="00E7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67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67C12E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ACEF6" w14:textId="2A7216DA" w:rsidR="005E0911" w:rsidRPr="00A67119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71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9297A0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6D40B146" w:rsidR="005E0911" w:rsidRPr="00F2375F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5</w:t>
            </w:r>
            <w:r w:rsidR="00134828" w:rsidRPr="00F237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39" w:type="dxa"/>
          </w:tcPr>
          <w:p w14:paraId="4FEC0B4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D79F1D2" w14:textId="06663530" w:rsidR="005E0911" w:rsidRPr="00810FC4" w:rsidRDefault="00A743EE" w:rsidP="00F3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</w:tr>
      <w:tr w:rsidR="005E0911" w:rsidRPr="00810FC4" w14:paraId="7482EB5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5E0911" w:rsidRPr="00810FC4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FA0FD" w14:textId="43745DF3" w:rsidR="005E0911" w:rsidRPr="00A67119" w:rsidRDefault="00134828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0FB7B2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46D3F844" w:rsidR="005E0911" w:rsidRPr="00810FC4" w:rsidRDefault="005E0911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7E6EB" w14:textId="77777777" w:rsidR="005E0911" w:rsidRPr="00810FC4" w:rsidRDefault="005E0911" w:rsidP="005E091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6DC75AFA" w:rsidR="005E0911" w:rsidRPr="00F2375F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34828" w:rsidRPr="00F237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39" w:type="dxa"/>
          </w:tcPr>
          <w:p w14:paraId="7780D17A" w14:textId="77777777" w:rsidR="005E0911" w:rsidRPr="00810FC4" w:rsidRDefault="005E0911" w:rsidP="005E0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7BF99FE5" w:rsidR="005E0911" w:rsidRPr="00810FC4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0911" w:rsidRPr="00810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</w:tr>
      <w:tr w:rsidR="00E415D9" w:rsidRPr="00810FC4" w14:paraId="7B24C5FE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B2759E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425731F9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24F5CD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F672DD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18DBB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9" w:type="dxa"/>
          </w:tcPr>
          <w:p w14:paraId="17C72C1B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1" w:type="dxa"/>
          </w:tcPr>
          <w:p w14:paraId="4EF3D44F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415D9" w:rsidRPr="00810FC4" w14:paraId="0208D343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84A833" w14:textId="7248E0E0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6EBB02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9272C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0AEF5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4BD08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01C48F1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1F4CA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415D9" w:rsidRPr="00810FC4" w14:paraId="6BFFC3D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BBAB28" w14:textId="3B6DA1C8" w:rsidR="00E415D9" w:rsidRPr="00810FC4" w:rsidRDefault="0088460B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2144B" w14:textId="77777777" w:rsidR="00E415D9" w:rsidRPr="00D742A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F1575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07322" w14:textId="77777777" w:rsidR="00E415D9" w:rsidRPr="00810FC4" w:rsidRDefault="00E415D9" w:rsidP="00E415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DA09E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4788E5" w14:textId="77777777" w:rsidR="00E415D9" w:rsidRPr="00D742A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" w:type="dxa"/>
          </w:tcPr>
          <w:p w14:paraId="5A5B80B6" w14:textId="77777777" w:rsidR="00E415D9" w:rsidRPr="00810FC4" w:rsidRDefault="00E415D9" w:rsidP="00E41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3659B34" w14:textId="77777777" w:rsidR="00E415D9" w:rsidRPr="00810FC4" w:rsidRDefault="00E415D9" w:rsidP="00E4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9C2" w:rsidRPr="00810FC4" w14:paraId="14B74CF7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F919084" w14:textId="18E6660D" w:rsidR="005409C2" w:rsidRPr="00B20803" w:rsidRDefault="005409C2" w:rsidP="00B2080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7A662DC5" w:rsidR="005409C2" w:rsidRPr="00FD1896" w:rsidRDefault="005409C2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C17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EBAFA" w14:textId="722BACBB" w:rsidR="005409C2" w:rsidRPr="006D37D9" w:rsidRDefault="005409C2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17D8C5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E3D024" w14:textId="10E2D3F5" w:rsidR="005409C2" w:rsidRPr="00FD1896" w:rsidRDefault="005409C2" w:rsidP="0054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119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239" w:type="dxa"/>
          </w:tcPr>
          <w:p w14:paraId="55B4AEFF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FAA5624" w14:textId="7690AEA5" w:rsidR="005409C2" w:rsidRPr="00A67119" w:rsidRDefault="005409C2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5409C2" w:rsidRPr="00810FC4" w14:paraId="71E3618A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5F5BB0EA" w14:textId="5C6CD821" w:rsidR="005409C2" w:rsidRPr="00B20803" w:rsidRDefault="005409C2" w:rsidP="00B2080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667F354B" w:rsidR="005409C2" w:rsidRPr="00FD1896" w:rsidRDefault="005409C2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944217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86FC9" w14:textId="108E6FB5" w:rsidR="005409C2" w:rsidRPr="006D37D9" w:rsidRDefault="005409C2" w:rsidP="005409C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5163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51E532" w14:textId="4445D1EB" w:rsidR="005409C2" w:rsidRPr="00FD1896" w:rsidRDefault="005409C2" w:rsidP="0054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67119">
              <w:rPr>
                <w:rFonts w:ascii="Angsana New" w:hAnsi="Angsana New"/>
                <w:sz w:val="28"/>
                <w:szCs w:val="28"/>
              </w:rPr>
              <w:t>23,819</w:t>
            </w:r>
          </w:p>
        </w:tc>
        <w:tc>
          <w:tcPr>
            <w:tcW w:w="239" w:type="dxa"/>
          </w:tcPr>
          <w:p w14:paraId="0BD275E6" w14:textId="77777777" w:rsidR="005409C2" w:rsidRPr="00810FC4" w:rsidRDefault="005409C2" w:rsidP="0054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401BE04" w14:textId="40C8057A" w:rsidR="005409C2" w:rsidRPr="00A67119" w:rsidRDefault="005409C2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721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6D37D9" w:rsidRPr="00810FC4" w14:paraId="09DBCB19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2B0C2EA" w14:textId="0F31C9AD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782A53E8" w:rsidR="006D37D9" w:rsidRPr="006D37D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B3668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6D37D9" w:rsidRPr="006D37D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6A8EE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B60B0" w14:textId="06AF8B88" w:rsidR="006D37D9" w:rsidRPr="00A6711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24,482</w:t>
            </w:r>
          </w:p>
        </w:tc>
        <w:tc>
          <w:tcPr>
            <w:tcW w:w="239" w:type="dxa"/>
          </w:tcPr>
          <w:p w14:paraId="3E6942E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4BCD890D" w:rsidR="006D37D9" w:rsidRPr="00A6711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24,641</w:t>
            </w:r>
          </w:p>
        </w:tc>
      </w:tr>
      <w:tr w:rsidR="006D37D9" w:rsidRPr="00E05159" w14:paraId="4B1E4D6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EF59A6C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D56E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2CD09C" w14:textId="77777777" w:rsidR="006D37D9" w:rsidRPr="00E05159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BDCF1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67F573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A4005D6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752C9A09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089F1874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810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FA4BA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F4936" w14:textId="77777777" w:rsidR="006D37D9" w:rsidRPr="00810FC4" w:rsidRDefault="006D37D9" w:rsidP="006D37D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88E1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2EAF7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0D3B4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48A8A3C2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810FC4" w14:paraId="43D74D8C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202B792C" w:rsidR="006D37D9" w:rsidRPr="006D37D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B04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573340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5C73C" w14:textId="3678933E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9305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50B839" w14:textId="6758FA6E" w:rsidR="006D37D9" w:rsidRPr="0088460B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39" w:type="dxa"/>
          </w:tcPr>
          <w:p w14:paraId="2BB84025" w14:textId="77777777" w:rsidR="006D37D9" w:rsidRPr="00A6711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6819253" w14:textId="469535D5" w:rsidR="006D37D9" w:rsidRPr="00F371A6" w:rsidRDefault="006D37D9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6D37D9" w:rsidRPr="008764C4" w14:paraId="24E97FC2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70F31271" w:rsidR="006D37D9" w:rsidRPr="003B04AA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4A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6FD49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777A6D81" w:rsidR="006D37D9" w:rsidRPr="00810FC4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6D37D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149FC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2B6F6EAE" w:rsidR="006D37D9" w:rsidRPr="00A6711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39" w:type="dxa"/>
          </w:tcPr>
          <w:p w14:paraId="4A60800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3F42D3FB" w:rsidR="006D37D9" w:rsidRPr="008764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</w:p>
        </w:tc>
      </w:tr>
      <w:tr w:rsidR="006D37D9" w:rsidRPr="00E05159" w14:paraId="44E979BB" w14:textId="77777777" w:rsidTr="008764C4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06A567C2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A3680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B5988B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FBC5D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9FF5E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D6B335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2AA5CDF9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5DB9B81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7D9" w:rsidRPr="00065490" w14:paraId="3AD24A6A" w14:textId="77777777" w:rsidTr="008764C4">
        <w:trPr>
          <w:trHeight w:val="403"/>
        </w:trPr>
        <w:tc>
          <w:tcPr>
            <w:tcW w:w="4140" w:type="dxa"/>
            <w:vAlign w:val="bottom"/>
          </w:tcPr>
          <w:p w14:paraId="5137753B" w14:textId="6439D285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900DAE9" w14:textId="0B4995C9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5E21C16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65B08" w14:textId="1367AC4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6267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34A553" w14:textId="72251370" w:rsidR="006D37D9" w:rsidRPr="00D742A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</w:tcPr>
          <w:p w14:paraId="02B752BF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05EFED" w14:textId="33417B5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37D9" w:rsidRPr="00065490" w14:paraId="384380D5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12450323" w14:textId="7A957C24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10F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0917E477" w:rsidR="006D37D9" w:rsidRPr="003B04AA" w:rsidRDefault="006D37D9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3B04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2AD43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295DD" w14:textId="1609E636" w:rsidR="006D37D9" w:rsidRPr="00810FC4" w:rsidRDefault="006D37D9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06BBB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C5076B" w14:textId="19C644B4" w:rsidR="006D37D9" w:rsidRPr="0088460B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36</w:t>
            </w:r>
            <w:r w:rsidRPr="0088460B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FBA7641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90963B9" w14:textId="329C42B4" w:rsidR="006D37D9" w:rsidRPr="00F371A6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7,800</w:t>
            </w:r>
          </w:p>
        </w:tc>
      </w:tr>
      <w:tr w:rsidR="006D37D9" w:rsidRPr="00B4766D" w14:paraId="319052E8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41F105F6" w14:textId="612EF313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7E7F4A" w14:textId="60126299" w:rsidR="006D37D9" w:rsidRPr="00A6711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61A51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8C6680" w14:textId="0D218AEF" w:rsidR="006D37D9" w:rsidRPr="00A67119" w:rsidRDefault="006D37D9" w:rsidP="0018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71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E89F4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AB80F" w14:textId="390CA7A2" w:rsidR="006D37D9" w:rsidRPr="0088460B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Pr="008846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3E03E034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line="240" w:lineRule="auto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5BD130B" w14:textId="31EC91F7" w:rsidR="006D37D9" w:rsidRPr="008764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27,800</w:t>
            </w:r>
          </w:p>
        </w:tc>
      </w:tr>
      <w:tr w:rsidR="006D37D9" w:rsidRPr="00E05159" w14:paraId="5F779D01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510471C7" w14:textId="40A7A9CF" w:rsidR="006D37D9" w:rsidRPr="00E05159" w:rsidRDefault="006D37D9" w:rsidP="006D37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DB96F" w14:textId="71B08DF5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0F9E83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40AA22" w14:textId="061A792F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B2C06" w14:textId="77777777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4895EF" w14:textId="77DCF752" w:rsidR="006D37D9" w:rsidRPr="00E05159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AACD567" w14:textId="77777777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3383B9B1" w14:textId="7173E4B9" w:rsidR="006D37D9" w:rsidRPr="00E05159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7D9" w:rsidRPr="00065490" w14:paraId="6B573A3D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0DB3D98B" w14:textId="14EB13BC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0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7AD5A80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5B265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9BAF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3DC7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29A1CD" w14:textId="77777777" w:rsidR="006D37D9" w:rsidRPr="00810FC4" w:rsidRDefault="006D37D9" w:rsidP="006D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E31439D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2FBA78A" w14:textId="77777777" w:rsidR="006D37D9" w:rsidRPr="00810FC4" w:rsidRDefault="006D37D9" w:rsidP="006D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64C4" w:rsidRPr="00065490" w14:paraId="5140A694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6333F78E" w14:textId="1DA9CDC1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</w:tcPr>
          <w:p w14:paraId="5BACDD2C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DD1FB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D3A5D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D3C2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8C8860" w14:textId="77777777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58AEF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23DA06F" w14:textId="77777777" w:rsidR="008764C4" w:rsidRPr="004526A7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4C4" w:rsidRPr="008764C4" w14:paraId="314E17B8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220F8C57" w14:textId="33C11542" w:rsidR="008764C4" w:rsidRPr="00810FC4" w:rsidRDefault="008764C4" w:rsidP="008764C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4987ABBD" w14:textId="6EE8B6F5" w:rsidR="008764C4" w:rsidRPr="00A743EE" w:rsidRDefault="008764C4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201,500</w:t>
            </w:r>
          </w:p>
        </w:tc>
        <w:tc>
          <w:tcPr>
            <w:tcW w:w="270" w:type="dxa"/>
          </w:tcPr>
          <w:p w14:paraId="74D44C1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83E24" w14:textId="7EE9A8F0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F4A3A7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864"/>
              </w:tabs>
              <w:spacing w:after="-1"/>
              <w:ind w:right="-90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36F677" w14:textId="75D0D59E" w:rsidR="008764C4" w:rsidRPr="00A743EE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201,500</w:t>
            </w:r>
          </w:p>
        </w:tc>
        <w:tc>
          <w:tcPr>
            <w:tcW w:w="239" w:type="dxa"/>
          </w:tcPr>
          <w:p w14:paraId="2D9A00EF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822922A" w14:textId="73D685DB" w:rsidR="008764C4" w:rsidRPr="008764C4" w:rsidRDefault="008764C4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810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64C4" w:rsidRPr="00065490" w14:paraId="38277A18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72E65DAC" w14:textId="55928B5D" w:rsidR="008764C4" w:rsidRPr="008764C4" w:rsidRDefault="008764C4" w:rsidP="008764C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8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48008" w14:textId="090753BA" w:rsidR="008764C4" w:rsidRPr="003B04AA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  <w:tc>
          <w:tcPr>
            <w:tcW w:w="270" w:type="dxa"/>
          </w:tcPr>
          <w:p w14:paraId="63D05FC9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79AA7" w14:textId="3E17BF2B" w:rsidR="008764C4" w:rsidRPr="00FC0F4A" w:rsidRDefault="008764C4" w:rsidP="008E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301,500</w:t>
            </w:r>
          </w:p>
        </w:tc>
        <w:tc>
          <w:tcPr>
            <w:tcW w:w="270" w:type="dxa"/>
          </w:tcPr>
          <w:p w14:paraId="74F4E370" w14:textId="77777777" w:rsidR="008764C4" w:rsidRPr="00FC0F4A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C639AB" w14:textId="39510902" w:rsidR="008764C4" w:rsidRPr="0088460B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  <w:tc>
          <w:tcPr>
            <w:tcW w:w="239" w:type="dxa"/>
          </w:tcPr>
          <w:p w14:paraId="5C9F4A3C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5EFB60A" w14:textId="2B859183" w:rsidR="008764C4" w:rsidRPr="008764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8764C4">
              <w:rPr>
                <w:rFonts w:asciiTheme="majorBidi" w:hAnsiTheme="majorBidi" w:cstheme="majorBidi"/>
                <w:sz w:val="28"/>
                <w:szCs w:val="28"/>
              </w:rPr>
              <w:t>301,500</w:t>
            </w:r>
          </w:p>
        </w:tc>
      </w:tr>
      <w:tr w:rsidR="008764C4" w:rsidRPr="00065490" w14:paraId="505D6A9F" w14:textId="77777777" w:rsidTr="008764C4">
        <w:trPr>
          <w:trHeight w:val="403"/>
        </w:trPr>
        <w:tc>
          <w:tcPr>
            <w:tcW w:w="4140" w:type="dxa"/>
            <w:shd w:val="clear" w:color="auto" w:fill="auto"/>
          </w:tcPr>
          <w:p w14:paraId="5F916ADB" w14:textId="2EFDEEBE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F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BD3364" w14:textId="4BB57ADB" w:rsidR="008764C4" w:rsidRPr="003B04AA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406</w:t>
            </w:r>
            <w:r w:rsidRPr="003B04A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3D696962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FC9737" w14:textId="64D2BA45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  <w:r w:rsidRPr="00810F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6841DED0" w14:textId="77777777" w:rsidR="008764C4" w:rsidRPr="00810FC4" w:rsidRDefault="008764C4" w:rsidP="00876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DB67E" w14:textId="36FCC8B3" w:rsidR="008764C4" w:rsidRPr="004526A7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6A7">
              <w:rPr>
                <w:rFonts w:ascii="Angsana New" w:hAnsi="Angsana New"/>
                <w:b/>
                <w:bCs/>
                <w:sz w:val="28"/>
                <w:szCs w:val="28"/>
              </w:rPr>
              <w:t>406,500</w:t>
            </w:r>
          </w:p>
        </w:tc>
        <w:tc>
          <w:tcPr>
            <w:tcW w:w="239" w:type="dxa"/>
          </w:tcPr>
          <w:p w14:paraId="231ECCF4" w14:textId="77777777" w:rsidR="008764C4" w:rsidRPr="00810F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FA9638F" w14:textId="43AD8C24" w:rsidR="008764C4" w:rsidRPr="008764C4" w:rsidRDefault="008764C4" w:rsidP="00876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301,500</w:t>
            </w:r>
          </w:p>
        </w:tc>
      </w:tr>
    </w:tbl>
    <w:p w14:paraId="399F5110" w14:textId="3CF9FBFD" w:rsidR="00184FE4" w:rsidRDefault="00184FE4" w:rsidP="0054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CC0578E" w14:textId="2CC43868" w:rsidR="00F30622" w:rsidRPr="00F236E7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236E7">
        <w:rPr>
          <w:rFonts w:ascii="Angsana New" w:hAnsi="Angsana New" w:hint="cs"/>
          <w:bCs/>
          <w:sz w:val="30"/>
          <w:szCs w:val="30"/>
          <w:cs/>
        </w:rPr>
        <w:lastRenderedPageBreak/>
        <w:t>ลูกหนี้การค้า</w:t>
      </w:r>
      <w:r w:rsidR="00322D32" w:rsidRPr="00F236E7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184FE4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6D37D9" w14:paraId="20D7F101" w14:textId="77777777" w:rsidTr="003B0612">
        <w:trPr>
          <w:gridAfter w:val="1"/>
          <w:wAfter w:w="6" w:type="dxa"/>
          <w:cantSplit/>
          <w:tblHeader/>
        </w:trPr>
        <w:tc>
          <w:tcPr>
            <w:tcW w:w="3014" w:type="dxa"/>
            <w:vAlign w:val="bottom"/>
            <w:hideMark/>
          </w:tcPr>
          <w:p w14:paraId="1404A279" w14:textId="77777777" w:rsidR="003955AD" w:rsidRPr="006D37D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6D37D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6D37D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6D37D9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6D37D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6D37D9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5E0911" w:rsidRPr="003B0612" w14:paraId="7C036794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17457F1E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095C197D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31</w:t>
            </w:r>
            <w:r w:rsidR="005E0911"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E0911" w:rsidRPr="006D37D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5" w:type="dxa"/>
          </w:tcPr>
          <w:p w14:paraId="06AAB780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E4E58C7" w14:textId="203C3B6C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31</w:t>
            </w:r>
            <w:r w:rsidR="005E0911"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E0911" w:rsidRPr="006D37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5D1EF549" w14:textId="0B9B12D1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31</w:t>
            </w:r>
            <w:r w:rsidR="005E0911"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E0911" w:rsidRPr="006D37D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8" w:type="dxa"/>
          </w:tcPr>
          <w:p w14:paraId="07B4D135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ECA9002" w14:textId="0A369058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31</w:t>
            </w:r>
            <w:r w:rsidR="005E0911"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E0911" w:rsidRPr="006D37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5E0911" w:rsidRPr="003B0612" w14:paraId="214ED1AE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29A98437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D37D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23419721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5" w:type="dxa"/>
          </w:tcPr>
          <w:p w14:paraId="25610410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5E5905D" w14:textId="7323B6B0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1" w:type="dxa"/>
            <w:gridSpan w:val="2"/>
          </w:tcPr>
          <w:p w14:paraId="22DFFC41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550B4F5D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bidi="ar-SA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8" w:type="dxa"/>
          </w:tcPr>
          <w:p w14:paraId="0D41A65D" w14:textId="77777777" w:rsidR="005E0911" w:rsidRPr="006D37D9" w:rsidRDefault="005E0911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97EC3E" w14:textId="5BCC2212" w:rsidR="005E0911" w:rsidRPr="006D37D9" w:rsidRDefault="00A743EE" w:rsidP="005E0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A5EA5" w:rsidRPr="003B0612" w14:paraId="6CFA014D" w14:textId="77777777" w:rsidTr="003B0612">
        <w:trPr>
          <w:cantSplit/>
          <w:trHeight w:val="335"/>
          <w:tblHeader/>
        </w:trPr>
        <w:tc>
          <w:tcPr>
            <w:tcW w:w="3014" w:type="dxa"/>
            <w:vAlign w:val="bottom"/>
            <w:hideMark/>
          </w:tcPr>
          <w:p w14:paraId="67CEBACE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6D37D9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6D37D9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2A5EA5" w:rsidRPr="003B0612" w14:paraId="72029DD5" w14:textId="77777777" w:rsidTr="003B0612">
        <w:trPr>
          <w:cantSplit/>
        </w:trPr>
        <w:tc>
          <w:tcPr>
            <w:tcW w:w="3014" w:type="dxa"/>
            <w:hideMark/>
          </w:tcPr>
          <w:p w14:paraId="4E10C8E7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070146AB" w:rsidR="002A5EA5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75" w:type="dxa"/>
          </w:tcPr>
          <w:p w14:paraId="703D0C3F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A30656" w:rsidRPr="003B0612" w14:paraId="420732B4" w14:textId="77777777" w:rsidTr="003B0612">
        <w:trPr>
          <w:cantSplit/>
        </w:trPr>
        <w:tc>
          <w:tcPr>
            <w:tcW w:w="3014" w:type="dxa"/>
          </w:tcPr>
          <w:p w14:paraId="696DF015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668A54B" w14:textId="1D76C9D6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</w:t>
            </w:r>
            <w:r w:rsidR="004E201B"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396</w:t>
            </w:r>
          </w:p>
        </w:tc>
        <w:tc>
          <w:tcPr>
            <w:tcW w:w="185" w:type="dxa"/>
          </w:tcPr>
          <w:p w14:paraId="079A083D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006DBAD5" w:rsidR="00A30656" w:rsidRPr="006D37D9" w:rsidRDefault="00A743EE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81" w:type="dxa"/>
            <w:gridSpan w:val="2"/>
          </w:tcPr>
          <w:p w14:paraId="58B3F7ED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0F392EB6" w:rsidR="00A30656" w:rsidRPr="006D37D9" w:rsidRDefault="00A743EE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216</w:t>
            </w:r>
            <w:r w:rsidR="004E201B" w:rsidRPr="006D37D9">
              <w:rPr>
                <w:rFonts w:ascii="Angsana New" w:hAnsi="Angsana New"/>
                <w:sz w:val="26"/>
                <w:szCs w:val="26"/>
              </w:rPr>
              <w:t>,</w:t>
            </w:r>
            <w:r w:rsidRPr="006D37D9">
              <w:rPr>
                <w:rFonts w:ascii="Angsana New" w:hAnsi="Angsana New"/>
                <w:sz w:val="26"/>
                <w:szCs w:val="26"/>
              </w:rPr>
              <w:t>43</w:t>
            </w:r>
            <w:r w:rsidR="00C759E0" w:rsidRPr="006D37D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8" w:type="dxa"/>
          </w:tcPr>
          <w:p w14:paraId="79577165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4F174827" w:rsidR="00A30656" w:rsidRPr="006D37D9" w:rsidRDefault="00A743EE" w:rsidP="0064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</w:tr>
      <w:tr w:rsidR="00A30656" w:rsidRPr="003B0612" w14:paraId="0AAE1BAF" w14:textId="77777777" w:rsidTr="003B0612">
        <w:trPr>
          <w:cantSplit/>
        </w:trPr>
        <w:tc>
          <w:tcPr>
            <w:tcW w:w="3014" w:type="dxa"/>
          </w:tcPr>
          <w:p w14:paraId="2930FB0F" w14:textId="7F2A7456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1F64EC"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6DD79A24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="004E201B"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322</w:t>
            </w:r>
          </w:p>
        </w:tc>
        <w:tc>
          <w:tcPr>
            <w:tcW w:w="185" w:type="dxa"/>
          </w:tcPr>
          <w:p w14:paraId="05F42FE0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37E2D826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81" w:type="dxa"/>
            <w:gridSpan w:val="2"/>
          </w:tcPr>
          <w:p w14:paraId="5F350435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78012D7A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35</w:t>
            </w:r>
            <w:r w:rsidR="004E201B" w:rsidRPr="006D37D9">
              <w:rPr>
                <w:rFonts w:ascii="Angsana New" w:hAnsi="Angsana New"/>
                <w:sz w:val="26"/>
                <w:szCs w:val="26"/>
              </w:rPr>
              <w:t>,</w:t>
            </w:r>
            <w:r w:rsidRPr="006D37D9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88" w:type="dxa"/>
          </w:tcPr>
          <w:p w14:paraId="6C1FE1AD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30789C5C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</w:tr>
      <w:tr w:rsidR="00A30656" w:rsidRPr="003B0612" w14:paraId="4826FD74" w14:textId="77777777" w:rsidTr="003B0612">
        <w:trPr>
          <w:cantSplit/>
        </w:trPr>
        <w:tc>
          <w:tcPr>
            <w:tcW w:w="3014" w:type="dxa"/>
          </w:tcPr>
          <w:p w14:paraId="5468B3E2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FC9BE7E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643C6160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4E201B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718</w:t>
            </w:r>
          </w:p>
        </w:tc>
        <w:tc>
          <w:tcPr>
            <w:tcW w:w="185" w:type="dxa"/>
          </w:tcPr>
          <w:p w14:paraId="025BE9C2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41767B68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986</w:t>
            </w:r>
          </w:p>
        </w:tc>
        <w:tc>
          <w:tcPr>
            <w:tcW w:w="181" w:type="dxa"/>
            <w:gridSpan w:val="2"/>
          </w:tcPr>
          <w:p w14:paraId="36B71C3E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6817C23F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b/>
                <w:bCs/>
                <w:sz w:val="26"/>
                <w:szCs w:val="26"/>
              </w:rPr>
              <w:t>251</w:t>
            </w:r>
            <w:r w:rsidR="004E201B" w:rsidRPr="006D37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  <w:r w:rsidR="00C759E0" w:rsidRPr="006D37D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8" w:type="dxa"/>
          </w:tcPr>
          <w:p w14:paraId="41D57527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0762103B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258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474</w:t>
            </w:r>
          </w:p>
        </w:tc>
      </w:tr>
      <w:tr w:rsidR="00184FE4" w:rsidRPr="00184FE4" w14:paraId="30A61D07" w14:textId="77777777" w:rsidTr="00184FE4">
        <w:trPr>
          <w:cantSplit/>
        </w:trPr>
        <w:tc>
          <w:tcPr>
            <w:tcW w:w="3014" w:type="dxa"/>
          </w:tcPr>
          <w:p w14:paraId="7BA5D5EE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240D012D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F2DC9D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" w:type="dxa"/>
          </w:tcPr>
          <w:p w14:paraId="7D062E86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133D36C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" w:type="dxa"/>
            <w:gridSpan w:val="2"/>
          </w:tcPr>
          <w:p w14:paraId="6C42C31A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43B9CD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8" w:type="dxa"/>
          </w:tcPr>
          <w:p w14:paraId="393BC2F7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4B3613C" w14:textId="77777777" w:rsidR="00184FE4" w:rsidRPr="00184FE4" w:rsidRDefault="00184FE4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A5EA5" w:rsidRPr="003B0612" w14:paraId="44C632F3" w14:textId="77777777" w:rsidTr="003B0612">
        <w:trPr>
          <w:cantSplit/>
        </w:trPr>
        <w:tc>
          <w:tcPr>
            <w:tcW w:w="3014" w:type="dxa"/>
            <w:hideMark/>
          </w:tcPr>
          <w:p w14:paraId="1FA6D56E" w14:textId="120C9136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บุคคลหรือกิจการอื่น</w:t>
            </w:r>
            <w:r w:rsidRPr="006D37D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D3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397CEF88" w14:textId="77777777" w:rsidR="002A5EA5" w:rsidRPr="006D37D9" w:rsidRDefault="002A5EA5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</w:tcPr>
          <w:p w14:paraId="46941D01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5EA5" w:rsidRPr="003B0612" w14:paraId="3A03984B" w14:textId="77777777" w:rsidTr="003B0612">
        <w:trPr>
          <w:cantSplit/>
        </w:trPr>
        <w:tc>
          <w:tcPr>
            <w:tcW w:w="3014" w:type="dxa"/>
          </w:tcPr>
          <w:p w14:paraId="029D685A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59335830" w:rsidR="002A5EA5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326</w:t>
            </w:r>
            <w:r w:rsidR="004E201B"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721</w:t>
            </w:r>
          </w:p>
        </w:tc>
        <w:tc>
          <w:tcPr>
            <w:tcW w:w="185" w:type="dxa"/>
          </w:tcPr>
          <w:p w14:paraId="0E0DC9A8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52A895D6" w:rsidR="002A5EA5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="005E0911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81" w:type="dxa"/>
            <w:gridSpan w:val="2"/>
          </w:tcPr>
          <w:p w14:paraId="4252354E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067CF31F" w:rsidR="002A5EA5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275</w:t>
            </w:r>
            <w:r w:rsidR="004E201B" w:rsidRPr="006D37D9">
              <w:rPr>
                <w:rFonts w:ascii="Angsana New" w:hAnsi="Angsana New"/>
                <w:sz w:val="26"/>
                <w:szCs w:val="26"/>
              </w:rPr>
              <w:t>,</w:t>
            </w:r>
            <w:r w:rsidRPr="006D37D9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88" w:type="dxa"/>
          </w:tcPr>
          <w:p w14:paraId="68A19270" w14:textId="77777777" w:rsidR="002A5EA5" w:rsidRPr="006D37D9" w:rsidRDefault="002A5EA5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76718C2A" w:rsidR="002A5EA5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76893" w:rsidRPr="003B0612" w14:paraId="0996A814" w14:textId="77777777" w:rsidTr="003B0612">
        <w:trPr>
          <w:cantSplit/>
        </w:trPr>
        <w:tc>
          <w:tcPr>
            <w:tcW w:w="3014" w:type="dxa"/>
          </w:tcPr>
          <w:p w14:paraId="46D3B99B" w14:textId="6C98A673" w:rsidR="00676893" w:rsidRPr="006D37D9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43844E3E" w14:textId="77777777" w:rsidR="00676893" w:rsidRPr="006D37D9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45BA7FAF" w14:textId="633E07C8" w:rsidR="00676893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="004E201B"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85" w:type="dxa"/>
          </w:tcPr>
          <w:p w14:paraId="1EC12A47" w14:textId="77777777" w:rsidR="00676893" w:rsidRPr="006D37D9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7FA721" w14:textId="6599EE10" w:rsidR="00676893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76893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81" w:type="dxa"/>
            <w:gridSpan w:val="2"/>
          </w:tcPr>
          <w:p w14:paraId="033B85D1" w14:textId="77777777" w:rsidR="00676893" w:rsidRPr="006D37D9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1D895AE6" w14:textId="6C437266" w:rsidR="00676893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6</w:t>
            </w:r>
            <w:r w:rsidR="004E201B" w:rsidRPr="006D37D9">
              <w:rPr>
                <w:rFonts w:ascii="Angsana New" w:hAnsi="Angsana New"/>
                <w:sz w:val="26"/>
                <w:szCs w:val="26"/>
              </w:rPr>
              <w:t>,</w:t>
            </w:r>
            <w:r w:rsidRPr="006D37D9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88" w:type="dxa"/>
          </w:tcPr>
          <w:p w14:paraId="3970F755" w14:textId="77777777" w:rsidR="00676893" w:rsidRPr="006D37D9" w:rsidRDefault="00676893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DCD5730" w14:textId="4622D283" w:rsidR="00676893" w:rsidRPr="006D37D9" w:rsidRDefault="00A743EE" w:rsidP="002A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76893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4E0A75" w:rsidRPr="003B0612" w14:paraId="5A396D1A" w14:textId="77777777" w:rsidTr="003B0612">
        <w:trPr>
          <w:cantSplit/>
        </w:trPr>
        <w:tc>
          <w:tcPr>
            <w:tcW w:w="3014" w:type="dxa"/>
          </w:tcPr>
          <w:p w14:paraId="26336426" w14:textId="20709374" w:rsidR="004E0A75" w:rsidRPr="006D37D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1C95C1E6" w14:textId="77777777" w:rsidR="004E0A75" w:rsidRPr="006D37D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383C61F5" w14:textId="62F23E95" w:rsidR="004E0A75" w:rsidRPr="006D37D9" w:rsidRDefault="00245F57" w:rsidP="00CF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19,672</w:t>
            </w:r>
          </w:p>
        </w:tc>
        <w:tc>
          <w:tcPr>
            <w:tcW w:w="185" w:type="dxa"/>
          </w:tcPr>
          <w:p w14:paraId="7F86BFD4" w14:textId="77777777" w:rsidR="004E0A75" w:rsidRPr="006D37D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F7A2152" w14:textId="47DFAD4B" w:rsidR="004E0A75" w:rsidRPr="006D37D9" w:rsidRDefault="00A743EE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5E0911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81" w:type="dxa"/>
            <w:gridSpan w:val="2"/>
          </w:tcPr>
          <w:p w14:paraId="3B5D49FD" w14:textId="77777777" w:rsidR="004E0A75" w:rsidRPr="006D37D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04EC4ADA" w14:textId="2E9C43D1" w:rsidR="004E0A75" w:rsidRPr="006D37D9" w:rsidRDefault="00A743EE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1</w:t>
            </w:r>
            <w:r w:rsidR="00597A29">
              <w:rPr>
                <w:rFonts w:ascii="Angsana New" w:hAnsi="Angsana New"/>
                <w:sz w:val="26"/>
                <w:szCs w:val="26"/>
              </w:rPr>
              <w:t>2,862</w:t>
            </w:r>
          </w:p>
        </w:tc>
        <w:tc>
          <w:tcPr>
            <w:tcW w:w="188" w:type="dxa"/>
          </w:tcPr>
          <w:p w14:paraId="78003BCC" w14:textId="77777777" w:rsidR="004E0A75" w:rsidRPr="006D37D9" w:rsidRDefault="004E0A75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C030090" w14:textId="32840CD6" w:rsidR="004E0A75" w:rsidRPr="006D37D9" w:rsidRDefault="00A743EE" w:rsidP="004E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A30656" w:rsidRPr="003B0612" w14:paraId="78F169F2" w14:textId="77777777" w:rsidTr="003B0612">
        <w:trPr>
          <w:cantSplit/>
        </w:trPr>
        <w:tc>
          <w:tcPr>
            <w:tcW w:w="3014" w:type="dxa"/>
          </w:tcPr>
          <w:p w14:paraId="0A8C169E" w14:textId="0D10E9C6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B4C67DE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7D397986" w14:textId="79528D4E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="00BB772B"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171</w:t>
            </w:r>
          </w:p>
        </w:tc>
        <w:tc>
          <w:tcPr>
            <w:tcW w:w="185" w:type="dxa"/>
          </w:tcPr>
          <w:p w14:paraId="20F80DA1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72FAE61" w14:textId="1999A36E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81" w:type="dxa"/>
            <w:gridSpan w:val="2"/>
          </w:tcPr>
          <w:p w14:paraId="2B41B7B9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1332110C" w14:textId="64A2DE2A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88" w:type="dxa"/>
          </w:tcPr>
          <w:p w14:paraId="02C4AEDD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E74FBEC" w14:textId="2C3DD046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A30656" w:rsidRPr="003B0612" w14:paraId="73A22D80" w14:textId="77777777" w:rsidTr="003B0612">
        <w:trPr>
          <w:cantSplit/>
        </w:trPr>
        <w:tc>
          <w:tcPr>
            <w:tcW w:w="3014" w:type="dxa"/>
          </w:tcPr>
          <w:p w14:paraId="7C4FB7B2" w14:textId="248A7918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19471B48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57EE571F" w14:textId="3F27C0A1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85" w:type="dxa"/>
          </w:tcPr>
          <w:p w14:paraId="6D91226A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E23AC2" w14:textId="23FBB5CB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  <w:tc>
          <w:tcPr>
            <w:tcW w:w="181" w:type="dxa"/>
            <w:gridSpan w:val="2"/>
          </w:tcPr>
          <w:p w14:paraId="48F5273A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7FEEB48F" w14:textId="3B2D0AF1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88" w:type="dxa"/>
          </w:tcPr>
          <w:p w14:paraId="0391BFA6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971F3C9" w14:textId="13AF9A64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</w:tr>
      <w:tr w:rsidR="00A30656" w:rsidRPr="003B0612" w14:paraId="30E9823D" w14:textId="77777777" w:rsidTr="003B0612">
        <w:trPr>
          <w:cantSplit/>
        </w:trPr>
        <w:tc>
          <w:tcPr>
            <w:tcW w:w="3014" w:type="dxa"/>
          </w:tcPr>
          <w:p w14:paraId="7B0C17D3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D37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1582B103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534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B772B" w:rsidRPr="006D37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0534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36FB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5" w:type="dxa"/>
          </w:tcPr>
          <w:p w14:paraId="28682B35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6A91028E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81" w:type="dxa"/>
            <w:gridSpan w:val="2"/>
          </w:tcPr>
          <w:p w14:paraId="3B85CC35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3E1D2300" w:rsidR="00A30656" w:rsidRPr="006D37D9" w:rsidRDefault="009029C9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4E201B" w:rsidRPr="006D37D9">
              <w:rPr>
                <w:rFonts w:ascii="Angsana New" w:hAnsi="Angsana New"/>
                <w:sz w:val="26"/>
                <w:szCs w:val="26"/>
              </w:rPr>
              <w:t>,</w:t>
            </w:r>
            <w:r w:rsidR="00236FB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88" w:type="dxa"/>
          </w:tcPr>
          <w:p w14:paraId="3C0AFC30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40E2E914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A30656"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  <w:tr w:rsidR="00A30656" w:rsidRPr="003B0612" w14:paraId="5F86D311" w14:textId="77777777" w:rsidTr="003B0612">
        <w:trPr>
          <w:cantSplit/>
        </w:trPr>
        <w:tc>
          <w:tcPr>
            <w:tcW w:w="3014" w:type="dxa"/>
          </w:tcPr>
          <w:p w14:paraId="09363E99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10C1E4C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1289AC02" w:rsidR="00A30656" w:rsidRPr="006D37D9" w:rsidRDefault="005239E9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394,032</w:t>
            </w:r>
          </w:p>
        </w:tc>
        <w:tc>
          <w:tcPr>
            <w:tcW w:w="185" w:type="dxa"/>
          </w:tcPr>
          <w:p w14:paraId="2A37E572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2F4E4F96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413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</w:t>
            </w:r>
          </w:p>
        </w:tc>
        <w:tc>
          <w:tcPr>
            <w:tcW w:w="181" w:type="dxa"/>
            <w:gridSpan w:val="2"/>
          </w:tcPr>
          <w:p w14:paraId="2A8C98FC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102798D4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6D37D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36FB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239E9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236FB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5239E9"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88" w:type="dxa"/>
          </w:tcPr>
          <w:p w14:paraId="1CAA25AA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18BF761F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948</w:t>
            </w:r>
          </w:p>
        </w:tc>
      </w:tr>
      <w:tr w:rsidR="00A30656" w:rsidRPr="00184FE4" w14:paraId="6D985370" w14:textId="77777777" w:rsidTr="003B0612">
        <w:trPr>
          <w:cantSplit/>
        </w:trPr>
        <w:tc>
          <w:tcPr>
            <w:tcW w:w="3014" w:type="dxa"/>
          </w:tcPr>
          <w:p w14:paraId="525C1CE6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32CD88B6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8" w:type="dxa"/>
          </w:tcPr>
          <w:p w14:paraId="54347AA5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A30656" w:rsidRPr="00184FE4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</w:rPr>
            </w:pPr>
          </w:p>
        </w:tc>
      </w:tr>
      <w:tr w:rsidR="00A30656" w:rsidRPr="003B0612" w14:paraId="75C360AD" w14:textId="77777777" w:rsidTr="003B0612">
        <w:trPr>
          <w:cantSplit/>
        </w:trPr>
        <w:tc>
          <w:tcPr>
            <w:tcW w:w="3014" w:type="dxa"/>
            <w:hideMark/>
          </w:tcPr>
          <w:p w14:paraId="07C5DA50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7D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07DAB849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029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239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0,750</w:t>
            </w:r>
          </w:p>
        </w:tc>
        <w:tc>
          <w:tcPr>
            <w:tcW w:w="185" w:type="dxa"/>
          </w:tcPr>
          <w:p w14:paraId="41CD3A8C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0E1ECD60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586</w:t>
            </w:r>
          </w:p>
        </w:tc>
        <w:tc>
          <w:tcPr>
            <w:tcW w:w="181" w:type="dxa"/>
            <w:gridSpan w:val="2"/>
          </w:tcPr>
          <w:p w14:paraId="7056ED44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2B43D8F7" w:rsidR="00A30656" w:rsidRPr="00A0502C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502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5239E9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="00BB772B" w:rsidRPr="00A0502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239E9">
              <w:rPr>
                <w:rFonts w:ascii="Angsana New" w:hAnsi="Angsana New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188" w:type="dxa"/>
          </w:tcPr>
          <w:p w14:paraId="14F2BDB1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40AEB681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</w:t>
            </w:r>
          </w:p>
        </w:tc>
      </w:tr>
      <w:tr w:rsidR="00A30656" w:rsidRPr="003B0612" w14:paraId="0B50D73C" w14:textId="77777777" w:rsidTr="003B0612">
        <w:trPr>
          <w:cantSplit/>
        </w:trPr>
        <w:tc>
          <w:tcPr>
            <w:tcW w:w="4455" w:type="dxa"/>
            <w:gridSpan w:val="2"/>
          </w:tcPr>
          <w:p w14:paraId="150E8D3B" w14:textId="77806008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D37D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D37D9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</w:t>
            </w:r>
            <w:r w:rsidRPr="006D37D9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A4CD969" w14:textId="52FDDC2B" w:rsidR="00A30656" w:rsidRPr="006D37D9" w:rsidRDefault="00BB772B" w:rsidP="00B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A743EE"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143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A743EE" w:rsidRPr="006D37D9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912</w:t>
            </w:r>
            <w:r w:rsidRPr="006D37D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5" w:type="dxa"/>
          </w:tcPr>
          <w:p w14:paraId="213D8E34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1851A6F" w14:textId="4C03A964" w:rsidR="00A30656" w:rsidRPr="006D37D9" w:rsidRDefault="00A3065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6"/>
                <w:szCs w:val="26"/>
              </w:rPr>
            </w:pPr>
            <w:r w:rsidRPr="00184F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A743EE" w:rsidRPr="00184F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144</w:t>
            </w:r>
            <w:r w:rsidRPr="00184F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A743EE" w:rsidRPr="00184FE4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184F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1" w:type="dxa"/>
            <w:gridSpan w:val="2"/>
          </w:tcPr>
          <w:p w14:paraId="7A540157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C471D4" w14:textId="0F25B778" w:rsidR="00A30656" w:rsidRPr="00A0502C" w:rsidRDefault="00BB772B" w:rsidP="00B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A0502C">
              <w:rPr>
                <w:rFonts w:ascii="Angsana New" w:hAnsi="Angsana New"/>
                <w:sz w:val="26"/>
                <w:szCs w:val="26"/>
              </w:rPr>
              <w:t>(</w:t>
            </w:r>
            <w:r w:rsidR="00A743EE" w:rsidRPr="00A0502C">
              <w:rPr>
                <w:rFonts w:ascii="Angsana New" w:hAnsi="Angsana New"/>
                <w:sz w:val="26"/>
                <w:szCs w:val="26"/>
              </w:rPr>
              <w:t>186</w:t>
            </w:r>
            <w:r w:rsidRPr="00A0502C">
              <w:rPr>
                <w:rFonts w:ascii="Angsana New" w:hAnsi="Angsana New"/>
                <w:sz w:val="26"/>
                <w:szCs w:val="26"/>
              </w:rPr>
              <w:t>,</w:t>
            </w:r>
            <w:r w:rsidR="00A743EE" w:rsidRPr="00A0502C">
              <w:rPr>
                <w:rFonts w:ascii="Angsana New" w:hAnsi="Angsana New"/>
                <w:sz w:val="26"/>
                <w:szCs w:val="26"/>
              </w:rPr>
              <w:t>275</w:t>
            </w:r>
            <w:r w:rsidRPr="00A050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</w:tcPr>
          <w:p w14:paraId="224F7203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CD5A612" w14:textId="4A8A7354" w:rsidR="00A30656" w:rsidRPr="006D37D9" w:rsidRDefault="00A30656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43EE" w:rsidRPr="006D37D9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43EE" w:rsidRPr="006D37D9">
              <w:rPr>
                <w:rFonts w:asciiTheme="majorBidi" w:hAnsiTheme="majorBidi" w:cstheme="majorBidi"/>
                <w:sz w:val="26"/>
                <w:szCs w:val="26"/>
              </w:rPr>
              <w:t>227</w:t>
            </w:r>
            <w:r w:rsidRPr="006D37D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0656" w:rsidRPr="003B0612" w14:paraId="4358A4B9" w14:textId="77777777" w:rsidTr="003B0612">
        <w:trPr>
          <w:cantSplit/>
        </w:trPr>
        <w:tc>
          <w:tcPr>
            <w:tcW w:w="3014" w:type="dxa"/>
            <w:hideMark/>
          </w:tcPr>
          <w:p w14:paraId="55D1AF0B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7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612085A1" w:rsidR="00A30656" w:rsidRPr="00D540B1" w:rsidRDefault="00A743EE" w:rsidP="00D5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36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5239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DB6F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838</w:t>
            </w:r>
          </w:p>
        </w:tc>
        <w:tc>
          <w:tcPr>
            <w:tcW w:w="185" w:type="dxa"/>
          </w:tcPr>
          <w:p w14:paraId="35090CB0" w14:textId="04DF7116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89E18" w14:textId="05A4AB31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</w:t>
            </w:r>
          </w:p>
        </w:tc>
        <w:tc>
          <w:tcPr>
            <w:tcW w:w="181" w:type="dxa"/>
            <w:gridSpan w:val="2"/>
          </w:tcPr>
          <w:p w14:paraId="1215D69D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75EFA57F" w:rsidR="00A30656" w:rsidRPr="00A0502C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0502C"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  <w:r w:rsidR="005239E9">
              <w:rPr>
                <w:rFonts w:ascii="Angsana New" w:hAnsi="Angsana New"/>
                <w:b/>
                <w:bCs/>
                <w:sz w:val="26"/>
                <w:szCs w:val="26"/>
              </w:rPr>
              <w:t>2,954</w:t>
            </w:r>
          </w:p>
        </w:tc>
        <w:tc>
          <w:tcPr>
            <w:tcW w:w="188" w:type="dxa"/>
          </w:tcPr>
          <w:p w14:paraId="546766FE" w14:textId="77777777" w:rsidR="00A30656" w:rsidRPr="006D37D9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70933" w14:textId="56CB7782" w:rsidR="00A30656" w:rsidRPr="006D37D9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398</w:t>
            </w:r>
            <w:r w:rsidR="00A30656"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37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</w:tr>
    </w:tbl>
    <w:p w14:paraId="7E36F3C9" w14:textId="77777777" w:rsidR="00F236E7" w:rsidRPr="00184FE4" w:rsidRDefault="00F236E7" w:rsidP="00F236E7">
      <w:pPr>
        <w:spacing w:line="240" w:lineRule="auto"/>
        <w:ind w:left="531"/>
        <w:jc w:val="thaiDistribute"/>
        <w:rPr>
          <w:rFonts w:asciiTheme="majorBidi" w:hAnsiTheme="majorBidi" w:cstheme="majorBidi"/>
        </w:rPr>
      </w:pPr>
    </w:p>
    <w:tbl>
      <w:tblPr>
        <w:tblW w:w="96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179"/>
      </w:tblGrid>
      <w:tr w:rsidR="00A30656" w:rsidRPr="00095C51" w14:paraId="3618F042" w14:textId="77777777" w:rsidTr="003B0612">
        <w:trPr>
          <w:cantSplit/>
          <w:trHeight w:val="308"/>
          <w:tblHeader/>
        </w:trPr>
        <w:tc>
          <w:tcPr>
            <w:tcW w:w="4134" w:type="dxa"/>
            <w:vAlign w:val="bottom"/>
            <w:hideMark/>
          </w:tcPr>
          <w:p w14:paraId="2A89DED8" w14:textId="7B6D823E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095C51">
              <w:rPr>
                <w:rFonts w:ascii="Angsana New" w:hAnsi="Angsana New"/>
                <w:bCs/>
                <w:sz w:val="26"/>
                <w:szCs w:val="26"/>
                <w:cs/>
                <w:lang w:val="en-GB" w:bidi="ar-SA"/>
              </w:rPr>
              <w:br w:type="page"/>
            </w:r>
            <w:r w:rsidRPr="00095C51">
              <w:rPr>
                <w:rFonts w:ascii="Times New Roman" w:hAnsi="Times New Roman"/>
                <w:sz w:val="26"/>
                <w:szCs w:val="26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0636BD58" w14:textId="583D3FF1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095C51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7D0A92C6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9ADA829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A30656" w:rsidRPr="00095C51" w14:paraId="2037B036" w14:textId="77777777" w:rsidTr="003B0612">
        <w:trPr>
          <w:cantSplit/>
          <w:trHeight w:val="263"/>
          <w:tblHeader/>
        </w:trPr>
        <w:tc>
          <w:tcPr>
            <w:tcW w:w="4134" w:type="dxa"/>
            <w:vAlign w:val="bottom"/>
          </w:tcPr>
          <w:p w14:paraId="75C5D2C3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41338B49" w14:textId="00DBD6EA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31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0656" w:rsidRPr="00095C5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71734084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6D7EEF5A" w14:textId="37BD0E9D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31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0656" w:rsidRPr="00095C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39B14303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6064928B" w14:textId="27D9C099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31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0656" w:rsidRPr="00095C5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D56D124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56A2021B" w14:textId="0FD1B4C7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31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30656" w:rsidRPr="00095C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A30656" w:rsidRPr="00095C51" w14:paraId="73763DAA" w14:textId="77777777" w:rsidTr="003B0612">
        <w:trPr>
          <w:cantSplit/>
          <w:tblHeader/>
        </w:trPr>
        <w:tc>
          <w:tcPr>
            <w:tcW w:w="4134" w:type="dxa"/>
            <w:vAlign w:val="bottom"/>
          </w:tcPr>
          <w:p w14:paraId="136FB866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095C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4001DE0C" w14:textId="6B98FF6E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1" w:type="dxa"/>
            <w:gridSpan w:val="2"/>
          </w:tcPr>
          <w:p w14:paraId="22B046A8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5F935BC5" w14:textId="6155552E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8" w:type="dxa"/>
          </w:tcPr>
          <w:p w14:paraId="33346C02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7D206197" w14:textId="04948B98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5E4CC807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42A29D38" w14:textId="398FCFE0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30656" w:rsidRPr="00095C51" w14:paraId="3BFD6DA3" w14:textId="77777777" w:rsidTr="003B0612">
        <w:trPr>
          <w:cantSplit/>
          <w:tblHeader/>
        </w:trPr>
        <w:tc>
          <w:tcPr>
            <w:tcW w:w="4134" w:type="dxa"/>
            <w:vAlign w:val="bottom"/>
            <w:hideMark/>
          </w:tcPr>
          <w:p w14:paraId="1A28982C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5505" w:type="dxa"/>
            <w:gridSpan w:val="8"/>
            <w:vAlign w:val="bottom"/>
            <w:hideMark/>
          </w:tcPr>
          <w:p w14:paraId="22629BBD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095C51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095C5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A30656" w:rsidRPr="00095C51" w14:paraId="72F6AF96" w14:textId="77777777" w:rsidTr="00F236E7">
        <w:trPr>
          <w:cantSplit/>
        </w:trPr>
        <w:tc>
          <w:tcPr>
            <w:tcW w:w="4134" w:type="dxa"/>
            <w:vAlign w:val="bottom"/>
          </w:tcPr>
          <w:p w14:paraId="0463E71A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8"/>
            <w:vAlign w:val="bottom"/>
          </w:tcPr>
          <w:p w14:paraId="07A57E9B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A30656" w:rsidRPr="00095C51" w14:paraId="55D5D532" w14:textId="77777777" w:rsidTr="00F236E7">
        <w:trPr>
          <w:cantSplit/>
        </w:trPr>
        <w:tc>
          <w:tcPr>
            <w:tcW w:w="4134" w:type="dxa"/>
            <w:hideMark/>
          </w:tcPr>
          <w:p w14:paraId="7CBAFEEE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2CD2F0F7" w14:textId="32E59928" w:rsidR="00A30656" w:rsidRPr="00095C51" w:rsidRDefault="00A743EE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B772B" w:rsidRPr="00095C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71" w:type="dxa"/>
            <w:gridSpan w:val="2"/>
          </w:tcPr>
          <w:p w14:paraId="3372FAFD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5D138BC8" w14:textId="5B3812F3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30656" w:rsidRPr="00095C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78" w:type="dxa"/>
          </w:tcPr>
          <w:p w14:paraId="51E6699F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0F6EDD2B" w14:textId="39A83178" w:rsidR="00A30656" w:rsidRPr="00095C51" w:rsidRDefault="00A743EE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B772B" w:rsidRPr="00095C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270" w:type="dxa"/>
          </w:tcPr>
          <w:p w14:paraId="2B277D62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2501EC60" w14:textId="07ABFF33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30656" w:rsidRPr="00095C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</w:tr>
      <w:tr w:rsidR="00A30656" w:rsidRPr="00095C51" w14:paraId="24B03E94" w14:textId="77777777" w:rsidTr="00F236E7">
        <w:trPr>
          <w:cantSplit/>
        </w:trPr>
        <w:tc>
          <w:tcPr>
            <w:tcW w:w="4134" w:type="dxa"/>
            <w:hideMark/>
          </w:tcPr>
          <w:p w14:paraId="0760D375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289CDF63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1FA73833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8" w:type="dxa"/>
          </w:tcPr>
          <w:p w14:paraId="6D23B8C4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0E7438E8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BB7DFF2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7816FB36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A30656" w:rsidRPr="00095C51" w14:paraId="69F06875" w14:textId="77777777" w:rsidTr="00F236E7">
        <w:trPr>
          <w:cantSplit/>
        </w:trPr>
        <w:tc>
          <w:tcPr>
            <w:tcW w:w="4134" w:type="dxa"/>
            <w:hideMark/>
          </w:tcPr>
          <w:p w14:paraId="185D8644" w14:textId="528340A2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น้อยกว่า </w:t>
            </w:r>
            <w:r w:rsidR="00A743EE" w:rsidRPr="00095C51">
              <w:rPr>
                <w:rFonts w:ascii="Angsana New" w:hAnsi="Angsana New"/>
                <w:sz w:val="26"/>
                <w:szCs w:val="26"/>
              </w:rPr>
              <w:t>3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6F491A7" w14:textId="1A8BDE2B" w:rsidR="00A30656" w:rsidRPr="00095C51" w:rsidRDefault="00BB772B" w:rsidP="00071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26"/>
                <w:szCs w:val="26"/>
              </w:rPr>
            </w:pPr>
            <w:r w:rsidRPr="00095C5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2"/>
          </w:tcPr>
          <w:p w14:paraId="7F84A149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</w:tcPr>
          <w:p w14:paraId="1E2C63C2" w14:textId="154E9D2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FBD53B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0330046A" w14:textId="3A6474CD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183</w:t>
            </w:r>
          </w:p>
        </w:tc>
        <w:tc>
          <w:tcPr>
            <w:tcW w:w="270" w:type="dxa"/>
          </w:tcPr>
          <w:p w14:paraId="64261106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23680E11" w14:textId="018DBF09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A30656" w:rsidRPr="00095C51" w14:paraId="5FE2AD1A" w14:textId="77777777" w:rsidTr="00F236E7">
        <w:trPr>
          <w:cantSplit/>
        </w:trPr>
        <w:tc>
          <w:tcPr>
            <w:tcW w:w="4134" w:type="dxa"/>
            <w:hideMark/>
          </w:tcPr>
          <w:p w14:paraId="46E438E1" w14:textId="4A75456B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A743EE" w:rsidRPr="00095C5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A743EE" w:rsidRPr="00095C51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C66EA8D" w14:textId="02D6D9B6" w:rsidR="00A30656" w:rsidRPr="00095C51" w:rsidRDefault="00BB772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gridSpan w:val="2"/>
          </w:tcPr>
          <w:p w14:paraId="534102C1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01396A9" w14:textId="42F161E5" w:rsidR="00A30656" w:rsidRPr="00095C51" w:rsidRDefault="00A743EE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8" w:type="dxa"/>
          </w:tcPr>
          <w:p w14:paraId="0A877E21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0AFE7C54" w14:textId="25A03289" w:rsidR="00A30656" w:rsidRPr="00095C51" w:rsidRDefault="00BB772B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F45675" w14:textId="77777777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3BA5BA23" w14:textId="0AEB68E3" w:rsidR="00A30656" w:rsidRPr="00095C51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20D8" w:rsidRPr="00095C51" w14:paraId="3B7BEB8C" w14:textId="77777777" w:rsidTr="00F236E7">
        <w:trPr>
          <w:cantSplit/>
        </w:trPr>
        <w:tc>
          <w:tcPr>
            <w:tcW w:w="4134" w:type="dxa"/>
            <w:hideMark/>
          </w:tcPr>
          <w:p w14:paraId="161796DD" w14:textId="1C36A94A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095C51">
              <w:rPr>
                <w:rFonts w:ascii="Angsana New" w:hAnsi="Angsana New"/>
                <w:sz w:val="26"/>
                <w:szCs w:val="26"/>
              </w:rPr>
              <w:t>6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5C51">
              <w:rPr>
                <w:rFonts w:ascii="Angsana New" w:hAnsi="Angsana New"/>
                <w:sz w:val="26"/>
                <w:szCs w:val="26"/>
              </w:rPr>
              <w:t>-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5C51">
              <w:rPr>
                <w:rFonts w:ascii="Angsana New" w:hAnsi="Angsana New"/>
                <w:sz w:val="26"/>
                <w:szCs w:val="26"/>
              </w:rPr>
              <w:t>12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035CA7" w14:textId="04A9C676" w:rsidR="00FA20D8" w:rsidRPr="00FA20D8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1" w:type="dxa"/>
            <w:gridSpan w:val="2"/>
          </w:tcPr>
          <w:p w14:paraId="76062744" w14:textId="77777777" w:rsidR="00FA20D8" w:rsidRPr="00FA20D8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51D492C" w14:textId="1BBB71DF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F8D055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5013753C" w14:textId="37CADEEC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</w:t>
            </w:r>
          </w:p>
        </w:tc>
        <w:tc>
          <w:tcPr>
            <w:tcW w:w="270" w:type="dxa"/>
          </w:tcPr>
          <w:p w14:paraId="15855E55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3880AD0F" w14:textId="6AA56FB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29,610</w:t>
            </w:r>
          </w:p>
        </w:tc>
      </w:tr>
      <w:tr w:rsidR="00FA20D8" w:rsidRPr="00095C51" w14:paraId="4FFA9FB9" w14:textId="77777777" w:rsidTr="00F236E7">
        <w:trPr>
          <w:cantSplit/>
        </w:trPr>
        <w:tc>
          <w:tcPr>
            <w:tcW w:w="4134" w:type="dxa"/>
            <w:hideMark/>
          </w:tcPr>
          <w:p w14:paraId="1C081E32" w14:textId="4D914210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95C5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7F35F714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26"/>
                <w:szCs w:val="26"/>
              </w:rPr>
            </w:pPr>
            <w:r w:rsidRPr="00095C51">
              <w:rPr>
                <w:rFonts w:asciiTheme="majorBidi" w:hAnsiTheme="majorBidi"/>
                <w:sz w:val="26"/>
                <w:szCs w:val="26"/>
              </w:rPr>
              <w:t>2,558</w:t>
            </w:r>
          </w:p>
        </w:tc>
        <w:tc>
          <w:tcPr>
            <w:tcW w:w="271" w:type="dxa"/>
            <w:gridSpan w:val="2"/>
          </w:tcPr>
          <w:p w14:paraId="570C94C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4F1B3B04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278" w:type="dxa"/>
          </w:tcPr>
          <w:p w14:paraId="7967D5A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71C249CC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207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</w:t>
            </w:r>
          </w:p>
        </w:tc>
        <w:tc>
          <w:tcPr>
            <w:tcW w:w="270" w:type="dxa"/>
          </w:tcPr>
          <w:p w14:paraId="1CF5B8E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2AE5FE72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185,213</w:t>
            </w:r>
          </w:p>
        </w:tc>
      </w:tr>
      <w:tr w:rsidR="00FA20D8" w:rsidRPr="00095C51" w14:paraId="126C2223" w14:textId="77777777" w:rsidTr="00F236E7">
        <w:trPr>
          <w:cantSplit/>
        </w:trPr>
        <w:tc>
          <w:tcPr>
            <w:tcW w:w="4134" w:type="dxa"/>
            <w:hideMark/>
          </w:tcPr>
          <w:p w14:paraId="5CCE6F25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22B9532E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7,396</w:t>
            </w:r>
          </w:p>
        </w:tc>
        <w:tc>
          <w:tcPr>
            <w:tcW w:w="271" w:type="dxa"/>
            <w:gridSpan w:val="2"/>
          </w:tcPr>
          <w:p w14:paraId="467589A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5F719F7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10,448</w:t>
            </w:r>
          </w:p>
        </w:tc>
        <w:tc>
          <w:tcPr>
            <w:tcW w:w="278" w:type="dxa"/>
          </w:tcPr>
          <w:p w14:paraId="7D61371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7562B96C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216,43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646A33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5FBBC40E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226,653</w:t>
            </w:r>
          </w:p>
        </w:tc>
      </w:tr>
      <w:tr w:rsidR="00FA20D8" w:rsidRPr="00095C51" w14:paraId="668AD879" w14:textId="77777777" w:rsidTr="0091365E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59665C00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6E44A2F" w14:textId="060D4D15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FC1B57" w14:textId="0F5C8B4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72B1BC8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79B9FA1" w14:textId="2423C49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/>
                <w:sz w:val="26"/>
                <w:szCs w:val="26"/>
              </w:rPr>
            </w:pPr>
            <w:r w:rsidRPr="00095C51">
              <w:rPr>
                <w:rFonts w:asciiTheme="majorBidi" w:hAnsiTheme="majorBidi"/>
                <w:sz w:val="26"/>
                <w:szCs w:val="26"/>
              </w:rPr>
              <w:t>(44,725)</w:t>
            </w:r>
          </w:p>
        </w:tc>
        <w:tc>
          <w:tcPr>
            <w:tcW w:w="270" w:type="dxa"/>
            <w:vAlign w:val="bottom"/>
          </w:tcPr>
          <w:p w14:paraId="1847A9B3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3AA5A5B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</w:rPr>
              <w:t>(44,725)</w:t>
            </w:r>
          </w:p>
        </w:tc>
      </w:tr>
      <w:tr w:rsidR="00FA20D8" w:rsidRPr="00095C51" w14:paraId="65CB3385" w14:textId="77777777" w:rsidTr="0091365E">
        <w:trPr>
          <w:cantSplit/>
        </w:trPr>
        <w:tc>
          <w:tcPr>
            <w:tcW w:w="4134" w:type="dxa"/>
            <w:hideMark/>
          </w:tcPr>
          <w:p w14:paraId="779F791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BF6419A" w14:textId="5DF2B5F1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396</w:t>
            </w:r>
          </w:p>
        </w:tc>
        <w:tc>
          <w:tcPr>
            <w:tcW w:w="271" w:type="dxa"/>
            <w:gridSpan w:val="2"/>
          </w:tcPr>
          <w:p w14:paraId="713F725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12FCDA" w14:textId="1A68B3D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10,448</w:t>
            </w:r>
          </w:p>
        </w:tc>
        <w:tc>
          <w:tcPr>
            <w:tcW w:w="278" w:type="dxa"/>
          </w:tcPr>
          <w:p w14:paraId="357B1156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54D76C" w14:textId="1FD2CCCE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171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</w:t>
            </w:r>
          </w:p>
        </w:tc>
        <w:tc>
          <w:tcPr>
            <w:tcW w:w="270" w:type="dxa"/>
          </w:tcPr>
          <w:p w14:paraId="4AD9398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41F9A0E2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181,928</w:t>
            </w:r>
          </w:p>
        </w:tc>
      </w:tr>
      <w:tr w:rsidR="00FA20D8" w:rsidRPr="00095C51" w14:paraId="58F61E73" w14:textId="77777777" w:rsidTr="00F236E7">
        <w:trPr>
          <w:cantSplit/>
        </w:trPr>
        <w:tc>
          <w:tcPr>
            <w:tcW w:w="4134" w:type="dxa"/>
          </w:tcPr>
          <w:p w14:paraId="193E86D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lastRenderedPageBreak/>
              <w:t>กิจการอื่น</w:t>
            </w:r>
          </w:p>
        </w:tc>
        <w:tc>
          <w:tcPr>
            <w:tcW w:w="1176" w:type="dxa"/>
          </w:tcPr>
          <w:p w14:paraId="0EC6B607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12C3EDE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8" w:type="dxa"/>
          </w:tcPr>
          <w:p w14:paraId="018B2BB6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5318A8B4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740CD515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2B578E2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A20D8" w:rsidRPr="00095C51" w14:paraId="2A96666F" w14:textId="77777777" w:rsidTr="00F236E7">
        <w:trPr>
          <w:cantSplit/>
        </w:trPr>
        <w:tc>
          <w:tcPr>
            <w:tcW w:w="4134" w:type="dxa"/>
            <w:hideMark/>
          </w:tcPr>
          <w:p w14:paraId="74FB1444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5F456385" w14:textId="2D8EE125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166,353</w:t>
            </w:r>
          </w:p>
        </w:tc>
        <w:tc>
          <w:tcPr>
            <w:tcW w:w="263" w:type="dxa"/>
          </w:tcPr>
          <w:p w14:paraId="0407D809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3BF78844" w14:textId="0693B313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177,311</w:t>
            </w:r>
          </w:p>
        </w:tc>
        <w:tc>
          <w:tcPr>
            <w:tcW w:w="278" w:type="dxa"/>
          </w:tcPr>
          <w:p w14:paraId="22337EF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2C9B3AB4" w14:textId="7B6263E3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130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248</w:t>
            </w:r>
          </w:p>
        </w:tc>
        <w:tc>
          <w:tcPr>
            <w:tcW w:w="270" w:type="dxa"/>
          </w:tcPr>
          <w:p w14:paraId="5A27C4D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42B811F9" w14:textId="635ADFBF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139,343</w:t>
            </w:r>
          </w:p>
        </w:tc>
      </w:tr>
      <w:tr w:rsidR="00FA20D8" w:rsidRPr="00095C51" w14:paraId="1C55D6B6" w14:textId="77777777" w:rsidTr="00F236E7">
        <w:trPr>
          <w:cantSplit/>
        </w:trPr>
        <w:tc>
          <w:tcPr>
            <w:tcW w:w="4134" w:type="dxa"/>
            <w:hideMark/>
          </w:tcPr>
          <w:p w14:paraId="66E47628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595C175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C9B1848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74FF6176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044AEDD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49943D2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56FBFE4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0D8" w:rsidRPr="00095C51" w14:paraId="53443345" w14:textId="77777777" w:rsidTr="00F236E7">
        <w:trPr>
          <w:cantSplit/>
        </w:trPr>
        <w:tc>
          <w:tcPr>
            <w:tcW w:w="4134" w:type="dxa"/>
            <w:hideMark/>
          </w:tcPr>
          <w:p w14:paraId="241AC874" w14:textId="05557D68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น้อยกว่า </w:t>
            </w:r>
            <w:r w:rsidRPr="00095C51">
              <w:rPr>
                <w:rFonts w:ascii="Angsana New" w:hAnsi="Angsana New"/>
                <w:sz w:val="26"/>
                <w:szCs w:val="26"/>
              </w:rPr>
              <w:t>3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288D6CB" w14:textId="1CBF1BBC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15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797</w:t>
            </w:r>
          </w:p>
        </w:tc>
        <w:tc>
          <w:tcPr>
            <w:tcW w:w="263" w:type="dxa"/>
          </w:tcPr>
          <w:p w14:paraId="46A4FC9E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27C0F31" w14:textId="5B5A7B04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17,235</w:t>
            </w:r>
          </w:p>
        </w:tc>
        <w:tc>
          <w:tcPr>
            <w:tcW w:w="278" w:type="dxa"/>
          </w:tcPr>
          <w:p w14:paraId="2C5FA3D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6C1C5AAC" w14:textId="5429F7E3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850</w:t>
            </w:r>
          </w:p>
        </w:tc>
        <w:tc>
          <w:tcPr>
            <w:tcW w:w="270" w:type="dxa"/>
          </w:tcPr>
          <w:p w14:paraId="16CF58D8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2B9020B9" w14:textId="0C5C602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5,141</w:t>
            </w:r>
          </w:p>
        </w:tc>
      </w:tr>
      <w:tr w:rsidR="00FA20D8" w:rsidRPr="00095C51" w14:paraId="741375B2" w14:textId="77777777" w:rsidTr="00F236E7">
        <w:trPr>
          <w:cantSplit/>
        </w:trPr>
        <w:tc>
          <w:tcPr>
            <w:tcW w:w="4134" w:type="dxa"/>
            <w:hideMark/>
          </w:tcPr>
          <w:p w14:paraId="7A6FC4A4" w14:textId="47B4A802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95C5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095C51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CD7BAF8" w14:textId="3DD19BC9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766</w:t>
            </w:r>
          </w:p>
        </w:tc>
        <w:tc>
          <w:tcPr>
            <w:tcW w:w="263" w:type="dxa"/>
          </w:tcPr>
          <w:p w14:paraId="6B2C8B71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6EE559B" w14:textId="593B068A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9,183</w:t>
            </w:r>
          </w:p>
        </w:tc>
        <w:tc>
          <w:tcPr>
            <w:tcW w:w="278" w:type="dxa"/>
          </w:tcPr>
          <w:p w14:paraId="2056CFF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3D75C49F" w14:textId="0DFBF9F3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</w:tcPr>
          <w:p w14:paraId="6A04EBF0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59DC50C5" w14:textId="110E8FD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9,183</w:t>
            </w:r>
          </w:p>
        </w:tc>
      </w:tr>
      <w:tr w:rsidR="00FA20D8" w:rsidRPr="00095C51" w14:paraId="42ED447B" w14:textId="77777777" w:rsidTr="00F236E7">
        <w:trPr>
          <w:cantSplit/>
        </w:trPr>
        <w:tc>
          <w:tcPr>
            <w:tcW w:w="4134" w:type="dxa"/>
            <w:hideMark/>
          </w:tcPr>
          <w:p w14:paraId="29972F97" w14:textId="385FE960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095C51">
              <w:rPr>
                <w:rFonts w:ascii="Angsana New" w:hAnsi="Angsana New"/>
                <w:sz w:val="26"/>
                <w:szCs w:val="26"/>
              </w:rPr>
              <w:t>6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5C51">
              <w:rPr>
                <w:rFonts w:ascii="Angsana New" w:hAnsi="Angsana New"/>
                <w:sz w:val="26"/>
                <w:szCs w:val="26"/>
              </w:rPr>
              <w:t>-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5C51">
              <w:rPr>
                <w:rFonts w:ascii="Angsana New" w:hAnsi="Angsana New"/>
                <w:sz w:val="26"/>
                <w:szCs w:val="26"/>
              </w:rPr>
              <w:t>12</w:t>
            </w: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8098C7F" w14:textId="650C2065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565</w:t>
            </w:r>
          </w:p>
        </w:tc>
        <w:tc>
          <w:tcPr>
            <w:tcW w:w="263" w:type="dxa"/>
          </w:tcPr>
          <w:p w14:paraId="115FB969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0589962" w14:textId="45B8D5D5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37,502</w:t>
            </w:r>
          </w:p>
        </w:tc>
        <w:tc>
          <w:tcPr>
            <w:tcW w:w="278" w:type="dxa"/>
          </w:tcPr>
          <w:p w14:paraId="02010CD6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</w:tcPr>
          <w:p w14:paraId="7D56251C" w14:textId="1D7FD6E2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20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491</w:t>
            </w:r>
          </w:p>
        </w:tc>
        <w:tc>
          <w:tcPr>
            <w:tcW w:w="270" w:type="dxa"/>
          </w:tcPr>
          <w:p w14:paraId="6CDAAC4A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1C10933D" w14:textId="1CB0C73F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36,933</w:t>
            </w:r>
          </w:p>
        </w:tc>
      </w:tr>
      <w:tr w:rsidR="00FA20D8" w:rsidRPr="00095C51" w14:paraId="1C5FFF5A" w14:textId="77777777" w:rsidTr="00F236E7">
        <w:trPr>
          <w:cantSplit/>
        </w:trPr>
        <w:tc>
          <w:tcPr>
            <w:tcW w:w="4134" w:type="dxa"/>
            <w:hideMark/>
          </w:tcPr>
          <w:p w14:paraId="2368FACD" w14:textId="369F6B6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95C5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095C5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38AA0D4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122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240</w:t>
            </w:r>
          </w:p>
        </w:tc>
        <w:tc>
          <w:tcPr>
            <w:tcW w:w="263" w:type="dxa"/>
          </w:tcPr>
          <w:p w14:paraId="43583C9A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23C09BC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97,719</w:t>
            </w:r>
          </w:p>
        </w:tc>
        <w:tc>
          <w:tcPr>
            <w:tcW w:w="278" w:type="dxa"/>
          </w:tcPr>
          <w:p w14:paraId="11F1089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137D65C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120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270" w:type="dxa"/>
          </w:tcPr>
          <w:p w14:paraId="59014DC7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3017FCD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95,261</w:t>
            </w:r>
          </w:p>
        </w:tc>
      </w:tr>
      <w:tr w:rsidR="00FA20D8" w:rsidRPr="00095C51" w14:paraId="34BBB319" w14:textId="77777777" w:rsidTr="00F236E7">
        <w:trPr>
          <w:cantSplit/>
        </w:trPr>
        <w:tc>
          <w:tcPr>
            <w:tcW w:w="4134" w:type="dxa"/>
            <w:hideMark/>
          </w:tcPr>
          <w:p w14:paraId="29D3D32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45205D3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326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721</w:t>
            </w:r>
          </w:p>
        </w:tc>
        <w:tc>
          <w:tcPr>
            <w:tcW w:w="263" w:type="dxa"/>
          </w:tcPr>
          <w:p w14:paraId="79E0D66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48FCD6BA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338,950</w:t>
            </w:r>
          </w:p>
        </w:tc>
        <w:tc>
          <w:tcPr>
            <w:tcW w:w="278" w:type="dxa"/>
          </w:tcPr>
          <w:p w14:paraId="1BBA699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21C1C4EB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275</w:t>
            </w:r>
            <w:r w:rsidRPr="00095C5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333</w:t>
            </w:r>
          </w:p>
        </w:tc>
        <w:tc>
          <w:tcPr>
            <w:tcW w:w="270" w:type="dxa"/>
          </w:tcPr>
          <w:p w14:paraId="22F2678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4F728299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285,861</w:t>
            </w:r>
          </w:p>
        </w:tc>
      </w:tr>
      <w:tr w:rsidR="00FA20D8" w:rsidRPr="00095C51" w14:paraId="15FFA1AD" w14:textId="77777777" w:rsidTr="00F236E7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1FD2912A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29BFA7B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143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912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2FE179E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(144,148)</w:t>
            </w:r>
          </w:p>
        </w:tc>
        <w:tc>
          <w:tcPr>
            <w:tcW w:w="278" w:type="dxa"/>
            <w:vAlign w:val="bottom"/>
          </w:tcPr>
          <w:p w14:paraId="535B16A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4B8F9BBA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(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141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550</w:t>
            </w:r>
            <w:r w:rsidRPr="00095C51">
              <w:rPr>
                <w:rFonts w:ascii="Angsana New" w:hAnsi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7F887D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044B01C6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(141,502)</w:t>
            </w:r>
          </w:p>
        </w:tc>
      </w:tr>
      <w:tr w:rsidR="00FA20D8" w:rsidRPr="00095C51" w14:paraId="176D1FA6" w14:textId="77777777" w:rsidTr="00F236E7">
        <w:trPr>
          <w:cantSplit/>
        </w:trPr>
        <w:tc>
          <w:tcPr>
            <w:tcW w:w="4134" w:type="dxa"/>
            <w:hideMark/>
          </w:tcPr>
          <w:p w14:paraId="0AEA3168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4932CC8F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182,809</w:t>
            </w:r>
          </w:p>
        </w:tc>
        <w:tc>
          <w:tcPr>
            <w:tcW w:w="263" w:type="dxa"/>
          </w:tcPr>
          <w:p w14:paraId="30EFB4BE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3B6A8543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194,802</w:t>
            </w:r>
          </w:p>
        </w:tc>
        <w:tc>
          <w:tcPr>
            <w:tcW w:w="278" w:type="dxa"/>
          </w:tcPr>
          <w:p w14:paraId="47841B5A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75AD9611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133,783</w:t>
            </w:r>
          </w:p>
        </w:tc>
        <w:tc>
          <w:tcPr>
            <w:tcW w:w="270" w:type="dxa"/>
          </w:tcPr>
          <w:p w14:paraId="2E5E5E9E" w14:textId="2910CB0C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5C3E4C55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144,359</w:t>
            </w:r>
          </w:p>
        </w:tc>
      </w:tr>
      <w:tr w:rsidR="00FA20D8" w:rsidRPr="00095C51" w14:paraId="582C5D42" w14:textId="77777777" w:rsidTr="00F236E7">
        <w:trPr>
          <w:cantSplit/>
        </w:trPr>
        <w:tc>
          <w:tcPr>
            <w:tcW w:w="4134" w:type="dxa"/>
          </w:tcPr>
          <w:p w14:paraId="5063D4F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4B79E45E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3" w:type="dxa"/>
          </w:tcPr>
          <w:p w14:paraId="7A67EA87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B2CEF1F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00E5DF2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236B78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20D8" w:rsidRPr="00095C51" w14:paraId="736C1920" w14:textId="77777777" w:rsidTr="00F236E7">
        <w:trPr>
          <w:cantSplit/>
        </w:trPr>
        <w:tc>
          <w:tcPr>
            <w:tcW w:w="4134" w:type="dxa"/>
          </w:tcPr>
          <w:p w14:paraId="3902A04B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60FC801D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190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095C51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205</w:t>
            </w:r>
          </w:p>
        </w:tc>
        <w:tc>
          <w:tcPr>
            <w:tcW w:w="263" w:type="dxa"/>
          </w:tcPr>
          <w:p w14:paraId="16CC56CD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82AAAA0" w14:textId="12797582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205,250</w:t>
            </w:r>
          </w:p>
        </w:tc>
        <w:tc>
          <w:tcPr>
            <w:tcW w:w="278" w:type="dxa"/>
          </w:tcPr>
          <w:p w14:paraId="57E07FC9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771C7069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305</w:t>
            </w:r>
            <w:r w:rsidRPr="00095C5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58C0372C" w14:textId="77777777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1116567" w14:textId="3694B159" w:rsidR="00FA20D8" w:rsidRPr="00095C51" w:rsidRDefault="00FA20D8" w:rsidP="00FA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5C51">
              <w:rPr>
                <w:rFonts w:ascii="Angsana New" w:hAnsi="Angsana New"/>
                <w:b/>
                <w:bCs/>
                <w:sz w:val="26"/>
                <w:szCs w:val="26"/>
              </w:rPr>
              <w:t>326,287</w:t>
            </w:r>
          </w:p>
        </w:tc>
      </w:tr>
    </w:tbl>
    <w:p w14:paraId="506411A2" w14:textId="77777777" w:rsidR="001321E3" w:rsidRPr="003B0612" w:rsidRDefault="001321E3" w:rsidP="001321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095C51" w14:paraId="0A537CF5" w14:textId="77777777" w:rsidTr="00894E30">
        <w:trPr>
          <w:cantSplit/>
          <w:trHeight w:val="416"/>
        </w:trPr>
        <w:tc>
          <w:tcPr>
            <w:tcW w:w="4044" w:type="dxa"/>
            <w:vAlign w:val="bottom"/>
            <w:hideMark/>
          </w:tcPr>
          <w:p w14:paraId="2A05430D" w14:textId="6A2B7001" w:rsidR="001321E3" w:rsidRPr="00095C51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095C5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ผล</w:t>
            </w:r>
            <w:r w:rsidRPr="00095C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ขาดทุนด้านเครดิตที่คาดว่าจะเกิดขึ้น</w:t>
            </w:r>
            <w:r w:rsidRPr="00095C5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095C51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095C51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095C51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095C51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B7721" w:rsidRPr="00095C51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6F7BC5E5" w:rsidR="00513BF6" w:rsidRPr="00095C51" w:rsidRDefault="009B7721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095C5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A30656" w:rsidRPr="00095C5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095C5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Pr="00095C5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743EE" w:rsidRPr="00095C5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095C5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="00A30656" w:rsidRPr="00095C5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58" w:type="dxa"/>
            <w:vAlign w:val="bottom"/>
          </w:tcPr>
          <w:p w14:paraId="1576AC62" w14:textId="0445D3A3" w:rsidR="009B7721" w:rsidRPr="00095C51" w:rsidRDefault="00A743EE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095C5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60" w:type="dxa"/>
            <w:vAlign w:val="bottom"/>
          </w:tcPr>
          <w:p w14:paraId="04BFE141" w14:textId="77777777" w:rsidR="009B7721" w:rsidRPr="00095C51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0313030" w14:textId="2C3AC4A3" w:rsidR="009B7721" w:rsidRPr="00095C51" w:rsidRDefault="00A743EE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095C5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90" w:type="dxa"/>
          </w:tcPr>
          <w:p w14:paraId="0A127669" w14:textId="77777777" w:rsidR="009B7721" w:rsidRPr="00095C51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554CE0" w14:textId="512E3540" w:rsidR="009B7721" w:rsidRPr="00095C51" w:rsidRDefault="00A743EE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79" w:type="dxa"/>
            <w:vAlign w:val="bottom"/>
          </w:tcPr>
          <w:p w14:paraId="4072DFBA" w14:textId="77777777" w:rsidR="009B7721" w:rsidRPr="00095C51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1FDBED0" w14:textId="541EF1C1" w:rsidR="009B7721" w:rsidRPr="00095C51" w:rsidRDefault="00A743EE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095C5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1321E3" w:rsidRPr="00095C51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095C51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095C51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95C5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E2CD7" w:rsidRPr="00095C51" w14:paraId="454C0E15" w14:textId="77777777" w:rsidTr="00A506DE">
        <w:trPr>
          <w:cantSplit/>
        </w:trPr>
        <w:tc>
          <w:tcPr>
            <w:tcW w:w="4044" w:type="dxa"/>
          </w:tcPr>
          <w:p w14:paraId="16E792AD" w14:textId="19BE2399" w:rsidR="00EE2CD7" w:rsidRPr="00095C51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095C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2D8A" w:rsidRPr="00095C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2D8A" w:rsidRPr="00095C51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258" w:type="dxa"/>
          </w:tcPr>
          <w:p w14:paraId="4CF2C021" w14:textId="676F51A4" w:rsidR="00EE2CD7" w:rsidRPr="00095C51" w:rsidRDefault="00BB772B" w:rsidP="00C4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A743EE"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236</w:t>
            </w:r>
            <w:r w:rsidRPr="00095C5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60" w:type="dxa"/>
          </w:tcPr>
          <w:p w14:paraId="17C17E31" w14:textId="77777777" w:rsidR="00EE2CD7" w:rsidRPr="00095C51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512ED39" w14:textId="5E331D35" w:rsidR="00EE2CD7" w:rsidRPr="00095C51" w:rsidRDefault="00A743EE" w:rsidP="00C4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6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90" w:type="dxa"/>
          </w:tcPr>
          <w:p w14:paraId="72239239" w14:textId="77777777" w:rsidR="00EE2CD7" w:rsidRPr="00095C51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AD91E9" w14:textId="2DAF9934" w:rsidR="00EE2CD7" w:rsidRPr="00095C51" w:rsidRDefault="00A743EE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95C51">
              <w:rPr>
                <w:rFonts w:ascii="Angsana New" w:hAnsi="Angsana New"/>
                <w:sz w:val="26"/>
                <w:szCs w:val="26"/>
                <w:lang w:bidi="ar-SA"/>
              </w:rPr>
              <w:t>48</w:t>
            </w:r>
          </w:p>
        </w:tc>
        <w:tc>
          <w:tcPr>
            <w:tcW w:w="279" w:type="dxa"/>
          </w:tcPr>
          <w:p w14:paraId="72C38590" w14:textId="77777777" w:rsidR="00EE2CD7" w:rsidRPr="00095C51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1E7D10F" w14:textId="271D42ED" w:rsidR="00EE2CD7" w:rsidRPr="00095C51" w:rsidRDefault="00A743EE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95C51">
              <w:rPr>
                <w:rFonts w:ascii="Angsana New" w:hAnsi="Angsana New"/>
                <w:sz w:val="26"/>
                <w:szCs w:val="26"/>
              </w:rPr>
              <w:t>5</w:t>
            </w:r>
            <w:r w:rsidR="00A30656" w:rsidRPr="00095C51">
              <w:rPr>
                <w:rFonts w:ascii="Angsana New" w:hAnsi="Angsana New"/>
                <w:sz w:val="26"/>
                <w:szCs w:val="26"/>
              </w:rPr>
              <w:t>,</w:t>
            </w:r>
            <w:r w:rsidRPr="00095C51">
              <w:rPr>
                <w:rFonts w:ascii="Angsana New" w:hAnsi="Angsana New"/>
                <w:sz w:val="26"/>
                <w:szCs w:val="26"/>
              </w:rPr>
              <w:t>558</w:t>
            </w:r>
          </w:p>
        </w:tc>
      </w:tr>
    </w:tbl>
    <w:p w14:paraId="21B95D64" w14:textId="77777777" w:rsidR="00680119" w:rsidRPr="00A30656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RPr="00A30656" w:rsidSect="00335523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2" w:chapStyle="1"/>
          <w:cols w:space="720"/>
          <w:titlePg/>
          <w:docGrid w:linePitch="245"/>
        </w:sectPr>
      </w:pPr>
    </w:p>
    <w:p w14:paraId="434EAD08" w14:textId="0A738E07" w:rsidR="00680119" w:rsidRPr="00FB764D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B764D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FB764D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FB764D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065490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321EDF17" w:rsidR="00680119" w:rsidRPr="00065490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5490">
        <w:rPr>
          <w:rFonts w:ascii="Angsana New" w:hAnsi="Angsana New"/>
          <w:sz w:val="30"/>
          <w:szCs w:val="30"/>
          <w:cs/>
        </w:rPr>
        <w:t>เงินลงทุนใน</w:t>
      </w:r>
      <w:r w:rsidRPr="00065490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065490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065490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065490">
        <w:rPr>
          <w:rFonts w:ascii="Angsana New" w:hAnsi="Angsana New"/>
          <w:sz w:val="30"/>
          <w:szCs w:val="30"/>
          <w:cs/>
        </w:rPr>
        <w:t>ณ</w:t>
      </w:r>
      <w:r w:rsidR="00680119" w:rsidRPr="00065490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065490">
        <w:rPr>
          <w:rFonts w:ascii="Angsana New" w:hAnsi="Angsana New"/>
          <w:sz w:val="30"/>
          <w:szCs w:val="30"/>
          <w:cs/>
        </w:rPr>
        <w:t xml:space="preserve">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A30656" w:rsidRPr="00065490">
        <w:rPr>
          <w:rFonts w:ascii="Angsana New" w:hAnsi="Angsana New" w:hint="cs"/>
          <w:sz w:val="30"/>
          <w:szCs w:val="30"/>
          <w:cs/>
        </w:rPr>
        <w:t>มีนาคม</w:t>
      </w:r>
      <w:r w:rsidR="0045378B" w:rsidRPr="00065490">
        <w:rPr>
          <w:rFonts w:ascii="Angsana New" w:hAnsi="Angsana New"/>
          <w:sz w:val="30"/>
          <w:szCs w:val="30"/>
          <w:cs/>
        </w:rPr>
        <w:t xml:space="preserve"> </w:t>
      </w:r>
      <w:r w:rsidR="00A743EE" w:rsidRPr="00A743EE">
        <w:rPr>
          <w:rFonts w:ascii="Angsana New" w:hAnsi="Angsana New"/>
          <w:sz w:val="30"/>
          <w:szCs w:val="30"/>
        </w:rPr>
        <w:t>2568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และ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A743EE" w:rsidRPr="00A743EE">
        <w:rPr>
          <w:rFonts w:ascii="Angsana New" w:hAnsi="Angsana New"/>
          <w:sz w:val="30"/>
          <w:szCs w:val="30"/>
        </w:rPr>
        <w:t>2567</w:t>
      </w:r>
      <w:r w:rsidR="00AB7224" w:rsidRPr="00065490">
        <w:rPr>
          <w:rFonts w:ascii="Angsana New" w:hAnsi="Angsana New"/>
          <w:sz w:val="30"/>
          <w:szCs w:val="30"/>
        </w:rPr>
        <w:t xml:space="preserve"> </w:t>
      </w:r>
      <w:r w:rsidR="00AB7224" w:rsidRPr="00065490">
        <w:rPr>
          <w:rFonts w:ascii="Angsana New" w:hAnsi="Angsana New" w:hint="cs"/>
          <w:sz w:val="30"/>
          <w:szCs w:val="30"/>
          <w:cs/>
        </w:rPr>
        <w:t>และ</w:t>
      </w:r>
      <w:r w:rsidR="00680119" w:rsidRPr="00065490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065490">
        <w:rPr>
          <w:rFonts w:ascii="Angsana New" w:hAnsi="Angsana New" w:hint="cs"/>
          <w:sz w:val="30"/>
          <w:szCs w:val="30"/>
          <w:cs/>
        </w:rPr>
        <w:t>งวด</w:t>
      </w:r>
      <w:r w:rsidR="00A30656" w:rsidRPr="00065490">
        <w:rPr>
          <w:rFonts w:ascii="Angsana New" w:hAnsi="Angsana New" w:hint="cs"/>
          <w:sz w:val="30"/>
          <w:szCs w:val="30"/>
          <w:cs/>
        </w:rPr>
        <w:t>สาม</w:t>
      </w:r>
      <w:r w:rsidR="00753D54" w:rsidRPr="00065490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0654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A30656" w:rsidRPr="00065490">
        <w:rPr>
          <w:rFonts w:ascii="Angsana New" w:hAnsi="Angsana New" w:hint="cs"/>
          <w:sz w:val="30"/>
          <w:szCs w:val="30"/>
          <w:cs/>
        </w:rPr>
        <w:t>มีนาคม</w:t>
      </w:r>
      <w:r w:rsidR="0045378B" w:rsidRPr="00065490">
        <w:rPr>
          <w:rFonts w:ascii="Angsana New" w:hAnsi="Angsana New"/>
          <w:sz w:val="30"/>
          <w:szCs w:val="30"/>
        </w:rPr>
        <w:t xml:space="preserve"> </w:t>
      </w:r>
      <w:r w:rsidR="00680119" w:rsidRPr="00065490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065490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A30656" w:rsidRDefault="005644D0" w:rsidP="00065490">
      <w:pPr>
        <w:ind w:left="540"/>
        <w:jc w:val="thaiDistribute"/>
        <w:rPr>
          <w:rFonts w:ascii="Angsana New" w:hAnsi="Angsana New"/>
          <w:sz w:val="17"/>
          <w:szCs w:val="17"/>
          <w:cs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76231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76231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A30656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76231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76231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76231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Pr="00B76231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43E7669B" w:rsidR="005644D0" w:rsidRPr="00B76231" w:rsidRDefault="004D67B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="00330EEF" w:rsidRPr="00B76231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30656" w:rsidRPr="00A30656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A30656" w:rsidRPr="00B76231" w:rsidRDefault="00A30656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0604F375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11897B8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227B6EDD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0F3BDB43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1BDA0C4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5F38F370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7C2D76BD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ED9835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35321FC6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2F58C216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6A27841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43B82AFD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7C2D7F2E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30656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A30656" w:rsidRPr="00A30656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A30656" w:rsidRPr="00B76231" w:rsidRDefault="00A30656" w:rsidP="00A30656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623BF66B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5705723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2896FE7A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0F0A5C62" w14:textId="31C6EB0B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86C617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6EBE1BD9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2C7944B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5AF01550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7CF75C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2CFDE0CF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37E76EAA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733CF31F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AF42842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5F31CFC7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7D4C7D73" w14:textId="77777777" w:rsidR="00A30656" w:rsidRPr="00B76231" w:rsidRDefault="00A30656" w:rsidP="00A3065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56BA5DCE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D5E2D7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45593DE4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</w:tr>
      <w:tr w:rsidR="008C7A58" w:rsidRPr="00A30656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8C7A58" w:rsidRPr="00B76231" w:rsidRDefault="008C7A58" w:rsidP="008C7A5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8C7A58" w:rsidRPr="00B76231" w:rsidRDefault="008C7A58" w:rsidP="008C7A58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C7A58" w:rsidRPr="00A30656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8C7A58" w:rsidRPr="00B76231" w:rsidRDefault="008C7A58" w:rsidP="008C7A5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8C7A58" w:rsidRPr="00B76231" w:rsidRDefault="008C7A58" w:rsidP="008C7A5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8C7A58" w:rsidRPr="00B76231" w:rsidRDefault="008C7A58" w:rsidP="008C7A5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8C7A58" w:rsidRPr="00B76231" w:rsidRDefault="008C7A58" w:rsidP="008C7A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4B612D" w:rsidRPr="00A30656" w14:paraId="46FAFFC2" w14:textId="77777777" w:rsidTr="00C45479">
        <w:trPr>
          <w:cantSplit/>
          <w:trHeight w:val="270"/>
        </w:trPr>
        <w:tc>
          <w:tcPr>
            <w:tcW w:w="2430" w:type="dxa"/>
          </w:tcPr>
          <w:p w14:paraId="5D5AE723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76231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76231">
              <w:rPr>
                <w:rFonts w:ascii="Angsana New" w:hAnsi="Angsana New"/>
                <w:sz w:val="20"/>
                <w:szCs w:val="20"/>
              </w:rPr>
              <w:t>)</w:t>
            </w:r>
            <w:r w:rsidRPr="00B76231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57ED8CD9" w:rsidR="004B612D" w:rsidRPr="00B76231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149168DE" w:rsidR="004B612D" w:rsidRPr="00B76231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09A60619" w:rsidR="004B612D" w:rsidRPr="00C45479" w:rsidRDefault="00A743EE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8416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2A3E6" w14:textId="7F82EE9F" w:rsidR="004B612D" w:rsidRPr="00C45479" w:rsidRDefault="00A743EE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6B3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DA7242" w14:textId="3FEFB623" w:rsidR="004B612D" w:rsidRPr="00C45479" w:rsidRDefault="00A743EE" w:rsidP="0043310C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E3886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AB51C2" w14:textId="2FD6BB82" w:rsidR="004B612D" w:rsidRPr="00B76231" w:rsidRDefault="00A743EE" w:rsidP="0058020A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4B612D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C5AAB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DF07C6" w14:textId="27FE647B" w:rsidR="004B612D" w:rsidRPr="00C45479" w:rsidRDefault="00A743EE" w:rsidP="004B612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25</w:t>
            </w:r>
            <w:r w:rsidR="000E4D2B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E93F2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0E4D2B">
              <w:rPr>
                <w:rFonts w:ascii="Angsana New" w:hAnsi="Angsana New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9EC81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2E5D4" w14:textId="408FAE96" w:rsidR="004B612D" w:rsidRPr="00B76231" w:rsidRDefault="00A743EE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251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963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A7F579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080D563" w14:textId="3920C092" w:rsidR="004B612D" w:rsidRPr="00C45479" w:rsidRDefault="00BB772B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1890FC39" w:rsidR="004B612D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21ADDF8C" w14:textId="77777777" w:rsidTr="00C45479">
        <w:trPr>
          <w:cantSplit/>
          <w:trHeight w:val="270"/>
        </w:trPr>
        <w:tc>
          <w:tcPr>
            <w:tcW w:w="2430" w:type="dxa"/>
          </w:tcPr>
          <w:p w14:paraId="7B1EA056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4B612D" w:rsidRPr="00B76231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D664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9A40F6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BADE8F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F8C87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2FB076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9164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D9AB91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97C0D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CE499B" w14:textId="77777777" w:rsidR="004B612D" w:rsidRPr="00B76231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EA940E" w14:textId="77777777" w:rsidR="004B612D" w:rsidRPr="00B76231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3EA145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7BDB926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B612D" w:rsidRPr="00A30656" w14:paraId="702A5A4F" w14:textId="77777777" w:rsidTr="00C45479">
        <w:trPr>
          <w:cantSplit/>
        </w:trPr>
        <w:tc>
          <w:tcPr>
            <w:tcW w:w="2430" w:type="dxa"/>
          </w:tcPr>
          <w:p w14:paraId="263280EE" w14:textId="77777777" w:rsidR="004B612D" w:rsidRPr="00B76231" w:rsidRDefault="004B612D" w:rsidP="004B612D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4C739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B6475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49DF54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09790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5B1E6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6BE04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2463CA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150908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8712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E94806" w14:textId="77777777" w:rsidR="004B612D" w:rsidRPr="00B76231" w:rsidRDefault="004B612D" w:rsidP="004B612D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7CCEC5" w14:textId="77777777" w:rsidR="004B612D" w:rsidRPr="00B76231" w:rsidRDefault="004B612D" w:rsidP="00F36B8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152513" w14:textId="77777777" w:rsidR="004B612D" w:rsidRPr="00B76231" w:rsidRDefault="004B612D" w:rsidP="004B612D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83C04A6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4B612D" w:rsidRPr="00B76231" w:rsidRDefault="004B612D" w:rsidP="004B612D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30656" w:rsidRPr="00A30656" w14:paraId="4E35E734" w14:textId="77777777" w:rsidTr="00C45479">
        <w:trPr>
          <w:cantSplit/>
        </w:trPr>
        <w:tc>
          <w:tcPr>
            <w:tcW w:w="2430" w:type="dxa"/>
          </w:tcPr>
          <w:p w14:paraId="17669529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76231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52D9245F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34E70699" w:rsidR="00A30656" w:rsidRPr="00B76231" w:rsidRDefault="00A743EE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9EE0F1" w14:textId="5528B17F" w:rsidR="00A30656" w:rsidRPr="00C45479" w:rsidRDefault="00A743EE" w:rsidP="00A30656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283886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0D1E47" w14:textId="17F3848D" w:rsidR="00A30656" w:rsidRPr="00C45479" w:rsidRDefault="00A743EE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A30656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4F936F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D7FD17" w14:textId="4A8DF353" w:rsidR="00A30656" w:rsidRPr="00C45479" w:rsidRDefault="00A743EE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0</w:t>
            </w:r>
            <w:r w:rsidR="00E51878">
              <w:rPr>
                <w:rFonts w:ascii="Angsana New" w:hAnsi="Angsana New"/>
                <w:sz w:val="20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152743" w14:textId="77777777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FE8E5" w14:textId="448BF1AD" w:rsidR="00A30656" w:rsidRPr="00B76231" w:rsidRDefault="00A743EE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64B78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EA0FDD" w14:textId="40A7E9DC" w:rsidR="00A30656" w:rsidRPr="00C45479" w:rsidRDefault="00A743EE" w:rsidP="00A3065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8D12C0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41663A">
              <w:rPr>
                <w:rFonts w:ascii="Angsana New" w:hAnsi="Angsana New"/>
                <w:sz w:val="20"/>
                <w:lang w:val="en-US" w:bidi="th-TH"/>
              </w:rPr>
              <w:t>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F5FE3" w14:textId="2DFBD7CC" w:rsidR="00A30656" w:rsidRPr="00B76231" w:rsidRDefault="00A30656" w:rsidP="00A30656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BE4FB3" w14:textId="33EB5FB3" w:rsidR="00A30656" w:rsidRPr="00B76231" w:rsidRDefault="00A743EE" w:rsidP="009A3C5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387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988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043D66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BB454CF" w14:textId="38887915" w:rsidR="00A30656" w:rsidRPr="00C45479" w:rsidRDefault="00BB772B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21BBA626" w:rsidR="00A30656" w:rsidRPr="00B76231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A3C55" w:rsidRPr="00A30656" w14:paraId="31800CC1" w14:textId="77777777" w:rsidTr="00C45479">
        <w:trPr>
          <w:cantSplit/>
        </w:trPr>
        <w:tc>
          <w:tcPr>
            <w:tcW w:w="2430" w:type="dxa"/>
          </w:tcPr>
          <w:p w14:paraId="1CEF9D7D" w14:textId="4D5C39C2" w:rsidR="009A3C55" w:rsidRPr="00B76231" w:rsidRDefault="009A3C55" w:rsidP="009A3C5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23209480" w:rsidR="009A3C55" w:rsidRPr="00B76231" w:rsidRDefault="009A3C55" w:rsidP="009A3C5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</w:t>
            </w:r>
            <w:r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05A663D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3F783452" w:rsidR="009A3C55" w:rsidRPr="00B76231" w:rsidRDefault="009A3C55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Pr="00B76231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C8F6D7" w14:textId="4D3A95B5" w:rsidR="009A3C55" w:rsidRPr="00C45479" w:rsidRDefault="009A3C55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25A85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474D93" w14:textId="7420BC17" w:rsidR="009A3C55" w:rsidRPr="00C45479" w:rsidRDefault="009A3C55" w:rsidP="009A3C5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77CF27" w14:textId="77777777" w:rsidR="009A3C55" w:rsidRPr="00C45479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2E155" w14:textId="5754938D" w:rsidR="009A3C55" w:rsidRPr="00C45479" w:rsidRDefault="009A3C55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B75BC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090E1" w14:textId="2D7A5D3E" w:rsidR="009A3C55" w:rsidRPr="00B76231" w:rsidRDefault="009A3C55" w:rsidP="009A3C5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C2CA93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24425" w14:textId="102BB601" w:rsidR="009A3C55" w:rsidRPr="00C45479" w:rsidRDefault="009A3C55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1663A">
              <w:rPr>
                <w:rFonts w:ascii="Angsana New" w:hAnsi="Angsana New"/>
                <w:sz w:val="20"/>
                <w:lang w:val="en-US" w:bidi="th-TH"/>
              </w:rPr>
              <w:t>1,476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D08A7" w14:textId="77777777" w:rsidR="009A3C55" w:rsidRPr="00B76231" w:rsidRDefault="009A3C55" w:rsidP="009A3C5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18D89" w14:textId="7B202B04" w:rsidR="009A3C55" w:rsidRPr="00B76231" w:rsidRDefault="009A3C55" w:rsidP="009A3C5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12,</w:t>
            </w:r>
            <w:r>
              <w:rPr>
                <w:rFonts w:ascii="Angsana New" w:hAnsi="Angsana New"/>
                <w:sz w:val="20"/>
                <w:lang w:val="en-US" w:bidi="th-TH"/>
              </w:rPr>
              <w:t>371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3FBAAE" w14:textId="77777777" w:rsidR="009A3C55" w:rsidRPr="00B76231" w:rsidRDefault="009A3C55" w:rsidP="009A3C5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97874" w14:textId="6699DE83" w:rsidR="009A3C55" w:rsidRPr="00C45479" w:rsidRDefault="009A3C55" w:rsidP="009A3C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9A3C55" w:rsidRPr="00B76231" w:rsidRDefault="009A3C55" w:rsidP="009A3C5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0C3D1C1B" w:rsidR="009A3C55" w:rsidRPr="00B76231" w:rsidRDefault="009A3C55" w:rsidP="009A3C5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76231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A30656" w:rsidRPr="00A30656" w14:paraId="3403C9EB" w14:textId="77777777" w:rsidTr="00C45479">
        <w:trPr>
          <w:cantSplit/>
        </w:trPr>
        <w:tc>
          <w:tcPr>
            <w:tcW w:w="2430" w:type="dxa"/>
          </w:tcPr>
          <w:p w14:paraId="2FBB7013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53E47B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12A02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657B12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2F548E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B9E89" w14:textId="44CD89D4" w:rsidR="00A30656" w:rsidRPr="00C45479" w:rsidRDefault="00A743EE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BB772B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E82863">
              <w:rPr>
                <w:rFonts w:ascii="Angsana New" w:hAnsi="Angsana New"/>
                <w:sz w:val="20"/>
                <w:lang w:val="en-US" w:bidi="th-TH"/>
              </w:rPr>
              <w:t>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DA42B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FDA83" w14:textId="09A17152" w:rsidR="00A30656" w:rsidRPr="00B76231" w:rsidRDefault="00A743EE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403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ECC13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D1BE" w14:textId="11A6227E" w:rsidR="00A30656" w:rsidRPr="00C45479" w:rsidRDefault="00A743EE" w:rsidP="00A30656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41663A">
              <w:rPr>
                <w:rFonts w:ascii="Angsana New" w:hAnsi="Angsana New"/>
                <w:sz w:val="20"/>
                <w:lang w:val="en-US" w:bidi="th-TH"/>
              </w:rPr>
              <w:t>0,999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61B85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AB1AE" w14:textId="37F37C14" w:rsidR="00A30656" w:rsidRPr="00B76231" w:rsidRDefault="00A743EE" w:rsidP="00854B4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400</w:t>
            </w:r>
            <w:r w:rsidR="00A30656" w:rsidRPr="00B76231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359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48F3D6D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3093" w14:textId="37FA3729" w:rsidR="00A30656" w:rsidRPr="00C45479" w:rsidRDefault="00BB772B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0C7E468E" w:rsidR="00A30656" w:rsidRPr="00C45479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A30656" w:rsidRPr="00A30656" w14:paraId="35E25CCD" w14:textId="77777777" w:rsidTr="00C45479">
        <w:trPr>
          <w:cantSplit/>
        </w:trPr>
        <w:tc>
          <w:tcPr>
            <w:tcW w:w="2430" w:type="dxa"/>
          </w:tcPr>
          <w:p w14:paraId="187625A0" w14:textId="77777777" w:rsidR="00A30656" w:rsidRPr="00B76231" w:rsidRDefault="00A30656" w:rsidP="00A30656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A30656" w:rsidRPr="00B76231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F5CA89" w14:textId="77777777" w:rsidR="00A30656" w:rsidRPr="00C45479" w:rsidRDefault="00A30656" w:rsidP="00A30656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7ABDB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38D258" w14:textId="77777777" w:rsidR="00A30656" w:rsidRPr="00C45479" w:rsidRDefault="00A30656" w:rsidP="00A30656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EA2F05" w14:textId="77777777" w:rsidR="00A30656" w:rsidRPr="00C45479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A9D5F" w14:textId="067D02EB" w:rsidR="00A30656" w:rsidRPr="00C45479" w:rsidRDefault="00A743EE" w:rsidP="00A30656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BB772B"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362</w:t>
            </w:r>
            <w:r w:rsidR="00BB772B"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8A4689">
              <w:rPr>
                <w:rFonts w:ascii="Angsana New" w:hAnsi="Angsana New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41516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9C316" w14:textId="1028B536" w:rsidR="00A30656" w:rsidRPr="00B76231" w:rsidRDefault="00A743EE" w:rsidP="00A30656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362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DF185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73C94" w14:textId="7536BA83" w:rsidR="00A30656" w:rsidRPr="00C45479" w:rsidRDefault="00A743EE" w:rsidP="00A30656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BB772B"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6</w:t>
            </w:r>
            <w:r w:rsidR="0041663A">
              <w:rPr>
                <w:rFonts w:ascii="Angsana New" w:hAnsi="Angsana New"/>
                <w:b/>
                <w:bCs/>
                <w:sz w:val="20"/>
                <w:lang w:val="en-US" w:bidi="th-TH"/>
              </w:rPr>
              <w:t>5</w:t>
            </w:r>
            <w:r w:rsidR="000E4D2B">
              <w:rPr>
                <w:rFonts w:ascii="Angsana New" w:hAnsi="Angsana New"/>
                <w:b/>
                <w:bCs/>
                <w:sz w:val="20"/>
                <w:lang w:val="en-US" w:bidi="th-TH"/>
              </w:rPr>
              <w:t>3</w:t>
            </w:r>
            <w:r w:rsidR="0041663A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0E4D2B">
              <w:rPr>
                <w:rFonts w:ascii="Angsana New" w:hAnsi="Angsana New"/>
                <w:b/>
                <w:bCs/>
                <w:sz w:val="20"/>
                <w:lang w:val="en-US" w:bidi="th-TH"/>
              </w:rPr>
              <w:t>669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BDBA0" w14:textId="77777777" w:rsidR="00A30656" w:rsidRPr="00B76231" w:rsidRDefault="00A30656" w:rsidP="00A306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754525" w14:textId="1511AD73" w:rsidR="00A30656" w:rsidRPr="00B76231" w:rsidRDefault="00A743EE" w:rsidP="009A3C55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652</w:t>
            </w:r>
            <w:r w:rsidR="00A30656" w:rsidRPr="00B76231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0"/>
                <w:lang w:val="en-US" w:bidi="th-TH"/>
              </w:rPr>
              <w:t>322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EA62DF" w14:textId="77777777" w:rsidR="00A30656" w:rsidRPr="00B76231" w:rsidRDefault="00A30656" w:rsidP="00A3065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FFB54" w14:textId="1522E522" w:rsidR="00A30656" w:rsidRPr="00C45479" w:rsidRDefault="00BB772B" w:rsidP="00A306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A30656" w:rsidRPr="00B76231" w:rsidRDefault="00A30656" w:rsidP="00A3065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3C14748C" w:rsidR="00A30656" w:rsidRPr="00C45479" w:rsidRDefault="00A30656" w:rsidP="00C45479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Pr="00A30656" w:rsidRDefault="00D2259E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9AA1B1F" w14:textId="77777777" w:rsidR="00D2259E" w:rsidRPr="00A30656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A30656">
        <w:rPr>
          <w:rFonts w:ascii="Angsana New" w:hAnsi="Angsana New"/>
          <w:sz w:val="16"/>
          <w:szCs w:val="16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76231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76231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76231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6231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76231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76231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76231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Pr="00B76231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76231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 w:rsidRPr="00B76231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463855B8" w:rsidR="005644D0" w:rsidRPr="00B76231" w:rsidRDefault="00B76231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="00822F31" w:rsidRPr="00B762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45378B" w:rsidRPr="00A30656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45378B" w:rsidRPr="00B76231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3136AC2C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09263F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36327ED5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27701A66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45378B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3CE15DF5" w:rsidR="0045378B" w:rsidRPr="00B76231" w:rsidRDefault="00A743EE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B76231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0641C73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67B995B1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45378B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7395A2DD" w:rsidR="0045378B" w:rsidRPr="00B76231" w:rsidRDefault="00A743EE" w:rsidP="00B762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B76231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B7BF8CB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66DE4E06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45378B" w:rsidRPr="00B76231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105727DC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B76231" w:rsidRPr="00B7623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B76231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45378B" w:rsidRPr="00A30656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45378B" w:rsidRPr="00B76231" w:rsidRDefault="0045378B" w:rsidP="00453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5351041E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2E4D46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615C058B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D15BDCD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4B7C49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1584B09A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45378B" w:rsidRPr="00B76231" w:rsidRDefault="0045378B" w:rsidP="00453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78F6896D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</w:t>
            </w:r>
            <w:r w:rsidRPr="00A743EE">
              <w:rPr>
                <w:rFonts w:ascii="Angsana New" w:hAnsi="Angsana New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D8B9A0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3AD25EB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03DD1427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A743EE">
              <w:rPr>
                <w:rFonts w:ascii="Angsana New" w:hAnsi="Angsana New"/>
                <w:sz w:val="20"/>
                <w:lang w:val="en-US"/>
              </w:rPr>
              <w:t>568</w:t>
            </w:r>
          </w:p>
        </w:tc>
        <w:tc>
          <w:tcPr>
            <w:tcW w:w="180" w:type="dxa"/>
            <w:vAlign w:val="bottom"/>
          </w:tcPr>
          <w:p w14:paraId="35AC8D3D" w14:textId="77777777" w:rsidR="0045378B" w:rsidRPr="00B76231" w:rsidRDefault="0045378B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64817341" w:rsidR="0045378B" w:rsidRPr="00B76231" w:rsidRDefault="00A743EE" w:rsidP="00453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A743EE">
              <w:rPr>
                <w:rFonts w:ascii="Angsana New" w:hAnsi="Angsana New"/>
                <w:sz w:val="20"/>
                <w:lang w:val="en-US"/>
              </w:rPr>
              <w:t>2567</w:t>
            </w:r>
          </w:p>
        </w:tc>
      </w:tr>
      <w:tr w:rsidR="001321E3" w:rsidRPr="00B76231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76231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76231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A30656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76231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76231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76231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76231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4B612D" w:rsidRPr="00C45479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C45479">
              <w:rPr>
                <w:rFonts w:ascii="Angsana New" w:hAnsi="Angsana New"/>
                <w:sz w:val="20"/>
                <w:szCs w:val="20"/>
              </w:rPr>
              <w:t>(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45479">
              <w:rPr>
                <w:rFonts w:ascii="Angsana New" w:hAnsi="Angsana New"/>
                <w:sz w:val="20"/>
                <w:szCs w:val="20"/>
              </w:rPr>
              <w:t>)</w:t>
            </w:r>
            <w:r w:rsidRPr="00C454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15F53F69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7E65A881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7F4B0845" w:rsidR="004B612D" w:rsidRPr="00C45479" w:rsidRDefault="00A743EE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D2F97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AD2F97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54A4E2C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3755D6F0" w:rsidR="004B612D" w:rsidRPr="00C45479" w:rsidRDefault="00A743EE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305AE181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5B001334" w:rsidR="004B612D" w:rsidRPr="00C45479" w:rsidRDefault="00A743EE" w:rsidP="0058020A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72F37EB8" w:rsidR="004B612D" w:rsidRPr="00C45479" w:rsidRDefault="00AD2F97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139B8442" w:rsidR="004B612D" w:rsidRPr="00B20803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4B612D" w:rsidRPr="00C45479" w:rsidRDefault="004B612D" w:rsidP="004B612D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4B612D" w:rsidRPr="00C45479" w:rsidRDefault="004B612D" w:rsidP="004B61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F3FED9A" w:rsidR="004B612D" w:rsidRPr="00C45479" w:rsidRDefault="004B612D" w:rsidP="004B612D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B612D" w:rsidRPr="00C45479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B612D" w:rsidRPr="00C45479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1B69C72B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5F2504A2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2D9C3C7F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6150C6F4" w:rsidR="004B612D" w:rsidRPr="00C45479" w:rsidRDefault="00A743EE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713E8571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7C027F1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3118F7A5" w:rsidR="004B612D" w:rsidRPr="00C45479" w:rsidRDefault="00A743EE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02514857" w:rsidR="004B612D" w:rsidRPr="00C45479" w:rsidRDefault="00AD2F97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64FDF012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5479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6273FB7F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AD2F97" w:rsidRPr="00C45479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0CAF665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665D9808" w:rsidR="004B612D" w:rsidRPr="00C45479" w:rsidRDefault="00A743EE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.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7270758F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332FFBC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3DDD8531" w:rsidR="004B612D" w:rsidRPr="00C45479" w:rsidRDefault="00A743EE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4B612D" w:rsidRPr="00C4547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00B0482C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1AC9BAB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215B7234" w:rsidR="004B612D" w:rsidRPr="00C45479" w:rsidRDefault="00A743EE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0350EFE0" w:rsidR="004B612D" w:rsidRPr="00C45479" w:rsidRDefault="00AD2F97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1628AF3F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C45479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4B612D" w:rsidRPr="00C45479" w:rsidRDefault="004B612D" w:rsidP="004B612D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6D298D62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AD2F97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670</w:t>
            </w:r>
          </w:p>
        </w:tc>
        <w:tc>
          <w:tcPr>
            <w:tcW w:w="180" w:type="dxa"/>
            <w:vAlign w:val="bottom"/>
          </w:tcPr>
          <w:p w14:paraId="452A9B26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2285FFB2" w:rsidR="004B612D" w:rsidRPr="00C45479" w:rsidRDefault="00A743EE" w:rsidP="004B612D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212</w:t>
            </w:r>
            <w:r w:rsidR="004B612D" w:rsidRPr="00C45479">
              <w:rPr>
                <w:rFonts w:ascii="Angsana New" w:hAnsi="Angsana New"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sz w:val="20"/>
                <w:lang w:val="en-US" w:bidi="th-TH"/>
              </w:rPr>
              <w:t>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530F15AE" w:rsidR="004B612D" w:rsidRPr="00C45479" w:rsidRDefault="00AD2F97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D8AE679" w:rsidR="004B612D" w:rsidRPr="00B20803" w:rsidRDefault="004B612D" w:rsidP="004B612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20803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4B612D" w:rsidRPr="00A30656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4B612D" w:rsidRPr="00C45479" w:rsidRDefault="004B612D" w:rsidP="004B612D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4B612D" w:rsidRPr="00C45479" w:rsidRDefault="004B612D" w:rsidP="004B612D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1B2B0186" w:rsidR="004B612D" w:rsidRPr="00C45479" w:rsidRDefault="00A743EE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AD2F97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AD2F97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76D7AF1F" w14:textId="77777777" w:rsidR="004B612D" w:rsidRPr="00C45479" w:rsidRDefault="004B612D" w:rsidP="004B612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29BBA3B8" w:rsidR="004B612D" w:rsidRPr="00C45479" w:rsidRDefault="00A743EE" w:rsidP="004B612D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171</w:t>
            </w:r>
            <w:r w:rsidR="004B612D" w:rsidRPr="00C45479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04BF929F" w:rsidR="004B612D" w:rsidRPr="00C45479" w:rsidRDefault="00AD2F97" w:rsidP="004B612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4B612D" w:rsidRPr="00C45479" w:rsidRDefault="004B612D" w:rsidP="004B612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DB05360" w:rsidR="004B612D" w:rsidRPr="00B76231" w:rsidRDefault="00F36B83" w:rsidP="00F36B8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45479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53CC077A" w14:textId="5547ABBC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9943206" w14:textId="054FEB26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5FCB18C" w14:textId="2A343029" w:rsidR="005644D0" w:rsidRPr="00A30656" w:rsidRDefault="005644D0" w:rsidP="0068011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2687DAE" w14:textId="33171DCD" w:rsidR="00C815D9" w:rsidRPr="00A30656" w:rsidRDefault="00C815D9" w:rsidP="00C815D9">
      <w:pPr>
        <w:rPr>
          <w:rFonts w:ascii="Angsana New" w:hAnsi="Angsana New"/>
          <w:sz w:val="16"/>
          <w:szCs w:val="16"/>
        </w:rPr>
        <w:sectPr w:rsidR="00C815D9" w:rsidRPr="00A30656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B76231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_Hlk109651150"/>
      <w:r w:rsidRPr="00B76231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Pr="00B76231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65E58360" w:rsidR="005644D0" w:rsidRPr="00B76231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F36B83" w:rsidRPr="00B76231">
        <w:rPr>
          <w:rFonts w:ascii="Angsana New" w:hAnsi="Angsana New" w:hint="cs"/>
          <w:sz w:val="30"/>
          <w:szCs w:val="30"/>
          <w:cs/>
        </w:rPr>
        <w:t>มีนาคม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 </w:t>
      </w:r>
      <w:r w:rsidR="00A743EE" w:rsidRPr="00A743EE">
        <w:rPr>
          <w:rFonts w:ascii="Angsana New" w:hAnsi="Angsana New"/>
          <w:sz w:val="30"/>
          <w:szCs w:val="30"/>
        </w:rPr>
        <w:t>2568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และ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561E5A" w:rsidRPr="00B762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743EE" w:rsidRPr="00A743EE">
        <w:rPr>
          <w:rFonts w:ascii="Angsana New" w:hAnsi="Angsana New"/>
          <w:sz w:val="30"/>
          <w:szCs w:val="30"/>
        </w:rPr>
        <w:t>2567</w:t>
      </w:r>
      <w:r w:rsidRPr="00B76231">
        <w:rPr>
          <w:rFonts w:ascii="Angsana New" w:hAnsi="Angsana New"/>
          <w:sz w:val="30"/>
          <w:szCs w:val="30"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และเงินปันผลรับ</w:t>
      </w:r>
      <w:r w:rsidRPr="00B76231">
        <w:rPr>
          <w:rFonts w:ascii="Angsana New" w:hAnsi="Angsana New" w:hint="cs"/>
          <w:sz w:val="30"/>
          <w:szCs w:val="30"/>
          <w:cs/>
        </w:rPr>
        <w:t>สำหรับงวด</w:t>
      </w:r>
      <w:r w:rsidR="00F36B83" w:rsidRPr="00B76231">
        <w:rPr>
          <w:rFonts w:ascii="Angsana New" w:hAnsi="Angsana New" w:hint="cs"/>
          <w:sz w:val="30"/>
          <w:szCs w:val="30"/>
          <w:cs/>
        </w:rPr>
        <w:t>สาม</w:t>
      </w:r>
      <w:r w:rsidRPr="00B7623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561E5A" w:rsidRPr="00B76231">
        <w:rPr>
          <w:rFonts w:ascii="Angsana New" w:hAnsi="Angsana New"/>
          <w:sz w:val="30"/>
          <w:szCs w:val="30"/>
        </w:rPr>
        <w:t xml:space="preserve"> </w:t>
      </w:r>
      <w:r w:rsidR="00F36B83" w:rsidRPr="00B76231">
        <w:rPr>
          <w:rFonts w:ascii="Angsana New" w:hAnsi="Angsana New" w:hint="cs"/>
          <w:sz w:val="30"/>
          <w:szCs w:val="30"/>
          <w:cs/>
        </w:rPr>
        <w:t>มีนาคม</w:t>
      </w:r>
      <w:r w:rsidRPr="00B7623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Pr="00B76231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A30656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A30656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B76231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B76231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 w:rsidRPr="00B7623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4B612D" w:rsidRPr="00A30656" w14:paraId="378E0333" w14:textId="77777777" w:rsidTr="00FD2929">
        <w:trPr>
          <w:cantSplit/>
          <w:tblHeader/>
        </w:trPr>
        <w:tc>
          <w:tcPr>
            <w:tcW w:w="4320" w:type="dxa"/>
          </w:tcPr>
          <w:p w14:paraId="37E4256C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7EB1F23A" w:rsidR="004B612D" w:rsidRPr="00B76231" w:rsidRDefault="00A743EE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B76231" w:rsidRPr="00B762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6231" w:rsidRPr="00B7623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FB78456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0E3005C1" w:rsidR="004B612D" w:rsidRPr="00B76231" w:rsidRDefault="00A743EE" w:rsidP="004B61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4B612D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797D7FCF" w:rsidR="004B612D" w:rsidRPr="00B76231" w:rsidRDefault="00A743EE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B76231" w:rsidRPr="00B762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6231" w:rsidRPr="00B7623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C313E35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4C99FAF5" w:rsidR="004B612D" w:rsidRPr="00B76231" w:rsidRDefault="00A743EE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4B612D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306A659E" w:rsidR="004B612D" w:rsidRPr="00B76231" w:rsidRDefault="00A743EE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B76231" w:rsidRPr="00B762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6231" w:rsidRPr="00B7623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1EE4B6E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4A0FE0EA" w:rsidR="004B612D" w:rsidRPr="00B76231" w:rsidRDefault="00A743EE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="004B612D"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4B612D" w:rsidRPr="00B76231" w:rsidRDefault="004B612D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19951C92" w:rsidR="004B612D" w:rsidRPr="00B76231" w:rsidRDefault="00B76231" w:rsidP="004B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4B612D" w:rsidRPr="00B7623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743EE" w:rsidRPr="00A743EE">
              <w:rPr>
                <w:rFonts w:ascii="Angsana New" w:hAnsi="Angsana New"/>
                <w:sz w:val="28"/>
                <w:szCs w:val="28"/>
              </w:rPr>
              <w:t>31</w:t>
            </w:r>
            <w:r w:rsidRPr="00B762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623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61E5A" w:rsidRPr="00A30656" w14:paraId="3504DB9C" w14:textId="77777777" w:rsidTr="00486628">
        <w:trPr>
          <w:cantSplit/>
          <w:tblHeader/>
        </w:trPr>
        <w:tc>
          <w:tcPr>
            <w:tcW w:w="4320" w:type="dxa"/>
          </w:tcPr>
          <w:p w14:paraId="5E1D887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3246DDF8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4228147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6A2FB9E0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4435EFA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1361439E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35F7E3DC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038D50E0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5F37F31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5F6E8A13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1A2A628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2984E4EF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88303F2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B40AB" w14:textId="43D5B01E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8" w:type="dxa"/>
            <w:vAlign w:val="bottom"/>
          </w:tcPr>
          <w:p w14:paraId="3D2CAD39" w14:textId="77777777" w:rsidR="00561E5A" w:rsidRPr="00B76231" w:rsidRDefault="00561E5A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75FE3A05" w14:textId="057EDFA9" w:rsidR="00561E5A" w:rsidRPr="00B76231" w:rsidRDefault="00A743EE" w:rsidP="0056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2CD7" w:rsidRPr="00A30656" w14:paraId="3B393AE6" w14:textId="77777777" w:rsidTr="00B916A3">
        <w:trPr>
          <w:cantSplit/>
          <w:trHeight w:val="452"/>
        </w:trPr>
        <w:tc>
          <w:tcPr>
            <w:tcW w:w="4320" w:type="dxa"/>
          </w:tcPr>
          <w:p w14:paraId="1669CB03" w14:textId="7FC27D71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B76231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B7623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97991" w:rsidRPr="00A30656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1F4F5FBA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100</w:t>
            </w:r>
            <w:r w:rsidR="0023282E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79034B82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100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3EDE00C9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200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1E1893E3" w:rsidR="00F97991" w:rsidRPr="001F2339" w:rsidRDefault="00A743EE" w:rsidP="0058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200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609B2D63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200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12739CC3" w:rsidR="00F97991" w:rsidRPr="00B76231" w:rsidRDefault="00A743EE" w:rsidP="0058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200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1AF6D6D8" w:rsidR="00F97991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A30656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0208559B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23282E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12B1813A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72956E72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9BEDDA8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44A301A3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7827BDEC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46E32B8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5997DF01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7E0FC34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0A9CD1E5" w:rsidR="00F97991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A30656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25BFA3BC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23282E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25BFE50C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33613CF4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65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32652D0B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65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07F53F9A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66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0EE0B5D8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5BEAB963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66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495948C5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3D2D0539" w:rsidR="00F97991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A30656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492A449E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23282E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098FB407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08D2BD94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2907CB21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20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15BECC3F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22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21418BD6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617763F8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22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032E3D0B" w:rsidR="00F97991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A30656" w14:paraId="7D4BDA97" w14:textId="77777777" w:rsidTr="008A4122">
        <w:trPr>
          <w:cantSplit/>
        </w:trPr>
        <w:tc>
          <w:tcPr>
            <w:tcW w:w="4320" w:type="dxa"/>
          </w:tcPr>
          <w:p w14:paraId="78D43002" w14:textId="543374FD" w:rsidR="00F97991" w:rsidRPr="00B76231" w:rsidRDefault="009230AA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>บริษัท ภู</w:t>
            </w:r>
            <w:r w:rsidR="005D29DC" w:rsidRPr="00B76231">
              <w:rPr>
                <w:rFonts w:ascii="Angsana New" w:hAnsi="Angsana New" w:hint="cs"/>
                <w:sz w:val="28"/>
                <w:szCs w:val="28"/>
                <w:cs/>
              </w:rPr>
              <w:t>ผา เทรนนิ่ง</w:t>
            </w:r>
            <w:r w:rsidRPr="00B7623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F42B2BC" w14:textId="1103ADD4" w:rsidR="0023282E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23282E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CCFD9CC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0EEDC9E7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3FD8A70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78030E9D" w:rsidR="0023282E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13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1C4141A4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4F9A107F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13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ADE4472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5DAEC41B" w:rsidR="0023282E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13</w:t>
            </w:r>
            <w:r w:rsidR="0023282E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1743D6F4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43ED9E92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13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32CDE15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7C1D129C" w:rsidR="0023282E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FCB8220" w14:textId="4AA0193F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991" w:rsidRPr="00A30656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592200FB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23282E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</w:t>
            </w:r>
            <w:r w:rsidR="00A00F3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BF5139D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616A61F1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99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.</w:t>
            </w:r>
            <w:r w:rsidRPr="00A743E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4FEC8D88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60EB6F80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7D50FFF6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48FFA696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25</w:t>
            </w:r>
            <w:r w:rsidR="00F97991" w:rsidRPr="001F2339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5217B32C" w14:textId="77777777" w:rsidR="00F97991" w:rsidRPr="001F2339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43A7C906" w:rsidR="00F97991" w:rsidRPr="001F2339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276</w:t>
            </w:r>
            <w:r w:rsidR="0023282E" w:rsidRPr="001F233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47D2B8E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6CC2989A" w:rsidR="00F97991" w:rsidRPr="00B76231" w:rsidRDefault="00A743E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sz w:val="28"/>
                <w:szCs w:val="28"/>
              </w:rPr>
              <w:t>276</w:t>
            </w:r>
            <w:r w:rsidR="00F97991" w:rsidRPr="00B76231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F517A85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025FF332" w:rsidR="00F97991" w:rsidRPr="00B76231" w:rsidRDefault="0023282E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F97991" w:rsidRPr="00B76231" w:rsidRDefault="00F97991" w:rsidP="00F97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762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4AB4" w:rsidRPr="00A30656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45756A2D" w:rsidR="00944AB4" w:rsidRPr="001F2339" w:rsidRDefault="00A743EE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  <w:r w:rsidR="0023282E" w:rsidRPr="001F23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41E3A53" w14:textId="77777777" w:rsidR="00944AB4" w:rsidRPr="001F2339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267137CD" w:rsidR="00944AB4" w:rsidRPr="001F2339" w:rsidRDefault="00A743EE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  <w:r w:rsidR="00944AB4" w:rsidRPr="001F233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122F1DE" w14:textId="77777777" w:rsidR="00944AB4" w:rsidRPr="001F2339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43F7250A" w:rsidR="00944AB4" w:rsidRPr="001F2339" w:rsidRDefault="00A743EE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681</w:t>
            </w:r>
            <w:r w:rsidR="0023282E" w:rsidRPr="001F233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80" w:type="dxa"/>
          </w:tcPr>
          <w:p w14:paraId="723231C5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756A0825" w:rsidR="00944AB4" w:rsidRPr="00B76231" w:rsidRDefault="00A743EE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681</w:t>
            </w:r>
            <w:r w:rsidR="00944AB4" w:rsidRPr="00B762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80" w:type="dxa"/>
          </w:tcPr>
          <w:p w14:paraId="0E4C7433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360176D8" w:rsidR="00944AB4" w:rsidRPr="00B76231" w:rsidRDefault="0023282E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944AB4" w:rsidRPr="00B76231" w:rsidRDefault="00944AB4" w:rsidP="0094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62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495F085" w14:textId="67391766" w:rsidR="005644D0" w:rsidRPr="00A30656" w:rsidRDefault="005644D0" w:rsidP="00DC1B32">
      <w:pPr>
        <w:ind w:left="540"/>
        <w:rPr>
          <w:rFonts w:ascii="Angsana New" w:hAnsi="Angsana New"/>
          <w:bCs/>
          <w:sz w:val="29"/>
          <w:szCs w:val="29"/>
        </w:rPr>
      </w:pPr>
    </w:p>
    <w:p w14:paraId="21D090E8" w14:textId="0D9FEA62" w:rsidR="0069224B" w:rsidRPr="00A30656" w:rsidRDefault="0069224B" w:rsidP="00DC1B32">
      <w:pPr>
        <w:ind w:left="540"/>
        <w:rPr>
          <w:rFonts w:ascii="Angsana New" w:hAnsi="Angsana New"/>
          <w:bCs/>
          <w:sz w:val="29"/>
          <w:szCs w:val="29"/>
          <w:cs/>
        </w:rPr>
      </w:pPr>
    </w:p>
    <w:p w14:paraId="4AEF6E98" w14:textId="77777777" w:rsidR="0069224B" w:rsidRPr="00A30656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9"/>
          <w:szCs w:val="29"/>
          <w:cs/>
        </w:rPr>
      </w:pPr>
      <w:r w:rsidRPr="00A30656">
        <w:rPr>
          <w:rFonts w:ascii="Angsana New" w:hAnsi="Angsana New"/>
          <w:bCs/>
          <w:sz w:val="29"/>
          <w:szCs w:val="29"/>
          <w:cs/>
        </w:rPr>
        <w:br w:type="page"/>
      </w:r>
    </w:p>
    <w:p w14:paraId="4DFA1261" w14:textId="7049E4DA" w:rsidR="00D810FD" w:rsidRPr="00A30656" w:rsidRDefault="00D810FD" w:rsidP="00DC1B32">
      <w:pPr>
        <w:ind w:left="540"/>
        <w:rPr>
          <w:rFonts w:ascii="Angsana New" w:hAnsi="Angsana New"/>
          <w:bCs/>
          <w:sz w:val="29"/>
          <w:szCs w:val="29"/>
        </w:rPr>
        <w:sectPr w:rsidR="00D810FD" w:rsidRPr="00A30656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4CC61404" w14:textId="584A50B3" w:rsidR="005E65C8" w:rsidRPr="00B76231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OLE_LINK1"/>
      <w:bookmarkEnd w:id="3"/>
      <w:r w:rsidRPr="00B76231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A3EDDB5" w14:textId="77777777" w:rsidR="00765C01" w:rsidRPr="00CD7A2E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7F097814" w14:textId="2A057CCF" w:rsidR="0013532B" w:rsidRDefault="006A5548" w:rsidP="00B5260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743EE" w:rsidRPr="00B52602">
        <w:rPr>
          <w:rFonts w:asciiTheme="majorBidi" w:hAnsiTheme="majorBidi" w:cstheme="majorBidi"/>
          <w:sz w:val="30"/>
          <w:szCs w:val="30"/>
        </w:rPr>
        <w:t>4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743EE" w:rsidRPr="00B52602">
        <w:rPr>
          <w:rFonts w:asciiTheme="majorBidi" w:hAnsiTheme="majorBidi" w:cstheme="majorBidi"/>
          <w:sz w:val="30"/>
          <w:szCs w:val="30"/>
        </w:rPr>
        <w:t>2567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BE32EC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BE32EC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Pr="00B52602">
        <w:rPr>
          <w:rFonts w:asciiTheme="majorBidi" w:hAnsiTheme="majorBidi" w:cstheme="majorBidi"/>
          <w:sz w:val="30"/>
          <w:szCs w:val="30"/>
        </w:rPr>
        <w:t xml:space="preserve">SCN-CHO </w:t>
      </w:r>
      <w:r w:rsidRPr="00B52602">
        <w:rPr>
          <w:rFonts w:asciiTheme="majorBidi" w:hAnsiTheme="majorBidi" w:cstheme="majorBidi"/>
          <w:sz w:val="30"/>
          <w:szCs w:val="30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B52602">
        <w:rPr>
          <w:rFonts w:asciiTheme="majorBidi" w:hAnsiTheme="majorBidi" w:cstheme="majorBidi"/>
          <w:sz w:val="30"/>
          <w:szCs w:val="30"/>
        </w:rPr>
        <w:t xml:space="preserve">NGV)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43EE" w:rsidRPr="00B52602">
        <w:rPr>
          <w:rFonts w:asciiTheme="majorBidi" w:hAnsiTheme="majorBidi" w:cstheme="majorBidi"/>
          <w:sz w:val="30"/>
          <w:szCs w:val="30"/>
        </w:rPr>
        <w:t>489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คัน กับองค์การขนส่งมวลชนกรุงเทพ</w:t>
      </w:r>
      <w:r w:rsidR="002542D1">
        <w:rPr>
          <w:rFonts w:asciiTheme="majorBidi" w:hAnsiTheme="majorBidi" w:cstheme="majorBidi" w:hint="cs"/>
          <w:sz w:val="30"/>
          <w:szCs w:val="30"/>
          <w:cs/>
        </w:rPr>
        <w:t xml:space="preserve"> (ขสมก.)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 อันเนื่องมาจากมีสาเหตุบางประการซึ่งทำให้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8743FA"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กลุ่มร่วมทำงาน </w:t>
      </w:r>
      <w:r w:rsidR="008743FA" w:rsidRPr="00B52602">
        <w:rPr>
          <w:rFonts w:asciiTheme="majorBidi" w:hAnsiTheme="majorBidi" w:cstheme="majorBidi"/>
          <w:sz w:val="30"/>
          <w:szCs w:val="30"/>
        </w:rPr>
        <w:t>SCN-CHO</w:t>
      </w:r>
      <w:r w:rsidR="008743FA" w:rsidRPr="00B526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7722">
        <w:rPr>
          <w:rFonts w:asciiTheme="majorBidi" w:hAnsiTheme="majorBidi" w:cstheme="majorBidi"/>
          <w:sz w:val="30"/>
          <w:szCs w:val="30"/>
        </w:rPr>
        <w:t xml:space="preserve"> </w:t>
      </w:r>
      <w:r w:rsidRPr="00B52602">
        <w:rPr>
          <w:rFonts w:asciiTheme="majorBidi" w:hAnsiTheme="majorBidi" w:cstheme="majorBidi"/>
          <w:sz w:val="30"/>
          <w:szCs w:val="30"/>
          <w:cs/>
        </w:rPr>
        <w:t>ไม่สามารถดำเนินงานตามข้อกำหนดในสัญญาได้</w:t>
      </w:r>
      <w:r w:rsidR="00AB2324" w:rsidRPr="00B52602">
        <w:rPr>
          <w:rFonts w:asciiTheme="majorBidi" w:hAnsiTheme="majorBidi" w:cstheme="majorBidi"/>
          <w:sz w:val="30"/>
          <w:szCs w:val="30"/>
        </w:rPr>
        <w:t xml:space="preserve"> </w:t>
      </w:r>
    </w:p>
    <w:p w14:paraId="12207BBE" w14:textId="77777777" w:rsidR="0013532B" w:rsidRPr="0013532B" w:rsidRDefault="0013532B" w:rsidP="0013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2EA0F702" w14:textId="0C08AC57" w:rsidR="006A5548" w:rsidRPr="0013532B" w:rsidRDefault="00B52602" w:rsidP="0013532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602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B52602">
        <w:rPr>
          <w:rFonts w:asciiTheme="majorBidi" w:hAnsiTheme="majorBidi" w:cstheme="majorBidi"/>
          <w:sz w:val="30"/>
          <w:szCs w:val="30"/>
        </w:rPr>
        <w:t xml:space="preserve">15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B52602">
        <w:rPr>
          <w:rFonts w:asciiTheme="majorBidi" w:hAnsiTheme="majorBidi" w:cstheme="majorBidi"/>
          <w:sz w:val="30"/>
          <w:szCs w:val="30"/>
        </w:rPr>
        <w:t xml:space="preserve">2567 </w:t>
      </w:r>
      <w:r w:rsidRPr="00B52602">
        <w:rPr>
          <w:rFonts w:asciiTheme="majorBidi" w:hAnsiTheme="majorBidi" w:cstheme="majorBidi"/>
          <w:sz w:val="30"/>
          <w:szCs w:val="30"/>
          <w:cs/>
        </w:rPr>
        <w:t>กลุ่มร่วมทำงานได้ดำเนินกระบวนการยื่นคำฟ้องต่อศาลปกครองกลาง</w:t>
      </w:r>
      <w:r w:rsidRPr="00B52602">
        <w:rPr>
          <w:rFonts w:asciiTheme="majorBidi" w:hAnsiTheme="majorBidi" w:cstheme="majorBidi"/>
          <w:sz w:val="30"/>
          <w:szCs w:val="30"/>
        </w:rPr>
        <w:t xml:space="preserve"> </w:t>
      </w:r>
      <w:r w:rsidR="0013532B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</w:t>
      </w:r>
      <w:r w:rsidRPr="00B52602">
        <w:rPr>
          <w:rFonts w:asciiTheme="majorBidi" w:hAnsiTheme="majorBidi" w:cstheme="majorBidi"/>
          <w:sz w:val="30"/>
          <w:szCs w:val="30"/>
        </w:rPr>
        <w:t xml:space="preserve">1482/2567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Pr="00B52602">
        <w:rPr>
          <w:rFonts w:asciiTheme="majorBidi" w:hAnsiTheme="majorBidi" w:cstheme="majorBidi"/>
          <w:sz w:val="30"/>
          <w:szCs w:val="30"/>
        </w:rPr>
        <w:t xml:space="preserve">426.08 </w:t>
      </w:r>
      <w:r w:rsidRPr="00B52602">
        <w:rPr>
          <w:rFonts w:asciiTheme="majorBidi" w:hAnsiTheme="majorBidi" w:cstheme="majorBidi"/>
          <w:sz w:val="30"/>
          <w:szCs w:val="30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Pr="00B52602">
        <w:rPr>
          <w:rFonts w:asciiTheme="majorBidi" w:hAnsiTheme="majorBidi" w:cstheme="majorBidi"/>
          <w:sz w:val="30"/>
          <w:szCs w:val="30"/>
        </w:rPr>
        <w:t xml:space="preserve">1,301.07 </w:t>
      </w:r>
      <w:r w:rsidRPr="00B52602">
        <w:rPr>
          <w:rFonts w:asciiTheme="majorBidi" w:hAnsiTheme="majorBidi" w:cstheme="majorBidi"/>
          <w:sz w:val="30"/>
          <w:szCs w:val="30"/>
          <w:cs/>
        </w:rPr>
        <w:t>ล้านบาท พร้อมดอกเบี้ยตามกฎหมาย</w:t>
      </w:r>
      <w:r w:rsidRPr="00B526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532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87ABE" w:rsidRPr="0013532B">
        <w:rPr>
          <w:rFonts w:asciiTheme="majorBidi" w:hAnsiTheme="majorBidi" w:cstheme="majorBidi" w:hint="cs"/>
          <w:sz w:val="30"/>
          <w:szCs w:val="30"/>
          <w:cs/>
        </w:rPr>
        <w:t>ปัจจุบันอยู่ระหว่างขสมก.ขอขยายระยะเวลายื่นคำให้การต่อศาลปกครอง</w:t>
      </w:r>
    </w:p>
    <w:p w14:paraId="4314BF58" w14:textId="77777777" w:rsidR="00765C01" w:rsidRPr="00CD7A2E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0BE1D6E8" w14:textId="009E1CDE" w:rsidR="00297A37" w:rsidRPr="00B76231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B76231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CD7A2E" w:rsidRDefault="005644D0" w:rsidP="00B7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</w:tblGrid>
      <w:tr w:rsidR="00FA759C" w:rsidRPr="00A30656" w14:paraId="5665955B" w14:textId="77777777" w:rsidTr="00DA0DF7">
        <w:trPr>
          <w:cantSplit/>
          <w:tblHeader/>
        </w:trPr>
        <w:tc>
          <w:tcPr>
            <w:tcW w:w="6318" w:type="dxa"/>
            <w:vAlign w:val="bottom"/>
          </w:tcPr>
          <w:p w14:paraId="408235DF" w14:textId="74AE1AB0" w:rsidR="00FA759C" w:rsidRPr="00B76231" w:rsidRDefault="00FA759C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76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36B83" w:rsidRPr="00B76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43EE" w:rsidRPr="00A743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6B83" w:rsidRPr="00B76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="00870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A743EE" w:rsidRPr="00A743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2993A356" w14:textId="77777777" w:rsidR="00FA759C" w:rsidRPr="00B76231" w:rsidRDefault="00FA759C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FA759C" w:rsidRPr="00B76231" w:rsidRDefault="00FA759C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FA759C" w:rsidRPr="00B76231" w:rsidRDefault="00FA759C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FA759C" w:rsidRPr="00B76231" w:rsidRDefault="00FA759C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762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A759C" w:rsidRPr="00A30656" w14:paraId="54A58934" w14:textId="77777777" w:rsidTr="00DA0DF7">
        <w:trPr>
          <w:cantSplit/>
        </w:trPr>
        <w:tc>
          <w:tcPr>
            <w:tcW w:w="6318" w:type="dxa"/>
          </w:tcPr>
          <w:p w14:paraId="121FA0E6" w14:textId="77777777" w:rsidR="00FA759C" w:rsidRPr="00B76231" w:rsidRDefault="00FA759C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FA759C" w:rsidRPr="00B76231" w:rsidRDefault="00FA759C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44AF" w:rsidRPr="00A30656" w14:paraId="59A19167" w14:textId="77777777" w:rsidTr="00DA0DF7">
        <w:trPr>
          <w:cantSplit/>
        </w:trPr>
        <w:tc>
          <w:tcPr>
            <w:tcW w:w="6318" w:type="dxa"/>
          </w:tcPr>
          <w:p w14:paraId="6D8D683B" w14:textId="4CC3E007" w:rsidR="00F944AF" w:rsidRPr="00B76231" w:rsidRDefault="00F944AF" w:rsidP="00F944AF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B762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F05A09" w14:textId="48EFD2F6" w:rsidR="00F944AF" w:rsidRPr="00D742A4" w:rsidRDefault="00A743EE" w:rsidP="00F944A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80" w:type="dxa"/>
          </w:tcPr>
          <w:p w14:paraId="1BBADFF1" w14:textId="77777777" w:rsidR="00F944AF" w:rsidRPr="00B76231" w:rsidRDefault="00F944AF" w:rsidP="00F944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2DDDC4" w14:textId="24DE4C75" w:rsidR="00F944AF" w:rsidRPr="00B76231" w:rsidRDefault="00A743EE" w:rsidP="00F944AF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</w:p>
        </w:tc>
      </w:tr>
      <w:tr w:rsidR="00F944AF" w:rsidRPr="00A30656" w14:paraId="7DC536D8" w14:textId="77777777" w:rsidTr="00DA0DF7">
        <w:trPr>
          <w:cantSplit/>
        </w:trPr>
        <w:tc>
          <w:tcPr>
            <w:tcW w:w="6318" w:type="dxa"/>
          </w:tcPr>
          <w:p w14:paraId="44AA1A43" w14:textId="31A55511" w:rsidR="00F944AF" w:rsidRPr="00B76231" w:rsidRDefault="00F944AF" w:rsidP="00F944AF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D437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จำหน่ายและการ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โอนออก </w:t>
            </w:r>
            <w:r w:rsidRPr="00B762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6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46438C87" w:rsidR="00F944AF" w:rsidRPr="00D742A4" w:rsidRDefault="00F944AF" w:rsidP="00F944A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3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22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B3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22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F944AF" w:rsidRPr="00B76231" w:rsidRDefault="00F944AF" w:rsidP="00F944A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E44BAF6" w14:textId="1F4100F4" w:rsidR="00F944AF" w:rsidRPr="00B76231" w:rsidRDefault="00F944AF" w:rsidP="00F944AF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63BFC02" w14:textId="763FC8E4" w:rsidR="005644D0" w:rsidRPr="00CD7A2E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24"/>
          <w:szCs w:val="24"/>
        </w:rPr>
      </w:pPr>
    </w:p>
    <w:p w14:paraId="71415920" w14:textId="1C03F38A" w:rsidR="00A72734" w:rsidRPr="00B76231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762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</w:t>
      </w:r>
      <w:r w:rsidR="009B274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B76231">
        <w:rPr>
          <w:rFonts w:asciiTheme="majorBidi" w:hAnsiTheme="majorBidi" w:cstheme="majorBidi"/>
          <w:sz w:val="30"/>
          <w:szCs w:val="30"/>
          <w:cs/>
        </w:rPr>
        <w:t>งวด</w:t>
      </w:r>
      <w:r w:rsidR="00F36B83" w:rsidRPr="00B7623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A1AD2">
        <w:rPr>
          <w:rFonts w:asciiTheme="majorBidi" w:hAnsiTheme="majorBidi" w:cstheme="majorBidi" w:hint="cs"/>
          <w:sz w:val="30"/>
          <w:szCs w:val="30"/>
          <w:cs/>
        </w:rPr>
        <w:t>เ</w:t>
      </w:r>
      <w:r w:rsidR="00EE2CD7" w:rsidRPr="00B76231">
        <w:rPr>
          <w:rFonts w:ascii="Angsana New" w:hAnsi="Angsana New"/>
          <w:sz w:val="30"/>
          <w:szCs w:val="30"/>
          <w:cs/>
        </w:rPr>
        <w:t>ดือนสิ้นสุดวันที่</w:t>
      </w:r>
      <w:r w:rsidR="000B784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="00A743EE" w:rsidRPr="00A743EE">
        <w:rPr>
          <w:rFonts w:asciiTheme="majorBidi" w:hAnsiTheme="majorBidi" w:cstheme="majorBidi"/>
          <w:sz w:val="30"/>
          <w:szCs w:val="30"/>
        </w:rPr>
        <w:t>31</w:t>
      </w:r>
      <w:r w:rsidR="000B7843" w:rsidRPr="00B76231">
        <w:rPr>
          <w:rFonts w:asciiTheme="majorBidi" w:hAnsiTheme="majorBidi" w:cstheme="majorBidi"/>
          <w:sz w:val="30"/>
          <w:szCs w:val="30"/>
        </w:rPr>
        <w:t xml:space="preserve"> </w:t>
      </w:r>
      <w:r w:rsidR="00F36B83" w:rsidRPr="00B7623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B7843" w:rsidRPr="00B762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43EE" w:rsidRPr="00A743EE">
        <w:rPr>
          <w:rFonts w:asciiTheme="majorBidi" w:hAnsiTheme="majorBidi" w:cstheme="majorBidi"/>
          <w:sz w:val="30"/>
          <w:szCs w:val="30"/>
        </w:rPr>
        <w:t>2568</w:t>
      </w:r>
      <w:r w:rsidR="000B7843" w:rsidRPr="00B762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จำนว</w:t>
      </w:r>
      <w:r w:rsidR="00222375" w:rsidRPr="00F944AF">
        <w:rPr>
          <w:rFonts w:asciiTheme="majorBidi" w:hAnsiTheme="majorBidi" w:cstheme="majorBidi" w:hint="cs"/>
          <w:sz w:val="30"/>
          <w:szCs w:val="30"/>
          <w:cs/>
        </w:rPr>
        <w:t>น</w:t>
      </w:r>
      <w:r w:rsidR="00FC3954" w:rsidRPr="00F944AF">
        <w:rPr>
          <w:rFonts w:asciiTheme="majorBidi" w:hAnsiTheme="majorBidi" w:cstheme="majorBidi"/>
          <w:sz w:val="30"/>
          <w:szCs w:val="30"/>
        </w:rPr>
        <w:t xml:space="preserve"> </w:t>
      </w:r>
      <w:r w:rsidR="00A743EE" w:rsidRPr="00A743EE">
        <w:rPr>
          <w:rFonts w:asciiTheme="majorBidi" w:hAnsiTheme="majorBidi" w:cstheme="majorBidi"/>
          <w:sz w:val="30"/>
          <w:szCs w:val="30"/>
        </w:rPr>
        <w:t>1</w:t>
      </w:r>
      <w:r w:rsidR="004143ED">
        <w:rPr>
          <w:rFonts w:asciiTheme="majorBidi" w:hAnsiTheme="majorBidi" w:cstheme="majorBidi"/>
          <w:sz w:val="30"/>
          <w:szCs w:val="30"/>
        </w:rPr>
        <w:t>9</w:t>
      </w:r>
      <w:r w:rsidR="00F95C81" w:rsidRPr="00F944AF">
        <w:rPr>
          <w:rFonts w:asciiTheme="majorBidi" w:hAnsiTheme="majorBidi" w:cstheme="majorBidi"/>
          <w:sz w:val="30"/>
          <w:szCs w:val="30"/>
        </w:rPr>
        <w:t>.</w:t>
      </w:r>
      <w:r w:rsidR="00A743EE" w:rsidRPr="00A743EE">
        <w:rPr>
          <w:rFonts w:asciiTheme="majorBidi" w:hAnsiTheme="majorBidi" w:cstheme="majorBidi"/>
          <w:sz w:val="30"/>
          <w:szCs w:val="30"/>
        </w:rPr>
        <w:t>3</w:t>
      </w:r>
      <w:r w:rsidR="004143ED">
        <w:rPr>
          <w:rFonts w:asciiTheme="majorBidi" w:hAnsiTheme="majorBidi" w:cstheme="majorBidi"/>
          <w:sz w:val="30"/>
          <w:szCs w:val="30"/>
        </w:rPr>
        <w:t>8</w:t>
      </w:r>
      <w:r w:rsidR="00FC3954" w:rsidRPr="00F944AF">
        <w:rPr>
          <w:rFonts w:asciiTheme="majorBidi" w:hAnsiTheme="majorBidi" w:cstheme="majorBidi"/>
          <w:sz w:val="30"/>
          <w:szCs w:val="30"/>
        </w:rPr>
        <w:t xml:space="preserve"> </w:t>
      </w:r>
      <w:r w:rsidRPr="00F944AF">
        <w:rPr>
          <w:rFonts w:asciiTheme="majorBidi" w:hAnsiTheme="majorBidi" w:cstheme="majorBidi"/>
          <w:sz w:val="30"/>
          <w:szCs w:val="30"/>
          <w:cs/>
        </w:rPr>
        <w:t>ล้าน</w:t>
      </w:r>
      <w:r w:rsidRPr="00B76231">
        <w:rPr>
          <w:rFonts w:asciiTheme="majorBidi" w:hAnsiTheme="majorBidi" w:cstheme="majorBidi"/>
          <w:sz w:val="30"/>
          <w:szCs w:val="30"/>
          <w:cs/>
        </w:rPr>
        <w:t>บาท และจำนว</w:t>
      </w:r>
      <w:r w:rsidR="00222375" w:rsidRPr="00B76231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A743EE" w:rsidRPr="00A743EE">
        <w:rPr>
          <w:rFonts w:asciiTheme="majorBidi" w:hAnsiTheme="majorBidi" w:cstheme="majorBidi"/>
          <w:sz w:val="30"/>
          <w:szCs w:val="30"/>
        </w:rPr>
        <w:t>9</w:t>
      </w:r>
      <w:r w:rsidR="00F95C81">
        <w:rPr>
          <w:rFonts w:asciiTheme="majorBidi" w:hAnsiTheme="majorBidi" w:cstheme="majorBidi"/>
          <w:sz w:val="30"/>
          <w:szCs w:val="30"/>
        </w:rPr>
        <w:t>.</w:t>
      </w:r>
      <w:r w:rsidR="00A743EE" w:rsidRPr="00A743EE">
        <w:rPr>
          <w:rFonts w:asciiTheme="majorBidi" w:hAnsiTheme="majorBidi" w:cstheme="majorBidi"/>
          <w:sz w:val="30"/>
          <w:szCs w:val="30"/>
        </w:rPr>
        <w:t>91</w:t>
      </w:r>
      <w:r w:rsidR="00FC3954" w:rsidRPr="00B76231">
        <w:rPr>
          <w:rFonts w:asciiTheme="majorBidi" w:hAnsiTheme="majorBidi" w:cstheme="majorBidi"/>
          <w:sz w:val="30"/>
          <w:szCs w:val="30"/>
        </w:rPr>
        <w:t xml:space="preserve"> </w:t>
      </w:r>
      <w:r w:rsidRPr="00B7623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CD7A2E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09060C0A" w14:textId="18596E33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2C24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A743EE" w:rsidRPr="00D02C24">
        <w:rPr>
          <w:rFonts w:asciiTheme="majorBidi" w:hAnsiTheme="majorBidi" w:cstheme="majorBidi"/>
          <w:sz w:val="30"/>
          <w:szCs w:val="30"/>
        </w:rPr>
        <w:t>31</w:t>
      </w:r>
      <w:r w:rsidR="00F36B83" w:rsidRPr="00D02C24">
        <w:rPr>
          <w:rFonts w:asciiTheme="majorBidi" w:hAnsiTheme="majorBidi" w:cstheme="majorBidi"/>
          <w:sz w:val="30"/>
          <w:szCs w:val="30"/>
        </w:rPr>
        <w:t xml:space="preserve"> </w:t>
      </w:r>
      <w:r w:rsidR="00F36B83" w:rsidRPr="00D02C2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743EE" w:rsidRPr="00D02C24">
        <w:rPr>
          <w:rFonts w:asciiTheme="majorBidi" w:hAnsiTheme="majorBidi" w:cstheme="majorBidi"/>
          <w:sz w:val="30"/>
          <w:szCs w:val="30"/>
        </w:rPr>
        <w:t>2568</w:t>
      </w:r>
      <w:r w:rsidR="00F36B83" w:rsidRPr="00D02C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2C24">
        <w:rPr>
          <w:rFonts w:asciiTheme="majorBidi" w:hAnsiTheme="majorBidi" w:cstheme="majorBidi"/>
          <w:spacing w:val="4"/>
          <w:sz w:val="30"/>
          <w:szCs w:val="30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D02C2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02C24" w:rsidRPr="00D02C24">
        <w:rPr>
          <w:rFonts w:asciiTheme="majorBidi" w:hAnsiTheme="majorBidi" w:cstheme="majorBidi"/>
          <w:spacing w:val="4"/>
          <w:sz w:val="30"/>
          <w:szCs w:val="30"/>
        </w:rPr>
        <w:t>600.67</w:t>
      </w:r>
      <w:r w:rsidR="00EE2CD7" w:rsidRPr="00D02C2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02C24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D02C24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D02C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43EE" w:rsidRPr="00D02C2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02C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743EE" w:rsidRPr="00D02C2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D02C2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 w:rsidRPr="00D02C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43EE" w:rsidRPr="00D02C24">
        <w:rPr>
          <w:rFonts w:asciiTheme="majorBidi" w:hAnsiTheme="majorBidi" w:cstheme="majorBidi"/>
          <w:i/>
          <w:iCs/>
          <w:sz w:val="30"/>
          <w:szCs w:val="30"/>
        </w:rPr>
        <w:t>622</w:t>
      </w:r>
      <w:r w:rsidR="000168D7" w:rsidRPr="00D02C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43EE" w:rsidRPr="00D02C24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0168D7" w:rsidRPr="00D02C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02C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02C2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02C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D02C24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D02C24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2C24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793200">
        <w:rPr>
          <w:rFonts w:asciiTheme="majorBidi" w:hAnsiTheme="majorBidi" w:cstheme="majorBidi" w:hint="cs"/>
          <w:sz w:val="30"/>
          <w:szCs w:val="30"/>
          <w:cs/>
        </w:rPr>
        <w:t>และหุ้นกู้</w:t>
      </w:r>
      <w:r w:rsidRPr="00D02C24">
        <w:rPr>
          <w:rFonts w:asciiTheme="majorBidi" w:hAnsiTheme="majorBidi" w:cstheme="majorBidi"/>
          <w:sz w:val="30"/>
          <w:szCs w:val="30"/>
          <w:cs/>
        </w:rPr>
        <w:t>ของ</w:t>
      </w:r>
      <w:r w:rsidR="007A223B" w:rsidRPr="00D02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2C24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48C8E53F" w14:textId="77777777" w:rsidR="001104EF" w:rsidRPr="00CD7A2E" w:rsidRDefault="001104EF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"/>
    <w:p w14:paraId="0759DBBC" w14:textId="70FFAB80" w:rsidR="00016D17" w:rsidRPr="00CD7A2E" w:rsidRDefault="008D721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D7A2E"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14:paraId="387A9EDE" w14:textId="77777777" w:rsidR="00277B7E" w:rsidRPr="00CD7A2E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B883FA" w14:textId="50A7205E" w:rsidR="005508C1" w:rsidRPr="00CD7A2E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5C666ABD" w14:textId="087AC89E" w:rsidR="00CD7A2E" w:rsidRDefault="00016D17" w:rsidP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A743EE" w:rsidRPr="00CD7A2E">
        <w:rPr>
          <w:rFonts w:asciiTheme="majorBidi" w:hAnsiTheme="majorBidi" w:cstheme="majorBidi"/>
          <w:sz w:val="30"/>
          <w:szCs w:val="30"/>
        </w:rPr>
        <w:t>31</w:t>
      </w:r>
      <w:r w:rsidR="000B7843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36B83" w:rsidRPr="00CD7A2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B7843" w:rsidRPr="00CD7A2E">
        <w:rPr>
          <w:rFonts w:asciiTheme="majorBidi" w:hAnsiTheme="majorBidi"/>
          <w:sz w:val="30"/>
          <w:szCs w:val="30"/>
          <w:cs/>
        </w:rPr>
        <w:t xml:space="preserve"> </w:t>
      </w:r>
      <w:r w:rsidR="00A743EE" w:rsidRPr="00CD7A2E">
        <w:rPr>
          <w:rFonts w:asciiTheme="majorBidi" w:hAnsiTheme="majorBidi" w:cstheme="majorBidi"/>
          <w:sz w:val="30"/>
          <w:szCs w:val="30"/>
        </w:rPr>
        <w:t>2568</w:t>
      </w:r>
      <w:r w:rsidR="00F36B83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D7E8E" w:rsidRPr="00CD7A2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C26110" w:rsidRPr="00CD7A2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CD7A2E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CD7A2E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CD7A2E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CD7A2E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CD7A2E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2E2682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743EE" w:rsidRPr="00CD7A2E">
        <w:rPr>
          <w:rFonts w:asciiTheme="majorBidi" w:hAnsiTheme="majorBidi" w:cstheme="majorBidi" w:hint="cs"/>
          <w:spacing w:val="4"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spacing w:val="4"/>
          <w:sz w:val="30"/>
          <w:szCs w:val="30"/>
        </w:rPr>
        <w:t>,</w:t>
      </w:r>
      <w:r w:rsidR="00A743EE" w:rsidRPr="00CD7A2E">
        <w:rPr>
          <w:rFonts w:asciiTheme="majorBidi" w:hAnsiTheme="majorBidi" w:cstheme="majorBidi"/>
          <w:spacing w:val="4"/>
          <w:sz w:val="30"/>
          <w:szCs w:val="30"/>
        </w:rPr>
        <w:t>370</w:t>
      </w:r>
      <w:r w:rsidR="002E2682" w:rsidRPr="00CD7A2E">
        <w:rPr>
          <w:rFonts w:asciiTheme="majorBidi" w:hAnsiTheme="majorBidi" w:cstheme="majorBidi"/>
          <w:spacing w:val="4"/>
          <w:sz w:val="30"/>
          <w:szCs w:val="30"/>
        </w:rPr>
        <w:t>.</w:t>
      </w:r>
      <w:r w:rsidR="00A743EE" w:rsidRPr="00CD7A2E">
        <w:rPr>
          <w:rFonts w:asciiTheme="majorBidi" w:hAnsiTheme="majorBidi" w:cstheme="majorBidi"/>
          <w:spacing w:val="4"/>
          <w:sz w:val="30"/>
          <w:szCs w:val="30"/>
        </w:rPr>
        <w:t>91</w:t>
      </w:r>
      <w:r w:rsidR="00AA3835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5397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ล้านบาทและ</w:t>
      </w:r>
      <w:r w:rsidR="002E268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A743EE" w:rsidRPr="00CD7A2E">
        <w:rPr>
          <w:rFonts w:asciiTheme="majorBidi" w:hAnsiTheme="majorBidi" w:cstheme="majorBidi"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sz w:val="30"/>
          <w:szCs w:val="30"/>
        </w:rPr>
        <w:t>,</w:t>
      </w:r>
      <w:r w:rsidR="00A743EE" w:rsidRPr="00CD7A2E">
        <w:rPr>
          <w:rFonts w:asciiTheme="majorBidi" w:hAnsiTheme="majorBidi" w:cstheme="majorBidi"/>
          <w:sz w:val="30"/>
          <w:szCs w:val="30"/>
        </w:rPr>
        <w:t>341</w:t>
      </w:r>
      <w:r w:rsidR="002E2682" w:rsidRPr="00CD7A2E">
        <w:rPr>
          <w:rFonts w:asciiTheme="majorBidi" w:hAnsiTheme="majorBidi" w:cstheme="majorBidi"/>
          <w:sz w:val="30"/>
          <w:szCs w:val="30"/>
        </w:rPr>
        <w:t>.</w:t>
      </w:r>
      <w:r w:rsidR="00A743EE" w:rsidRPr="00CD7A2E">
        <w:rPr>
          <w:rFonts w:asciiTheme="majorBidi" w:hAnsiTheme="majorBidi" w:cstheme="majorBidi"/>
          <w:sz w:val="30"/>
          <w:szCs w:val="30"/>
        </w:rPr>
        <w:t>35</w:t>
      </w:r>
      <w:r w:rsidR="00AA3835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82B2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582B24" w:rsidRPr="00CD7A2E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81CAD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81CAD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396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02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33B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374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2E2682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3B2D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C43B2D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16581B" w:rsidRPr="00CD7A2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CD7A2E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442D2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5D1606" w:rsidRPr="00CD7A2E">
        <w:rPr>
          <w:rFonts w:asciiTheme="majorBidi" w:hAnsiTheme="majorBidi" w:cstheme="majorBidi"/>
          <w:sz w:val="30"/>
          <w:szCs w:val="30"/>
        </w:rPr>
        <w:t>4.25</w:t>
      </w:r>
      <w:r w:rsidR="000D0BDF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A65D8" w:rsidRPr="00CD7A2E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 w:rsidRPr="00CD7A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="00F815B6" w:rsidRPr="00CD7A2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815B6" w:rsidRPr="00CD7A2E">
        <w:rPr>
          <w:rFonts w:asciiTheme="majorBidi" w:hAnsiTheme="majorBidi" w:cstheme="majorBidi"/>
          <w:spacing w:val="4"/>
          <w:sz w:val="30"/>
          <w:szCs w:val="30"/>
        </w:rPr>
        <w:t xml:space="preserve">MLR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 xml:space="preserve">บวกด้วยร้อยละ </w:t>
      </w:r>
      <w:r w:rsidR="009E0114" w:rsidRPr="00CD7A2E">
        <w:rPr>
          <w:rFonts w:asciiTheme="majorBidi" w:hAnsiTheme="majorBidi"/>
          <w:spacing w:val="4"/>
          <w:sz w:val="30"/>
          <w:szCs w:val="30"/>
        </w:rPr>
        <w:t>1</w:t>
      </w:r>
      <w:r w:rsidR="00AA3835" w:rsidRPr="00CD7A2E">
        <w:rPr>
          <w:rFonts w:asciiTheme="majorBidi" w:hAnsiTheme="majorBidi"/>
          <w:spacing w:val="4"/>
          <w:sz w:val="30"/>
          <w:szCs w:val="30"/>
        </w:rPr>
        <w:t xml:space="preserve"> </w:t>
      </w:r>
      <w:r w:rsidR="00F815B6" w:rsidRPr="00CD7A2E">
        <w:rPr>
          <w:rFonts w:asciiTheme="majorBidi" w:hAnsiTheme="majorBidi"/>
          <w:spacing w:val="4"/>
          <w:sz w:val="30"/>
          <w:szCs w:val="30"/>
          <w:cs/>
        </w:rPr>
        <w:t>ต่อปี</w:t>
      </w:r>
      <w:r w:rsidR="00281CAD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A743EE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281CAD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A743EE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35F40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4.25</w:t>
      </w:r>
      <w:r w:rsidR="000B017A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B017A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C442D2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5.77</w:t>
      </w:r>
      <w:r w:rsidR="0021092F" w:rsidRPr="00CD7A2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CD7A2E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CD7A2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CD7A2E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เงินกู้ยืมระยะสั้นนี้มีหลักประกัน</w:t>
      </w:r>
      <w:r w:rsidR="00CD7A2E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2522F565" w14:textId="5E0C951D" w:rsidR="007C76B0" w:rsidRPr="00CD7A2E" w:rsidRDefault="007C76B0" w:rsidP="00026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F98A954" w14:textId="64A59F97" w:rsidR="00A90F58" w:rsidRPr="00CD7A2E" w:rsidRDefault="00C2611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7A2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43EE" w:rsidRPr="00CD7A2E">
        <w:rPr>
          <w:rFonts w:asciiTheme="majorBidi" w:hAnsiTheme="majorBidi" w:cstheme="majorBidi"/>
          <w:sz w:val="30"/>
          <w:szCs w:val="30"/>
        </w:rPr>
        <w:t>31</w:t>
      </w:r>
      <w:r w:rsidR="000B142C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36B83" w:rsidRPr="00CD7A2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B142C" w:rsidRPr="00CD7A2E">
        <w:rPr>
          <w:rFonts w:asciiTheme="majorBidi" w:hAnsiTheme="majorBidi"/>
          <w:sz w:val="30"/>
          <w:szCs w:val="30"/>
          <w:cs/>
        </w:rPr>
        <w:t xml:space="preserve"> </w:t>
      </w:r>
      <w:r w:rsidR="00A743EE" w:rsidRPr="00CD7A2E">
        <w:rPr>
          <w:rFonts w:asciiTheme="majorBidi" w:hAnsiTheme="majorBidi" w:cstheme="majorBidi"/>
          <w:sz w:val="30"/>
          <w:szCs w:val="30"/>
        </w:rPr>
        <w:t>2568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CD7A2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CD7A2E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>ย</w:t>
      </w:r>
      <w:r w:rsidRPr="00CD7A2E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CD7A2E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CD7A2E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084DA6" w:rsidRPr="00CD7A2E">
        <w:rPr>
          <w:rFonts w:asciiTheme="majorBidi" w:hAnsiTheme="majorBidi" w:cstheme="majorBidi"/>
          <w:sz w:val="30"/>
          <w:szCs w:val="30"/>
        </w:rPr>
        <w:t>393.38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495D54" w:rsidRPr="00CD7A2E">
        <w:rPr>
          <w:rFonts w:asciiTheme="majorBidi" w:hAnsiTheme="majorBidi" w:cstheme="majorBidi"/>
          <w:sz w:val="30"/>
          <w:szCs w:val="30"/>
        </w:rPr>
        <w:t>211.</w:t>
      </w:r>
      <w:r w:rsidR="00BA2174" w:rsidRPr="00CD7A2E">
        <w:rPr>
          <w:rFonts w:asciiTheme="majorBidi" w:hAnsiTheme="majorBidi" w:cstheme="majorBidi"/>
          <w:sz w:val="30"/>
          <w:szCs w:val="30"/>
        </w:rPr>
        <w:t>20</w:t>
      </w:r>
      <w:r w:rsidR="000D7679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CD7A2E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D844CA" w:rsidRPr="00CD7A2E">
        <w:rPr>
          <w:rFonts w:asciiTheme="majorBidi" w:hAnsiTheme="majorBidi" w:cstheme="majorBidi"/>
          <w:i/>
          <w:iCs/>
          <w:sz w:val="30"/>
          <w:szCs w:val="30"/>
        </w:rPr>
        <w:t>450</w:t>
      </w:r>
      <w:r w:rsidR="008615F5" w:rsidRPr="00CD7A2E">
        <w:rPr>
          <w:rFonts w:asciiTheme="majorBidi" w:hAnsiTheme="majorBidi" w:cstheme="majorBidi"/>
          <w:i/>
          <w:iCs/>
          <w:sz w:val="30"/>
          <w:szCs w:val="30"/>
        </w:rPr>
        <w:t>.51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CE41E1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63B35" w:rsidRPr="00CD7A2E">
        <w:rPr>
          <w:rFonts w:asciiTheme="majorBidi" w:hAnsiTheme="majorBidi" w:cstheme="majorBidi"/>
          <w:i/>
          <w:iCs/>
          <w:sz w:val="30"/>
          <w:szCs w:val="30"/>
        </w:rPr>
        <w:t>42.94</w:t>
      </w:r>
      <w:r w:rsidR="007C76B0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7A2E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CD7A2E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CD7A2E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7121FE6C" w14:textId="77777777" w:rsidR="003F440C" w:rsidRPr="00CD7A2E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5425" w14:textId="35282108" w:rsidR="008D721A" w:rsidRPr="00CD7A2E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00EF7DFC" w14:textId="0DF3097A" w:rsidR="002178F7" w:rsidRPr="00CD7A2E" w:rsidRDefault="002178F7" w:rsidP="0021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7A2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F192C">
        <w:rPr>
          <w:rFonts w:ascii="Angsana New" w:hAnsi="Angsana New"/>
          <w:sz w:val="30"/>
          <w:szCs w:val="30"/>
        </w:rPr>
        <w:t>31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7A2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7A2E">
        <w:rPr>
          <w:rFonts w:asciiTheme="majorBidi" w:hAnsiTheme="majorBidi" w:cstheme="majorBidi"/>
          <w:sz w:val="30"/>
          <w:szCs w:val="30"/>
        </w:rPr>
        <w:t>2568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มีหลักประกัน</w:t>
      </w:r>
      <w:r w:rsidR="00D31168" w:rsidRPr="00CD7A2E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CD7A2E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7EC0D1EF" w14:textId="77777777" w:rsidR="002178F7" w:rsidRPr="00CD7A2E" w:rsidRDefault="002178F7" w:rsidP="002178F7">
      <w:pPr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019811AF" w14:textId="77777777" w:rsidTr="002178F7">
        <w:tc>
          <w:tcPr>
            <w:tcW w:w="3510" w:type="dxa"/>
          </w:tcPr>
          <w:p w14:paraId="4642B02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76D27AF" w14:textId="0C319566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D7A2E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7A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178F7" w:rsidRPr="00CD7A2E" w14:paraId="07504616" w14:textId="77777777" w:rsidTr="002178F7">
        <w:tc>
          <w:tcPr>
            <w:tcW w:w="3510" w:type="dxa"/>
          </w:tcPr>
          <w:p w14:paraId="41EB2763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552DF5F" w14:textId="5E23685D" w:rsidR="002178F7" w:rsidRPr="00CD7A2E" w:rsidRDefault="002E6614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50,000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="002178F7" w:rsidRPr="00CD7A2E">
              <w:rPr>
                <w:rFonts w:ascii="Angsana New" w:hAnsi="Angsana New"/>
                <w:sz w:val="30"/>
                <w:szCs w:val="30"/>
              </w:rPr>
              <w:t>1,000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5CB11368" w14:textId="77777777" w:rsidTr="002178F7">
        <w:tc>
          <w:tcPr>
            <w:tcW w:w="3510" w:type="dxa"/>
          </w:tcPr>
          <w:p w14:paraId="2D9D7629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CCAD744" w14:textId="0F22A653" w:rsidR="002178F7" w:rsidRPr="00CD7A2E" w:rsidRDefault="002E6614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50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6264BE3E" w14:textId="77777777" w:rsidTr="002178F7">
        <w:tc>
          <w:tcPr>
            <w:tcW w:w="3510" w:type="dxa"/>
          </w:tcPr>
          <w:p w14:paraId="10427678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60C78C78" w14:textId="1B05F2F3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 xml:space="preserve">24.30 </w:t>
            </w: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1339FD72" w14:textId="77777777" w:rsidTr="002178F7">
        <w:tc>
          <w:tcPr>
            <w:tcW w:w="3510" w:type="dxa"/>
          </w:tcPr>
          <w:p w14:paraId="4DE34AE1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BC8B55" w14:textId="3D583414" w:rsidR="002178F7" w:rsidRPr="00CD7A2E" w:rsidRDefault="000B5638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CD7A2E">
              <w:rPr>
                <w:rFonts w:ascii="Angsana New" w:hAnsi="Angsana New"/>
                <w:sz w:val="30"/>
                <w:szCs w:val="30"/>
              </w:rPr>
              <w:t>6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CD7A2E">
              <w:rPr>
                <w:rFonts w:ascii="Angsana New" w:hAnsi="Angsana New"/>
                <w:sz w:val="30"/>
                <w:szCs w:val="30"/>
              </w:rPr>
              <w:t>28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78F7" w:rsidRPr="00CD7A2E">
              <w:rPr>
                <w:rFonts w:ascii="Angsana New" w:hAnsi="Angsana New"/>
                <w:sz w:val="30"/>
                <w:szCs w:val="30"/>
              </w:rPr>
              <w:t>256</w:t>
            </w:r>
            <w:r w:rsidRPr="00CD7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78F7" w:rsidRPr="00CD7A2E" w14:paraId="7159E67F" w14:textId="77777777" w:rsidTr="002178F7">
        <w:tc>
          <w:tcPr>
            <w:tcW w:w="3510" w:type="dxa"/>
          </w:tcPr>
          <w:p w14:paraId="32BCAF6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BA26DC5" w14:textId="5A374A5F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7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07C550A" w14:textId="77777777" w:rsidTr="002178F7">
        <w:tc>
          <w:tcPr>
            <w:tcW w:w="3510" w:type="dxa"/>
          </w:tcPr>
          <w:p w14:paraId="20EC7E5D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BB882BD" w14:textId="77777777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CD7A2E">
              <w:rPr>
                <w:rFonts w:ascii="Angsana New" w:hAnsi="Angsana New"/>
                <w:sz w:val="30"/>
                <w:szCs w:val="30"/>
              </w:rPr>
              <w:t>3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561ACA7" w14:textId="77777777" w:rsidR="008D721A" w:rsidRPr="00CD7A2E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CEE38" w14:textId="0A84E774" w:rsidR="00D31168" w:rsidRPr="00CD7A2E" w:rsidRDefault="00D31168" w:rsidP="00D3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7A2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192C" w:rsidRPr="002F192C">
        <w:rPr>
          <w:rFonts w:ascii="Angsana New" w:hAnsi="Angsana New"/>
          <w:sz w:val="30"/>
          <w:szCs w:val="30"/>
        </w:rPr>
        <w:t>31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F192C" w:rsidRPr="00CD7A2E">
        <w:rPr>
          <w:rFonts w:asciiTheme="majorBidi" w:hAnsiTheme="majorBidi" w:cstheme="majorBidi"/>
          <w:sz w:val="30"/>
          <w:szCs w:val="30"/>
        </w:rPr>
        <w:t>2568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บริษัทมียอดคงเหลือจากการออกหุ้นกู้ระบุชื่อผู้ถือประเภทไม่ด้อยสิทธิ </w:t>
      </w:r>
      <w:r w:rsidRPr="00CD7A2E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CD7A2E">
        <w:rPr>
          <w:rFonts w:asciiTheme="majorBidi" w:hAnsiTheme="majorBidi" w:cstheme="majorBidi"/>
          <w:sz w:val="30"/>
          <w:szCs w:val="30"/>
          <w:cs/>
        </w:rPr>
        <w:t>มีหลักประกัน     โดยมีรายละเอียดดังนี้</w:t>
      </w:r>
    </w:p>
    <w:p w14:paraId="3BFA9272" w14:textId="570A3A41" w:rsidR="002E6614" w:rsidRPr="00CD7A2E" w:rsidRDefault="002E6614" w:rsidP="002E6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CD7A2E" w14:paraId="59E18849" w14:textId="77777777" w:rsidTr="00EC6DCA">
        <w:tc>
          <w:tcPr>
            <w:tcW w:w="3510" w:type="dxa"/>
          </w:tcPr>
          <w:p w14:paraId="7075AD7A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D8D1EBF" w14:textId="19BE6E1D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28</w:t>
            </w:r>
            <w:r w:rsidRPr="00CD7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638" w:rsidRPr="00CD7A2E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7A2E">
              <w:rPr>
                <w:rFonts w:ascii="Angsana New" w:hAnsi="Angsana New"/>
                <w:sz w:val="30"/>
                <w:szCs w:val="30"/>
              </w:rPr>
              <w:t>256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178F7" w:rsidRPr="00CD7A2E" w14:paraId="5C6980BD" w14:textId="77777777" w:rsidTr="002E6614">
        <w:tc>
          <w:tcPr>
            <w:tcW w:w="3510" w:type="dxa"/>
          </w:tcPr>
          <w:p w14:paraId="3C363EF2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shd w:val="clear" w:color="auto" w:fill="auto"/>
          </w:tcPr>
          <w:p w14:paraId="0819AF5F" w14:textId="4AFEEFD1" w:rsidR="002178F7" w:rsidRPr="00CD7A2E" w:rsidRDefault="002E6614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1</w:t>
            </w:r>
            <w:r w:rsidR="002178F7" w:rsidRPr="00CD7A2E">
              <w:rPr>
                <w:rFonts w:ascii="Angsana New" w:hAnsi="Angsana New"/>
                <w:sz w:val="30"/>
                <w:szCs w:val="30"/>
              </w:rPr>
              <w:t>00,000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หน่วย หน่วยละ </w:t>
            </w:r>
            <w:r w:rsidR="002178F7" w:rsidRPr="00CD7A2E">
              <w:rPr>
                <w:rFonts w:ascii="Angsana New" w:hAnsi="Angsana New"/>
                <w:sz w:val="30"/>
                <w:szCs w:val="30"/>
              </w:rPr>
              <w:t>1,000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178F7" w:rsidRPr="00CD7A2E" w14:paraId="02280C76" w14:textId="77777777" w:rsidTr="002E6614">
        <w:tc>
          <w:tcPr>
            <w:tcW w:w="3510" w:type="dxa"/>
          </w:tcPr>
          <w:p w14:paraId="567CB976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shd w:val="clear" w:color="auto" w:fill="auto"/>
          </w:tcPr>
          <w:p w14:paraId="09E3C5CD" w14:textId="5A194AA7" w:rsidR="002178F7" w:rsidRPr="00CD7A2E" w:rsidRDefault="002E6614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100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178F7" w:rsidRPr="00CD7A2E" w14:paraId="2990F553" w14:textId="77777777" w:rsidTr="00EC6DCA">
        <w:tc>
          <w:tcPr>
            <w:tcW w:w="3510" w:type="dxa"/>
          </w:tcPr>
          <w:p w14:paraId="5572CD2E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30362E0A" w14:textId="641DE4D1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5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.30</w:t>
            </w:r>
            <w:r w:rsidRPr="00CD7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178F7" w:rsidRPr="00CD7A2E" w14:paraId="67CABA32" w14:textId="77777777" w:rsidTr="00EC6DCA">
        <w:tc>
          <w:tcPr>
            <w:tcW w:w="3510" w:type="dxa"/>
          </w:tcPr>
          <w:p w14:paraId="392033C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6EAC0A" w14:textId="6093BFCA" w:rsidR="002178F7" w:rsidRPr="00CD7A2E" w:rsidRDefault="000B5638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</w:rPr>
              <w:t>11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เดือน ครบกำหนดไถ่ถอนในวันที่ </w:t>
            </w:r>
            <w:r w:rsidRPr="00CD7A2E">
              <w:rPr>
                <w:rFonts w:ascii="Angsana New" w:hAnsi="Angsana New"/>
                <w:sz w:val="30"/>
                <w:szCs w:val="30"/>
              </w:rPr>
              <w:t>28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2178F7" w:rsidRPr="00CD7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78F7" w:rsidRPr="00CD7A2E">
              <w:rPr>
                <w:rFonts w:ascii="Angsana New" w:hAnsi="Angsana New"/>
                <w:sz w:val="30"/>
                <w:szCs w:val="30"/>
              </w:rPr>
              <w:t>256</w:t>
            </w:r>
            <w:r w:rsidRPr="00CD7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78F7" w:rsidRPr="00CD7A2E" w14:paraId="4222E528" w14:textId="77777777" w:rsidTr="00EC6DCA">
        <w:tc>
          <w:tcPr>
            <w:tcW w:w="3510" w:type="dxa"/>
          </w:tcPr>
          <w:p w14:paraId="675603B4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9D8EDAD" w14:textId="15F09D0D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7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B5638" w:rsidRPr="00CD7A2E">
              <w:rPr>
                <w:rFonts w:ascii="Angsana New" w:hAnsi="Angsana New"/>
                <w:sz w:val="30"/>
                <w:szCs w:val="30"/>
              </w:rPr>
              <w:t>2</w:t>
            </w:r>
            <w:r w:rsidRPr="00CD7A2E">
              <w:rPr>
                <w:rFonts w:ascii="Angsana New" w:hAnsi="Angsana New"/>
                <w:sz w:val="30"/>
                <w:szCs w:val="30"/>
              </w:rPr>
              <w:t>5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178F7" w:rsidRPr="00CD7A2E" w14:paraId="6E6FF8D6" w14:textId="77777777" w:rsidTr="00EC6DCA">
        <w:tc>
          <w:tcPr>
            <w:tcW w:w="3510" w:type="dxa"/>
          </w:tcPr>
          <w:p w14:paraId="4FBE0B2B" w14:textId="77777777" w:rsidR="002178F7" w:rsidRPr="00CD7A2E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48BF5014" w14:textId="77777777" w:rsidR="002178F7" w:rsidRPr="00CD7A2E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CD7A2E">
              <w:rPr>
                <w:rFonts w:ascii="Angsana New" w:hAnsi="Angsana New"/>
                <w:sz w:val="30"/>
                <w:szCs w:val="30"/>
              </w:rPr>
              <w:t>3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4E3A16CD" w14:textId="05963715" w:rsidR="00CD7A2E" w:rsidRDefault="00CD7A2E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CBC3B1" w14:textId="77777777" w:rsidR="00CD7A2E" w:rsidRDefault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9D855E2" w14:textId="6B30E7D0" w:rsidR="005508C1" w:rsidRPr="00CD7A2E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วงเงินสินเชื่อ</w:t>
      </w:r>
    </w:p>
    <w:p w14:paraId="5664FFAF" w14:textId="76F9A928" w:rsidR="000F5205" w:rsidRPr="00CD7A2E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7A2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43EE" w:rsidRPr="00CD7A2E">
        <w:rPr>
          <w:rFonts w:asciiTheme="majorBidi" w:hAnsiTheme="majorBidi" w:cstheme="majorBidi"/>
          <w:sz w:val="30"/>
          <w:szCs w:val="30"/>
        </w:rPr>
        <w:t>31</w:t>
      </w:r>
      <w:r w:rsidR="000B142C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="00F36B83" w:rsidRPr="00CD7A2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B142C" w:rsidRPr="00CD7A2E">
        <w:rPr>
          <w:rFonts w:asciiTheme="majorBidi" w:hAnsiTheme="majorBidi"/>
          <w:sz w:val="30"/>
          <w:szCs w:val="30"/>
          <w:cs/>
        </w:rPr>
        <w:t xml:space="preserve"> </w:t>
      </w:r>
      <w:r w:rsidR="00A743EE" w:rsidRPr="00CD7A2E">
        <w:rPr>
          <w:rFonts w:asciiTheme="majorBidi" w:hAnsiTheme="majorBidi" w:cstheme="majorBidi"/>
          <w:sz w:val="30"/>
          <w:szCs w:val="30"/>
        </w:rPr>
        <w:t>2568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85300C" w:rsidRPr="00CD7A2E">
        <w:rPr>
          <w:rFonts w:asciiTheme="majorBidi" w:hAnsiTheme="majorBidi" w:cstheme="majorBidi"/>
          <w:sz w:val="30"/>
          <w:szCs w:val="30"/>
        </w:rPr>
        <w:t>764.89</w:t>
      </w:r>
      <w:r w:rsidR="00E32A96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7017E">
        <w:rPr>
          <w:rFonts w:asciiTheme="majorBidi" w:hAnsiTheme="majorBidi" w:cstheme="majorBidi"/>
          <w:sz w:val="30"/>
          <w:szCs w:val="30"/>
        </w:rPr>
        <w:t xml:space="preserve">  </w:t>
      </w:r>
      <w:r w:rsidRPr="00CD7A2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F468B" w:rsidRPr="00CD7A2E">
        <w:rPr>
          <w:rFonts w:asciiTheme="majorBidi" w:hAnsiTheme="majorBidi" w:cstheme="majorBidi"/>
          <w:sz w:val="30"/>
          <w:szCs w:val="30"/>
        </w:rPr>
        <w:t>61</w:t>
      </w:r>
      <w:r w:rsidR="00AA4933" w:rsidRPr="00CD7A2E">
        <w:rPr>
          <w:rFonts w:asciiTheme="majorBidi" w:hAnsiTheme="majorBidi" w:cstheme="majorBidi"/>
          <w:sz w:val="30"/>
          <w:szCs w:val="30"/>
        </w:rPr>
        <w:t>1.63</w:t>
      </w:r>
      <w:r w:rsidR="00F529E9" w:rsidRPr="00CD7A2E">
        <w:rPr>
          <w:rFonts w:asciiTheme="majorBidi" w:hAnsiTheme="majorBidi" w:cstheme="majorBidi"/>
          <w:sz w:val="30"/>
          <w:szCs w:val="30"/>
        </w:rPr>
        <w:t xml:space="preserve"> </w:t>
      </w:r>
      <w:r w:rsidRPr="00CD7A2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7A2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364C"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256</w:t>
      </w:r>
      <w:bookmarkStart w:id="5" w:name="_Hlk141177982"/>
      <w:r w:rsidR="00A743EE" w:rsidRPr="00CD7A2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D7A2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2F63" w:rsidRPr="00CD7A2E">
        <w:rPr>
          <w:rFonts w:asciiTheme="majorBidi" w:hAnsiTheme="majorBidi" w:cstheme="majorBidi"/>
          <w:i/>
          <w:iCs/>
          <w:sz w:val="30"/>
          <w:szCs w:val="30"/>
        </w:rPr>
        <w:t>675.35</w:t>
      </w:r>
      <w:r w:rsidR="000B017A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5"/>
      <w:r w:rsidR="000B017A" w:rsidRPr="00CD7A2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4129DE" w:rsidRPr="00CD7A2E">
        <w:rPr>
          <w:rFonts w:asciiTheme="majorBidi" w:hAnsiTheme="majorBidi" w:cstheme="majorBidi"/>
          <w:i/>
          <w:iCs/>
          <w:sz w:val="30"/>
          <w:szCs w:val="30"/>
        </w:rPr>
        <w:t>564.11</w:t>
      </w:r>
      <w:r w:rsidR="000B142C" w:rsidRPr="00CD7A2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7A2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1289C29" w14:textId="77777777" w:rsidR="00C153B0" w:rsidRPr="00CD7A2E" w:rsidRDefault="00C153B0" w:rsidP="00EF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A541CEC" w14:textId="55A1E086" w:rsidR="00626AEE" w:rsidRPr="00CD7A2E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D7A2E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CD7A2E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D7A2E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1F3C2641" w14:textId="2BBD6453" w:rsidR="00064DED" w:rsidRPr="0037017E" w:rsidRDefault="00064DED" w:rsidP="00D0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17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A743EE" w:rsidRPr="0037017E">
        <w:rPr>
          <w:rFonts w:asciiTheme="majorBidi" w:hAnsiTheme="majorBidi" w:cstheme="majorBidi"/>
          <w:sz w:val="30"/>
          <w:szCs w:val="30"/>
        </w:rPr>
        <w:t>4</w:t>
      </w:r>
      <w:r w:rsidRPr="0037017E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Pr="00CD7A2E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EF76AD" w14:textId="0F50A683" w:rsidR="00064DED" w:rsidRPr="00CD7A2E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D7A2E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CD7A2E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CD7A2E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6944F1D8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A743EE" w:rsidRPr="00CD7A2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CD7A2E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CD7A2E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CD7A2E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CD7A2E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2636081B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A743EE" w:rsidRPr="00CD7A2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CD7A2E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CD7A2E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CD7A2E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CD7A2E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1E810853" w:rsidR="00064DED" w:rsidRPr="00CD7A2E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A743EE" w:rsidRPr="00CD7A2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CD7A2E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CD7A2E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CD7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CD7A2E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CD7A2E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7A303169" w:rsidR="00AB43AE" w:rsidRPr="00CD7A2E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CD7A2E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A743EE" w:rsidRPr="00CD7A2E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CD7A2E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A2E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1104E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AE0DD0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AE0DD0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AE0DD0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0DD0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A30656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9"/>
          <w:szCs w:val="29"/>
        </w:rPr>
        <w:sectPr w:rsidR="00AE1CE7" w:rsidRPr="00A30656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1B12BDAC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231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="00B71C72">
        <w:rPr>
          <w:rFonts w:ascii="Angsana New" w:hAnsi="Angsana New" w:hint="cs"/>
          <w:sz w:val="30"/>
          <w:szCs w:val="30"/>
          <w:cs/>
        </w:rPr>
        <w:t>เกี่ยวกับส่วนงานที่รายงาน</w:t>
      </w:r>
      <w:r w:rsidRPr="00B76231">
        <w:rPr>
          <w:rFonts w:ascii="Angsana New" w:hAnsi="Angsana New"/>
          <w:sz w:val="30"/>
          <w:szCs w:val="30"/>
          <w:cs/>
        </w:rPr>
        <w:t>สำหรับงวด</w:t>
      </w:r>
      <w:r w:rsidR="00E00B5C">
        <w:rPr>
          <w:rFonts w:ascii="Angsana New" w:hAnsi="Angsana New" w:hint="cs"/>
          <w:sz w:val="30"/>
          <w:szCs w:val="30"/>
          <w:cs/>
        </w:rPr>
        <w:t>สาม</w:t>
      </w:r>
      <w:r w:rsidRPr="00B7623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743EE" w:rsidRPr="00A743EE">
        <w:rPr>
          <w:rFonts w:ascii="Angsana New" w:hAnsi="Angsana New"/>
          <w:sz w:val="30"/>
          <w:szCs w:val="30"/>
        </w:rPr>
        <w:t>31</w:t>
      </w:r>
      <w:r w:rsidR="00841B4A">
        <w:rPr>
          <w:rFonts w:ascii="Angsana New" w:hAnsi="Angsana New"/>
          <w:sz w:val="30"/>
          <w:szCs w:val="30"/>
        </w:rPr>
        <w:t xml:space="preserve"> </w:t>
      </w:r>
      <w:r w:rsidR="00841B4A">
        <w:rPr>
          <w:rFonts w:ascii="Angsana New" w:hAnsi="Angsana New" w:hint="cs"/>
          <w:sz w:val="30"/>
          <w:szCs w:val="30"/>
          <w:cs/>
        </w:rPr>
        <w:t>มีนาคม</w:t>
      </w:r>
      <w:r w:rsidR="00807EE7">
        <w:rPr>
          <w:rFonts w:ascii="Angsana New" w:hAnsi="Angsana New" w:hint="cs"/>
          <w:sz w:val="30"/>
          <w:szCs w:val="30"/>
          <w:cs/>
        </w:rPr>
        <w:t xml:space="preserve"> </w:t>
      </w:r>
      <w:r w:rsidR="00807EE7">
        <w:rPr>
          <w:rFonts w:ascii="Angsana New" w:hAnsi="Angsana New"/>
          <w:sz w:val="30"/>
          <w:szCs w:val="30"/>
        </w:rPr>
        <w:t xml:space="preserve">2568 </w:t>
      </w:r>
      <w:r w:rsidR="00807EE7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7EE7">
        <w:rPr>
          <w:rFonts w:ascii="Angsana New" w:hAnsi="Angsana New"/>
          <w:sz w:val="30"/>
          <w:szCs w:val="30"/>
        </w:rPr>
        <w:t>2567</w:t>
      </w:r>
      <w:r w:rsidR="003128E3" w:rsidRPr="00B76231">
        <w:rPr>
          <w:rFonts w:ascii="Angsana New" w:hAnsi="Angsana New" w:hint="cs"/>
          <w:sz w:val="30"/>
          <w:szCs w:val="30"/>
          <w:cs/>
        </w:rPr>
        <w:t xml:space="preserve"> </w:t>
      </w:r>
      <w:r w:rsidRPr="00B7623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46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10"/>
        <w:gridCol w:w="540"/>
        <w:gridCol w:w="247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52"/>
        <w:gridCol w:w="236"/>
        <w:gridCol w:w="518"/>
        <w:gridCol w:w="236"/>
        <w:gridCol w:w="486"/>
        <w:gridCol w:w="240"/>
        <w:gridCol w:w="630"/>
        <w:gridCol w:w="243"/>
        <w:gridCol w:w="611"/>
        <w:gridCol w:w="16"/>
        <w:gridCol w:w="8"/>
      </w:tblGrid>
      <w:tr w:rsidR="00F86099" w:rsidRPr="00B76231" w14:paraId="64C93306" w14:textId="77777777" w:rsidTr="00255AD2">
        <w:trPr>
          <w:gridAfter w:val="2"/>
          <w:wAfter w:w="24" w:type="dxa"/>
          <w:trHeight w:val="225"/>
          <w:tblHeader/>
        </w:trPr>
        <w:tc>
          <w:tcPr>
            <w:tcW w:w="2610" w:type="dxa"/>
            <w:noWrap/>
          </w:tcPr>
          <w:p w14:paraId="310C792F" w14:textId="77777777" w:rsidR="00F86099" w:rsidRPr="00B76231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830" w:type="dxa"/>
            <w:gridSpan w:val="31"/>
          </w:tcPr>
          <w:p w14:paraId="4691DC9C" w14:textId="77777777" w:rsidR="00F86099" w:rsidRPr="00B76231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B7623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B76231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A30656" w14:paraId="037C284E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blHeader/>
        </w:trPr>
        <w:tc>
          <w:tcPr>
            <w:tcW w:w="2610" w:type="dxa"/>
            <w:vAlign w:val="bottom"/>
          </w:tcPr>
          <w:p w14:paraId="15B74BAB" w14:textId="2C26E780" w:rsidR="00F86099" w:rsidRPr="00D540B1" w:rsidRDefault="00D540B1" w:rsidP="00D540B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สาม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1345" w:type="dxa"/>
            <w:gridSpan w:val="3"/>
          </w:tcPr>
          <w:p w14:paraId="33DE9479" w14:textId="2CE2641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A743EE" w:rsidRPr="00A743EE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4B28B2AE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A743EE" w:rsidRPr="00A743EE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508D1EF6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A743EE" w:rsidRPr="00A743EE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47C7177F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A743EE" w:rsidRPr="00A743EE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6" w:type="dxa"/>
            <w:gridSpan w:val="3"/>
          </w:tcPr>
          <w:p w14:paraId="3C157155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240" w:type="dxa"/>
            <w:gridSpan w:val="3"/>
          </w:tcPr>
          <w:p w14:paraId="0F42A3CC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0C433B" w:rsidRPr="00A30656" w14:paraId="44BBBF43" w14:textId="77777777" w:rsidTr="00255AD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610" w:type="dxa"/>
            <w:vAlign w:val="bottom"/>
            <w:hideMark/>
          </w:tcPr>
          <w:p w14:paraId="4FD17B54" w14:textId="2DBF463D" w:rsidR="000C433B" w:rsidRPr="00B76231" w:rsidRDefault="000C433B" w:rsidP="00D540B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A743EE" w:rsidRPr="00A743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B762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EC2DB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มีนาคม</w:t>
            </w:r>
          </w:p>
        </w:tc>
        <w:tc>
          <w:tcPr>
            <w:tcW w:w="540" w:type="dxa"/>
          </w:tcPr>
          <w:p w14:paraId="539C8815" w14:textId="6BC1B43F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7" w:type="dxa"/>
          </w:tcPr>
          <w:p w14:paraId="371D6718" w14:textId="77777777" w:rsidR="000C433B" w:rsidRPr="00B76231" w:rsidRDefault="000C433B" w:rsidP="000C433B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47650A4" w14:textId="6A659335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8" w:type="dxa"/>
          </w:tcPr>
          <w:p w14:paraId="3A006FEE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D219091" w14:textId="2CC46A09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6BB3E231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DBD99FA" w14:textId="3CF349C9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68" w:type="dxa"/>
          </w:tcPr>
          <w:p w14:paraId="1DC8FBD7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1A2F313" w14:textId="4913F28B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2" w:type="dxa"/>
          </w:tcPr>
          <w:p w14:paraId="5353E5CF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CE223" w14:textId="4A8BA6B2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643C3660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0642CCA" w14:textId="1F9DCFE2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4E1722B7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51D3E91" w14:textId="522E638D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3DF609E2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0EFEC9" w14:textId="2AE3ACB7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7" w:type="dxa"/>
          </w:tcPr>
          <w:p w14:paraId="7F515329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B56C0E" w14:textId="25401512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68FF1CCA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118446B" w14:textId="066CFD0A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0" w:type="dxa"/>
          </w:tcPr>
          <w:p w14:paraId="6B057D28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197B3322" w14:textId="767D8960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36" w:type="dxa"/>
          </w:tcPr>
          <w:p w14:paraId="266567E2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4FF549A" w14:textId="4F583928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125D82B9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6A54C3FA" w14:textId="7161E4E8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  <w:tc>
          <w:tcPr>
            <w:tcW w:w="240" w:type="dxa"/>
          </w:tcPr>
          <w:p w14:paraId="50EF4A5A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52F8F1" w14:textId="30C5198D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3" w:type="dxa"/>
          </w:tcPr>
          <w:p w14:paraId="552517C8" w14:textId="77777777" w:rsidR="000C433B" w:rsidRPr="00B76231" w:rsidRDefault="000C433B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5" w:type="dxa"/>
            <w:gridSpan w:val="3"/>
          </w:tcPr>
          <w:p w14:paraId="3AB4CA25" w14:textId="7A0F3B60" w:rsidR="000C433B" w:rsidRPr="00B76231" w:rsidRDefault="00A743EE" w:rsidP="000C433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2567</w:t>
            </w:r>
          </w:p>
        </w:tc>
      </w:tr>
      <w:tr w:rsidR="00F86099" w:rsidRPr="00B76231" w14:paraId="20FADA76" w14:textId="77777777" w:rsidTr="00255AD2">
        <w:tblPrEx>
          <w:tblLook w:val="01E0" w:firstRow="1" w:lastRow="1" w:firstColumn="1" w:lastColumn="1" w:noHBand="0" w:noVBand="0"/>
        </w:tblPrEx>
        <w:trPr>
          <w:gridAfter w:val="2"/>
          <w:wAfter w:w="24" w:type="dxa"/>
          <w:tblHeader/>
        </w:trPr>
        <w:tc>
          <w:tcPr>
            <w:tcW w:w="2610" w:type="dxa"/>
            <w:vAlign w:val="bottom"/>
          </w:tcPr>
          <w:p w14:paraId="71A554AA" w14:textId="77777777" w:rsidR="00F86099" w:rsidRPr="00B76231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830" w:type="dxa"/>
            <w:gridSpan w:val="31"/>
          </w:tcPr>
          <w:p w14:paraId="6EADEA1A" w14:textId="77777777" w:rsidR="00F86099" w:rsidRPr="00B76231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B76231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0C433B" w:rsidRPr="00A30656" w14:paraId="40E6D7C3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29BB3D0" w14:textId="77777777" w:rsidR="000C433B" w:rsidRPr="00B76231" w:rsidRDefault="000C433B" w:rsidP="00DF2E1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  <w:vAlign w:val="bottom"/>
          </w:tcPr>
          <w:p w14:paraId="3A4E0F53" w14:textId="7283B9A9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214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832</w:t>
            </w:r>
          </w:p>
        </w:tc>
        <w:tc>
          <w:tcPr>
            <w:tcW w:w="247" w:type="dxa"/>
            <w:vAlign w:val="bottom"/>
          </w:tcPr>
          <w:p w14:paraId="5FAEB80B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18461FE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241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600</w:t>
            </w:r>
          </w:p>
        </w:tc>
        <w:tc>
          <w:tcPr>
            <w:tcW w:w="238" w:type="dxa"/>
            <w:vAlign w:val="bottom"/>
          </w:tcPr>
          <w:p w14:paraId="00E92986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4DF350D2" w:rsidR="000C433B" w:rsidRPr="00EB3E6A" w:rsidRDefault="00B34F67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4F45B6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1B115F6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732</w:t>
            </w:r>
          </w:p>
        </w:tc>
        <w:tc>
          <w:tcPr>
            <w:tcW w:w="268" w:type="dxa"/>
            <w:vAlign w:val="bottom"/>
          </w:tcPr>
          <w:p w14:paraId="5BC78EF7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4E691906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163</w:t>
            </w:r>
          </w:p>
        </w:tc>
        <w:tc>
          <w:tcPr>
            <w:tcW w:w="242" w:type="dxa"/>
            <w:vAlign w:val="bottom"/>
          </w:tcPr>
          <w:p w14:paraId="3BDF93B1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4B0415C7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246</w:t>
            </w:r>
          </w:p>
        </w:tc>
        <w:tc>
          <w:tcPr>
            <w:tcW w:w="236" w:type="dxa"/>
            <w:vAlign w:val="bottom"/>
          </w:tcPr>
          <w:p w14:paraId="0C47A912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68ACB9C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59C701A9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3CE99602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040</w:t>
            </w:r>
          </w:p>
        </w:tc>
        <w:tc>
          <w:tcPr>
            <w:tcW w:w="236" w:type="dxa"/>
          </w:tcPr>
          <w:p w14:paraId="4DB84DC6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1CC79B9B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306</w:t>
            </w:r>
          </w:p>
        </w:tc>
        <w:tc>
          <w:tcPr>
            <w:tcW w:w="237" w:type="dxa"/>
          </w:tcPr>
          <w:p w14:paraId="54DC46BC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1927F87" w14:textId="6C33C726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</w:t>
            </w:r>
          </w:p>
        </w:tc>
        <w:tc>
          <w:tcPr>
            <w:tcW w:w="236" w:type="dxa"/>
            <w:vAlign w:val="bottom"/>
          </w:tcPr>
          <w:p w14:paraId="0C3320BC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7B72BD" w14:textId="49C76E61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3AED771B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2FF145C" w14:textId="151F2FED" w:rsidR="000C433B" w:rsidRPr="00EB3E6A" w:rsidRDefault="00A743EE" w:rsidP="000C433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  <w:tc>
          <w:tcPr>
            <w:tcW w:w="236" w:type="dxa"/>
            <w:vAlign w:val="bottom"/>
          </w:tcPr>
          <w:p w14:paraId="4EBCE72F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4975AAD1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76C7B5" w14:textId="7D1DFC72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462CBD51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3" w:type="dxa"/>
          </w:tcPr>
          <w:p w14:paraId="66E64DA2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C3D25FB" w14:textId="51FC842F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</w:tr>
      <w:tr w:rsidR="000C433B" w:rsidRPr="00A30656" w14:paraId="753E8916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2F03BEA" w14:textId="77777777" w:rsidR="000C433B" w:rsidRPr="00DF2E12" w:rsidRDefault="000C433B" w:rsidP="000C433B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5376551" w14:textId="2DD3FC5D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038</w:t>
            </w:r>
          </w:p>
        </w:tc>
        <w:tc>
          <w:tcPr>
            <w:tcW w:w="247" w:type="dxa"/>
            <w:vAlign w:val="bottom"/>
          </w:tcPr>
          <w:p w14:paraId="393677B8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6AA93588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582</w:t>
            </w:r>
          </w:p>
        </w:tc>
        <w:tc>
          <w:tcPr>
            <w:tcW w:w="238" w:type="dxa"/>
            <w:vAlign w:val="bottom"/>
          </w:tcPr>
          <w:p w14:paraId="60EA73DC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0A70765D" w:rsidR="000C433B" w:rsidRPr="00EB3E6A" w:rsidRDefault="00B34F67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6858069C" w:rsidR="000C433B" w:rsidRPr="00EB3E6A" w:rsidRDefault="000C433B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6C7D2174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106</w:t>
            </w:r>
          </w:p>
        </w:tc>
        <w:tc>
          <w:tcPr>
            <w:tcW w:w="242" w:type="dxa"/>
            <w:vAlign w:val="bottom"/>
          </w:tcPr>
          <w:p w14:paraId="5E548347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1FA637DB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823</w:t>
            </w:r>
          </w:p>
        </w:tc>
        <w:tc>
          <w:tcPr>
            <w:tcW w:w="236" w:type="dxa"/>
            <w:vAlign w:val="bottom"/>
          </w:tcPr>
          <w:p w14:paraId="20E5F82F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7CA97D8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543</w:t>
            </w:r>
          </w:p>
        </w:tc>
        <w:tc>
          <w:tcPr>
            <w:tcW w:w="236" w:type="dxa"/>
            <w:vAlign w:val="bottom"/>
          </w:tcPr>
          <w:p w14:paraId="07BBC7C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5C5A636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619</w:t>
            </w:r>
          </w:p>
        </w:tc>
        <w:tc>
          <w:tcPr>
            <w:tcW w:w="236" w:type="dxa"/>
          </w:tcPr>
          <w:p w14:paraId="6FF834D5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27B1D10B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979</w:t>
            </w:r>
          </w:p>
        </w:tc>
        <w:tc>
          <w:tcPr>
            <w:tcW w:w="237" w:type="dxa"/>
          </w:tcPr>
          <w:p w14:paraId="16653DDE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589C4678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784</w:t>
            </w:r>
          </w:p>
        </w:tc>
        <w:tc>
          <w:tcPr>
            <w:tcW w:w="236" w:type="dxa"/>
            <w:vAlign w:val="bottom"/>
          </w:tcPr>
          <w:p w14:paraId="237C816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7629CB70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40" w:type="dxa"/>
          </w:tcPr>
          <w:p w14:paraId="3918A613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01A7F49B" w14:textId="110791DE" w:rsidR="000C433B" w:rsidRPr="00EB3E6A" w:rsidRDefault="00A743EE" w:rsidP="000C433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</w:p>
        </w:tc>
        <w:tc>
          <w:tcPr>
            <w:tcW w:w="236" w:type="dxa"/>
            <w:vAlign w:val="bottom"/>
          </w:tcPr>
          <w:p w14:paraId="235F9FA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774348DD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1000F730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96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54165447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1AED13A2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7BEAAEBD" w14:textId="123DD3CC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0C433B" w:rsidRPr="00A30656" w14:paraId="56657515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7B1DF7B7" w14:textId="7E2B4D67" w:rsidR="000C433B" w:rsidRPr="00DF2E12" w:rsidRDefault="000C433B" w:rsidP="000C433B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7B528E2" w14:textId="7402D553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216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870</w:t>
            </w:r>
          </w:p>
        </w:tc>
        <w:tc>
          <w:tcPr>
            <w:tcW w:w="247" w:type="dxa"/>
          </w:tcPr>
          <w:p w14:paraId="0BEE344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525E42A3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245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182</w:t>
            </w:r>
          </w:p>
        </w:tc>
        <w:tc>
          <w:tcPr>
            <w:tcW w:w="238" w:type="dxa"/>
          </w:tcPr>
          <w:p w14:paraId="50002727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17797ABF" w:rsidR="000C433B" w:rsidRPr="00EB3E6A" w:rsidRDefault="00B34F67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2D3BE4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616B2701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732</w:t>
            </w:r>
          </w:p>
        </w:tc>
        <w:tc>
          <w:tcPr>
            <w:tcW w:w="268" w:type="dxa"/>
          </w:tcPr>
          <w:p w14:paraId="2D9AFEB0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5CB74AEA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269</w:t>
            </w:r>
          </w:p>
        </w:tc>
        <w:tc>
          <w:tcPr>
            <w:tcW w:w="242" w:type="dxa"/>
          </w:tcPr>
          <w:p w14:paraId="06014A8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6F184D41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069</w:t>
            </w:r>
          </w:p>
        </w:tc>
        <w:tc>
          <w:tcPr>
            <w:tcW w:w="236" w:type="dxa"/>
          </w:tcPr>
          <w:p w14:paraId="42DB0ABA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37AF5C4A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112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2E0864D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5B2F044A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659</w:t>
            </w:r>
          </w:p>
        </w:tc>
        <w:tc>
          <w:tcPr>
            <w:tcW w:w="236" w:type="dxa"/>
          </w:tcPr>
          <w:p w14:paraId="15BBA015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6AD0C5E7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285</w:t>
            </w:r>
          </w:p>
        </w:tc>
        <w:tc>
          <w:tcPr>
            <w:tcW w:w="237" w:type="dxa"/>
          </w:tcPr>
          <w:p w14:paraId="41567D03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4B477425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934</w:t>
            </w:r>
          </w:p>
        </w:tc>
        <w:tc>
          <w:tcPr>
            <w:tcW w:w="236" w:type="dxa"/>
          </w:tcPr>
          <w:p w14:paraId="536432C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3FFBEBE3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398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0" w:type="dxa"/>
          </w:tcPr>
          <w:p w14:paraId="1D73C97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E04E585" w14:textId="112FBF3E" w:rsidR="000C433B" w:rsidRPr="00EB3E6A" w:rsidRDefault="00A743EE" w:rsidP="000C433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524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576</w:t>
            </w:r>
          </w:p>
        </w:tc>
        <w:tc>
          <w:tcPr>
            <w:tcW w:w="236" w:type="dxa"/>
          </w:tcPr>
          <w:p w14:paraId="1CE612DC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31B97812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53DB657C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06D0054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1DFC1343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3" w:type="dxa"/>
          </w:tcPr>
          <w:p w14:paraId="241AD7F2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4DB269F" w14:textId="4EA3D7E6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475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768</w:t>
            </w:r>
          </w:p>
        </w:tc>
      </w:tr>
      <w:tr w:rsidR="000C433B" w:rsidRPr="00A30656" w14:paraId="3E209B50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0D497FDF" w14:textId="77777777" w:rsidR="000C433B" w:rsidRPr="00DF2E12" w:rsidRDefault="000C433B" w:rsidP="000C433B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7BB4E4D" w14:textId="4D6B306B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190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7" w:type="dxa"/>
          </w:tcPr>
          <w:p w14:paraId="47B7B3F8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5470C39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2A66A444" w:rsidR="000C433B" w:rsidRPr="00EB3E6A" w:rsidRDefault="00B34F67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6F29A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6894AE54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68" w:type="dxa"/>
          </w:tcPr>
          <w:p w14:paraId="3FC6F1B7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43FA7318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452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20E1B726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52DF84D8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771117E8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152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2A5738FC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56C6A07B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50D7267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7DF646AA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327F5973" w14:textId="301996EB" w:rsidR="000C433B" w:rsidRPr="00EB3E6A" w:rsidRDefault="000C433B" w:rsidP="0018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456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A97629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7A3E4962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563</w:t>
            </w:r>
          </w:p>
        </w:tc>
        <w:tc>
          <w:tcPr>
            <w:tcW w:w="236" w:type="dxa"/>
          </w:tcPr>
          <w:p w14:paraId="4AE1A6A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753EF757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813</w:t>
            </w:r>
          </w:p>
        </w:tc>
        <w:tc>
          <w:tcPr>
            <w:tcW w:w="240" w:type="dxa"/>
          </w:tcPr>
          <w:p w14:paraId="2F63A6F3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2412BBBD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</w:t>
            </w:r>
            <w:r w:rsidR="00AA2EF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CF71655" w14:textId="7EE6D36E" w:rsidR="000C433B" w:rsidRPr="00EB3E6A" w:rsidRDefault="000C433B" w:rsidP="0018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628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0C433B" w:rsidRPr="00A30656" w14:paraId="55A973C0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63"/>
        </w:trPr>
        <w:tc>
          <w:tcPr>
            <w:tcW w:w="2610" w:type="dxa"/>
            <w:vAlign w:val="bottom"/>
          </w:tcPr>
          <w:p w14:paraId="03F31D24" w14:textId="5979AC45" w:rsidR="000C433B" w:rsidRPr="00DF2E12" w:rsidRDefault="000C433B" w:rsidP="000C433B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50226958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897</w:t>
            </w:r>
          </w:p>
        </w:tc>
        <w:tc>
          <w:tcPr>
            <w:tcW w:w="247" w:type="dxa"/>
          </w:tcPr>
          <w:p w14:paraId="56E37509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7D046FE6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983</w:t>
            </w:r>
          </w:p>
        </w:tc>
        <w:tc>
          <w:tcPr>
            <w:tcW w:w="238" w:type="dxa"/>
          </w:tcPr>
          <w:p w14:paraId="7EF3C31D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3EB884FE" w:rsidR="000C433B" w:rsidRPr="00EB3E6A" w:rsidRDefault="00B34F67" w:rsidP="00DC5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EA598D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6ACA4393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</w:p>
        </w:tc>
        <w:tc>
          <w:tcPr>
            <w:tcW w:w="268" w:type="dxa"/>
          </w:tcPr>
          <w:p w14:paraId="0AA986A8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5508CFD9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817</w:t>
            </w:r>
          </w:p>
        </w:tc>
        <w:tc>
          <w:tcPr>
            <w:tcW w:w="242" w:type="dxa"/>
          </w:tcPr>
          <w:p w14:paraId="1775CB0C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4E2E0BAE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961</w:t>
            </w:r>
          </w:p>
        </w:tc>
        <w:tc>
          <w:tcPr>
            <w:tcW w:w="236" w:type="dxa"/>
          </w:tcPr>
          <w:p w14:paraId="71FED75D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6E58ADE0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253</w:t>
            </w:r>
          </w:p>
        </w:tc>
        <w:tc>
          <w:tcPr>
            <w:tcW w:w="236" w:type="dxa"/>
          </w:tcPr>
          <w:p w14:paraId="7EEBE43F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4BDF855A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507</w:t>
            </w:r>
          </w:p>
        </w:tc>
        <w:tc>
          <w:tcPr>
            <w:tcW w:w="236" w:type="dxa"/>
          </w:tcPr>
          <w:p w14:paraId="32256E1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6AEA6A91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92F9BFC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558C760C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E54DDE4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3404964A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814</w:t>
            </w:r>
          </w:p>
        </w:tc>
        <w:tc>
          <w:tcPr>
            <w:tcW w:w="240" w:type="dxa"/>
          </w:tcPr>
          <w:p w14:paraId="6F6F985F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24B8A20B" w:rsidR="000C433B" w:rsidRPr="00EB3E6A" w:rsidRDefault="00A743EE" w:rsidP="000C433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135</w:t>
            </w:r>
          </w:p>
        </w:tc>
        <w:tc>
          <w:tcPr>
            <w:tcW w:w="236" w:type="dxa"/>
          </w:tcPr>
          <w:p w14:paraId="449572A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6903C2DA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64B4F18E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995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9256482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4333F9EC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711</w:t>
            </w:r>
          </w:p>
        </w:tc>
        <w:tc>
          <w:tcPr>
            <w:tcW w:w="243" w:type="dxa"/>
          </w:tcPr>
          <w:p w14:paraId="46E0EB41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3DADF554" w14:textId="6990F5C8" w:rsidR="000C433B" w:rsidRPr="00EB3E6A" w:rsidRDefault="00A743EE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140</w:t>
            </w:r>
          </w:p>
        </w:tc>
      </w:tr>
      <w:tr w:rsidR="00FC1EEA" w:rsidRPr="00A30656" w14:paraId="3D9FA1EA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610" w:type="dxa"/>
            <w:vAlign w:val="bottom"/>
          </w:tcPr>
          <w:p w14:paraId="60CA7D97" w14:textId="77777777" w:rsidR="00FC1EEA" w:rsidRPr="00DF2E12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40F8D3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7E9690DD" w14:textId="77777777" w:rsidR="00FC1EEA" w:rsidRPr="00EB3E6A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FC1EEA" w:rsidRPr="00EB3E6A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FC1EEA" w:rsidRPr="00EB3E6A" w:rsidRDefault="00FC1EEA" w:rsidP="00FC1EEA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4AB1349D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00F628A0" w:rsidR="00FC1EEA" w:rsidRPr="00EB3E6A" w:rsidRDefault="00A743EE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210F4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10F4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365</w:t>
            </w:r>
          </w:p>
        </w:tc>
        <w:tc>
          <w:tcPr>
            <w:tcW w:w="243" w:type="dxa"/>
          </w:tcPr>
          <w:p w14:paraId="3090649F" w14:textId="77777777" w:rsidR="00FC1EEA" w:rsidRPr="00EB3E6A" w:rsidRDefault="00FC1EEA" w:rsidP="00FC1E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</w:tcPr>
          <w:p w14:paraId="2E70EF78" w14:textId="0C9CBEC7" w:rsidR="00FC1EEA" w:rsidRPr="00EB3E6A" w:rsidRDefault="00A743EE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015</w:t>
            </w:r>
          </w:p>
        </w:tc>
      </w:tr>
      <w:tr w:rsidR="00FC1EEA" w:rsidRPr="00A30656" w14:paraId="38CD58F6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13BC187" w14:textId="77777777" w:rsidR="00FC1EEA" w:rsidRPr="00B76231" w:rsidRDefault="00FC1EEA" w:rsidP="00FC1E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40" w:type="dxa"/>
          </w:tcPr>
          <w:p w14:paraId="5C7C2B49" w14:textId="77777777" w:rsidR="00FC1EEA" w:rsidRPr="00EB3E6A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22958828" w14:textId="77777777" w:rsidR="00FC1EEA" w:rsidRPr="00EB3E6A" w:rsidRDefault="00FC1EEA" w:rsidP="00FC1EEA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FC1EEA" w:rsidRPr="00EB3E6A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FC1EEA" w:rsidRPr="00EB3E6A" w:rsidRDefault="00FC1EEA" w:rsidP="00FC1EEA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32442F35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8F2C53" w14:textId="77777777" w:rsidR="00FC1EEA" w:rsidRPr="00EB3E6A" w:rsidRDefault="00FC1EEA" w:rsidP="00FC1EEA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FC1EEA" w:rsidRPr="00EB3E6A" w:rsidRDefault="00FC1EEA" w:rsidP="00FC1EEA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FC1EEA" w:rsidRPr="00EB3E6A" w:rsidRDefault="00FC1EEA" w:rsidP="00FC1EEA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1D4A2127" w:rsidR="00FC1EEA" w:rsidRPr="00EB3E6A" w:rsidRDefault="00210F45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68</w:t>
            </w:r>
            <w:r w:rsidR="00B34F67" w:rsidRPr="00EB3E6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AA2EFA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243" w:type="dxa"/>
          </w:tcPr>
          <w:p w14:paraId="372EC5F7" w14:textId="77777777" w:rsidR="00FC1EEA" w:rsidRPr="00EB3E6A" w:rsidRDefault="00FC1EEA" w:rsidP="00FC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186D6BCD" w14:textId="09B367FB" w:rsidR="00FC1EEA" w:rsidRPr="00EB3E6A" w:rsidRDefault="00A743EE" w:rsidP="00580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</w:rPr>
              <w:t>136</w:t>
            </w:r>
            <w:r w:rsidR="000C433B" w:rsidRPr="00EB3E6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</w:tr>
      <w:tr w:rsidR="000C433B" w:rsidRPr="00A30656" w14:paraId="2C933B8D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38DAA5C4" w14:textId="77777777" w:rsidR="000C433B" w:rsidRPr="00DF2E12" w:rsidRDefault="000C433B" w:rsidP="000C433B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40" w:type="dxa"/>
          </w:tcPr>
          <w:p w14:paraId="37162639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67C52043" w14:textId="77777777" w:rsidR="000C433B" w:rsidRPr="00EB3E6A" w:rsidRDefault="000C433B" w:rsidP="000C433B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0739617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DBA0F6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5BACB72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0A1B9DBC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07EF1CD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D325633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930A2B8" w14:textId="77777777" w:rsidR="000C433B" w:rsidRPr="00EB3E6A" w:rsidRDefault="000C433B" w:rsidP="000C433B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6E0CB26" w14:textId="77777777" w:rsidR="000C433B" w:rsidRPr="00EB3E6A" w:rsidRDefault="000C433B" w:rsidP="000C433B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447D7B1F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7565D2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left w:val="nil"/>
            </w:tcBorders>
          </w:tcPr>
          <w:p w14:paraId="543D9B61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A76CFF2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98F739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B513F64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6F9B891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452A7954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C5EFD2" w14:textId="64B86912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</w:t>
            </w:r>
            <w:r w:rsidR="003C672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298E0CDA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2F5A0C36" w14:textId="189A1B64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0C433B" w:rsidRPr="00A30656" w14:paraId="17196823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27605216" w14:textId="77777777" w:rsidR="000C433B" w:rsidRPr="00DF2E12" w:rsidRDefault="000C433B" w:rsidP="00DF2E1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40" w:type="dxa"/>
          </w:tcPr>
          <w:p w14:paraId="3539E2DF" w14:textId="77777777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8C1466E" w14:textId="77777777" w:rsidR="000C433B" w:rsidRPr="00EB3E6A" w:rsidRDefault="000C433B" w:rsidP="000C433B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0C433B" w:rsidRPr="00EB3E6A" w:rsidRDefault="000C433B" w:rsidP="000C433B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0C433B" w:rsidRPr="00EB3E6A" w:rsidRDefault="000C433B" w:rsidP="000C433B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C377C16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0C433B" w:rsidRPr="00EB3E6A" w:rsidRDefault="000C433B" w:rsidP="000C433B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0C433B" w:rsidRPr="00EB3E6A" w:rsidRDefault="000C433B" w:rsidP="000C433B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0C433B" w:rsidRPr="00EB3E6A" w:rsidRDefault="000C433B" w:rsidP="000C433B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53484056" w:rsidR="000C433B" w:rsidRPr="00EB3E6A" w:rsidRDefault="00B34F67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="003C672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4F7C5D06" w14:textId="77777777" w:rsidR="000C433B" w:rsidRPr="00EB3E6A" w:rsidRDefault="000C433B" w:rsidP="000C43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71099155" w14:textId="4EC5F81E" w:rsidR="000C433B" w:rsidRPr="00EB3E6A" w:rsidRDefault="000C433B" w:rsidP="000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743EE"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844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4E5D85" w:rsidRPr="00A30656" w14:paraId="607DBD82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46EAEA5" w14:textId="0443C9CA" w:rsidR="004E5D85" w:rsidRPr="00B76231" w:rsidRDefault="004E5D85" w:rsidP="004E5D8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(กลับรายการ) ผลขาดทุนจากการด้อยค่าซึ่งเป็นไป</w:t>
            </w:r>
          </w:p>
          <w:p w14:paraId="17A17714" w14:textId="07D2BB35" w:rsidR="004E5D85" w:rsidRPr="00B76231" w:rsidRDefault="004E5D85" w:rsidP="004E5D8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right="-20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ตาม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540" w:type="dxa"/>
          </w:tcPr>
          <w:p w14:paraId="2861FAA1" w14:textId="77777777" w:rsidR="004E5D85" w:rsidRPr="00EB3E6A" w:rsidRDefault="004E5D85" w:rsidP="004E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51D8CD73" w14:textId="77777777" w:rsidR="004E5D85" w:rsidRPr="00EB3E6A" w:rsidRDefault="004E5D85" w:rsidP="004E5D8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4E5D85" w:rsidRPr="00EB3E6A" w:rsidRDefault="004E5D85" w:rsidP="004E5D8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4E5D85" w:rsidRPr="00EB3E6A" w:rsidRDefault="004E5D85" w:rsidP="004E5D8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4E5D85" w:rsidRPr="00EB3E6A" w:rsidRDefault="004E5D85" w:rsidP="004E5D8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67D0FBBE" w14:textId="77777777" w:rsidR="004E5D85" w:rsidRPr="00EB3E6A" w:rsidRDefault="004E5D85" w:rsidP="004E5D8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4E5D85" w:rsidRPr="00EB3E6A" w:rsidRDefault="004E5D85" w:rsidP="004E5D8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4E5D85" w:rsidRPr="00EB3E6A" w:rsidRDefault="004E5D85" w:rsidP="004E5D8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F6FE0E1" w14:textId="77777777" w:rsidR="004E5D85" w:rsidRPr="00EB3E6A" w:rsidRDefault="004E5D85" w:rsidP="004E5D8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2130009" w14:textId="77777777" w:rsidR="004E5D85" w:rsidRPr="00EB3E6A" w:rsidRDefault="004E5D85" w:rsidP="004E5D8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B4963BE" w14:textId="77777777" w:rsidR="004E5D85" w:rsidRDefault="004E5D85" w:rsidP="004E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1C6E373A" w:rsidR="004E5D85" w:rsidRPr="00EB3E6A" w:rsidRDefault="004E5D85" w:rsidP="004E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978</w:t>
            </w:r>
          </w:p>
        </w:tc>
        <w:tc>
          <w:tcPr>
            <w:tcW w:w="243" w:type="dxa"/>
          </w:tcPr>
          <w:p w14:paraId="16CC0AA1" w14:textId="77777777" w:rsidR="004E5D85" w:rsidRPr="00EB3E6A" w:rsidRDefault="004E5D85" w:rsidP="004E5D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42D617AC" w14:textId="77777777" w:rsidR="004E5D85" w:rsidRDefault="004E5D85" w:rsidP="004E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5984484A" w:rsidR="004E5D85" w:rsidRPr="00EB3E6A" w:rsidRDefault="004E5D85" w:rsidP="004E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313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55AD2" w:rsidRPr="00A30656" w14:paraId="2E38FD61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47CE1B1B" w14:textId="77777777" w:rsidR="00255AD2" w:rsidRPr="00B76231" w:rsidRDefault="00255AD2" w:rsidP="00255AD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</w:t>
            </w:r>
          </w:p>
          <w:p w14:paraId="52DC08DB" w14:textId="23DF47B1" w:rsidR="00255AD2" w:rsidRPr="00B76231" w:rsidRDefault="00255AD2" w:rsidP="00255AD2">
            <w:pPr>
              <w:pStyle w:val="NoSpacing"/>
              <w:tabs>
                <w:tab w:val="clear" w:pos="227"/>
                <w:tab w:val="clear" w:pos="1871"/>
                <w:tab w:val="left" w:pos="162"/>
              </w:tabs>
              <w:ind w:left="70" w:right="-200" w:firstLine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540" w:type="dxa"/>
          </w:tcPr>
          <w:p w14:paraId="5E4C9139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3A6C257A" w14:textId="77777777" w:rsidR="00255AD2" w:rsidRPr="00EB3E6A" w:rsidRDefault="00255AD2" w:rsidP="00255AD2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204AE1CC" w14:textId="77777777" w:rsidR="00255AD2" w:rsidRPr="00EB3E6A" w:rsidRDefault="00255AD2" w:rsidP="00255AD2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255AD2" w:rsidRPr="00EB3E6A" w:rsidRDefault="00255AD2" w:rsidP="00255AD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255AD2" w:rsidRPr="00EB3E6A" w:rsidRDefault="00255AD2" w:rsidP="00255AD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255AD2" w:rsidRPr="00EB3E6A" w:rsidRDefault="00255AD2" w:rsidP="00255AD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255AD2" w:rsidRPr="00EB3E6A" w:rsidRDefault="00255AD2" w:rsidP="00255AD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D0EEC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2640AC12" w:rsidR="00255AD2" w:rsidRPr="00EB3E6A" w:rsidRDefault="00A851F4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5,952</w:t>
            </w:r>
          </w:p>
        </w:tc>
        <w:tc>
          <w:tcPr>
            <w:tcW w:w="243" w:type="dxa"/>
          </w:tcPr>
          <w:p w14:paraId="1F7AF777" w14:textId="77777777" w:rsidR="00255AD2" w:rsidRPr="00EB3E6A" w:rsidRDefault="00255AD2" w:rsidP="00255A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</w:tcPr>
          <w:p w14:paraId="4161B97C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71AFDD1C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</w:t>
            </w:r>
            <w:r w:rsidRPr="00EB3E6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639</w:t>
            </w:r>
          </w:p>
        </w:tc>
      </w:tr>
      <w:tr w:rsidR="00255AD2" w:rsidRPr="00A30656" w14:paraId="09DC2242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B5D4CD3" w14:textId="0E134D2D" w:rsidR="00255AD2" w:rsidRPr="00DF2E12" w:rsidRDefault="00255AD2" w:rsidP="008A4A3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="00740F1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="00740F1E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ขาดทุน) 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540" w:type="dxa"/>
            <w:vAlign w:val="bottom"/>
          </w:tcPr>
          <w:p w14:paraId="25592BA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68EC2F7B" w14:textId="77777777" w:rsidR="00255AD2" w:rsidRPr="00EB3E6A" w:rsidRDefault="00255AD2" w:rsidP="00255AD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  <w:vAlign w:val="bottom"/>
          </w:tcPr>
          <w:p w14:paraId="217BA6BD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60639674" w:rsidR="00255AD2" w:rsidRPr="00EB3E6A" w:rsidRDefault="00740F1E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(1,397)</w:t>
            </w:r>
          </w:p>
        </w:tc>
        <w:tc>
          <w:tcPr>
            <w:tcW w:w="243" w:type="dxa"/>
          </w:tcPr>
          <w:p w14:paraId="4FA3EE46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</w:tcBorders>
          </w:tcPr>
          <w:p w14:paraId="5EF8CCF8" w14:textId="39489F25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Pr="00EB3E6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</w:tr>
      <w:tr w:rsidR="00255AD2" w:rsidRPr="00A30656" w14:paraId="085E0D7A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5D1B017C" w14:textId="4B567934" w:rsidR="00255AD2" w:rsidRPr="00DF2E12" w:rsidRDefault="00255AD2" w:rsidP="008A4A3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7623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B7623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40" w:type="dxa"/>
            <w:vAlign w:val="bottom"/>
          </w:tcPr>
          <w:p w14:paraId="7014E52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6CA7498D" w14:textId="77777777" w:rsidR="00255AD2" w:rsidRPr="00EB3E6A" w:rsidRDefault="00255AD2" w:rsidP="00255AD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2A77607E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1023CF48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EB3E6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10F45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C6723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243" w:type="dxa"/>
          </w:tcPr>
          <w:p w14:paraId="36BF5A7C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65FF25E7" w14:textId="34455CEF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EB3E6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743E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</w:tr>
      <w:tr w:rsidR="00255AD2" w:rsidRPr="00A30656" w14:paraId="5939A528" w14:textId="77777777" w:rsidTr="00255AD2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610" w:type="dxa"/>
            <w:vAlign w:val="bottom"/>
          </w:tcPr>
          <w:p w14:paraId="1B37ACC8" w14:textId="77777777" w:rsidR="00255AD2" w:rsidRPr="008A4A35" w:rsidRDefault="00255AD2" w:rsidP="008A4A3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A4A35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540" w:type="dxa"/>
            <w:vAlign w:val="bottom"/>
          </w:tcPr>
          <w:p w14:paraId="41EC359F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1DD1DABF" w14:textId="77777777" w:rsidR="00255AD2" w:rsidRPr="00EB3E6A" w:rsidRDefault="00255AD2" w:rsidP="00255AD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2" w:type="dxa"/>
          </w:tcPr>
          <w:p w14:paraId="42B3F7BE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255AD2" w:rsidRPr="00EB3E6A" w:rsidRDefault="00255AD2" w:rsidP="00255AD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7CE29322" w:rsidR="00255AD2" w:rsidRPr="00EB3E6A" w:rsidRDefault="00740F1E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1,975</w:t>
            </w:r>
          </w:p>
        </w:tc>
        <w:tc>
          <w:tcPr>
            <w:tcW w:w="243" w:type="dxa"/>
          </w:tcPr>
          <w:p w14:paraId="63A48C0F" w14:textId="77777777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15EC4BC9" w:rsidR="00255AD2" w:rsidRPr="00EB3E6A" w:rsidRDefault="00255AD2" w:rsidP="00255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17</w:t>
            </w:r>
            <w:r w:rsidRPr="00EB3E6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290</w:t>
            </w:r>
          </w:p>
        </w:tc>
      </w:tr>
    </w:tbl>
    <w:p w14:paraId="67759840" w14:textId="6EA12BE5" w:rsidR="002B2CA6" w:rsidRPr="00A3065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29"/>
          <w:szCs w:val="29"/>
        </w:rPr>
      </w:pPr>
    </w:p>
    <w:p w14:paraId="59F59493" w14:textId="4CFADE26" w:rsidR="00A72734" w:rsidRPr="00A30656" w:rsidRDefault="00A72734" w:rsidP="008F5515">
      <w:pPr>
        <w:rPr>
          <w:rFonts w:ascii="Angsana New" w:hAnsi="Angsana New"/>
          <w:sz w:val="29"/>
          <w:szCs w:val="29"/>
          <w:cs/>
        </w:rPr>
        <w:sectPr w:rsidR="00A72734" w:rsidRPr="00A30656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393E7C4E" w:rsidR="00541200" w:rsidRPr="00647E68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6" w:name="_Hlk101883478"/>
      <w:bookmarkStart w:id="7" w:name="OLE_LINK4"/>
      <w:r w:rsidRPr="00647E68">
        <w:rPr>
          <w:rFonts w:ascii="Angsana New" w:hAnsi="Angsana New" w:hint="cs"/>
          <w:bCs/>
          <w:sz w:val="30"/>
          <w:szCs w:val="30"/>
          <w:cs/>
        </w:rPr>
        <w:lastRenderedPageBreak/>
        <w:t>กำไร</w:t>
      </w:r>
      <w:r w:rsidR="00C35C5F" w:rsidRPr="00647E6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35C5F" w:rsidRPr="00647E68">
        <w:rPr>
          <w:rFonts w:ascii="Angsana New" w:hAnsi="Angsana New"/>
          <w:bCs/>
          <w:sz w:val="30"/>
          <w:szCs w:val="30"/>
        </w:rPr>
        <w:t>(</w:t>
      </w:r>
      <w:r w:rsidR="00C35C5F" w:rsidRPr="00647E68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="00C35C5F" w:rsidRPr="00647E68">
        <w:rPr>
          <w:rFonts w:ascii="Angsana New" w:hAnsi="Angsana New"/>
          <w:bCs/>
          <w:sz w:val="30"/>
          <w:szCs w:val="30"/>
        </w:rPr>
        <w:t xml:space="preserve">) </w:t>
      </w:r>
      <w:r w:rsidRPr="00647E68"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410759C1" w14:textId="7DC2E92C" w:rsidR="006D58A4" w:rsidRPr="00A30656" w:rsidRDefault="006D58A4" w:rsidP="009A0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i/>
          <w:iCs/>
          <w:sz w:val="19"/>
          <w:szCs w:val="19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270"/>
        <w:gridCol w:w="990"/>
        <w:gridCol w:w="270"/>
        <w:gridCol w:w="990"/>
        <w:gridCol w:w="270"/>
        <w:gridCol w:w="990"/>
      </w:tblGrid>
      <w:tr w:rsidR="00D03DC0" w:rsidRPr="00A30656" w14:paraId="59E0C171" w14:textId="77777777" w:rsidTr="00BA128A">
        <w:tc>
          <w:tcPr>
            <w:tcW w:w="4860" w:type="dxa"/>
          </w:tcPr>
          <w:p w14:paraId="520B23CB" w14:textId="23E4D7B5" w:rsidR="00D03DC0" w:rsidRPr="00B76231" w:rsidRDefault="004B3EBA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76231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2A0F3D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สาม</w:t>
            </w:r>
            <w:r w:rsidRPr="00B76231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B76231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="000C433B" w:rsidRPr="00B76231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2250" w:type="dxa"/>
            <w:gridSpan w:val="3"/>
          </w:tcPr>
          <w:p w14:paraId="1069050E" w14:textId="77777777" w:rsidR="00D03DC0" w:rsidRPr="00B76231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B76231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B76231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70" w:type="dxa"/>
          </w:tcPr>
          <w:p w14:paraId="27F3A98D" w14:textId="77777777" w:rsidR="00D03DC0" w:rsidRPr="00B76231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49BC5A4B" w14:textId="77777777" w:rsidR="00D03DC0" w:rsidRPr="00B76231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B76231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B76231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BA128A" w:rsidRPr="00A30656" w14:paraId="19241BEE" w14:textId="77777777" w:rsidTr="00BA128A">
        <w:tc>
          <w:tcPr>
            <w:tcW w:w="4860" w:type="dxa"/>
          </w:tcPr>
          <w:p w14:paraId="1E69EFDC" w14:textId="32E09B73" w:rsidR="004B3EBA" w:rsidRPr="00B76231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center"/>
          </w:tcPr>
          <w:p w14:paraId="61237C4C" w14:textId="3E09EFE8" w:rsidR="004B3EBA" w:rsidRPr="00B76231" w:rsidRDefault="00A743EE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743E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29646459" w14:textId="77777777" w:rsidR="004B3EBA" w:rsidRPr="00B76231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6A8406" w14:textId="22A0EC45" w:rsidR="004B3EBA" w:rsidRPr="00B76231" w:rsidRDefault="00A743EE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743E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70" w:type="dxa"/>
          </w:tcPr>
          <w:p w14:paraId="10579DEB" w14:textId="77777777" w:rsidR="004B3EBA" w:rsidRPr="00B76231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C51FBA5" w14:textId="6922C328" w:rsidR="004B3EBA" w:rsidRPr="00B76231" w:rsidRDefault="00A743EE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743E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70" w:type="dxa"/>
            <w:vAlign w:val="center"/>
          </w:tcPr>
          <w:p w14:paraId="402F900E" w14:textId="77777777" w:rsidR="004B3EBA" w:rsidRPr="00B76231" w:rsidRDefault="004B3EBA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BB63BE1" w14:textId="73E74DC1" w:rsidR="004B3EBA" w:rsidRPr="00B76231" w:rsidRDefault="00A743EE" w:rsidP="004B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743E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D03DC0" w:rsidRPr="00A30656" w14:paraId="121F3881" w14:textId="77777777" w:rsidTr="00BA128A">
        <w:tc>
          <w:tcPr>
            <w:tcW w:w="4860" w:type="dxa"/>
          </w:tcPr>
          <w:p w14:paraId="1950303C" w14:textId="77777777" w:rsidR="00D03DC0" w:rsidRPr="00B76231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34573F2C" w14:textId="77777777" w:rsidR="00D03DC0" w:rsidRPr="00B76231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B76231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B76231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B76231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 w:rsidRPr="00B76231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/ </w:t>
            </w:r>
            <w:r w:rsidRPr="00B76231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B76231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BA128A" w:rsidRPr="00A30656" w14:paraId="5BD385E3" w14:textId="77777777" w:rsidTr="00BA128A">
        <w:tc>
          <w:tcPr>
            <w:tcW w:w="4860" w:type="dxa"/>
          </w:tcPr>
          <w:p w14:paraId="52C76535" w14:textId="5D08DEF3" w:rsidR="000A04B4" w:rsidRPr="00B76231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</w:t>
            </w:r>
            <w:r w:rsidR="00ED4BC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ED4BC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(ขาดทุน) </w:t>
            </w:r>
            <w:r w:rsidRPr="00B7623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ที่เป็นส่วนของผู้ถือหุ้นสามั</w:t>
            </w:r>
            <w:r w:rsidRPr="00B7623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68292DF" w14:textId="77777777" w:rsidR="000A04B4" w:rsidRPr="00B76231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A494F14" w14:textId="77777777" w:rsidR="000A04B4" w:rsidRPr="00B76231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96B727C" w14:textId="77777777" w:rsidR="000A04B4" w:rsidRPr="00B76231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A13A5B5" w14:textId="77777777" w:rsidR="000A04B4" w:rsidRPr="00B76231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EC90677" w14:textId="77777777" w:rsidR="000A04B4" w:rsidRPr="00B76231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109EADB" w14:textId="77777777" w:rsidR="000A04B4" w:rsidRPr="00B76231" w:rsidRDefault="000A04B4" w:rsidP="000A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483B56A" w14:textId="77777777" w:rsidR="000A04B4" w:rsidRPr="00B76231" w:rsidRDefault="000A04B4" w:rsidP="000A04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A128A" w:rsidRPr="00A30656" w14:paraId="34DD4640" w14:textId="77777777" w:rsidTr="00BA128A">
        <w:tc>
          <w:tcPr>
            <w:tcW w:w="4860" w:type="dxa"/>
          </w:tcPr>
          <w:p w14:paraId="4C88BD26" w14:textId="4DA8A2F2" w:rsidR="00FC1EEA" w:rsidRPr="00B76231" w:rsidRDefault="00FC1EEA" w:rsidP="00FC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917B2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917B23">
              <w:rPr>
                <w:rFonts w:ascii="Angsana New" w:hAnsi="Angsana New" w:hint="cs"/>
                <w:sz w:val="29"/>
                <w:szCs w:val="29"/>
                <w:cs/>
              </w:rPr>
              <w:t xml:space="preserve">(ขาดทุน) </w:t>
            </w:r>
            <w:r w:rsidRPr="00B76231">
              <w:rPr>
                <w:rFonts w:ascii="Angsana New" w:hAnsi="Angsana New"/>
                <w:sz w:val="29"/>
                <w:szCs w:val="29"/>
                <w:cs/>
              </w:rPr>
              <w:t>สำหรับ</w:t>
            </w:r>
            <w:r w:rsidRPr="00B76231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B76231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</w:t>
            </w:r>
          </w:p>
        </w:tc>
        <w:tc>
          <w:tcPr>
            <w:tcW w:w="990" w:type="dxa"/>
            <w:vAlign w:val="bottom"/>
          </w:tcPr>
          <w:p w14:paraId="34CD364B" w14:textId="0B4FD42D" w:rsidR="00FC1EEA" w:rsidRPr="002A0F3D" w:rsidRDefault="00FC1EEA" w:rsidP="00FC1E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3FA8ACC5" w14:textId="77777777" w:rsidR="00FC1EEA" w:rsidRPr="002A0F3D" w:rsidRDefault="00FC1EEA" w:rsidP="00FC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4F8CD05" w14:textId="011E87E4" w:rsidR="00FC1EEA" w:rsidRPr="002A0F3D" w:rsidRDefault="00FC1EEA" w:rsidP="00FC1E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DE0F49" w14:textId="77777777" w:rsidR="00FC1EEA" w:rsidRPr="002A0F3D" w:rsidRDefault="00FC1EEA" w:rsidP="00FC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CFD2E86" w14:textId="0B601BFE" w:rsidR="00FC1EEA" w:rsidRPr="002A0F3D" w:rsidRDefault="00FC1EEA" w:rsidP="00FC1E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57EE9DB3" w14:textId="77777777" w:rsidR="00FC1EEA" w:rsidRPr="002A0F3D" w:rsidRDefault="00FC1EEA" w:rsidP="00FC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824BFC1" w14:textId="63493AC2" w:rsidR="00FC1EEA" w:rsidRPr="002A0F3D" w:rsidRDefault="00FC1EEA" w:rsidP="00FC1E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A128A" w:rsidRPr="00A30656" w14:paraId="6D9F5AED" w14:textId="77777777" w:rsidTr="00BA128A">
        <w:trPr>
          <w:trHeight w:val="254"/>
        </w:trPr>
        <w:tc>
          <w:tcPr>
            <w:tcW w:w="4860" w:type="dxa"/>
          </w:tcPr>
          <w:p w14:paraId="043EC339" w14:textId="597FF2A8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sz w:val="29"/>
                <w:szCs w:val="29"/>
                <w:cs/>
              </w:rPr>
              <w:t>หุ้นสามัญขอ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</w:t>
            </w:r>
            <w:r w:rsidRPr="00B76231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76D426DD" w14:textId="0AB40A69" w:rsidR="006C1F85" w:rsidRPr="002A0F3D" w:rsidRDefault="00A851F4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1,004</w:t>
            </w:r>
          </w:p>
        </w:tc>
        <w:tc>
          <w:tcPr>
            <w:tcW w:w="270" w:type="dxa"/>
          </w:tcPr>
          <w:p w14:paraId="43E3DF3A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7F78020" w14:textId="256DEAA6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290</w:t>
            </w:r>
          </w:p>
        </w:tc>
        <w:tc>
          <w:tcPr>
            <w:tcW w:w="270" w:type="dxa"/>
          </w:tcPr>
          <w:p w14:paraId="0CFB0D1E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632E1F0" w14:textId="04CFA4EC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059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</w:tcPr>
          <w:p w14:paraId="391263D8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18D1D07" w14:textId="2CF69CB5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185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A128A" w:rsidRPr="00A30656" w14:paraId="2D67AF27" w14:textId="77777777" w:rsidTr="00BA128A">
        <w:trPr>
          <w:trHeight w:val="254"/>
        </w:trPr>
        <w:tc>
          <w:tcPr>
            <w:tcW w:w="4860" w:type="dxa"/>
          </w:tcPr>
          <w:p w14:paraId="4B9C70CE" w14:textId="77777777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A07AA8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8E677B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24BB78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C389FA5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51477F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0B119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706DD62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A128A" w:rsidRPr="00A30656" w14:paraId="4E9724E2" w14:textId="77777777" w:rsidTr="00BA128A">
        <w:tc>
          <w:tcPr>
            <w:tcW w:w="4860" w:type="dxa"/>
          </w:tcPr>
          <w:p w14:paraId="042D8C39" w14:textId="6B0F4537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2692831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737D68F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42F2855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02B0C70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E88EA12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5889605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3F023B9" w14:textId="7777777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A128A" w:rsidRPr="00A30656" w14:paraId="34FE7EC4" w14:textId="77777777" w:rsidTr="00BA128A">
        <w:tc>
          <w:tcPr>
            <w:tcW w:w="4860" w:type="dxa"/>
            <w:vAlign w:val="bottom"/>
          </w:tcPr>
          <w:p w14:paraId="2864A647" w14:textId="62C40BC4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B76231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A743EE">
              <w:rPr>
                <w:rFonts w:ascii="Angsana New" w:hAnsi="Angsana New"/>
                <w:sz w:val="29"/>
                <w:szCs w:val="29"/>
              </w:rPr>
              <w:t>1</w:t>
            </w:r>
            <w:r w:rsidRPr="00B7623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76231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384BBF59" w14:textId="335B3EA9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 w:hint="cs"/>
                <w:sz w:val="29"/>
                <w:szCs w:val="29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CF8783C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3296F1C" w14:textId="3B6D0002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200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179872CB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E78A5B2" w14:textId="5CBEA717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0579703D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ED38E15" w14:textId="1BFCCC8C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200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000</w:t>
            </w:r>
          </w:p>
        </w:tc>
      </w:tr>
      <w:tr w:rsidR="00BA128A" w:rsidRPr="00A30656" w14:paraId="68E066E9" w14:textId="77777777" w:rsidTr="00BA128A">
        <w:tc>
          <w:tcPr>
            <w:tcW w:w="4860" w:type="dxa"/>
            <w:vAlign w:val="bottom"/>
          </w:tcPr>
          <w:p w14:paraId="40722F86" w14:textId="566CACA3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sz w:val="29"/>
                <w:szCs w:val="29"/>
                <w:cs/>
              </w:rPr>
              <w:t>ผลกระทบจากการ</w:t>
            </w:r>
            <w:r w:rsidRPr="00B76231">
              <w:rPr>
                <w:rFonts w:ascii="Angsana New" w:hAnsi="Angsana New" w:hint="cs"/>
                <w:sz w:val="29"/>
                <w:szCs w:val="29"/>
                <w:cs/>
              </w:rPr>
              <w:t>ออก</w:t>
            </w:r>
            <w:r w:rsidRPr="00B76231">
              <w:rPr>
                <w:rFonts w:ascii="Angsana New" w:hAnsi="Angsana New"/>
                <w:sz w:val="29"/>
                <w:szCs w:val="29"/>
                <w:cs/>
              </w:rPr>
              <w:t>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5FCF2" w14:textId="11BBB770" w:rsidR="006C1F85" w:rsidRPr="002A0F3D" w:rsidRDefault="006C1F85" w:rsidP="00BA128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F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15C4E0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2EB40B" w14:textId="16FE6F83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953</w:t>
            </w:r>
          </w:p>
        </w:tc>
        <w:tc>
          <w:tcPr>
            <w:tcW w:w="270" w:type="dxa"/>
          </w:tcPr>
          <w:p w14:paraId="10BDEEB4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7B27A9" w14:textId="68974065" w:rsidR="006C1F85" w:rsidRPr="002A0F3D" w:rsidRDefault="006C1F85" w:rsidP="00520058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F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AD680B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7D4C2F" w14:textId="7BD08711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953</w:t>
            </w:r>
          </w:p>
        </w:tc>
      </w:tr>
      <w:tr w:rsidR="00BA128A" w:rsidRPr="00A30656" w14:paraId="5C48ED59" w14:textId="77777777" w:rsidTr="00BA128A">
        <w:tc>
          <w:tcPr>
            <w:tcW w:w="4860" w:type="dxa"/>
          </w:tcPr>
          <w:p w14:paraId="66B1897B" w14:textId="77777777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4F4F4D1" w14:textId="365F0AD5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B7623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A743E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76231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Pr="00B76231">
              <w:rPr>
                <w:rFonts w:ascii="Angsana New" w:hAnsi="Angsana New" w:hint="cs"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60AB7F" w14:textId="047A7F2D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6BA02277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572EAE" w14:textId="3CB2A65E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206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953</w:t>
            </w:r>
          </w:p>
        </w:tc>
        <w:tc>
          <w:tcPr>
            <w:tcW w:w="270" w:type="dxa"/>
          </w:tcPr>
          <w:p w14:paraId="20A6C85E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617B11" w14:textId="65122911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6BBB0880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4201BA" w14:textId="080A5648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206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953</w:t>
            </w:r>
          </w:p>
        </w:tc>
      </w:tr>
      <w:tr w:rsidR="00BA128A" w:rsidRPr="00A30656" w14:paraId="67457922" w14:textId="77777777" w:rsidTr="00BA128A">
        <w:tc>
          <w:tcPr>
            <w:tcW w:w="4860" w:type="dxa"/>
          </w:tcPr>
          <w:p w14:paraId="63FA3CBC" w14:textId="3FACC9F6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sz w:val="29"/>
                <w:szCs w:val="29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F8F654" w14:textId="053ACEFC" w:rsidR="006C1F85" w:rsidRPr="00754858" w:rsidRDefault="006C1F85" w:rsidP="00754858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8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0EBBED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4C2A8C" w14:textId="4A013E64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146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163</w:t>
            </w:r>
          </w:p>
        </w:tc>
        <w:tc>
          <w:tcPr>
            <w:tcW w:w="270" w:type="dxa"/>
          </w:tcPr>
          <w:p w14:paraId="24090039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5A4980" w14:textId="1A6EDA61" w:rsidR="006C1F85" w:rsidRPr="00754858" w:rsidRDefault="006C1F85" w:rsidP="00754858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8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C26F39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318844" w14:textId="34D705C5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146</w:t>
            </w:r>
            <w:r w:rsidRPr="002A0F3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163</w:t>
            </w:r>
          </w:p>
        </w:tc>
      </w:tr>
      <w:tr w:rsidR="00BA128A" w:rsidRPr="00A30656" w14:paraId="130CA3E7" w14:textId="77777777" w:rsidTr="00BA128A">
        <w:tc>
          <w:tcPr>
            <w:tcW w:w="4860" w:type="dxa"/>
          </w:tcPr>
          <w:p w14:paraId="4C8466D1" w14:textId="77777777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จำนวนหุ้นสามัญโดยวิธีถัวเฉลี่ยถ่วงน้ำหนัก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(ปรับลด)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</w:p>
          <w:p w14:paraId="4DFBF7D9" w14:textId="61567EE8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B7623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A743E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B7623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01660" w14:textId="20B85ACB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3F4732D9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67DBC" w14:textId="6502A8B5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353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116</w:t>
            </w:r>
          </w:p>
        </w:tc>
        <w:tc>
          <w:tcPr>
            <w:tcW w:w="270" w:type="dxa"/>
          </w:tcPr>
          <w:p w14:paraId="41C2530A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873E2" w14:textId="572595A8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1482895C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433E" w14:textId="6151F101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353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116</w:t>
            </w:r>
          </w:p>
        </w:tc>
      </w:tr>
      <w:tr w:rsidR="00BA128A" w:rsidRPr="00A30656" w14:paraId="152A9872" w14:textId="77777777" w:rsidTr="00BA128A">
        <w:tc>
          <w:tcPr>
            <w:tcW w:w="4860" w:type="dxa"/>
          </w:tcPr>
          <w:p w14:paraId="033C00FF" w14:textId="76E07E80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FEDF06" w14:textId="301A2A96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5FBEBF59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BFA5D4" w14:textId="541476B0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A499074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379532" w14:textId="4F6440BD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6637DF4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1E3A481" w14:textId="6E6FBAF5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A128A" w:rsidRPr="00A30656" w14:paraId="5252DAD4" w14:textId="77777777" w:rsidTr="00BA128A">
        <w:tc>
          <w:tcPr>
            <w:tcW w:w="4860" w:type="dxa"/>
          </w:tcPr>
          <w:p w14:paraId="302885F1" w14:textId="09C2E9D4" w:rsidR="006C1F85" w:rsidRPr="00B76231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 (ขาดทุน)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B7623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 (ขั้นพื้นฐาน) </w:t>
            </w:r>
            <w:r w:rsidRPr="00B7623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A72DDE" w14:textId="75BF31C9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.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</w:t>
            </w:r>
            <w:r w:rsidR="00A851F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9763C8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DBCA19" w14:textId="0106337D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65E4DDC6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1CD3B7" w14:textId="52CD6B9B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4F2E4B4" w14:textId="77777777" w:rsidR="006C1F85" w:rsidRPr="002A0F3D" w:rsidRDefault="006C1F85" w:rsidP="006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3CA356" w14:textId="45ACCFEB" w:rsidR="006C1F85" w:rsidRPr="002A0F3D" w:rsidRDefault="006C1F85" w:rsidP="006C1F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.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009</w:t>
            </w:r>
            <w:r w:rsidRPr="002A0F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bookmarkEnd w:id="6"/>
    </w:tbl>
    <w:p w14:paraId="34530026" w14:textId="77777777" w:rsidR="00C04E58" w:rsidRDefault="00C04E58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9"/>
          <w:szCs w:val="29"/>
        </w:rPr>
      </w:pPr>
    </w:p>
    <w:p w14:paraId="24EB4EC9" w14:textId="77777777" w:rsidR="006D5B6B" w:rsidRPr="003274C5" w:rsidRDefault="006D5B6B" w:rsidP="000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3274C5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723A38C1" w14:textId="7A297EBE" w:rsidR="006D5B6B" w:rsidRDefault="006D5B6B" w:rsidP="000E422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74C5">
        <w:rPr>
          <w:rFonts w:ascii="Angsana New" w:hAnsi="Angsana New"/>
          <w:sz w:val="30"/>
          <w:szCs w:val="30"/>
          <w:cs/>
        </w:rPr>
        <w:t>กลุ่มบริษัทและบริษัทไม่ได้คำนวณกำไรต่อหุ้นปรับลดจากใบสำคัญแสดงสิทธิที่จะซื้อหุ้นสามัญสำหรับ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3274C5">
        <w:rPr>
          <w:rFonts w:ascii="Angsana New" w:hAnsi="Angsana New" w:hint="cs"/>
          <w:sz w:val="30"/>
          <w:szCs w:val="30"/>
          <w:cs/>
        </w:rPr>
        <w:t>สิ้</w:t>
      </w:r>
      <w:r w:rsidRPr="003274C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796827">
        <w:rPr>
          <w:rFonts w:ascii="Angsana New" w:hAnsi="Angsana New"/>
          <w:sz w:val="30"/>
          <w:szCs w:val="30"/>
        </w:rPr>
        <w:t>31</w:t>
      </w:r>
      <w:r w:rsidRPr="003274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</w:t>
      </w:r>
      <w:r w:rsidRPr="003274C5">
        <w:rPr>
          <w:rFonts w:ascii="Angsana New" w:hAnsi="Angsana New" w:hint="cs"/>
          <w:sz w:val="30"/>
          <w:szCs w:val="30"/>
          <w:cs/>
        </w:rPr>
        <w:t>าคม</w:t>
      </w:r>
      <w:r w:rsidRPr="003274C5">
        <w:rPr>
          <w:rFonts w:ascii="Angsana New" w:hAnsi="Angsana New"/>
          <w:sz w:val="30"/>
          <w:szCs w:val="30"/>
          <w:cs/>
        </w:rPr>
        <w:t xml:space="preserve"> </w:t>
      </w:r>
      <w:r w:rsidRPr="0079682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274C5">
        <w:rPr>
          <w:rFonts w:ascii="Angsana New" w:hAnsi="Angsana New"/>
          <w:sz w:val="30"/>
          <w:szCs w:val="30"/>
        </w:rPr>
        <w:t xml:space="preserve"> </w:t>
      </w:r>
      <w:r w:rsidRPr="003274C5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3274C5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354C9A02" w14:textId="77777777" w:rsidR="006D5B6B" w:rsidRPr="00A30656" w:rsidRDefault="006D5B6B" w:rsidP="00C04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9"/>
          <w:szCs w:val="29"/>
          <w:cs/>
        </w:rPr>
      </w:pPr>
    </w:p>
    <w:p w14:paraId="54AB6F3D" w14:textId="1964AF59" w:rsidR="00ED097D" w:rsidRPr="001D6133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D613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1D6133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</w:rPr>
      </w:pPr>
    </w:p>
    <w:p w14:paraId="50168660" w14:textId="529C636C" w:rsidR="00ED097D" w:rsidRPr="001D6133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D6133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1D6133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7B05667C" w14:textId="0BD845CA" w:rsidR="002A36AC" w:rsidRPr="001D6133" w:rsidRDefault="00ED097D" w:rsidP="000E422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6133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561B4C" w:rsidRPr="001D6133">
        <w:rPr>
          <w:rFonts w:ascii="Angsana New" w:hAnsi="Angsana New" w:hint="cs"/>
          <w:sz w:val="30"/>
          <w:szCs w:val="30"/>
          <w:cs/>
        </w:rPr>
        <w:t xml:space="preserve"> </w:t>
      </w:r>
      <w:r w:rsidRPr="001D6133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059EF" w14:textId="1CE8D47D" w:rsidR="00AA6007" w:rsidRPr="00A30656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p w14:paraId="76F9D771" w14:textId="6341957A" w:rsidR="00AA6007" w:rsidRPr="00A30656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  <w:sectPr w:rsidR="00AA6007" w:rsidRPr="00A30656" w:rsidSect="0095740D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7"/>
        <w:gridCol w:w="1620"/>
        <w:gridCol w:w="236"/>
        <w:gridCol w:w="1385"/>
        <w:gridCol w:w="236"/>
        <w:gridCol w:w="1115"/>
        <w:gridCol w:w="236"/>
        <w:gridCol w:w="1114"/>
        <w:gridCol w:w="236"/>
        <w:gridCol w:w="1114"/>
        <w:gridCol w:w="33"/>
        <w:gridCol w:w="10"/>
      </w:tblGrid>
      <w:tr w:rsidR="006C310C" w:rsidRPr="00A30656" w14:paraId="47BF7584" w14:textId="77777777" w:rsidTr="00AC6DB3">
        <w:trPr>
          <w:gridAfter w:val="1"/>
          <w:wAfter w:w="10" w:type="dxa"/>
          <w:trHeight w:val="144"/>
        </w:trPr>
        <w:tc>
          <w:tcPr>
            <w:tcW w:w="6427" w:type="dxa"/>
            <w:shd w:val="clear" w:color="auto" w:fill="auto"/>
            <w:vAlign w:val="bottom"/>
          </w:tcPr>
          <w:p w14:paraId="2751F6F6" w14:textId="77777777" w:rsidR="006C310C" w:rsidRPr="001D6133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5" w:type="dxa"/>
            <w:gridSpan w:val="10"/>
            <w:vAlign w:val="bottom"/>
          </w:tcPr>
          <w:p w14:paraId="0E7C0B05" w14:textId="77777777" w:rsidR="006C310C" w:rsidRPr="001D6133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D613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D613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1D613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A30656" w14:paraId="44AF156A" w14:textId="77777777" w:rsidTr="00AC6DB3">
        <w:trPr>
          <w:gridAfter w:val="1"/>
          <w:wAfter w:w="10" w:type="dxa"/>
          <w:trHeight w:val="180"/>
        </w:trPr>
        <w:tc>
          <w:tcPr>
            <w:tcW w:w="6427" w:type="dxa"/>
            <w:shd w:val="clear" w:color="auto" w:fill="auto"/>
            <w:vAlign w:val="bottom"/>
          </w:tcPr>
          <w:p w14:paraId="170C135C" w14:textId="77777777" w:rsidR="006C310C" w:rsidRPr="001D6133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454F720F" w14:textId="77777777" w:rsidR="006C310C" w:rsidRPr="001D6133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D613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1D6133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1D6133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D613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A30656" w14:paraId="1BF5A0EA" w14:textId="77777777" w:rsidTr="00AC6DB3">
        <w:trPr>
          <w:gridAfter w:val="2"/>
          <w:wAfter w:w="43" w:type="dxa"/>
          <w:trHeight w:val="657"/>
        </w:trPr>
        <w:tc>
          <w:tcPr>
            <w:tcW w:w="6427" w:type="dxa"/>
            <w:shd w:val="clear" w:color="auto" w:fill="auto"/>
            <w:vAlign w:val="bottom"/>
          </w:tcPr>
          <w:p w14:paraId="0BD56837" w14:textId="7182D7F2" w:rsidR="00312654" w:rsidRPr="001D6133" w:rsidRDefault="00491CB9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C433B"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150BBE41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613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613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1D613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2CE4FF1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3FC5B639" w14:textId="00E196C8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D61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3EE"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575177CA" w:rsidR="00312654" w:rsidRPr="001D6133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D61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3EE" w:rsidRPr="00A743E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1D6133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1D6133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A30656" w14:paraId="4BA26378" w14:textId="77777777" w:rsidTr="00AC6DB3">
        <w:trPr>
          <w:trHeight w:val="64"/>
        </w:trPr>
        <w:tc>
          <w:tcPr>
            <w:tcW w:w="6427" w:type="dxa"/>
            <w:shd w:val="clear" w:color="auto" w:fill="auto"/>
          </w:tcPr>
          <w:p w14:paraId="392AE502" w14:textId="77777777" w:rsidR="006C310C" w:rsidRPr="001D6133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5" w:type="dxa"/>
            <w:gridSpan w:val="11"/>
          </w:tcPr>
          <w:p w14:paraId="3DA059D0" w14:textId="77777777" w:rsidR="006C310C" w:rsidRPr="001D6133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613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A30656" w14:paraId="182631F3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2FCEC371" w14:textId="77777777" w:rsidR="00312654" w:rsidRPr="001D6133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A2C9F84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1D6133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CA5596F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30735F12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1D6133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1D6133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1D6133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A30656" w14:paraId="7A59F677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0C56E690" w14:textId="46CB866F" w:rsidR="00C02E5C" w:rsidRPr="001D6133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</w:t>
            </w:r>
            <w:r w:rsidR="000E42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1D613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ในตราสารทุน</w:t>
            </w:r>
            <w:r w:rsidR="00C40C0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620" w:type="dxa"/>
            <w:shd w:val="clear" w:color="auto" w:fill="auto"/>
          </w:tcPr>
          <w:p w14:paraId="7CD7C706" w14:textId="76FFA020" w:rsidR="00C02E5C" w:rsidRPr="00E73C5F" w:rsidRDefault="00A743EE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  <w:r w:rsidR="00DA63EB" w:rsidRPr="00E73C5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C02E5C" w:rsidRPr="00E73C5F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BA80E17" w14:textId="192D3D49" w:rsidR="00C02E5C" w:rsidRPr="00E73C5F" w:rsidRDefault="00A743EE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DA63EB" w:rsidRPr="00E73C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31608D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4651ACAE" w14:textId="34D46879" w:rsidR="00C02E5C" w:rsidRPr="00E73C5F" w:rsidRDefault="00DA63EB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73C5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2332BCAE" w:rsidR="00C02E5C" w:rsidRPr="00E73C5F" w:rsidRDefault="00A743EE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DA63EB" w:rsidRPr="00E73C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D951566" w14:textId="77777777" w:rsidR="00C02E5C" w:rsidRPr="00E73C5F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1902D06B" w:rsidR="00C02E5C" w:rsidRPr="00E73C5F" w:rsidRDefault="00A743EE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  <w:r w:rsidR="00DA63EB" w:rsidRPr="00E73C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02E5C" w:rsidRPr="00A30656" w14:paraId="4EA9059F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68512472" w14:textId="77777777" w:rsidR="00C02E5C" w:rsidRPr="001D6133" w:rsidRDefault="00C02E5C" w:rsidP="00C02E5C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581422FA" w:rsidR="00C02E5C" w:rsidRPr="00E73C5F" w:rsidRDefault="00A743EE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A63EB" w:rsidRPr="00E73C5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C02E5C" w:rsidRPr="00E73C5F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5B51F7BB" w:rsidR="00C02E5C" w:rsidRPr="00E73C5F" w:rsidRDefault="00A743EE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DA63EB" w:rsidRPr="00E73C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  <w:tc>
          <w:tcPr>
            <w:tcW w:w="236" w:type="dxa"/>
          </w:tcPr>
          <w:p w14:paraId="595503B9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D7CA8D9" w14:textId="0DB0431E" w:rsidR="00C02E5C" w:rsidRPr="00E73C5F" w:rsidRDefault="00A743EE" w:rsidP="00C02E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A63EB" w:rsidRPr="00E73C5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36" w:type="dxa"/>
          </w:tcPr>
          <w:p w14:paraId="2266621A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6D72DFAC" w:rsidR="00C02E5C" w:rsidRPr="00E73C5F" w:rsidRDefault="00DA63EB" w:rsidP="00C02E5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3C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C02E5C" w:rsidRPr="00E73C5F" w:rsidRDefault="00C02E5C" w:rsidP="00C02E5C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5BDB76F5" w:rsidR="00C02E5C" w:rsidRPr="00E73C5F" w:rsidRDefault="00A743EE" w:rsidP="00C02E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DA63EB" w:rsidRPr="00E73C5F">
              <w:rPr>
                <w:rFonts w:ascii="Angsana New" w:hAnsi="Angsana New"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</w:tr>
      <w:tr w:rsidR="00C02E5C" w:rsidRPr="00A30656" w14:paraId="7DC1CADA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45497935" w14:textId="77777777" w:rsidR="00C02E5C" w:rsidRPr="001D6133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0BD02E89" w:rsidR="00C02E5C" w:rsidRPr="00E73C5F" w:rsidRDefault="00A743EE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122</w:t>
            </w:r>
            <w:r w:rsidR="00DA63EB" w:rsidRPr="00E73C5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C02E5C" w:rsidRPr="00E73C5F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2E29DD03" w:rsidR="00C02E5C" w:rsidRPr="00E73C5F" w:rsidRDefault="00A743EE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122</w:t>
            </w:r>
            <w:r w:rsidR="00DA63EB" w:rsidRPr="00E73C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339</w:t>
            </w:r>
          </w:p>
        </w:tc>
        <w:tc>
          <w:tcPr>
            <w:tcW w:w="236" w:type="dxa"/>
          </w:tcPr>
          <w:p w14:paraId="76480DDB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45487050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C02E5C" w:rsidRPr="00E73C5F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C02E5C" w:rsidRPr="00E73C5F" w:rsidRDefault="00C02E5C" w:rsidP="00C02E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E5C" w:rsidRPr="00A30656" w14:paraId="24B9B57A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0E900C47" w14:textId="77777777" w:rsidR="00C02E5C" w:rsidRPr="001D6133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C02E5C" w:rsidRPr="001D6133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6AA71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65E558D6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F89EEE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5CA9B" w14:textId="77777777" w:rsidR="00C02E5C" w:rsidRPr="001D6133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6A745A" w14:textId="77777777" w:rsidR="00C02E5C" w:rsidRPr="001D6133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A30656" w14:paraId="32E43BCA" w14:textId="77777777" w:rsidTr="00AC6DB3">
        <w:trPr>
          <w:gridAfter w:val="2"/>
          <w:wAfter w:w="43" w:type="dxa"/>
          <w:trHeight w:val="64"/>
        </w:trPr>
        <w:tc>
          <w:tcPr>
            <w:tcW w:w="6427" w:type="dxa"/>
            <w:shd w:val="clear" w:color="auto" w:fill="auto"/>
          </w:tcPr>
          <w:p w14:paraId="334B2122" w14:textId="6E201D44" w:rsidR="00C02E5C" w:rsidRPr="001D6133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292" w:type="dxa"/>
            <w:gridSpan w:val="9"/>
          </w:tcPr>
          <w:p w14:paraId="73558535" w14:textId="030067BC" w:rsidR="00C02E5C" w:rsidRPr="001D6133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A30656" w14:paraId="4706BFB7" w14:textId="77777777" w:rsidTr="00AC6DB3">
        <w:trPr>
          <w:gridAfter w:val="2"/>
          <w:wAfter w:w="43" w:type="dxa"/>
          <w:trHeight w:val="64"/>
        </w:trPr>
        <w:tc>
          <w:tcPr>
            <w:tcW w:w="6427" w:type="dxa"/>
            <w:shd w:val="clear" w:color="auto" w:fill="auto"/>
          </w:tcPr>
          <w:p w14:paraId="51511050" w14:textId="77777777" w:rsidR="00C02E5C" w:rsidRPr="001D6133" w:rsidRDefault="00C02E5C" w:rsidP="00C02E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2" w:type="dxa"/>
            <w:gridSpan w:val="9"/>
          </w:tcPr>
          <w:p w14:paraId="2DEBB836" w14:textId="77777777" w:rsidR="00C02E5C" w:rsidRPr="001D6133" w:rsidRDefault="00C02E5C" w:rsidP="00C02E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2E5C" w:rsidRPr="00A30656" w14:paraId="239DF263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78D67FD5" w14:textId="77777777" w:rsidR="00C02E5C" w:rsidRPr="001D6133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61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2201E1C6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F2386" w14:textId="77777777" w:rsidR="00C02E5C" w:rsidRPr="001D6133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A42A72B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13EE25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9A3CCE5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843A8" w14:textId="77777777" w:rsidR="00C02E5C" w:rsidRPr="001D6133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487565" w14:textId="77777777" w:rsidR="00C02E5C" w:rsidRPr="001D6133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CC9D27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B5A595" w14:textId="77777777" w:rsidR="00C02E5C" w:rsidRPr="001D6133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6DB3" w:rsidRPr="00A30656" w14:paraId="64887802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7D688EB6" w14:textId="687402DC" w:rsidR="00AC6DB3" w:rsidRPr="001D6133" w:rsidRDefault="00AC6DB3" w:rsidP="00AC6DB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</w:t>
            </w:r>
            <w:r w:rsidR="000E42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1D613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ในตรา</w:t>
            </w:r>
            <w:r w:rsidR="00C40C0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สาร</w:t>
            </w:r>
            <w:r w:rsidR="00C40C02" w:rsidRPr="001D613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</w:t>
            </w:r>
            <w:r w:rsidR="00C40C0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620" w:type="dxa"/>
            <w:shd w:val="clear" w:color="auto" w:fill="auto"/>
          </w:tcPr>
          <w:p w14:paraId="0C7F2DF4" w14:textId="3289B41E" w:rsidR="00AC6DB3" w:rsidRPr="001D6133" w:rsidRDefault="00A743EE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6128E5C" w14:textId="77777777" w:rsidR="00AC6DB3" w:rsidRPr="001D6133" w:rsidRDefault="00AC6DB3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0EC130D" w14:textId="26FB96AC" w:rsidR="00AC6DB3" w:rsidRPr="001D6133" w:rsidRDefault="00A743EE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BA392F8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D4A053D" w14:textId="02E11E89" w:rsidR="00AC6DB3" w:rsidRPr="001D6133" w:rsidRDefault="00AC6DB3" w:rsidP="00AC6DB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61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7EA7F" w14:textId="77777777" w:rsidR="00AC6DB3" w:rsidRPr="001D6133" w:rsidRDefault="00AC6DB3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ABF535" w14:textId="72DB395A" w:rsidR="00AC6DB3" w:rsidRPr="001D6133" w:rsidRDefault="00A743EE" w:rsidP="00AC6DB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4EAE1D3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1E620E3" w14:textId="712BADB5" w:rsidR="00AC6DB3" w:rsidRPr="001D6133" w:rsidRDefault="00A743EE" w:rsidP="00AB120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AC6DB3" w:rsidRPr="00A30656" w14:paraId="2160E64A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6270D2DF" w14:textId="77777777" w:rsidR="00AC6DB3" w:rsidRPr="001D6133" w:rsidRDefault="00AC6DB3" w:rsidP="00AC6DB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C45218" w14:textId="6F9D6222" w:rsidR="00AC6DB3" w:rsidRPr="001D6133" w:rsidRDefault="00A743EE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328E2362" w14:textId="77777777" w:rsidR="00AC6DB3" w:rsidRPr="001D6133" w:rsidRDefault="00AC6DB3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1F03714" w14:textId="55700875" w:rsidR="00AC6DB3" w:rsidRPr="001D6133" w:rsidRDefault="00A743EE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</w:tcPr>
          <w:p w14:paraId="477DB0E3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3BF7DE44" w14:textId="7C758532" w:rsidR="00AC6DB3" w:rsidRPr="001D6133" w:rsidRDefault="00A743EE" w:rsidP="00AC6D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</w:tcPr>
          <w:p w14:paraId="2F169C76" w14:textId="77777777" w:rsidR="00AC6DB3" w:rsidRPr="001D6133" w:rsidRDefault="00AC6DB3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7D38D5" w14:textId="2670B96A" w:rsidR="00AC6DB3" w:rsidRPr="001D6133" w:rsidRDefault="00AC6DB3" w:rsidP="00AC6DB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61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F9EE51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384FFA" w14:textId="3455BF7D" w:rsidR="00AC6DB3" w:rsidRPr="001D6133" w:rsidRDefault="00A743EE" w:rsidP="00AB120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C6DB3" w:rsidRPr="001D6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AC6DB3" w:rsidRPr="00A30656" w14:paraId="20A8B6B7" w14:textId="77777777" w:rsidTr="00AC6DB3">
        <w:trPr>
          <w:gridAfter w:val="2"/>
          <w:wAfter w:w="43" w:type="dxa"/>
          <w:trHeight w:val="180"/>
        </w:trPr>
        <w:tc>
          <w:tcPr>
            <w:tcW w:w="6427" w:type="dxa"/>
            <w:shd w:val="clear" w:color="auto" w:fill="auto"/>
          </w:tcPr>
          <w:p w14:paraId="1D6F6EC4" w14:textId="77777777" w:rsidR="00AC6DB3" w:rsidRPr="001D6133" w:rsidRDefault="00AC6DB3" w:rsidP="00AC6DB3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D613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866B" w14:textId="0B9925B6" w:rsidR="00AC6DB3" w:rsidRPr="001D6133" w:rsidRDefault="00A743EE" w:rsidP="00AC6DB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  <w:r w:rsidR="00AC6DB3" w:rsidRPr="001D61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64578206" w14:textId="77777777" w:rsidR="00AC6DB3" w:rsidRPr="001D6133" w:rsidRDefault="00AC6DB3" w:rsidP="00AC6DB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0124" w14:textId="2DF77D59" w:rsidR="00AC6DB3" w:rsidRPr="001D6133" w:rsidRDefault="00A743EE" w:rsidP="00AC6DB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AC6DB3" w:rsidRPr="001D6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</w:tcPr>
          <w:p w14:paraId="5C4C7733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C85D769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5C8F6" w14:textId="77777777" w:rsidR="00AC6DB3" w:rsidRPr="001D6133" w:rsidRDefault="00AC6DB3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1B5BE9" w14:textId="77777777" w:rsidR="00AC6DB3" w:rsidRPr="001D6133" w:rsidRDefault="00AC6DB3" w:rsidP="00AC6DB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1CB9E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20D3B4D" w14:textId="77777777" w:rsidR="00AC6DB3" w:rsidRPr="001D6133" w:rsidRDefault="00AC6DB3" w:rsidP="00AC6D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E5C" w:rsidRPr="00A30656" w14:paraId="03FF8071" w14:textId="77777777" w:rsidTr="00AC6DB3">
        <w:trPr>
          <w:gridAfter w:val="2"/>
          <w:wAfter w:w="43" w:type="dxa"/>
          <w:trHeight w:val="33"/>
        </w:trPr>
        <w:tc>
          <w:tcPr>
            <w:tcW w:w="6427" w:type="dxa"/>
            <w:shd w:val="clear" w:color="auto" w:fill="auto"/>
          </w:tcPr>
          <w:p w14:paraId="037657BC" w14:textId="77777777" w:rsidR="00C02E5C" w:rsidRPr="00A30656" w:rsidRDefault="00C02E5C" w:rsidP="00C02E5C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AD25DA1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shd w:val="clear" w:color="auto" w:fill="auto"/>
          </w:tcPr>
          <w:p w14:paraId="435E9F36" w14:textId="77777777" w:rsidR="00C02E5C" w:rsidRPr="00A30656" w:rsidRDefault="00C02E5C" w:rsidP="00C02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shd w:val="clear" w:color="auto" w:fill="auto"/>
          </w:tcPr>
          <w:p w14:paraId="200EBD86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</w:tcPr>
          <w:p w14:paraId="70898E86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1115" w:type="dxa"/>
          </w:tcPr>
          <w:p w14:paraId="682DAA81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</w:tcPr>
          <w:p w14:paraId="3AF31292" w14:textId="77777777" w:rsidR="00C02E5C" w:rsidRPr="00A30656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1114" w:type="dxa"/>
          </w:tcPr>
          <w:p w14:paraId="1A1C409C" w14:textId="77777777" w:rsidR="00C02E5C" w:rsidRPr="00A30656" w:rsidRDefault="00C02E5C" w:rsidP="00C02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</w:tcPr>
          <w:p w14:paraId="48E764C8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1114" w:type="dxa"/>
            <w:shd w:val="clear" w:color="auto" w:fill="auto"/>
          </w:tcPr>
          <w:p w14:paraId="70122AC3" w14:textId="77777777" w:rsidR="00C02E5C" w:rsidRPr="00A30656" w:rsidRDefault="00C02E5C" w:rsidP="00C02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</w:tbl>
    <w:p w14:paraId="4246D7A1" w14:textId="0909E3F1" w:rsidR="00ED5F21" w:rsidRPr="00A30656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  <w:sectPr w:rsidR="00ED5F21" w:rsidRPr="00A30656" w:rsidSect="0095740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1D6133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D6133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1D613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7"/>
      <w:r w:rsidR="0051442E" w:rsidRPr="001D6133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802D3A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A30656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1FFDFEA9" w:rsidR="00664D13" w:rsidRPr="001D6133" w:rsidRDefault="00D32A4C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6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C6DB3" w:rsidRPr="001D6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D6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43EE" w:rsidRPr="00A743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A30656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1D613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1D6133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1D61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D6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3A77" w:rsidRPr="00A30656" w14:paraId="65083312" w14:textId="77777777" w:rsidTr="006D108A">
        <w:tc>
          <w:tcPr>
            <w:tcW w:w="3106" w:type="pct"/>
          </w:tcPr>
          <w:p w14:paraId="7EFE59D1" w14:textId="174EDBDD" w:rsidR="003A3A77" w:rsidRPr="001D6133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D6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D6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D742A4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1D6133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1D6133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D14E8" w:rsidRPr="00A30656" w14:paraId="1E74776F" w14:textId="77777777" w:rsidTr="00257774">
        <w:tc>
          <w:tcPr>
            <w:tcW w:w="3106" w:type="pct"/>
          </w:tcPr>
          <w:p w14:paraId="4E92345F" w14:textId="2B4496F9" w:rsidR="006D14E8" w:rsidRPr="001D6133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  <w:shd w:val="clear" w:color="auto" w:fill="auto"/>
          </w:tcPr>
          <w:p w14:paraId="59EFF182" w14:textId="4619278A" w:rsidR="006D14E8" w:rsidRPr="00257774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="00257774" w:rsidRPr="002577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30" w:type="pct"/>
          </w:tcPr>
          <w:p w14:paraId="6510EFA0" w14:textId="77777777" w:rsidR="006D14E8" w:rsidRPr="001D6133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1C96876F" w:rsidR="006D14E8" w:rsidRPr="001D6133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2577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</w:tr>
      <w:tr w:rsidR="00EF452B" w:rsidRPr="00A30656" w14:paraId="30EB47D3" w14:textId="77777777" w:rsidTr="00257774">
        <w:tc>
          <w:tcPr>
            <w:tcW w:w="3106" w:type="pct"/>
          </w:tcPr>
          <w:p w14:paraId="3B3A18F9" w14:textId="4A6868BE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D613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  <w:shd w:val="clear" w:color="auto" w:fill="auto"/>
          </w:tcPr>
          <w:p w14:paraId="3EDCCAEB" w14:textId="75432410" w:rsidR="00EF452B" w:rsidRPr="00257774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  <w:r w:rsidR="009B4180" w:rsidRPr="002577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30" w:type="pct"/>
          </w:tcPr>
          <w:p w14:paraId="376177A2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208DD922" w:rsidR="00EF452B" w:rsidRPr="001D6133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194</w:t>
            </w:r>
            <w:r w:rsidR="009B4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</w:tr>
      <w:tr w:rsidR="00EF452B" w:rsidRPr="00A30656" w14:paraId="50D50827" w14:textId="77777777" w:rsidTr="00257774">
        <w:tc>
          <w:tcPr>
            <w:tcW w:w="3106" w:type="pct"/>
          </w:tcPr>
          <w:p w14:paraId="30CFC79B" w14:textId="5F2E252E" w:rsidR="00EF452B" w:rsidRPr="001D6133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13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1D61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  <w:shd w:val="clear" w:color="auto" w:fill="auto"/>
          </w:tcPr>
          <w:p w14:paraId="2E295F73" w14:textId="7545FA25" w:rsidR="00EF452B" w:rsidRPr="00257774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57774" w:rsidRPr="002577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30" w:type="pct"/>
          </w:tcPr>
          <w:p w14:paraId="043F85F7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25C4464A" w:rsidR="00EF452B" w:rsidRPr="001D6133" w:rsidRDefault="00A743EE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4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</w:p>
        </w:tc>
      </w:tr>
      <w:tr w:rsidR="00EF452B" w:rsidRPr="00A30656" w14:paraId="35CFED2A" w14:textId="77777777" w:rsidTr="006D108A">
        <w:tc>
          <w:tcPr>
            <w:tcW w:w="3106" w:type="pct"/>
          </w:tcPr>
          <w:p w14:paraId="7B6B4FEC" w14:textId="77777777" w:rsidR="00EF452B" w:rsidRPr="001D613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6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2FA5DD44" w:rsidR="00EF452B" w:rsidRPr="001D6133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488</w:t>
            </w:r>
            <w:r w:rsidR="00257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1D6133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4BA80C33" w:rsidR="00EF452B" w:rsidRPr="001D6133" w:rsidRDefault="00A743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4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456</w:t>
            </w:r>
            <w:r w:rsidR="00257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4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</w:tr>
    </w:tbl>
    <w:p w14:paraId="6C2CF954" w14:textId="1CB5DFA3" w:rsidR="003B2301" w:rsidRPr="00802D3A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14:paraId="37BC9EFC" w14:textId="7B75E727" w:rsidR="00F06B11" w:rsidRPr="008F3066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F3066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8F3066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174EC5" w14:textId="2A6C956B" w:rsidR="0067082E" w:rsidRPr="001D6133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</w:rPr>
      </w:pPr>
      <w:r w:rsidRPr="008F3066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A743EE" w:rsidRPr="008F3066">
        <w:rPr>
          <w:rFonts w:ascii="Angsana New" w:hAnsi="Angsana New"/>
          <w:sz w:val="30"/>
          <w:szCs w:val="30"/>
        </w:rPr>
        <w:t>17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59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A743EE" w:rsidRPr="008F306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82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ล้านบาทเมื่อวันที่ </w:t>
      </w:r>
      <w:r w:rsidR="00A743EE" w:rsidRPr="008F3066">
        <w:rPr>
          <w:rFonts w:ascii="Angsana New" w:hAnsi="Angsana New"/>
          <w:sz w:val="30"/>
          <w:szCs w:val="30"/>
        </w:rPr>
        <w:t>18</w:t>
      </w:r>
      <w:r w:rsidRPr="008F306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A743EE" w:rsidRPr="008F3066">
        <w:rPr>
          <w:rFonts w:ascii="Angsana New" w:hAnsi="Angsana New"/>
          <w:sz w:val="30"/>
          <w:szCs w:val="30"/>
        </w:rPr>
        <w:t>2565</w:t>
      </w:r>
      <w:r w:rsidRPr="008F3066">
        <w:rPr>
          <w:rFonts w:ascii="Angsana New" w:hAnsi="Angsana New"/>
          <w:sz w:val="30"/>
          <w:szCs w:val="30"/>
          <w:cs/>
        </w:rPr>
        <w:t xml:space="preserve"> ให้ชำระเงินแก่โจทย์เป็นจำนวนเงิน </w:t>
      </w:r>
      <w:r w:rsidR="00A743EE" w:rsidRPr="008F306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63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="00A743EE" w:rsidRPr="008F306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09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A743EE" w:rsidRPr="008F3066">
        <w:rPr>
          <w:rFonts w:ascii="Angsana New" w:hAnsi="Angsana New"/>
          <w:sz w:val="30"/>
          <w:szCs w:val="30"/>
        </w:rPr>
        <w:t>18</w:t>
      </w:r>
      <w:r w:rsidRPr="008F306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743EE" w:rsidRPr="008F3066">
        <w:rPr>
          <w:rFonts w:ascii="Angsana New" w:hAnsi="Angsana New"/>
          <w:sz w:val="30"/>
          <w:szCs w:val="30"/>
        </w:rPr>
        <w:t>2566</w:t>
      </w:r>
      <w:r w:rsidRPr="008F3066">
        <w:rPr>
          <w:rFonts w:ascii="Angsana New" w:hAnsi="Angsana New"/>
          <w:sz w:val="30"/>
          <w:szCs w:val="30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A743EE" w:rsidRPr="008F3066">
        <w:rPr>
          <w:rFonts w:ascii="Angsana New" w:hAnsi="Angsana New"/>
          <w:sz w:val="30"/>
          <w:szCs w:val="30"/>
        </w:rPr>
        <w:t>1</w:t>
      </w:r>
      <w:r w:rsidRPr="008F3066">
        <w:rPr>
          <w:rFonts w:ascii="Angsana New" w:hAnsi="Angsana New"/>
          <w:sz w:val="30"/>
          <w:szCs w:val="30"/>
          <w:cs/>
        </w:rPr>
        <w:t xml:space="preserve">) ร่วมกันชำระเงินเป็นจำนวน </w:t>
      </w:r>
      <w:r w:rsidR="00A743EE" w:rsidRPr="008F3066">
        <w:rPr>
          <w:rFonts w:ascii="Angsana New" w:hAnsi="Angsana New"/>
          <w:sz w:val="30"/>
          <w:szCs w:val="30"/>
        </w:rPr>
        <w:t>4</w:t>
      </w:r>
      <w:r w:rsidRPr="008F3066">
        <w:rPr>
          <w:rFonts w:ascii="Angsana New" w:hAnsi="Angsana New"/>
          <w:sz w:val="30"/>
          <w:szCs w:val="30"/>
          <w:cs/>
        </w:rPr>
        <w:t>.</w:t>
      </w:r>
      <w:r w:rsidR="00A743EE" w:rsidRPr="008F3066">
        <w:rPr>
          <w:rFonts w:ascii="Angsana New" w:hAnsi="Angsana New"/>
          <w:sz w:val="30"/>
          <w:szCs w:val="30"/>
        </w:rPr>
        <w:t>18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A743EE" w:rsidRPr="008F3066">
        <w:rPr>
          <w:rFonts w:ascii="Angsana New" w:hAnsi="Angsana New"/>
          <w:sz w:val="30"/>
          <w:szCs w:val="30"/>
        </w:rPr>
        <w:t>7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ต่อปีนับแต่วันฟ้องเป็นต้นไปจนถึงวันที่ </w:t>
      </w:r>
      <w:r w:rsidR="00A743EE" w:rsidRPr="008F3066">
        <w:rPr>
          <w:rFonts w:ascii="Angsana New" w:hAnsi="Angsana New"/>
          <w:sz w:val="30"/>
          <w:szCs w:val="30"/>
        </w:rPr>
        <w:t>10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A743EE" w:rsidRPr="008F3066">
        <w:rPr>
          <w:rFonts w:ascii="Angsana New" w:hAnsi="Angsana New"/>
          <w:sz w:val="30"/>
          <w:szCs w:val="30"/>
        </w:rPr>
        <w:t>2564</w:t>
      </w:r>
      <w:r w:rsidRPr="008F3066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A743EE" w:rsidRPr="008F3066">
        <w:rPr>
          <w:rFonts w:ascii="Angsana New" w:hAnsi="Angsana New"/>
          <w:sz w:val="30"/>
          <w:szCs w:val="30"/>
        </w:rPr>
        <w:t>5</w:t>
      </w:r>
      <w:r w:rsidRPr="008F3066">
        <w:rPr>
          <w:rFonts w:ascii="Angsana New" w:hAnsi="Angsana New"/>
          <w:sz w:val="30"/>
          <w:szCs w:val="30"/>
          <w:cs/>
        </w:rPr>
        <w:t xml:space="preserve"> ต่อปีนับตั้งแต่วันที่ </w:t>
      </w:r>
      <w:r w:rsidR="00A743EE" w:rsidRPr="008F3066">
        <w:rPr>
          <w:rFonts w:ascii="Angsana New" w:hAnsi="Angsana New"/>
          <w:sz w:val="30"/>
          <w:szCs w:val="30"/>
        </w:rPr>
        <w:t>11</w:t>
      </w:r>
      <w:r w:rsidRPr="008F3066">
        <w:rPr>
          <w:rFonts w:ascii="Angsana New" w:hAnsi="Angsana New"/>
          <w:sz w:val="30"/>
          <w:szCs w:val="30"/>
          <w:cs/>
        </w:rPr>
        <w:t xml:space="preserve"> เมษายน </w:t>
      </w:r>
      <w:r w:rsidR="00A743EE" w:rsidRPr="008F3066">
        <w:rPr>
          <w:rFonts w:ascii="Angsana New" w:hAnsi="Angsana New"/>
          <w:sz w:val="30"/>
          <w:szCs w:val="30"/>
        </w:rPr>
        <w:t>2564</w:t>
      </w:r>
      <w:r w:rsidRPr="008F3066">
        <w:rPr>
          <w:rFonts w:ascii="Angsana New" w:hAnsi="Angsana New"/>
          <w:sz w:val="30"/>
          <w:szCs w:val="30"/>
          <w:cs/>
        </w:rPr>
        <w:t xml:space="preserve"> เป็นต้นไปจนกว่าจะชำระเสร็จแก่โจทย์               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A743EE" w:rsidRPr="008F3066">
        <w:rPr>
          <w:rFonts w:ascii="Angsana New" w:hAnsi="Angsana New"/>
          <w:sz w:val="30"/>
          <w:szCs w:val="30"/>
        </w:rPr>
        <w:t>0</w:t>
      </w:r>
      <w:r w:rsidRPr="008F3066">
        <w:rPr>
          <w:rFonts w:ascii="Angsana New" w:hAnsi="Angsana New"/>
          <w:sz w:val="30"/>
          <w:szCs w:val="30"/>
        </w:rPr>
        <w:t>.</w:t>
      </w:r>
      <w:r w:rsidR="00A743EE" w:rsidRPr="008F3066">
        <w:rPr>
          <w:rFonts w:ascii="Angsana New" w:hAnsi="Angsana New"/>
          <w:sz w:val="30"/>
          <w:szCs w:val="30"/>
        </w:rPr>
        <w:t>85</w:t>
      </w:r>
      <w:r w:rsidRPr="008F3066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072BD" w:rsidRPr="008F3066">
        <w:rPr>
          <w:rFonts w:ascii="Angsana New" w:hAnsi="Angsana New"/>
          <w:sz w:val="30"/>
          <w:szCs w:val="30"/>
        </w:rPr>
        <w:t xml:space="preserve">               </w:t>
      </w:r>
      <w:r w:rsidR="00A743EE" w:rsidRPr="008F3066">
        <w:rPr>
          <w:rFonts w:ascii="Angsana New" w:hAnsi="Angsana New"/>
          <w:sz w:val="30"/>
          <w:szCs w:val="30"/>
        </w:rPr>
        <w:t>18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C608BB" w:rsidRPr="008F3066">
        <w:rPr>
          <w:rFonts w:ascii="Angsana New" w:hAnsi="Angsana New" w:hint="cs"/>
          <w:sz w:val="30"/>
          <w:szCs w:val="30"/>
          <w:cs/>
        </w:rPr>
        <w:t>เมษายน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</w:t>
      </w:r>
      <w:r w:rsidR="00A743EE" w:rsidRPr="008F3066">
        <w:rPr>
          <w:rFonts w:ascii="Angsana New" w:hAnsi="Angsana New"/>
          <w:sz w:val="30"/>
          <w:szCs w:val="30"/>
        </w:rPr>
        <w:t>2567</w:t>
      </w:r>
      <w:r w:rsidR="00C608BB" w:rsidRPr="008F3066">
        <w:rPr>
          <w:rFonts w:ascii="Angsana New" w:hAnsi="Angsana New"/>
          <w:sz w:val="30"/>
          <w:szCs w:val="30"/>
          <w:cs/>
        </w:rPr>
        <w:t xml:space="preserve"> บริษัทได้ยื่นอุทธรณ์</w:t>
      </w:r>
      <w:r w:rsidR="00F106B8" w:rsidRPr="008F3066">
        <w:rPr>
          <w:rFonts w:ascii="Angsana New" w:hAnsi="Angsana New" w:hint="cs"/>
          <w:sz w:val="30"/>
          <w:szCs w:val="30"/>
          <w:cs/>
        </w:rPr>
        <w:t>ต่อ</w:t>
      </w:r>
      <w:r w:rsidR="00A443DC" w:rsidRPr="008F3066">
        <w:rPr>
          <w:rFonts w:ascii="Angsana New" w:hAnsi="Angsana New"/>
          <w:sz w:val="30"/>
          <w:szCs w:val="30"/>
          <w:cs/>
        </w:rPr>
        <w:t>ศาล</w:t>
      </w:r>
      <w:r w:rsidR="0021305E" w:rsidRPr="008F3066">
        <w:rPr>
          <w:rFonts w:ascii="Angsana New" w:hAnsi="Angsana New" w:hint="cs"/>
          <w:sz w:val="30"/>
          <w:szCs w:val="30"/>
          <w:cs/>
        </w:rPr>
        <w:t>แพ่งกรุงเทพใต้</w:t>
      </w:r>
      <w:r w:rsidR="00E36B19" w:rsidRPr="008F3066">
        <w:rPr>
          <w:rFonts w:ascii="Angsana New" w:hAnsi="Angsana New"/>
          <w:sz w:val="30"/>
          <w:szCs w:val="30"/>
        </w:rPr>
        <w:t xml:space="preserve"> </w:t>
      </w:r>
      <w:r w:rsidR="00A5208C" w:rsidRPr="008F3066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ปัจจุบันคดีอยู่ระหว่างการพิจารณาคดีของศาล</w:t>
      </w:r>
      <w:r w:rsidR="002637DF" w:rsidRPr="008F3066">
        <w:rPr>
          <w:rFonts w:ascii="Angsana New" w:hAnsi="Angsana New"/>
          <w:sz w:val="30"/>
          <w:szCs w:val="30"/>
        </w:rPr>
        <w:t xml:space="preserve"> </w:t>
      </w:r>
      <w:r w:rsidR="002637DF" w:rsidRPr="008F306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F3066">
        <w:rPr>
          <w:rFonts w:ascii="Angsana New" w:hAnsi="Angsana New"/>
          <w:sz w:val="30"/>
          <w:szCs w:val="30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2F62DDFA" w14:textId="77777777" w:rsidR="001D6133" w:rsidRDefault="001D613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E798D55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9D99EB4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B91CC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4341192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6B4A401" w14:textId="77777777" w:rsidR="009D3EB3" w:rsidRDefault="009D3EB3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7EEA8606" w14:textId="77777777" w:rsidR="001D6133" w:rsidRPr="00F02455" w:rsidRDefault="001D6133" w:rsidP="001D613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02455">
        <w:rPr>
          <w:rFonts w:ascii="Angsana New" w:hAnsi="Angsana New" w:hint="cs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6249BF4" w14:textId="77777777" w:rsidR="001D6133" w:rsidRPr="00C048B8" w:rsidRDefault="001D6133" w:rsidP="00C04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853DFD" w14:textId="1F3494D8" w:rsidR="00F02455" w:rsidRPr="00A37B12" w:rsidRDefault="00F02455" w:rsidP="00F02455">
      <w:pPr>
        <w:tabs>
          <w:tab w:val="left" w:pos="540"/>
        </w:tabs>
        <w:ind w:left="536"/>
        <w:jc w:val="thaiDistribute"/>
        <w:rPr>
          <w:rFonts w:ascii="Angsana New" w:hAnsi="Angsana New"/>
          <w:sz w:val="30"/>
          <w:szCs w:val="30"/>
          <w:cs/>
        </w:rPr>
      </w:pPr>
      <w:r w:rsidRPr="00A37B1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37B1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A37B1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A37B12">
        <w:rPr>
          <w:rFonts w:ascii="Angsana New" w:hAnsi="Angsana New"/>
          <w:sz w:val="30"/>
          <w:szCs w:val="30"/>
          <w:cs/>
        </w:rPr>
        <w:t xml:space="preserve"> </w:t>
      </w:r>
      <w:r w:rsidRPr="00A37B12">
        <w:rPr>
          <w:rFonts w:ascii="Angsana New" w:hAnsi="Angsana New"/>
          <w:sz w:val="30"/>
          <w:szCs w:val="30"/>
        </w:rPr>
        <w:t>2568</w:t>
      </w:r>
      <w:r w:rsidRPr="00A37B12">
        <w:rPr>
          <w:rFonts w:ascii="Angsana New" w:hAnsi="Angsana New" w:hint="cs"/>
          <w:sz w:val="30"/>
          <w:szCs w:val="30"/>
          <w:cs/>
        </w:rPr>
        <w:t xml:space="preserve"> 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A37B12">
        <w:rPr>
          <w:rFonts w:ascii="Angsana New" w:hAnsi="Angsana New" w:hint="cs"/>
          <w:sz w:val="30"/>
          <w:szCs w:val="30"/>
          <w:cs/>
        </w:rPr>
        <w:t>ในเรื่องดังต่อไปนี้</w:t>
      </w:r>
    </w:p>
    <w:p w14:paraId="673601FE" w14:textId="77777777" w:rsidR="00AE0DD0" w:rsidRDefault="00AE0DD0" w:rsidP="00AE0DD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-1" w:line="228" w:lineRule="auto"/>
        <w:jc w:val="thaiDistribute"/>
        <w:rPr>
          <w:rFonts w:ascii="Angsana New" w:hAnsi="Angsana New"/>
          <w:sz w:val="30"/>
          <w:szCs w:val="30"/>
        </w:rPr>
      </w:pPr>
      <w:r w:rsidRPr="00A37B12">
        <w:rPr>
          <w:rFonts w:ascii="Angsana New" w:hAnsi="Angsana New" w:hint="cs"/>
          <w:sz w:val="30"/>
          <w:szCs w:val="30"/>
          <w:cs/>
        </w:rPr>
        <w:t>การ</w:t>
      </w:r>
      <w:r w:rsidRPr="00A37B12">
        <w:rPr>
          <w:rFonts w:ascii="Angsana New" w:hAnsi="Angsana New"/>
          <w:sz w:val="30"/>
          <w:szCs w:val="30"/>
          <w:cs/>
        </w:rPr>
        <w:t>ลดทุนจดทะเบียนของบริษัท</w:t>
      </w:r>
      <w:r w:rsidRPr="00A37B12">
        <w:rPr>
          <w:rFonts w:ascii="Angsana New" w:hAnsi="Angsana New" w:hint="cs"/>
          <w:sz w:val="30"/>
          <w:szCs w:val="30"/>
          <w:cs/>
        </w:rPr>
        <w:t xml:space="preserve"> </w:t>
      </w:r>
      <w:r w:rsidRPr="00A37B12">
        <w:rPr>
          <w:rFonts w:ascii="Angsana New" w:hAnsi="Angsana New"/>
          <w:sz w:val="30"/>
          <w:szCs w:val="30"/>
          <w:cs/>
        </w:rPr>
        <w:t>จากทุนจดทะเบียน</w:t>
      </w:r>
      <w:r>
        <w:rPr>
          <w:rFonts w:ascii="Angsana New" w:hAnsi="Angsana New" w:hint="cs"/>
          <w:sz w:val="30"/>
          <w:szCs w:val="30"/>
          <w:cs/>
        </w:rPr>
        <w:t>เดิม</w:t>
      </w:r>
      <w:r w:rsidRPr="00A37B12">
        <w:rPr>
          <w:rFonts w:ascii="Angsana New" w:hAnsi="Angsana New"/>
          <w:sz w:val="30"/>
          <w:szCs w:val="30"/>
          <w:cs/>
        </w:rPr>
        <w:t xml:space="preserve"> </w:t>
      </w:r>
      <w:r w:rsidRPr="00A37B12">
        <w:rPr>
          <w:rFonts w:ascii="Angsana New" w:hAnsi="Angsana New"/>
          <w:sz w:val="30"/>
          <w:szCs w:val="30"/>
        </w:rPr>
        <w:t>866,113,673</w:t>
      </w:r>
      <w:r w:rsidRPr="00A37B12">
        <w:rPr>
          <w:rFonts w:ascii="Angsana New" w:hAnsi="Angsana New"/>
          <w:sz w:val="30"/>
          <w:szCs w:val="30"/>
          <w:cs/>
        </w:rPr>
        <w:t xml:space="preserve"> บาท เป็น </w:t>
      </w:r>
      <w:r w:rsidRPr="00A37B12">
        <w:rPr>
          <w:rFonts w:ascii="Angsana New" w:hAnsi="Angsana New"/>
          <w:sz w:val="30"/>
          <w:szCs w:val="30"/>
        </w:rPr>
        <w:t>666,858,399</w:t>
      </w:r>
      <w:r w:rsidRPr="00A37B12">
        <w:rPr>
          <w:rFonts w:ascii="Angsana New" w:hAnsi="Angsana New"/>
          <w:sz w:val="30"/>
          <w:szCs w:val="30"/>
          <w:cs/>
        </w:rPr>
        <w:t xml:space="preserve"> บาท โดยลดหุ้นสามัญจดทะเบียนที่ยังไม่ได้จำหน่าย จำนวน </w:t>
      </w:r>
      <w:r w:rsidRPr="00A37B12">
        <w:rPr>
          <w:rFonts w:ascii="Angsana New" w:hAnsi="Angsana New"/>
          <w:sz w:val="30"/>
          <w:szCs w:val="30"/>
        </w:rPr>
        <w:t>398,510,548</w:t>
      </w:r>
      <w:r w:rsidRPr="00A37B1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A37B12">
        <w:rPr>
          <w:rFonts w:ascii="Angsana New" w:hAnsi="Angsana New"/>
          <w:sz w:val="30"/>
          <w:szCs w:val="30"/>
        </w:rPr>
        <w:t>0</w:t>
      </w:r>
      <w:r w:rsidRPr="00A37B12">
        <w:rPr>
          <w:rFonts w:ascii="Angsana New" w:hAnsi="Angsana New"/>
          <w:sz w:val="30"/>
          <w:szCs w:val="30"/>
          <w:cs/>
        </w:rPr>
        <w:t>.</w:t>
      </w:r>
      <w:r w:rsidRPr="00A37B12">
        <w:rPr>
          <w:rFonts w:ascii="Angsana New" w:hAnsi="Angsana New"/>
          <w:sz w:val="30"/>
          <w:szCs w:val="30"/>
        </w:rPr>
        <w:t>50</w:t>
      </w:r>
      <w:r w:rsidRPr="00A37B12">
        <w:rPr>
          <w:rFonts w:ascii="Angsana New" w:hAnsi="Angsana New"/>
          <w:sz w:val="30"/>
          <w:szCs w:val="30"/>
          <w:cs/>
        </w:rPr>
        <w:t xml:space="preserve"> บาท ซี่งเป็นหุ้นคงเหลือจากการรอ</w:t>
      </w:r>
      <w:r w:rsidRPr="001C6E1A">
        <w:rPr>
          <w:rFonts w:ascii="Angsana New" w:hAnsi="Angsana New"/>
          <w:sz w:val="30"/>
          <w:szCs w:val="30"/>
          <w:cs/>
        </w:rPr>
        <w:t xml:space="preserve">งรับการใช้สิทธิตามใบสำคัญแสดงสิทธิที่จะซื้อหุ้นสามัญของบริษัท ครั้งที่ </w:t>
      </w:r>
      <w:r w:rsidRPr="001C6E1A">
        <w:rPr>
          <w:rFonts w:ascii="Angsana New" w:hAnsi="Angsana New"/>
          <w:sz w:val="30"/>
          <w:szCs w:val="30"/>
        </w:rPr>
        <w:t>3</w:t>
      </w:r>
      <w:r w:rsidRPr="001C6E1A">
        <w:rPr>
          <w:rFonts w:ascii="Angsana New" w:hAnsi="Angsana New"/>
          <w:sz w:val="30"/>
          <w:szCs w:val="30"/>
          <w:cs/>
        </w:rPr>
        <w:t xml:space="preserve"> (“</w:t>
      </w:r>
      <w:r w:rsidRPr="001C6E1A">
        <w:rPr>
          <w:rFonts w:ascii="Angsana New" w:hAnsi="Angsana New"/>
          <w:sz w:val="30"/>
          <w:szCs w:val="30"/>
        </w:rPr>
        <w:t>SCN-W3</w:t>
      </w:r>
      <w:r w:rsidRPr="001C6E1A">
        <w:rPr>
          <w:rFonts w:ascii="Angsana New" w:hAnsi="Angsana New"/>
          <w:sz w:val="30"/>
          <w:szCs w:val="30"/>
          <w:cs/>
        </w:rPr>
        <w:t xml:space="preserve">”) ซึ่งหมดอายุระยะเวลาใช้สิทธิแล้วเมื่อวันที่ </w:t>
      </w:r>
      <w:r w:rsidRPr="001C6E1A">
        <w:rPr>
          <w:rFonts w:ascii="Angsana New" w:hAnsi="Angsana New"/>
          <w:sz w:val="30"/>
          <w:szCs w:val="30"/>
        </w:rPr>
        <w:t>26</w:t>
      </w:r>
      <w:r w:rsidRPr="001C6E1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C6E1A">
        <w:rPr>
          <w:rFonts w:ascii="Angsana New" w:hAnsi="Angsana New"/>
          <w:sz w:val="30"/>
          <w:szCs w:val="30"/>
        </w:rPr>
        <w:t>2567</w:t>
      </w:r>
      <w:r w:rsidRPr="001C6E1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โดยบริษัทได้จดทะเบียนลดทุนกับกระทรวงพาณิชย์เมื่อวันที่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2568</w:t>
      </w:r>
    </w:p>
    <w:p w14:paraId="25D863EC" w14:textId="77777777" w:rsidR="00AE0DD0" w:rsidRPr="00965DE5" w:rsidRDefault="00AE0DD0" w:rsidP="00AE0DD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-1" w:line="228" w:lineRule="auto"/>
        <w:jc w:val="thaiDistribute"/>
        <w:rPr>
          <w:rFonts w:ascii="Angsana New" w:hAnsi="Angsana New"/>
          <w:sz w:val="30"/>
          <w:szCs w:val="30"/>
        </w:rPr>
      </w:pPr>
      <w:r w:rsidRPr="00965DE5">
        <w:rPr>
          <w:rFonts w:ascii="Angsana New" w:hAnsi="Angsana New" w:hint="cs"/>
          <w:sz w:val="30"/>
          <w:szCs w:val="30"/>
          <w:cs/>
        </w:rPr>
        <w:t>การ</w:t>
      </w:r>
      <w:r w:rsidRPr="00965DE5">
        <w:rPr>
          <w:rFonts w:ascii="Angsana New" w:hAnsi="Angsana New"/>
          <w:sz w:val="30"/>
          <w:szCs w:val="30"/>
          <w:cs/>
        </w:rPr>
        <w:t>เพิ่มทุนจดทะเบียน</w:t>
      </w:r>
      <w:r w:rsidRPr="00965DE5">
        <w:rPr>
          <w:rFonts w:ascii="Angsana New" w:hAnsi="Angsana New" w:hint="cs"/>
          <w:sz w:val="30"/>
          <w:szCs w:val="30"/>
          <w:cs/>
        </w:rPr>
        <w:t xml:space="preserve"> จากทุนจดทะเบียน </w:t>
      </w:r>
      <w:r w:rsidRPr="00965DE5">
        <w:rPr>
          <w:rFonts w:ascii="Angsana New" w:hAnsi="Angsana New"/>
          <w:sz w:val="30"/>
          <w:szCs w:val="30"/>
        </w:rPr>
        <w:t xml:space="preserve">666,858,399 </w:t>
      </w:r>
      <w:r w:rsidRPr="00965DE5">
        <w:rPr>
          <w:rFonts w:ascii="Angsana New" w:hAnsi="Angsana New"/>
          <w:sz w:val="30"/>
          <w:szCs w:val="30"/>
          <w:cs/>
        </w:rPr>
        <w:t>บาท</w:t>
      </w:r>
      <w:r w:rsidRPr="00965DE5">
        <w:rPr>
          <w:rFonts w:ascii="Angsana New" w:hAnsi="Angsana New" w:hint="cs"/>
          <w:sz w:val="30"/>
          <w:szCs w:val="30"/>
          <w:cs/>
        </w:rPr>
        <w:t xml:space="preserve"> เป็น </w:t>
      </w:r>
      <w:r>
        <w:rPr>
          <w:rFonts w:ascii="Angsana New" w:hAnsi="Angsana New"/>
          <w:sz w:val="30"/>
          <w:szCs w:val="30"/>
        </w:rPr>
        <w:t>869</w:t>
      </w:r>
      <w:r w:rsidRPr="00965DE5">
        <w:rPr>
          <w:rFonts w:ascii="Angsana New" w:hAnsi="Angsana New"/>
          <w:sz w:val="30"/>
          <w:szCs w:val="30"/>
        </w:rPr>
        <w:t>,</w:t>
      </w:r>
      <w:r w:rsidRPr="00965DE5">
        <w:rPr>
          <w:rFonts w:ascii="Angsana New" w:hAnsi="Angsana New"/>
          <w:sz w:val="30"/>
          <w:szCs w:val="30"/>
          <w:cs/>
        </w:rPr>
        <w:t>14</w:t>
      </w:r>
      <w:r>
        <w:rPr>
          <w:rFonts w:ascii="Angsana New" w:hAnsi="Angsana New"/>
          <w:sz w:val="30"/>
          <w:szCs w:val="30"/>
        </w:rPr>
        <w:t>4,532</w:t>
      </w:r>
      <w:r w:rsidRPr="00965DE5">
        <w:rPr>
          <w:rFonts w:ascii="Angsana New" w:hAnsi="Angsana New"/>
          <w:sz w:val="30"/>
          <w:szCs w:val="30"/>
          <w:cs/>
        </w:rPr>
        <w:t xml:space="preserve"> บาท</w:t>
      </w:r>
      <w:r w:rsidRPr="00965DE5">
        <w:rPr>
          <w:rFonts w:ascii="Angsana New" w:hAnsi="Angsana New" w:hint="cs"/>
          <w:sz w:val="30"/>
          <w:szCs w:val="30"/>
          <w:cs/>
        </w:rPr>
        <w:t xml:space="preserve"> โดยการ</w:t>
      </w:r>
      <w:r w:rsidRPr="00965DE5">
        <w:rPr>
          <w:rFonts w:ascii="Angsana New" w:hAnsi="Angsana New"/>
          <w:sz w:val="30"/>
          <w:szCs w:val="30"/>
          <w:cs/>
        </w:rPr>
        <w:t>ออกหุ้นสามัญเพิ่มทุนใหม่</w:t>
      </w:r>
      <w:r w:rsidRPr="00965DE5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965DE5">
        <w:rPr>
          <w:rFonts w:ascii="Angsana New" w:hAnsi="Angsana New"/>
          <w:sz w:val="30"/>
          <w:szCs w:val="30"/>
        </w:rPr>
        <w:t xml:space="preserve">404,572,266 </w:t>
      </w:r>
      <w:r w:rsidRPr="00965DE5">
        <w:rPr>
          <w:rFonts w:ascii="Angsana New" w:hAnsi="Angsana New"/>
          <w:sz w:val="30"/>
          <w:szCs w:val="30"/>
          <w:cs/>
        </w:rPr>
        <w:t>หุ้น</w:t>
      </w:r>
      <w:r w:rsidRPr="00965DE5"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 w:rsidRPr="00965DE5">
        <w:rPr>
          <w:rFonts w:ascii="Angsana New" w:hAnsi="Angsana New"/>
          <w:sz w:val="30"/>
          <w:szCs w:val="30"/>
        </w:rPr>
        <w:t xml:space="preserve">0.50 </w:t>
      </w:r>
      <w:r w:rsidRPr="00965DE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433478">
        <w:rPr>
          <w:rFonts w:ascii="Angsana New" w:hAnsi="Angsana New"/>
          <w:sz w:val="30"/>
          <w:szCs w:val="30"/>
          <w:cs/>
        </w:rPr>
        <w:t xml:space="preserve">โดยบริษัทได้จดทะเบียนเพิ่มทุนกับกระทรวงพาณิชย์เมื่อวันที่ </w:t>
      </w:r>
      <w:r w:rsidRPr="0043347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433478">
        <w:rPr>
          <w:rFonts w:ascii="Angsana New" w:hAnsi="Angsana New"/>
          <w:sz w:val="30"/>
          <w:szCs w:val="30"/>
        </w:rPr>
        <w:t xml:space="preserve"> </w:t>
      </w:r>
      <w:r w:rsidRPr="00433478">
        <w:rPr>
          <w:rFonts w:ascii="Angsana New" w:hAnsi="Angsana New"/>
          <w:sz w:val="30"/>
          <w:szCs w:val="30"/>
          <w:cs/>
        </w:rPr>
        <w:t xml:space="preserve">เมษายน </w:t>
      </w:r>
      <w:r w:rsidRPr="00433478">
        <w:rPr>
          <w:rFonts w:ascii="Angsana New" w:hAnsi="Angsana New"/>
          <w:sz w:val="30"/>
          <w:szCs w:val="30"/>
        </w:rPr>
        <w:t>2568</w:t>
      </w:r>
    </w:p>
    <w:p w14:paraId="1DF753ED" w14:textId="77777777" w:rsidR="00AE0DD0" w:rsidRPr="002B5C3A" w:rsidRDefault="00AE0DD0" w:rsidP="00AE0DD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-1" w:line="228" w:lineRule="auto"/>
        <w:jc w:val="thaiDistribute"/>
        <w:rPr>
          <w:rFonts w:ascii="Angsana New" w:hAnsi="Angsana New"/>
          <w:sz w:val="30"/>
          <w:szCs w:val="30"/>
        </w:rPr>
      </w:pPr>
      <w:r w:rsidRPr="006E2572">
        <w:rPr>
          <w:rFonts w:ascii="Angsana New" w:hAnsi="Angsana New"/>
          <w:sz w:val="30"/>
          <w:szCs w:val="30"/>
          <w:cs/>
        </w:rPr>
        <w:t xml:space="preserve">การจัดสรรหุ้นสามัญเพิ่มทุนของบริษัทจำนวน </w:t>
      </w:r>
      <w:r w:rsidRPr="006E2572">
        <w:rPr>
          <w:rFonts w:ascii="Angsana New" w:hAnsi="Angsana New"/>
          <w:sz w:val="30"/>
          <w:szCs w:val="30"/>
        </w:rPr>
        <w:t>404,572,266</w:t>
      </w:r>
      <w:r w:rsidRPr="006E257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6E2572">
        <w:rPr>
          <w:rFonts w:ascii="Angsana New" w:hAnsi="Angsana New"/>
          <w:sz w:val="30"/>
          <w:szCs w:val="30"/>
        </w:rPr>
        <w:t>0.50</w:t>
      </w:r>
      <w:r w:rsidRPr="006E2572">
        <w:rPr>
          <w:rFonts w:ascii="Angsana New" w:hAnsi="Angsana New"/>
          <w:sz w:val="30"/>
          <w:szCs w:val="30"/>
          <w:cs/>
        </w:rPr>
        <w:t xml:space="preserve"> บาท เพื่อเสนอขายให้แก่ผู้ถือหุ้นเดิมตามสัดส่วนการถือหุ้น (</w:t>
      </w:r>
      <w:r w:rsidRPr="006E2572">
        <w:rPr>
          <w:rFonts w:ascii="Angsana New" w:hAnsi="Angsana New"/>
          <w:sz w:val="30"/>
          <w:szCs w:val="30"/>
        </w:rPr>
        <w:t xml:space="preserve">Right Offering) </w:t>
      </w:r>
      <w:r w:rsidRPr="006E2572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Pr="006E257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6E2572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Pr="006E2572">
        <w:rPr>
          <w:rFonts w:ascii="Angsana New" w:hAnsi="Angsana New"/>
          <w:sz w:val="30"/>
          <w:szCs w:val="30"/>
        </w:rPr>
        <w:t>1</w:t>
      </w:r>
      <w:r w:rsidRPr="006E2572">
        <w:rPr>
          <w:rFonts w:ascii="Angsana New" w:hAnsi="Angsana New"/>
          <w:sz w:val="30"/>
          <w:szCs w:val="30"/>
          <w:cs/>
        </w:rPr>
        <w:t xml:space="preserve"> หุ้นสามัญใหม่ ที่ราคาเสนอขายหุ้นละ </w:t>
      </w:r>
      <w:r w:rsidRPr="006E2572">
        <w:rPr>
          <w:rFonts w:ascii="Angsana New" w:hAnsi="Angsana New"/>
          <w:sz w:val="30"/>
          <w:szCs w:val="30"/>
        </w:rPr>
        <w:t>0.50</w:t>
      </w:r>
      <w:r w:rsidRPr="006E2572">
        <w:rPr>
          <w:rFonts w:ascii="Angsana New" w:hAnsi="Angsana New"/>
          <w:sz w:val="30"/>
          <w:szCs w:val="30"/>
          <w:cs/>
        </w:rPr>
        <w:t xml:space="preserve"> บาท มูลค่ารวมไม่เกิน </w:t>
      </w:r>
      <w:r w:rsidRPr="006E2572">
        <w:rPr>
          <w:rFonts w:ascii="Angsana New" w:hAnsi="Angsana New"/>
          <w:sz w:val="30"/>
          <w:szCs w:val="30"/>
        </w:rPr>
        <w:t>202,286,133</w:t>
      </w:r>
      <w:r w:rsidRPr="006E2572">
        <w:rPr>
          <w:rFonts w:ascii="Angsana New" w:hAnsi="Angsana New"/>
          <w:sz w:val="30"/>
          <w:szCs w:val="30"/>
          <w:cs/>
        </w:rPr>
        <w:t xml:space="preserve"> บาท โดยกำหนดให้วันกําหนดรายชื่อผู้ถือหุ้นที่มีสิทธิได้รับการจัดสรรและเสนอขายหุ้นสามัญเพิ่มทุนเป็นวันที่ </w:t>
      </w:r>
      <w:r w:rsidRPr="006E2572">
        <w:rPr>
          <w:rFonts w:ascii="Angsana New" w:hAnsi="Angsana New"/>
          <w:sz w:val="30"/>
          <w:szCs w:val="30"/>
        </w:rPr>
        <w:t>30</w:t>
      </w:r>
      <w:r w:rsidRPr="006E2572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</w:t>
      </w:r>
      <w:r w:rsidRPr="006E2572">
        <w:rPr>
          <w:rFonts w:ascii="Angsana New" w:hAnsi="Angsana New"/>
          <w:sz w:val="30"/>
          <w:szCs w:val="30"/>
        </w:rPr>
        <w:t>568</w:t>
      </w:r>
    </w:p>
    <w:p w14:paraId="26A4C5D8" w14:textId="3695E516" w:rsidR="00914E88" w:rsidRPr="00A30656" w:rsidRDefault="00914E88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29"/>
          <w:szCs w:val="29"/>
        </w:rPr>
      </w:pPr>
    </w:p>
    <w:sectPr w:rsidR="00914E88" w:rsidRPr="00A30656" w:rsidSect="0095740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FDA60" w14:textId="77777777" w:rsidR="009107F1" w:rsidRPr="00A30656" w:rsidRDefault="009107F1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0477744D" w14:textId="77777777" w:rsidR="009107F1" w:rsidRPr="00A30656" w:rsidRDefault="009107F1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4BF4F89A" w14:textId="77777777" w:rsidR="009107F1" w:rsidRPr="00A30656" w:rsidRDefault="009107F1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4A30D256" w:rsidR="00195D12" w:rsidRPr="00A30656" w:rsidRDefault="00000000" w:rsidP="00BA4A5D">
    <w:pPr>
      <w:pStyle w:val="Footer"/>
      <w:tabs>
        <w:tab w:val="clear" w:pos="5613"/>
        <w:tab w:val="center" w:pos="4802"/>
        <w:tab w:val="left" w:pos="5611"/>
      </w:tabs>
      <w:jc w:val="center"/>
      <w:rPr>
        <w:sz w:val="17"/>
        <w:szCs w:val="17"/>
      </w:rPr>
    </w:pPr>
    <w:sdt>
      <w:sdtPr>
        <w:rPr>
          <w:sz w:val="17"/>
          <w:szCs w:val="17"/>
        </w:r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A30656">
          <w:rPr>
            <w:rFonts w:asciiTheme="majorBidi" w:hAnsiTheme="majorBidi" w:cstheme="majorBidi"/>
            <w:sz w:val="29"/>
            <w:szCs w:val="29"/>
          </w:rPr>
          <w:fldChar w:fldCharType="begin"/>
        </w:r>
        <w:r w:rsidR="00195D12" w:rsidRPr="00A30656">
          <w:rPr>
            <w:rFonts w:asciiTheme="majorBidi" w:hAnsiTheme="majorBidi" w:cstheme="majorBidi"/>
            <w:sz w:val="29"/>
            <w:szCs w:val="29"/>
          </w:rPr>
          <w:instrText xml:space="preserve"> PAGE   \* MERGEFORMAT </w:instrText>
        </w:r>
        <w:r w:rsidR="00195D12" w:rsidRPr="00A30656">
          <w:rPr>
            <w:rFonts w:asciiTheme="majorBidi" w:hAnsiTheme="majorBidi" w:cstheme="majorBidi"/>
            <w:sz w:val="29"/>
            <w:szCs w:val="29"/>
          </w:rPr>
          <w:fldChar w:fldCharType="separate"/>
        </w:r>
        <w:r w:rsidR="00A743EE" w:rsidRPr="00A743EE">
          <w:rPr>
            <w:rFonts w:asciiTheme="majorBidi" w:hAnsiTheme="majorBidi" w:cstheme="majorBidi"/>
            <w:noProof/>
            <w:sz w:val="29"/>
            <w:szCs w:val="29"/>
            <w:lang w:val="en-US"/>
          </w:rPr>
          <w:t>2</w:t>
        </w:r>
        <w:r w:rsidR="00195D12" w:rsidRPr="00A30656">
          <w:rPr>
            <w:rFonts w:asciiTheme="majorBidi" w:hAnsiTheme="majorBidi" w:cstheme="majorBidi"/>
            <w:noProof/>
            <w:sz w:val="29"/>
            <w:szCs w:val="29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29"/>
        <w:szCs w:val="29"/>
        <w:lang w:val="en-US"/>
      </w:rPr>
      <w:id w:val="2010632992"/>
      <w:docPartObj>
        <w:docPartGallery w:val="Page Numbers (Bottom of Page)"/>
        <w:docPartUnique/>
      </w:docPartObj>
    </w:sdtPr>
    <w:sdtContent>
      <w:p w14:paraId="1E411A62" w14:textId="0464B350" w:rsidR="00B86568" w:rsidRPr="00B86568" w:rsidRDefault="00B86568">
        <w:pPr>
          <w:pStyle w:val="Footer"/>
          <w:jc w:val="center"/>
          <w:rPr>
            <w:rFonts w:asciiTheme="majorBidi" w:hAnsiTheme="majorBidi" w:cstheme="majorBidi"/>
            <w:noProof/>
            <w:sz w:val="29"/>
            <w:szCs w:val="29"/>
            <w:lang w:val="en-US"/>
          </w:rPr>
        </w:pPr>
        <w:r w:rsidRPr="00B86568">
          <w:rPr>
            <w:rFonts w:asciiTheme="majorBidi" w:hAnsiTheme="majorBidi" w:cstheme="majorBidi"/>
            <w:noProof/>
            <w:sz w:val="29"/>
            <w:szCs w:val="29"/>
            <w:lang w:val="en-US"/>
          </w:rPr>
          <w:fldChar w:fldCharType="begin"/>
        </w:r>
        <w:r w:rsidRPr="00B86568">
          <w:rPr>
            <w:rFonts w:asciiTheme="majorBidi" w:hAnsiTheme="majorBidi" w:cstheme="majorBidi"/>
            <w:noProof/>
            <w:sz w:val="29"/>
            <w:szCs w:val="29"/>
            <w:lang w:val="en-US"/>
          </w:rPr>
          <w:instrText xml:space="preserve"> PAGE   \* MERGEFORMAT </w:instrText>
        </w:r>
        <w:r w:rsidRPr="00B86568">
          <w:rPr>
            <w:rFonts w:asciiTheme="majorBidi" w:hAnsiTheme="majorBidi" w:cstheme="majorBidi"/>
            <w:noProof/>
            <w:sz w:val="29"/>
            <w:szCs w:val="29"/>
            <w:lang w:val="en-US"/>
          </w:rPr>
          <w:fldChar w:fldCharType="separate"/>
        </w:r>
        <w:r w:rsidRPr="00B86568">
          <w:rPr>
            <w:rFonts w:asciiTheme="majorBidi" w:hAnsiTheme="majorBidi" w:cstheme="majorBidi"/>
            <w:noProof/>
            <w:sz w:val="29"/>
            <w:szCs w:val="29"/>
            <w:lang w:val="en-US"/>
          </w:rPr>
          <w:t>2</w:t>
        </w:r>
        <w:r w:rsidRPr="00B86568">
          <w:rPr>
            <w:rFonts w:asciiTheme="majorBidi" w:hAnsiTheme="majorBidi" w:cstheme="majorBidi"/>
            <w:noProof/>
            <w:sz w:val="29"/>
            <w:szCs w:val="29"/>
            <w:lang w:val="en-US"/>
          </w:rPr>
          <w:fldChar w:fldCharType="end"/>
        </w:r>
      </w:p>
    </w:sdtContent>
  </w:sdt>
  <w:p w14:paraId="4C6A1F57" w14:textId="77777777" w:rsidR="00B86568" w:rsidRDefault="00B8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928CC" w14:textId="77777777" w:rsidR="009107F1" w:rsidRPr="00A30656" w:rsidRDefault="009107F1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5DB073A3" w14:textId="77777777" w:rsidR="009107F1" w:rsidRPr="00A30656" w:rsidRDefault="009107F1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212AA58C" w14:textId="77777777" w:rsidR="009107F1" w:rsidRPr="00A30656" w:rsidRDefault="009107F1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EB2" w14:textId="77777777" w:rsidR="001321E3" w:rsidRPr="00417248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417248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E3082A7" w14:textId="177D3740" w:rsidR="00B22FF0" w:rsidRPr="00417248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E6B93"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743EE" w:rsidRPr="00A743EE">
      <w:rPr>
        <w:rFonts w:ascii="Angsana New" w:hAnsi="Angsana New"/>
        <w:b/>
        <w:bCs/>
        <w:sz w:val="32"/>
        <w:szCs w:val="32"/>
      </w:rPr>
      <w:t>31</w:t>
    </w:r>
    <w:r w:rsidR="001E6B93" w:rsidRPr="0041724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5F0B" w:rsidRPr="00417248">
      <w:rPr>
        <w:rFonts w:ascii="Angsana New" w:hAnsi="Angsana New" w:hint="cs"/>
        <w:b/>
        <w:bCs/>
        <w:sz w:val="32"/>
        <w:szCs w:val="32"/>
        <w:cs/>
      </w:rPr>
      <w:t>มีนาคม</w:t>
    </w:r>
    <w:r w:rsidR="001E6B93" w:rsidRPr="00417248">
      <w:rPr>
        <w:rFonts w:ascii="Angsana New" w:hAnsi="Angsana New"/>
        <w:b/>
        <w:bCs/>
        <w:sz w:val="32"/>
        <w:szCs w:val="32"/>
      </w:rPr>
      <w:t xml:space="preserve"> </w:t>
    </w:r>
    <w:r w:rsidR="00A743EE" w:rsidRPr="00A743EE">
      <w:rPr>
        <w:rFonts w:ascii="Angsana New" w:hAnsi="Angsana New"/>
        <w:b/>
        <w:bCs/>
        <w:sz w:val="32"/>
        <w:szCs w:val="32"/>
      </w:rPr>
      <w:t>2568</w:t>
    </w:r>
    <w:r w:rsidR="001E6B93" w:rsidRPr="00417248">
      <w:rPr>
        <w:rFonts w:ascii="Angsana New" w:hAnsi="Angsana New"/>
        <w:b/>
        <w:bCs/>
        <w:sz w:val="32"/>
        <w:szCs w:val="32"/>
      </w:rPr>
      <w:t xml:space="preserve"> </w:t>
    </w:r>
    <w:r w:rsidRPr="0041724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56B1DAC" w14:textId="77777777" w:rsidR="001321E3" w:rsidRPr="00A30656" w:rsidRDefault="001321E3" w:rsidP="00710AB0">
    <w:pPr>
      <w:pStyle w:val="Header"/>
      <w:rPr>
        <w:sz w:val="27"/>
        <w:szCs w:val="2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417248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5348B99" w14:textId="77777777" w:rsidR="00B604DF" w:rsidRPr="00417248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DC0272" w14:textId="2C70CA85" w:rsidR="000F30D1" w:rsidRPr="00417248" w:rsidRDefault="00B22FF0" w:rsidP="00F575DC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23A52"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743EE" w:rsidRPr="00A743EE">
      <w:rPr>
        <w:rFonts w:ascii="Angsana New" w:hAnsi="Angsana New"/>
        <w:b/>
        <w:bCs/>
        <w:sz w:val="32"/>
        <w:szCs w:val="32"/>
      </w:rPr>
      <w:t>31</w:t>
    </w:r>
    <w:r w:rsidR="00523A52" w:rsidRPr="0041724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5F0B" w:rsidRPr="00417248">
      <w:rPr>
        <w:rFonts w:ascii="Angsana New" w:hAnsi="Angsana New" w:hint="cs"/>
        <w:b/>
        <w:bCs/>
        <w:sz w:val="32"/>
        <w:szCs w:val="32"/>
        <w:cs/>
      </w:rPr>
      <w:t>มีนาคม</w:t>
    </w:r>
    <w:r w:rsidR="00523A52" w:rsidRPr="00417248">
      <w:rPr>
        <w:rFonts w:ascii="Angsana New" w:hAnsi="Angsana New"/>
        <w:b/>
        <w:bCs/>
        <w:sz w:val="32"/>
        <w:szCs w:val="32"/>
      </w:rPr>
      <w:t xml:space="preserve"> </w:t>
    </w:r>
    <w:r w:rsidR="00A743EE" w:rsidRPr="00A743EE">
      <w:rPr>
        <w:rFonts w:ascii="Angsana New" w:hAnsi="Angsana New"/>
        <w:b/>
        <w:bCs/>
        <w:sz w:val="32"/>
        <w:szCs w:val="32"/>
      </w:rPr>
      <w:t>2568</w:t>
    </w:r>
    <w:r w:rsidRPr="0041724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67A1A9C" w14:textId="77777777" w:rsidR="00B22FF0" w:rsidRPr="00A30656" w:rsidRDefault="00B22FF0" w:rsidP="00F575DC">
    <w:pPr>
      <w:pStyle w:val="Header"/>
      <w:spacing w:line="240" w:lineRule="auto"/>
      <w:rPr>
        <w:rFonts w:asciiTheme="majorBidi" w:hAnsiTheme="majorBidi" w:cstheme="majorBidi"/>
        <w:sz w:val="31"/>
        <w:szCs w:val="3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2D8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A81423" w14:textId="3292DB42" w:rsidR="00B22FF0" w:rsidRPr="00B76231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7444B" w:rsidRPr="00B7623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743EE" w:rsidRPr="00A743EE">
      <w:rPr>
        <w:rFonts w:ascii="Angsana New" w:hAnsi="Angsana New"/>
        <w:b/>
        <w:bCs/>
        <w:sz w:val="32"/>
        <w:szCs w:val="32"/>
      </w:rPr>
      <w:t>31</w:t>
    </w:r>
    <w:r w:rsidR="00E7444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36B83" w:rsidRPr="00B76231">
      <w:rPr>
        <w:rFonts w:ascii="Angsana New" w:hAnsi="Angsana New" w:hint="cs"/>
        <w:b/>
        <w:bCs/>
        <w:sz w:val="32"/>
        <w:szCs w:val="32"/>
        <w:cs/>
      </w:rPr>
      <w:t>มีนาคม</w:t>
    </w:r>
    <w:r w:rsidR="00E7444B" w:rsidRPr="00B76231">
      <w:rPr>
        <w:rFonts w:ascii="Angsana New" w:hAnsi="Angsana New"/>
        <w:b/>
        <w:bCs/>
        <w:sz w:val="32"/>
        <w:szCs w:val="32"/>
      </w:rPr>
      <w:t xml:space="preserve"> </w:t>
    </w:r>
    <w:r w:rsidR="00A743EE" w:rsidRPr="00A743EE">
      <w:rPr>
        <w:rFonts w:ascii="Angsana New" w:hAnsi="Angsana New"/>
        <w:b/>
        <w:bCs/>
        <w:sz w:val="32"/>
        <w:szCs w:val="32"/>
      </w:rPr>
      <w:t>2568</w:t>
    </w:r>
    <w:r w:rsidR="00E7444B" w:rsidRPr="00B76231">
      <w:rPr>
        <w:rFonts w:ascii="Angsana New" w:hAnsi="Angsana New"/>
        <w:b/>
        <w:bCs/>
        <w:sz w:val="32"/>
        <w:szCs w:val="32"/>
      </w:rPr>
      <w:t xml:space="preserve"> </w:t>
    </w:r>
    <w:r w:rsidRPr="00B7623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A30656" w:rsidRDefault="00C75F2F" w:rsidP="00710AB0">
    <w:pPr>
      <w:pStyle w:val="Header"/>
      <w:rPr>
        <w:sz w:val="31"/>
        <w:szCs w:val="3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บริษัท สแกน อินเตอร์ จำกัด (มหาชน) และบริษัทย่อย</w:t>
    </w:r>
  </w:p>
  <w:p w14:paraId="6EF13483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035866A" w14:textId="55A56030" w:rsidR="00B22FF0" w:rsidRPr="00A30656" w:rsidRDefault="00B22FF0" w:rsidP="00B22FF0">
    <w:pPr>
      <w:pStyle w:val="Header"/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สำหรับงวดสามเดือน</w:t>
    </w:r>
    <w:r w:rsidR="00530F0B" w:rsidRPr="00A30656">
      <w:rPr>
        <w:rFonts w:ascii="Angsana New" w:hAnsi="Angsana New"/>
        <w:b/>
        <w:bCs/>
        <w:sz w:val="31"/>
        <w:szCs w:val="31"/>
        <w:cs/>
      </w:rPr>
      <w:t xml:space="preserve">สิ้นสุดวันที่ </w:t>
    </w:r>
    <w:r w:rsidR="00A743EE" w:rsidRPr="00A743EE">
      <w:rPr>
        <w:rFonts w:ascii="Angsana New" w:hAnsi="Angsana New"/>
        <w:b/>
        <w:bCs/>
        <w:sz w:val="31"/>
        <w:szCs w:val="31"/>
      </w:rPr>
      <w:t>31</w:t>
    </w:r>
    <w:r w:rsidR="00530F0B" w:rsidRPr="00A30656">
      <w:rPr>
        <w:rFonts w:ascii="Angsana New" w:hAnsi="Angsana New" w:hint="cs"/>
        <w:b/>
        <w:bCs/>
        <w:sz w:val="31"/>
        <w:szCs w:val="31"/>
        <w:cs/>
      </w:rPr>
      <w:t xml:space="preserve"> </w:t>
    </w:r>
    <w:r w:rsidR="000C433B">
      <w:rPr>
        <w:rFonts w:ascii="Angsana New" w:hAnsi="Angsana New" w:hint="cs"/>
        <w:b/>
        <w:bCs/>
        <w:sz w:val="31"/>
        <w:szCs w:val="31"/>
        <w:cs/>
      </w:rPr>
      <w:t>มีนาคม</w:t>
    </w:r>
    <w:r w:rsidR="00530F0B" w:rsidRPr="00A30656">
      <w:rPr>
        <w:rFonts w:ascii="Angsana New" w:hAnsi="Angsana New"/>
        <w:b/>
        <w:bCs/>
        <w:sz w:val="31"/>
        <w:szCs w:val="31"/>
      </w:rPr>
      <w:t xml:space="preserve"> </w:t>
    </w:r>
    <w:r w:rsidR="00A743EE" w:rsidRPr="00A743EE">
      <w:rPr>
        <w:rFonts w:ascii="Angsana New" w:hAnsi="Angsana New"/>
        <w:b/>
        <w:bCs/>
        <w:sz w:val="31"/>
        <w:szCs w:val="31"/>
      </w:rPr>
      <w:t>2568</w:t>
    </w:r>
    <w:r w:rsidR="00530F0B" w:rsidRPr="00A30656">
      <w:rPr>
        <w:rFonts w:ascii="Angsana New" w:hAnsi="Angsana New" w:hint="cs"/>
        <w:b/>
        <w:bCs/>
        <w:sz w:val="31"/>
        <w:szCs w:val="31"/>
        <w:cs/>
      </w:rPr>
      <w:t xml:space="preserve"> </w:t>
    </w:r>
    <w:r w:rsidRPr="00A30656">
      <w:rPr>
        <w:rFonts w:ascii="Angsana New" w:hAnsi="Angsana New"/>
        <w:b/>
        <w:bCs/>
        <w:sz w:val="31"/>
        <w:szCs w:val="31"/>
        <w:cs/>
      </w:rPr>
      <w:t>(ไม่ได้ตรวจสอบ)</w:t>
    </w:r>
  </w:p>
  <w:p w14:paraId="493E6815" w14:textId="73B47C40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62101095" w:rsidR="00B22FF0" w:rsidRPr="00B76231" w:rsidRDefault="00B22FF0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30F0B" w:rsidRPr="00B7623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743EE" w:rsidRPr="00A743EE">
      <w:rPr>
        <w:rFonts w:ascii="Angsana New" w:hAnsi="Angsana New"/>
        <w:b/>
        <w:bCs/>
        <w:sz w:val="32"/>
        <w:szCs w:val="32"/>
      </w:rPr>
      <w:t>31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C433B" w:rsidRPr="00B7623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A743EE" w:rsidRPr="00A743EE">
      <w:rPr>
        <w:rFonts w:ascii="Angsana New" w:hAnsi="Angsana New"/>
        <w:b/>
        <w:bCs/>
        <w:sz w:val="32"/>
        <w:szCs w:val="32"/>
      </w:rPr>
      <w:t>2568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4827A2"/>
    <w:multiLevelType w:val="multilevel"/>
    <w:tmpl w:val="C0FC3B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700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4"/>
  </w:num>
  <w:num w:numId="12" w16cid:durableId="2139253517">
    <w:abstractNumId w:val="11"/>
  </w:num>
  <w:num w:numId="13" w16cid:durableId="1437015661">
    <w:abstractNumId w:val="20"/>
  </w:num>
  <w:num w:numId="14" w16cid:durableId="1868524526">
    <w:abstractNumId w:val="13"/>
  </w:num>
  <w:num w:numId="15" w16cid:durableId="121074807">
    <w:abstractNumId w:val="15"/>
  </w:num>
  <w:num w:numId="16" w16cid:durableId="723989179">
    <w:abstractNumId w:val="23"/>
  </w:num>
  <w:num w:numId="17" w16cid:durableId="795441836">
    <w:abstractNumId w:val="24"/>
  </w:num>
  <w:num w:numId="18" w16cid:durableId="880673726">
    <w:abstractNumId w:val="17"/>
  </w:num>
  <w:num w:numId="19" w16cid:durableId="2110004164">
    <w:abstractNumId w:val="25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6"/>
  </w:num>
  <w:num w:numId="26" w16cid:durableId="2037805653">
    <w:abstractNumId w:val="19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2"/>
  </w:num>
  <w:num w:numId="31" w16cid:durableId="1101141377">
    <w:abstractNumId w:val="18"/>
  </w:num>
  <w:num w:numId="32" w16cid:durableId="1787499287">
    <w:abstractNumId w:val="16"/>
  </w:num>
  <w:num w:numId="33" w16cid:durableId="2073313876">
    <w:abstractNumId w:val="9"/>
  </w:num>
  <w:num w:numId="34" w16cid:durableId="369378807">
    <w:abstractNumId w:val="9"/>
  </w:num>
  <w:num w:numId="35" w16cid:durableId="1860317828">
    <w:abstractNumId w:val="9"/>
  </w:num>
  <w:num w:numId="36" w16cid:durableId="639464147">
    <w:abstractNumId w:val="9"/>
  </w:num>
  <w:num w:numId="37" w16cid:durableId="1788086414">
    <w:abstractNumId w:val="9"/>
  </w:num>
  <w:num w:numId="38" w16cid:durableId="718171251">
    <w:abstractNumId w:val="9"/>
  </w:num>
  <w:num w:numId="39" w16cid:durableId="1359428519">
    <w:abstractNumId w:val="9"/>
  </w:num>
  <w:num w:numId="40" w16cid:durableId="304939920">
    <w:abstractNumId w:val="9"/>
  </w:num>
  <w:num w:numId="41" w16cid:durableId="1578631824">
    <w:abstractNumId w:val="9"/>
  </w:num>
  <w:num w:numId="42" w16cid:durableId="1701123582">
    <w:abstractNumId w:val="9"/>
  </w:num>
  <w:num w:numId="43" w16cid:durableId="1914927624">
    <w:abstractNumId w:val="9"/>
  </w:num>
  <w:num w:numId="44" w16cid:durableId="663432136">
    <w:abstractNumId w:val="9"/>
  </w:num>
  <w:num w:numId="45" w16cid:durableId="420688158">
    <w:abstractNumId w:val="9"/>
  </w:num>
  <w:num w:numId="46" w16cid:durableId="501118665">
    <w:abstractNumId w:val="21"/>
  </w:num>
  <w:num w:numId="47" w16cid:durableId="55103633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237"/>
    <w:rsid w:val="00024486"/>
    <w:rsid w:val="0002461D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642"/>
    <w:rsid w:val="000A6974"/>
    <w:rsid w:val="000A700A"/>
    <w:rsid w:val="000A70CB"/>
    <w:rsid w:val="000A7164"/>
    <w:rsid w:val="000A71CD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3475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AE5"/>
    <w:rsid w:val="001F32C0"/>
    <w:rsid w:val="001F335E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7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6FB9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D4"/>
    <w:rsid w:val="00254CB2"/>
    <w:rsid w:val="002553D8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6C2"/>
    <w:rsid w:val="00257774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2162"/>
    <w:rsid w:val="002E2174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92C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794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66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244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2F63"/>
    <w:rsid w:val="00513332"/>
    <w:rsid w:val="00513508"/>
    <w:rsid w:val="005137AB"/>
    <w:rsid w:val="00513A7E"/>
    <w:rsid w:val="00513BF6"/>
    <w:rsid w:val="0051405E"/>
    <w:rsid w:val="00514234"/>
    <w:rsid w:val="0051442E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EA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6B9"/>
    <w:rsid w:val="005E1CB9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85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D00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C7A"/>
    <w:rsid w:val="00741EDE"/>
    <w:rsid w:val="00742179"/>
    <w:rsid w:val="0074225B"/>
    <w:rsid w:val="00742D58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8F7C33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9C9"/>
    <w:rsid w:val="00902D4C"/>
    <w:rsid w:val="0090316B"/>
    <w:rsid w:val="0090341A"/>
    <w:rsid w:val="0090368C"/>
    <w:rsid w:val="0090398F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22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61E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0F3D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20D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F07"/>
    <w:rsid w:val="00BA02DA"/>
    <w:rsid w:val="00BA051A"/>
    <w:rsid w:val="00BA07E6"/>
    <w:rsid w:val="00BA0AE9"/>
    <w:rsid w:val="00BA0C7D"/>
    <w:rsid w:val="00BA0E75"/>
    <w:rsid w:val="00BA128A"/>
    <w:rsid w:val="00BA143F"/>
    <w:rsid w:val="00BA14C5"/>
    <w:rsid w:val="00BA14DA"/>
    <w:rsid w:val="00BA1510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8B8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2F5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66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E70"/>
    <w:rsid w:val="00D25103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AFC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E6A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F6C"/>
    <w:rsid w:val="00F711AD"/>
    <w:rsid w:val="00F714A5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4AF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64D"/>
    <w:rsid w:val="00FB7781"/>
    <w:rsid w:val="00FB7A38"/>
    <w:rsid w:val="00FB7B9A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1E2732-FBB9-4A1D-838C-CEA31BA49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3161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Tamonwan, Muangklang</cp:lastModifiedBy>
  <cp:revision>2</cp:revision>
  <cp:lastPrinted>2025-05-09T11:40:00Z</cp:lastPrinted>
  <dcterms:created xsi:type="dcterms:W3CDTF">2025-05-14T03:59:00Z</dcterms:created>
  <dcterms:modified xsi:type="dcterms:W3CDTF">2025-05-14T03:59:00Z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