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BD160" w14:textId="0FE6DA0A" w:rsidR="00F24122" w:rsidRPr="000B6E1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bookmarkStart w:id="0" w:name="_Hlk71302299"/>
      <w:r w:rsidRPr="000B6E1A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E70728" w:rsidRPr="000B6E1A">
        <w:rPr>
          <w:rFonts w:ascii="Angsana New" w:hAnsi="Angsana New" w:cs="Angsana New" w:hint="cs"/>
          <w:sz w:val="52"/>
          <w:szCs w:val="52"/>
          <w:cs/>
        </w:rPr>
        <w:t xml:space="preserve">เอสซีจี </w:t>
      </w:r>
      <w:r w:rsidR="002A16E9" w:rsidRPr="000B6E1A">
        <w:rPr>
          <w:rFonts w:ascii="Angsana New" w:hAnsi="Angsana New" w:cs="Angsana New"/>
          <w:sz w:val="52"/>
          <w:szCs w:val="52"/>
          <w:cs/>
        </w:rPr>
        <w:t xml:space="preserve">เจดับเบิ้ลยูดี โลจิสติกส์ </w:t>
      </w:r>
      <w:r w:rsidRPr="000B6E1A">
        <w:rPr>
          <w:rFonts w:ascii="Angsana New" w:hAnsi="Angsana New" w:cs="Angsana New"/>
          <w:sz w:val="52"/>
          <w:szCs w:val="52"/>
          <w:cs/>
        </w:rPr>
        <w:t>จำกัด</w:t>
      </w:r>
      <w:r w:rsidRPr="000B6E1A">
        <w:rPr>
          <w:rFonts w:ascii="Angsana New" w:hAnsi="Angsana New" w:cs="Angsana New"/>
          <w:sz w:val="52"/>
          <w:szCs w:val="52"/>
        </w:rPr>
        <w:t xml:space="preserve"> </w:t>
      </w:r>
      <w:r w:rsidRPr="000B6E1A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10663083" w14:textId="3BDCE00B" w:rsidR="00804175" w:rsidRPr="000B6E1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0B6E1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B5FCBA9" w14:textId="77777777" w:rsidR="00804175" w:rsidRPr="000B6E1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514E377" w14:textId="1CD5C398" w:rsidR="00804175" w:rsidRPr="000B6E1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0B6E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673A99" w14:textId="362D4BFF" w:rsidR="007D2B7F" w:rsidRPr="000B6E1A" w:rsidRDefault="005E07D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="007D2B7F"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7B5027" w:rsidRPr="000B6E1A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7B5027" w:rsidRPr="000B6E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7B5027"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7B5027" w:rsidRPr="000B6E1A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2C3FEEC7" w14:textId="77777777" w:rsidR="00804175" w:rsidRPr="000B6E1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9EAE86" w14:textId="1B5223D6" w:rsidR="00804175" w:rsidRPr="000B6E1A" w:rsidRDefault="00804175" w:rsidP="00DE67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0B6E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7CE2C8" w14:textId="77777777" w:rsidR="00804175" w:rsidRPr="000B6E1A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45D7F40B" w14:textId="77777777" w:rsidR="00E70728" w:rsidRPr="000B6E1A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687934DA" w14:textId="77777777" w:rsidR="00E70728" w:rsidRPr="000B6E1A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0D029781" w14:textId="77777777" w:rsidR="00E70728" w:rsidRPr="000B6E1A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7EA18718" w14:textId="77777777" w:rsidR="00E70728" w:rsidRPr="000B6E1A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219A1E3A" w14:textId="377AD747" w:rsidR="00E70728" w:rsidRPr="000B6E1A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  <w:sectPr w:rsidR="00E70728" w:rsidRPr="000B6E1A" w:rsidSect="00666D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707E47C" w14:textId="77777777" w:rsidR="001203E2" w:rsidRPr="000B6E1A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E1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4D53C84" w14:textId="77777777" w:rsidR="001203E2" w:rsidRPr="000B6E1A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437F7B21" w14:textId="402DB07E" w:rsidR="001203E2" w:rsidRPr="000B6E1A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B6E1A">
        <w:rPr>
          <w:rFonts w:asciiTheme="majorBidi" w:hAnsiTheme="majorBidi" w:cstheme="majorBidi"/>
          <w:b/>
          <w:bCs/>
          <w:sz w:val="28"/>
          <w:szCs w:val="28"/>
          <w:cs/>
        </w:rPr>
        <w:t>เสนอ  คณะกรรมการบริษัท</w:t>
      </w:r>
      <w:r w:rsidR="00E70728" w:rsidRPr="000B6E1A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เอสซีจี </w:t>
      </w:r>
      <w:r w:rsidRPr="000B6E1A">
        <w:rPr>
          <w:rFonts w:asciiTheme="majorBidi" w:hAnsiTheme="majorBidi" w:cstheme="majorBidi"/>
          <w:b/>
          <w:bCs/>
          <w:sz w:val="28"/>
          <w:szCs w:val="28"/>
          <w:cs/>
        </w:rPr>
        <w:t>เจดับเบิ้ลยูดี โลจิสติกส์ จำกัด (มหาชน</w:t>
      </w:r>
      <w:r w:rsidRPr="000B6E1A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0CA37F67" w14:textId="77777777" w:rsidR="001203E2" w:rsidRPr="000B6E1A" w:rsidRDefault="001203E2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775B40CC" w14:textId="282D3A77" w:rsidR="001203E2" w:rsidRPr="000B6E1A" w:rsidRDefault="001203E2" w:rsidP="007B5027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B6E1A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7B5027" w:rsidRPr="000B6E1A">
        <w:rPr>
          <w:rFonts w:asciiTheme="majorBidi" w:hAnsiTheme="majorBidi" w:cstheme="majorBidi"/>
          <w:sz w:val="28"/>
          <w:szCs w:val="28"/>
        </w:rPr>
        <w:t xml:space="preserve">31 </w:t>
      </w:r>
      <w:r w:rsidR="007B5027" w:rsidRPr="000B6E1A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="007B5027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B5027" w:rsidRPr="000B6E1A">
        <w:rPr>
          <w:rFonts w:asciiTheme="majorBidi" w:hAnsiTheme="majorBidi" w:cstheme="majorBidi"/>
          <w:sz w:val="28"/>
          <w:szCs w:val="28"/>
        </w:rPr>
        <w:t xml:space="preserve">2568 </w:t>
      </w:r>
      <w:r w:rsidR="007B5027" w:rsidRPr="000B6E1A">
        <w:rPr>
          <w:rFonts w:asciiTheme="majorBidi" w:hAnsiTheme="majorBidi" w:cs="Angsana New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7B5027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B5027" w:rsidRPr="000B6E1A">
        <w:rPr>
          <w:rFonts w:asciiTheme="majorBidi" w:hAnsiTheme="majorBidi" w:cs="Angsana New" w:hint="cs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7B5027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B5027" w:rsidRPr="000B6E1A">
        <w:rPr>
          <w:rFonts w:asciiTheme="majorBidi" w:hAnsiTheme="majorBidi" w:cs="Angsana New" w:hint="cs"/>
          <w:sz w:val="28"/>
          <w:szCs w:val="28"/>
          <w:cs/>
        </w:rPr>
        <w:t>และงบกระแสเงินสดรวมและงบกระแสเงินสดเฉพาะกิจการ</w:t>
      </w:r>
      <w:r w:rsidR="007B5027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B5027" w:rsidRPr="000B6E1A">
        <w:rPr>
          <w:rFonts w:asciiTheme="majorBidi" w:hAnsiTheme="majorBidi" w:cs="Angsana New" w:hint="cs"/>
          <w:sz w:val="28"/>
          <w:szCs w:val="28"/>
          <w:cs/>
        </w:rPr>
        <w:t>สำหรับงวดสามเดือนสิ้นสุดวันที่</w:t>
      </w:r>
      <w:r w:rsidR="007B5027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9629B" w:rsidRPr="000B6E1A">
        <w:rPr>
          <w:rFonts w:asciiTheme="majorBidi" w:hAnsiTheme="majorBidi" w:cs="Angsana New"/>
          <w:sz w:val="28"/>
          <w:szCs w:val="28"/>
        </w:rPr>
        <w:t>31</w:t>
      </w:r>
      <w:r w:rsidR="007B5027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B5027" w:rsidRPr="000B6E1A">
        <w:rPr>
          <w:rFonts w:asciiTheme="majorBidi" w:hAnsiTheme="majorBidi" w:cs="Angsana New" w:hint="cs"/>
          <w:sz w:val="28"/>
          <w:szCs w:val="28"/>
          <w:cs/>
        </w:rPr>
        <w:t>มีนาคม</w:t>
      </w:r>
      <w:r w:rsidR="007B5027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9629B" w:rsidRPr="000B6E1A">
        <w:rPr>
          <w:rFonts w:asciiTheme="majorBidi" w:hAnsiTheme="majorBidi" w:cs="Angsana New"/>
          <w:sz w:val="28"/>
          <w:szCs w:val="28"/>
        </w:rPr>
        <w:t>2568</w:t>
      </w:r>
      <w:r w:rsidR="007B5027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B5027" w:rsidRPr="000B6E1A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7B5027" w:rsidRPr="000B6E1A">
        <w:rPr>
          <w:rFonts w:asciiTheme="majorBidi" w:hAnsiTheme="majorBidi" w:cstheme="majorBidi"/>
          <w:sz w:val="28"/>
          <w:szCs w:val="28"/>
        </w:rPr>
        <w:br/>
      </w:r>
      <w:r w:rsidR="007B5027" w:rsidRPr="000B6E1A">
        <w:rPr>
          <w:rFonts w:asciiTheme="majorBidi" w:hAnsiTheme="majorBidi" w:cs="Angsana New" w:hint="cs"/>
          <w:sz w:val="28"/>
          <w:szCs w:val="28"/>
          <w:cs/>
        </w:rPr>
        <w:t>หมายเหตุประกอบงบการเงินแบบย่อ</w:t>
      </w:r>
      <w:r w:rsidR="007B5027" w:rsidRPr="000B6E1A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7B5027" w:rsidRPr="000B6E1A">
        <w:rPr>
          <w:rFonts w:asciiTheme="majorBidi" w:hAnsiTheme="majorBidi" w:cs="Angsana New" w:hint="cs"/>
          <w:sz w:val="28"/>
          <w:szCs w:val="28"/>
          <w:cs/>
        </w:rPr>
        <w:t>ข้อมูลทางการเงินระหว่างกาล</w:t>
      </w:r>
      <w:r w:rsidR="007B5027" w:rsidRPr="000B6E1A">
        <w:rPr>
          <w:rFonts w:asciiTheme="majorBidi" w:hAnsiTheme="majorBidi" w:cs="Angsana New"/>
          <w:sz w:val="28"/>
          <w:szCs w:val="28"/>
          <w:cs/>
        </w:rPr>
        <w:t>)</w:t>
      </w:r>
      <w:r w:rsidRPr="000B6E1A">
        <w:rPr>
          <w:rFonts w:asciiTheme="majorBidi" w:hAnsiTheme="majorBidi" w:cstheme="majorBidi"/>
          <w:sz w:val="28"/>
          <w:szCs w:val="28"/>
          <w:cs/>
        </w:rPr>
        <w:t xml:space="preserve"> ของบริษัท</w:t>
      </w:r>
      <w:r w:rsidR="009E17CD"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="009E17CD" w:rsidRPr="000B6E1A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="009E17CD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0B6E1A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="009E17CD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0B6E1A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="009E17CD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0B6E1A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="009E17CD" w:rsidRPr="000B6E1A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9E17CD" w:rsidRPr="000B6E1A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="009E17CD" w:rsidRPr="000B6E1A">
        <w:rPr>
          <w:rFonts w:asciiTheme="majorBidi" w:hAnsiTheme="majorBidi" w:cs="Angsana New"/>
          <w:sz w:val="28"/>
          <w:szCs w:val="28"/>
          <w:cs/>
        </w:rPr>
        <w:t>)</w:t>
      </w:r>
      <w:r w:rsidR="009E17CD" w:rsidRPr="000B6E1A">
        <w:rPr>
          <w:rFonts w:asciiTheme="majorBidi" w:hAnsiTheme="majorBidi" w:cs="Angsana New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</w:t>
      </w:r>
      <w:r w:rsidR="009E17CD" w:rsidRPr="000B6E1A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="009E17CD" w:rsidRPr="000B6E1A">
        <w:rPr>
          <w:rFonts w:asciiTheme="majorBidi" w:hAnsiTheme="majorBidi" w:cs="Angsana New"/>
          <w:sz w:val="28"/>
          <w:szCs w:val="28"/>
        </w:rPr>
        <w:t xml:space="preserve"> </w:t>
      </w:r>
      <w:r w:rsidR="009E17CD" w:rsidRPr="000B6E1A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="009E17CD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0B6E1A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="009E17CD" w:rsidRPr="000B6E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E17CD" w:rsidRPr="000B6E1A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="009E17CD" w:rsidRPr="000B6E1A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9E17CD" w:rsidRPr="000B6E1A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="009E17CD" w:rsidRPr="000B6E1A">
        <w:rPr>
          <w:rFonts w:asciiTheme="majorBidi" w:hAnsiTheme="majorBidi" w:cs="Angsana New"/>
          <w:sz w:val="28"/>
          <w:szCs w:val="28"/>
          <w:cs/>
        </w:rPr>
        <w:t>)</w:t>
      </w:r>
      <w:r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E5385E"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32D8F" w:rsidRPr="000B6E1A">
        <w:rPr>
          <w:rFonts w:asciiTheme="majorBidi" w:hAnsiTheme="majorBidi" w:cstheme="majorBidi"/>
          <w:sz w:val="28"/>
          <w:szCs w:val="28"/>
        </w:rPr>
        <w:t>34</w:t>
      </w:r>
      <w:r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>เรื่อง</w:t>
      </w:r>
      <w:r w:rsidR="00E5385E"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การรายงานทางการเงินระหว่างกาล</w:t>
      </w:r>
      <w:r w:rsidR="009E17CD"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23E8A5" w14:textId="77777777" w:rsidR="006E4C3D" w:rsidRPr="000B6E1A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33F5E42" w14:textId="77777777" w:rsidR="001203E2" w:rsidRPr="000B6E1A" w:rsidRDefault="001203E2" w:rsidP="001203E2">
      <w:pPr>
        <w:spacing w:line="240" w:lineRule="auto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0B6E1A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37A108E4" w14:textId="77777777" w:rsidR="006E4C3D" w:rsidRPr="000B6E1A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1B21F7D5" w14:textId="77777777" w:rsidR="007B5027" w:rsidRPr="000B6E1A" w:rsidRDefault="007B5027" w:rsidP="007B5027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71302327"/>
      <w:bookmarkEnd w:id="0"/>
      <w:r w:rsidRPr="000B6E1A">
        <w:rPr>
          <w:rFonts w:asciiTheme="majorBid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0B6E1A">
        <w:rPr>
          <w:rFonts w:asciiTheme="majorBidi" w:hAnsiTheme="majorBidi" w:cstheme="majorBidi"/>
          <w:sz w:val="28"/>
          <w:szCs w:val="28"/>
        </w:rPr>
        <w:t>2410</w:t>
      </w:r>
      <w:r w:rsidRPr="000B6E1A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</w:t>
      </w:r>
      <w:r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FA1C82E" w14:textId="77777777" w:rsidR="00FB7B86" w:rsidRPr="000B6E1A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96F9B6" w14:textId="77777777" w:rsidR="00FB7B86" w:rsidRPr="000B6E1A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68451CA" w14:textId="77777777" w:rsidR="00FB7B86" w:rsidRPr="000B6E1A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6849E57" w14:textId="77777777" w:rsidR="0082633D" w:rsidRPr="000B6E1A" w:rsidRDefault="0082633D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  <w:sectPr w:rsidR="0082633D" w:rsidRPr="000B6E1A" w:rsidSect="00155BD1">
          <w:headerReference w:type="default" r:id="rId14"/>
          <w:footerReference w:type="default" r:id="rId15"/>
          <w:pgSz w:w="11907" w:h="16840" w:code="9"/>
          <w:pgMar w:top="691" w:right="1152" w:bottom="1354" w:left="1152" w:header="720" w:footer="720" w:gutter="0"/>
          <w:pgNumType w:start="2"/>
          <w:cols w:space="708"/>
          <w:docGrid w:linePitch="360"/>
        </w:sectPr>
      </w:pPr>
    </w:p>
    <w:p w14:paraId="63D721FB" w14:textId="1DECB8F0" w:rsidR="008A0F6F" w:rsidRPr="000B6E1A" w:rsidRDefault="008A0F6F" w:rsidP="008A0F6F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B6E1A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4F3F8C39" w14:textId="77777777" w:rsidR="008A0F6F" w:rsidRPr="000B6E1A" w:rsidRDefault="008A0F6F" w:rsidP="008A0F6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0"/>
          <w:szCs w:val="20"/>
          <w:cs/>
          <w:lang w:val="en-US"/>
        </w:rPr>
      </w:pPr>
    </w:p>
    <w:p w14:paraId="3D3318B4" w14:textId="77777777" w:rsidR="007B5027" w:rsidRPr="000B6E1A" w:rsidRDefault="007B5027" w:rsidP="007B5027">
      <w:pPr>
        <w:spacing w:line="240" w:lineRule="auto"/>
        <w:ind w:right="-45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0B6E1A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0B6E1A">
        <w:rPr>
          <w:rFonts w:asciiTheme="majorBidi" w:eastAsia="Calibri" w:hAnsiTheme="majorBidi" w:cstheme="majorBidi"/>
          <w:sz w:val="28"/>
          <w:szCs w:val="28"/>
        </w:rPr>
        <w:t xml:space="preserve">34 </w:t>
      </w:r>
      <w:r w:rsidRPr="000B6E1A">
        <w:rPr>
          <w:rFonts w:asciiTheme="majorBidi" w:eastAsia="Calibri" w:hAnsiTheme="majorBidi" w:cstheme="majorBidi"/>
          <w:sz w:val="28"/>
          <w:szCs w:val="28"/>
          <w:cs/>
        </w:rPr>
        <w:t>เรื่อง</w:t>
      </w:r>
      <w:r w:rsidRPr="000B6E1A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0B6E1A">
        <w:rPr>
          <w:rFonts w:asciiTheme="majorBidi" w:eastAsia="Calibri" w:hAnsiTheme="majorBidi" w:cstheme="majorBidi"/>
          <w:sz w:val="28"/>
          <w:szCs w:val="28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486319FB" w14:textId="1F10AF0B" w:rsidR="006E4C3D" w:rsidRPr="000B6E1A" w:rsidRDefault="006E4C3D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0A9A56E" w14:textId="77777777" w:rsidR="00F576E4" w:rsidRPr="000B6E1A" w:rsidRDefault="00F576E4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E180293" w14:textId="5A27A97A" w:rsidR="003B2A31" w:rsidRPr="000B6E1A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E9D92A0" w14:textId="3E0ECDC8" w:rsidR="003B2A31" w:rsidRPr="000B6E1A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8F93A56" w14:textId="77777777" w:rsidR="003B2A31" w:rsidRPr="000B6E1A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045FA2DB" w14:textId="77777777" w:rsidR="001203E2" w:rsidRPr="000B6E1A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B6E1A">
        <w:rPr>
          <w:rFonts w:asciiTheme="majorBidi" w:hAnsiTheme="majorBidi" w:cstheme="majorBidi"/>
          <w:sz w:val="28"/>
          <w:szCs w:val="28"/>
          <w:cs/>
          <w:lang w:val="en-US"/>
        </w:rPr>
        <w:t>(เอกสิทธิ์ ชูธรรมสถิตย์)</w:t>
      </w:r>
    </w:p>
    <w:p w14:paraId="63F7536B" w14:textId="77777777" w:rsidR="001203E2" w:rsidRPr="000B6E1A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B6E1A">
        <w:rPr>
          <w:rFonts w:asciiTheme="majorBidi" w:hAnsiTheme="majorBidi" w:cstheme="majorBidi"/>
          <w:sz w:val="28"/>
          <w:szCs w:val="28"/>
          <w:cs/>
          <w:lang w:val="en-US"/>
        </w:rPr>
        <w:t>ผู้สอบบัญชีรับอนุญาต</w:t>
      </w:r>
    </w:p>
    <w:p w14:paraId="224821FD" w14:textId="6E8D1E6A" w:rsidR="001203E2" w:rsidRPr="000B6E1A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B6E1A">
        <w:rPr>
          <w:rFonts w:asciiTheme="majorBidi" w:hAnsiTheme="majorBidi" w:cstheme="majorBidi"/>
          <w:sz w:val="28"/>
          <w:szCs w:val="28"/>
          <w:cs/>
          <w:lang w:val="en-US"/>
        </w:rPr>
        <w:t>เลขทะเบียน</w:t>
      </w:r>
      <w:r w:rsidRPr="000B6E1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32D8F" w:rsidRPr="000B6E1A">
        <w:rPr>
          <w:rFonts w:asciiTheme="majorBidi" w:hAnsiTheme="majorBidi" w:cstheme="majorBidi"/>
          <w:sz w:val="28"/>
          <w:szCs w:val="28"/>
          <w:lang w:val="en-US"/>
        </w:rPr>
        <w:t>4195</w:t>
      </w:r>
    </w:p>
    <w:p w14:paraId="77DA81A5" w14:textId="77777777" w:rsidR="00355954" w:rsidRPr="000B6E1A" w:rsidRDefault="00355954" w:rsidP="00355954">
      <w:pPr>
        <w:spacing w:line="240" w:lineRule="auto"/>
        <w:ind w:right="-45"/>
        <w:rPr>
          <w:rFonts w:asciiTheme="majorBidi" w:hAnsiTheme="majorBidi" w:cstheme="majorBidi"/>
          <w:sz w:val="24"/>
          <w:szCs w:val="24"/>
        </w:rPr>
      </w:pPr>
    </w:p>
    <w:p w14:paraId="4D778F59" w14:textId="77777777" w:rsidR="001203E2" w:rsidRPr="000B6E1A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B6E1A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7EC31DD9" w14:textId="77777777" w:rsidR="001203E2" w:rsidRPr="000B6E1A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B6E1A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bookmarkEnd w:id="1"/>
    <w:p w14:paraId="6DD6A41B" w14:textId="527BA2D5" w:rsidR="007B5027" w:rsidRPr="009E17CD" w:rsidRDefault="007B5027" w:rsidP="007B5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  <w:r w:rsidRPr="000B6E1A">
        <w:rPr>
          <w:rFonts w:asciiTheme="majorBidi" w:hAnsiTheme="majorBidi" w:cstheme="majorBidi"/>
          <w:sz w:val="28"/>
          <w:szCs w:val="28"/>
        </w:rPr>
        <w:t xml:space="preserve">14 </w:t>
      </w:r>
      <w:r w:rsidRPr="000B6E1A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Pr="000B6E1A">
        <w:rPr>
          <w:rFonts w:asciiTheme="majorBidi" w:hAnsiTheme="majorBidi" w:cstheme="majorBidi"/>
          <w:sz w:val="28"/>
          <w:szCs w:val="28"/>
        </w:rPr>
        <w:t>2568</w:t>
      </w:r>
    </w:p>
    <w:p w14:paraId="1E5D09D7" w14:textId="5988BD65" w:rsidR="001203E2" w:rsidRPr="00134019" w:rsidRDefault="001203E2" w:rsidP="007B5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</w:p>
    <w:sectPr w:rsidR="001203E2" w:rsidRPr="00134019" w:rsidSect="00155BD1">
      <w:headerReference w:type="default" r:id="rId16"/>
      <w:footerReference w:type="default" r:id="rId17"/>
      <w:pgSz w:w="11907" w:h="16840" w:code="9"/>
      <w:pgMar w:top="691" w:right="1152" w:bottom="1354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E3E1A" w14:textId="77777777" w:rsidR="00190744" w:rsidRDefault="00190744">
      <w:r>
        <w:separator/>
      </w:r>
    </w:p>
  </w:endnote>
  <w:endnote w:type="continuationSeparator" w:id="0">
    <w:p w14:paraId="61BFE1E1" w14:textId="77777777" w:rsidR="00190744" w:rsidRDefault="00190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F31F" w14:textId="77777777" w:rsidR="00294B87" w:rsidRDefault="00294B87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0D58DA8F" w:rsidR="00294B87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E6C24" w14:textId="5A3BDE73" w:rsidR="00294B87" w:rsidRPr="00960645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AF91" w14:textId="77777777" w:rsidR="00294B87" w:rsidRDefault="00294B87" w:rsidP="00F2000C">
    <w:pPr>
      <w:pStyle w:val="Footer"/>
      <w:framePr w:wrap="around" w:vAnchor="text" w:hAnchor="margin" w:xAlign="right" w:y="1"/>
      <w:rPr>
        <w:rStyle w:val="PageNumber"/>
      </w:rPr>
    </w:pPr>
  </w:p>
  <w:p w14:paraId="44F62D96" w14:textId="320A91C7" w:rsidR="00294B87" w:rsidRPr="00C11A43" w:rsidRDefault="00294B87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A08BD" w14:textId="0BE37B16" w:rsidR="00E769BB" w:rsidRPr="00E769BB" w:rsidRDefault="00E769BB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9949446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8DE15" w14:textId="588C3049" w:rsidR="00E769BB" w:rsidRPr="00E769BB" w:rsidRDefault="00E070D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749C1" w14:textId="77777777" w:rsidR="00190744" w:rsidRDefault="00190744">
      <w:r>
        <w:separator/>
      </w:r>
    </w:p>
  </w:footnote>
  <w:footnote w:type="continuationSeparator" w:id="0">
    <w:p w14:paraId="7BBC9A7C" w14:textId="77777777" w:rsidR="00190744" w:rsidRDefault="00190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ADB5" w14:textId="77777777" w:rsidR="00294B87" w:rsidRDefault="000B6E1A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5F46" w14:textId="77777777" w:rsidR="00294B87" w:rsidRDefault="00294B87" w:rsidP="00713C50">
    <w:pPr>
      <w:pStyle w:val="Header"/>
    </w:pPr>
  </w:p>
  <w:p w14:paraId="1DF8B329" w14:textId="7C04B704" w:rsidR="00294B87" w:rsidRDefault="00294B87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="00932D8F" w:rsidRPr="00932D8F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="00932D8F" w:rsidRPr="00932D8F">
      <w:rPr>
        <w:rStyle w:val="PageNumber"/>
        <w:noProof/>
      </w:rPr>
      <w:t>3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7603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252533D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5038A2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F9960CB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C009B9" w14:textId="77777777" w:rsidR="00294B87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D113992" w14:textId="77777777" w:rsidR="0081650E" w:rsidRPr="00770113" w:rsidRDefault="0081650E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D60C" w14:textId="7A0DC601" w:rsidR="00294B87" w:rsidRPr="00E70728" w:rsidRDefault="00294B87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7D720BA5" w14:textId="1B35BFBD" w:rsidR="00E70728" w:rsidRPr="00E70728" w:rsidRDefault="00E70728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780986CE" w14:textId="77777777" w:rsidR="00E70728" w:rsidRPr="00E70728" w:rsidRDefault="00E70728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138FBD7C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1A839179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2A62B858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3FEA6F8C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0FCB5141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390517AA" w14:textId="77777777" w:rsidR="00B4652F" w:rsidRPr="00E70728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E2A0E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28401B4D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3E642600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23129D5A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0786459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FBB5453"/>
    <w:multiLevelType w:val="multilevel"/>
    <w:tmpl w:val="F8EADE08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920D6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1A521B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D874E79"/>
    <w:multiLevelType w:val="hybridMultilevel"/>
    <w:tmpl w:val="9998E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56B64"/>
    <w:multiLevelType w:val="hybridMultilevel"/>
    <w:tmpl w:val="8C564A02"/>
    <w:lvl w:ilvl="0" w:tplc="C27CC9EA">
      <w:numFmt w:val="bullet"/>
      <w:lvlText w:val="•"/>
      <w:lvlJc w:val="left"/>
      <w:pPr>
        <w:ind w:left="1065" w:hanging="360"/>
      </w:pPr>
      <w:rPr>
        <w:rFonts w:ascii="Cambria Math" w:eastAsia="Times New Roman" w:hAnsi="Cambria Math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973363918">
    <w:abstractNumId w:val="0"/>
  </w:num>
  <w:num w:numId="2" w16cid:durableId="502625716">
    <w:abstractNumId w:val="2"/>
  </w:num>
  <w:num w:numId="3" w16cid:durableId="1274704637">
    <w:abstractNumId w:val="12"/>
  </w:num>
  <w:num w:numId="4" w16cid:durableId="504055071">
    <w:abstractNumId w:val="16"/>
  </w:num>
  <w:num w:numId="5" w16cid:durableId="465852682">
    <w:abstractNumId w:val="20"/>
  </w:num>
  <w:num w:numId="6" w16cid:durableId="2087266564">
    <w:abstractNumId w:val="14"/>
  </w:num>
  <w:num w:numId="7" w16cid:durableId="897982827">
    <w:abstractNumId w:val="18"/>
  </w:num>
  <w:num w:numId="8" w16cid:durableId="637877840">
    <w:abstractNumId w:val="8"/>
  </w:num>
  <w:num w:numId="9" w16cid:durableId="229658553">
    <w:abstractNumId w:val="9"/>
  </w:num>
  <w:num w:numId="10" w16cid:durableId="395780090">
    <w:abstractNumId w:val="3"/>
  </w:num>
  <w:num w:numId="11" w16cid:durableId="1103307598">
    <w:abstractNumId w:val="19"/>
  </w:num>
  <w:num w:numId="12" w16cid:durableId="1005746503">
    <w:abstractNumId w:val="21"/>
  </w:num>
  <w:num w:numId="13" w16cid:durableId="1111122556">
    <w:abstractNumId w:val="15"/>
  </w:num>
  <w:num w:numId="14" w16cid:durableId="1005402638">
    <w:abstractNumId w:val="13"/>
  </w:num>
  <w:num w:numId="15" w16cid:durableId="576476832">
    <w:abstractNumId w:val="10"/>
  </w:num>
  <w:num w:numId="16" w16cid:durableId="1094593869">
    <w:abstractNumId w:val="0"/>
  </w:num>
  <w:num w:numId="17" w16cid:durableId="2050064300">
    <w:abstractNumId w:val="0"/>
  </w:num>
  <w:num w:numId="18" w16cid:durableId="965963891">
    <w:abstractNumId w:val="0"/>
  </w:num>
  <w:num w:numId="19" w16cid:durableId="1581674484">
    <w:abstractNumId w:val="0"/>
  </w:num>
  <w:num w:numId="20" w16cid:durableId="487719375">
    <w:abstractNumId w:val="0"/>
  </w:num>
  <w:num w:numId="21" w16cid:durableId="982930984">
    <w:abstractNumId w:val="0"/>
  </w:num>
  <w:num w:numId="22" w16cid:durableId="1223637865">
    <w:abstractNumId w:val="1"/>
  </w:num>
  <w:num w:numId="23" w16cid:durableId="1965039103">
    <w:abstractNumId w:val="0"/>
  </w:num>
  <w:num w:numId="24" w16cid:durableId="1196697428">
    <w:abstractNumId w:val="0"/>
  </w:num>
  <w:num w:numId="25" w16cid:durableId="1615285138">
    <w:abstractNumId w:val="0"/>
  </w:num>
  <w:num w:numId="26" w16cid:durableId="872227484">
    <w:abstractNumId w:val="4"/>
  </w:num>
  <w:num w:numId="27" w16cid:durableId="758139144">
    <w:abstractNumId w:val="0"/>
  </w:num>
  <w:num w:numId="28" w16cid:durableId="545411931">
    <w:abstractNumId w:val="0"/>
  </w:num>
  <w:num w:numId="29" w16cid:durableId="1073355615">
    <w:abstractNumId w:val="0"/>
  </w:num>
  <w:num w:numId="30" w16cid:durableId="682125299">
    <w:abstractNumId w:val="0"/>
  </w:num>
  <w:num w:numId="31" w16cid:durableId="2127235602">
    <w:abstractNumId w:val="0"/>
  </w:num>
  <w:num w:numId="32" w16cid:durableId="394397916">
    <w:abstractNumId w:val="0"/>
  </w:num>
  <w:num w:numId="33" w16cid:durableId="366881369">
    <w:abstractNumId w:val="0"/>
  </w:num>
  <w:num w:numId="34" w16cid:durableId="1055588995">
    <w:abstractNumId w:val="0"/>
  </w:num>
  <w:num w:numId="35" w16cid:durableId="885483251">
    <w:abstractNumId w:val="0"/>
  </w:num>
  <w:num w:numId="36" w16cid:durableId="1370766943">
    <w:abstractNumId w:val="0"/>
  </w:num>
  <w:num w:numId="37" w16cid:durableId="1368141128">
    <w:abstractNumId w:val="0"/>
  </w:num>
  <w:num w:numId="38" w16cid:durableId="519705607">
    <w:abstractNumId w:val="6"/>
  </w:num>
  <w:num w:numId="39" w16cid:durableId="1691685220">
    <w:abstractNumId w:val="7"/>
  </w:num>
  <w:num w:numId="40" w16cid:durableId="867640444">
    <w:abstractNumId w:val="5"/>
  </w:num>
  <w:num w:numId="41" w16cid:durableId="2120182168">
    <w:abstractNumId w:val="17"/>
  </w:num>
  <w:num w:numId="42" w16cid:durableId="793062939">
    <w:abstractNumId w:val="22"/>
  </w:num>
  <w:num w:numId="43" w16cid:durableId="2129426810">
    <w:abstractNumId w:val="11"/>
  </w:num>
  <w:num w:numId="44" w16cid:durableId="81927455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99"/>
    <w:rsid w:val="00000AB6"/>
    <w:rsid w:val="000015A1"/>
    <w:rsid w:val="000015C7"/>
    <w:rsid w:val="0000190F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435C"/>
    <w:rsid w:val="0000464A"/>
    <w:rsid w:val="000046AF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74B3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C60"/>
    <w:rsid w:val="0001251A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C90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026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79"/>
    <w:rsid w:val="0004018B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5EC"/>
    <w:rsid w:val="00042ACF"/>
    <w:rsid w:val="00042B99"/>
    <w:rsid w:val="00042C2B"/>
    <w:rsid w:val="00042F74"/>
    <w:rsid w:val="0004334B"/>
    <w:rsid w:val="00043355"/>
    <w:rsid w:val="000434F1"/>
    <w:rsid w:val="000437CB"/>
    <w:rsid w:val="00043DA7"/>
    <w:rsid w:val="00043DDD"/>
    <w:rsid w:val="00043EF5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8D7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26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B2C"/>
    <w:rsid w:val="00063DC3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5EF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943"/>
    <w:rsid w:val="00076BDC"/>
    <w:rsid w:val="00076E25"/>
    <w:rsid w:val="00077245"/>
    <w:rsid w:val="00077C5C"/>
    <w:rsid w:val="00077E11"/>
    <w:rsid w:val="00077F9C"/>
    <w:rsid w:val="00080A5F"/>
    <w:rsid w:val="0008106E"/>
    <w:rsid w:val="0008157C"/>
    <w:rsid w:val="00081947"/>
    <w:rsid w:val="000819B2"/>
    <w:rsid w:val="00081D57"/>
    <w:rsid w:val="00081F3B"/>
    <w:rsid w:val="00081F88"/>
    <w:rsid w:val="00082360"/>
    <w:rsid w:val="000826F9"/>
    <w:rsid w:val="00082881"/>
    <w:rsid w:val="00082944"/>
    <w:rsid w:val="00082EAE"/>
    <w:rsid w:val="00083497"/>
    <w:rsid w:val="00083A90"/>
    <w:rsid w:val="00083E1D"/>
    <w:rsid w:val="00083FA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C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3EE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6842"/>
    <w:rsid w:val="000A6B33"/>
    <w:rsid w:val="000A6D5A"/>
    <w:rsid w:val="000A6E57"/>
    <w:rsid w:val="000A6F12"/>
    <w:rsid w:val="000A74A7"/>
    <w:rsid w:val="000A7635"/>
    <w:rsid w:val="000A780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21CA"/>
    <w:rsid w:val="000B2335"/>
    <w:rsid w:val="000B268E"/>
    <w:rsid w:val="000B287F"/>
    <w:rsid w:val="000B33FE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A3B"/>
    <w:rsid w:val="000B6B2A"/>
    <w:rsid w:val="000B6C2A"/>
    <w:rsid w:val="000B6CDD"/>
    <w:rsid w:val="000B6E1A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97A"/>
    <w:rsid w:val="000C2B77"/>
    <w:rsid w:val="000C2DF8"/>
    <w:rsid w:val="000C3023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4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AE2"/>
    <w:rsid w:val="000C6B3B"/>
    <w:rsid w:val="000C6DDD"/>
    <w:rsid w:val="000C6F4B"/>
    <w:rsid w:val="000C6F4D"/>
    <w:rsid w:val="000C7237"/>
    <w:rsid w:val="000C7612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99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766"/>
    <w:rsid w:val="000E7AEE"/>
    <w:rsid w:val="000E7D66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5AFC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BF0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019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7083"/>
    <w:rsid w:val="0013717D"/>
    <w:rsid w:val="0013742A"/>
    <w:rsid w:val="00137656"/>
    <w:rsid w:val="001377AE"/>
    <w:rsid w:val="0013796D"/>
    <w:rsid w:val="001379B1"/>
    <w:rsid w:val="0014000F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B7A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5E0"/>
    <w:rsid w:val="001476E8"/>
    <w:rsid w:val="0014774F"/>
    <w:rsid w:val="001478A7"/>
    <w:rsid w:val="00150273"/>
    <w:rsid w:val="0015060B"/>
    <w:rsid w:val="001508F8"/>
    <w:rsid w:val="00150A03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BD1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AC9"/>
    <w:rsid w:val="00161BDE"/>
    <w:rsid w:val="00161C6E"/>
    <w:rsid w:val="00162451"/>
    <w:rsid w:val="00162E95"/>
    <w:rsid w:val="00162FFC"/>
    <w:rsid w:val="001634A2"/>
    <w:rsid w:val="001639BA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51"/>
    <w:rsid w:val="00171361"/>
    <w:rsid w:val="001713B2"/>
    <w:rsid w:val="00171730"/>
    <w:rsid w:val="001717D4"/>
    <w:rsid w:val="00171880"/>
    <w:rsid w:val="001719AF"/>
    <w:rsid w:val="00171D7E"/>
    <w:rsid w:val="001723F7"/>
    <w:rsid w:val="00172429"/>
    <w:rsid w:val="001728D0"/>
    <w:rsid w:val="00172BE0"/>
    <w:rsid w:val="00172D26"/>
    <w:rsid w:val="00173059"/>
    <w:rsid w:val="00173116"/>
    <w:rsid w:val="00173659"/>
    <w:rsid w:val="00173786"/>
    <w:rsid w:val="00173A66"/>
    <w:rsid w:val="00173D47"/>
    <w:rsid w:val="00173F38"/>
    <w:rsid w:val="00174060"/>
    <w:rsid w:val="00174161"/>
    <w:rsid w:val="0017439B"/>
    <w:rsid w:val="00174AAC"/>
    <w:rsid w:val="00174BF5"/>
    <w:rsid w:val="00174EA7"/>
    <w:rsid w:val="001751A8"/>
    <w:rsid w:val="00175590"/>
    <w:rsid w:val="001757CF"/>
    <w:rsid w:val="001758A5"/>
    <w:rsid w:val="00175E89"/>
    <w:rsid w:val="00175F1A"/>
    <w:rsid w:val="0017670E"/>
    <w:rsid w:val="001768D4"/>
    <w:rsid w:val="00176C9D"/>
    <w:rsid w:val="0017765D"/>
    <w:rsid w:val="00177EE2"/>
    <w:rsid w:val="00180189"/>
    <w:rsid w:val="001804E5"/>
    <w:rsid w:val="00180592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744"/>
    <w:rsid w:val="00190CD1"/>
    <w:rsid w:val="00190D01"/>
    <w:rsid w:val="00190F96"/>
    <w:rsid w:val="001914D8"/>
    <w:rsid w:val="00191564"/>
    <w:rsid w:val="00191940"/>
    <w:rsid w:val="0019198D"/>
    <w:rsid w:val="00191B7A"/>
    <w:rsid w:val="00191E5F"/>
    <w:rsid w:val="001921AD"/>
    <w:rsid w:val="001921AF"/>
    <w:rsid w:val="00192946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3B7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D3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B9"/>
    <w:rsid w:val="001B1EFC"/>
    <w:rsid w:val="001B24DE"/>
    <w:rsid w:val="001B27CE"/>
    <w:rsid w:val="001B28B1"/>
    <w:rsid w:val="001B2937"/>
    <w:rsid w:val="001B2BFC"/>
    <w:rsid w:val="001B2CD4"/>
    <w:rsid w:val="001B33F9"/>
    <w:rsid w:val="001B375C"/>
    <w:rsid w:val="001B37F6"/>
    <w:rsid w:val="001B4233"/>
    <w:rsid w:val="001B46FA"/>
    <w:rsid w:val="001B4801"/>
    <w:rsid w:val="001B49E6"/>
    <w:rsid w:val="001B4F5D"/>
    <w:rsid w:val="001B4F5E"/>
    <w:rsid w:val="001B514E"/>
    <w:rsid w:val="001B53FA"/>
    <w:rsid w:val="001B5774"/>
    <w:rsid w:val="001B5871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266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18BE"/>
    <w:rsid w:val="001D2824"/>
    <w:rsid w:val="001D2C80"/>
    <w:rsid w:val="001D2FEC"/>
    <w:rsid w:val="001D38AB"/>
    <w:rsid w:val="001D3DA4"/>
    <w:rsid w:val="001D3DFA"/>
    <w:rsid w:val="001D4174"/>
    <w:rsid w:val="001D5075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51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3EE3"/>
    <w:rsid w:val="001F4ABA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DF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945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82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580"/>
    <w:rsid w:val="00237A28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5C8"/>
    <w:rsid w:val="00245AA3"/>
    <w:rsid w:val="002469A7"/>
    <w:rsid w:val="00246C27"/>
    <w:rsid w:val="00246C64"/>
    <w:rsid w:val="00246EB1"/>
    <w:rsid w:val="0024704D"/>
    <w:rsid w:val="002470E8"/>
    <w:rsid w:val="002471F2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3F4A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458"/>
    <w:rsid w:val="002925F7"/>
    <w:rsid w:val="00292795"/>
    <w:rsid w:val="00292E76"/>
    <w:rsid w:val="00293041"/>
    <w:rsid w:val="002932B6"/>
    <w:rsid w:val="002932EF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9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176"/>
    <w:rsid w:val="002A6302"/>
    <w:rsid w:val="002A644B"/>
    <w:rsid w:val="002A689B"/>
    <w:rsid w:val="002A6908"/>
    <w:rsid w:val="002A6930"/>
    <w:rsid w:val="002A6B2E"/>
    <w:rsid w:val="002A6B9A"/>
    <w:rsid w:val="002A6C0B"/>
    <w:rsid w:val="002A7162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B6C"/>
    <w:rsid w:val="002B2C8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80F"/>
    <w:rsid w:val="002B4F5D"/>
    <w:rsid w:val="002B5240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6C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E08"/>
    <w:rsid w:val="002C36F6"/>
    <w:rsid w:val="002C3C07"/>
    <w:rsid w:val="002C3C1D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94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CD5"/>
    <w:rsid w:val="002E22BF"/>
    <w:rsid w:val="002E2783"/>
    <w:rsid w:val="002E29E9"/>
    <w:rsid w:val="002E2AD3"/>
    <w:rsid w:val="002E2B73"/>
    <w:rsid w:val="002E2B9C"/>
    <w:rsid w:val="002E2C49"/>
    <w:rsid w:val="002E30DD"/>
    <w:rsid w:val="002E361D"/>
    <w:rsid w:val="002E38A6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4F7"/>
    <w:rsid w:val="002F373D"/>
    <w:rsid w:val="002F3F31"/>
    <w:rsid w:val="002F48A4"/>
    <w:rsid w:val="002F4B48"/>
    <w:rsid w:val="002F4C49"/>
    <w:rsid w:val="002F516A"/>
    <w:rsid w:val="002F5220"/>
    <w:rsid w:val="002F54D6"/>
    <w:rsid w:val="002F573C"/>
    <w:rsid w:val="002F593C"/>
    <w:rsid w:val="002F5A22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FD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15"/>
    <w:rsid w:val="00305B63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DC6"/>
    <w:rsid w:val="00311F22"/>
    <w:rsid w:val="00312238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A6E"/>
    <w:rsid w:val="00317C3A"/>
    <w:rsid w:val="00317D07"/>
    <w:rsid w:val="00317E7E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3A26"/>
    <w:rsid w:val="00324055"/>
    <w:rsid w:val="00324478"/>
    <w:rsid w:val="003245D6"/>
    <w:rsid w:val="00324AC9"/>
    <w:rsid w:val="00324B0E"/>
    <w:rsid w:val="0032529C"/>
    <w:rsid w:val="0032560E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5B3"/>
    <w:rsid w:val="0033276F"/>
    <w:rsid w:val="00332962"/>
    <w:rsid w:val="00332D2E"/>
    <w:rsid w:val="00333482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37F2B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0F"/>
    <w:rsid w:val="003435CE"/>
    <w:rsid w:val="003435E9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33B9"/>
    <w:rsid w:val="00353649"/>
    <w:rsid w:val="003536CF"/>
    <w:rsid w:val="00353730"/>
    <w:rsid w:val="00353BDC"/>
    <w:rsid w:val="00353D81"/>
    <w:rsid w:val="00353E4D"/>
    <w:rsid w:val="00353EE4"/>
    <w:rsid w:val="00353FFB"/>
    <w:rsid w:val="00354205"/>
    <w:rsid w:val="0035424A"/>
    <w:rsid w:val="00354621"/>
    <w:rsid w:val="0035467C"/>
    <w:rsid w:val="003547D7"/>
    <w:rsid w:val="00354899"/>
    <w:rsid w:val="003549F5"/>
    <w:rsid w:val="00354A33"/>
    <w:rsid w:val="00354FD5"/>
    <w:rsid w:val="00355252"/>
    <w:rsid w:val="0035564A"/>
    <w:rsid w:val="0035585D"/>
    <w:rsid w:val="00355954"/>
    <w:rsid w:val="00355CA1"/>
    <w:rsid w:val="00355CA7"/>
    <w:rsid w:val="00355F44"/>
    <w:rsid w:val="003563FC"/>
    <w:rsid w:val="00356530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3CA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629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9A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BC"/>
    <w:rsid w:val="00373ED9"/>
    <w:rsid w:val="003743F7"/>
    <w:rsid w:val="0037448C"/>
    <w:rsid w:val="003744FD"/>
    <w:rsid w:val="003748AA"/>
    <w:rsid w:val="00374C40"/>
    <w:rsid w:val="00374DD8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37"/>
    <w:rsid w:val="0038715F"/>
    <w:rsid w:val="0038759D"/>
    <w:rsid w:val="00387720"/>
    <w:rsid w:val="00387E46"/>
    <w:rsid w:val="00387E76"/>
    <w:rsid w:val="00387FBD"/>
    <w:rsid w:val="003903E8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EA9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51E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703"/>
    <w:rsid w:val="003A5CFF"/>
    <w:rsid w:val="003A61C3"/>
    <w:rsid w:val="003A6754"/>
    <w:rsid w:val="003A699A"/>
    <w:rsid w:val="003A6A6D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A31"/>
    <w:rsid w:val="003B2CA7"/>
    <w:rsid w:val="003B314F"/>
    <w:rsid w:val="003B37EC"/>
    <w:rsid w:val="003B392D"/>
    <w:rsid w:val="003B3BB7"/>
    <w:rsid w:val="003B3FDB"/>
    <w:rsid w:val="003B5005"/>
    <w:rsid w:val="003B507A"/>
    <w:rsid w:val="003B50D2"/>
    <w:rsid w:val="003B5403"/>
    <w:rsid w:val="003B580C"/>
    <w:rsid w:val="003B5936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132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3B"/>
    <w:rsid w:val="003C5F0F"/>
    <w:rsid w:val="003C617E"/>
    <w:rsid w:val="003C62CC"/>
    <w:rsid w:val="003C675C"/>
    <w:rsid w:val="003C681F"/>
    <w:rsid w:val="003C6D9F"/>
    <w:rsid w:val="003C71E0"/>
    <w:rsid w:val="003C7367"/>
    <w:rsid w:val="003C7386"/>
    <w:rsid w:val="003C763B"/>
    <w:rsid w:val="003C78F0"/>
    <w:rsid w:val="003C7A50"/>
    <w:rsid w:val="003C7FBB"/>
    <w:rsid w:val="003D08E1"/>
    <w:rsid w:val="003D0DA6"/>
    <w:rsid w:val="003D1281"/>
    <w:rsid w:val="003D174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A6E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E00F9"/>
    <w:rsid w:val="003E0BCC"/>
    <w:rsid w:val="003E0FB3"/>
    <w:rsid w:val="003E10D2"/>
    <w:rsid w:val="003E125D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602"/>
    <w:rsid w:val="003E3873"/>
    <w:rsid w:val="003E4295"/>
    <w:rsid w:val="003E44C3"/>
    <w:rsid w:val="003E45EC"/>
    <w:rsid w:val="003E4800"/>
    <w:rsid w:val="003E5835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78A"/>
    <w:rsid w:val="003F0C1C"/>
    <w:rsid w:val="003F0CE8"/>
    <w:rsid w:val="003F0E6F"/>
    <w:rsid w:val="003F148A"/>
    <w:rsid w:val="003F1951"/>
    <w:rsid w:val="003F1F53"/>
    <w:rsid w:val="003F226E"/>
    <w:rsid w:val="003F2371"/>
    <w:rsid w:val="003F2751"/>
    <w:rsid w:val="003F2DC4"/>
    <w:rsid w:val="003F2FB2"/>
    <w:rsid w:val="003F31F5"/>
    <w:rsid w:val="003F3228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A7F"/>
    <w:rsid w:val="003F5ED7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62E3"/>
    <w:rsid w:val="004065C3"/>
    <w:rsid w:val="00406A0B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4C6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498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29B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127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3F1F"/>
    <w:rsid w:val="0043416E"/>
    <w:rsid w:val="00434231"/>
    <w:rsid w:val="004342D5"/>
    <w:rsid w:val="0043508A"/>
    <w:rsid w:val="004350AE"/>
    <w:rsid w:val="0043526D"/>
    <w:rsid w:val="00435C4D"/>
    <w:rsid w:val="00435DC0"/>
    <w:rsid w:val="00436BA2"/>
    <w:rsid w:val="00436E1F"/>
    <w:rsid w:val="00436F23"/>
    <w:rsid w:val="0043728C"/>
    <w:rsid w:val="0043740F"/>
    <w:rsid w:val="004374F2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BE4"/>
    <w:rsid w:val="0044723A"/>
    <w:rsid w:val="004474F9"/>
    <w:rsid w:val="00447BB8"/>
    <w:rsid w:val="00447D84"/>
    <w:rsid w:val="00447DC2"/>
    <w:rsid w:val="00450012"/>
    <w:rsid w:val="004500F2"/>
    <w:rsid w:val="00450237"/>
    <w:rsid w:val="00450590"/>
    <w:rsid w:val="004511FA"/>
    <w:rsid w:val="0045141E"/>
    <w:rsid w:val="00451545"/>
    <w:rsid w:val="00451857"/>
    <w:rsid w:val="00451BC0"/>
    <w:rsid w:val="00452011"/>
    <w:rsid w:val="0045203F"/>
    <w:rsid w:val="0045204D"/>
    <w:rsid w:val="0045207E"/>
    <w:rsid w:val="00453583"/>
    <w:rsid w:val="00453E77"/>
    <w:rsid w:val="00453F18"/>
    <w:rsid w:val="00454053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C36"/>
    <w:rsid w:val="00456D39"/>
    <w:rsid w:val="004570BD"/>
    <w:rsid w:val="0045716D"/>
    <w:rsid w:val="00457178"/>
    <w:rsid w:val="004573DB"/>
    <w:rsid w:val="00460722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B47"/>
    <w:rsid w:val="00466D87"/>
    <w:rsid w:val="00466E04"/>
    <w:rsid w:val="0046758B"/>
    <w:rsid w:val="00467CF1"/>
    <w:rsid w:val="00467D5D"/>
    <w:rsid w:val="00467FE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386D"/>
    <w:rsid w:val="00473AF2"/>
    <w:rsid w:val="0047402E"/>
    <w:rsid w:val="004740BC"/>
    <w:rsid w:val="00474313"/>
    <w:rsid w:val="004745E7"/>
    <w:rsid w:val="00474634"/>
    <w:rsid w:val="00475357"/>
    <w:rsid w:val="004758D4"/>
    <w:rsid w:val="00476322"/>
    <w:rsid w:val="00476655"/>
    <w:rsid w:val="0047722A"/>
    <w:rsid w:val="00477656"/>
    <w:rsid w:val="0047777E"/>
    <w:rsid w:val="00477904"/>
    <w:rsid w:val="00480171"/>
    <w:rsid w:val="0048057C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432"/>
    <w:rsid w:val="004857EA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BB4"/>
    <w:rsid w:val="00493C57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33C"/>
    <w:rsid w:val="004A536C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6BC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3ECF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776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84"/>
    <w:rsid w:val="004C6642"/>
    <w:rsid w:val="004C6A57"/>
    <w:rsid w:val="004C6CC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1D"/>
    <w:rsid w:val="004D7A58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3FB"/>
    <w:rsid w:val="004F04EA"/>
    <w:rsid w:val="004F06BB"/>
    <w:rsid w:val="004F11F7"/>
    <w:rsid w:val="004F1647"/>
    <w:rsid w:val="004F16EF"/>
    <w:rsid w:val="004F1D7C"/>
    <w:rsid w:val="004F1E7F"/>
    <w:rsid w:val="004F23C7"/>
    <w:rsid w:val="004F255B"/>
    <w:rsid w:val="004F27EE"/>
    <w:rsid w:val="004F2971"/>
    <w:rsid w:val="004F2988"/>
    <w:rsid w:val="004F2FA3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F1C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70F2"/>
    <w:rsid w:val="0050724E"/>
    <w:rsid w:val="0050744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111"/>
    <w:rsid w:val="005127E5"/>
    <w:rsid w:val="0051291B"/>
    <w:rsid w:val="00512BB5"/>
    <w:rsid w:val="00512F27"/>
    <w:rsid w:val="00512FE9"/>
    <w:rsid w:val="00512FED"/>
    <w:rsid w:val="00513618"/>
    <w:rsid w:val="00513669"/>
    <w:rsid w:val="00513D56"/>
    <w:rsid w:val="00513F65"/>
    <w:rsid w:val="005140D6"/>
    <w:rsid w:val="00514152"/>
    <w:rsid w:val="0051421C"/>
    <w:rsid w:val="00514AF2"/>
    <w:rsid w:val="005151A9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463"/>
    <w:rsid w:val="00525BB3"/>
    <w:rsid w:val="00526E2F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B44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B64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96F"/>
    <w:rsid w:val="00550B2A"/>
    <w:rsid w:val="00550B8A"/>
    <w:rsid w:val="00550C5E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125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59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97F"/>
    <w:rsid w:val="00566DA0"/>
    <w:rsid w:val="00566DBB"/>
    <w:rsid w:val="00567442"/>
    <w:rsid w:val="00567C81"/>
    <w:rsid w:val="00570123"/>
    <w:rsid w:val="00570159"/>
    <w:rsid w:val="00570DF9"/>
    <w:rsid w:val="00570E22"/>
    <w:rsid w:val="0057101A"/>
    <w:rsid w:val="0057161B"/>
    <w:rsid w:val="005716C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C95"/>
    <w:rsid w:val="0058204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DFA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1B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A70"/>
    <w:rsid w:val="005A6C9D"/>
    <w:rsid w:val="005A7400"/>
    <w:rsid w:val="005A7402"/>
    <w:rsid w:val="005A7500"/>
    <w:rsid w:val="005A7BB3"/>
    <w:rsid w:val="005B010B"/>
    <w:rsid w:val="005B04D0"/>
    <w:rsid w:val="005B0A35"/>
    <w:rsid w:val="005B0F57"/>
    <w:rsid w:val="005B112E"/>
    <w:rsid w:val="005B125A"/>
    <w:rsid w:val="005B1282"/>
    <w:rsid w:val="005B1578"/>
    <w:rsid w:val="005B16DD"/>
    <w:rsid w:val="005B16DF"/>
    <w:rsid w:val="005B1746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C62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88"/>
    <w:rsid w:val="005B7CBC"/>
    <w:rsid w:val="005C00AF"/>
    <w:rsid w:val="005C04A8"/>
    <w:rsid w:val="005C0AA0"/>
    <w:rsid w:val="005C0E8F"/>
    <w:rsid w:val="005C1245"/>
    <w:rsid w:val="005C162A"/>
    <w:rsid w:val="005C1997"/>
    <w:rsid w:val="005C1A3F"/>
    <w:rsid w:val="005C1A8A"/>
    <w:rsid w:val="005C21F2"/>
    <w:rsid w:val="005C227D"/>
    <w:rsid w:val="005C240A"/>
    <w:rsid w:val="005C2437"/>
    <w:rsid w:val="005C2A74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6E7F"/>
    <w:rsid w:val="005C7039"/>
    <w:rsid w:val="005C76AF"/>
    <w:rsid w:val="005C76C7"/>
    <w:rsid w:val="005C77EF"/>
    <w:rsid w:val="005C7D79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54B"/>
    <w:rsid w:val="005D2931"/>
    <w:rsid w:val="005D2C51"/>
    <w:rsid w:val="005D2E2B"/>
    <w:rsid w:val="005D36EC"/>
    <w:rsid w:val="005D3838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B4B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8E2"/>
    <w:rsid w:val="005E30D5"/>
    <w:rsid w:val="005E3306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C5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FB8"/>
    <w:rsid w:val="005F31DC"/>
    <w:rsid w:val="005F347B"/>
    <w:rsid w:val="005F3E86"/>
    <w:rsid w:val="005F436A"/>
    <w:rsid w:val="005F4495"/>
    <w:rsid w:val="005F44A8"/>
    <w:rsid w:val="005F467C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1C7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5FB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78A"/>
    <w:rsid w:val="00611C8D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0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3ED"/>
    <w:rsid w:val="00621781"/>
    <w:rsid w:val="00621FF2"/>
    <w:rsid w:val="00622540"/>
    <w:rsid w:val="0062292C"/>
    <w:rsid w:val="00622933"/>
    <w:rsid w:val="00622A8D"/>
    <w:rsid w:val="00622AD3"/>
    <w:rsid w:val="00622FCE"/>
    <w:rsid w:val="006230F8"/>
    <w:rsid w:val="00624359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223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852"/>
    <w:rsid w:val="00631B03"/>
    <w:rsid w:val="00631CA8"/>
    <w:rsid w:val="006323E4"/>
    <w:rsid w:val="00632FF1"/>
    <w:rsid w:val="00633DDC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33C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5C5"/>
    <w:rsid w:val="00645A78"/>
    <w:rsid w:val="00645EA9"/>
    <w:rsid w:val="00646221"/>
    <w:rsid w:val="0064638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3DD"/>
    <w:rsid w:val="006543F0"/>
    <w:rsid w:val="0065459B"/>
    <w:rsid w:val="0065473B"/>
    <w:rsid w:val="00654A8B"/>
    <w:rsid w:val="00654FAC"/>
    <w:rsid w:val="006552CD"/>
    <w:rsid w:val="006559B4"/>
    <w:rsid w:val="006561BE"/>
    <w:rsid w:val="00656218"/>
    <w:rsid w:val="006564E9"/>
    <w:rsid w:val="0065659A"/>
    <w:rsid w:val="0065663B"/>
    <w:rsid w:val="00656684"/>
    <w:rsid w:val="00656B0B"/>
    <w:rsid w:val="00656CBA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4D3"/>
    <w:rsid w:val="00672746"/>
    <w:rsid w:val="00672BC4"/>
    <w:rsid w:val="00672E94"/>
    <w:rsid w:val="00673227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B27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C1E"/>
    <w:rsid w:val="00680E9A"/>
    <w:rsid w:val="00680F6D"/>
    <w:rsid w:val="00680F9C"/>
    <w:rsid w:val="00681003"/>
    <w:rsid w:val="0068128C"/>
    <w:rsid w:val="0068156C"/>
    <w:rsid w:val="00681696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40C"/>
    <w:rsid w:val="0069563B"/>
    <w:rsid w:val="00695900"/>
    <w:rsid w:val="00695AD3"/>
    <w:rsid w:val="00695DCF"/>
    <w:rsid w:val="00696244"/>
    <w:rsid w:val="0069629B"/>
    <w:rsid w:val="0069632C"/>
    <w:rsid w:val="00696376"/>
    <w:rsid w:val="00696A00"/>
    <w:rsid w:val="00696D7E"/>
    <w:rsid w:val="0069714C"/>
    <w:rsid w:val="0069765B"/>
    <w:rsid w:val="006976C4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80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5A"/>
    <w:rsid w:val="006A551C"/>
    <w:rsid w:val="006A5B98"/>
    <w:rsid w:val="006A5C5C"/>
    <w:rsid w:val="006A5F54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233"/>
    <w:rsid w:val="006B0636"/>
    <w:rsid w:val="006B0BC4"/>
    <w:rsid w:val="006B0C71"/>
    <w:rsid w:val="006B105C"/>
    <w:rsid w:val="006B121A"/>
    <w:rsid w:val="006B1442"/>
    <w:rsid w:val="006B16B7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46B"/>
    <w:rsid w:val="006B767F"/>
    <w:rsid w:val="006B7A1B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7B3"/>
    <w:rsid w:val="006C4F56"/>
    <w:rsid w:val="006C566A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9ED"/>
    <w:rsid w:val="006D0C4B"/>
    <w:rsid w:val="006D0EFB"/>
    <w:rsid w:val="006D116F"/>
    <w:rsid w:val="006D1249"/>
    <w:rsid w:val="006D1512"/>
    <w:rsid w:val="006D15F0"/>
    <w:rsid w:val="006D17AE"/>
    <w:rsid w:val="006D1BA6"/>
    <w:rsid w:val="006D1C18"/>
    <w:rsid w:val="006D1D2F"/>
    <w:rsid w:val="006D23E3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4F0A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CC7"/>
    <w:rsid w:val="006D6F1A"/>
    <w:rsid w:val="006D7705"/>
    <w:rsid w:val="006D7DD8"/>
    <w:rsid w:val="006D7E58"/>
    <w:rsid w:val="006D7E97"/>
    <w:rsid w:val="006E0116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C3D"/>
    <w:rsid w:val="006E4E4B"/>
    <w:rsid w:val="006E5C1C"/>
    <w:rsid w:val="006E5CD9"/>
    <w:rsid w:val="006E62AF"/>
    <w:rsid w:val="006E6698"/>
    <w:rsid w:val="006E66A2"/>
    <w:rsid w:val="006E6A4A"/>
    <w:rsid w:val="006E7736"/>
    <w:rsid w:val="006E7928"/>
    <w:rsid w:val="006E79B6"/>
    <w:rsid w:val="006E7AA7"/>
    <w:rsid w:val="006F03F0"/>
    <w:rsid w:val="006F07C6"/>
    <w:rsid w:val="006F18C1"/>
    <w:rsid w:val="006F1B26"/>
    <w:rsid w:val="006F1BB5"/>
    <w:rsid w:val="006F23B4"/>
    <w:rsid w:val="006F2B1E"/>
    <w:rsid w:val="006F2D5F"/>
    <w:rsid w:val="006F2DF9"/>
    <w:rsid w:val="006F2E17"/>
    <w:rsid w:val="006F30BF"/>
    <w:rsid w:val="006F32EC"/>
    <w:rsid w:val="006F347C"/>
    <w:rsid w:val="006F3A73"/>
    <w:rsid w:val="006F41C1"/>
    <w:rsid w:val="006F4724"/>
    <w:rsid w:val="006F4868"/>
    <w:rsid w:val="006F49F7"/>
    <w:rsid w:val="006F4FD7"/>
    <w:rsid w:val="006F514E"/>
    <w:rsid w:val="006F5303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87E"/>
    <w:rsid w:val="00702A9F"/>
    <w:rsid w:val="00702C10"/>
    <w:rsid w:val="00703290"/>
    <w:rsid w:val="0070380A"/>
    <w:rsid w:val="00703F3D"/>
    <w:rsid w:val="00704231"/>
    <w:rsid w:val="007043E8"/>
    <w:rsid w:val="0070444B"/>
    <w:rsid w:val="00704890"/>
    <w:rsid w:val="00704BEE"/>
    <w:rsid w:val="00704C79"/>
    <w:rsid w:val="00704CEF"/>
    <w:rsid w:val="00705117"/>
    <w:rsid w:val="00705182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34B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7E"/>
    <w:rsid w:val="00716C88"/>
    <w:rsid w:val="00716DEE"/>
    <w:rsid w:val="00716DF6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470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2AD"/>
    <w:rsid w:val="00727C3E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6CC"/>
    <w:rsid w:val="0073272A"/>
    <w:rsid w:val="0073278F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598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3C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1D6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1BE6"/>
    <w:rsid w:val="0075201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4FC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588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113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1ED3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8AD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C37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289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8BB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027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0FC"/>
    <w:rsid w:val="007B7257"/>
    <w:rsid w:val="007B745F"/>
    <w:rsid w:val="007B76AB"/>
    <w:rsid w:val="007B79B9"/>
    <w:rsid w:val="007B7AD3"/>
    <w:rsid w:val="007C031C"/>
    <w:rsid w:val="007C0D2F"/>
    <w:rsid w:val="007C1364"/>
    <w:rsid w:val="007C14D5"/>
    <w:rsid w:val="007C2014"/>
    <w:rsid w:val="007C2168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4A74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715"/>
    <w:rsid w:val="007D390C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D85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E06"/>
    <w:rsid w:val="007D709A"/>
    <w:rsid w:val="007D76F8"/>
    <w:rsid w:val="007D781E"/>
    <w:rsid w:val="007E03D1"/>
    <w:rsid w:val="007E0578"/>
    <w:rsid w:val="007E0CD3"/>
    <w:rsid w:val="007E0E6D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56"/>
    <w:rsid w:val="007E6FA2"/>
    <w:rsid w:val="007E7559"/>
    <w:rsid w:val="007E79C6"/>
    <w:rsid w:val="007E7E60"/>
    <w:rsid w:val="007F010C"/>
    <w:rsid w:val="007F03E4"/>
    <w:rsid w:val="007F060C"/>
    <w:rsid w:val="007F0659"/>
    <w:rsid w:val="007F0C47"/>
    <w:rsid w:val="007F0F90"/>
    <w:rsid w:val="007F1107"/>
    <w:rsid w:val="007F1282"/>
    <w:rsid w:val="007F1A89"/>
    <w:rsid w:val="007F1C60"/>
    <w:rsid w:val="007F1D57"/>
    <w:rsid w:val="007F2C6A"/>
    <w:rsid w:val="007F2E47"/>
    <w:rsid w:val="007F2FF7"/>
    <w:rsid w:val="007F3162"/>
    <w:rsid w:val="007F337D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9A3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931"/>
    <w:rsid w:val="0080231E"/>
    <w:rsid w:val="00802769"/>
    <w:rsid w:val="00802A7B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E07"/>
    <w:rsid w:val="00804FFF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6EF"/>
    <w:rsid w:val="00814806"/>
    <w:rsid w:val="00814B6B"/>
    <w:rsid w:val="00815005"/>
    <w:rsid w:val="00815A61"/>
    <w:rsid w:val="00815BCC"/>
    <w:rsid w:val="00815BE1"/>
    <w:rsid w:val="0081650E"/>
    <w:rsid w:val="00816692"/>
    <w:rsid w:val="00816C38"/>
    <w:rsid w:val="00816CAA"/>
    <w:rsid w:val="00816E11"/>
    <w:rsid w:val="00817070"/>
    <w:rsid w:val="008173D6"/>
    <w:rsid w:val="008201FB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5DF"/>
    <w:rsid w:val="0082579E"/>
    <w:rsid w:val="0082585C"/>
    <w:rsid w:val="00825976"/>
    <w:rsid w:val="00825AED"/>
    <w:rsid w:val="00825C7C"/>
    <w:rsid w:val="00825CA8"/>
    <w:rsid w:val="008261E4"/>
    <w:rsid w:val="0082633D"/>
    <w:rsid w:val="0082647A"/>
    <w:rsid w:val="0082668F"/>
    <w:rsid w:val="00826957"/>
    <w:rsid w:val="00827324"/>
    <w:rsid w:val="008273A6"/>
    <w:rsid w:val="00827BC9"/>
    <w:rsid w:val="00827E45"/>
    <w:rsid w:val="00827F45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15"/>
    <w:rsid w:val="00847836"/>
    <w:rsid w:val="00847EA7"/>
    <w:rsid w:val="00850030"/>
    <w:rsid w:val="00850177"/>
    <w:rsid w:val="008501C9"/>
    <w:rsid w:val="00850982"/>
    <w:rsid w:val="00850CC8"/>
    <w:rsid w:val="00850D3B"/>
    <w:rsid w:val="00851069"/>
    <w:rsid w:val="0085144F"/>
    <w:rsid w:val="00851481"/>
    <w:rsid w:val="00851861"/>
    <w:rsid w:val="008519B3"/>
    <w:rsid w:val="00851AAD"/>
    <w:rsid w:val="00851C12"/>
    <w:rsid w:val="00851D33"/>
    <w:rsid w:val="00851D9B"/>
    <w:rsid w:val="00851F95"/>
    <w:rsid w:val="00851FF7"/>
    <w:rsid w:val="008520C6"/>
    <w:rsid w:val="008521AC"/>
    <w:rsid w:val="008524F0"/>
    <w:rsid w:val="00852A8C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554F"/>
    <w:rsid w:val="008659BC"/>
    <w:rsid w:val="00865B66"/>
    <w:rsid w:val="00866107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2D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BC"/>
    <w:rsid w:val="008749E8"/>
    <w:rsid w:val="00874CB4"/>
    <w:rsid w:val="00874D28"/>
    <w:rsid w:val="008753BF"/>
    <w:rsid w:val="00875CDB"/>
    <w:rsid w:val="00875D06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8BD"/>
    <w:rsid w:val="008809BC"/>
    <w:rsid w:val="00880B58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64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6ED"/>
    <w:rsid w:val="00890A92"/>
    <w:rsid w:val="00890BAB"/>
    <w:rsid w:val="008911DD"/>
    <w:rsid w:val="008913DC"/>
    <w:rsid w:val="008914CE"/>
    <w:rsid w:val="008917DC"/>
    <w:rsid w:val="008918B1"/>
    <w:rsid w:val="00891E6B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7E5"/>
    <w:rsid w:val="008948C4"/>
    <w:rsid w:val="00894EEE"/>
    <w:rsid w:val="00894FA7"/>
    <w:rsid w:val="0089518D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3DA"/>
    <w:rsid w:val="00897795"/>
    <w:rsid w:val="008978FB"/>
    <w:rsid w:val="00897F43"/>
    <w:rsid w:val="008A027F"/>
    <w:rsid w:val="008A085A"/>
    <w:rsid w:val="008A0A0A"/>
    <w:rsid w:val="008A0B38"/>
    <w:rsid w:val="008A0B91"/>
    <w:rsid w:val="008A0F6F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13C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C0652"/>
    <w:rsid w:val="008C0857"/>
    <w:rsid w:val="008C0961"/>
    <w:rsid w:val="008C0E3C"/>
    <w:rsid w:val="008C0EF0"/>
    <w:rsid w:val="008C1928"/>
    <w:rsid w:val="008C1A65"/>
    <w:rsid w:val="008C1AE2"/>
    <w:rsid w:val="008C1B7C"/>
    <w:rsid w:val="008C1D9F"/>
    <w:rsid w:val="008C228F"/>
    <w:rsid w:val="008C2531"/>
    <w:rsid w:val="008C2C97"/>
    <w:rsid w:val="008C3634"/>
    <w:rsid w:val="008C364C"/>
    <w:rsid w:val="008C3A64"/>
    <w:rsid w:val="008C48AB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7A3"/>
    <w:rsid w:val="008C7D2E"/>
    <w:rsid w:val="008C7EDA"/>
    <w:rsid w:val="008C7F47"/>
    <w:rsid w:val="008D004C"/>
    <w:rsid w:val="008D047C"/>
    <w:rsid w:val="008D0565"/>
    <w:rsid w:val="008D06F6"/>
    <w:rsid w:val="008D0ACD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DB6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DF6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1BF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B9"/>
    <w:rsid w:val="009126CD"/>
    <w:rsid w:val="00912CD5"/>
    <w:rsid w:val="00912EEE"/>
    <w:rsid w:val="00913498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21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CFA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D8F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08"/>
    <w:rsid w:val="00940C72"/>
    <w:rsid w:val="00940D14"/>
    <w:rsid w:val="0094165C"/>
    <w:rsid w:val="009419FA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331"/>
    <w:rsid w:val="00943439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C8D"/>
    <w:rsid w:val="00946D0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8C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6AE"/>
    <w:rsid w:val="009616C4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4B1F"/>
    <w:rsid w:val="00964DCD"/>
    <w:rsid w:val="00965493"/>
    <w:rsid w:val="009654B8"/>
    <w:rsid w:val="009659D7"/>
    <w:rsid w:val="00965EE7"/>
    <w:rsid w:val="0096604D"/>
    <w:rsid w:val="0096673C"/>
    <w:rsid w:val="00966BE1"/>
    <w:rsid w:val="00966C0B"/>
    <w:rsid w:val="009671EA"/>
    <w:rsid w:val="00967476"/>
    <w:rsid w:val="00967700"/>
    <w:rsid w:val="00967B14"/>
    <w:rsid w:val="00967B27"/>
    <w:rsid w:val="009704F5"/>
    <w:rsid w:val="009709AD"/>
    <w:rsid w:val="00970BB9"/>
    <w:rsid w:val="009713EE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A1E"/>
    <w:rsid w:val="00976DF4"/>
    <w:rsid w:val="00976ED2"/>
    <w:rsid w:val="00977017"/>
    <w:rsid w:val="009777AF"/>
    <w:rsid w:val="0097788C"/>
    <w:rsid w:val="009778DF"/>
    <w:rsid w:val="00977AEC"/>
    <w:rsid w:val="00977C19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3DC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4CA9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CE"/>
    <w:rsid w:val="00987DE5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980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580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4CF"/>
    <w:rsid w:val="009A4CA7"/>
    <w:rsid w:val="009A4CD3"/>
    <w:rsid w:val="009A569D"/>
    <w:rsid w:val="009A57B8"/>
    <w:rsid w:val="009A5B16"/>
    <w:rsid w:val="009A5BC0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B7C77"/>
    <w:rsid w:val="009C033D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18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AA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B1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749"/>
    <w:rsid w:val="009D4DE2"/>
    <w:rsid w:val="009D4E38"/>
    <w:rsid w:val="009D51BE"/>
    <w:rsid w:val="009D5B12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D7FD8"/>
    <w:rsid w:val="009E043E"/>
    <w:rsid w:val="009E0BB7"/>
    <w:rsid w:val="009E0CB6"/>
    <w:rsid w:val="009E0E04"/>
    <w:rsid w:val="009E1249"/>
    <w:rsid w:val="009E17CD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A23"/>
    <w:rsid w:val="009E3D85"/>
    <w:rsid w:val="009E3D8E"/>
    <w:rsid w:val="009E404B"/>
    <w:rsid w:val="009E42B1"/>
    <w:rsid w:val="009E43A6"/>
    <w:rsid w:val="009E4444"/>
    <w:rsid w:val="009E4771"/>
    <w:rsid w:val="009E491C"/>
    <w:rsid w:val="009E4CE9"/>
    <w:rsid w:val="009E4F0F"/>
    <w:rsid w:val="009E5328"/>
    <w:rsid w:val="009E573D"/>
    <w:rsid w:val="009E5C9A"/>
    <w:rsid w:val="009E5CCE"/>
    <w:rsid w:val="009E5DA7"/>
    <w:rsid w:val="009E5E64"/>
    <w:rsid w:val="009E60BF"/>
    <w:rsid w:val="009E6117"/>
    <w:rsid w:val="009E62BD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037"/>
    <w:rsid w:val="009F3426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5BED"/>
    <w:rsid w:val="009F6763"/>
    <w:rsid w:val="009F6835"/>
    <w:rsid w:val="009F69D3"/>
    <w:rsid w:val="009F6A28"/>
    <w:rsid w:val="009F6AC3"/>
    <w:rsid w:val="009F6C4F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B3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3563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0B7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778"/>
    <w:rsid w:val="00A22B96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4ED6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D6"/>
    <w:rsid w:val="00A40A4A"/>
    <w:rsid w:val="00A41074"/>
    <w:rsid w:val="00A413D6"/>
    <w:rsid w:val="00A41E61"/>
    <w:rsid w:val="00A4230F"/>
    <w:rsid w:val="00A4250C"/>
    <w:rsid w:val="00A43434"/>
    <w:rsid w:val="00A43ADA"/>
    <w:rsid w:val="00A43F2C"/>
    <w:rsid w:val="00A43F7E"/>
    <w:rsid w:val="00A44536"/>
    <w:rsid w:val="00A445EB"/>
    <w:rsid w:val="00A446FC"/>
    <w:rsid w:val="00A44AA2"/>
    <w:rsid w:val="00A44C1D"/>
    <w:rsid w:val="00A44C38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490"/>
    <w:rsid w:val="00A557C1"/>
    <w:rsid w:val="00A5599E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A6"/>
    <w:rsid w:val="00A61DEF"/>
    <w:rsid w:val="00A61EBC"/>
    <w:rsid w:val="00A62017"/>
    <w:rsid w:val="00A63007"/>
    <w:rsid w:val="00A630B5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58F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981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6A"/>
    <w:rsid w:val="00AA1C99"/>
    <w:rsid w:val="00AA1D8A"/>
    <w:rsid w:val="00AA20E2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B08"/>
    <w:rsid w:val="00AA4FE4"/>
    <w:rsid w:val="00AA5263"/>
    <w:rsid w:val="00AA60CF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E72"/>
    <w:rsid w:val="00AB0F32"/>
    <w:rsid w:val="00AB0F6C"/>
    <w:rsid w:val="00AB0F92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D01D3"/>
    <w:rsid w:val="00AD0387"/>
    <w:rsid w:val="00AD05AA"/>
    <w:rsid w:val="00AD0844"/>
    <w:rsid w:val="00AD0C61"/>
    <w:rsid w:val="00AD0D93"/>
    <w:rsid w:val="00AD1002"/>
    <w:rsid w:val="00AD105D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0DB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4EE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21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61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8D7"/>
    <w:rsid w:val="00AF2A28"/>
    <w:rsid w:val="00AF311E"/>
    <w:rsid w:val="00AF316E"/>
    <w:rsid w:val="00AF35D9"/>
    <w:rsid w:val="00AF367B"/>
    <w:rsid w:val="00AF371D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25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615"/>
    <w:rsid w:val="00B03725"/>
    <w:rsid w:val="00B0387D"/>
    <w:rsid w:val="00B03BF5"/>
    <w:rsid w:val="00B03FC9"/>
    <w:rsid w:val="00B0423B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6D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832"/>
    <w:rsid w:val="00B179F9"/>
    <w:rsid w:val="00B17C5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09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C4"/>
    <w:rsid w:val="00B36AD2"/>
    <w:rsid w:val="00B36C29"/>
    <w:rsid w:val="00B36E8C"/>
    <w:rsid w:val="00B36FCA"/>
    <w:rsid w:val="00B4004D"/>
    <w:rsid w:val="00B400C5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6FB"/>
    <w:rsid w:val="00B43901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2"/>
    <w:rsid w:val="00B45295"/>
    <w:rsid w:val="00B45830"/>
    <w:rsid w:val="00B458C2"/>
    <w:rsid w:val="00B45D7B"/>
    <w:rsid w:val="00B45D84"/>
    <w:rsid w:val="00B4652F"/>
    <w:rsid w:val="00B4676E"/>
    <w:rsid w:val="00B47049"/>
    <w:rsid w:val="00B471D5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31"/>
    <w:rsid w:val="00B61CAD"/>
    <w:rsid w:val="00B62023"/>
    <w:rsid w:val="00B62027"/>
    <w:rsid w:val="00B6207A"/>
    <w:rsid w:val="00B620BA"/>
    <w:rsid w:val="00B620EE"/>
    <w:rsid w:val="00B62BAD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5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0BD7"/>
    <w:rsid w:val="00B711F4"/>
    <w:rsid w:val="00B71425"/>
    <w:rsid w:val="00B71610"/>
    <w:rsid w:val="00B7177C"/>
    <w:rsid w:val="00B71B66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BF2"/>
    <w:rsid w:val="00B751E6"/>
    <w:rsid w:val="00B759C8"/>
    <w:rsid w:val="00B75B12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437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645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31C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2D5"/>
    <w:rsid w:val="00BA5406"/>
    <w:rsid w:val="00BA54A3"/>
    <w:rsid w:val="00BA568F"/>
    <w:rsid w:val="00BA5701"/>
    <w:rsid w:val="00BA5766"/>
    <w:rsid w:val="00BA580C"/>
    <w:rsid w:val="00BA5F7E"/>
    <w:rsid w:val="00BA5F81"/>
    <w:rsid w:val="00BA60F4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559"/>
    <w:rsid w:val="00BA7663"/>
    <w:rsid w:val="00BA7B88"/>
    <w:rsid w:val="00BB0362"/>
    <w:rsid w:val="00BB03D7"/>
    <w:rsid w:val="00BB049E"/>
    <w:rsid w:val="00BB0AEE"/>
    <w:rsid w:val="00BB137A"/>
    <w:rsid w:val="00BB1B67"/>
    <w:rsid w:val="00BB1B88"/>
    <w:rsid w:val="00BB293C"/>
    <w:rsid w:val="00BB2F31"/>
    <w:rsid w:val="00BB310A"/>
    <w:rsid w:val="00BB32E1"/>
    <w:rsid w:val="00BB36F4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1D5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1D9F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C47"/>
    <w:rsid w:val="00BC5F4D"/>
    <w:rsid w:val="00BC63F7"/>
    <w:rsid w:val="00BC65B3"/>
    <w:rsid w:val="00BC6E23"/>
    <w:rsid w:val="00BC6EA1"/>
    <w:rsid w:val="00BC6F42"/>
    <w:rsid w:val="00BC7089"/>
    <w:rsid w:val="00BC761A"/>
    <w:rsid w:val="00BC7A3F"/>
    <w:rsid w:val="00BC7A78"/>
    <w:rsid w:val="00BC7CC9"/>
    <w:rsid w:val="00BD0ACA"/>
    <w:rsid w:val="00BD15E9"/>
    <w:rsid w:val="00BD16C9"/>
    <w:rsid w:val="00BD1769"/>
    <w:rsid w:val="00BD2011"/>
    <w:rsid w:val="00BD3166"/>
    <w:rsid w:val="00BD31A9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E29"/>
    <w:rsid w:val="00BE0172"/>
    <w:rsid w:val="00BE02E6"/>
    <w:rsid w:val="00BE08DD"/>
    <w:rsid w:val="00BE1385"/>
    <w:rsid w:val="00BE17DC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604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AF"/>
    <w:rsid w:val="00BF69EF"/>
    <w:rsid w:val="00BF6ABE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1BD"/>
    <w:rsid w:val="00C03AD7"/>
    <w:rsid w:val="00C03AE0"/>
    <w:rsid w:val="00C04390"/>
    <w:rsid w:val="00C043AB"/>
    <w:rsid w:val="00C046DB"/>
    <w:rsid w:val="00C04A1B"/>
    <w:rsid w:val="00C04B11"/>
    <w:rsid w:val="00C04C5A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EA9"/>
    <w:rsid w:val="00C07F3A"/>
    <w:rsid w:val="00C07F5B"/>
    <w:rsid w:val="00C10222"/>
    <w:rsid w:val="00C10519"/>
    <w:rsid w:val="00C10793"/>
    <w:rsid w:val="00C11167"/>
    <w:rsid w:val="00C111A9"/>
    <w:rsid w:val="00C11916"/>
    <w:rsid w:val="00C11933"/>
    <w:rsid w:val="00C11A43"/>
    <w:rsid w:val="00C11E56"/>
    <w:rsid w:val="00C12042"/>
    <w:rsid w:val="00C1219E"/>
    <w:rsid w:val="00C126F8"/>
    <w:rsid w:val="00C12810"/>
    <w:rsid w:val="00C12E2F"/>
    <w:rsid w:val="00C12EDD"/>
    <w:rsid w:val="00C130F0"/>
    <w:rsid w:val="00C134DA"/>
    <w:rsid w:val="00C13A18"/>
    <w:rsid w:val="00C13D3D"/>
    <w:rsid w:val="00C13DA2"/>
    <w:rsid w:val="00C13DC7"/>
    <w:rsid w:val="00C13F48"/>
    <w:rsid w:val="00C1401D"/>
    <w:rsid w:val="00C14117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857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BE"/>
    <w:rsid w:val="00C249DA"/>
    <w:rsid w:val="00C24ED8"/>
    <w:rsid w:val="00C25D01"/>
    <w:rsid w:val="00C261A2"/>
    <w:rsid w:val="00C26470"/>
    <w:rsid w:val="00C266C7"/>
    <w:rsid w:val="00C267C8"/>
    <w:rsid w:val="00C267CB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3CCA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4C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4CE9"/>
    <w:rsid w:val="00C45C9A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3EA5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B87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117"/>
    <w:rsid w:val="00C701CF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6F70"/>
    <w:rsid w:val="00C770C9"/>
    <w:rsid w:val="00C77218"/>
    <w:rsid w:val="00C77236"/>
    <w:rsid w:val="00C7748B"/>
    <w:rsid w:val="00C774EB"/>
    <w:rsid w:val="00C7776B"/>
    <w:rsid w:val="00C7790E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0BB"/>
    <w:rsid w:val="00C8538B"/>
    <w:rsid w:val="00C85403"/>
    <w:rsid w:val="00C85898"/>
    <w:rsid w:val="00C85A09"/>
    <w:rsid w:val="00C85B7A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683"/>
    <w:rsid w:val="00C94889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6AF"/>
    <w:rsid w:val="00CA07C7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2DB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7A8"/>
    <w:rsid w:val="00CB283C"/>
    <w:rsid w:val="00CB2B7B"/>
    <w:rsid w:val="00CB2D64"/>
    <w:rsid w:val="00CB2E2F"/>
    <w:rsid w:val="00CB2E53"/>
    <w:rsid w:val="00CB2FEE"/>
    <w:rsid w:val="00CB36E3"/>
    <w:rsid w:val="00CB3900"/>
    <w:rsid w:val="00CB3B09"/>
    <w:rsid w:val="00CB4996"/>
    <w:rsid w:val="00CB4B87"/>
    <w:rsid w:val="00CB504E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867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292"/>
    <w:rsid w:val="00CC3BED"/>
    <w:rsid w:val="00CC3DB1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E8A"/>
    <w:rsid w:val="00CC7F1E"/>
    <w:rsid w:val="00CD0082"/>
    <w:rsid w:val="00CD01D9"/>
    <w:rsid w:val="00CD04FE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CD1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F1"/>
    <w:rsid w:val="00CE0B27"/>
    <w:rsid w:val="00CE0BBF"/>
    <w:rsid w:val="00CE0C1C"/>
    <w:rsid w:val="00CE0E04"/>
    <w:rsid w:val="00CE10CD"/>
    <w:rsid w:val="00CE1345"/>
    <w:rsid w:val="00CE1400"/>
    <w:rsid w:val="00CE1888"/>
    <w:rsid w:val="00CE1910"/>
    <w:rsid w:val="00CE1CF9"/>
    <w:rsid w:val="00CE1EA0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A1E"/>
    <w:rsid w:val="00CF5E81"/>
    <w:rsid w:val="00CF6370"/>
    <w:rsid w:val="00CF6819"/>
    <w:rsid w:val="00CF6A53"/>
    <w:rsid w:val="00CF6DEC"/>
    <w:rsid w:val="00CF7037"/>
    <w:rsid w:val="00CF77B7"/>
    <w:rsid w:val="00CF77EC"/>
    <w:rsid w:val="00CF7945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2B"/>
    <w:rsid w:val="00D032D9"/>
    <w:rsid w:val="00D03FAE"/>
    <w:rsid w:val="00D0404E"/>
    <w:rsid w:val="00D0406D"/>
    <w:rsid w:val="00D0438F"/>
    <w:rsid w:val="00D04464"/>
    <w:rsid w:val="00D046EF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9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4D7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01"/>
    <w:rsid w:val="00D221FD"/>
    <w:rsid w:val="00D225DC"/>
    <w:rsid w:val="00D22C44"/>
    <w:rsid w:val="00D22E09"/>
    <w:rsid w:val="00D2310C"/>
    <w:rsid w:val="00D2362B"/>
    <w:rsid w:val="00D23873"/>
    <w:rsid w:val="00D238F1"/>
    <w:rsid w:val="00D23B97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31"/>
    <w:rsid w:val="00D343EB"/>
    <w:rsid w:val="00D34403"/>
    <w:rsid w:val="00D34538"/>
    <w:rsid w:val="00D3456C"/>
    <w:rsid w:val="00D346EF"/>
    <w:rsid w:val="00D34EF7"/>
    <w:rsid w:val="00D359A9"/>
    <w:rsid w:val="00D35A0C"/>
    <w:rsid w:val="00D35A3E"/>
    <w:rsid w:val="00D35F35"/>
    <w:rsid w:val="00D360AF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14C0"/>
    <w:rsid w:val="00D41D0B"/>
    <w:rsid w:val="00D41E75"/>
    <w:rsid w:val="00D424AB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B0A"/>
    <w:rsid w:val="00D45B20"/>
    <w:rsid w:val="00D45C47"/>
    <w:rsid w:val="00D461D4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5FE"/>
    <w:rsid w:val="00D536A6"/>
    <w:rsid w:val="00D53C16"/>
    <w:rsid w:val="00D53E09"/>
    <w:rsid w:val="00D53FD0"/>
    <w:rsid w:val="00D54006"/>
    <w:rsid w:val="00D54938"/>
    <w:rsid w:val="00D54A34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CC3"/>
    <w:rsid w:val="00D610E0"/>
    <w:rsid w:val="00D612A9"/>
    <w:rsid w:val="00D61418"/>
    <w:rsid w:val="00D61C09"/>
    <w:rsid w:val="00D62180"/>
    <w:rsid w:val="00D624D4"/>
    <w:rsid w:val="00D6263C"/>
    <w:rsid w:val="00D628FE"/>
    <w:rsid w:val="00D62FF4"/>
    <w:rsid w:val="00D63524"/>
    <w:rsid w:val="00D63A0E"/>
    <w:rsid w:val="00D63A62"/>
    <w:rsid w:val="00D63CBB"/>
    <w:rsid w:val="00D6432F"/>
    <w:rsid w:val="00D64422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7F3"/>
    <w:rsid w:val="00D72A72"/>
    <w:rsid w:val="00D72FDB"/>
    <w:rsid w:val="00D736B1"/>
    <w:rsid w:val="00D73BA8"/>
    <w:rsid w:val="00D73C91"/>
    <w:rsid w:val="00D741FE"/>
    <w:rsid w:val="00D744A5"/>
    <w:rsid w:val="00D745C5"/>
    <w:rsid w:val="00D74D93"/>
    <w:rsid w:val="00D752AD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096"/>
    <w:rsid w:val="00D8169B"/>
    <w:rsid w:val="00D81CEE"/>
    <w:rsid w:val="00D822C9"/>
    <w:rsid w:val="00D823E3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73C"/>
    <w:rsid w:val="00D9196E"/>
    <w:rsid w:val="00D91CA9"/>
    <w:rsid w:val="00D91E32"/>
    <w:rsid w:val="00D92692"/>
    <w:rsid w:val="00D92C4C"/>
    <w:rsid w:val="00D92F01"/>
    <w:rsid w:val="00D932D0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7A5"/>
    <w:rsid w:val="00DA0841"/>
    <w:rsid w:val="00DA0CC5"/>
    <w:rsid w:val="00DA1295"/>
    <w:rsid w:val="00DA1355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A2B"/>
    <w:rsid w:val="00DA4AAD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10A0"/>
    <w:rsid w:val="00DB1B24"/>
    <w:rsid w:val="00DB215F"/>
    <w:rsid w:val="00DB2227"/>
    <w:rsid w:val="00DB242C"/>
    <w:rsid w:val="00DB2BFB"/>
    <w:rsid w:val="00DB2E88"/>
    <w:rsid w:val="00DB2EA9"/>
    <w:rsid w:val="00DB3489"/>
    <w:rsid w:val="00DB3B13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3F7"/>
    <w:rsid w:val="00DB66BD"/>
    <w:rsid w:val="00DB678D"/>
    <w:rsid w:val="00DB6B97"/>
    <w:rsid w:val="00DB6D39"/>
    <w:rsid w:val="00DB727B"/>
    <w:rsid w:val="00DB74F6"/>
    <w:rsid w:val="00DB7606"/>
    <w:rsid w:val="00DB7659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7E2"/>
    <w:rsid w:val="00DC2893"/>
    <w:rsid w:val="00DC28FE"/>
    <w:rsid w:val="00DC2C5E"/>
    <w:rsid w:val="00DC303D"/>
    <w:rsid w:val="00DC306F"/>
    <w:rsid w:val="00DC329F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3E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CC"/>
    <w:rsid w:val="00DD37DF"/>
    <w:rsid w:val="00DD3D22"/>
    <w:rsid w:val="00DD4793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46"/>
    <w:rsid w:val="00DE0B8B"/>
    <w:rsid w:val="00DE0F9C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F9B"/>
    <w:rsid w:val="00DE2402"/>
    <w:rsid w:val="00DE249A"/>
    <w:rsid w:val="00DE2A14"/>
    <w:rsid w:val="00DE2B9E"/>
    <w:rsid w:val="00DE2C5A"/>
    <w:rsid w:val="00DE2E4E"/>
    <w:rsid w:val="00DE2F47"/>
    <w:rsid w:val="00DE3298"/>
    <w:rsid w:val="00DE36B1"/>
    <w:rsid w:val="00DE3723"/>
    <w:rsid w:val="00DE376B"/>
    <w:rsid w:val="00DE39E4"/>
    <w:rsid w:val="00DE3AA5"/>
    <w:rsid w:val="00DE3EBC"/>
    <w:rsid w:val="00DE4814"/>
    <w:rsid w:val="00DE4950"/>
    <w:rsid w:val="00DE4D22"/>
    <w:rsid w:val="00DE545D"/>
    <w:rsid w:val="00DE5971"/>
    <w:rsid w:val="00DE5DB7"/>
    <w:rsid w:val="00DE61FC"/>
    <w:rsid w:val="00DE65D6"/>
    <w:rsid w:val="00DE664F"/>
    <w:rsid w:val="00DE6686"/>
    <w:rsid w:val="00DE672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DD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9A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4D3B"/>
    <w:rsid w:val="00E05068"/>
    <w:rsid w:val="00E050AD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CAC"/>
    <w:rsid w:val="00E070D7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C20"/>
    <w:rsid w:val="00E171E6"/>
    <w:rsid w:val="00E17257"/>
    <w:rsid w:val="00E17795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850"/>
    <w:rsid w:val="00E23970"/>
    <w:rsid w:val="00E23AE1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27951"/>
    <w:rsid w:val="00E27BFC"/>
    <w:rsid w:val="00E304B1"/>
    <w:rsid w:val="00E304B2"/>
    <w:rsid w:val="00E304F1"/>
    <w:rsid w:val="00E3055E"/>
    <w:rsid w:val="00E3079A"/>
    <w:rsid w:val="00E307A2"/>
    <w:rsid w:val="00E30DF2"/>
    <w:rsid w:val="00E314D6"/>
    <w:rsid w:val="00E31671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899"/>
    <w:rsid w:val="00E363B8"/>
    <w:rsid w:val="00E36566"/>
    <w:rsid w:val="00E36ABE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0F82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5B"/>
    <w:rsid w:val="00E43E90"/>
    <w:rsid w:val="00E4437A"/>
    <w:rsid w:val="00E4459F"/>
    <w:rsid w:val="00E44F72"/>
    <w:rsid w:val="00E45038"/>
    <w:rsid w:val="00E4515F"/>
    <w:rsid w:val="00E45210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4E6"/>
    <w:rsid w:val="00E53693"/>
    <w:rsid w:val="00E5385E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49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202"/>
    <w:rsid w:val="00E61211"/>
    <w:rsid w:val="00E61274"/>
    <w:rsid w:val="00E619D8"/>
    <w:rsid w:val="00E61DD8"/>
    <w:rsid w:val="00E62163"/>
    <w:rsid w:val="00E6234D"/>
    <w:rsid w:val="00E6236C"/>
    <w:rsid w:val="00E626A1"/>
    <w:rsid w:val="00E62704"/>
    <w:rsid w:val="00E62899"/>
    <w:rsid w:val="00E6293F"/>
    <w:rsid w:val="00E62AE5"/>
    <w:rsid w:val="00E630C2"/>
    <w:rsid w:val="00E63169"/>
    <w:rsid w:val="00E6357F"/>
    <w:rsid w:val="00E63D75"/>
    <w:rsid w:val="00E645A8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728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4B9"/>
    <w:rsid w:val="00E74D7F"/>
    <w:rsid w:val="00E74E6C"/>
    <w:rsid w:val="00E751E5"/>
    <w:rsid w:val="00E755DE"/>
    <w:rsid w:val="00E75637"/>
    <w:rsid w:val="00E7569F"/>
    <w:rsid w:val="00E75887"/>
    <w:rsid w:val="00E762D0"/>
    <w:rsid w:val="00E76420"/>
    <w:rsid w:val="00E764A8"/>
    <w:rsid w:val="00E768A6"/>
    <w:rsid w:val="00E769BB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6A2"/>
    <w:rsid w:val="00E80C3B"/>
    <w:rsid w:val="00E80FD1"/>
    <w:rsid w:val="00E8128E"/>
    <w:rsid w:val="00E81353"/>
    <w:rsid w:val="00E8136D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0B"/>
    <w:rsid w:val="00E87797"/>
    <w:rsid w:val="00E87ACE"/>
    <w:rsid w:val="00E90019"/>
    <w:rsid w:val="00E907B0"/>
    <w:rsid w:val="00E90C44"/>
    <w:rsid w:val="00E90E79"/>
    <w:rsid w:val="00E90F7F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0CC6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5C9"/>
    <w:rsid w:val="00EA49AD"/>
    <w:rsid w:val="00EA4A90"/>
    <w:rsid w:val="00EA4B1F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274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036"/>
    <w:rsid w:val="00EB61A2"/>
    <w:rsid w:val="00EB6304"/>
    <w:rsid w:val="00EB63D2"/>
    <w:rsid w:val="00EB686E"/>
    <w:rsid w:val="00EB6D00"/>
    <w:rsid w:val="00EB6DFB"/>
    <w:rsid w:val="00EB70E5"/>
    <w:rsid w:val="00EB7213"/>
    <w:rsid w:val="00EB7575"/>
    <w:rsid w:val="00EB7D17"/>
    <w:rsid w:val="00EC0303"/>
    <w:rsid w:val="00EC06D2"/>
    <w:rsid w:val="00EC0B83"/>
    <w:rsid w:val="00EC0FA4"/>
    <w:rsid w:val="00EC12FB"/>
    <w:rsid w:val="00EC153B"/>
    <w:rsid w:val="00EC1965"/>
    <w:rsid w:val="00EC1D37"/>
    <w:rsid w:val="00EC226F"/>
    <w:rsid w:val="00EC2395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1F8D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83D"/>
    <w:rsid w:val="00EE4C20"/>
    <w:rsid w:val="00EE54C6"/>
    <w:rsid w:val="00EE553D"/>
    <w:rsid w:val="00EE652E"/>
    <w:rsid w:val="00EE686F"/>
    <w:rsid w:val="00EE69C7"/>
    <w:rsid w:val="00EE6D2A"/>
    <w:rsid w:val="00EE6F3E"/>
    <w:rsid w:val="00EE741D"/>
    <w:rsid w:val="00EE742B"/>
    <w:rsid w:val="00EE7510"/>
    <w:rsid w:val="00EE7522"/>
    <w:rsid w:val="00EE7524"/>
    <w:rsid w:val="00EE75D3"/>
    <w:rsid w:val="00EE76DD"/>
    <w:rsid w:val="00EE79FD"/>
    <w:rsid w:val="00EF017B"/>
    <w:rsid w:val="00EF01A0"/>
    <w:rsid w:val="00EF01A2"/>
    <w:rsid w:val="00EF03CB"/>
    <w:rsid w:val="00EF06D4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B5E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CF9"/>
    <w:rsid w:val="00F07422"/>
    <w:rsid w:val="00F07470"/>
    <w:rsid w:val="00F0760E"/>
    <w:rsid w:val="00F07C4B"/>
    <w:rsid w:val="00F07CF2"/>
    <w:rsid w:val="00F07DB8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416"/>
    <w:rsid w:val="00F12566"/>
    <w:rsid w:val="00F12D81"/>
    <w:rsid w:val="00F12E4E"/>
    <w:rsid w:val="00F12E94"/>
    <w:rsid w:val="00F12FA5"/>
    <w:rsid w:val="00F1312E"/>
    <w:rsid w:val="00F134F7"/>
    <w:rsid w:val="00F1364F"/>
    <w:rsid w:val="00F139A5"/>
    <w:rsid w:val="00F13E03"/>
    <w:rsid w:val="00F13E85"/>
    <w:rsid w:val="00F14563"/>
    <w:rsid w:val="00F14572"/>
    <w:rsid w:val="00F1492A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485"/>
    <w:rsid w:val="00F16554"/>
    <w:rsid w:val="00F16754"/>
    <w:rsid w:val="00F16969"/>
    <w:rsid w:val="00F170B4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3A0"/>
    <w:rsid w:val="00F237F7"/>
    <w:rsid w:val="00F239CD"/>
    <w:rsid w:val="00F23C2D"/>
    <w:rsid w:val="00F24122"/>
    <w:rsid w:val="00F24239"/>
    <w:rsid w:val="00F24245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C0C"/>
    <w:rsid w:val="00F27E39"/>
    <w:rsid w:val="00F312CE"/>
    <w:rsid w:val="00F3162F"/>
    <w:rsid w:val="00F31B96"/>
    <w:rsid w:val="00F31C05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B60"/>
    <w:rsid w:val="00F33C12"/>
    <w:rsid w:val="00F33DBB"/>
    <w:rsid w:val="00F35013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0CB6"/>
    <w:rsid w:val="00F41052"/>
    <w:rsid w:val="00F41CA4"/>
    <w:rsid w:val="00F42861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12FD"/>
    <w:rsid w:val="00F5178C"/>
    <w:rsid w:val="00F517A9"/>
    <w:rsid w:val="00F51868"/>
    <w:rsid w:val="00F51A50"/>
    <w:rsid w:val="00F51AD7"/>
    <w:rsid w:val="00F520F1"/>
    <w:rsid w:val="00F52464"/>
    <w:rsid w:val="00F52B37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F1F"/>
    <w:rsid w:val="00F56251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6E4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461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A28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2FB9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87B"/>
    <w:rsid w:val="00F77C0D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53"/>
    <w:rsid w:val="00F932E7"/>
    <w:rsid w:val="00F93BF8"/>
    <w:rsid w:val="00F93EA0"/>
    <w:rsid w:val="00F94197"/>
    <w:rsid w:val="00F94443"/>
    <w:rsid w:val="00F94B2D"/>
    <w:rsid w:val="00F95116"/>
    <w:rsid w:val="00F95637"/>
    <w:rsid w:val="00F95680"/>
    <w:rsid w:val="00F957DE"/>
    <w:rsid w:val="00F9592D"/>
    <w:rsid w:val="00F9598F"/>
    <w:rsid w:val="00F95CB2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86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874"/>
    <w:rsid w:val="00FC2B76"/>
    <w:rsid w:val="00FC3083"/>
    <w:rsid w:val="00FC314A"/>
    <w:rsid w:val="00FC3227"/>
    <w:rsid w:val="00FC34BD"/>
    <w:rsid w:val="00FC3778"/>
    <w:rsid w:val="00FC3BBB"/>
    <w:rsid w:val="00FC3CA0"/>
    <w:rsid w:val="00FC400A"/>
    <w:rsid w:val="00FC4169"/>
    <w:rsid w:val="00FC449E"/>
    <w:rsid w:val="00FC454D"/>
    <w:rsid w:val="00FC4A98"/>
    <w:rsid w:val="00FC4BD7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2F2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B8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0F5B"/>
    <w:rsid w:val="00FE10DB"/>
    <w:rsid w:val="00FE1240"/>
    <w:rsid w:val="00FE18E1"/>
    <w:rsid w:val="00FE19FF"/>
    <w:rsid w:val="00FE282D"/>
    <w:rsid w:val="00FE28EF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F6"/>
    <w:rsid w:val="00FE4A89"/>
    <w:rsid w:val="00FE4EF9"/>
    <w:rsid w:val="00FE4F74"/>
    <w:rsid w:val="00FE52EA"/>
    <w:rsid w:val="00FE6407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48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B57"/>
    <w:rsid w:val="00FF5E72"/>
    <w:rsid w:val="00FF6411"/>
    <w:rsid w:val="00FF6529"/>
    <w:rsid w:val="00FF6560"/>
    <w:rsid w:val="00FF6BAD"/>
    <w:rsid w:val="00FF6BD9"/>
    <w:rsid w:val="00FF6D94"/>
    <w:rsid w:val="00FF726C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B155E-E834-4623-9658-1F86427BE4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417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Wichittra, Chittrakarn</cp:lastModifiedBy>
  <cp:revision>2</cp:revision>
  <cp:lastPrinted>2025-05-11T17:23:00Z</cp:lastPrinted>
  <dcterms:created xsi:type="dcterms:W3CDTF">2025-05-14T09:05:00Z</dcterms:created>
  <dcterms:modified xsi:type="dcterms:W3CDTF">2025-05-14T09:05:00Z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