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3E4D60" w14:textId="5E302873" w:rsidR="00804175" w:rsidRPr="00D7546C" w:rsidRDefault="00804175" w:rsidP="009777AF">
      <w:pPr>
        <w:pStyle w:val="IndexHeading1"/>
        <w:spacing w:after="0" w:line="240" w:lineRule="auto"/>
        <w:ind w:left="1080" w:hanging="1080"/>
        <w:outlineLvl w:val="0"/>
        <w:rPr>
          <w:rFonts w:asciiTheme="majorBidi" w:hAnsiTheme="majorBidi" w:cstheme="majorBidi"/>
          <w:b w:val="0"/>
          <w:bCs/>
          <w:sz w:val="28"/>
          <w:szCs w:val="28"/>
          <w:lang w:val="en-US" w:bidi="th-TH"/>
        </w:rPr>
      </w:pPr>
      <w:r w:rsidRPr="00D7546C">
        <w:rPr>
          <w:rFonts w:asciiTheme="majorBidi" w:hAnsiTheme="majorBidi" w:cstheme="majorBidi"/>
          <w:b w:val="0"/>
          <w:bCs/>
          <w:sz w:val="28"/>
          <w:szCs w:val="28"/>
          <w:cs/>
          <w:lang w:bidi="th-TH"/>
        </w:rPr>
        <w:t>หมายเหตุ</w:t>
      </w:r>
      <w:r w:rsidRPr="00D7546C">
        <w:rPr>
          <w:rFonts w:asciiTheme="majorBidi" w:hAnsiTheme="majorBidi" w:cstheme="majorBidi"/>
          <w:b w:val="0"/>
          <w:bCs/>
          <w:sz w:val="28"/>
          <w:szCs w:val="28"/>
        </w:rPr>
        <w:tab/>
      </w:r>
      <w:r w:rsidRPr="00D7546C">
        <w:rPr>
          <w:rFonts w:asciiTheme="majorBidi" w:hAnsiTheme="majorBidi" w:cstheme="majorBidi"/>
          <w:b w:val="0"/>
          <w:bCs/>
          <w:sz w:val="28"/>
          <w:szCs w:val="28"/>
          <w:cs/>
          <w:lang w:bidi="th-TH"/>
        </w:rPr>
        <w:t>สารบัญ</w:t>
      </w:r>
    </w:p>
    <w:p w14:paraId="182B45F8" w14:textId="77777777" w:rsidR="00081F88" w:rsidRPr="00D7546C" w:rsidRDefault="00081F88" w:rsidP="009777AF">
      <w:pPr>
        <w:pStyle w:val="IndexHeading1"/>
        <w:spacing w:after="0" w:line="240" w:lineRule="auto"/>
        <w:ind w:left="0" w:firstLine="0"/>
        <w:outlineLvl w:val="0"/>
        <w:rPr>
          <w:rFonts w:asciiTheme="majorBidi" w:hAnsiTheme="majorBidi" w:cstheme="majorBidi"/>
          <w:b w:val="0"/>
          <w:bCs/>
          <w:sz w:val="28"/>
          <w:szCs w:val="28"/>
          <w:cs/>
          <w:lang w:val="en-US" w:bidi="th-TH"/>
        </w:rPr>
      </w:pPr>
    </w:p>
    <w:p w14:paraId="48D8B5A5" w14:textId="46CEE335" w:rsidR="00804175" w:rsidRPr="00D7546C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  <w:lang w:bidi="th-TH"/>
        </w:rPr>
        <w:t>เกณฑ์การจัดทำ</w:t>
      </w:r>
      <w:r w:rsidR="00D25073" w:rsidRPr="00D7546C">
        <w:rPr>
          <w:rFonts w:asciiTheme="majorBidi" w:hAnsiTheme="majorBidi" w:cstheme="majorBidi"/>
          <w:sz w:val="28"/>
          <w:szCs w:val="28"/>
          <w:cs/>
          <w:lang w:bidi="th-TH"/>
        </w:rPr>
        <w:t>งบ</w:t>
      </w:r>
      <w:r w:rsidRPr="00D7546C">
        <w:rPr>
          <w:rFonts w:asciiTheme="majorBidi" w:hAnsiTheme="majorBidi" w:cstheme="majorBidi"/>
          <w:sz w:val="28"/>
          <w:szCs w:val="28"/>
          <w:cs/>
          <w:lang w:bidi="th-TH"/>
        </w:rPr>
        <w:t>การเงินระหว่างกาล</w:t>
      </w:r>
    </w:p>
    <w:p w14:paraId="03B64113" w14:textId="56918C7E" w:rsidR="00804175" w:rsidRPr="00D7546C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D7546C">
        <w:rPr>
          <w:rFonts w:asciiTheme="majorBidi" w:hAnsiTheme="majorBidi" w:cstheme="majorBidi"/>
          <w:sz w:val="28"/>
          <w:szCs w:val="28"/>
          <w:cs/>
          <w:lang w:bidi="th-TH"/>
        </w:rPr>
        <w:t>บุคคลหรือกิจการที่เกี่ยวข้องกัน</w:t>
      </w:r>
    </w:p>
    <w:p w14:paraId="2E496665" w14:textId="77777777" w:rsidR="00804175" w:rsidRPr="00D7546C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D7546C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</w:t>
      </w:r>
      <w:r w:rsidR="00D75CE8" w:rsidRPr="00D7546C">
        <w:rPr>
          <w:rFonts w:asciiTheme="majorBidi" w:hAnsiTheme="majorBidi" w:cstheme="majorBidi"/>
          <w:sz w:val="28"/>
          <w:szCs w:val="28"/>
          <w:cs/>
          <w:lang w:bidi="th-TH"/>
        </w:rPr>
        <w:t>บริษัทร่วมและการร่วมค้า</w:t>
      </w:r>
    </w:p>
    <w:p w14:paraId="2D170565" w14:textId="77777777" w:rsidR="0069033F" w:rsidRPr="00D7546C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D7546C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เงินลงทุนในบริษัทย่อย</w:t>
      </w:r>
    </w:p>
    <w:p w14:paraId="3A139E13" w14:textId="07A81A69" w:rsidR="00804175" w:rsidRPr="00D7546C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  <w:lang w:bidi="th-TH"/>
        </w:rPr>
        <w:t>ที่ดิน อาคารและอุปกรณ์</w:t>
      </w:r>
    </w:p>
    <w:p w14:paraId="3EF45B74" w14:textId="4B7A94D2" w:rsidR="001647E3" w:rsidRPr="00D7546C" w:rsidRDefault="001647E3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  <w:lang w:bidi="th-TH"/>
        </w:rPr>
        <w:t>หนี้สินที่มีภาระดอกเบี้ย</w:t>
      </w:r>
    </w:p>
    <w:p w14:paraId="2B329EA4" w14:textId="63D37D28" w:rsidR="00804175" w:rsidRPr="00D7546C" w:rsidRDefault="00F82A3D" w:rsidP="00A43F70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  <w:lang w:bidi="th-TH"/>
        </w:rPr>
        <w:t>ส่วนงานดำเนินงาน</w:t>
      </w:r>
      <w:r w:rsidR="00F85C2F" w:rsidRPr="00D7546C">
        <w:rPr>
          <w:rFonts w:asciiTheme="majorBidi" w:hAnsiTheme="majorBidi" w:cstheme="majorBidi"/>
          <w:sz w:val="28"/>
          <w:szCs w:val="28"/>
          <w:cs/>
          <w:lang w:bidi="th-TH"/>
        </w:rPr>
        <w:t>และการจำแนกรายได้</w:t>
      </w:r>
    </w:p>
    <w:p w14:paraId="2EA3FFF0" w14:textId="34A9396B" w:rsidR="0096673C" w:rsidRPr="00D7546C" w:rsidRDefault="00202B12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  <w:lang w:bidi="th-TH"/>
        </w:rPr>
        <w:t>เครื่องมือทางการเงิน</w:t>
      </w:r>
    </w:p>
    <w:p w14:paraId="7F9A7A62" w14:textId="3F21E4D5" w:rsidR="00B51A41" w:rsidRPr="00D7546C" w:rsidRDefault="00804175" w:rsidP="5ADB1884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  <w:lang w:bidi="th-TH"/>
        </w:rPr>
        <w:t>ภาระผูกพันกับบุคคลหรือกิจการที่ไม่เกี่ยวข้องกัน</w:t>
      </w:r>
    </w:p>
    <w:p w14:paraId="1254A1C3" w14:textId="06F87118" w:rsidR="00773F24" w:rsidRPr="00D7546C" w:rsidRDefault="00773F24" w:rsidP="00773F24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  <w:lang w:bidi="th-TH"/>
        </w:rPr>
        <w:t>เหตุการณ์ภายหลังรอบระยะเวลารายงาน</w:t>
      </w:r>
    </w:p>
    <w:p w14:paraId="026447A5" w14:textId="6002CDC7" w:rsidR="00375E8F" w:rsidRPr="00D7546C" w:rsidRDefault="00375E8F" w:rsidP="00574ED5">
      <w:pPr>
        <w:pStyle w:val="index"/>
        <w:tabs>
          <w:tab w:val="clear" w:pos="1134"/>
        </w:tabs>
        <w:spacing w:after="0" w:line="240" w:lineRule="auto"/>
        <w:ind w:left="0" w:firstLine="0"/>
        <w:outlineLvl w:val="0"/>
        <w:rPr>
          <w:rFonts w:asciiTheme="majorBidi" w:hAnsiTheme="majorBidi" w:cstheme="majorBidi"/>
          <w:sz w:val="28"/>
          <w:szCs w:val="28"/>
        </w:rPr>
      </w:pPr>
    </w:p>
    <w:p w14:paraId="6007CD67" w14:textId="77777777" w:rsidR="00804175" w:rsidRPr="00D7546C" w:rsidRDefault="00804175" w:rsidP="009777AF">
      <w:pPr>
        <w:pStyle w:val="index"/>
        <w:tabs>
          <w:tab w:val="clear" w:pos="1134"/>
        </w:tabs>
        <w:spacing w:after="0" w:line="240" w:lineRule="auto"/>
        <w:ind w:left="0" w:firstLine="0"/>
        <w:outlineLvl w:val="0"/>
        <w:rPr>
          <w:rFonts w:asciiTheme="majorBidi" w:hAnsiTheme="majorBidi" w:cstheme="majorBidi"/>
          <w:spacing w:val="-4"/>
          <w:sz w:val="32"/>
          <w:szCs w:val="32"/>
          <w:rtl/>
          <w:cs/>
        </w:rPr>
      </w:pPr>
      <w:r w:rsidRPr="00D7546C">
        <w:rPr>
          <w:rFonts w:asciiTheme="majorBidi" w:hAnsiTheme="majorBidi" w:cstheme="majorBidi"/>
          <w:spacing w:val="-4"/>
          <w:sz w:val="32"/>
          <w:szCs w:val="32"/>
          <w:cs/>
          <w:lang w:bidi="th-TH"/>
        </w:rPr>
        <w:br w:type="page"/>
      </w:r>
    </w:p>
    <w:p w14:paraId="265FCFF9" w14:textId="7158B061" w:rsidR="00804175" w:rsidRPr="00D7546C" w:rsidRDefault="00804175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</w:rPr>
        <w:lastRenderedPageBreak/>
        <w:t>หมายเหตุประกอบ</w:t>
      </w:r>
      <w:r w:rsidR="00D25073" w:rsidRPr="00D7546C">
        <w:rPr>
          <w:rFonts w:asciiTheme="majorBidi" w:hAnsiTheme="majorBidi" w:cstheme="majorBidi"/>
          <w:sz w:val="28"/>
          <w:szCs w:val="28"/>
          <w:cs/>
        </w:rPr>
        <w:t>งบ</w:t>
      </w:r>
      <w:r w:rsidRPr="00D7546C">
        <w:rPr>
          <w:rFonts w:asciiTheme="majorBidi" w:hAnsiTheme="majorBidi" w:cstheme="majorBidi"/>
          <w:sz w:val="28"/>
          <w:szCs w:val="28"/>
          <w:cs/>
        </w:rPr>
        <w:t>การเงินเป็นส่วนหนึ่งของ</w:t>
      </w:r>
      <w:r w:rsidR="00D25073" w:rsidRPr="00D7546C">
        <w:rPr>
          <w:rFonts w:asciiTheme="majorBidi" w:hAnsiTheme="majorBidi" w:cstheme="majorBidi"/>
          <w:sz w:val="28"/>
          <w:szCs w:val="28"/>
          <w:cs/>
        </w:rPr>
        <w:t>งบ</w:t>
      </w:r>
      <w:r w:rsidRPr="00D7546C">
        <w:rPr>
          <w:rFonts w:asciiTheme="majorBidi" w:hAnsiTheme="majorBidi" w:cstheme="majorBidi"/>
          <w:sz w:val="28"/>
          <w:szCs w:val="28"/>
          <w:cs/>
        </w:rPr>
        <w:t>การเงินระหว่างกาลนี้</w:t>
      </w:r>
    </w:p>
    <w:p w14:paraId="44BA37FB" w14:textId="77777777" w:rsidR="00804175" w:rsidRPr="00D7546C" w:rsidRDefault="00804175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</w:rPr>
      </w:pPr>
    </w:p>
    <w:p w14:paraId="37027EB0" w14:textId="32EAAA52" w:rsidR="00804175" w:rsidRPr="00D7546C" w:rsidRDefault="00D25073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</w:rPr>
        <w:t>งบ</w:t>
      </w:r>
      <w:r w:rsidR="00804175" w:rsidRPr="00D7546C">
        <w:rPr>
          <w:rFonts w:asciiTheme="majorBidi" w:hAnsiTheme="majorBidi" w:cstheme="majorBidi"/>
          <w:sz w:val="28"/>
          <w:szCs w:val="28"/>
          <w:cs/>
        </w:rPr>
        <w:t>การเงินระหว่างกาลนี้ได้รับอนุมัติให้ออก</w:t>
      </w:r>
      <w:r w:rsidRPr="00D7546C">
        <w:rPr>
          <w:rFonts w:asciiTheme="majorBidi" w:hAnsiTheme="majorBidi" w:cstheme="majorBidi"/>
          <w:sz w:val="28"/>
          <w:szCs w:val="28"/>
          <w:cs/>
        </w:rPr>
        <w:t>งบ</w:t>
      </w:r>
      <w:r w:rsidR="00804175" w:rsidRPr="00D7546C">
        <w:rPr>
          <w:rFonts w:asciiTheme="majorBidi" w:hAnsiTheme="majorBidi" w:cstheme="majorBidi"/>
          <w:sz w:val="28"/>
          <w:szCs w:val="28"/>
          <w:cs/>
        </w:rPr>
        <w:t>การเงินจากคณะกรรมการเมื่อวันที่</w:t>
      </w:r>
      <w:r w:rsidR="00A81153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="002D0379" w:rsidRPr="00D7546C">
        <w:rPr>
          <w:rFonts w:asciiTheme="majorBidi" w:hAnsiTheme="majorBidi" w:cstheme="majorBidi"/>
          <w:sz w:val="28"/>
          <w:szCs w:val="28"/>
        </w:rPr>
        <w:t>14</w:t>
      </w:r>
      <w:r w:rsidR="00A447F9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="00A447F9" w:rsidRPr="00D7546C">
        <w:rPr>
          <w:rFonts w:asciiTheme="majorBidi" w:hAnsiTheme="majorBidi" w:cstheme="majorBidi" w:hint="cs"/>
          <w:sz w:val="28"/>
          <w:szCs w:val="28"/>
          <w:cs/>
        </w:rPr>
        <w:t xml:space="preserve">พฤษภาคม </w:t>
      </w:r>
      <w:r w:rsidR="00A447F9" w:rsidRPr="00D7546C">
        <w:rPr>
          <w:rFonts w:asciiTheme="majorBidi" w:hAnsiTheme="majorBidi" w:cstheme="majorBidi"/>
          <w:sz w:val="28"/>
          <w:szCs w:val="28"/>
        </w:rPr>
        <w:t>256</w:t>
      </w:r>
      <w:r w:rsidR="0042305B" w:rsidRPr="00D7546C">
        <w:rPr>
          <w:rFonts w:asciiTheme="majorBidi" w:hAnsiTheme="majorBidi" w:cstheme="majorBidi"/>
          <w:sz w:val="28"/>
          <w:szCs w:val="28"/>
        </w:rPr>
        <w:t>8</w:t>
      </w:r>
    </w:p>
    <w:p w14:paraId="75C2EBFE" w14:textId="77777777" w:rsidR="00804175" w:rsidRPr="00D7546C" w:rsidRDefault="00804175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62009F4A" w14:textId="4D476004" w:rsidR="00C11916" w:rsidRPr="00D7546C" w:rsidRDefault="00804175" w:rsidP="00B92AB0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color w:val="0000FF"/>
          <w:sz w:val="28"/>
          <w:szCs w:val="28"/>
          <w:u w:val="none"/>
          <w:cs/>
          <w:lang w:val="th-TH"/>
        </w:rPr>
      </w:pPr>
      <w:r w:rsidRPr="00D7546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เกณฑ์การจัดทำ</w:t>
      </w:r>
      <w:r w:rsidR="00D25073" w:rsidRPr="00D7546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งบ</w:t>
      </w:r>
      <w:r w:rsidRPr="00D7546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 xml:space="preserve">การเงินระหว่างกาล </w:t>
      </w:r>
    </w:p>
    <w:p w14:paraId="55C89CAD" w14:textId="77777777" w:rsidR="000F4CA1" w:rsidRPr="00D7546C" w:rsidRDefault="000F4CA1" w:rsidP="00B92AB0">
      <w:pPr>
        <w:spacing w:line="240" w:lineRule="auto"/>
        <w:rPr>
          <w:rFonts w:asciiTheme="majorBidi" w:hAnsiTheme="majorBidi" w:cstheme="majorBidi"/>
          <w:sz w:val="28"/>
          <w:szCs w:val="28"/>
          <w:cs/>
          <w:lang w:val="th-TH"/>
        </w:rPr>
      </w:pPr>
    </w:p>
    <w:p w14:paraId="66C456BA" w14:textId="0566541C" w:rsidR="000F4CA1" w:rsidRPr="00D7546C" w:rsidRDefault="000F4CA1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</w:rPr>
        <w:t xml:space="preserve">งบการเงินระหว่างกาลแบบย่อนี้นำเสนอรายการในงบการเงินในรูปแบบเดียวกับงบการเงินประจำปีและจัดทำหมายเหตุประกอบงบการเงินระหว่างกาลในรูปแบบย่อ (“งบการเงินระหว่างกาล”) ตามมาตรฐานการบัญชี ฉบับที่ </w:t>
      </w:r>
      <w:r w:rsidR="001F2771" w:rsidRPr="00D7546C">
        <w:rPr>
          <w:rFonts w:asciiTheme="majorBidi" w:hAnsiTheme="majorBidi" w:cstheme="majorBidi"/>
          <w:sz w:val="28"/>
          <w:szCs w:val="28"/>
        </w:rPr>
        <w:t>34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เรื่อง</w:t>
      </w:r>
      <w:r w:rsidR="0000190F" w:rsidRPr="00D7546C">
        <w:rPr>
          <w:rFonts w:asciiTheme="majorBidi" w:hAnsiTheme="majorBidi" w:cstheme="majorBidi"/>
          <w:sz w:val="28"/>
          <w:szCs w:val="28"/>
        </w:rPr>
        <w:br/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>การรายงานทางการเงินระหว่างกาล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รวมถึงแนวปฏิบัติทางการบัญชีที่ประกาศใช้โดยสภาวิชาชีพบัญชีฯ กฎระเบียบและประกาศคณะกรรมการกำกับหลักทรัพย์และตลาดหลักทรัพย์ที่เกี่ยวข้อง </w:t>
      </w:r>
      <w:r w:rsidR="008946EB" w:rsidRPr="00D7546C">
        <w:rPr>
          <w:rFonts w:asciiTheme="majorBidi" w:hAnsiTheme="majorBidi" w:cstheme="majorBidi"/>
          <w:sz w:val="28"/>
          <w:szCs w:val="28"/>
          <w:cs/>
        </w:rPr>
        <w:t>โดยงบการเงินระหว่างกาลนี้เน้นการให้ข้อมูลที่เกี่ยวกับกิจกรรม เหตุการณ์และสถานการณ์ใหม่</w:t>
      </w:r>
      <w:r w:rsidR="00DB5084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="008946EB" w:rsidRPr="00D7546C">
        <w:rPr>
          <w:rFonts w:asciiTheme="majorBidi" w:hAnsiTheme="majorBidi" w:cstheme="majorBidi"/>
          <w:sz w:val="28"/>
          <w:szCs w:val="28"/>
          <w:cs/>
        </w:rPr>
        <w:t xml:space="preserve">ๆ เพื่อไม่ให้ซ้ำซ้อนกับข้อมูลที่ได้นำเสนอไปแล้วในงบการเงินประจำปี ดังนั้นการอ่านงบการเงินระหว่างกาลนี้จึงควรอ่านควบคู่กับงบการเงินของบริษัทและบริษัทย่อยสำหรับปีสิ้นสุดวันที่ </w:t>
      </w:r>
      <w:r w:rsidR="000B048B"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0B048B" w:rsidRPr="00D7546C">
        <w:rPr>
          <w:rFonts w:asciiTheme="majorBidi" w:hAnsiTheme="majorBidi" w:cstheme="majorBidi"/>
          <w:sz w:val="28"/>
          <w:szCs w:val="28"/>
        </w:rPr>
        <w:br/>
      </w:r>
      <w:r w:rsidR="008946EB" w:rsidRPr="00D7546C">
        <w:rPr>
          <w:rFonts w:asciiTheme="majorBidi" w:hAnsiTheme="majorBidi" w:cstheme="majorBidi"/>
          <w:sz w:val="28"/>
          <w:szCs w:val="28"/>
        </w:rPr>
        <w:t xml:space="preserve">31 </w:t>
      </w:r>
      <w:r w:rsidR="008946EB" w:rsidRPr="00D7546C">
        <w:rPr>
          <w:rFonts w:asciiTheme="majorBidi" w:hAnsiTheme="majorBidi" w:cstheme="majorBidi"/>
          <w:sz w:val="28"/>
          <w:szCs w:val="28"/>
          <w:cs/>
        </w:rPr>
        <w:t>ธันวาคม</w:t>
      </w:r>
      <w:r w:rsidR="008946EB" w:rsidRPr="00D7546C">
        <w:rPr>
          <w:rFonts w:asciiTheme="majorBidi" w:hAnsiTheme="majorBidi" w:cstheme="majorBidi"/>
          <w:sz w:val="28"/>
          <w:szCs w:val="28"/>
        </w:rPr>
        <w:t xml:space="preserve"> 256</w:t>
      </w:r>
      <w:r w:rsidR="0042305B" w:rsidRPr="00D7546C">
        <w:rPr>
          <w:rFonts w:asciiTheme="majorBidi" w:hAnsiTheme="majorBidi" w:cstheme="majorBidi"/>
          <w:sz w:val="28"/>
          <w:szCs w:val="28"/>
        </w:rPr>
        <w:t>7</w:t>
      </w:r>
    </w:p>
    <w:p w14:paraId="74197007" w14:textId="0EEBB841" w:rsidR="000F4CA1" w:rsidRPr="00D7546C" w:rsidRDefault="000F4CA1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308CC9C4" w14:textId="69188629" w:rsidR="007A0AF1" w:rsidRPr="00D7546C" w:rsidRDefault="00844784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</w:rPr>
        <w:t xml:space="preserve">ในการจัดทำงบการเงินระหว่างกาล </w:t>
      </w:r>
      <w:r w:rsidR="00592E37" w:rsidRPr="00D7546C">
        <w:rPr>
          <w:rFonts w:asciiTheme="majorBidi" w:hAnsiTheme="majorBidi" w:cstheme="majorBidi"/>
          <w:sz w:val="28"/>
          <w:szCs w:val="28"/>
          <w:cs/>
        </w:rPr>
        <w:t>ผู้บริหารได้มีการใช้วิจารณญาณและการประมาณการในการถือปฏิบัติตามนโยบาย</w:t>
      </w:r>
      <w:r w:rsidR="00CE6484" w:rsidRPr="00D7546C">
        <w:rPr>
          <w:rFonts w:asciiTheme="majorBidi" w:hAnsiTheme="majorBidi" w:cstheme="majorBidi"/>
          <w:sz w:val="28"/>
          <w:szCs w:val="28"/>
          <w:cs/>
        </w:rPr>
        <w:br/>
      </w:r>
      <w:r w:rsidR="00592E37" w:rsidRPr="00D7546C">
        <w:rPr>
          <w:rFonts w:asciiTheme="majorBidi" w:hAnsiTheme="majorBidi" w:cstheme="majorBidi"/>
          <w:sz w:val="28"/>
          <w:szCs w:val="28"/>
          <w:cs/>
        </w:rPr>
        <w:t xml:space="preserve">การบัญชีของกลุ่มบริษัท ซึ่งผลที่เกิดขึ้นจริงอาจแตกต่างจากที่ประมาณการไว้ </w:t>
      </w:r>
      <w:r w:rsidR="007A0AF1" w:rsidRPr="00D7546C">
        <w:rPr>
          <w:rFonts w:asciiTheme="majorBidi" w:hAnsiTheme="majorBidi" w:cstheme="majorBidi"/>
          <w:sz w:val="28"/>
          <w:szCs w:val="28"/>
          <w:cs/>
        </w:rPr>
        <w:t>ทั้งนี้ นโยบายการบัญชี วิธีการคำนวณและแหล่งข้อมูลสำคัญที่ใช้ในการประมาณการซึ่งอาจมีความไม่แน่นอนนั้น</w:t>
      </w:r>
      <w:r w:rsidR="00F21AC7" w:rsidRPr="00D7546C">
        <w:rPr>
          <w:rFonts w:asciiTheme="majorBidi" w:hAnsiTheme="majorBidi" w:cstheme="majorBidi"/>
          <w:sz w:val="28"/>
          <w:szCs w:val="28"/>
          <w:cs/>
        </w:rPr>
        <w:t>ไม่แตกต่างจาก</w:t>
      </w:r>
      <w:r w:rsidR="007A0AF1" w:rsidRPr="00D7546C">
        <w:rPr>
          <w:rFonts w:asciiTheme="majorBidi" w:hAnsiTheme="majorBidi" w:cstheme="majorBidi"/>
          <w:sz w:val="28"/>
          <w:szCs w:val="28"/>
          <w:cs/>
        </w:rPr>
        <w:t>ที่</w:t>
      </w:r>
      <w:r w:rsidR="00F21AC7" w:rsidRPr="00D7546C">
        <w:rPr>
          <w:rFonts w:asciiTheme="majorBidi" w:hAnsiTheme="majorBidi" w:cstheme="majorBidi"/>
          <w:sz w:val="28"/>
          <w:szCs w:val="28"/>
          <w:cs/>
        </w:rPr>
        <w:t>ได้</w:t>
      </w:r>
      <w:r w:rsidR="00F819C8" w:rsidRPr="00D7546C">
        <w:rPr>
          <w:rFonts w:asciiTheme="majorBidi" w:hAnsiTheme="majorBidi" w:cstheme="majorBidi"/>
          <w:sz w:val="28"/>
          <w:szCs w:val="28"/>
          <w:cs/>
        </w:rPr>
        <w:t>อธิบาย</w:t>
      </w:r>
      <w:r w:rsidR="00F21AC7" w:rsidRPr="00D7546C">
        <w:rPr>
          <w:rFonts w:asciiTheme="majorBidi" w:hAnsiTheme="majorBidi" w:cstheme="majorBidi"/>
          <w:sz w:val="28"/>
          <w:szCs w:val="28"/>
          <w:cs/>
        </w:rPr>
        <w:t>ไว้</w:t>
      </w:r>
      <w:r w:rsidR="00F819C8" w:rsidRPr="00D7546C">
        <w:rPr>
          <w:rFonts w:asciiTheme="majorBidi" w:hAnsiTheme="majorBidi" w:cstheme="majorBidi"/>
          <w:sz w:val="28"/>
          <w:szCs w:val="28"/>
          <w:cs/>
        </w:rPr>
        <w:t>ใน</w:t>
      </w:r>
      <w:r w:rsidR="007A0AF1" w:rsidRPr="00D7546C">
        <w:rPr>
          <w:rFonts w:asciiTheme="majorBidi" w:hAnsiTheme="majorBidi" w:cstheme="majorBidi"/>
          <w:sz w:val="28"/>
          <w:szCs w:val="28"/>
          <w:cs/>
        </w:rPr>
        <w:t>งบการเงินสำหรับ</w:t>
      </w:r>
      <w:r w:rsidR="00CE6484" w:rsidRPr="00D7546C">
        <w:rPr>
          <w:rFonts w:asciiTheme="majorBidi" w:hAnsiTheme="majorBidi" w:cstheme="majorBidi"/>
          <w:sz w:val="28"/>
          <w:szCs w:val="28"/>
          <w:cs/>
        </w:rPr>
        <w:br/>
      </w:r>
      <w:r w:rsidR="007A0AF1" w:rsidRPr="00D7546C">
        <w:rPr>
          <w:rFonts w:asciiTheme="majorBidi" w:hAnsiTheme="majorBidi" w:cstheme="majorBidi"/>
          <w:sz w:val="28"/>
          <w:szCs w:val="28"/>
          <w:cs/>
        </w:rPr>
        <w:t xml:space="preserve">ปีสิ้นสุดวันที่ </w:t>
      </w:r>
      <w:r w:rsidR="001F2771" w:rsidRPr="00D7546C">
        <w:rPr>
          <w:rFonts w:asciiTheme="majorBidi" w:hAnsiTheme="majorBidi" w:cstheme="majorBidi"/>
          <w:sz w:val="28"/>
          <w:szCs w:val="28"/>
        </w:rPr>
        <w:t>31</w:t>
      </w:r>
      <w:r w:rsidR="007A0AF1" w:rsidRPr="00D7546C">
        <w:rPr>
          <w:rFonts w:asciiTheme="majorBidi" w:hAnsiTheme="majorBidi" w:cstheme="majorBidi"/>
          <w:sz w:val="28"/>
          <w:szCs w:val="28"/>
          <w:cs/>
        </w:rPr>
        <w:t xml:space="preserve"> ธันวาคม </w:t>
      </w:r>
      <w:r w:rsidR="001F2771" w:rsidRPr="00D7546C">
        <w:rPr>
          <w:rFonts w:asciiTheme="majorBidi" w:hAnsiTheme="majorBidi" w:cstheme="majorBidi"/>
          <w:sz w:val="28"/>
          <w:szCs w:val="28"/>
        </w:rPr>
        <w:t>256</w:t>
      </w:r>
      <w:r w:rsidR="0042305B" w:rsidRPr="00D7546C">
        <w:rPr>
          <w:rFonts w:asciiTheme="majorBidi" w:hAnsiTheme="majorBidi" w:cstheme="majorBidi"/>
          <w:sz w:val="28"/>
          <w:szCs w:val="28"/>
        </w:rPr>
        <w:t>7</w:t>
      </w:r>
    </w:p>
    <w:p w14:paraId="64EFA25E" w14:textId="2D9FACAF" w:rsidR="00A57721" w:rsidRPr="00D7546C" w:rsidRDefault="00A57721" w:rsidP="008B022F">
      <w:pPr>
        <w:tabs>
          <w:tab w:val="left" w:pos="540"/>
        </w:tabs>
        <w:spacing w:line="240" w:lineRule="auto"/>
        <w:jc w:val="thaiDistribute"/>
        <w:rPr>
          <w:rFonts w:asciiTheme="majorBidi" w:hAnsiTheme="majorBidi" w:cstheme="majorBidi"/>
          <w:sz w:val="28"/>
          <w:szCs w:val="28"/>
        </w:rPr>
      </w:pPr>
      <w:bookmarkStart w:id="0" w:name="_Hlk159333248"/>
    </w:p>
    <w:bookmarkEnd w:id="0"/>
    <w:p w14:paraId="19F5545E" w14:textId="79120AF4" w:rsidR="005E6853" w:rsidRPr="00D7546C" w:rsidRDefault="005E6853" w:rsidP="005E6853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D7546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บุคคลหรือกิจการที่เกี่ยวข้องกัน</w:t>
      </w:r>
    </w:p>
    <w:p w14:paraId="73B25BB5" w14:textId="58DA7B21" w:rsidR="005E6853" w:rsidRPr="00D7546C" w:rsidRDefault="005E6853" w:rsidP="005E6853">
      <w:pPr>
        <w:rPr>
          <w:rFonts w:asciiTheme="majorBidi" w:hAnsiTheme="majorBidi" w:cstheme="majorBidi"/>
          <w:sz w:val="28"/>
          <w:szCs w:val="28"/>
          <w:cs/>
          <w:lang w:val="th-TH"/>
        </w:rPr>
      </w:pPr>
    </w:p>
    <w:p w14:paraId="5062CD45" w14:textId="6946B4E3" w:rsidR="005724E4" w:rsidRPr="00D7546C" w:rsidRDefault="009165CD" w:rsidP="005720A8">
      <w:pPr>
        <w:tabs>
          <w:tab w:val="clear" w:pos="454"/>
        </w:tabs>
        <w:spacing w:line="240" w:lineRule="auto"/>
        <w:ind w:left="540" w:right="45"/>
        <w:jc w:val="thaiDistribute"/>
        <w:rPr>
          <w:rFonts w:asciiTheme="majorBidi" w:hAnsiTheme="majorBidi" w:cstheme="majorBidi"/>
          <w:b/>
          <w:sz w:val="28"/>
          <w:szCs w:val="28"/>
          <w:cs/>
        </w:rPr>
      </w:pPr>
      <w:r w:rsidRPr="00D7546C">
        <w:rPr>
          <w:rFonts w:asciiTheme="majorBidi" w:hAnsiTheme="majorBidi" w:cstheme="majorBidi"/>
          <w:b/>
          <w:sz w:val="28"/>
          <w:szCs w:val="28"/>
          <w:cs/>
        </w:rPr>
        <w:t>ค</w:t>
      </w:r>
      <w:r w:rsidR="00A8737A" w:rsidRPr="00D7546C">
        <w:rPr>
          <w:rFonts w:asciiTheme="majorBidi" w:hAnsiTheme="majorBidi" w:cstheme="majorBidi"/>
          <w:b/>
          <w:sz w:val="28"/>
          <w:szCs w:val="28"/>
          <w:cs/>
        </w:rPr>
        <w:t>วามสัมพันธ์ที่มีกับ</w:t>
      </w:r>
      <w:r w:rsidR="009A513F" w:rsidRPr="00D7546C">
        <w:rPr>
          <w:rFonts w:asciiTheme="majorBidi" w:hAnsiTheme="majorBidi" w:cstheme="majorBidi"/>
          <w:b/>
          <w:sz w:val="28"/>
          <w:szCs w:val="28"/>
          <w:cs/>
        </w:rPr>
        <w:t>บริษัทร่วม</w:t>
      </w:r>
      <w:r w:rsidR="008C2E94" w:rsidRPr="00D7546C">
        <w:rPr>
          <w:rFonts w:asciiTheme="majorBidi" w:hAnsiTheme="majorBidi" w:cstheme="majorBidi"/>
          <w:b/>
          <w:sz w:val="28"/>
          <w:szCs w:val="28"/>
          <w:cs/>
        </w:rPr>
        <w:t xml:space="preserve"> </w:t>
      </w:r>
      <w:r w:rsidR="009A513F" w:rsidRPr="00D7546C">
        <w:rPr>
          <w:rFonts w:asciiTheme="majorBidi" w:hAnsiTheme="majorBidi" w:cstheme="majorBidi"/>
          <w:b/>
          <w:sz w:val="28"/>
          <w:szCs w:val="28"/>
          <w:cs/>
        </w:rPr>
        <w:t>การร่วมค้า</w:t>
      </w:r>
      <w:r w:rsidR="008C2E94" w:rsidRPr="00D7546C">
        <w:rPr>
          <w:rFonts w:asciiTheme="majorBidi" w:hAnsiTheme="majorBidi" w:cstheme="majorBidi"/>
          <w:b/>
          <w:sz w:val="28"/>
          <w:szCs w:val="28"/>
          <w:cs/>
        </w:rPr>
        <w:t>และบริษัทย่อย</w:t>
      </w:r>
      <w:r w:rsidR="00657B6E" w:rsidRPr="00D7546C">
        <w:rPr>
          <w:rFonts w:asciiTheme="majorBidi" w:hAnsiTheme="majorBidi" w:cstheme="majorBidi" w:hint="cs"/>
          <w:b/>
          <w:sz w:val="28"/>
          <w:szCs w:val="28"/>
          <w:cs/>
        </w:rPr>
        <w:t>ที่มีการเปลี่ยนแปลงอย่างมีสาระสำคัญ</w:t>
      </w:r>
      <w:r w:rsidR="00A8737A" w:rsidRPr="00D7546C">
        <w:rPr>
          <w:rFonts w:asciiTheme="majorBidi" w:hAnsiTheme="majorBidi" w:cstheme="majorBidi"/>
          <w:b/>
          <w:sz w:val="28"/>
          <w:szCs w:val="28"/>
          <w:cs/>
        </w:rPr>
        <w:t>ได้เปิดเผยในหมาย</w:t>
      </w:r>
      <w:r w:rsidR="00A8737A" w:rsidRPr="00D7546C">
        <w:rPr>
          <w:rFonts w:asciiTheme="majorBidi" w:hAnsiTheme="majorBidi" w:cstheme="majorBidi"/>
          <w:sz w:val="28"/>
          <w:szCs w:val="28"/>
          <w:cs/>
        </w:rPr>
        <w:t xml:space="preserve">เหตุข้อ </w:t>
      </w:r>
      <w:r w:rsidR="00066FAD" w:rsidRPr="00D7546C">
        <w:rPr>
          <w:rFonts w:asciiTheme="majorBidi" w:hAnsiTheme="majorBidi" w:cstheme="majorBidi"/>
          <w:sz w:val="28"/>
          <w:szCs w:val="28"/>
        </w:rPr>
        <w:t>3</w:t>
      </w:r>
      <w:r w:rsidR="00A8737A" w:rsidRPr="00D7546C">
        <w:rPr>
          <w:rFonts w:asciiTheme="majorBidi" w:hAnsiTheme="majorBidi" w:cstheme="majorBidi"/>
          <w:sz w:val="28"/>
          <w:szCs w:val="28"/>
          <w:cs/>
        </w:rPr>
        <w:t xml:space="preserve"> และ </w:t>
      </w:r>
      <w:r w:rsidR="00066FAD" w:rsidRPr="00D7546C">
        <w:rPr>
          <w:rFonts w:asciiTheme="majorBidi" w:hAnsiTheme="majorBidi" w:cstheme="majorBidi"/>
          <w:sz w:val="28"/>
          <w:szCs w:val="28"/>
        </w:rPr>
        <w:t>4</w:t>
      </w:r>
      <w:r w:rsidR="00A8737A"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9537F9" w:rsidRPr="00D7546C">
        <w:rPr>
          <w:rFonts w:asciiTheme="majorBidi" w:hAnsiTheme="majorBidi" w:cstheme="majorBidi"/>
          <w:sz w:val="28"/>
          <w:szCs w:val="28"/>
          <w:cs/>
        </w:rPr>
        <w:t>สำหรับ</w:t>
      </w:r>
      <w:r w:rsidR="009537F9" w:rsidRPr="00D7546C">
        <w:rPr>
          <w:rFonts w:asciiTheme="majorBidi" w:hAnsiTheme="majorBidi" w:cstheme="majorBidi"/>
          <w:b/>
          <w:sz w:val="28"/>
          <w:szCs w:val="28"/>
          <w:cs/>
        </w:rPr>
        <w:t>บุคคลหรือกิจการอื่นที่เกี่ยวข้องกันที่มี</w:t>
      </w:r>
      <w:r w:rsidR="00FE4BB6" w:rsidRPr="00D7546C">
        <w:rPr>
          <w:rFonts w:asciiTheme="majorBidi" w:hAnsiTheme="majorBidi" w:cstheme="majorBidi" w:hint="cs"/>
          <w:b/>
          <w:sz w:val="28"/>
          <w:szCs w:val="28"/>
          <w:cs/>
        </w:rPr>
        <w:t>ความสัมพันธ์เปลี่ยนแปลงอย่างมีสาระสำคัญและกลุ่มบริษัทมีรายการระหว่างกันที่มีนัยสำคัญ</w:t>
      </w:r>
      <w:r w:rsidR="00CE7790" w:rsidRPr="00D7546C">
        <w:rPr>
          <w:rFonts w:asciiTheme="majorBidi" w:hAnsiTheme="majorBidi" w:cstheme="majorBidi" w:hint="cs"/>
          <w:b/>
          <w:sz w:val="28"/>
          <w:szCs w:val="28"/>
          <w:cs/>
        </w:rPr>
        <w:t>ในระหว่างงวดมีดังต่อไปนี้</w:t>
      </w:r>
    </w:p>
    <w:p w14:paraId="6DAE1792" w14:textId="77777777" w:rsidR="00A21F5D" w:rsidRPr="00D7546C" w:rsidRDefault="00A21F5D" w:rsidP="005724E4">
      <w:pPr>
        <w:tabs>
          <w:tab w:val="clear" w:pos="454"/>
        </w:tabs>
        <w:spacing w:line="240" w:lineRule="auto"/>
        <w:ind w:left="540" w:right="45"/>
        <w:jc w:val="thaiDistribute"/>
        <w:rPr>
          <w:rFonts w:asciiTheme="majorBidi" w:hAnsiTheme="majorBidi" w:cstheme="majorBidi"/>
          <w:b/>
          <w:sz w:val="28"/>
          <w:szCs w:val="28"/>
          <w:cs/>
        </w:rPr>
      </w:pPr>
    </w:p>
    <w:tbl>
      <w:tblPr>
        <w:tblW w:w="4947" w:type="pct"/>
        <w:tblInd w:w="450" w:type="dxa"/>
        <w:tblLook w:val="0000" w:firstRow="0" w:lastRow="0" w:firstColumn="0" w:lastColumn="0" w:noHBand="0" w:noVBand="0"/>
      </w:tblPr>
      <w:tblGrid>
        <w:gridCol w:w="3689"/>
        <w:gridCol w:w="1171"/>
        <w:gridCol w:w="4643"/>
      </w:tblGrid>
      <w:tr w:rsidR="00AE1C9D" w:rsidRPr="00D7546C" w14:paraId="679070C7" w14:textId="77777777" w:rsidTr="00E54EFD">
        <w:trPr>
          <w:trHeight w:val="20"/>
          <w:tblHeader/>
        </w:trPr>
        <w:tc>
          <w:tcPr>
            <w:tcW w:w="1941" w:type="pct"/>
          </w:tcPr>
          <w:p w14:paraId="7969AB40" w14:textId="4700CE9F" w:rsidR="00AE1C9D" w:rsidRPr="00D7546C" w:rsidRDefault="00AE1C9D" w:rsidP="00AE1C9D">
            <w:pPr>
              <w:spacing w:line="240" w:lineRule="auto"/>
              <w:ind w:left="-1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ชื่อกิจการ</w:t>
            </w:r>
          </w:p>
        </w:tc>
        <w:tc>
          <w:tcPr>
            <w:tcW w:w="616" w:type="pct"/>
          </w:tcPr>
          <w:p w14:paraId="65DBB8A0" w14:textId="7138CF7F" w:rsidR="00AE1C9D" w:rsidRPr="00D7546C" w:rsidRDefault="00AE1C9D" w:rsidP="00AE1C9D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ประเทศที่จัดตั้ง/สัญชาติ</w:t>
            </w:r>
          </w:p>
        </w:tc>
        <w:tc>
          <w:tcPr>
            <w:tcW w:w="2443" w:type="pct"/>
          </w:tcPr>
          <w:p w14:paraId="3946AE10" w14:textId="7C776013" w:rsidR="00AE1C9D" w:rsidRPr="00D7546C" w:rsidRDefault="00AE1C9D" w:rsidP="00AE1C9D">
            <w:pPr>
              <w:tabs>
                <w:tab w:val="clear" w:pos="227"/>
                <w:tab w:val="left" w:pos="258"/>
              </w:tabs>
              <w:spacing w:line="240" w:lineRule="auto"/>
              <w:ind w:left="252" w:right="-18" w:firstLine="45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ลักษณะความสัมพันธ์</w:t>
            </w:r>
          </w:p>
        </w:tc>
      </w:tr>
      <w:tr w:rsidR="00E2654B" w:rsidRPr="00D7546C" w14:paraId="0BD0CEF3" w14:textId="77777777" w:rsidTr="00E54EFD">
        <w:trPr>
          <w:trHeight w:val="20"/>
        </w:trPr>
        <w:tc>
          <w:tcPr>
            <w:tcW w:w="1941" w:type="pct"/>
            <w:vAlign w:val="bottom"/>
          </w:tcPr>
          <w:p w14:paraId="07CF605C" w14:textId="1612ED22" w:rsidR="00E2654B" w:rsidRPr="00D7546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เอสซีจี ซิเมนต์-ผลิตภัณฑ์ก่อสร้าง จำกัด</w:t>
            </w:r>
          </w:p>
        </w:tc>
        <w:tc>
          <w:tcPr>
            <w:tcW w:w="616" w:type="pct"/>
          </w:tcPr>
          <w:p w14:paraId="39B05E9F" w14:textId="35A30A4D" w:rsidR="00E2654B" w:rsidRPr="00D7546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3E2AD241" w14:textId="01362439" w:rsidR="00E2654B" w:rsidRPr="00D7546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เป็นผู้ถือหุ้นรายใหญ่ของบริษัท</w:t>
            </w:r>
          </w:p>
        </w:tc>
      </w:tr>
      <w:tr w:rsidR="00E2654B" w:rsidRPr="00D7546C" w14:paraId="33E23E43" w14:textId="77777777" w:rsidTr="00E54EFD">
        <w:trPr>
          <w:trHeight w:val="20"/>
        </w:trPr>
        <w:tc>
          <w:tcPr>
            <w:tcW w:w="1941" w:type="pct"/>
          </w:tcPr>
          <w:p w14:paraId="649FF0C1" w14:textId="62859631" w:rsidR="00E2654B" w:rsidRPr="00D7546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เอสซีจี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ดิสทริบิวชั่น จำกัด</w:t>
            </w:r>
          </w:p>
        </w:tc>
        <w:tc>
          <w:tcPr>
            <w:tcW w:w="616" w:type="pct"/>
          </w:tcPr>
          <w:p w14:paraId="66E409F5" w14:textId="5879E4A8" w:rsidR="00E2654B" w:rsidRPr="00D7546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vAlign w:val="bottom"/>
          </w:tcPr>
          <w:p w14:paraId="555EE0C8" w14:textId="30B34E9D" w:rsidR="00E2654B" w:rsidRPr="00D7546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เป็นผู้ถือหุ้นรายใหญ่ของบริษัท</w:t>
            </w:r>
          </w:p>
        </w:tc>
      </w:tr>
      <w:tr w:rsidR="00E2654B" w:rsidRPr="00D7546C" w14:paraId="4E23DE0D" w14:textId="77777777" w:rsidTr="002568A8">
        <w:trPr>
          <w:trHeight w:val="20"/>
        </w:trPr>
        <w:tc>
          <w:tcPr>
            <w:tcW w:w="1941" w:type="pct"/>
          </w:tcPr>
          <w:p w14:paraId="2B4381BF" w14:textId="29436C3E" w:rsidR="00E2654B" w:rsidRPr="00D7546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ปูนซิเมนต์ไทย จำกัด (มหาชน)</w:t>
            </w:r>
          </w:p>
        </w:tc>
        <w:tc>
          <w:tcPr>
            <w:tcW w:w="616" w:type="pct"/>
          </w:tcPr>
          <w:p w14:paraId="57D5551A" w14:textId="7B662A3F" w:rsidR="00E2654B" w:rsidRPr="00D7546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2E2EA2AF" w14:textId="6EE577B3" w:rsidR="00E2654B" w:rsidRPr="00D7546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เป็นบริษัทใหญ่ในลำดับสูงสุดของผู้ถือหุ้นรายใหญ่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br/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ของบริษัท</w:t>
            </w:r>
          </w:p>
        </w:tc>
      </w:tr>
      <w:tr w:rsidR="00E2654B" w:rsidRPr="00D7546C" w14:paraId="63A25197" w14:textId="77777777" w:rsidTr="002568A8">
        <w:trPr>
          <w:trHeight w:val="20"/>
        </w:trPr>
        <w:tc>
          <w:tcPr>
            <w:tcW w:w="1941" w:type="pct"/>
          </w:tcPr>
          <w:p w14:paraId="510A87B1" w14:textId="742E1066" w:rsidR="00E2654B" w:rsidRPr="00D7546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ไทยโพลิเอททีลีน จำกัด</w:t>
            </w:r>
          </w:p>
        </w:tc>
        <w:tc>
          <w:tcPr>
            <w:tcW w:w="616" w:type="pct"/>
          </w:tcPr>
          <w:p w14:paraId="1C046B84" w14:textId="517E471A" w:rsidR="00E2654B" w:rsidRPr="00D7546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709D751A" w14:textId="1D067976" w:rsidR="00E2654B" w:rsidRPr="00D7546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D7546C" w14:paraId="4E7962BA" w14:textId="77777777" w:rsidTr="002568A8">
        <w:trPr>
          <w:trHeight w:val="20"/>
        </w:trPr>
        <w:tc>
          <w:tcPr>
            <w:tcW w:w="1941" w:type="pct"/>
            <w:shd w:val="clear" w:color="auto" w:fill="auto"/>
          </w:tcPr>
          <w:p w14:paraId="11D57390" w14:textId="1C6E5A31" w:rsidR="00E2654B" w:rsidRPr="00D7546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ปูนซิเมนต์ไทย (</w:t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ท่าหลวง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) จำกัด</w:t>
            </w:r>
          </w:p>
        </w:tc>
        <w:tc>
          <w:tcPr>
            <w:tcW w:w="616" w:type="pct"/>
            <w:shd w:val="clear" w:color="auto" w:fill="auto"/>
          </w:tcPr>
          <w:p w14:paraId="44BF14C8" w14:textId="600ED0D0" w:rsidR="00E2654B" w:rsidRPr="00D7546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718D22B5" w14:textId="0E6DFD91" w:rsidR="00E2654B" w:rsidRPr="00D7546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D7546C" w14:paraId="553E0F80" w14:textId="77777777" w:rsidTr="002568A8">
        <w:trPr>
          <w:trHeight w:val="20"/>
        </w:trPr>
        <w:tc>
          <w:tcPr>
            <w:tcW w:w="1941" w:type="pct"/>
            <w:shd w:val="clear" w:color="auto" w:fill="auto"/>
          </w:tcPr>
          <w:p w14:paraId="1B5D1203" w14:textId="2CA55FEB" w:rsidR="00E2654B" w:rsidRPr="00D7546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lastRenderedPageBreak/>
              <w:t>บริษัท ปูนซิเมนต์ไทย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แก่งคอย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) </w:t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  <w:shd w:val="clear" w:color="auto" w:fill="auto"/>
          </w:tcPr>
          <w:p w14:paraId="5C88B0B7" w14:textId="24452AB4" w:rsidR="00E2654B" w:rsidRPr="00D7546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02F03C18" w14:textId="414394B6" w:rsidR="00E2654B" w:rsidRPr="00D7546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D7546C" w14:paraId="76C45F01" w14:textId="77777777" w:rsidTr="002568A8">
        <w:trPr>
          <w:trHeight w:val="20"/>
        </w:trPr>
        <w:tc>
          <w:tcPr>
            <w:tcW w:w="1941" w:type="pct"/>
            <w:shd w:val="clear" w:color="auto" w:fill="auto"/>
          </w:tcPr>
          <w:p w14:paraId="29D4ED53" w14:textId="7A870D1F" w:rsidR="00E2654B" w:rsidRPr="00D7546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ปูนซิเมนต์ไทย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ทุ่งสง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) </w:t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  <w:shd w:val="clear" w:color="auto" w:fill="auto"/>
          </w:tcPr>
          <w:p w14:paraId="68A14877" w14:textId="2B938260" w:rsidR="00E2654B" w:rsidRPr="00D7546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0E65E9BB" w14:textId="17142672" w:rsidR="00E2654B" w:rsidRPr="00D7546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D7546C" w14:paraId="5ED96453" w14:textId="77777777" w:rsidTr="002568A8">
        <w:trPr>
          <w:trHeight w:val="20"/>
        </w:trPr>
        <w:tc>
          <w:tcPr>
            <w:tcW w:w="1941" w:type="pct"/>
            <w:shd w:val="clear" w:color="auto" w:fill="auto"/>
          </w:tcPr>
          <w:p w14:paraId="73ACE8C4" w14:textId="7B139B4F" w:rsidR="00E2654B" w:rsidRPr="00D7546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กลุ่มสยามบรรจุภัณฑ์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  <w:shd w:val="clear" w:color="auto" w:fill="auto"/>
          </w:tcPr>
          <w:p w14:paraId="4B6A8CBB" w14:textId="60F2C183" w:rsidR="00E2654B" w:rsidRPr="00D7546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51A5C091" w14:textId="20E04781" w:rsidR="00E2654B" w:rsidRPr="00D7546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D7546C" w14:paraId="44F916A5" w14:textId="77777777" w:rsidTr="002568A8">
        <w:trPr>
          <w:trHeight w:val="20"/>
        </w:trPr>
        <w:tc>
          <w:tcPr>
            <w:tcW w:w="1941" w:type="pct"/>
            <w:shd w:val="clear" w:color="auto" w:fill="auto"/>
          </w:tcPr>
          <w:p w14:paraId="2E26ACA5" w14:textId="5723D1C4" w:rsidR="00E2654B" w:rsidRPr="00D7546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สยามอุตสาหกรรมวัสดุทนไฟ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  <w:shd w:val="clear" w:color="auto" w:fill="auto"/>
          </w:tcPr>
          <w:p w14:paraId="1CB9FB67" w14:textId="091F077B" w:rsidR="00E2654B" w:rsidRPr="00D7546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25EE6082" w14:textId="61CA2EF9" w:rsidR="00E2654B" w:rsidRPr="00D7546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D7546C" w14:paraId="61277D06" w14:textId="77777777" w:rsidTr="002568A8">
        <w:trPr>
          <w:trHeight w:val="20"/>
        </w:trPr>
        <w:tc>
          <w:tcPr>
            <w:tcW w:w="1941" w:type="pct"/>
            <w:shd w:val="clear" w:color="auto" w:fill="auto"/>
          </w:tcPr>
          <w:p w14:paraId="02408997" w14:textId="5188987F" w:rsidR="00E2654B" w:rsidRPr="00D7546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เอสซีจี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เซรามิกส์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มหาชน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)</w:t>
            </w:r>
          </w:p>
        </w:tc>
        <w:tc>
          <w:tcPr>
            <w:tcW w:w="616" w:type="pct"/>
            <w:shd w:val="clear" w:color="auto" w:fill="auto"/>
          </w:tcPr>
          <w:p w14:paraId="00EB09FA" w14:textId="78843C62" w:rsidR="00E2654B" w:rsidRPr="00D7546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53EA5E10" w14:textId="11624FDB" w:rsidR="00E2654B" w:rsidRPr="00D7546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D7546C" w14:paraId="5484C78F" w14:textId="77777777" w:rsidTr="002568A8">
        <w:trPr>
          <w:trHeight w:val="20"/>
        </w:trPr>
        <w:tc>
          <w:tcPr>
            <w:tcW w:w="1941" w:type="pct"/>
            <w:shd w:val="clear" w:color="auto" w:fill="auto"/>
          </w:tcPr>
          <w:p w14:paraId="25318A92" w14:textId="039E3F4E" w:rsidR="00E2654B" w:rsidRPr="00D7546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สยามคราฟท์อุตสาหกรรม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  <w:shd w:val="clear" w:color="auto" w:fill="auto"/>
          </w:tcPr>
          <w:p w14:paraId="789DDC47" w14:textId="40D25056" w:rsidR="00E2654B" w:rsidRPr="00D7546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5B187672" w14:textId="1D9D47D7" w:rsidR="00E2654B" w:rsidRPr="00D7546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D7546C" w14:paraId="3F28D93C" w14:textId="77777777" w:rsidTr="002568A8">
        <w:trPr>
          <w:trHeight w:val="20"/>
        </w:trPr>
        <w:tc>
          <w:tcPr>
            <w:tcW w:w="1941" w:type="pct"/>
            <w:shd w:val="clear" w:color="auto" w:fill="auto"/>
            <w:vAlign w:val="bottom"/>
          </w:tcPr>
          <w:p w14:paraId="7F57A01A" w14:textId="77777777" w:rsidR="00E2654B" w:rsidRPr="00D7546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เอสซีจี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อินเตอร์เนชั่นแนล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</w:p>
          <w:p w14:paraId="4733C774" w14:textId="5FA612AF" w:rsidR="00E2654B" w:rsidRPr="00D7546C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คอร์ปอเรชั่น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  <w:shd w:val="clear" w:color="auto" w:fill="auto"/>
          </w:tcPr>
          <w:p w14:paraId="2877931F" w14:textId="6A13630E" w:rsidR="00E2654B" w:rsidRPr="00D7546C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shd w:val="clear" w:color="auto" w:fill="auto"/>
          </w:tcPr>
          <w:p w14:paraId="0E53C7E8" w14:textId="1F837318" w:rsidR="00E2654B" w:rsidRPr="00D7546C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เป็นบริษัทย่อยของผู้ถือหุ้นรายใหญ่ของบริษัท</w:t>
            </w:r>
          </w:p>
        </w:tc>
      </w:tr>
      <w:tr w:rsidR="009878AF" w:rsidRPr="00D7546C" w14:paraId="54F3F91E" w14:textId="77777777" w:rsidTr="002568A8">
        <w:trPr>
          <w:trHeight w:val="20"/>
        </w:trPr>
        <w:tc>
          <w:tcPr>
            <w:tcW w:w="1941" w:type="pct"/>
            <w:shd w:val="clear" w:color="auto" w:fill="auto"/>
          </w:tcPr>
          <w:p w14:paraId="2979E853" w14:textId="2B1ACD1F" w:rsidR="009878AF" w:rsidRPr="00D7546C" w:rsidRDefault="009878AF" w:rsidP="009878AF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Khammouane Cement Co., Ltd.</w:t>
            </w:r>
          </w:p>
        </w:tc>
        <w:tc>
          <w:tcPr>
            <w:tcW w:w="616" w:type="pct"/>
            <w:shd w:val="clear" w:color="auto" w:fill="auto"/>
          </w:tcPr>
          <w:p w14:paraId="44D2937D" w14:textId="3E3BF4F4" w:rsidR="009878AF" w:rsidRPr="00D7546C" w:rsidRDefault="009878AF" w:rsidP="009878AF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ลาว</w:t>
            </w:r>
          </w:p>
        </w:tc>
        <w:tc>
          <w:tcPr>
            <w:tcW w:w="2443" w:type="pct"/>
            <w:shd w:val="clear" w:color="auto" w:fill="auto"/>
          </w:tcPr>
          <w:p w14:paraId="5D710C5B" w14:textId="1D31148D" w:rsidR="009878AF" w:rsidRPr="00D7546C" w:rsidRDefault="009878AF" w:rsidP="009878AF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9878AF" w:rsidRPr="00D7546C" w14:paraId="6F346734" w14:textId="77777777" w:rsidTr="002568A8">
        <w:trPr>
          <w:trHeight w:val="20"/>
        </w:trPr>
        <w:tc>
          <w:tcPr>
            <w:tcW w:w="1941" w:type="pct"/>
            <w:shd w:val="clear" w:color="auto" w:fill="auto"/>
          </w:tcPr>
          <w:p w14:paraId="5996AD23" w14:textId="7EEE2BE0" w:rsidR="009878AF" w:rsidRPr="00D7546C" w:rsidRDefault="009878AF" w:rsidP="009878AF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PT Semen Jawa</w:t>
            </w:r>
          </w:p>
        </w:tc>
        <w:tc>
          <w:tcPr>
            <w:tcW w:w="616" w:type="pct"/>
            <w:shd w:val="clear" w:color="auto" w:fill="auto"/>
          </w:tcPr>
          <w:p w14:paraId="047D0BB5" w14:textId="12163B98" w:rsidR="009878AF" w:rsidRPr="00D7546C" w:rsidRDefault="009878AF" w:rsidP="009878AF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อินโดนีเซีย</w:t>
            </w:r>
          </w:p>
        </w:tc>
        <w:tc>
          <w:tcPr>
            <w:tcW w:w="2443" w:type="pct"/>
            <w:shd w:val="clear" w:color="auto" w:fill="auto"/>
          </w:tcPr>
          <w:p w14:paraId="4C36D91F" w14:textId="79F8FC93" w:rsidR="009878AF" w:rsidRPr="00D7546C" w:rsidRDefault="009878AF" w:rsidP="009878AF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107D0" w:rsidRPr="00D7546C" w14:paraId="6332A756" w14:textId="77777777" w:rsidTr="002568A8">
        <w:trPr>
          <w:trHeight w:val="20"/>
        </w:trPr>
        <w:tc>
          <w:tcPr>
            <w:tcW w:w="1941" w:type="pct"/>
            <w:shd w:val="clear" w:color="auto" w:fill="auto"/>
          </w:tcPr>
          <w:p w14:paraId="00A05EEA" w14:textId="54991921" w:rsidR="00E107D0" w:rsidRPr="00D7546C" w:rsidRDefault="00E107D0" w:rsidP="00E107D0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PT Chandra Asri Pacific </w:t>
            </w:r>
            <w:proofErr w:type="spellStart"/>
            <w:r w:rsidRPr="00D7546C">
              <w:rPr>
                <w:rFonts w:asciiTheme="majorBidi" w:hAnsiTheme="majorBidi" w:cstheme="majorBidi"/>
                <w:sz w:val="28"/>
                <w:szCs w:val="28"/>
              </w:rPr>
              <w:t>Tbk</w:t>
            </w:r>
            <w:proofErr w:type="spellEnd"/>
            <w:r w:rsidRPr="00D7546C">
              <w:rPr>
                <w:rFonts w:asciiTheme="majorBidi" w:hAnsiTheme="majorBidi" w:cstheme="majorBidi"/>
                <w:sz w:val="28"/>
                <w:szCs w:val="28"/>
              </w:rPr>
              <w:t>.</w:t>
            </w:r>
          </w:p>
        </w:tc>
        <w:tc>
          <w:tcPr>
            <w:tcW w:w="616" w:type="pct"/>
            <w:shd w:val="clear" w:color="auto" w:fill="auto"/>
          </w:tcPr>
          <w:p w14:paraId="2365DE6C" w14:textId="1065DBBC" w:rsidR="00E107D0" w:rsidRPr="00D7546C" w:rsidRDefault="00E107D0" w:rsidP="00E107D0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อินโดนีเซีย</w:t>
            </w:r>
          </w:p>
        </w:tc>
        <w:tc>
          <w:tcPr>
            <w:tcW w:w="2443" w:type="pct"/>
            <w:shd w:val="clear" w:color="auto" w:fill="auto"/>
          </w:tcPr>
          <w:p w14:paraId="16129D8B" w14:textId="2EAB7F7C" w:rsidR="00E107D0" w:rsidRPr="00D7546C" w:rsidRDefault="00E107D0" w:rsidP="00E107D0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เป็นบริษัทร่วมของบริษัทที่เกี่ยวข้องกับบริษัทสูงสุดของผู้ถือหุ้นรายใหญ่</w:t>
            </w:r>
          </w:p>
        </w:tc>
      </w:tr>
    </w:tbl>
    <w:p w14:paraId="6329CDB6" w14:textId="57C4F47D" w:rsidR="0097432D" w:rsidRPr="00D7546C" w:rsidRDefault="009743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cs/>
        </w:rPr>
      </w:pP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44"/>
        <w:gridCol w:w="1174"/>
        <w:gridCol w:w="271"/>
        <w:gridCol w:w="1080"/>
        <w:gridCol w:w="271"/>
        <w:gridCol w:w="1170"/>
        <w:gridCol w:w="270"/>
        <w:gridCol w:w="1080"/>
      </w:tblGrid>
      <w:tr w:rsidR="001E34DA" w:rsidRPr="00D7546C" w14:paraId="383653A2" w14:textId="77777777" w:rsidTr="4A0A8677">
        <w:trPr>
          <w:tblHeader/>
        </w:trPr>
        <w:tc>
          <w:tcPr>
            <w:tcW w:w="2160" w:type="pct"/>
            <w:shd w:val="clear" w:color="auto" w:fill="auto"/>
          </w:tcPr>
          <w:p w14:paraId="54C918BF" w14:textId="55A95C2F" w:rsidR="001E34DA" w:rsidRPr="00D7546C" w:rsidRDefault="0097432D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br w:type="page"/>
            </w:r>
            <w:bookmarkStart w:id="1" w:name="_Hlk117253847"/>
            <w:r w:rsidR="001E34DA"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รายการที่สำคัญกับบุคคลหรือกิจการที่เกี่ยวข้องกัน</w:t>
            </w:r>
            <w:r w:rsidR="001E34DA" w:rsidRPr="00D7546C" w:rsidDel="001728D0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349" w:type="pct"/>
            <w:gridSpan w:val="3"/>
          </w:tcPr>
          <w:p w14:paraId="41C74994" w14:textId="77777777" w:rsidR="001E34DA" w:rsidRPr="00D7546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งบการเงินรวม </w:t>
            </w:r>
          </w:p>
        </w:tc>
        <w:tc>
          <w:tcPr>
            <w:tcW w:w="145" w:type="pct"/>
          </w:tcPr>
          <w:p w14:paraId="155E85B7" w14:textId="77777777" w:rsidR="001E34DA" w:rsidRPr="00D7546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46" w:type="pct"/>
            <w:gridSpan w:val="3"/>
          </w:tcPr>
          <w:p w14:paraId="663C73E0" w14:textId="77777777" w:rsidR="001E34DA" w:rsidRPr="00D7546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งบการเงินเฉพาะกิจการ </w:t>
            </w:r>
          </w:p>
        </w:tc>
      </w:tr>
      <w:tr w:rsidR="00251305" w:rsidRPr="00D7546C" w14:paraId="5E9194EF" w14:textId="77777777" w:rsidTr="4A0A8677">
        <w:trPr>
          <w:tblHeader/>
        </w:trPr>
        <w:tc>
          <w:tcPr>
            <w:tcW w:w="2160" w:type="pct"/>
          </w:tcPr>
          <w:p w14:paraId="17333FFA" w14:textId="77777777" w:rsidR="00251305" w:rsidRPr="00D7546C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สำหรับงวดสามเดือนสิ้นสุดวันที่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31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มีนาคม</w:t>
            </w:r>
          </w:p>
        </w:tc>
        <w:tc>
          <w:tcPr>
            <w:tcW w:w="627" w:type="pct"/>
          </w:tcPr>
          <w:p w14:paraId="242A104C" w14:textId="2AEEA07E" w:rsidR="00251305" w:rsidRPr="00D7546C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45" w:type="pct"/>
          </w:tcPr>
          <w:p w14:paraId="7CBFE91B" w14:textId="77777777" w:rsidR="00251305" w:rsidRPr="00D7546C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95EA52C" w14:textId="6BDD93BB" w:rsidR="00251305" w:rsidRPr="00D7546C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45" w:type="pct"/>
          </w:tcPr>
          <w:p w14:paraId="6EF36644" w14:textId="77777777" w:rsidR="00251305" w:rsidRPr="00D7546C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0AA74461" w14:textId="67138967" w:rsidR="00251305" w:rsidRPr="00D7546C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44" w:type="pct"/>
          </w:tcPr>
          <w:p w14:paraId="4DF6F283" w14:textId="77777777" w:rsidR="00251305" w:rsidRPr="00D7546C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5C26B0D" w14:textId="3DCD90AD" w:rsidR="00251305" w:rsidRPr="00D7546C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</w:tr>
      <w:tr w:rsidR="001E34DA" w:rsidRPr="00D7546C" w14:paraId="40B7782D" w14:textId="77777777" w:rsidTr="4A0A8677">
        <w:trPr>
          <w:tblHeader/>
        </w:trPr>
        <w:tc>
          <w:tcPr>
            <w:tcW w:w="2160" w:type="pct"/>
          </w:tcPr>
          <w:p w14:paraId="120B6C0B" w14:textId="77777777" w:rsidR="001E34DA" w:rsidRPr="00D7546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40" w:type="pct"/>
            <w:gridSpan w:val="7"/>
          </w:tcPr>
          <w:p w14:paraId="5B3CA5F4" w14:textId="77777777" w:rsidR="001E34DA" w:rsidRPr="00D7546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397471" w:rsidRPr="00D7546C" w14:paraId="4698A08E" w14:textId="77777777" w:rsidTr="4A0A8677">
        <w:tc>
          <w:tcPr>
            <w:tcW w:w="2160" w:type="pct"/>
          </w:tcPr>
          <w:p w14:paraId="598A3DD3" w14:textId="77777777" w:rsidR="001E34DA" w:rsidRPr="00D7546C" w:rsidRDefault="001E34DA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7" w:type="pct"/>
          </w:tcPr>
          <w:p w14:paraId="27729B93" w14:textId="77777777" w:rsidR="001E34DA" w:rsidRPr="00D7546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5" w:type="pct"/>
          </w:tcPr>
          <w:p w14:paraId="72C71AA9" w14:textId="77777777" w:rsidR="001E34DA" w:rsidRPr="00D7546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B56B171" w14:textId="77777777" w:rsidR="001E34DA" w:rsidRPr="00D7546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27E21332" w14:textId="77777777" w:rsidR="001E34DA" w:rsidRPr="00D7546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7072228" w14:textId="77777777" w:rsidR="001E34DA" w:rsidRPr="00D7546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57B62CD3" w14:textId="77777777" w:rsidR="001E34DA" w:rsidRPr="00D7546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2E281C2" w14:textId="77777777" w:rsidR="001E34DA" w:rsidRPr="00D7546C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5A0023" w:rsidRPr="00D7546C" w14:paraId="3C5E4652" w14:textId="77777777" w:rsidTr="4A0A8677">
        <w:tc>
          <w:tcPr>
            <w:tcW w:w="2160" w:type="pct"/>
          </w:tcPr>
          <w:p w14:paraId="68544073" w14:textId="77777777" w:rsidR="005A0023" w:rsidRPr="00D7546C" w:rsidRDefault="005A0023" w:rsidP="005A00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089210C6" w14:textId="5E49BF16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244459F3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4F579487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6DE9E924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1A1EBB6" w14:textId="60DB955A" w:rsidR="005A0023" w:rsidRPr="00D7546C" w:rsidRDefault="008823EC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>44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,802</w:t>
            </w:r>
          </w:p>
        </w:tc>
        <w:tc>
          <w:tcPr>
            <w:tcW w:w="144" w:type="pct"/>
          </w:tcPr>
          <w:p w14:paraId="7BDC72AA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327E3E2" w14:textId="7141E366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39,410</w:t>
            </w:r>
          </w:p>
        </w:tc>
      </w:tr>
      <w:tr w:rsidR="005A0023" w:rsidRPr="00D7546C" w14:paraId="29F68CAE" w14:textId="77777777" w:rsidTr="4A0A8677">
        <w:trPr>
          <w:trHeight w:val="227"/>
        </w:trPr>
        <w:tc>
          <w:tcPr>
            <w:tcW w:w="2160" w:type="pct"/>
          </w:tcPr>
          <w:p w14:paraId="07BC7CE0" w14:textId="77777777" w:rsidR="005A0023" w:rsidRPr="00D7546C" w:rsidRDefault="005A0023" w:rsidP="005A00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ดอกเบี้ยรับ</w:t>
            </w:r>
          </w:p>
        </w:tc>
        <w:tc>
          <w:tcPr>
            <w:tcW w:w="627" w:type="pct"/>
          </w:tcPr>
          <w:p w14:paraId="35A22D57" w14:textId="4E349173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5ED8D7B5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50C21394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075F0ED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07A89DFA" w14:textId="55BB2E07" w:rsidR="005A0023" w:rsidRPr="00D7546C" w:rsidRDefault="008823EC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34,118</w:t>
            </w:r>
          </w:p>
        </w:tc>
        <w:tc>
          <w:tcPr>
            <w:tcW w:w="144" w:type="pct"/>
          </w:tcPr>
          <w:p w14:paraId="6AC1262E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EE2B2EB" w14:textId="150CBB28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32,074</w:t>
            </w:r>
          </w:p>
        </w:tc>
      </w:tr>
      <w:tr w:rsidR="005A0023" w:rsidRPr="00D7546C" w14:paraId="2865AAAF" w14:textId="77777777" w:rsidTr="4A0A8677">
        <w:tc>
          <w:tcPr>
            <w:tcW w:w="2160" w:type="pct"/>
          </w:tcPr>
          <w:p w14:paraId="727FC899" w14:textId="77777777" w:rsidR="005A0023" w:rsidRPr="00D7546C" w:rsidRDefault="005A0023" w:rsidP="005A00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2AC2222E" w14:textId="51BCB62D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1CB9F9BC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25AB6FA4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3CE6A119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6BF1099" w14:textId="403763B0" w:rsidR="005A0023" w:rsidRPr="00D7546C" w:rsidRDefault="00757DF1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10,823</w:t>
            </w:r>
          </w:p>
        </w:tc>
        <w:tc>
          <w:tcPr>
            <w:tcW w:w="144" w:type="pct"/>
          </w:tcPr>
          <w:p w14:paraId="1AECB997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698A103" w14:textId="2D3CCE44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12,995</w:t>
            </w:r>
          </w:p>
        </w:tc>
      </w:tr>
      <w:tr w:rsidR="005A0023" w:rsidRPr="00D7546C" w14:paraId="143E1906" w14:textId="77777777" w:rsidTr="4A0A8677">
        <w:tc>
          <w:tcPr>
            <w:tcW w:w="2160" w:type="pct"/>
            <w:vAlign w:val="bottom"/>
          </w:tcPr>
          <w:p w14:paraId="39BC0BE5" w14:textId="77777777" w:rsidR="005A0023" w:rsidRPr="00D7546C" w:rsidRDefault="005A0023" w:rsidP="005A00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ค่าบริการจ่าย</w:t>
            </w:r>
          </w:p>
        </w:tc>
        <w:tc>
          <w:tcPr>
            <w:tcW w:w="627" w:type="pct"/>
          </w:tcPr>
          <w:p w14:paraId="22894FE5" w14:textId="4FA5CE8A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EFB01B3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09A7E06D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08595B37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70D077F" w14:textId="0FEBD413" w:rsidR="005A0023" w:rsidRPr="00D7546C" w:rsidRDefault="00522A1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218,</w:t>
            </w:r>
            <w:r w:rsidR="004E4D29" w:rsidRPr="00D7546C">
              <w:rPr>
                <w:rFonts w:asciiTheme="majorBidi" w:hAnsiTheme="majorBidi" w:cstheme="majorBidi"/>
                <w:sz w:val="28"/>
                <w:szCs w:val="28"/>
              </w:rPr>
              <w:t>610</w:t>
            </w:r>
          </w:p>
        </w:tc>
        <w:tc>
          <w:tcPr>
            <w:tcW w:w="144" w:type="pct"/>
          </w:tcPr>
          <w:p w14:paraId="79E58E04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6862B75" w14:textId="75ED476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205,377</w:t>
            </w:r>
          </w:p>
        </w:tc>
      </w:tr>
      <w:tr w:rsidR="005A0023" w:rsidRPr="00D7546C" w14:paraId="65A688AC" w14:textId="77777777" w:rsidTr="4A0A8677">
        <w:tc>
          <w:tcPr>
            <w:tcW w:w="2160" w:type="pct"/>
            <w:vAlign w:val="bottom"/>
          </w:tcPr>
          <w:p w14:paraId="2D52B5DA" w14:textId="77777777" w:rsidR="005A0023" w:rsidRPr="00D7546C" w:rsidRDefault="005A0023" w:rsidP="005A00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ค่าเช่าจ่าย</w:t>
            </w:r>
          </w:p>
        </w:tc>
        <w:tc>
          <w:tcPr>
            <w:tcW w:w="627" w:type="pct"/>
          </w:tcPr>
          <w:p w14:paraId="3DAA9A6F" w14:textId="26F15715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540F939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6253F858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A6B4147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0FB41D8F" w14:textId="3A79D706" w:rsidR="005A0023" w:rsidRPr="00D7546C" w:rsidRDefault="00522A1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34,</w:t>
            </w:r>
            <w:r w:rsidR="004E4D29" w:rsidRPr="00D7546C">
              <w:rPr>
                <w:rFonts w:asciiTheme="majorBidi" w:hAnsiTheme="majorBidi" w:cstheme="majorBidi"/>
                <w:sz w:val="28"/>
                <w:szCs w:val="28"/>
              </w:rPr>
              <w:t>419</w:t>
            </w:r>
          </w:p>
        </w:tc>
        <w:tc>
          <w:tcPr>
            <w:tcW w:w="144" w:type="pct"/>
          </w:tcPr>
          <w:p w14:paraId="0BDEA57C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77F31CD" w14:textId="6857B234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33,497</w:t>
            </w:r>
          </w:p>
        </w:tc>
      </w:tr>
      <w:tr w:rsidR="005A0023" w:rsidRPr="00D7546C" w14:paraId="12D2888F" w14:textId="77777777" w:rsidTr="4A0A8677">
        <w:tc>
          <w:tcPr>
            <w:tcW w:w="2160" w:type="pct"/>
            <w:vAlign w:val="bottom"/>
          </w:tcPr>
          <w:p w14:paraId="6781CAAB" w14:textId="77777777" w:rsidR="005A0023" w:rsidRPr="00D7546C" w:rsidRDefault="005A0023" w:rsidP="005A002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ซื้อสินทรัพย์</w:t>
            </w:r>
          </w:p>
        </w:tc>
        <w:tc>
          <w:tcPr>
            <w:tcW w:w="627" w:type="pct"/>
          </w:tcPr>
          <w:p w14:paraId="019A07CC" w14:textId="74311C6F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1BBC9EDF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577" w:type="pct"/>
          </w:tcPr>
          <w:p w14:paraId="1766AD07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5908A528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BB4D18A" w14:textId="18AB8ACC" w:rsidR="005A0023" w:rsidRPr="00D7546C" w:rsidRDefault="004E4D29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10,924</w:t>
            </w:r>
          </w:p>
        </w:tc>
        <w:tc>
          <w:tcPr>
            <w:tcW w:w="144" w:type="pct"/>
          </w:tcPr>
          <w:p w14:paraId="22D76517" w14:textId="77777777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3C4DE18C" w14:textId="3BE5E492" w:rsidR="005A0023" w:rsidRPr="00D7546C" w:rsidRDefault="005A0023" w:rsidP="005A0023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>952</w:t>
            </w:r>
          </w:p>
        </w:tc>
      </w:tr>
      <w:tr w:rsidR="00DE1666" w:rsidRPr="00D7546C" w14:paraId="17838536" w14:textId="77777777" w:rsidTr="4A0A8677">
        <w:tc>
          <w:tcPr>
            <w:tcW w:w="2160" w:type="pct"/>
            <w:vAlign w:val="bottom"/>
          </w:tcPr>
          <w:p w14:paraId="16A6BFDF" w14:textId="77777777" w:rsidR="00DE1666" w:rsidRPr="00D7546C" w:rsidRDefault="00DE1666" w:rsidP="00372C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7" w:type="pct"/>
          </w:tcPr>
          <w:p w14:paraId="161B9C3D" w14:textId="77777777" w:rsidR="00DE1666" w:rsidRPr="00D7546C" w:rsidRDefault="00DE1666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5" w:type="pct"/>
          </w:tcPr>
          <w:p w14:paraId="3C459BEA" w14:textId="77777777" w:rsidR="00DE1666" w:rsidRPr="00D7546C" w:rsidRDefault="00DE1666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57B2BFC" w14:textId="77777777" w:rsidR="00DE1666" w:rsidRPr="00D7546C" w:rsidRDefault="00DE1666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5" w:type="pct"/>
          </w:tcPr>
          <w:p w14:paraId="7153436D" w14:textId="77777777" w:rsidR="00DE1666" w:rsidRPr="00D7546C" w:rsidRDefault="00DE1666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24EA77B" w14:textId="77777777" w:rsidR="00DE1666" w:rsidRPr="00D7546C" w:rsidRDefault="00DE1666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</w:pPr>
          </w:p>
        </w:tc>
        <w:tc>
          <w:tcPr>
            <w:tcW w:w="144" w:type="pct"/>
          </w:tcPr>
          <w:p w14:paraId="3E7BEF54" w14:textId="77777777" w:rsidR="00DE1666" w:rsidRPr="00D7546C" w:rsidRDefault="00DE1666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33993498" w14:textId="77777777" w:rsidR="00DE1666" w:rsidRPr="00D7546C" w:rsidRDefault="00DE1666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142803" w:rsidRPr="00D7546C" w14:paraId="509058A2" w14:textId="77777777" w:rsidTr="4A0A8677">
        <w:tc>
          <w:tcPr>
            <w:tcW w:w="2160" w:type="pct"/>
            <w:vAlign w:val="bottom"/>
          </w:tcPr>
          <w:p w14:paraId="788BE709" w14:textId="77777777" w:rsidR="00142803" w:rsidRPr="00D7546C" w:rsidRDefault="00142803" w:rsidP="00372C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7" w:type="pct"/>
          </w:tcPr>
          <w:p w14:paraId="2A2B2EE5" w14:textId="77777777" w:rsidR="00142803" w:rsidRPr="00D7546C" w:rsidRDefault="00142803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5" w:type="pct"/>
          </w:tcPr>
          <w:p w14:paraId="55B2CCF3" w14:textId="77777777" w:rsidR="00142803" w:rsidRPr="00D7546C" w:rsidRDefault="00142803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76D643D" w14:textId="77777777" w:rsidR="00142803" w:rsidRPr="00D7546C" w:rsidRDefault="00142803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5" w:type="pct"/>
          </w:tcPr>
          <w:p w14:paraId="4AAB4975" w14:textId="77777777" w:rsidR="00142803" w:rsidRPr="00D7546C" w:rsidRDefault="00142803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82DEA6B" w14:textId="77777777" w:rsidR="00142803" w:rsidRPr="00D7546C" w:rsidRDefault="00142803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</w:pPr>
          </w:p>
        </w:tc>
        <w:tc>
          <w:tcPr>
            <w:tcW w:w="144" w:type="pct"/>
          </w:tcPr>
          <w:p w14:paraId="0486C758" w14:textId="77777777" w:rsidR="00142803" w:rsidRPr="00D7546C" w:rsidRDefault="00142803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19A1E7C" w14:textId="77777777" w:rsidR="00142803" w:rsidRPr="00D7546C" w:rsidRDefault="00142803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397471" w:rsidRPr="00D7546C" w14:paraId="24527B06" w14:textId="77777777" w:rsidTr="4A0A8677">
        <w:trPr>
          <w:trHeight w:val="353"/>
        </w:trPr>
        <w:tc>
          <w:tcPr>
            <w:tcW w:w="2160" w:type="pct"/>
          </w:tcPr>
          <w:p w14:paraId="3E1D8B81" w14:textId="77777777" w:rsidR="00372C4F" w:rsidRPr="00D7546C" w:rsidRDefault="00372C4F" w:rsidP="00372C4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lastRenderedPageBreak/>
              <w:t>การร่วมค้า</w:t>
            </w:r>
          </w:p>
        </w:tc>
        <w:tc>
          <w:tcPr>
            <w:tcW w:w="627" w:type="pct"/>
          </w:tcPr>
          <w:p w14:paraId="0E7DBA85" w14:textId="77777777" w:rsidR="00372C4F" w:rsidRPr="00D7546C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08692DF4" w14:textId="77777777" w:rsidR="00372C4F" w:rsidRPr="00D7546C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6148E81" w14:textId="77777777" w:rsidR="00372C4F" w:rsidRPr="00D7546C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1DABD2CB" w14:textId="77777777" w:rsidR="00372C4F" w:rsidRPr="00D7546C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3C266BF" w14:textId="77777777" w:rsidR="00372C4F" w:rsidRPr="00D7546C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3ECA5A6" w14:textId="77777777" w:rsidR="00372C4F" w:rsidRPr="00D7546C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89B993D" w14:textId="77777777" w:rsidR="00372C4F" w:rsidRPr="00D7546C" w:rsidRDefault="00372C4F" w:rsidP="00372C4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096C1B" w:rsidRPr="00D7546C" w14:paraId="2FF8839F" w14:textId="77777777" w:rsidTr="4A0A8677">
        <w:tc>
          <w:tcPr>
            <w:tcW w:w="2160" w:type="pct"/>
          </w:tcPr>
          <w:p w14:paraId="0B46620F" w14:textId="77777777" w:rsidR="00096C1B" w:rsidRPr="00D7546C" w:rsidRDefault="00096C1B" w:rsidP="00096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262C9ADD" w14:textId="4FEE3A54" w:rsidR="00096C1B" w:rsidRPr="00D7546C" w:rsidRDefault="00F81FF1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263</w:t>
            </w:r>
            <w:r w:rsidR="00E5311F" w:rsidRPr="00D7546C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672831" w:rsidRPr="00D7546C">
              <w:rPr>
                <w:rFonts w:asciiTheme="majorBidi" w:hAnsiTheme="majorBidi" w:cstheme="majorBidi"/>
                <w:sz w:val="28"/>
                <w:szCs w:val="28"/>
              </w:rPr>
              <w:t>630</w:t>
            </w:r>
          </w:p>
        </w:tc>
        <w:tc>
          <w:tcPr>
            <w:tcW w:w="145" w:type="pct"/>
          </w:tcPr>
          <w:p w14:paraId="183DD9B8" w14:textId="3FCEC68F" w:rsidR="00096C1B" w:rsidRPr="00D7546C" w:rsidRDefault="00096C1B" w:rsidP="4A0A867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7D61B9F" w14:textId="5CBC8281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185,177</w:t>
            </w:r>
          </w:p>
        </w:tc>
        <w:tc>
          <w:tcPr>
            <w:tcW w:w="145" w:type="pct"/>
          </w:tcPr>
          <w:p w14:paraId="0BEE69F2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46331D2" w14:textId="6E8F504E" w:rsidR="00096C1B" w:rsidRPr="00D7546C" w:rsidRDefault="00743DF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  <w:lang w:val="en-GB"/>
              </w:rPr>
              <w:t>50</w:t>
            </w:r>
            <w:r w:rsidR="00CE681E" w:rsidRPr="00D7546C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AB4444" w:rsidRPr="00D7546C">
              <w:rPr>
                <w:rFonts w:asciiTheme="majorBidi" w:hAnsiTheme="majorBidi" w:cstheme="majorBidi"/>
                <w:sz w:val="28"/>
                <w:szCs w:val="28"/>
              </w:rPr>
              <w:t>123</w:t>
            </w:r>
          </w:p>
        </w:tc>
        <w:tc>
          <w:tcPr>
            <w:tcW w:w="144" w:type="pct"/>
          </w:tcPr>
          <w:p w14:paraId="7C7B1502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8E1F81F" w14:textId="5914E139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39,051</w:t>
            </w:r>
          </w:p>
        </w:tc>
      </w:tr>
      <w:tr w:rsidR="00096C1B" w:rsidRPr="00D7546C" w14:paraId="62FAF11F" w14:textId="77777777" w:rsidTr="4A0A8677">
        <w:tc>
          <w:tcPr>
            <w:tcW w:w="2160" w:type="pct"/>
            <w:vAlign w:val="bottom"/>
          </w:tcPr>
          <w:p w14:paraId="6BDE33BD" w14:textId="77777777" w:rsidR="00096C1B" w:rsidRPr="00D7546C" w:rsidRDefault="00096C1B" w:rsidP="00096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ดอกเบี้ยรับ</w:t>
            </w:r>
          </w:p>
        </w:tc>
        <w:tc>
          <w:tcPr>
            <w:tcW w:w="627" w:type="pct"/>
          </w:tcPr>
          <w:p w14:paraId="4673D6B7" w14:textId="0AE83865" w:rsidR="00096C1B" w:rsidRPr="00D7546C" w:rsidRDefault="0053533E" w:rsidP="0053533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848</w:t>
            </w:r>
          </w:p>
        </w:tc>
        <w:tc>
          <w:tcPr>
            <w:tcW w:w="145" w:type="pct"/>
          </w:tcPr>
          <w:p w14:paraId="65010A76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3FB44DA" w14:textId="37214DA2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3,950</w:t>
            </w:r>
          </w:p>
        </w:tc>
        <w:tc>
          <w:tcPr>
            <w:tcW w:w="145" w:type="pct"/>
          </w:tcPr>
          <w:p w14:paraId="098D664B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09A11E8" w14:textId="6FF02595" w:rsidR="00096C1B" w:rsidRPr="00D7546C" w:rsidRDefault="00797E48" w:rsidP="001428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1ADAFC7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F3D0522" w14:textId="59B6A43A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57</w:t>
            </w:r>
          </w:p>
        </w:tc>
      </w:tr>
      <w:tr w:rsidR="00096C1B" w:rsidRPr="00D7546C" w14:paraId="4464D4C2" w14:textId="77777777" w:rsidTr="4A0A8677">
        <w:tc>
          <w:tcPr>
            <w:tcW w:w="2160" w:type="pct"/>
            <w:vAlign w:val="bottom"/>
          </w:tcPr>
          <w:p w14:paraId="50012846" w14:textId="77777777" w:rsidR="00096C1B" w:rsidRPr="00D7546C" w:rsidRDefault="00096C1B" w:rsidP="00096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5772E27D" w14:textId="0C3A95CA" w:rsidR="00096C1B" w:rsidRPr="00D7546C" w:rsidRDefault="0053533E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1,943</w:t>
            </w:r>
          </w:p>
        </w:tc>
        <w:tc>
          <w:tcPr>
            <w:tcW w:w="145" w:type="pct"/>
          </w:tcPr>
          <w:p w14:paraId="6D67C62D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12A9459" w14:textId="0616659B" w:rsidR="00096C1B" w:rsidRPr="00D7546C" w:rsidRDefault="0053533E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1,314</w:t>
            </w:r>
          </w:p>
        </w:tc>
        <w:tc>
          <w:tcPr>
            <w:tcW w:w="145" w:type="pct"/>
          </w:tcPr>
          <w:p w14:paraId="1989F8AB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D1585E5" w14:textId="2422612E" w:rsidR="00096C1B" w:rsidRPr="00D7546C" w:rsidRDefault="00176566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218</w:t>
            </w:r>
          </w:p>
        </w:tc>
        <w:tc>
          <w:tcPr>
            <w:tcW w:w="144" w:type="pct"/>
          </w:tcPr>
          <w:p w14:paraId="1DBE90DD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32C82CA0" w14:textId="535BC83F" w:rsidR="00096C1B" w:rsidRPr="00D7546C" w:rsidRDefault="004E4D29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219</w:t>
            </w:r>
          </w:p>
        </w:tc>
      </w:tr>
      <w:tr w:rsidR="00096C1B" w:rsidRPr="00D7546C" w14:paraId="48B766DD" w14:textId="77777777" w:rsidTr="4A0A8677">
        <w:tc>
          <w:tcPr>
            <w:tcW w:w="2160" w:type="pct"/>
            <w:vAlign w:val="bottom"/>
          </w:tcPr>
          <w:p w14:paraId="6B430020" w14:textId="77777777" w:rsidR="00096C1B" w:rsidRPr="00D7546C" w:rsidRDefault="00096C1B" w:rsidP="00096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ค่าบริการจ่าย</w:t>
            </w:r>
          </w:p>
        </w:tc>
        <w:tc>
          <w:tcPr>
            <w:tcW w:w="627" w:type="pct"/>
          </w:tcPr>
          <w:p w14:paraId="0468A9D0" w14:textId="6C44E9ED" w:rsidR="00096C1B" w:rsidRPr="00D7546C" w:rsidRDefault="0053533E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408</w:t>
            </w:r>
          </w:p>
        </w:tc>
        <w:tc>
          <w:tcPr>
            <w:tcW w:w="145" w:type="pct"/>
          </w:tcPr>
          <w:p w14:paraId="3E47507A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0E72FD6" w14:textId="319B0DB8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1,681</w:t>
            </w:r>
          </w:p>
        </w:tc>
        <w:tc>
          <w:tcPr>
            <w:tcW w:w="145" w:type="pct"/>
          </w:tcPr>
          <w:p w14:paraId="50230493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A736174" w14:textId="6EDA80C0" w:rsidR="00096C1B" w:rsidRPr="00D7546C" w:rsidRDefault="005C402C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301</w:t>
            </w:r>
          </w:p>
        </w:tc>
        <w:tc>
          <w:tcPr>
            <w:tcW w:w="144" w:type="pct"/>
          </w:tcPr>
          <w:p w14:paraId="676E881D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668ACBC" w14:textId="30638AC8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32</w:t>
            </w:r>
          </w:p>
        </w:tc>
      </w:tr>
      <w:tr w:rsidR="00096C1B" w:rsidRPr="00D7546C" w14:paraId="531D381A" w14:textId="77777777" w:rsidTr="4A0A8677">
        <w:tc>
          <w:tcPr>
            <w:tcW w:w="2160" w:type="pct"/>
            <w:vAlign w:val="bottom"/>
          </w:tcPr>
          <w:p w14:paraId="6BD18C94" w14:textId="087CC0F2" w:rsidR="00096C1B" w:rsidRPr="00D7546C" w:rsidRDefault="00096C1B" w:rsidP="00096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ค่าเช่าจ่าย</w:t>
            </w:r>
          </w:p>
        </w:tc>
        <w:tc>
          <w:tcPr>
            <w:tcW w:w="627" w:type="pct"/>
          </w:tcPr>
          <w:p w14:paraId="610B03AC" w14:textId="23B33D39" w:rsidR="00096C1B" w:rsidRPr="00D7546C" w:rsidRDefault="00CA4BE7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16,</w:t>
            </w:r>
            <w:r w:rsidR="002D4F40" w:rsidRPr="00D7546C"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 w:rsidR="0053533E" w:rsidRPr="00D7546C">
              <w:rPr>
                <w:rFonts w:asciiTheme="majorBidi" w:hAnsiTheme="majorBidi" w:cstheme="majorBidi"/>
                <w:sz w:val="28"/>
                <w:szCs w:val="28"/>
              </w:rPr>
              <w:t>54</w:t>
            </w:r>
          </w:p>
        </w:tc>
        <w:tc>
          <w:tcPr>
            <w:tcW w:w="145" w:type="pct"/>
          </w:tcPr>
          <w:p w14:paraId="7E98CBB3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6CB99A6" w14:textId="12CDAEF2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16,674</w:t>
            </w:r>
          </w:p>
        </w:tc>
        <w:tc>
          <w:tcPr>
            <w:tcW w:w="145" w:type="pct"/>
          </w:tcPr>
          <w:p w14:paraId="0BD24675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CE59F1E" w14:textId="559296EF" w:rsidR="00096C1B" w:rsidRPr="00D7546C" w:rsidRDefault="003A451A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35</w:t>
            </w:r>
          </w:p>
        </w:tc>
        <w:tc>
          <w:tcPr>
            <w:tcW w:w="144" w:type="pct"/>
          </w:tcPr>
          <w:p w14:paraId="3016069C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80857CD" w14:textId="4134D3BD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252</w:t>
            </w:r>
          </w:p>
        </w:tc>
      </w:tr>
      <w:tr w:rsidR="00096C1B" w:rsidRPr="00D7546C" w14:paraId="33A2280F" w14:textId="77777777" w:rsidTr="4A0A8677">
        <w:tc>
          <w:tcPr>
            <w:tcW w:w="2160" w:type="pct"/>
            <w:vAlign w:val="bottom"/>
          </w:tcPr>
          <w:p w14:paraId="31951195" w14:textId="0962F5B5" w:rsidR="00096C1B" w:rsidRPr="00D7546C" w:rsidRDefault="00096C1B" w:rsidP="00096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7" w:type="pct"/>
          </w:tcPr>
          <w:p w14:paraId="3ED06083" w14:textId="0B8F0943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5B136432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1F7AD81" w14:textId="5CC1A2CA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65C7F172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2869C79" w14:textId="37FC1515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12DA3AD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EECF5E6" w14:textId="1D85FB08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096C1B" w:rsidRPr="00D7546C" w14:paraId="64148BBB" w14:textId="77777777" w:rsidTr="4A0A8677">
        <w:trPr>
          <w:trHeight w:val="263"/>
        </w:trPr>
        <w:tc>
          <w:tcPr>
            <w:tcW w:w="2160" w:type="pct"/>
          </w:tcPr>
          <w:p w14:paraId="14A8B776" w14:textId="77777777" w:rsidR="00096C1B" w:rsidRPr="00D7546C" w:rsidRDefault="00096C1B" w:rsidP="00096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627" w:type="pct"/>
          </w:tcPr>
          <w:p w14:paraId="2792F58C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4BE2C0DE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50DE9A7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11C97FD1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A3927B9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DB5EA40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6E897CE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096C1B" w:rsidRPr="00D7546C" w14:paraId="6F0BBFD9" w14:textId="77777777" w:rsidTr="4A0A8677">
        <w:tc>
          <w:tcPr>
            <w:tcW w:w="2160" w:type="pct"/>
          </w:tcPr>
          <w:p w14:paraId="0341733B" w14:textId="77777777" w:rsidR="00096C1B" w:rsidRPr="00D7546C" w:rsidRDefault="00096C1B" w:rsidP="00096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00EE604D" w14:textId="67BD6883" w:rsidR="00096C1B" w:rsidRPr="00D7546C" w:rsidRDefault="00A27F7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="00DD35DF" w:rsidRPr="00D7546C">
              <w:rPr>
                <w:rFonts w:asciiTheme="majorBidi" w:hAnsiTheme="majorBidi" w:cstheme="majorBidi"/>
                <w:sz w:val="28"/>
                <w:szCs w:val="28"/>
              </w:rPr>
              <w:t>,561</w:t>
            </w:r>
          </w:p>
        </w:tc>
        <w:tc>
          <w:tcPr>
            <w:tcW w:w="145" w:type="pct"/>
          </w:tcPr>
          <w:p w14:paraId="53F1107D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21263D1" w14:textId="3012E089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20,883</w:t>
            </w:r>
          </w:p>
        </w:tc>
        <w:tc>
          <w:tcPr>
            <w:tcW w:w="145" w:type="pct"/>
          </w:tcPr>
          <w:p w14:paraId="768C42E8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DEFB364" w14:textId="77B260FE" w:rsidR="00096C1B" w:rsidRPr="00D7546C" w:rsidRDefault="00C57BD9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1,74</w:t>
            </w:r>
            <w:r w:rsidR="0053533E"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8</w:t>
            </w:r>
          </w:p>
        </w:tc>
        <w:tc>
          <w:tcPr>
            <w:tcW w:w="144" w:type="pct"/>
          </w:tcPr>
          <w:p w14:paraId="6FC1FFEE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084505D" w14:textId="33A17566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490</w:t>
            </w:r>
          </w:p>
        </w:tc>
      </w:tr>
      <w:tr w:rsidR="00096C1B" w:rsidRPr="00D7546C" w14:paraId="33DE4B3B" w14:textId="77777777" w:rsidTr="4A0A8677">
        <w:trPr>
          <w:trHeight w:val="317"/>
        </w:trPr>
        <w:tc>
          <w:tcPr>
            <w:tcW w:w="2160" w:type="pct"/>
          </w:tcPr>
          <w:p w14:paraId="39F51037" w14:textId="77777777" w:rsidR="00096C1B" w:rsidRPr="00D7546C" w:rsidRDefault="00096C1B" w:rsidP="00096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097BE38D" w14:textId="4EC93428" w:rsidR="00096C1B" w:rsidRPr="00D7546C" w:rsidRDefault="003565FF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1,253</w:t>
            </w:r>
          </w:p>
        </w:tc>
        <w:tc>
          <w:tcPr>
            <w:tcW w:w="145" w:type="pct"/>
          </w:tcPr>
          <w:p w14:paraId="70D55C54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44406FD" w14:textId="36A8E8B1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1,173</w:t>
            </w:r>
          </w:p>
        </w:tc>
        <w:tc>
          <w:tcPr>
            <w:tcW w:w="145" w:type="pct"/>
          </w:tcPr>
          <w:p w14:paraId="00CCF726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2321B1C" w14:textId="2D5AC17B" w:rsidR="00096C1B" w:rsidRPr="00D7546C" w:rsidRDefault="00F41875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1,</w:t>
            </w:r>
            <w:r w:rsidR="001F367F" w:rsidRPr="00D7546C">
              <w:rPr>
                <w:rFonts w:asciiTheme="majorBidi" w:hAnsiTheme="majorBidi" w:cstheme="majorBidi"/>
                <w:sz w:val="28"/>
                <w:szCs w:val="28"/>
              </w:rPr>
              <w:t>154</w:t>
            </w:r>
          </w:p>
        </w:tc>
        <w:tc>
          <w:tcPr>
            <w:tcW w:w="144" w:type="pct"/>
          </w:tcPr>
          <w:p w14:paraId="6746E4C0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25C28E6A" w14:textId="2879E6CC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1,137</w:t>
            </w:r>
          </w:p>
        </w:tc>
      </w:tr>
      <w:tr w:rsidR="00096C1B" w:rsidRPr="00D7546C" w14:paraId="10234430" w14:textId="77777777" w:rsidTr="4A0A8677">
        <w:trPr>
          <w:trHeight w:val="317"/>
        </w:trPr>
        <w:tc>
          <w:tcPr>
            <w:tcW w:w="2160" w:type="pct"/>
          </w:tcPr>
          <w:p w14:paraId="71F8DE49" w14:textId="77777777" w:rsidR="00096C1B" w:rsidRPr="00D7546C" w:rsidRDefault="00096C1B" w:rsidP="00096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ค่าบริการจ่าย</w:t>
            </w:r>
          </w:p>
        </w:tc>
        <w:tc>
          <w:tcPr>
            <w:tcW w:w="627" w:type="pct"/>
          </w:tcPr>
          <w:p w14:paraId="73749E23" w14:textId="6F4B4E34" w:rsidR="00096C1B" w:rsidRPr="00D7546C" w:rsidRDefault="001433E7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6,288</w:t>
            </w:r>
          </w:p>
        </w:tc>
        <w:tc>
          <w:tcPr>
            <w:tcW w:w="145" w:type="pct"/>
          </w:tcPr>
          <w:p w14:paraId="5BE39C39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5ED2C1F" w14:textId="06C57BE9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4,082</w:t>
            </w:r>
          </w:p>
        </w:tc>
        <w:tc>
          <w:tcPr>
            <w:tcW w:w="145" w:type="pct"/>
          </w:tcPr>
          <w:p w14:paraId="36C26CF1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BDA1E8F" w14:textId="12DB33AB" w:rsidR="00096C1B" w:rsidRPr="00D7546C" w:rsidRDefault="00482571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4,29</w:t>
            </w:r>
            <w:r w:rsidR="00271515"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</w:t>
            </w:r>
          </w:p>
        </w:tc>
        <w:tc>
          <w:tcPr>
            <w:tcW w:w="144" w:type="pct"/>
          </w:tcPr>
          <w:p w14:paraId="59D338F4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73CBCCA" w14:textId="4AD002CC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2,220</w:t>
            </w:r>
          </w:p>
        </w:tc>
      </w:tr>
      <w:tr w:rsidR="00096C1B" w:rsidRPr="00D7546C" w14:paraId="413466D5" w14:textId="77777777" w:rsidTr="4A0A8677">
        <w:trPr>
          <w:trHeight w:val="317"/>
        </w:trPr>
        <w:tc>
          <w:tcPr>
            <w:tcW w:w="2160" w:type="pct"/>
          </w:tcPr>
          <w:p w14:paraId="64389B2F" w14:textId="77777777" w:rsidR="00142866" w:rsidRPr="00D7546C" w:rsidRDefault="00142866" w:rsidP="00096C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627" w:type="pct"/>
          </w:tcPr>
          <w:p w14:paraId="6AA634A9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5" w:type="pct"/>
          </w:tcPr>
          <w:p w14:paraId="053F2864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62FD3481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5" w:type="pct"/>
          </w:tcPr>
          <w:p w14:paraId="26D43133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3570406E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4" w:type="pct"/>
          </w:tcPr>
          <w:p w14:paraId="2E6479B4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5F9DBBA4" w14:textId="77777777" w:rsidR="00096C1B" w:rsidRPr="00D7546C" w:rsidRDefault="00096C1B" w:rsidP="00096C1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964E48" w:rsidRPr="00D7546C" w14:paraId="1D2296F9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70DFF57F" w14:textId="41A1973B" w:rsidR="00964E48" w:rsidRPr="00D7546C" w:rsidRDefault="00964E48" w:rsidP="00964E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th-TH"/>
              </w:rPr>
              <w:t>บุคคลหรือกิจการอื่นที่เกี่ยวข้องกัน</w:t>
            </w:r>
          </w:p>
        </w:tc>
        <w:tc>
          <w:tcPr>
            <w:tcW w:w="627" w:type="pct"/>
          </w:tcPr>
          <w:p w14:paraId="5ADA03F1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5" w:type="pct"/>
          </w:tcPr>
          <w:p w14:paraId="78D629A9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4B0934ED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5" w:type="pct"/>
          </w:tcPr>
          <w:p w14:paraId="3B403DBE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2A8D6D1A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4" w:type="pct"/>
          </w:tcPr>
          <w:p w14:paraId="0E9F5870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121079F0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964E48" w:rsidRPr="00D7546C" w14:paraId="2D51F98B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2D08939D" w14:textId="6F339171" w:rsidR="00964E48" w:rsidRPr="00D7546C" w:rsidRDefault="00964E48" w:rsidP="00964E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3D13B0B9" w14:textId="4DF31DC6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3,003,3</w:t>
            </w:r>
            <w:r w:rsidR="00934725" w:rsidRPr="00D7546C">
              <w:rPr>
                <w:rFonts w:asciiTheme="majorBidi" w:hAnsiTheme="majorBidi" w:cstheme="majorBidi"/>
                <w:sz w:val="28"/>
                <w:szCs w:val="28"/>
              </w:rPr>
              <w:t>20</w:t>
            </w:r>
          </w:p>
        </w:tc>
        <w:tc>
          <w:tcPr>
            <w:tcW w:w="145" w:type="pct"/>
          </w:tcPr>
          <w:p w14:paraId="376F7602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4A0F0B89" w14:textId="7311E85D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2,931,686</w:t>
            </w:r>
          </w:p>
        </w:tc>
        <w:tc>
          <w:tcPr>
            <w:tcW w:w="145" w:type="pct"/>
          </w:tcPr>
          <w:p w14:paraId="3E3A5452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5EC1A78D" w14:textId="025569BF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2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,276,1</w:t>
            </w:r>
            <w:r w:rsidR="00934725" w:rsidRPr="00D7546C">
              <w:rPr>
                <w:rFonts w:asciiTheme="majorBidi" w:hAnsiTheme="majorBidi" w:cstheme="majorBidi"/>
                <w:sz w:val="28"/>
                <w:szCs w:val="28"/>
              </w:rPr>
              <w:t>16</w:t>
            </w:r>
          </w:p>
        </w:tc>
        <w:tc>
          <w:tcPr>
            <w:tcW w:w="144" w:type="pct"/>
          </w:tcPr>
          <w:p w14:paraId="4645BD4A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C7B9D64" w14:textId="1A3A745A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2,307,046</w:t>
            </w:r>
          </w:p>
        </w:tc>
      </w:tr>
      <w:tr w:rsidR="00BF1DCC" w:rsidRPr="00D7546C" w14:paraId="2755BEEA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6F3C4308" w14:textId="254FF9E9" w:rsidR="00BF1DCC" w:rsidRPr="00D7546C" w:rsidRDefault="00BF1DCC" w:rsidP="00964E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เงินปันผลรับและดอกเบี้ยรับ</w:t>
            </w:r>
          </w:p>
        </w:tc>
        <w:tc>
          <w:tcPr>
            <w:tcW w:w="627" w:type="pct"/>
          </w:tcPr>
          <w:p w14:paraId="75E4786C" w14:textId="778323EE" w:rsidR="00BF1DCC" w:rsidRPr="00D7546C" w:rsidRDefault="00BF1DCC" w:rsidP="00BF1D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1,745</w:t>
            </w:r>
          </w:p>
        </w:tc>
        <w:tc>
          <w:tcPr>
            <w:tcW w:w="145" w:type="pct"/>
          </w:tcPr>
          <w:p w14:paraId="58ECC470" w14:textId="77777777" w:rsidR="00BF1DCC" w:rsidRPr="00D7546C" w:rsidRDefault="00BF1DCC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0E38EA9C" w14:textId="7D066927" w:rsidR="00BF1DCC" w:rsidRPr="00D7546C" w:rsidRDefault="00BF1DCC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5" w:type="pct"/>
          </w:tcPr>
          <w:p w14:paraId="388D280E" w14:textId="77777777" w:rsidR="00BF1DCC" w:rsidRPr="00D7546C" w:rsidRDefault="00BF1DCC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1A468292" w14:textId="79FCFB92" w:rsidR="00BF1DCC" w:rsidRPr="00D7546C" w:rsidRDefault="00BF1DCC" w:rsidP="00BF1D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1E0BDA95" w14:textId="77777777" w:rsidR="00BF1DCC" w:rsidRPr="00D7546C" w:rsidRDefault="00BF1DCC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47CD3ACE" w14:textId="794BFA5C" w:rsidR="00BF1DCC" w:rsidRPr="00D7546C" w:rsidRDefault="00BF1DCC" w:rsidP="00BF1DC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-</w:t>
            </w:r>
          </w:p>
        </w:tc>
      </w:tr>
      <w:tr w:rsidR="00964E48" w:rsidRPr="00D7546C" w14:paraId="5C48E1D0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3CDF18D8" w14:textId="4F8E524C" w:rsidR="00964E48" w:rsidRPr="00D7546C" w:rsidRDefault="00964E48" w:rsidP="00964E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55C8FE05" w14:textId="41215372" w:rsidR="00964E48" w:rsidRPr="00D7546C" w:rsidRDefault="004D073F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4,119</w:t>
            </w:r>
          </w:p>
        </w:tc>
        <w:tc>
          <w:tcPr>
            <w:tcW w:w="145" w:type="pct"/>
          </w:tcPr>
          <w:p w14:paraId="1AC5E0B5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344A3FE5" w14:textId="1BFCFF44" w:rsidR="00964E48" w:rsidRPr="00D7546C" w:rsidRDefault="004D073F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3,554</w:t>
            </w:r>
          </w:p>
        </w:tc>
        <w:tc>
          <w:tcPr>
            <w:tcW w:w="145" w:type="pct"/>
          </w:tcPr>
          <w:p w14:paraId="1F81FA40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586A3CB8" w14:textId="33876B64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4,119</w:t>
            </w:r>
          </w:p>
        </w:tc>
        <w:tc>
          <w:tcPr>
            <w:tcW w:w="144" w:type="pct"/>
          </w:tcPr>
          <w:p w14:paraId="7EA84604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18930C3B" w14:textId="43C3C008" w:rsidR="00964E48" w:rsidRPr="00D7546C" w:rsidRDefault="004D073F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3,554</w:t>
            </w:r>
          </w:p>
        </w:tc>
      </w:tr>
      <w:tr w:rsidR="00964E48" w:rsidRPr="00D7546C" w14:paraId="58754625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495F7315" w14:textId="1681C4B2" w:rsidR="00964E48" w:rsidRPr="00D7546C" w:rsidRDefault="00964E48" w:rsidP="00964E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ค่าเช่า</w:t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และค่าบริการ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จ่าย</w:t>
            </w:r>
          </w:p>
        </w:tc>
        <w:tc>
          <w:tcPr>
            <w:tcW w:w="627" w:type="pct"/>
          </w:tcPr>
          <w:p w14:paraId="6DCEC7BD" w14:textId="6DA99AA1" w:rsidR="00964E48" w:rsidRPr="00D7546C" w:rsidRDefault="00934725" w:rsidP="004D073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24,296</w:t>
            </w:r>
          </w:p>
        </w:tc>
        <w:tc>
          <w:tcPr>
            <w:tcW w:w="145" w:type="pct"/>
          </w:tcPr>
          <w:p w14:paraId="30D19911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3EA014E" w14:textId="7DFE06BD" w:rsidR="00964E48" w:rsidRPr="00D7546C" w:rsidRDefault="004D073F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20,601</w:t>
            </w:r>
          </w:p>
        </w:tc>
        <w:tc>
          <w:tcPr>
            <w:tcW w:w="145" w:type="pct"/>
          </w:tcPr>
          <w:p w14:paraId="73410F42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21F355FB" w14:textId="66900714" w:rsidR="00964E48" w:rsidRPr="00D7546C" w:rsidRDefault="004D073F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17,970</w:t>
            </w:r>
          </w:p>
        </w:tc>
        <w:tc>
          <w:tcPr>
            <w:tcW w:w="144" w:type="pct"/>
          </w:tcPr>
          <w:p w14:paraId="0F365388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322F379D" w14:textId="6A7FE822" w:rsidR="00964E48" w:rsidRPr="00D7546C" w:rsidRDefault="004D073F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11,916</w:t>
            </w:r>
          </w:p>
        </w:tc>
      </w:tr>
      <w:tr w:rsidR="00964E48" w:rsidRPr="00D7546C" w14:paraId="4100B567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2610D78E" w14:textId="493A04A6" w:rsidR="00964E48" w:rsidRPr="00D7546C" w:rsidRDefault="00964E48" w:rsidP="00964E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ค่าใช้จ่ายในการบริหาร</w:t>
            </w:r>
          </w:p>
        </w:tc>
        <w:tc>
          <w:tcPr>
            <w:tcW w:w="627" w:type="pct"/>
          </w:tcPr>
          <w:p w14:paraId="6F2A1B74" w14:textId="51D1320A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43,791</w:t>
            </w:r>
          </w:p>
        </w:tc>
        <w:tc>
          <w:tcPr>
            <w:tcW w:w="145" w:type="pct"/>
          </w:tcPr>
          <w:p w14:paraId="3D6C2C2C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9E777B6" w14:textId="61798C63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41,494</w:t>
            </w:r>
          </w:p>
        </w:tc>
        <w:tc>
          <w:tcPr>
            <w:tcW w:w="145" w:type="pct"/>
          </w:tcPr>
          <w:p w14:paraId="3FE87841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545A2842" w14:textId="0F0B9B3E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36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,467</w:t>
            </w:r>
          </w:p>
        </w:tc>
        <w:tc>
          <w:tcPr>
            <w:tcW w:w="144" w:type="pct"/>
          </w:tcPr>
          <w:p w14:paraId="21C7533B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6D0BD72" w14:textId="4B4F54DE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39,691</w:t>
            </w:r>
          </w:p>
        </w:tc>
      </w:tr>
      <w:tr w:rsidR="00964E48" w:rsidRPr="00D7546C" w14:paraId="1B8066C2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21785C6C" w14:textId="3D779D18" w:rsidR="00964E48" w:rsidRPr="00D7546C" w:rsidRDefault="00964E48" w:rsidP="00964E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ดอกเบี้ยจ่าย</w:t>
            </w:r>
          </w:p>
        </w:tc>
        <w:tc>
          <w:tcPr>
            <w:tcW w:w="627" w:type="pct"/>
          </w:tcPr>
          <w:p w14:paraId="217E6E68" w14:textId="30D27065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1,155</w:t>
            </w:r>
          </w:p>
        </w:tc>
        <w:tc>
          <w:tcPr>
            <w:tcW w:w="145" w:type="pct"/>
          </w:tcPr>
          <w:p w14:paraId="0A5E5716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603FAF85" w14:textId="142EA1E5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1,350</w:t>
            </w:r>
          </w:p>
        </w:tc>
        <w:tc>
          <w:tcPr>
            <w:tcW w:w="145" w:type="pct"/>
          </w:tcPr>
          <w:p w14:paraId="063D7AEE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7FA1A85E" w14:textId="5C058171" w:rsidR="00964E48" w:rsidRPr="00D7546C" w:rsidRDefault="00964E48" w:rsidP="001428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77C508EB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5CF4196E" w14:textId="5A43AF2E" w:rsidR="00964E48" w:rsidRPr="00D7546C" w:rsidRDefault="00964E48" w:rsidP="001428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-</w:t>
            </w:r>
          </w:p>
        </w:tc>
      </w:tr>
      <w:tr w:rsidR="00964E48" w:rsidRPr="00D7546C" w14:paraId="22274D40" w14:textId="77777777" w:rsidTr="4A0A8677">
        <w:trPr>
          <w:trHeight w:val="317"/>
        </w:trPr>
        <w:tc>
          <w:tcPr>
            <w:tcW w:w="2160" w:type="pct"/>
          </w:tcPr>
          <w:p w14:paraId="27F2D321" w14:textId="77777777" w:rsidR="00964E48" w:rsidRPr="00D7546C" w:rsidRDefault="00964E48" w:rsidP="00964E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627" w:type="pct"/>
          </w:tcPr>
          <w:p w14:paraId="299A6ABD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5" w:type="pct"/>
          </w:tcPr>
          <w:p w14:paraId="23FD8EA8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51568D22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5" w:type="pct"/>
          </w:tcPr>
          <w:p w14:paraId="007143D9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14447DED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4" w:type="pct"/>
          </w:tcPr>
          <w:p w14:paraId="229FB961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649779C4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964E48" w:rsidRPr="00D7546C" w14:paraId="7E23FBD3" w14:textId="77777777" w:rsidTr="4A0A8677">
        <w:tc>
          <w:tcPr>
            <w:tcW w:w="2160" w:type="pct"/>
          </w:tcPr>
          <w:p w14:paraId="41EA1389" w14:textId="77777777" w:rsidR="00964E48" w:rsidRPr="00D7546C" w:rsidRDefault="00964E48" w:rsidP="00964E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ผู้บริหารสำคัญ</w:t>
            </w:r>
          </w:p>
        </w:tc>
        <w:tc>
          <w:tcPr>
            <w:tcW w:w="627" w:type="pct"/>
          </w:tcPr>
          <w:p w14:paraId="4BFC41F1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277A85DB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226DEB17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6DE0A499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E177A37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5B87AE7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14FD179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964E48" w:rsidRPr="00D7546C" w14:paraId="428586DA" w14:textId="77777777" w:rsidTr="4A0A8677">
        <w:tc>
          <w:tcPr>
            <w:tcW w:w="2160" w:type="pct"/>
          </w:tcPr>
          <w:p w14:paraId="4580CAEF" w14:textId="77777777" w:rsidR="00964E48" w:rsidRPr="00D7546C" w:rsidRDefault="00964E48" w:rsidP="00964E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รายได้จากการให้บริการ</w:t>
            </w:r>
          </w:p>
        </w:tc>
        <w:tc>
          <w:tcPr>
            <w:tcW w:w="627" w:type="pct"/>
          </w:tcPr>
          <w:p w14:paraId="78F60145" w14:textId="2D9EFBD1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640</w:t>
            </w:r>
          </w:p>
        </w:tc>
        <w:tc>
          <w:tcPr>
            <w:tcW w:w="145" w:type="pct"/>
          </w:tcPr>
          <w:p w14:paraId="109BBB17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  <w:shd w:val="clear" w:color="auto" w:fill="auto"/>
          </w:tcPr>
          <w:p w14:paraId="4165211F" w14:textId="6C8688C3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GB"/>
              </w:rPr>
              <w:t>454</w:t>
            </w:r>
          </w:p>
        </w:tc>
        <w:tc>
          <w:tcPr>
            <w:tcW w:w="145" w:type="pct"/>
            <w:shd w:val="clear" w:color="auto" w:fill="auto"/>
          </w:tcPr>
          <w:p w14:paraId="5FB46BD7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2799FF2F" w14:textId="70766698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59DF6D03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  <w:shd w:val="clear" w:color="auto" w:fill="auto"/>
          </w:tcPr>
          <w:p w14:paraId="6B65FC1B" w14:textId="3790B95E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  -</w:t>
            </w:r>
          </w:p>
        </w:tc>
      </w:tr>
      <w:tr w:rsidR="00964E48" w:rsidRPr="00D7546C" w14:paraId="641BCF1E" w14:textId="77777777" w:rsidTr="4A0A8677">
        <w:tc>
          <w:tcPr>
            <w:tcW w:w="2160" w:type="pct"/>
            <w:shd w:val="clear" w:color="auto" w:fill="FFFFFF" w:themeFill="background1"/>
          </w:tcPr>
          <w:p w14:paraId="18E31818" w14:textId="77777777" w:rsidR="00964E48" w:rsidRPr="00D7546C" w:rsidRDefault="00964E48" w:rsidP="00964E48">
            <w:pPr>
              <w:tabs>
                <w:tab w:val="clear" w:pos="3515"/>
                <w:tab w:val="clear" w:pos="3742"/>
              </w:tabs>
              <w:spacing w:line="356" w:lineRule="exact"/>
              <w:ind w:right="-138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ค่าตอบแทนผู้บริหารสำคัญ</w:t>
            </w:r>
            <w:r w:rsidRPr="00D7546C"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627" w:type="pct"/>
          </w:tcPr>
          <w:p w14:paraId="5B2017C0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793C0214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E28B799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4B1825A6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8692C90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5DF99A7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577" w:type="pct"/>
          </w:tcPr>
          <w:p w14:paraId="1E1699ED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64E48" w:rsidRPr="00D7546C" w14:paraId="4E8B7FFC" w14:textId="77777777" w:rsidTr="4A0A8677">
        <w:tc>
          <w:tcPr>
            <w:tcW w:w="2160" w:type="pct"/>
            <w:shd w:val="clear" w:color="auto" w:fill="FFFFFF" w:themeFill="background1"/>
          </w:tcPr>
          <w:p w14:paraId="19E5B0AE" w14:textId="77777777" w:rsidR="00964E48" w:rsidRPr="00D7546C" w:rsidRDefault="00964E48" w:rsidP="00964E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ind w:left="160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ผลประโยชน์ระยะสั้นของพนักงาน</w:t>
            </w:r>
          </w:p>
        </w:tc>
        <w:tc>
          <w:tcPr>
            <w:tcW w:w="627" w:type="pct"/>
            <w:shd w:val="clear" w:color="auto" w:fill="auto"/>
          </w:tcPr>
          <w:p w14:paraId="1BB7C394" w14:textId="44190D03" w:rsidR="00964E48" w:rsidRPr="00D7546C" w:rsidRDefault="00791F8C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23,760</w:t>
            </w:r>
          </w:p>
        </w:tc>
        <w:tc>
          <w:tcPr>
            <w:tcW w:w="145" w:type="pct"/>
            <w:shd w:val="clear" w:color="auto" w:fill="auto"/>
          </w:tcPr>
          <w:p w14:paraId="73D6B95D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  <w:shd w:val="clear" w:color="auto" w:fill="auto"/>
          </w:tcPr>
          <w:p w14:paraId="0F921242" w14:textId="3BAACE5A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25,282</w:t>
            </w:r>
          </w:p>
        </w:tc>
        <w:tc>
          <w:tcPr>
            <w:tcW w:w="145" w:type="pct"/>
            <w:shd w:val="clear" w:color="auto" w:fill="auto"/>
          </w:tcPr>
          <w:p w14:paraId="71D32FFC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4DE4D7B9" w14:textId="4A09C8DF" w:rsidR="00964E48" w:rsidRPr="00D7546C" w:rsidRDefault="009352A5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17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353212" w:rsidRPr="00D7546C">
              <w:rPr>
                <w:rFonts w:asciiTheme="majorBidi" w:hAnsiTheme="majorBidi" w:cstheme="majorBidi"/>
                <w:sz w:val="28"/>
                <w:szCs w:val="28"/>
              </w:rPr>
              <w:t>059</w:t>
            </w:r>
          </w:p>
        </w:tc>
        <w:tc>
          <w:tcPr>
            <w:tcW w:w="144" w:type="pct"/>
            <w:shd w:val="clear" w:color="auto" w:fill="auto"/>
          </w:tcPr>
          <w:p w14:paraId="5F34B3BD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  <w:shd w:val="clear" w:color="auto" w:fill="auto"/>
          </w:tcPr>
          <w:p w14:paraId="03E04A35" w14:textId="6FA6BDE1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17,149</w:t>
            </w:r>
          </w:p>
        </w:tc>
      </w:tr>
      <w:tr w:rsidR="00964E48" w:rsidRPr="00D7546C" w14:paraId="4F0DC902" w14:textId="77777777" w:rsidTr="4A0A8677">
        <w:tc>
          <w:tcPr>
            <w:tcW w:w="2160" w:type="pct"/>
            <w:shd w:val="clear" w:color="auto" w:fill="FFFFFF" w:themeFill="background1"/>
          </w:tcPr>
          <w:p w14:paraId="58B9D13E" w14:textId="77777777" w:rsidR="00964E48" w:rsidRPr="00D7546C" w:rsidRDefault="00964E48" w:rsidP="00964E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ind w:left="160"/>
              <w:jc w:val="thaiDistribute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ผลประโยชน์หลังออกจากงาน</w:t>
            </w:r>
          </w:p>
        </w:tc>
        <w:tc>
          <w:tcPr>
            <w:tcW w:w="627" w:type="pct"/>
            <w:shd w:val="clear" w:color="auto" w:fill="auto"/>
          </w:tcPr>
          <w:p w14:paraId="6B9D2A89" w14:textId="47B4298E" w:rsidR="00964E48" w:rsidRPr="00D7546C" w:rsidRDefault="00791F8C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1,096</w:t>
            </w:r>
          </w:p>
        </w:tc>
        <w:tc>
          <w:tcPr>
            <w:tcW w:w="145" w:type="pct"/>
            <w:shd w:val="clear" w:color="auto" w:fill="auto"/>
          </w:tcPr>
          <w:p w14:paraId="0775C302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  <w:shd w:val="clear" w:color="auto" w:fill="auto"/>
          </w:tcPr>
          <w:p w14:paraId="4BC6D34E" w14:textId="7E6F68F1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1,144</w:t>
            </w:r>
          </w:p>
        </w:tc>
        <w:tc>
          <w:tcPr>
            <w:tcW w:w="145" w:type="pct"/>
            <w:shd w:val="clear" w:color="auto" w:fill="auto"/>
          </w:tcPr>
          <w:p w14:paraId="25A53E4A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4F536663" w14:textId="59508F4D" w:rsidR="00964E48" w:rsidRPr="00D7546C" w:rsidRDefault="00353212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952</w:t>
            </w:r>
          </w:p>
        </w:tc>
        <w:tc>
          <w:tcPr>
            <w:tcW w:w="144" w:type="pct"/>
            <w:shd w:val="clear" w:color="auto" w:fill="auto"/>
          </w:tcPr>
          <w:p w14:paraId="4D8BC512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  <w:shd w:val="clear" w:color="auto" w:fill="auto"/>
          </w:tcPr>
          <w:p w14:paraId="06142CF8" w14:textId="2D96740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1,004</w:t>
            </w:r>
          </w:p>
        </w:tc>
      </w:tr>
      <w:tr w:rsidR="00964E48" w:rsidRPr="00D7546C" w14:paraId="1516BC0D" w14:textId="77777777" w:rsidTr="4A0A8677">
        <w:tc>
          <w:tcPr>
            <w:tcW w:w="2160" w:type="pct"/>
            <w:shd w:val="clear" w:color="auto" w:fill="FFFFFF" w:themeFill="background1"/>
          </w:tcPr>
          <w:p w14:paraId="5EE5444A" w14:textId="77777777" w:rsidR="00964E48" w:rsidRPr="00D7546C" w:rsidRDefault="00964E48" w:rsidP="00964E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รวมค่าตอบแทนผู้บริหารสำคัญ</w:t>
            </w:r>
          </w:p>
        </w:tc>
        <w:tc>
          <w:tcPr>
            <w:tcW w:w="627" w:type="pct"/>
            <w:tcBorders>
              <w:top w:val="single" w:sz="4" w:space="0" w:color="auto"/>
              <w:bottom w:val="double" w:sz="4" w:space="0" w:color="auto"/>
            </w:tcBorders>
          </w:tcPr>
          <w:p w14:paraId="1C79C0AC" w14:textId="003C50B9" w:rsidR="00964E48" w:rsidRPr="00D7546C" w:rsidRDefault="00800CDA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24,</w:t>
            </w:r>
            <w:r w:rsidR="00D64024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856</w:t>
            </w:r>
          </w:p>
        </w:tc>
        <w:tc>
          <w:tcPr>
            <w:tcW w:w="145" w:type="pct"/>
          </w:tcPr>
          <w:p w14:paraId="05E14EA5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77" w:type="pct"/>
            <w:tcBorders>
              <w:top w:val="single" w:sz="4" w:space="0" w:color="auto"/>
              <w:bottom w:val="double" w:sz="4" w:space="0" w:color="auto"/>
            </w:tcBorders>
          </w:tcPr>
          <w:p w14:paraId="2F92C059" w14:textId="61CCA33D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26,426</w:t>
            </w:r>
          </w:p>
        </w:tc>
        <w:tc>
          <w:tcPr>
            <w:tcW w:w="145" w:type="pct"/>
          </w:tcPr>
          <w:p w14:paraId="2BE9D6D9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44E4055E" w14:textId="7A710489" w:rsidR="00964E48" w:rsidRPr="00D7546C" w:rsidRDefault="00791F8C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18,0</w:t>
            </w:r>
            <w:r w:rsidR="003C3672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11</w:t>
            </w:r>
          </w:p>
        </w:tc>
        <w:tc>
          <w:tcPr>
            <w:tcW w:w="144" w:type="pct"/>
          </w:tcPr>
          <w:p w14:paraId="7AAECC60" w14:textId="77777777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577" w:type="pct"/>
            <w:tcBorders>
              <w:top w:val="single" w:sz="4" w:space="0" w:color="auto"/>
              <w:bottom w:val="double" w:sz="4" w:space="0" w:color="auto"/>
            </w:tcBorders>
          </w:tcPr>
          <w:p w14:paraId="1EE367ED" w14:textId="6839B87B" w:rsidR="00964E48" w:rsidRPr="00D7546C" w:rsidRDefault="00964E48" w:rsidP="00964E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18,153</w:t>
            </w:r>
          </w:p>
        </w:tc>
      </w:tr>
      <w:bookmarkEnd w:id="1"/>
    </w:tbl>
    <w:p w14:paraId="3C2BD928" w14:textId="65253DFA" w:rsidR="00934725" w:rsidRPr="00D7546C" w:rsidRDefault="00934725" w:rsidP="00AA667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356" w:lineRule="exact"/>
        <w:rPr>
          <w:rFonts w:asciiTheme="majorBidi" w:hAnsiTheme="majorBidi" w:cstheme="majorBidi"/>
          <w:sz w:val="28"/>
          <w:szCs w:val="28"/>
        </w:rPr>
      </w:pPr>
    </w:p>
    <w:p w14:paraId="059FF922" w14:textId="64A93F7B" w:rsidR="003D47C9" w:rsidRPr="00D7546C" w:rsidRDefault="00934725" w:rsidP="0093472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</w:rPr>
        <w:br w:type="page"/>
      </w: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43"/>
        <w:gridCol w:w="1162"/>
        <w:gridCol w:w="269"/>
        <w:gridCol w:w="1088"/>
        <w:gridCol w:w="270"/>
        <w:gridCol w:w="1170"/>
        <w:gridCol w:w="270"/>
        <w:gridCol w:w="1088"/>
      </w:tblGrid>
      <w:tr w:rsidR="00F654B1" w:rsidRPr="00D7546C" w14:paraId="055EA8C1" w14:textId="77777777" w:rsidTr="00D1766E">
        <w:trPr>
          <w:tblHeader/>
        </w:trPr>
        <w:tc>
          <w:tcPr>
            <w:tcW w:w="2160" w:type="pct"/>
            <w:shd w:val="clear" w:color="auto" w:fill="auto"/>
          </w:tcPr>
          <w:p w14:paraId="664A6326" w14:textId="77777777" w:rsidR="00F654B1" w:rsidRPr="00D7546C" w:rsidRDefault="00F654B1" w:rsidP="00A202E1">
            <w:pPr>
              <w:pStyle w:val="Heading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5"/>
              <w:jc w:val="thaiDistribute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lastRenderedPageBreak/>
              <w:t>ยอดคงเหลือกับบุคคลหรือกิจการที่เกี่ยวข้องกัน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346" w:type="pct"/>
            <w:gridSpan w:val="3"/>
            <w:shd w:val="clear" w:color="auto" w:fill="auto"/>
          </w:tcPr>
          <w:p w14:paraId="4ECA8B7C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144" w:type="pct"/>
            <w:shd w:val="clear" w:color="auto" w:fill="auto"/>
          </w:tcPr>
          <w:p w14:paraId="4B55F65A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pct"/>
            <w:gridSpan w:val="3"/>
            <w:shd w:val="clear" w:color="auto" w:fill="auto"/>
          </w:tcPr>
          <w:p w14:paraId="3BD8C086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6A5845" w:rsidRPr="00D7546C" w14:paraId="26218588" w14:textId="77777777" w:rsidTr="00D1766E">
        <w:trPr>
          <w:tblHeader/>
        </w:trPr>
        <w:tc>
          <w:tcPr>
            <w:tcW w:w="2160" w:type="pct"/>
            <w:shd w:val="clear" w:color="auto" w:fill="auto"/>
          </w:tcPr>
          <w:p w14:paraId="1B7C9FF3" w14:textId="71A82D4C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1" w:type="pct"/>
            <w:shd w:val="clear" w:color="auto" w:fill="auto"/>
            <w:vAlign w:val="center"/>
          </w:tcPr>
          <w:p w14:paraId="1710EAB9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31 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มีนาคม</w:t>
            </w:r>
          </w:p>
        </w:tc>
        <w:tc>
          <w:tcPr>
            <w:tcW w:w="144" w:type="pct"/>
            <w:shd w:val="clear" w:color="auto" w:fill="auto"/>
            <w:vAlign w:val="center"/>
          </w:tcPr>
          <w:p w14:paraId="7F096C95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  <w:vAlign w:val="center"/>
          </w:tcPr>
          <w:p w14:paraId="279784DE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31 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ธันวาคม</w:t>
            </w:r>
          </w:p>
        </w:tc>
        <w:tc>
          <w:tcPr>
            <w:tcW w:w="144" w:type="pct"/>
            <w:shd w:val="clear" w:color="auto" w:fill="auto"/>
          </w:tcPr>
          <w:p w14:paraId="7AD1127C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  <w:vAlign w:val="center"/>
          </w:tcPr>
          <w:p w14:paraId="41BF1715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31 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มีนาคม</w:t>
            </w:r>
          </w:p>
        </w:tc>
        <w:tc>
          <w:tcPr>
            <w:tcW w:w="144" w:type="pct"/>
            <w:shd w:val="clear" w:color="auto" w:fill="auto"/>
            <w:vAlign w:val="center"/>
          </w:tcPr>
          <w:p w14:paraId="5AE55A2B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  <w:vAlign w:val="center"/>
          </w:tcPr>
          <w:p w14:paraId="2BC0FFC9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31 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ธันวาคม</w:t>
            </w:r>
          </w:p>
        </w:tc>
      </w:tr>
      <w:tr w:rsidR="006A5845" w:rsidRPr="00D7546C" w14:paraId="11BEC995" w14:textId="77777777" w:rsidTr="00D1766E">
        <w:trPr>
          <w:tblHeader/>
        </w:trPr>
        <w:tc>
          <w:tcPr>
            <w:tcW w:w="2160" w:type="pct"/>
            <w:shd w:val="clear" w:color="auto" w:fill="auto"/>
          </w:tcPr>
          <w:p w14:paraId="6F0C7F21" w14:textId="5BDEA7AE" w:rsidR="00F654B1" w:rsidRPr="00D7546C" w:rsidRDefault="00DE1666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621" w:type="pct"/>
            <w:shd w:val="clear" w:color="auto" w:fill="auto"/>
            <w:vAlign w:val="center"/>
          </w:tcPr>
          <w:p w14:paraId="4D761531" w14:textId="016E4E59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="00096C1B" w:rsidRPr="00D7546C">
              <w:rPr>
                <w:rFonts w:asciiTheme="majorBidi" w:hAnsiTheme="majorBidi" w:cstheme="majorBidi"/>
                <w:sz w:val="28"/>
                <w:szCs w:val="28"/>
              </w:rPr>
              <w:t>8</w:t>
            </w:r>
          </w:p>
        </w:tc>
        <w:tc>
          <w:tcPr>
            <w:tcW w:w="144" w:type="pct"/>
            <w:shd w:val="clear" w:color="auto" w:fill="auto"/>
            <w:vAlign w:val="center"/>
          </w:tcPr>
          <w:p w14:paraId="4617CA8C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  <w:vAlign w:val="center"/>
          </w:tcPr>
          <w:p w14:paraId="19C23D38" w14:textId="53C3544F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="00D1766E" w:rsidRPr="00D7546C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144" w:type="pct"/>
            <w:shd w:val="clear" w:color="auto" w:fill="auto"/>
          </w:tcPr>
          <w:p w14:paraId="4BB35773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  <w:vAlign w:val="center"/>
          </w:tcPr>
          <w:p w14:paraId="3A2EA2E8" w14:textId="10035294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="00096C1B" w:rsidRPr="00D7546C">
              <w:rPr>
                <w:rFonts w:asciiTheme="majorBidi" w:hAnsiTheme="majorBidi" w:cstheme="majorBidi"/>
                <w:sz w:val="28"/>
                <w:szCs w:val="28"/>
              </w:rPr>
              <w:t>8</w:t>
            </w:r>
          </w:p>
        </w:tc>
        <w:tc>
          <w:tcPr>
            <w:tcW w:w="144" w:type="pct"/>
            <w:shd w:val="clear" w:color="auto" w:fill="auto"/>
            <w:vAlign w:val="center"/>
          </w:tcPr>
          <w:p w14:paraId="2A2C66BD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  <w:vAlign w:val="center"/>
          </w:tcPr>
          <w:p w14:paraId="046E2CF1" w14:textId="41B18E48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="00D1766E" w:rsidRPr="00D7546C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</w:tr>
      <w:tr w:rsidR="00F654B1" w:rsidRPr="00D7546C" w14:paraId="78234B68" w14:textId="77777777" w:rsidTr="00D1766E">
        <w:trPr>
          <w:tblHeader/>
        </w:trPr>
        <w:tc>
          <w:tcPr>
            <w:tcW w:w="2160" w:type="pct"/>
            <w:shd w:val="clear" w:color="auto" w:fill="auto"/>
          </w:tcPr>
          <w:p w14:paraId="5F481D2A" w14:textId="77777777" w:rsidR="00F654B1" w:rsidRPr="00D7546C" w:rsidRDefault="00F654B1" w:rsidP="00A202E1">
            <w:pPr>
              <w:spacing w:line="240" w:lineRule="auto"/>
              <w:ind w:right="-45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840" w:type="pct"/>
            <w:gridSpan w:val="7"/>
            <w:shd w:val="clear" w:color="auto" w:fill="auto"/>
          </w:tcPr>
          <w:p w14:paraId="6C93AB66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6A5845" w:rsidRPr="00D7546C" w14:paraId="44F8026A" w14:textId="77777777" w:rsidTr="00D1766E">
        <w:trPr>
          <w:trHeight w:val="144"/>
        </w:trPr>
        <w:tc>
          <w:tcPr>
            <w:tcW w:w="2160" w:type="pct"/>
            <w:shd w:val="clear" w:color="auto" w:fill="auto"/>
          </w:tcPr>
          <w:p w14:paraId="7D10CF96" w14:textId="77777777" w:rsidR="00F654B1" w:rsidRPr="00D7546C" w:rsidRDefault="00F654B1" w:rsidP="00A202E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ลูกหนี้การค้า</w:t>
            </w:r>
          </w:p>
        </w:tc>
        <w:tc>
          <w:tcPr>
            <w:tcW w:w="621" w:type="pct"/>
            <w:shd w:val="clear" w:color="auto" w:fill="auto"/>
          </w:tcPr>
          <w:p w14:paraId="08F8A29C" w14:textId="77777777" w:rsidR="00F654B1" w:rsidRPr="00D7546C" w:rsidRDefault="00F654B1" w:rsidP="00A202E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4582EA8D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4A6CFFAF" w14:textId="77777777" w:rsidR="00F654B1" w:rsidRPr="00D7546C" w:rsidRDefault="00F654B1" w:rsidP="00A202E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5299BBF5" w14:textId="77777777" w:rsidR="00F654B1" w:rsidRPr="00D7546C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6ECC889B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37A1A403" w14:textId="77777777" w:rsidR="00F654B1" w:rsidRPr="00D7546C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4F1DCAC0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D7546C" w14:paraId="575EA6E9" w14:textId="77777777" w:rsidTr="00D1766E">
        <w:trPr>
          <w:trHeight w:val="144"/>
        </w:trPr>
        <w:tc>
          <w:tcPr>
            <w:tcW w:w="2160" w:type="pct"/>
            <w:shd w:val="clear" w:color="auto" w:fill="auto"/>
          </w:tcPr>
          <w:p w14:paraId="79816E1A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  <w:shd w:val="clear" w:color="auto" w:fill="auto"/>
          </w:tcPr>
          <w:p w14:paraId="7569D43A" w14:textId="1C8FEF99" w:rsidR="00D1766E" w:rsidRPr="00D7546C" w:rsidRDefault="00CF4A99" w:rsidP="007A6E05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77FFADC7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6BA9D1C" w14:textId="06BE2A1F" w:rsidR="00D1766E" w:rsidRPr="00D7546C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602A11B6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48F66B74" w14:textId="1EA3A2A5" w:rsidR="00D1766E" w:rsidRPr="00D7546C" w:rsidRDefault="003F2C0B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33</w:t>
            </w:r>
            <w:r w:rsidR="00E70D13" w:rsidRPr="00D7546C">
              <w:rPr>
                <w:rFonts w:asciiTheme="majorBidi" w:hAnsiTheme="majorBidi" w:cstheme="majorBidi"/>
                <w:sz w:val="28"/>
                <w:szCs w:val="28"/>
              </w:rPr>
              <w:t>,488</w:t>
            </w:r>
          </w:p>
        </w:tc>
        <w:tc>
          <w:tcPr>
            <w:tcW w:w="144" w:type="pct"/>
            <w:shd w:val="clear" w:color="auto" w:fill="auto"/>
          </w:tcPr>
          <w:p w14:paraId="3085100B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7BC533BC" w14:textId="210B4350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28,923</w:t>
            </w:r>
          </w:p>
        </w:tc>
      </w:tr>
      <w:tr w:rsidR="00D1766E" w:rsidRPr="00D7546C" w14:paraId="788EB01A" w14:textId="77777777" w:rsidTr="00D1766E">
        <w:trPr>
          <w:trHeight w:val="144"/>
        </w:trPr>
        <w:tc>
          <w:tcPr>
            <w:tcW w:w="2160" w:type="pct"/>
            <w:shd w:val="clear" w:color="auto" w:fill="auto"/>
          </w:tcPr>
          <w:p w14:paraId="65361CF9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  <w:shd w:val="clear" w:color="auto" w:fill="auto"/>
          </w:tcPr>
          <w:p w14:paraId="68025E9C" w14:textId="3CD22FEF" w:rsidR="00D1766E" w:rsidRPr="00D7546C" w:rsidRDefault="00574400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326,25</w:t>
            </w:r>
            <w:r w:rsidR="00BF1DCC" w:rsidRPr="00D7546C">
              <w:rPr>
                <w:rFonts w:asciiTheme="majorBidi" w:hAnsiTheme="majorBidi" w:cstheme="majorBidi"/>
                <w:sz w:val="28"/>
                <w:szCs w:val="28"/>
              </w:rPr>
              <w:t>3</w:t>
            </w:r>
          </w:p>
        </w:tc>
        <w:tc>
          <w:tcPr>
            <w:tcW w:w="144" w:type="pct"/>
            <w:shd w:val="clear" w:color="auto" w:fill="auto"/>
          </w:tcPr>
          <w:p w14:paraId="3DF484ED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689C5468" w14:textId="086726E4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270,075</w:t>
            </w:r>
          </w:p>
        </w:tc>
        <w:tc>
          <w:tcPr>
            <w:tcW w:w="144" w:type="pct"/>
            <w:shd w:val="clear" w:color="auto" w:fill="auto"/>
          </w:tcPr>
          <w:p w14:paraId="505F1197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6A32B8B3" w14:textId="4DFD0F18" w:rsidR="00D1766E" w:rsidRPr="00D7546C" w:rsidRDefault="00D3397A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58,42</w:t>
            </w:r>
            <w:r w:rsidR="00BF1DCC" w:rsidRPr="00D7546C">
              <w:rPr>
                <w:rFonts w:asciiTheme="majorBidi" w:hAnsiTheme="majorBidi" w:cstheme="majorBidi"/>
                <w:sz w:val="28"/>
                <w:szCs w:val="28"/>
              </w:rPr>
              <w:t>6</w:t>
            </w:r>
          </w:p>
        </w:tc>
        <w:tc>
          <w:tcPr>
            <w:tcW w:w="144" w:type="pct"/>
            <w:shd w:val="clear" w:color="auto" w:fill="auto"/>
          </w:tcPr>
          <w:p w14:paraId="36E4ABFB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7DA686CF" w14:textId="61C66E68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57,230</w:t>
            </w:r>
          </w:p>
        </w:tc>
      </w:tr>
      <w:tr w:rsidR="00D1766E" w:rsidRPr="00D7546C" w14:paraId="1FE9EDAA" w14:textId="77777777" w:rsidTr="00D1766E">
        <w:trPr>
          <w:trHeight w:val="144"/>
        </w:trPr>
        <w:tc>
          <w:tcPr>
            <w:tcW w:w="2160" w:type="pct"/>
            <w:shd w:val="clear" w:color="auto" w:fill="auto"/>
          </w:tcPr>
          <w:p w14:paraId="1506CDDC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shd w:val="clear" w:color="auto" w:fill="auto"/>
          </w:tcPr>
          <w:p w14:paraId="41142080" w14:textId="0C0A670C" w:rsidR="00D1766E" w:rsidRPr="00D7546C" w:rsidRDefault="00934725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1,4</w:t>
            </w:r>
            <w:r w:rsidR="00E31062" w:rsidRPr="00D7546C">
              <w:rPr>
                <w:rFonts w:asciiTheme="majorBidi" w:hAnsiTheme="majorBidi" w:cstheme="majorBidi"/>
                <w:sz w:val="28"/>
                <w:szCs w:val="28"/>
              </w:rPr>
              <w:t>58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E31062" w:rsidRPr="00D7546C">
              <w:rPr>
                <w:rFonts w:asciiTheme="majorBidi" w:hAnsiTheme="majorBidi" w:cstheme="majorBidi"/>
                <w:sz w:val="28"/>
                <w:szCs w:val="28"/>
              </w:rPr>
              <w:t>403</w:t>
            </w:r>
          </w:p>
        </w:tc>
        <w:tc>
          <w:tcPr>
            <w:tcW w:w="144" w:type="pct"/>
            <w:shd w:val="clear" w:color="auto" w:fill="auto"/>
          </w:tcPr>
          <w:p w14:paraId="3C2FB574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0D50ECA6" w14:textId="089CCF5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1,334,763</w:t>
            </w:r>
          </w:p>
        </w:tc>
        <w:tc>
          <w:tcPr>
            <w:tcW w:w="144" w:type="pct"/>
            <w:shd w:val="clear" w:color="auto" w:fill="auto"/>
          </w:tcPr>
          <w:p w14:paraId="7493570C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537F50C8" w14:textId="54C15779" w:rsidR="00D1766E" w:rsidRPr="00D7546C" w:rsidRDefault="00934725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1,0</w:t>
            </w:r>
            <w:r w:rsidR="00E31062" w:rsidRPr="00D7546C">
              <w:rPr>
                <w:rFonts w:asciiTheme="majorBidi" w:hAnsiTheme="majorBidi" w:cstheme="majorBidi"/>
                <w:sz w:val="28"/>
                <w:szCs w:val="28"/>
              </w:rPr>
              <w:t>39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E31062" w:rsidRPr="00D7546C">
              <w:rPr>
                <w:rFonts w:asciiTheme="majorBidi" w:hAnsiTheme="majorBidi" w:cstheme="majorBidi"/>
                <w:sz w:val="28"/>
                <w:szCs w:val="28"/>
              </w:rPr>
              <w:t>094</w:t>
            </w:r>
          </w:p>
        </w:tc>
        <w:tc>
          <w:tcPr>
            <w:tcW w:w="144" w:type="pct"/>
            <w:shd w:val="clear" w:color="auto" w:fill="auto"/>
          </w:tcPr>
          <w:p w14:paraId="564AF860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15274E0C" w14:textId="07AF7FFE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895,885</w:t>
            </w:r>
          </w:p>
        </w:tc>
      </w:tr>
      <w:tr w:rsidR="00D1766E" w:rsidRPr="00D7546C" w14:paraId="57118D80" w14:textId="77777777" w:rsidTr="00D1766E">
        <w:tc>
          <w:tcPr>
            <w:tcW w:w="2160" w:type="pct"/>
            <w:shd w:val="clear" w:color="auto" w:fill="auto"/>
          </w:tcPr>
          <w:p w14:paraId="6C4F5B49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B6DF921" w14:textId="7FC9A58C" w:rsidR="00D1766E" w:rsidRPr="00D7546C" w:rsidRDefault="00BF1DC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</w:t>
            </w:r>
            <w:r w:rsidR="00934725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</w:t>
            </w:r>
            <w:r w:rsidR="00E31062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84</w:t>
            </w:r>
            <w:r w:rsidR="00934725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E31062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656</w:t>
            </w:r>
          </w:p>
        </w:tc>
        <w:tc>
          <w:tcPr>
            <w:tcW w:w="144" w:type="pct"/>
            <w:shd w:val="clear" w:color="auto" w:fill="auto"/>
          </w:tcPr>
          <w:p w14:paraId="04FB3957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4D3639F" w14:textId="409C8DF4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b/>
                <w:bCs/>
                <w:sz w:val="28"/>
                <w:szCs w:val="28"/>
              </w:rPr>
              <w:t>1,604,838</w:t>
            </w:r>
          </w:p>
        </w:tc>
        <w:tc>
          <w:tcPr>
            <w:tcW w:w="144" w:type="pct"/>
            <w:shd w:val="clear" w:color="auto" w:fill="auto"/>
          </w:tcPr>
          <w:p w14:paraId="2CA19A43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EA7CB77" w14:textId="222ADD13" w:rsidR="00D1766E" w:rsidRPr="00D7546C" w:rsidRDefault="00934725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1,1</w:t>
            </w:r>
            <w:r w:rsidR="00E31062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31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E31062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008</w:t>
            </w:r>
          </w:p>
        </w:tc>
        <w:tc>
          <w:tcPr>
            <w:tcW w:w="144" w:type="pct"/>
            <w:shd w:val="clear" w:color="auto" w:fill="auto"/>
          </w:tcPr>
          <w:p w14:paraId="163566E1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9B886A1" w14:textId="5EBE5512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b/>
                <w:bCs/>
                <w:sz w:val="28"/>
                <w:szCs w:val="28"/>
              </w:rPr>
              <w:t>982,038</w:t>
            </w:r>
          </w:p>
        </w:tc>
      </w:tr>
      <w:tr w:rsidR="006A5845" w:rsidRPr="00D7546C" w14:paraId="2531DD63" w14:textId="77777777" w:rsidTr="00D1766E">
        <w:trPr>
          <w:trHeight w:val="144"/>
        </w:trPr>
        <w:tc>
          <w:tcPr>
            <w:tcW w:w="2160" w:type="pct"/>
            <w:shd w:val="clear" w:color="auto" w:fill="auto"/>
          </w:tcPr>
          <w:p w14:paraId="576E5E7C" w14:textId="77777777" w:rsidR="00F654B1" w:rsidRPr="00D7546C" w:rsidRDefault="00F654B1" w:rsidP="00A202E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1" w:type="pct"/>
            <w:shd w:val="clear" w:color="auto" w:fill="auto"/>
          </w:tcPr>
          <w:p w14:paraId="402BA5F8" w14:textId="77777777" w:rsidR="00F654B1" w:rsidRPr="00D7546C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658AFCA6" w14:textId="77777777" w:rsidR="00F654B1" w:rsidRPr="00D7546C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00B592E" w14:textId="77777777" w:rsidR="00F654B1" w:rsidRPr="00D7546C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6E68EA43" w14:textId="77777777" w:rsidR="00F654B1" w:rsidRPr="00D7546C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49F00127" w14:textId="77777777" w:rsidR="00F654B1" w:rsidRPr="00D7546C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176915E7" w14:textId="77777777" w:rsidR="00F654B1" w:rsidRPr="00D7546C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357A0580" w14:textId="77777777" w:rsidR="00F654B1" w:rsidRPr="00D7546C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6A5845" w:rsidRPr="00D7546C" w14:paraId="3D86CDF0" w14:textId="77777777" w:rsidTr="00D1766E">
        <w:trPr>
          <w:trHeight w:val="144"/>
        </w:trPr>
        <w:tc>
          <w:tcPr>
            <w:tcW w:w="2160" w:type="pct"/>
            <w:shd w:val="clear" w:color="auto" w:fill="auto"/>
          </w:tcPr>
          <w:p w14:paraId="0506E94C" w14:textId="77777777" w:rsidR="00F654B1" w:rsidRPr="00D7546C" w:rsidRDefault="00F654B1" w:rsidP="00A202E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ลูกหนี้หมุนเวียนอื่น</w:t>
            </w:r>
          </w:p>
        </w:tc>
        <w:tc>
          <w:tcPr>
            <w:tcW w:w="621" w:type="pct"/>
            <w:shd w:val="clear" w:color="auto" w:fill="auto"/>
          </w:tcPr>
          <w:p w14:paraId="7530C346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6AC05D3F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70C62DCC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7DD7EB3C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5F684E03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3F85B49D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076EB79E" w14:textId="77777777" w:rsidR="00F654B1" w:rsidRPr="00D7546C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D1766E" w:rsidRPr="00D7546C" w14:paraId="69DB9F5B" w14:textId="77777777" w:rsidTr="00D1766E">
        <w:trPr>
          <w:trHeight w:val="144"/>
        </w:trPr>
        <w:tc>
          <w:tcPr>
            <w:tcW w:w="2160" w:type="pct"/>
            <w:shd w:val="clear" w:color="auto" w:fill="auto"/>
          </w:tcPr>
          <w:p w14:paraId="77974A19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  <w:shd w:val="clear" w:color="auto" w:fill="auto"/>
          </w:tcPr>
          <w:p w14:paraId="0202A017" w14:textId="4C6F8F97" w:rsidR="00D1766E" w:rsidRPr="00D7546C" w:rsidRDefault="00840E22" w:rsidP="007A6E05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39C44156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390B55D0" w14:textId="779C4F6E" w:rsidR="00D1766E" w:rsidRPr="00D7546C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02E7E7AE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15AFACE5" w14:textId="645866C2" w:rsidR="00D1766E" w:rsidRPr="00D7546C" w:rsidRDefault="003A6087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80,370</w:t>
            </w:r>
          </w:p>
        </w:tc>
        <w:tc>
          <w:tcPr>
            <w:tcW w:w="144" w:type="pct"/>
            <w:shd w:val="clear" w:color="auto" w:fill="auto"/>
          </w:tcPr>
          <w:p w14:paraId="0F8886E4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03AB9E11" w14:textId="1264BE7B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527,012</w:t>
            </w:r>
          </w:p>
        </w:tc>
      </w:tr>
      <w:tr w:rsidR="00D1766E" w:rsidRPr="00D7546C" w14:paraId="159FE7B1" w14:textId="77777777" w:rsidTr="00D1766E">
        <w:trPr>
          <w:trHeight w:val="144"/>
        </w:trPr>
        <w:tc>
          <w:tcPr>
            <w:tcW w:w="2160" w:type="pct"/>
            <w:shd w:val="clear" w:color="auto" w:fill="auto"/>
          </w:tcPr>
          <w:p w14:paraId="297D5434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  <w:shd w:val="clear" w:color="auto" w:fill="auto"/>
          </w:tcPr>
          <w:p w14:paraId="4814292E" w14:textId="1F97BF1B" w:rsidR="00D1766E" w:rsidRPr="00D7546C" w:rsidRDefault="00840E22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15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,284</w:t>
            </w:r>
          </w:p>
        </w:tc>
        <w:tc>
          <w:tcPr>
            <w:tcW w:w="144" w:type="pct"/>
            <w:shd w:val="clear" w:color="auto" w:fill="auto"/>
          </w:tcPr>
          <w:p w14:paraId="487C9ED4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6FE6120A" w14:textId="1255DD03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12,948</w:t>
            </w:r>
          </w:p>
        </w:tc>
        <w:tc>
          <w:tcPr>
            <w:tcW w:w="144" w:type="pct"/>
            <w:shd w:val="clear" w:color="auto" w:fill="auto"/>
          </w:tcPr>
          <w:p w14:paraId="684F0078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39D1D8BB" w14:textId="5E5E39A2" w:rsidR="00D1766E" w:rsidRPr="00D7546C" w:rsidRDefault="00E96035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537</w:t>
            </w:r>
          </w:p>
        </w:tc>
        <w:tc>
          <w:tcPr>
            <w:tcW w:w="144" w:type="pct"/>
            <w:shd w:val="clear" w:color="auto" w:fill="auto"/>
          </w:tcPr>
          <w:p w14:paraId="42744F4E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03134738" w14:textId="2626F194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2,038</w:t>
            </w:r>
          </w:p>
        </w:tc>
      </w:tr>
      <w:tr w:rsidR="00D1766E" w:rsidRPr="00D7546C" w14:paraId="6F96AFEA" w14:textId="77777777" w:rsidTr="00D1766E">
        <w:trPr>
          <w:trHeight w:val="144"/>
        </w:trPr>
        <w:tc>
          <w:tcPr>
            <w:tcW w:w="2160" w:type="pct"/>
            <w:shd w:val="clear" w:color="auto" w:fill="auto"/>
          </w:tcPr>
          <w:p w14:paraId="32883B8F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  <w:shd w:val="clear" w:color="auto" w:fill="auto"/>
          </w:tcPr>
          <w:p w14:paraId="2F61A7A7" w14:textId="512296BE" w:rsidR="00D1766E" w:rsidRPr="00D7546C" w:rsidRDefault="00E31062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56</w:t>
            </w:r>
            <w:r w:rsidR="00934725" w:rsidRPr="00D7546C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146</w:t>
            </w:r>
          </w:p>
        </w:tc>
        <w:tc>
          <w:tcPr>
            <w:tcW w:w="144" w:type="pct"/>
            <w:shd w:val="clear" w:color="auto" w:fill="auto"/>
          </w:tcPr>
          <w:p w14:paraId="50698F2E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7CA6A58F" w14:textId="124E5AC0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49,533</w:t>
            </w:r>
          </w:p>
        </w:tc>
        <w:tc>
          <w:tcPr>
            <w:tcW w:w="144" w:type="pct"/>
            <w:shd w:val="clear" w:color="auto" w:fill="auto"/>
          </w:tcPr>
          <w:p w14:paraId="202A5497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  <w:shd w:val="clear" w:color="auto" w:fill="auto"/>
          </w:tcPr>
          <w:p w14:paraId="12FBDF3A" w14:textId="0243810A" w:rsidR="00D1766E" w:rsidRPr="00D7546C" w:rsidRDefault="00E31062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45</w:t>
            </w:r>
            <w:r w:rsidR="00934725" w:rsidRPr="00D7546C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193</w:t>
            </w:r>
          </w:p>
        </w:tc>
        <w:tc>
          <w:tcPr>
            <w:tcW w:w="144" w:type="pct"/>
            <w:shd w:val="clear" w:color="auto" w:fill="auto"/>
          </w:tcPr>
          <w:p w14:paraId="63AF7AA7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5E01368D" w14:textId="2C22FE99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37,215</w:t>
            </w:r>
          </w:p>
        </w:tc>
      </w:tr>
      <w:tr w:rsidR="00D1766E" w:rsidRPr="00D7546C" w14:paraId="77AA07BF" w14:textId="77777777" w:rsidTr="00D1766E">
        <w:trPr>
          <w:trHeight w:val="144"/>
        </w:trPr>
        <w:tc>
          <w:tcPr>
            <w:tcW w:w="2160" w:type="pct"/>
            <w:shd w:val="clear" w:color="auto" w:fill="auto"/>
          </w:tcPr>
          <w:p w14:paraId="02E7850B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6E7B32B" w14:textId="33D95AFC" w:rsidR="00D1766E" w:rsidRPr="00D7546C" w:rsidRDefault="00E31062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71</w:t>
            </w:r>
            <w:r w:rsidR="00934725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430</w:t>
            </w:r>
          </w:p>
        </w:tc>
        <w:tc>
          <w:tcPr>
            <w:tcW w:w="144" w:type="pct"/>
            <w:shd w:val="clear" w:color="auto" w:fill="auto"/>
          </w:tcPr>
          <w:p w14:paraId="01D126A2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FC3CD30" w14:textId="027471D2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="Angsana New" w:hAnsi="Angsana New" w:cs="Angsana New"/>
                <w:b/>
                <w:bCs/>
                <w:sz w:val="28"/>
                <w:szCs w:val="28"/>
              </w:rPr>
              <w:t>62,481</w:t>
            </w:r>
          </w:p>
        </w:tc>
        <w:tc>
          <w:tcPr>
            <w:tcW w:w="144" w:type="pct"/>
            <w:shd w:val="clear" w:color="auto" w:fill="auto"/>
          </w:tcPr>
          <w:p w14:paraId="25A38BCD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E370780" w14:textId="6BA70F68" w:rsidR="00D1766E" w:rsidRPr="00D7546C" w:rsidRDefault="00934725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</w:t>
            </w:r>
            <w:r w:rsidR="00E31062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26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,1</w:t>
            </w:r>
            <w:r w:rsidR="00E31062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00</w:t>
            </w:r>
          </w:p>
        </w:tc>
        <w:tc>
          <w:tcPr>
            <w:tcW w:w="144" w:type="pct"/>
            <w:shd w:val="clear" w:color="auto" w:fill="auto"/>
          </w:tcPr>
          <w:p w14:paraId="70276CAC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3810503" w14:textId="40A0D3B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="Angsana New" w:hAnsi="Angsana New" w:cs="Angsana New"/>
                <w:b/>
                <w:bCs/>
                <w:sz w:val="28"/>
                <w:szCs w:val="28"/>
              </w:rPr>
              <w:t>566,265</w:t>
            </w:r>
          </w:p>
        </w:tc>
      </w:tr>
      <w:tr w:rsidR="006A5845" w:rsidRPr="00D7546C" w14:paraId="3EBEDEE3" w14:textId="77777777" w:rsidTr="00D1766E">
        <w:trPr>
          <w:trHeight w:val="144"/>
        </w:trPr>
        <w:tc>
          <w:tcPr>
            <w:tcW w:w="2160" w:type="pct"/>
            <w:shd w:val="clear" w:color="auto" w:fill="auto"/>
          </w:tcPr>
          <w:p w14:paraId="2000A9D3" w14:textId="77777777" w:rsidR="008C3479" w:rsidRPr="00D7546C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21" w:type="pct"/>
            <w:shd w:val="clear" w:color="auto" w:fill="auto"/>
          </w:tcPr>
          <w:p w14:paraId="547FD2C7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46C5EEF0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326C5471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00F03212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19BD86CD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16E92B09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0A24BEF8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6A5845" w:rsidRPr="00D7546C" w14:paraId="4304BD9A" w14:textId="77777777" w:rsidTr="00D1766E">
        <w:trPr>
          <w:trHeight w:val="144"/>
        </w:trPr>
        <w:tc>
          <w:tcPr>
            <w:tcW w:w="2160" w:type="pct"/>
            <w:shd w:val="clear" w:color="auto" w:fill="auto"/>
          </w:tcPr>
          <w:p w14:paraId="307D5D3C" w14:textId="77777777" w:rsidR="008C3479" w:rsidRPr="00D7546C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เงินให้กู้ยืมระยะสั้น</w:t>
            </w:r>
          </w:p>
        </w:tc>
        <w:tc>
          <w:tcPr>
            <w:tcW w:w="621" w:type="pct"/>
            <w:shd w:val="clear" w:color="auto" w:fill="auto"/>
          </w:tcPr>
          <w:p w14:paraId="546E83DD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2EC5908D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6C472DD6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01B668ED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4DE3FB14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3E2403D6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06B403DC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D7546C" w14:paraId="20CCB20E" w14:textId="77777777" w:rsidTr="00D1766E">
        <w:trPr>
          <w:trHeight w:val="144"/>
        </w:trPr>
        <w:tc>
          <w:tcPr>
            <w:tcW w:w="2160" w:type="pct"/>
            <w:shd w:val="clear" w:color="auto" w:fill="auto"/>
          </w:tcPr>
          <w:p w14:paraId="27EA9D01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  <w:shd w:val="clear" w:color="auto" w:fill="auto"/>
          </w:tcPr>
          <w:p w14:paraId="6E9603F4" w14:textId="057DE392" w:rsidR="00D1766E" w:rsidRPr="00D7546C" w:rsidRDefault="008A43EC" w:rsidP="007A6E05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0C22AA9E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8F8365B" w14:textId="7397AF69" w:rsidR="00D1766E" w:rsidRPr="00D7546C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554A1B6C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170ADA53" w14:textId="6F3721F0" w:rsidR="00D1766E" w:rsidRPr="00D7546C" w:rsidRDefault="00037637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1,5</w:t>
            </w:r>
            <w:r w:rsidR="0090476A" w:rsidRPr="00D7546C">
              <w:rPr>
                <w:rFonts w:asciiTheme="majorBidi" w:hAnsiTheme="majorBidi" w:cstheme="majorBidi"/>
                <w:sz w:val="28"/>
                <w:szCs w:val="28"/>
              </w:rPr>
              <w:t>73,940</w:t>
            </w:r>
          </w:p>
        </w:tc>
        <w:tc>
          <w:tcPr>
            <w:tcW w:w="144" w:type="pct"/>
            <w:shd w:val="clear" w:color="auto" w:fill="auto"/>
          </w:tcPr>
          <w:p w14:paraId="16665EB3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704BA382" w14:textId="1F1A3AA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913,440</w:t>
            </w:r>
          </w:p>
        </w:tc>
      </w:tr>
      <w:tr w:rsidR="00D1766E" w:rsidRPr="00D7546C" w14:paraId="37F7E1CF" w14:textId="77777777" w:rsidTr="00D1766E">
        <w:trPr>
          <w:trHeight w:val="144"/>
        </w:trPr>
        <w:tc>
          <w:tcPr>
            <w:tcW w:w="2160" w:type="pct"/>
            <w:shd w:val="clear" w:color="auto" w:fill="auto"/>
          </w:tcPr>
          <w:p w14:paraId="67D7986D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  <w:shd w:val="clear" w:color="auto" w:fill="auto"/>
          </w:tcPr>
          <w:p w14:paraId="54FF8987" w14:textId="1FC8B645" w:rsidR="00D1766E" w:rsidRPr="00D7546C" w:rsidRDefault="00D957A9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63</w:t>
            </w:r>
            <w:r w:rsidR="00BF1DCC" w:rsidRPr="00D7546C">
              <w:rPr>
                <w:rFonts w:asciiTheme="majorBidi" w:hAnsiTheme="majorBidi" w:cstheme="majorBidi"/>
                <w:sz w:val="28"/>
                <w:szCs w:val="28"/>
              </w:rPr>
              <w:t>,000</w:t>
            </w:r>
          </w:p>
        </w:tc>
        <w:tc>
          <w:tcPr>
            <w:tcW w:w="144" w:type="pct"/>
            <w:shd w:val="clear" w:color="auto" w:fill="auto"/>
          </w:tcPr>
          <w:p w14:paraId="6A4BEA84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7D70A80F" w14:textId="04260478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29,500</w:t>
            </w:r>
          </w:p>
        </w:tc>
        <w:tc>
          <w:tcPr>
            <w:tcW w:w="144" w:type="pct"/>
            <w:shd w:val="clear" w:color="auto" w:fill="auto"/>
          </w:tcPr>
          <w:p w14:paraId="65EC4D0B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35549A1B" w14:textId="508B4189" w:rsidR="00D1766E" w:rsidRPr="00D7546C" w:rsidRDefault="0090476A" w:rsidP="007A6E05">
            <w:pPr>
              <w:pStyle w:val="acctfourfigures"/>
              <w:tabs>
                <w:tab w:val="clear" w:pos="765"/>
                <w:tab w:val="decimal" w:pos="529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09A8C1FF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A27125A" w14:textId="1FEC17B1" w:rsidR="00D1766E" w:rsidRPr="00D7546C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3,500</w:t>
            </w:r>
          </w:p>
        </w:tc>
      </w:tr>
      <w:tr w:rsidR="00D1766E" w:rsidRPr="00D7546C" w14:paraId="7B40B76E" w14:textId="77777777" w:rsidTr="00D1766E">
        <w:tc>
          <w:tcPr>
            <w:tcW w:w="2160" w:type="pct"/>
            <w:shd w:val="clear" w:color="auto" w:fill="auto"/>
          </w:tcPr>
          <w:p w14:paraId="3B9E973E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E1D0595" w14:textId="74323F35" w:rsidR="00D1766E" w:rsidRPr="00D7546C" w:rsidRDefault="008A43E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63,000</w:t>
            </w:r>
          </w:p>
        </w:tc>
        <w:tc>
          <w:tcPr>
            <w:tcW w:w="144" w:type="pct"/>
            <w:shd w:val="clear" w:color="auto" w:fill="auto"/>
          </w:tcPr>
          <w:p w14:paraId="4A6BF9B9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B580AD2" w14:textId="4F5E7958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b/>
                <w:bCs/>
                <w:sz w:val="28"/>
                <w:szCs w:val="28"/>
              </w:rPr>
              <w:t>29,500</w:t>
            </w:r>
          </w:p>
        </w:tc>
        <w:tc>
          <w:tcPr>
            <w:tcW w:w="144" w:type="pct"/>
            <w:shd w:val="clear" w:color="auto" w:fill="auto"/>
          </w:tcPr>
          <w:p w14:paraId="6BA3E13E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9050841" w14:textId="0E7851B6" w:rsidR="00D1766E" w:rsidRPr="00D7546C" w:rsidRDefault="0090476A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1,573,940</w:t>
            </w:r>
          </w:p>
        </w:tc>
        <w:tc>
          <w:tcPr>
            <w:tcW w:w="144" w:type="pct"/>
            <w:shd w:val="clear" w:color="auto" w:fill="auto"/>
          </w:tcPr>
          <w:p w14:paraId="211A5B7D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B3494E4" w14:textId="55DC928D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b/>
                <w:bCs/>
                <w:sz w:val="28"/>
                <w:szCs w:val="28"/>
              </w:rPr>
              <w:t>916,940</w:t>
            </w:r>
          </w:p>
        </w:tc>
      </w:tr>
      <w:tr w:rsidR="006A5845" w:rsidRPr="00D7546C" w14:paraId="49F8FCE7" w14:textId="77777777" w:rsidTr="00D1766E">
        <w:tc>
          <w:tcPr>
            <w:tcW w:w="2160" w:type="pct"/>
            <w:shd w:val="clear" w:color="auto" w:fill="auto"/>
          </w:tcPr>
          <w:p w14:paraId="239B3135" w14:textId="77777777" w:rsidR="00DE1666" w:rsidRPr="00D7546C" w:rsidRDefault="00DE1666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621" w:type="pct"/>
            <w:tcBorders>
              <w:top w:val="single" w:sz="4" w:space="0" w:color="auto"/>
            </w:tcBorders>
            <w:shd w:val="clear" w:color="auto" w:fill="auto"/>
          </w:tcPr>
          <w:p w14:paraId="13BB757B" w14:textId="77777777" w:rsidR="00DE1666" w:rsidRPr="00D7546C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19969E24" w14:textId="77777777" w:rsidR="00DE1666" w:rsidRPr="00D7546C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  <w:shd w:val="clear" w:color="auto" w:fill="auto"/>
          </w:tcPr>
          <w:p w14:paraId="423D963B" w14:textId="77777777" w:rsidR="00DE1666" w:rsidRPr="00D7546C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4FB93664" w14:textId="77777777" w:rsidR="00DE1666" w:rsidRPr="00D7546C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</w:tcPr>
          <w:p w14:paraId="0F6875D2" w14:textId="77777777" w:rsidR="00DE1666" w:rsidRPr="00D7546C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357CA473" w14:textId="77777777" w:rsidR="00DE1666" w:rsidRPr="00D7546C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  <w:shd w:val="clear" w:color="auto" w:fill="auto"/>
          </w:tcPr>
          <w:p w14:paraId="09BD9B3C" w14:textId="77777777" w:rsidR="00DE1666" w:rsidRPr="00D7546C" w:rsidRDefault="00DE1666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6A5845" w:rsidRPr="00D7546C" w14:paraId="3952B880" w14:textId="77777777" w:rsidTr="00D1766E">
        <w:trPr>
          <w:trHeight w:val="144"/>
        </w:trPr>
        <w:tc>
          <w:tcPr>
            <w:tcW w:w="2160" w:type="pct"/>
            <w:shd w:val="clear" w:color="auto" w:fill="auto"/>
          </w:tcPr>
          <w:p w14:paraId="593A5FC9" w14:textId="77777777" w:rsidR="008C3479" w:rsidRPr="00D7546C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เงินให้กู้ยืมระยะยาว</w:t>
            </w:r>
          </w:p>
        </w:tc>
        <w:tc>
          <w:tcPr>
            <w:tcW w:w="621" w:type="pct"/>
            <w:shd w:val="clear" w:color="auto" w:fill="auto"/>
          </w:tcPr>
          <w:p w14:paraId="2F79988F" w14:textId="77777777" w:rsidR="008C3479" w:rsidRPr="00D7546C" w:rsidRDefault="008C3479" w:rsidP="008C3479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66DE670F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7D24A4BB" w14:textId="77777777" w:rsidR="008C3479" w:rsidRPr="00D7546C" w:rsidRDefault="008C3479" w:rsidP="008C3479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  <w:shd w:val="clear" w:color="auto" w:fill="auto"/>
          </w:tcPr>
          <w:p w14:paraId="01D08490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377A27B5" w14:textId="77777777" w:rsidR="008C3479" w:rsidRPr="00D7546C" w:rsidRDefault="008C3479" w:rsidP="008C3479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645228B7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3EF0DCC8" w14:textId="77777777" w:rsidR="008C3479" w:rsidRPr="00D7546C" w:rsidRDefault="008C3479" w:rsidP="008C347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D7546C" w14:paraId="6DA5DAA7" w14:textId="77777777" w:rsidTr="00D1766E">
        <w:trPr>
          <w:trHeight w:val="144"/>
        </w:trPr>
        <w:tc>
          <w:tcPr>
            <w:tcW w:w="2160" w:type="pct"/>
            <w:shd w:val="clear" w:color="auto" w:fill="auto"/>
          </w:tcPr>
          <w:p w14:paraId="357CEA28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  <w:shd w:val="clear" w:color="auto" w:fill="auto"/>
          </w:tcPr>
          <w:p w14:paraId="142FCA57" w14:textId="19A846AE" w:rsidR="00D1766E" w:rsidRPr="00D7546C" w:rsidRDefault="0090647F" w:rsidP="007A6E05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08721BDD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1CA39FDD" w14:textId="4A404C17" w:rsidR="00D1766E" w:rsidRPr="00D7546C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4C38AC10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352DC64B" w14:textId="702B9881" w:rsidR="00D1766E" w:rsidRPr="00D7546C" w:rsidRDefault="00BF1DCC" w:rsidP="003C367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2,271,434</w:t>
            </w:r>
          </w:p>
        </w:tc>
        <w:tc>
          <w:tcPr>
            <w:tcW w:w="144" w:type="pct"/>
            <w:shd w:val="clear" w:color="auto" w:fill="auto"/>
          </w:tcPr>
          <w:p w14:paraId="381CF4FA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49EEEA78" w14:textId="36AA7530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2,147,434</w:t>
            </w:r>
          </w:p>
        </w:tc>
      </w:tr>
      <w:tr w:rsidR="00D1766E" w:rsidRPr="00D7546C" w14:paraId="01E17D8B" w14:textId="77777777" w:rsidTr="00D1766E">
        <w:trPr>
          <w:trHeight w:val="144"/>
        </w:trPr>
        <w:tc>
          <w:tcPr>
            <w:tcW w:w="2160" w:type="pct"/>
            <w:shd w:val="clear" w:color="auto" w:fill="auto"/>
          </w:tcPr>
          <w:p w14:paraId="0EC22970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  <w:shd w:val="clear" w:color="auto" w:fill="auto"/>
          </w:tcPr>
          <w:p w14:paraId="49BC6F66" w14:textId="534E2799" w:rsidR="00D1766E" w:rsidRPr="00D7546C" w:rsidRDefault="0090647F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23,886</w:t>
            </w:r>
          </w:p>
        </w:tc>
        <w:tc>
          <w:tcPr>
            <w:tcW w:w="144" w:type="pct"/>
            <w:shd w:val="clear" w:color="auto" w:fill="auto"/>
          </w:tcPr>
          <w:p w14:paraId="5D0A815B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581" w:type="pct"/>
            <w:shd w:val="clear" w:color="auto" w:fill="auto"/>
          </w:tcPr>
          <w:p w14:paraId="77117013" w14:textId="517E3341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24,503</w:t>
            </w:r>
          </w:p>
        </w:tc>
        <w:tc>
          <w:tcPr>
            <w:tcW w:w="144" w:type="pct"/>
            <w:shd w:val="clear" w:color="auto" w:fill="auto"/>
          </w:tcPr>
          <w:p w14:paraId="730577F1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33D7603F" w14:textId="75518F42" w:rsidR="00D1766E" w:rsidRPr="00D7546C" w:rsidRDefault="00456DDD" w:rsidP="007A6E05">
            <w:pPr>
              <w:pStyle w:val="acctfourfigures"/>
              <w:tabs>
                <w:tab w:val="clear" w:pos="765"/>
                <w:tab w:val="decimal" w:pos="529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689428ED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16F2F659" w14:textId="7BA840E8" w:rsidR="00D1766E" w:rsidRPr="00D7546C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D1766E" w:rsidRPr="00D7546C" w14:paraId="46B4C5FE" w14:textId="77777777" w:rsidTr="00D1766E">
        <w:tc>
          <w:tcPr>
            <w:tcW w:w="2160" w:type="pct"/>
            <w:shd w:val="clear" w:color="auto" w:fill="auto"/>
          </w:tcPr>
          <w:p w14:paraId="5DF08B58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01EA175" w14:textId="29E041AA" w:rsidR="00D1766E" w:rsidRPr="00D7546C" w:rsidRDefault="0090647F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23,886</w:t>
            </w:r>
          </w:p>
        </w:tc>
        <w:tc>
          <w:tcPr>
            <w:tcW w:w="144" w:type="pct"/>
            <w:shd w:val="clear" w:color="auto" w:fill="auto"/>
          </w:tcPr>
          <w:p w14:paraId="6224F452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EBDE081" w14:textId="001B6998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b/>
                <w:bCs/>
                <w:sz w:val="28"/>
                <w:szCs w:val="28"/>
              </w:rPr>
              <w:t>24,503</w:t>
            </w:r>
          </w:p>
        </w:tc>
        <w:tc>
          <w:tcPr>
            <w:tcW w:w="144" w:type="pct"/>
            <w:shd w:val="clear" w:color="auto" w:fill="auto"/>
          </w:tcPr>
          <w:p w14:paraId="155A923A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EA87AFC" w14:textId="35ECB3C5" w:rsidR="00D1766E" w:rsidRPr="00D7546C" w:rsidRDefault="00BF1DC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2,271,434</w:t>
            </w:r>
          </w:p>
        </w:tc>
        <w:tc>
          <w:tcPr>
            <w:tcW w:w="144" w:type="pct"/>
            <w:shd w:val="clear" w:color="auto" w:fill="auto"/>
          </w:tcPr>
          <w:p w14:paraId="3082ED10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9CD5EA6" w14:textId="224A8B05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b/>
                <w:bCs/>
                <w:sz w:val="28"/>
                <w:szCs w:val="28"/>
              </w:rPr>
              <w:t>2,147,434</w:t>
            </w:r>
          </w:p>
        </w:tc>
      </w:tr>
      <w:tr w:rsidR="006A5845" w:rsidRPr="00D7546C" w14:paraId="3B10E69C" w14:textId="77777777" w:rsidTr="00D1766E">
        <w:tc>
          <w:tcPr>
            <w:tcW w:w="2160" w:type="pct"/>
            <w:shd w:val="clear" w:color="auto" w:fill="auto"/>
          </w:tcPr>
          <w:p w14:paraId="201C8A40" w14:textId="77777777" w:rsidR="008C3479" w:rsidRPr="00D7546C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1" w:type="pct"/>
            <w:tcBorders>
              <w:top w:val="single" w:sz="4" w:space="0" w:color="auto"/>
            </w:tcBorders>
            <w:shd w:val="clear" w:color="auto" w:fill="auto"/>
          </w:tcPr>
          <w:p w14:paraId="01F07F16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02482D90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  <w:shd w:val="clear" w:color="auto" w:fill="auto"/>
          </w:tcPr>
          <w:p w14:paraId="26089421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322783E9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</w:tcBorders>
            <w:shd w:val="clear" w:color="auto" w:fill="auto"/>
          </w:tcPr>
          <w:p w14:paraId="30FC503F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5A9F491E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  <w:shd w:val="clear" w:color="auto" w:fill="auto"/>
          </w:tcPr>
          <w:p w14:paraId="2BC4E1A3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6A5845" w:rsidRPr="00D7546C" w14:paraId="698EB0AB" w14:textId="77777777" w:rsidTr="00D1766E">
        <w:tc>
          <w:tcPr>
            <w:tcW w:w="2160" w:type="pct"/>
            <w:shd w:val="clear" w:color="auto" w:fill="auto"/>
          </w:tcPr>
          <w:p w14:paraId="69AB9143" w14:textId="77777777" w:rsidR="008C3479" w:rsidRPr="00D7546C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สินทรัพย์ไม่หมุนเวียนอื่น</w:t>
            </w:r>
          </w:p>
        </w:tc>
        <w:tc>
          <w:tcPr>
            <w:tcW w:w="621" w:type="pct"/>
            <w:shd w:val="clear" w:color="auto" w:fill="auto"/>
          </w:tcPr>
          <w:p w14:paraId="75F09A3E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2A5A33BC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617F8CD6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754AC9E7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51308CCA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4E96148C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6E9F1FAA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D7546C" w14:paraId="186D28C4" w14:textId="77777777" w:rsidTr="00D1766E">
        <w:tc>
          <w:tcPr>
            <w:tcW w:w="2160" w:type="pct"/>
            <w:shd w:val="clear" w:color="auto" w:fill="auto"/>
          </w:tcPr>
          <w:p w14:paraId="221C9053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  <w:shd w:val="clear" w:color="auto" w:fill="auto"/>
          </w:tcPr>
          <w:p w14:paraId="3CD991D3" w14:textId="72F22F19" w:rsidR="00D1766E" w:rsidRPr="00D7546C" w:rsidRDefault="00E9039B" w:rsidP="007A6E05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01BC250C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9E5E539" w14:textId="690C67F7" w:rsidR="00D1766E" w:rsidRPr="00D7546C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73978776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17349CDA" w14:textId="0C5D50D2" w:rsidR="00D1766E" w:rsidRPr="00D7546C" w:rsidRDefault="00D55C2F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38,</w:t>
            </w:r>
            <w:r w:rsidR="00E9039B" w:rsidRPr="00D7546C">
              <w:rPr>
                <w:rFonts w:asciiTheme="majorBidi" w:hAnsiTheme="majorBidi" w:cstheme="majorBidi"/>
                <w:sz w:val="28"/>
                <w:szCs w:val="28"/>
              </w:rPr>
              <w:t>820</w:t>
            </w:r>
          </w:p>
        </w:tc>
        <w:tc>
          <w:tcPr>
            <w:tcW w:w="144" w:type="pct"/>
            <w:shd w:val="clear" w:color="auto" w:fill="auto"/>
          </w:tcPr>
          <w:p w14:paraId="587208B9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9C57D85" w14:textId="27B46622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</w:rPr>
              <w:t>38,820</w:t>
            </w:r>
          </w:p>
        </w:tc>
      </w:tr>
      <w:tr w:rsidR="00D1766E" w:rsidRPr="00D7546C" w14:paraId="232D9FF7" w14:textId="77777777" w:rsidTr="00D1766E">
        <w:tc>
          <w:tcPr>
            <w:tcW w:w="2160" w:type="pct"/>
            <w:shd w:val="clear" w:color="auto" w:fill="auto"/>
          </w:tcPr>
          <w:p w14:paraId="2EC1ABB0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621" w:type="pct"/>
            <w:tcBorders>
              <w:bottom w:val="single" w:sz="4" w:space="0" w:color="auto"/>
            </w:tcBorders>
            <w:shd w:val="clear" w:color="auto" w:fill="auto"/>
          </w:tcPr>
          <w:p w14:paraId="56E45986" w14:textId="480FBB02" w:rsidR="00D1766E" w:rsidRPr="00D7546C" w:rsidRDefault="00BF1DC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10,719</w:t>
            </w:r>
          </w:p>
        </w:tc>
        <w:tc>
          <w:tcPr>
            <w:tcW w:w="144" w:type="pct"/>
            <w:shd w:val="clear" w:color="auto" w:fill="auto"/>
          </w:tcPr>
          <w:p w14:paraId="114B5AAD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12E24F08" w14:textId="5F545505" w:rsidR="00D1766E" w:rsidRPr="00D7546C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</w:rPr>
              <w:t>8,334</w:t>
            </w:r>
          </w:p>
        </w:tc>
        <w:tc>
          <w:tcPr>
            <w:tcW w:w="144" w:type="pct"/>
            <w:shd w:val="clear" w:color="auto" w:fill="auto"/>
          </w:tcPr>
          <w:p w14:paraId="0EFE9185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  <w:shd w:val="clear" w:color="auto" w:fill="auto"/>
          </w:tcPr>
          <w:p w14:paraId="572143DA" w14:textId="786CF7E4" w:rsidR="00D1766E" w:rsidRPr="00D7546C" w:rsidRDefault="00BF1DC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2,257</w:t>
            </w:r>
          </w:p>
        </w:tc>
        <w:tc>
          <w:tcPr>
            <w:tcW w:w="144" w:type="pct"/>
            <w:shd w:val="clear" w:color="auto" w:fill="auto"/>
          </w:tcPr>
          <w:p w14:paraId="3234E64D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3273E53A" w14:textId="0C8916BD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</w:rPr>
              <w:t>2,454</w:t>
            </w:r>
          </w:p>
        </w:tc>
      </w:tr>
      <w:tr w:rsidR="00D1766E" w:rsidRPr="00D7546C" w14:paraId="2687801E" w14:textId="77777777" w:rsidTr="00D1766E">
        <w:tc>
          <w:tcPr>
            <w:tcW w:w="2160" w:type="pct"/>
            <w:shd w:val="clear" w:color="auto" w:fill="auto"/>
          </w:tcPr>
          <w:p w14:paraId="285E7B8F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BB6D299" w14:textId="14C495B3" w:rsidR="00D1766E" w:rsidRPr="00D7546C" w:rsidRDefault="00BF1DC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10,719</w:t>
            </w:r>
          </w:p>
        </w:tc>
        <w:tc>
          <w:tcPr>
            <w:tcW w:w="144" w:type="pct"/>
            <w:shd w:val="clear" w:color="auto" w:fill="auto"/>
          </w:tcPr>
          <w:p w14:paraId="3FBA1385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08BAA49" w14:textId="7C457F5F" w:rsidR="00D1766E" w:rsidRPr="00D7546C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b/>
                <w:bCs/>
                <w:sz w:val="28"/>
                <w:szCs w:val="28"/>
              </w:rPr>
              <w:t>8,334</w:t>
            </w:r>
          </w:p>
        </w:tc>
        <w:tc>
          <w:tcPr>
            <w:tcW w:w="144" w:type="pct"/>
            <w:shd w:val="clear" w:color="auto" w:fill="auto"/>
          </w:tcPr>
          <w:p w14:paraId="69108B9B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AC8B863" w14:textId="484D34F5" w:rsidR="00D1766E" w:rsidRPr="00D7546C" w:rsidRDefault="00BF1DCC" w:rsidP="007A6E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41,077</w:t>
            </w:r>
          </w:p>
        </w:tc>
        <w:tc>
          <w:tcPr>
            <w:tcW w:w="144" w:type="pct"/>
            <w:shd w:val="clear" w:color="auto" w:fill="auto"/>
          </w:tcPr>
          <w:p w14:paraId="41568A34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000B75F" w14:textId="0A1BDD98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b/>
                <w:bCs/>
                <w:sz w:val="28"/>
              </w:rPr>
              <w:t>41,274</w:t>
            </w:r>
          </w:p>
        </w:tc>
      </w:tr>
      <w:tr w:rsidR="006A5845" w:rsidRPr="00D7546C" w14:paraId="1182085B" w14:textId="77777777" w:rsidTr="00D1766E">
        <w:tc>
          <w:tcPr>
            <w:tcW w:w="2160" w:type="pct"/>
            <w:shd w:val="clear" w:color="auto" w:fill="auto"/>
          </w:tcPr>
          <w:p w14:paraId="0310E9DC" w14:textId="77777777" w:rsidR="008C3479" w:rsidRPr="00D7546C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7E4160A3" w14:textId="77777777" w:rsidR="008B022F" w:rsidRPr="00D7546C" w:rsidRDefault="008B022F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0C4B65DC" w14:textId="77777777" w:rsidR="008B022F" w:rsidRPr="00D7546C" w:rsidRDefault="008B022F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</w:p>
          <w:p w14:paraId="374AD91D" w14:textId="77777777" w:rsidR="008B022F" w:rsidRPr="00D7546C" w:rsidRDefault="008B022F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1" w:type="pct"/>
            <w:shd w:val="clear" w:color="auto" w:fill="auto"/>
          </w:tcPr>
          <w:p w14:paraId="4D77FBAF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0EFF53BA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743BB04D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30E780D8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3C46B683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7FD48379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16C4A887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6A5845" w:rsidRPr="00D7546C" w14:paraId="53C78481" w14:textId="77777777" w:rsidTr="00D1766E">
        <w:tc>
          <w:tcPr>
            <w:tcW w:w="2160" w:type="pct"/>
            <w:shd w:val="clear" w:color="auto" w:fill="auto"/>
          </w:tcPr>
          <w:p w14:paraId="44873F35" w14:textId="77777777" w:rsidR="008C3479" w:rsidRPr="00D7546C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เจ้าหนี้การค้า</w:t>
            </w:r>
          </w:p>
        </w:tc>
        <w:tc>
          <w:tcPr>
            <w:tcW w:w="621" w:type="pct"/>
            <w:shd w:val="clear" w:color="auto" w:fill="auto"/>
          </w:tcPr>
          <w:p w14:paraId="1390BE48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32E08475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6A464E19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262F0DDE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7633CFFE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3CBF3504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0E61AA1B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D7546C" w14:paraId="5A8C9E0F" w14:textId="77777777" w:rsidTr="00D1766E">
        <w:tc>
          <w:tcPr>
            <w:tcW w:w="2160" w:type="pct"/>
            <w:shd w:val="clear" w:color="auto" w:fill="auto"/>
          </w:tcPr>
          <w:p w14:paraId="283339A2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  <w:shd w:val="clear" w:color="auto" w:fill="auto"/>
          </w:tcPr>
          <w:p w14:paraId="5036BD7D" w14:textId="49256A0A" w:rsidR="00D1766E" w:rsidRPr="00D7546C" w:rsidRDefault="003D0439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5F1042BE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0DDD672A" w14:textId="71F06FB7" w:rsidR="00D1766E" w:rsidRPr="00D7546C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01CB7E91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76C33F03" w14:textId="5410872C" w:rsidR="00D1766E" w:rsidRPr="00D7546C" w:rsidRDefault="00F13160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120,570</w:t>
            </w:r>
          </w:p>
        </w:tc>
        <w:tc>
          <w:tcPr>
            <w:tcW w:w="144" w:type="pct"/>
            <w:shd w:val="clear" w:color="auto" w:fill="auto"/>
          </w:tcPr>
          <w:p w14:paraId="3B555B17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54945BA5" w14:textId="6EF28536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</w:rPr>
              <w:t>135,124</w:t>
            </w:r>
          </w:p>
        </w:tc>
      </w:tr>
      <w:tr w:rsidR="00D1766E" w:rsidRPr="00D7546C" w14:paraId="77578149" w14:textId="77777777" w:rsidTr="00D1766E">
        <w:tc>
          <w:tcPr>
            <w:tcW w:w="2160" w:type="pct"/>
            <w:shd w:val="clear" w:color="auto" w:fill="auto"/>
          </w:tcPr>
          <w:p w14:paraId="5F988C79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  <w:shd w:val="clear" w:color="auto" w:fill="auto"/>
          </w:tcPr>
          <w:p w14:paraId="7A51F4CA" w14:textId="45FD70F1" w:rsidR="00D1766E" w:rsidRPr="00D7546C" w:rsidRDefault="003D0439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23</w:t>
            </w:r>
            <w:r w:rsidR="008251FE" w:rsidRPr="00D7546C">
              <w:rPr>
                <w:rFonts w:asciiTheme="majorBidi" w:hAnsiTheme="majorBidi" w:cstheme="majorBidi"/>
                <w:sz w:val="28"/>
                <w:szCs w:val="28"/>
              </w:rPr>
              <w:t>,659</w:t>
            </w:r>
          </w:p>
        </w:tc>
        <w:tc>
          <w:tcPr>
            <w:tcW w:w="144" w:type="pct"/>
            <w:shd w:val="clear" w:color="auto" w:fill="auto"/>
          </w:tcPr>
          <w:p w14:paraId="3528ECBC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7E0EABCE" w14:textId="41A10E02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</w:rPr>
              <w:t>15,276</w:t>
            </w:r>
          </w:p>
        </w:tc>
        <w:tc>
          <w:tcPr>
            <w:tcW w:w="144" w:type="pct"/>
            <w:shd w:val="clear" w:color="auto" w:fill="auto"/>
          </w:tcPr>
          <w:p w14:paraId="13E1F0EE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5DE48DEF" w14:textId="42378F1C" w:rsidR="00D1766E" w:rsidRPr="00D7546C" w:rsidRDefault="00F13160" w:rsidP="001428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1,425</w:t>
            </w:r>
          </w:p>
        </w:tc>
        <w:tc>
          <w:tcPr>
            <w:tcW w:w="144" w:type="pct"/>
            <w:shd w:val="clear" w:color="auto" w:fill="auto"/>
          </w:tcPr>
          <w:p w14:paraId="242601DD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61222E4F" w14:textId="73239CC4" w:rsidR="00D1766E" w:rsidRPr="00D7546C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</w:rPr>
              <w:t>3,719</w:t>
            </w:r>
          </w:p>
        </w:tc>
      </w:tr>
      <w:tr w:rsidR="00D1766E" w:rsidRPr="00D7546C" w14:paraId="2D103923" w14:textId="77777777" w:rsidTr="00D1766E">
        <w:tc>
          <w:tcPr>
            <w:tcW w:w="2160" w:type="pct"/>
            <w:shd w:val="clear" w:color="auto" w:fill="auto"/>
          </w:tcPr>
          <w:p w14:paraId="7307BFA2" w14:textId="294A383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621" w:type="pct"/>
            <w:tcBorders>
              <w:bottom w:val="single" w:sz="4" w:space="0" w:color="auto"/>
            </w:tcBorders>
            <w:shd w:val="clear" w:color="auto" w:fill="auto"/>
          </w:tcPr>
          <w:p w14:paraId="0B4F9C45" w14:textId="097C1E96" w:rsidR="00D1766E" w:rsidRPr="00D7546C" w:rsidRDefault="00D00FB8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40,839</w:t>
            </w:r>
          </w:p>
        </w:tc>
        <w:tc>
          <w:tcPr>
            <w:tcW w:w="144" w:type="pct"/>
            <w:shd w:val="clear" w:color="auto" w:fill="auto"/>
          </w:tcPr>
          <w:p w14:paraId="082AC4A2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6BC62BDA" w14:textId="43827668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</w:rPr>
              <w:t>28,149</w:t>
            </w:r>
          </w:p>
        </w:tc>
        <w:tc>
          <w:tcPr>
            <w:tcW w:w="144" w:type="pct"/>
            <w:shd w:val="clear" w:color="auto" w:fill="auto"/>
          </w:tcPr>
          <w:p w14:paraId="2C8D4275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  <w:shd w:val="clear" w:color="auto" w:fill="auto"/>
          </w:tcPr>
          <w:p w14:paraId="423B4A83" w14:textId="15C2BC98" w:rsidR="00D1766E" w:rsidRPr="00D7546C" w:rsidRDefault="00435849" w:rsidP="0043584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38,865</w:t>
            </w:r>
          </w:p>
        </w:tc>
        <w:tc>
          <w:tcPr>
            <w:tcW w:w="144" w:type="pct"/>
            <w:shd w:val="clear" w:color="auto" w:fill="auto"/>
          </w:tcPr>
          <w:p w14:paraId="77A64C6B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41CE93FD" w14:textId="561EA4BC" w:rsidR="00D1766E" w:rsidRPr="00D7546C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</w:rPr>
              <w:t>26,754</w:t>
            </w:r>
          </w:p>
        </w:tc>
      </w:tr>
      <w:tr w:rsidR="00D1766E" w:rsidRPr="00D7546C" w14:paraId="4CEE42E9" w14:textId="77777777" w:rsidTr="00D1766E">
        <w:tc>
          <w:tcPr>
            <w:tcW w:w="2160" w:type="pct"/>
            <w:shd w:val="clear" w:color="auto" w:fill="auto"/>
          </w:tcPr>
          <w:p w14:paraId="626CC097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12548A3" w14:textId="6CFB551D" w:rsidR="00D1766E" w:rsidRPr="00D7546C" w:rsidRDefault="00D00FB8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</w:t>
            </w:r>
            <w:r w:rsidR="008251FE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4,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498</w:t>
            </w:r>
          </w:p>
        </w:tc>
        <w:tc>
          <w:tcPr>
            <w:tcW w:w="144" w:type="pct"/>
            <w:shd w:val="clear" w:color="auto" w:fill="auto"/>
          </w:tcPr>
          <w:p w14:paraId="0E603849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C5BFC4C" w14:textId="0BAA657A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b/>
                <w:bCs/>
                <w:sz w:val="28"/>
              </w:rPr>
              <w:t>43,425</w:t>
            </w:r>
          </w:p>
        </w:tc>
        <w:tc>
          <w:tcPr>
            <w:tcW w:w="144" w:type="pct"/>
            <w:shd w:val="clear" w:color="auto" w:fill="auto"/>
          </w:tcPr>
          <w:p w14:paraId="0FEAC24C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C2C8ECD" w14:textId="65B8BE82" w:rsidR="00D1766E" w:rsidRPr="00D7546C" w:rsidRDefault="00435849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160,860</w:t>
            </w:r>
          </w:p>
        </w:tc>
        <w:tc>
          <w:tcPr>
            <w:tcW w:w="144" w:type="pct"/>
            <w:shd w:val="clear" w:color="auto" w:fill="auto"/>
          </w:tcPr>
          <w:p w14:paraId="146F1E9D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5F61773" w14:textId="2B30892B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b/>
                <w:bCs/>
                <w:sz w:val="28"/>
              </w:rPr>
              <w:t>165,597</w:t>
            </w:r>
          </w:p>
        </w:tc>
      </w:tr>
      <w:tr w:rsidR="00D1766E" w:rsidRPr="00D7546C" w14:paraId="634C56B7" w14:textId="77777777" w:rsidTr="00D1766E">
        <w:tc>
          <w:tcPr>
            <w:tcW w:w="2160" w:type="pct"/>
            <w:shd w:val="clear" w:color="auto" w:fill="auto"/>
          </w:tcPr>
          <w:p w14:paraId="6B89BDF5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1" w:type="pct"/>
            <w:tcBorders>
              <w:top w:val="double" w:sz="4" w:space="0" w:color="auto"/>
            </w:tcBorders>
            <w:shd w:val="clear" w:color="auto" w:fill="auto"/>
          </w:tcPr>
          <w:p w14:paraId="1E494DA0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7D33C312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45CF8279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44CD3C64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double" w:sz="4" w:space="0" w:color="auto"/>
            </w:tcBorders>
            <w:shd w:val="clear" w:color="auto" w:fill="auto"/>
          </w:tcPr>
          <w:p w14:paraId="10929967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6313CC6C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09963A6E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D7546C" w14:paraId="27E41EA4" w14:textId="77777777" w:rsidTr="00D1766E">
        <w:tc>
          <w:tcPr>
            <w:tcW w:w="2160" w:type="pct"/>
            <w:shd w:val="clear" w:color="auto" w:fill="auto"/>
          </w:tcPr>
          <w:p w14:paraId="02A792A3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เจ้าหนี้หมุนเวียนอื่น</w:t>
            </w:r>
          </w:p>
        </w:tc>
        <w:tc>
          <w:tcPr>
            <w:tcW w:w="621" w:type="pct"/>
            <w:shd w:val="clear" w:color="auto" w:fill="auto"/>
          </w:tcPr>
          <w:p w14:paraId="71B116C2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31C2FC60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058CF03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0A0A5B4B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4A5CFE5F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6C977034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08B87819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D7546C" w14:paraId="23E67B54" w14:textId="77777777" w:rsidTr="00D1766E">
        <w:tc>
          <w:tcPr>
            <w:tcW w:w="2160" w:type="pct"/>
            <w:shd w:val="clear" w:color="auto" w:fill="auto"/>
          </w:tcPr>
          <w:p w14:paraId="12F54943" w14:textId="79CB2F61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  <w:shd w:val="clear" w:color="auto" w:fill="auto"/>
          </w:tcPr>
          <w:p w14:paraId="67085698" w14:textId="0DA3E118" w:rsidR="00D1766E" w:rsidRPr="00D7546C" w:rsidRDefault="007218B6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45EEFB75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7C31831A" w14:textId="60844EB5" w:rsidR="00D1766E" w:rsidRPr="00D7546C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127F8737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41730BBE" w14:textId="5D2AE42B" w:rsidR="00D1766E" w:rsidRPr="00D7546C" w:rsidRDefault="00BE26AB" w:rsidP="001428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15,403</w:t>
            </w:r>
          </w:p>
        </w:tc>
        <w:tc>
          <w:tcPr>
            <w:tcW w:w="144" w:type="pct"/>
            <w:shd w:val="clear" w:color="auto" w:fill="auto"/>
          </w:tcPr>
          <w:p w14:paraId="75964BCA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1E6876F" w14:textId="43C28DB2" w:rsidR="00D1766E" w:rsidRPr="00D7546C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sz w:val="28"/>
              </w:rPr>
            </w:pPr>
            <w:r w:rsidRPr="00D7546C">
              <w:rPr>
                <w:rFonts w:ascii="Angsana New" w:hAnsi="Angsana New" w:cs="Angsana New"/>
                <w:sz w:val="28"/>
              </w:rPr>
              <w:t>11,793</w:t>
            </w:r>
          </w:p>
        </w:tc>
      </w:tr>
      <w:tr w:rsidR="00D1766E" w:rsidRPr="00D7546C" w14:paraId="26DD07D9" w14:textId="77777777" w:rsidTr="00D1766E">
        <w:tc>
          <w:tcPr>
            <w:tcW w:w="2160" w:type="pct"/>
            <w:shd w:val="clear" w:color="auto" w:fill="auto"/>
          </w:tcPr>
          <w:p w14:paraId="75783EF5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  <w:shd w:val="clear" w:color="auto" w:fill="auto"/>
          </w:tcPr>
          <w:p w14:paraId="211444DA" w14:textId="5BF5C965" w:rsidR="00D1766E" w:rsidRPr="00D7546C" w:rsidRDefault="008E0FEC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15,411</w:t>
            </w:r>
          </w:p>
        </w:tc>
        <w:tc>
          <w:tcPr>
            <w:tcW w:w="144" w:type="pct"/>
            <w:shd w:val="clear" w:color="auto" w:fill="auto"/>
          </w:tcPr>
          <w:p w14:paraId="21A21ED0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6384CD34" w14:textId="13BC565A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</w:rPr>
              <w:t>14,702</w:t>
            </w:r>
          </w:p>
        </w:tc>
        <w:tc>
          <w:tcPr>
            <w:tcW w:w="144" w:type="pct"/>
            <w:shd w:val="clear" w:color="auto" w:fill="auto"/>
          </w:tcPr>
          <w:p w14:paraId="78C13434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26FCB9CF" w14:textId="4AB079CA" w:rsidR="00D1766E" w:rsidRPr="00D7546C" w:rsidRDefault="007218B6" w:rsidP="001428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146</w:t>
            </w:r>
          </w:p>
        </w:tc>
        <w:tc>
          <w:tcPr>
            <w:tcW w:w="144" w:type="pct"/>
            <w:shd w:val="clear" w:color="auto" w:fill="auto"/>
          </w:tcPr>
          <w:p w14:paraId="48710B0C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33C1A4D3" w14:textId="5D11B000" w:rsidR="00D1766E" w:rsidRPr="00D7546C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sz w:val="28"/>
              </w:rPr>
            </w:pPr>
            <w:r w:rsidRPr="00D7546C">
              <w:rPr>
                <w:rFonts w:ascii="Angsana New" w:hAnsi="Angsana New" w:cs="Angsana New"/>
                <w:sz w:val="28"/>
              </w:rPr>
              <w:t>112</w:t>
            </w:r>
          </w:p>
        </w:tc>
      </w:tr>
      <w:tr w:rsidR="00D1766E" w:rsidRPr="00D7546C" w14:paraId="2E26B8BA" w14:textId="77777777" w:rsidTr="00D1766E">
        <w:tc>
          <w:tcPr>
            <w:tcW w:w="2160" w:type="pct"/>
            <w:shd w:val="clear" w:color="auto" w:fill="auto"/>
          </w:tcPr>
          <w:p w14:paraId="0882D778" w14:textId="104B06A2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621" w:type="pct"/>
            <w:tcBorders>
              <w:bottom w:val="single" w:sz="4" w:space="0" w:color="auto"/>
            </w:tcBorders>
            <w:shd w:val="clear" w:color="auto" w:fill="auto"/>
          </w:tcPr>
          <w:p w14:paraId="1E90BC96" w14:textId="4CC5D6D5" w:rsidR="00D1766E" w:rsidRPr="00D7546C" w:rsidRDefault="00435849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103,427</w:t>
            </w:r>
          </w:p>
        </w:tc>
        <w:tc>
          <w:tcPr>
            <w:tcW w:w="144" w:type="pct"/>
            <w:shd w:val="clear" w:color="auto" w:fill="auto"/>
          </w:tcPr>
          <w:p w14:paraId="319F7D7E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4E9E0AB0" w14:textId="0E0B3D84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</w:rPr>
              <w:t>89,362</w:t>
            </w:r>
          </w:p>
        </w:tc>
        <w:tc>
          <w:tcPr>
            <w:tcW w:w="144" w:type="pct"/>
            <w:shd w:val="clear" w:color="auto" w:fill="auto"/>
          </w:tcPr>
          <w:p w14:paraId="200CD975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  <w:shd w:val="clear" w:color="auto" w:fill="auto"/>
          </w:tcPr>
          <w:p w14:paraId="27FF16FA" w14:textId="13E9D55C" w:rsidR="00D1766E" w:rsidRPr="00D7546C" w:rsidRDefault="00435849" w:rsidP="0043584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28,962</w:t>
            </w:r>
          </w:p>
        </w:tc>
        <w:tc>
          <w:tcPr>
            <w:tcW w:w="144" w:type="pct"/>
            <w:shd w:val="clear" w:color="auto" w:fill="auto"/>
          </w:tcPr>
          <w:p w14:paraId="00213483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14E84834" w14:textId="4CBDE24A" w:rsidR="00D1766E" w:rsidRPr="00D7546C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sz w:val="28"/>
              </w:rPr>
            </w:pPr>
            <w:r w:rsidRPr="00D7546C">
              <w:rPr>
                <w:rFonts w:ascii="Angsana New" w:hAnsi="Angsana New" w:cs="Angsana New"/>
                <w:sz w:val="28"/>
              </w:rPr>
              <w:t>27,905</w:t>
            </w:r>
          </w:p>
        </w:tc>
      </w:tr>
      <w:tr w:rsidR="00D1766E" w:rsidRPr="00D7546C" w14:paraId="4808DBC1" w14:textId="77777777" w:rsidTr="00D1766E">
        <w:tc>
          <w:tcPr>
            <w:tcW w:w="2160" w:type="pct"/>
            <w:shd w:val="clear" w:color="auto" w:fill="auto"/>
          </w:tcPr>
          <w:p w14:paraId="1E898481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CAD191D" w14:textId="3255768C" w:rsidR="00D1766E" w:rsidRPr="00D7546C" w:rsidRDefault="00435849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118,838</w:t>
            </w:r>
          </w:p>
        </w:tc>
        <w:tc>
          <w:tcPr>
            <w:tcW w:w="144" w:type="pct"/>
            <w:shd w:val="clear" w:color="auto" w:fill="auto"/>
          </w:tcPr>
          <w:p w14:paraId="37A9359E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17ABE32" w14:textId="21A577FE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b/>
                <w:bCs/>
                <w:sz w:val="28"/>
              </w:rPr>
              <w:t>104,064</w:t>
            </w:r>
          </w:p>
        </w:tc>
        <w:tc>
          <w:tcPr>
            <w:tcW w:w="144" w:type="pct"/>
            <w:shd w:val="clear" w:color="auto" w:fill="auto"/>
          </w:tcPr>
          <w:p w14:paraId="0CDF6F2A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72B8606B" w14:textId="7EC3C9D6" w:rsidR="00D1766E" w:rsidRPr="00D7546C" w:rsidRDefault="00435849" w:rsidP="001428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44,511</w:t>
            </w:r>
          </w:p>
        </w:tc>
        <w:tc>
          <w:tcPr>
            <w:tcW w:w="144" w:type="pct"/>
            <w:shd w:val="clear" w:color="auto" w:fill="auto"/>
          </w:tcPr>
          <w:p w14:paraId="2657D19F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2119835" w14:textId="0F9EEA8E" w:rsidR="00D1766E" w:rsidRPr="00D7546C" w:rsidRDefault="00D1766E" w:rsidP="00D1766E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b/>
                <w:bCs/>
                <w:sz w:val="28"/>
              </w:rPr>
            </w:pPr>
            <w:r w:rsidRPr="00D7546C">
              <w:rPr>
                <w:rFonts w:ascii="Angsana New" w:hAnsi="Angsana New" w:cs="Angsana New"/>
                <w:b/>
                <w:bCs/>
                <w:sz w:val="28"/>
              </w:rPr>
              <w:t>39,810</w:t>
            </w:r>
          </w:p>
        </w:tc>
      </w:tr>
      <w:tr w:rsidR="006A5845" w:rsidRPr="00D7546C" w14:paraId="76A0C1F3" w14:textId="77777777" w:rsidTr="00D1766E">
        <w:tc>
          <w:tcPr>
            <w:tcW w:w="2160" w:type="pct"/>
            <w:shd w:val="clear" w:color="auto" w:fill="auto"/>
          </w:tcPr>
          <w:p w14:paraId="16E3654A" w14:textId="1B893BCE" w:rsidR="00631024" w:rsidRPr="00D7546C" w:rsidRDefault="00631024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1" w:type="pct"/>
            <w:tcBorders>
              <w:top w:val="double" w:sz="4" w:space="0" w:color="auto"/>
            </w:tcBorders>
            <w:shd w:val="clear" w:color="auto" w:fill="auto"/>
          </w:tcPr>
          <w:p w14:paraId="2CB18A1F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320C909E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2714D092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64923C57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double" w:sz="4" w:space="0" w:color="auto"/>
            </w:tcBorders>
            <w:shd w:val="clear" w:color="auto" w:fill="auto"/>
          </w:tcPr>
          <w:p w14:paraId="5921C480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7F7C35BE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5B26B2A8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6A5845" w:rsidRPr="00D7546C" w14:paraId="714F8FCD" w14:textId="77777777" w:rsidTr="00D1766E">
        <w:tc>
          <w:tcPr>
            <w:tcW w:w="2160" w:type="pct"/>
            <w:shd w:val="clear" w:color="auto" w:fill="auto"/>
          </w:tcPr>
          <w:p w14:paraId="103D8F33" w14:textId="77777777" w:rsidR="008C3479" w:rsidRPr="00D7546C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เงินกู้ยืมระยะสั้น</w:t>
            </w:r>
          </w:p>
        </w:tc>
        <w:tc>
          <w:tcPr>
            <w:tcW w:w="621" w:type="pct"/>
            <w:shd w:val="clear" w:color="auto" w:fill="auto"/>
          </w:tcPr>
          <w:p w14:paraId="24AB5E30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5D4915ED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57DB11AB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0A41AE88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14D14FFB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3CF608FB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45C352E2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D7546C" w14:paraId="25BA2799" w14:textId="77777777" w:rsidTr="00D1766E">
        <w:tc>
          <w:tcPr>
            <w:tcW w:w="2160" w:type="pct"/>
            <w:shd w:val="clear" w:color="auto" w:fill="auto"/>
          </w:tcPr>
          <w:p w14:paraId="144C944D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  <w:shd w:val="clear" w:color="auto" w:fill="auto"/>
          </w:tcPr>
          <w:p w14:paraId="58E205F1" w14:textId="019C7C5D" w:rsidR="00D1766E" w:rsidRPr="00D7546C" w:rsidRDefault="00FA70E6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720AE2B0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6A7689C" w14:textId="77777777" w:rsidR="00D1766E" w:rsidRPr="00D7546C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7F64E715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5D021C98" w14:textId="38230410" w:rsidR="00D1766E" w:rsidRPr="00D7546C" w:rsidRDefault="00F02B83" w:rsidP="001428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150,000</w:t>
            </w:r>
          </w:p>
        </w:tc>
        <w:tc>
          <w:tcPr>
            <w:tcW w:w="144" w:type="pct"/>
            <w:shd w:val="clear" w:color="auto" w:fill="auto"/>
          </w:tcPr>
          <w:p w14:paraId="350FD8BF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3BFAF5F2" w14:textId="5DEE6D35" w:rsidR="00D1766E" w:rsidRPr="00D7546C" w:rsidRDefault="00D1766E" w:rsidP="00142866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1766E" w:rsidRPr="00D7546C" w14:paraId="7AB1F12A" w14:textId="77777777" w:rsidTr="00D1766E">
        <w:tc>
          <w:tcPr>
            <w:tcW w:w="2160" w:type="pct"/>
            <w:shd w:val="clear" w:color="auto" w:fill="auto"/>
          </w:tcPr>
          <w:p w14:paraId="718DD486" w14:textId="1F5B54C6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  <w:shd w:val="clear" w:color="auto" w:fill="auto"/>
          </w:tcPr>
          <w:p w14:paraId="691EFE81" w14:textId="045F1D85" w:rsidR="00D1766E" w:rsidRPr="00D7546C" w:rsidRDefault="00FA70E6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12,336</w:t>
            </w:r>
          </w:p>
        </w:tc>
        <w:tc>
          <w:tcPr>
            <w:tcW w:w="144" w:type="pct"/>
            <w:shd w:val="clear" w:color="auto" w:fill="auto"/>
          </w:tcPr>
          <w:p w14:paraId="6516955E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2E6D36AE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12,336</w:t>
            </w:r>
          </w:p>
        </w:tc>
        <w:tc>
          <w:tcPr>
            <w:tcW w:w="144" w:type="pct"/>
            <w:shd w:val="clear" w:color="auto" w:fill="auto"/>
          </w:tcPr>
          <w:p w14:paraId="2ED76A88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  <w:shd w:val="clear" w:color="auto" w:fill="auto"/>
          </w:tcPr>
          <w:p w14:paraId="191EBB86" w14:textId="3E2AA4BE" w:rsidR="00D1766E" w:rsidRPr="00D7546C" w:rsidRDefault="00BD692D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4B0CCE88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455C22DA" w14:textId="25F60A25" w:rsidR="00D1766E" w:rsidRPr="00D7546C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1766E" w:rsidRPr="00D7546C" w14:paraId="764FDF1E" w14:textId="77777777" w:rsidTr="00D1766E">
        <w:tc>
          <w:tcPr>
            <w:tcW w:w="2160" w:type="pct"/>
            <w:shd w:val="clear" w:color="auto" w:fill="auto"/>
          </w:tcPr>
          <w:p w14:paraId="177DCEA6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06D697B" w14:textId="3A36A6F0" w:rsidR="00D1766E" w:rsidRPr="00D7546C" w:rsidRDefault="00FA70E6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12,336</w:t>
            </w:r>
          </w:p>
        </w:tc>
        <w:tc>
          <w:tcPr>
            <w:tcW w:w="144" w:type="pct"/>
            <w:shd w:val="clear" w:color="auto" w:fill="auto"/>
          </w:tcPr>
          <w:p w14:paraId="10746FD9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DF39B57" w14:textId="77777777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12,336</w:t>
            </w:r>
          </w:p>
        </w:tc>
        <w:tc>
          <w:tcPr>
            <w:tcW w:w="144" w:type="pct"/>
            <w:shd w:val="clear" w:color="auto" w:fill="auto"/>
          </w:tcPr>
          <w:p w14:paraId="659B4BB1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1B3C582" w14:textId="325FB441" w:rsidR="00D1766E" w:rsidRPr="00D7546C" w:rsidRDefault="00BD692D" w:rsidP="001428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150,000</w:t>
            </w:r>
          </w:p>
        </w:tc>
        <w:tc>
          <w:tcPr>
            <w:tcW w:w="144" w:type="pct"/>
            <w:shd w:val="clear" w:color="auto" w:fill="auto"/>
          </w:tcPr>
          <w:p w14:paraId="38ACB789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509DC28" w14:textId="12F881FD" w:rsidR="00D1766E" w:rsidRPr="00D7546C" w:rsidRDefault="00D1766E" w:rsidP="00142866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</w:tr>
      <w:tr w:rsidR="006A5845" w:rsidRPr="00D7546C" w14:paraId="75AA11BB" w14:textId="77777777" w:rsidTr="00D1766E">
        <w:tc>
          <w:tcPr>
            <w:tcW w:w="2160" w:type="pct"/>
            <w:shd w:val="clear" w:color="auto" w:fill="auto"/>
          </w:tcPr>
          <w:p w14:paraId="712F7403" w14:textId="77777777" w:rsidR="008C3479" w:rsidRPr="00D7546C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1" w:type="pct"/>
            <w:tcBorders>
              <w:top w:val="double" w:sz="4" w:space="0" w:color="auto"/>
            </w:tcBorders>
            <w:shd w:val="clear" w:color="auto" w:fill="auto"/>
          </w:tcPr>
          <w:p w14:paraId="44828981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5EE201CA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1F6B79C0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792A8CA5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double" w:sz="4" w:space="0" w:color="auto"/>
            </w:tcBorders>
            <w:shd w:val="clear" w:color="auto" w:fill="auto"/>
          </w:tcPr>
          <w:p w14:paraId="7062843C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0E77DA07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  <w:shd w:val="clear" w:color="auto" w:fill="auto"/>
          </w:tcPr>
          <w:p w14:paraId="26F3E522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6A5845" w:rsidRPr="00D7546C" w14:paraId="1FF42DC2" w14:textId="77777777" w:rsidTr="00D1766E">
        <w:tc>
          <w:tcPr>
            <w:tcW w:w="2160" w:type="pct"/>
            <w:shd w:val="clear" w:color="auto" w:fill="auto"/>
          </w:tcPr>
          <w:p w14:paraId="18771E9C" w14:textId="77777777" w:rsidR="008C3479" w:rsidRPr="00D7546C" w:rsidRDefault="008C3479" w:rsidP="008C347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เงินกู้ยืมระยะยาว</w:t>
            </w:r>
          </w:p>
        </w:tc>
        <w:tc>
          <w:tcPr>
            <w:tcW w:w="621" w:type="pct"/>
            <w:shd w:val="clear" w:color="auto" w:fill="auto"/>
          </w:tcPr>
          <w:p w14:paraId="2CDDFAE6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5AEF142F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20E6259E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383DF05F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shd w:val="clear" w:color="auto" w:fill="auto"/>
          </w:tcPr>
          <w:p w14:paraId="3B3B3B69" w14:textId="55653F68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  <w:shd w:val="clear" w:color="auto" w:fill="auto"/>
          </w:tcPr>
          <w:p w14:paraId="6A630F3F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auto"/>
          </w:tcPr>
          <w:p w14:paraId="754CD780" w14:textId="77777777" w:rsidR="008C3479" w:rsidRPr="00D7546C" w:rsidRDefault="008C3479" w:rsidP="008C34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766E" w:rsidRPr="00D7546C" w14:paraId="41879025" w14:textId="77777777" w:rsidTr="00D1766E">
        <w:tc>
          <w:tcPr>
            <w:tcW w:w="2160" w:type="pct"/>
            <w:shd w:val="clear" w:color="auto" w:fill="auto"/>
          </w:tcPr>
          <w:p w14:paraId="758C2073" w14:textId="26C4E0AA" w:rsidR="00D1766E" w:rsidRPr="00D7546C" w:rsidRDefault="00066FAD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บุคคลหรือ</w:t>
            </w:r>
            <w:r w:rsidR="00D1766E"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  <w:shd w:val="clear" w:color="auto" w:fill="auto"/>
          </w:tcPr>
          <w:p w14:paraId="1BC5C5BA" w14:textId="25A52A91" w:rsidR="00D1766E" w:rsidRPr="00D7546C" w:rsidRDefault="00435849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4</w:t>
            </w:r>
            <w:r w:rsidR="00CE388F" w:rsidRPr="00D7546C">
              <w:rPr>
                <w:rFonts w:asciiTheme="majorBidi" w:hAnsiTheme="majorBidi" w:cstheme="majorBidi"/>
                <w:sz w:val="28"/>
                <w:szCs w:val="28"/>
              </w:rPr>
              <w:t>3,485</w:t>
            </w:r>
          </w:p>
        </w:tc>
        <w:tc>
          <w:tcPr>
            <w:tcW w:w="144" w:type="pct"/>
            <w:shd w:val="clear" w:color="auto" w:fill="auto"/>
          </w:tcPr>
          <w:p w14:paraId="0D3F446B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4F307A29" w14:textId="3A84ADDA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sz w:val="28"/>
              </w:rPr>
              <w:t>43,485</w:t>
            </w:r>
          </w:p>
        </w:tc>
        <w:tc>
          <w:tcPr>
            <w:tcW w:w="144" w:type="pct"/>
            <w:shd w:val="clear" w:color="auto" w:fill="auto"/>
          </w:tcPr>
          <w:p w14:paraId="11CB6711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  <w:shd w:val="clear" w:color="auto" w:fill="auto"/>
          </w:tcPr>
          <w:p w14:paraId="433DA76E" w14:textId="29D2572B" w:rsidR="00D1766E" w:rsidRPr="00D7546C" w:rsidRDefault="00CE388F" w:rsidP="00142866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2F4CFFE7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  <w:shd w:val="clear" w:color="auto" w:fill="auto"/>
          </w:tcPr>
          <w:p w14:paraId="38020BB2" w14:textId="77777777" w:rsidR="00D1766E" w:rsidRPr="00D7546C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D1766E" w:rsidRPr="00D7546C" w14:paraId="1EC5882D" w14:textId="77777777" w:rsidTr="00D1766E">
        <w:tc>
          <w:tcPr>
            <w:tcW w:w="2160" w:type="pct"/>
            <w:shd w:val="clear" w:color="auto" w:fill="auto"/>
          </w:tcPr>
          <w:p w14:paraId="08B1A52D" w14:textId="77777777" w:rsidR="00D1766E" w:rsidRPr="00D7546C" w:rsidRDefault="00D1766E" w:rsidP="00D1766E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21A58A3" w14:textId="337FE02A" w:rsidR="00D1766E" w:rsidRPr="00D7546C" w:rsidRDefault="00435849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43</w:t>
            </w:r>
            <w:r w:rsidR="00CE388F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,485</w:t>
            </w:r>
          </w:p>
        </w:tc>
        <w:tc>
          <w:tcPr>
            <w:tcW w:w="144" w:type="pct"/>
            <w:shd w:val="clear" w:color="auto" w:fill="auto"/>
          </w:tcPr>
          <w:p w14:paraId="67C71BE9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C86AA69" w14:textId="35570FA6" w:rsidR="00D1766E" w:rsidRPr="00D7546C" w:rsidRDefault="00D1766E" w:rsidP="00D1766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="Angsana New" w:hAnsi="Angsana New" w:cs="Angsana New"/>
                <w:b/>
                <w:bCs/>
                <w:sz w:val="28"/>
              </w:rPr>
              <w:t>43,485</w:t>
            </w:r>
          </w:p>
        </w:tc>
        <w:tc>
          <w:tcPr>
            <w:tcW w:w="144" w:type="pct"/>
            <w:shd w:val="clear" w:color="auto" w:fill="auto"/>
          </w:tcPr>
          <w:p w14:paraId="35446625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C0F77C7" w14:textId="0566D77B" w:rsidR="00D1766E" w:rsidRPr="00D7546C" w:rsidRDefault="00CE388F" w:rsidP="00142866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-</w:t>
            </w:r>
          </w:p>
        </w:tc>
        <w:tc>
          <w:tcPr>
            <w:tcW w:w="144" w:type="pct"/>
            <w:shd w:val="clear" w:color="auto" w:fill="auto"/>
          </w:tcPr>
          <w:p w14:paraId="1872DB12" w14:textId="77777777" w:rsidR="00D1766E" w:rsidRPr="00D7546C" w:rsidRDefault="00D1766E" w:rsidP="00D1766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94B09D9" w14:textId="77777777" w:rsidR="00D1766E" w:rsidRPr="00D7546C" w:rsidRDefault="00D1766E" w:rsidP="00D1766E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-</w:t>
            </w:r>
          </w:p>
        </w:tc>
      </w:tr>
    </w:tbl>
    <w:p w14:paraId="36F3DFE7" w14:textId="55C5B953" w:rsidR="00114506" w:rsidRPr="00D7546C" w:rsidRDefault="001145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66FD246E" w14:textId="0B8B8A83" w:rsidR="000E7243" w:rsidRPr="00D7546C" w:rsidRDefault="00A8737A" w:rsidP="002167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D7546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สัญญาสำคัญที่ทำกับบุคคลหรือกิจการที่เกี่ยวข้องกัน</w:t>
      </w:r>
    </w:p>
    <w:p w14:paraId="034D792B" w14:textId="4E2E153A" w:rsidR="004834E1" w:rsidRPr="00D7546C" w:rsidRDefault="004834E1" w:rsidP="002167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58F12B29" w14:textId="65F61F1D" w:rsidR="004834E1" w:rsidRPr="00D7546C" w:rsidRDefault="004834E1" w:rsidP="004834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D7546C">
        <w:rPr>
          <w:rFonts w:asciiTheme="majorBidi" w:hAnsiTheme="majorBidi" w:cstheme="majorBidi" w:hint="cs"/>
          <w:b/>
          <w:bCs/>
          <w:i/>
          <w:iCs/>
          <w:sz w:val="28"/>
          <w:szCs w:val="28"/>
          <w:cs/>
        </w:rPr>
        <w:t>เงินให้กู้ยืมระยะสั้น</w:t>
      </w:r>
    </w:p>
    <w:p w14:paraId="12BD5219" w14:textId="04033D29" w:rsidR="003E1DDD" w:rsidRPr="00D7546C" w:rsidRDefault="003E1DDD" w:rsidP="002167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0B4E0A97" w14:textId="3A901689" w:rsidR="003E1DDD" w:rsidRPr="00D7546C" w:rsidRDefault="004834E1" w:rsidP="004834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 w:hint="cs"/>
          <w:sz w:val="28"/>
          <w:szCs w:val="28"/>
          <w:cs/>
        </w:rPr>
        <w:t>ในระหว่างงวดสามเดือนสิ้นสุดวันที่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</w:rPr>
        <w:t xml:space="preserve">31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มีนาคม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</w:rPr>
        <w:t>256</w:t>
      </w:r>
      <w:r w:rsidR="00096C1B" w:rsidRPr="00D7546C">
        <w:rPr>
          <w:rFonts w:asciiTheme="majorBidi" w:hAnsiTheme="majorBidi" w:cstheme="majorBidi"/>
          <w:sz w:val="28"/>
          <w:szCs w:val="28"/>
        </w:rPr>
        <w:t>8</w:t>
      </w:r>
      <w:r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บริษัทมี</w:t>
      </w:r>
      <w:r w:rsidR="006E3387" w:rsidRPr="00D7546C">
        <w:rPr>
          <w:rFonts w:asciiTheme="majorBidi" w:hAnsiTheme="majorBidi" w:cstheme="majorBidi" w:hint="cs"/>
          <w:sz w:val="28"/>
          <w:szCs w:val="28"/>
          <w:cs/>
        </w:rPr>
        <w:t>การให้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เงินกู้ยืมระยะสั้นแก่บริษัทย่อยหลายแห่งเป็นตั๋วสัญญา</w:t>
      </w:r>
      <w:r w:rsidR="0011689D" w:rsidRPr="00D7546C">
        <w:rPr>
          <w:rFonts w:asciiTheme="majorBidi" w:hAnsiTheme="majorBidi" w:cstheme="majorBidi"/>
          <w:sz w:val="28"/>
          <w:szCs w:val="28"/>
          <w:cs/>
        </w:rPr>
        <w:br/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ใช้เงินหลายฉบับ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จำนวน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BE7415" w:rsidRPr="00D7546C">
        <w:rPr>
          <w:rFonts w:asciiTheme="majorBidi" w:hAnsiTheme="majorBidi" w:cstheme="majorBidi"/>
          <w:sz w:val="28"/>
          <w:szCs w:val="28"/>
        </w:rPr>
        <w:t>707.50</w:t>
      </w:r>
      <w:r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โดยมีอัตราดอกเบี้ยร้อยละ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BE7415" w:rsidRPr="00D7546C">
        <w:rPr>
          <w:rFonts w:asciiTheme="majorBidi" w:hAnsiTheme="majorBidi" w:cstheme="majorBidi"/>
          <w:sz w:val="28"/>
          <w:szCs w:val="28"/>
        </w:rPr>
        <w:t>3.75</w:t>
      </w:r>
      <w:r w:rsidR="00CC4634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="000A7F26" w:rsidRPr="00D7546C">
        <w:rPr>
          <w:rFonts w:asciiTheme="majorBidi" w:hAnsiTheme="majorBidi" w:cstheme="majorBidi"/>
          <w:sz w:val="28"/>
          <w:szCs w:val="28"/>
        </w:rPr>
        <w:t>-</w:t>
      </w:r>
      <w:r w:rsidR="00CC4634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="00BE7415" w:rsidRPr="00D7546C">
        <w:rPr>
          <w:rFonts w:asciiTheme="majorBidi" w:hAnsiTheme="majorBidi" w:cstheme="majorBidi"/>
          <w:sz w:val="28"/>
          <w:szCs w:val="28"/>
        </w:rPr>
        <w:t>4.60</w:t>
      </w:r>
      <w:r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ต่อปี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โดยมีกำหนดชำระคืนภายใน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</w:rPr>
        <w:t xml:space="preserve">1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ปี</w:t>
      </w:r>
    </w:p>
    <w:p w14:paraId="39727E07" w14:textId="5218A5B1" w:rsidR="00A4285E" w:rsidRPr="00D7546C" w:rsidRDefault="00A4285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6D06B02A" w14:textId="77777777" w:rsidR="008B022F" w:rsidRPr="00D7546C" w:rsidRDefault="008B02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2778DACB" w14:textId="77777777" w:rsidR="008B022F" w:rsidRPr="00D7546C" w:rsidRDefault="008B02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</w:pPr>
    </w:p>
    <w:p w14:paraId="4628BEB0" w14:textId="0DF63596" w:rsidR="004834E1" w:rsidRPr="00D7546C" w:rsidRDefault="004834E1" w:rsidP="004834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D7546C">
        <w:rPr>
          <w:rFonts w:asciiTheme="majorBidi" w:hAnsiTheme="majorBidi" w:cstheme="majorBidi" w:hint="cs"/>
          <w:b/>
          <w:bCs/>
          <w:i/>
          <w:iCs/>
          <w:sz w:val="28"/>
          <w:szCs w:val="28"/>
          <w:cs/>
        </w:rPr>
        <w:lastRenderedPageBreak/>
        <w:t>เงินให้กู้ยืมระยะยาว</w:t>
      </w:r>
    </w:p>
    <w:p w14:paraId="5A7EA074" w14:textId="46DE777A" w:rsidR="004834E1" w:rsidRPr="00D7546C" w:rsidRDefault="004834E1" w:rsidP="004834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60A2D46F" w14:textId="787DCC6F" w:rsidR="004834E1" w:rsidRPr="00D7546C" w:rsidRDefault="004834E1" w:rsidP="004834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 w:hint="cs"/>
          <w:sz w:val="28"/>
          <w:szCs w:val="28"/>
          <w:cs/>
        </w:rPr>
        <w:t>ในระหว่างงวดสามเดือนสิ้นสุดวันที่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</w:rPr>
        <w:t>31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มีนาคม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</w:rPr>
        <w:t>256</w:t>
      </w:r>
      <w:r w:rsidR="00096C1B" w:rsidRPr="00D7546C">
        <w:rPr>
          <w:rFonts w:asciiTheme="majorBidi" w:hAnsiTheme="majorBidi" w:cstheme="majorBidi"/>
          <w:sz w:val="28"/>
          <w:szCs w:val="28"/>
        </w:rPr>
        <w:t>8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บริษัทมี</w:t>
      </w:r>
      <w:r w:rsidR="006E3387" w:rsidRPr="00D7546C">
        <w:rPr>
          <w:rFonts w:asciiTheme="majorBidi" w:hAnsiTheme="majorBidi" w:cstheme="majorBidi" w:hint="cs"/>
          <w:sz w:val="28"/>
          <w:szCs w:val="28"/>
          <w:cs/>
        </w:rPr>
        <w:t>การให้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เงินกู้ยืมระยะยาวแก่บริษัทย่อยแห่งหนึ่ง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="00C609C1" w:rsidRPr="00D7546C">
        <w:rPr>
          <w:rFonts w:asciiTheme="majorBidi" w:hAnsiTheme="majorBidi" w:cstheme="majorBidi"/>
          <w:sz w:val="28"/>
          <w:szCs w:val="28"/>
        </w:rPr>
        <w:t>“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บริษัท</w:t>
      </w:r>
      <w:r w:rsidR="0011689D" w:rsidRPr="00D7546C">
        <w:rPr>
          <w:rFonts w:asciiTheme="majorBidi" w:hAnsiTheme="majorBidi" w:cstheme="majorBidi"/>
          <w:sz w:val="28"/>
          <w:szCs w:val="28"/>
        </w:rPr>
        <w:br/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เจดับเบิ้ลยูดี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เอเชีย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จำกัด</w:t>
      </w:r>
      <w:r w:rsidR="00C609C1" w:rsidRPr="00D7546C">
        <w:rPr>
          <w:rFonts w:asciiTheme="majorBidi" w:hAnsiTheme="majorBidi" w:cstheme="majorBidi"/>
          <w:sz w:val="28"/>
          <w:szCs w:val="28"/>
        </w:rPr>
        <w:t>”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)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จำนวน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BE7415" w:rsidRPr="00D7546C">
        <w:rPr>
          <w:rFonts w:asciiTheme="majorBidi" w:hAnsiTheme="majorBidi" w:cstheme="majorBidi"/>
          <w:sz w:val="28"/>
          <w:szCs w:val="28"/>
        </w:rPr>
        <w:t xml:space="preserve">25 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โดยมีอัตราดอกเบี้ยร้อยละ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FB7507" w:rsidRPr="00D7546C">
        <w:rPr>
          <w:rFonts w:asciiTheme="majorBidi" w:hAnsiTheme="majorBidi" w:cstheme="majorBidi"/>
          <w:sz w:val="28"/>
          <w:szCs w:val="28"/>
        </w:rPr>
        <w:t>4.6</w:t>
      </w:r>
      <w:r w:rsidR="00E13546" w:rsidRPr="00D7546C">
        <w:rPr>
          <w:rFonts w:asciiTheme="majorBidi" w:hAnsiTheme="majorBidi" w:cstheme="majorBidi"/>
          <w:sz w:val="28"/>
          <w:szCs w:val="28"/>
        </w:rPr>
        <w:t>0</w:t>
      </w:r>
      <w:r w:rsidR="00FB7507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ต่อปี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โดยมีกำหนดครบชำระคืนภายในวันที่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2B101F" w:rsidRPr="00D7546C">
        <w:rPr>
          <w:rFonts w:asciiTheme="majorBidi" w:hAnsiTheme="majorBidi" w:cstheme="majorBidi"/>
          <w:sz w:val="28"/>
          <w:szCs w:val="28"/>
        </w:rPr>
        <w:t>19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กุมภาพันธ์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</w:rPr>
        <w:t>257</w:t>
      </w:r>
      <w:r w:rsidR="002B101F" w:rsidRPr="00D7546C">
        <w:rPr>
          <w:rFonts w:asciiTheme="majorBidi" w:hAnsiTheme="majorBidi" w:cstheme="majorBidi"/>
          <w:sz w:val="28"/>
          <w:szCs w:val="28"/>
        </w:rPr>
        <w:t>3</w:t>
      </w:r>
    </w:p>
    <w:p w14:paraId="3072D9B4" w14:textId="77777777" w:rsidR="004834E1" w:rsidRPr="00D7546C" w:rsidRDefault="004834E1" w:rsidP="004834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5F9A6E64" w14:textId="4E30BFCF" w:rsidR="004834E1" w:rsidRPr="00D7546C" w:rsidRDefault="004834E1" w:rsidP="004834E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 w:hint="cs"/>
          <w:sz w:val="28"/>
          <w:szCs w:val="28"/>
          <w:cs/>
        </w:rPr>
        <w:t>ในระหว่างงวดสามเดือนสิ้นสุดวันที่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</w:rPr>
        <w:t xml:space="preserve">31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มีนาคม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</w:rPr>
        <w:t>256</w:t>
      </w:r>
      <w:r w:rsidR="00096C1B" w:rsidRPr="00D7546C">
        <w:rPr>
          <w:rFonts w:asciiTheme="majorBidi" w:hAnsiTheme="majorBidi" w:cstheme="majorBidi"/>
          <w:sz w:val="28"/>
          <w:szCs w:val="28"/>
        </w:rPr>
        <w:t>8</w:t>
      </w:r>
      <w:r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บริษัทมี</w:t>
      </w:r>
      <w:r w:rsidR="006E3387" w:rsidRPr="00D7546C">
        <w:rPr>
          <w:rFonts w:asciiTheme="majorBidi" w:hAnsiTheme="majorBidi" w:cstheme="majorBidi" w:hint="cs"/>
          <w:sz w:val="28"/>
          <w:szCs w:val="28"/>
          <w:cs/>
        </w:rPr>
        <w:t>การให้เงิน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กู้ยืมระยะยาวแก่บริษัทย่อยแห่งหนึ่ง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(</w:t>
      </w:r>
      <w:r w:rsidR="00C609C1" w:rsidRPr="00D7546C">
        <w:rPr>
          <w:rFonts w:asciiTheme="majorBidi" w:hAnsiTheme="majorBidi" w:cstheme="majorBidi"/>
          <w:sz w:val="28"/>
          <w:szCs w:val="28"/>
        </w:rPr>
        <w:t>“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บริษัท</w:t>
      </w:r>
      <w:r w:rsidR="0011689D" w:rsidRPr="00D7546C">
        <w:rPr>
          <w:rFonts w:asciiTheme="majorBidi" w:hAnsiTheme="majorBidi" w:cstheme="majorBidi"/>
          <w:sz w:val="28"/>
          <w:szCs w:val="28"/>
        </w:rPr>
        <w:br/>
      </w:r>
      <w:r w:rsidR="00BE7415" w:rsidRPr="00D7546C">
        <w:rPr>
          <w:rFonts w:asciiTheme="majorBidi" w:hAnsiTheme="majorBidi" w:cstheme="majorBidi"/>
          <w:sz w:val="28"/>
          <w:szCs w:val="28"/>
          <w:cs/>
        </w:rPr>
        <w:t>บริษัท เบญจพรแลนด์ จำกัด</w:t>
      </w:r>
      <w:r w:rsidR="00C609C1" w:rsidRPr="00D7546C">
        <w:rPr>
          <w:rFonts w:asciiTheme="majorBidi" w:hAnsiTheme="majorBidi" w:cstheme="majorBidi"/>
          <w:sz w:val="28"/>
          <w:szCs w:val="28"/>
        </w:rPr>
        <w:t>”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)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เป็นตั๋วสัญญาใช้เงินหลายฉบับ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จำนวน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BE7415" w:rsidRPr="00D7546C">
        <w:rPr>
          <w:rFonts w:asciiTheme="majorBidi" w:hAnsiTheme="majorBidi" w:cstheme="majorBidi"/>
          <w:sz w:val="28"/>
          <w:szCs w:val="28"/>
        </w:rPr>
        <w:t>99</w:t>
      </w:r>
      <w:r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โดยมีอัตราดอกเบี้ยร้อยละ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</w:rPr>
        <w:t xml:space="preserve">4.60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ต่อปี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โดยมีกำหนดครบชำระคืนภายในวันที่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</w:rPr>
        <w:t xml:space="preserve">16 </w:t>
      </w:r>
      <w:r w:rsidR="00BE7415" w:rsidRPr="00D7546C">
        <w:rPr>
          <w:rFonts w:asciiTheme="majorBidi" w:hAnsiTheme="majorBidi" w:cstheme="majorBidi" w:hint="cs"/>
          <w:sz w:val="28"/>
          <w:szCs w:val="28"/>
          <w:cs/>
        </w:rPr>
        <w:t xml:space="preserve">พฤศจิกายน </w:t>
      </w:r>
      <w:r w:rsidR="00BE7415" w:rsidRPr="00D7546C">
        <w:rPr>
          <w:rFonts w:asciiTheme="majorBidi" w:hAnsiTheme="majorBidi" w:cstheme="majorBidi"/>
          <w:sz w:val="28"/>
          <w:szCs w:val="28"/>
        </w:rPr>
        <w:t>2573</w:t>
      </w:r>
    </w:p>
    <w:p w14:paraId="232BCB4C" w14:textId="77777777" w:rsidR="00DA1424" w:rsidRPr="00D7546C" w:rsidRDefault="00DA1424" w:rsidP="00C2781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5DEA409A" w14:textId="502E8186" w:rsidR="00A8737A" w:rsidRPr="00D7546C" w:rsidRDefault="00A8737A" w:rsidP="00C2781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D7546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สัญญาเช่าพื้นที่จอดรถ</w:t>
      </w:r>
    </w:p>
    <w:p w14:paraId="10AEDD24" w14:textId="77777777" w:rsidR="00C2781D" w:rsidRPr="00D7546C" w:rsidRDefault="00C2781D" w:rsidP="00C2781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7CCED448" w14:textId="3A91506D" w:rsidR="00CF2454" w:rsidRPr="00D7546C" w:rsidRDefault="00A8737A" w:rsidP="00CF24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="00BA43B3" w:rsidRPr="00D7546C">
        <w:rPr>
          <w:rFonts w:asciiTheme="majorBidi" w:hAnsiTheme="majorBidi" w:cstheme="majorBidi"/>
          <w:sz w:val="28"/>
          <w:szCs w:val="28"/>
        </w:rPr>
        <w:t xml:space="preserve"> 1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มกราคม </w:t>
      </w:r>
      <w:r w:rsidR="001F2771" w:rsidRPr="00D7546C">
        <w:rPr>
          <w:rFonts w:asciiTheme="majorBidi" w:hAnsiTheme="majorBidi" w:cstheme="majorBidi"/>
          <w:sz w:val="28"/>
          <w:szCs w:val="28"/>
        </w:rPr>
        <w:t>256</w:t>
      </w:r>
      <w:r w:rsidR="00096C1B" w:rsidRPr="00D7546C">
        <w:rPr>
          <w:rFonts w:asciiTheme="majorBidi" w:hAnsiTheme="majorBidi" w:cstheme="majorBidi"/>
          <w:sz w:val="28"/>
          <w:szCs w:val="28"/>
        </w:rPr>
        <w:t>8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 (“บริษัท ออโต้ลอจิค จำกัด”) ทำสัญญาเช่าดำเนินงานเพื่อเช่าพื้นที่จอดรถกับบริษัทย่อย (“บริษัท กีลเลี่ยน จำกัด”) มีกำหนดระยะเวลาเช่า</w:t>
      </w:r>
      <w:r w:rsidR="00BA43B3" w:rsidRPr="00D7546C">
        <w:rPr>
          <w:rFonts w:asciiTheme="majorBidi" w:hAnsiTheme="majorBidi" w:cstheme="majorBidi"/>
          <w:sz w:val="28"/>
          <w:szCs w:val="28"/>
        </w:rPr>
        <w:t xml:space="preserve"> 1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ปี โดยมีค่าเช่าและค่าบริการในอัตราเดือนละ</w:t>
      </w:r>
      <w:r w:rsidR="00BA43B3" w:rsidRPr="00D7546C">
        <w:rPr>
          <w:rFonts w:asciiTheme="majorBidi" w:hAnsiTheme="majorBidi" w:cstheme="majorBidi"/>
          <w:sz w:val="28"/>
          <w:szCs w:val="28"/>
        </w:rPr>
        <w:t xml:space="preserve"> 0</w:t>
      </w:r>
      <w:r w:rsidR="00BA43B3" w:rsidRPr="00D7546C">
        <w:rPr>
          <w:rFonts w:asciiTheme="majorBidi" w:hAnsiTheme="majorBidi" w:cstheme="majorBidi"/>
          <w:sz w:val="28"/>
          <w:szCs w:val="28"/>
          <w:cs/>
        </w:rPr>
        <w:t>.</w:t>
      </w:r>
      <w:r w:rsidR="00BA43B3" w:rsidRPr="00D7546C">
        <w:rPr>
          <w:rFonts w:asciiTheme="majorBidi" w:hAnsiTheme="majorBidi" w:cstheme="majorBidi"/>
          <w:sz w:val="28"/>
          <w:szCs w:val="28"/>
        </w:rPr>
        <w:t>3</w:t>
      </w:r>
      <w:r w:rsidR="006D3642" w:rsidRPr="00D7546C">
        <w:rPr>
          <w:rFonts w:asciiTheme="majorBidi" w:hAnsiTheme="majorBidi" w:cstheme="majorBidi"/>
          <w:sz w:val="28"/>
          <w:szCs w:val="28"/>
        </w:rPr>
        <w:t>4</w:t>
      </w:r>
      <w:r w:rsidR="00BA43B3"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>ล้านบาท</w:t>
      </w:r>
    </w:p>
    <w:p w14:paraId="10D9F0C7" w14:textId="13F6C6DB" w:rsidR="00794CE5" w:rsidRPr="00D7546C" w:rsidRDefault="00794CE5" w:rsidP="00CF24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546D049F" w14:textId="0AE35EE3" w:rsidR="00794CE5" w:rsidRPr="00D7546C" w:rsidRDefault="00794CE5" w:rsidP="00794C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Pr="00D7546C">
        <w:rPr>
          <w:rFonts w:asciiTheme="majorBidi" w:hAnsiTheme="majorBidi" w:cstheme="majorBidi"/>
          <w:sz w:val="28"/>
          <w:szCs w:val="28"/>
        </w:rPr>
        <w:t xml:space="preserve"> 1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มกราคม </w:t>
      </w:r>
      <w:r w:rsidRPr="00D7546C">
        <w:rPr>
          <w:rFonts w:asciiTheme="majorBidi" w:hAnsiTheme="majorBidi" w:cstheme="majorBidi"/>
          <w:sz w:val="28"/>
          <w:szCs w:val="28"/>
        </w:rPr>
        <w:t>256</w:t>
      </w:r>
      <w:r w:rsidR="00096C1B" w:rsidRPr="00D7546C">
        <w:rPr>
          <w:rFonts w:asciiTheme="majorBidi" w:hAnsiTheme="majorBidi" w:cstheme="majorBidi"/>
          <w:sz w:val="28"/>
          <w:szCs w:val="28"/>
        </w:rPr>
        <w:t>8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 (“บริษัท ออโต้ลอจิค จำกัด”) ทำสัญญาเช่าดำเนินงานเพื่อเช่าพื้นที่จอดรถกับบริษัทย่อย (“บริษัท เบญจพรแลนด์ จำกัด”) มีกำหนดระยะเวลาเช่า</w:t>
      </w:r>
      <w:r w:rsidRPr="00D7546C">
        <w:rPr>
          <w:rFonts w:asciiTheme="majorBidi" w:hAnsiTheme="majorBidi" w:cstheme="majorBidi"/>
          <w:sz w:val="28"/>
          <w:szCs w:val="28"/>
        </w:rPr>
        <w:t xml:space="preserve"> 1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ปี โดยมีค่าเช่าและค่าบริการในอัตราเดือนละ</w:t>
      </w:r>
      <w:r w:rsidRPr="00D7546C">
        <w:rPr>
          <w:rFonts w:asciiTheme="majorBidi" w:hAnsiTheme="majorBidi" w:cstheme="majorBidi"/>
          <w:sz w:val="28"/>
          <w:szCs w:val="28"/>
        </w:rPr>
        <w:t xml:space="preserve"> 0</w:t>
      </w:r>
      <w:r w:rsidRPr="00D7546C">
        <w:rPr>
          <w:rFonts w:asciiTheme="majorBidi" w:hAnsiTheme="majorBidi" w:cstheme="majorBidi"/>
          <w:sz w:val="28"/>
          <w:szCs w:val="28"/>
          <w:cs/>
        </w:rPr>
        <w:t>.</w:t>
      </w:r>
      <w:r w:rsidR="008075A0" w:rsidRPr="00D7546C">
        <w:rPr>
          <w:rFonts w:asciiTheme="majorBidi" w:hAnsiTheme="majorBidi" w:cstheme="majorBidi"/>
          <w:sz w:val="28"/>
          <w:szCs w:val="28"/>
        </w:rPr>
        <w:t>3</w:t>
      </w:r>
      <w:r w:rsidR="004D5115" w:rsidRPr="00D7546C">
        <w:rPr>
          <w:rFonts w:asciiTheme="majorBidi" w:hAnsiTheme="majorBidi" w:cstheme="majorBidi"/>
          <w:sz w:val="28"/>
          <w:szCs w:val="28"/>
        </w:rPr>
        <w:t>3</w:t>
      </w:r>
      <w:r w:rsidR="0011689D" w:rsidRPr="00D7546C">
        <w:rPr>
          <w:rFonts w:asciiTheme="majorBidi" w:hAnsiTheme="majorBidi" w:cstheme="majorBidi"/>
          <w:sz w:val="28"/>
          <w:szCs w:val="28"/>
          <w:cs/>
        </w:rPr>
        <w:br/>
      </w:r>
      <w:r w:rsidRPr="00D7546C">
        <w:rPr>
          <w:rFonts w:asciiTheme="majorBidi" w:hAnsiTheme="majorBidi" w:cstheme="majorBidi"/>
          <w:sz w:val="28"/>
          <w:szCs w:val="28"/>
          <w:cs/>
        </w:rPr>
        <w:t>ล้านบาท</w:t>
      </w:r>
    </w:p>
    <w:p w14:paraId="70996997" w14:textId="4874B426" w:rsidR="001B42A5" w:rsidRPr="00D7546C" w:rsidRDefault="001B42A5" w:rsidP="00794C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05A8148C" w14:textId="7933761C" w:rsidR="00A8737A" w:rsidRPr="00D7546C" w:rsidRDefault="00A8737A" w:rsidP="00C663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สัญญาเช่าสำนักงาน คลังสินค้าและการให้บริการ</w:t>
      </w:r>
      <w:r w:rsidR="009C65B5" w:rsidRPr="00D7546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 </w:t>
      </w:r>
    </w:p>
    <w:p w14:paraId="1C28FCAD" w14:textId="77777777" w:rsidR="00A8737A" w:rsidRPr="00D7546C" w:rsidRDefault="00A8737A" w:rsidP="002A10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jc w:val="thaiDistribute"/>
        <w:rPr>
          <w:rFonts w:asciiTheme="majorBidi" w:hAnsiTheme="majorBidi" w:cstheme="majorBidi"/>
          <w:sz w:val="28"/>
          <w:szCs w:val="28"/>
        </w:rPr>
      </w:pPr>
    </w:p>
    <w:p w14:paraId="451DFECC" w14:textId="7B982A3C" w:rsidR="00FD2D23" w:rsidRPr="00D7546C" w:rsidRDefault="00A8737A" w:rsidP="00BC584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</w:rPr>
        <w:t xml:space="preserve">เมื่อวันที่ </w:t>
      </w:r>
      <w:r w:rsidR="001F2771" w:rsidRPr="00D7546C">
        <w:rPr>
          <w:rFonts w:asciiTheme="majorBidi" w:hAnsiTheme="majorBidi" w:cstheme="majorBidi"/>
          <w:sz w:val="28"/>
          <w:szCs w:val="28"/>
        </w:rPr>
        <w:t>1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มกราคม </w:t>
      </w:r>
      <w:r w:rsidR="001F2771" w:rsidRPr="00D7546C">
        <w:rPr>
          <w:rFonts w:asciiTheme="majorBidi" w:hAnsiTheme="majorBidi" w:cstheme="majorBidi"/>
          <w:sz w:val="28"/>
          <w:szCs w:val="28"/>
        </w:rPr>
        <w:t>256</w:t>
      </w:r>
      <w:r w:rsidR="00096C1B" w:rsidRPr="00D7546C">
        <w:rPr>
          <w:rFonts w:asciiTheme="majorBidi" w:hAnsiTheme="majorBidi" w:cstheme="majorBidi"/>
          <w:sz w:val="28"/>
          <w:szCs w:val="28"/>
        </w:rPr>
        <w:t>8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บริษัทได้ทำสัญญาเช่าดำเนินงานหลายฉบับ เพื่อเช่าสำนักงาน คลังสินค้าและการบริการกับ</w:t>
      </w:r>
      <w:r w:rsidR="0067508B"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67508B" w:rsidRPr="00D7546C">
        <w:rPr>
          <w:rFonts w:asciiTheme="majorBidi" w:hAnsiTheme="majorBidi" w:cstheme="majorBidi"/>
          <w:sz w:val="28"/>
          <w:szCs w:val="28"/>
        </w:rPr>
        <w:br/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บริษัทย่อยแห่งหนึ่ง (“บริษัท เบญจพรแลนด์ จำกัด”) โดยมีค่าเช่าและค่าบริการในอัตราเดือนละ </w:t>
      </w:r>
      <w:r w:rsidR="00BA43B3" w:rsidRPr="00D7546C">
        <w:rPr>
          <w:rFonts w:asciiTheme="majorBidi" w:hAnsiTheme="majorBidi" w:cstheme="majorBidi"/>
          <w:sz w:val="28"/>
          <w:szCs w:val="28"/>
        </w:rPr>
        <w:t>0</w:t>
      </w:r>
      <w:r w:rsidR="00BA43B3" w:rsidRPr="00D7546C">
        <w:rPr>
          <w:rFonts w:asciiTheme="majorBidi" w:hAnsiTheme="majorBidi" w:cstheme="majorBidi"/>
          <w:sz w:val="28"/>
          <w:szCs w:val="28"/>
          <w:cs/>
        </w:rPr>
        <w:t>.</w:t>
      </w:r>
      <w:r w:rsidR="00A11584" w:rsidRPr="00D7546C">
        <w:rPr>
          <w:rFonts w:asciiTheme="majorBidi" w:hAnsiTheme="majorBidi" w:cstheme="majorBidi"/>
          <w:sz w:val="28"/>
          <w:szCs w:val="28"/>
        </w:rPr>
        <w:t>0</w:t>
      </w:r>
      <w:r w:rsidR="00E02382" w:rsidRPr="00D7546C">
        <w:rPr>
          <w:rFonts w:asciiTheme="majorBidi" w:hAnsiTheme="majorBidi" w:cstheme="majorBidi"/>
          <w:sz w:val="28"/>
          <w:szCs w:val="28"/>
        </w:rPr>
        <w:t>1</w:t>
      </w:r>
      <w:r w:rsidR="00BA43B3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="00F32565" w:rsidRPr="00D7546C">
        <w:rPr>
          <w:rFonts w:asciiTheme="majorBidi" w:hAnsiTheme="majorBidi" w:cstheme="majorBidi"/>
          <w:sz w:val="28"/>
          <w:szCs w:val="28"/>
          <w:cs/>
        </w:rPr>
        <w:t>-</w:t>
      </w:r>
      <w:r w:rsidR="00BA43B3" w:rsidRPr="00D7546C">
        <w:rPr>
          <w:rFonts w:asciiTheme="majorBidi" w:hAnsiTheme="majorBidi" w:cstheme="majorBidi"/>
          <w:sz w:val="28"/>
          <w:szCs w:val="28"/>
        </w:rPr>
        <w:t xml:space="preserve"> 3</w:t>
      </w:r>
      <w:r w:rsidR="00BA43B3" w:rsidRPr="00D7546C">
        <w:rPr>
          <w:rFonts w:asciiTheme="majorBidi" w:hAnsiTheme="majorBidi" w:cstheme="majorBidi"/>
          <w:sz w:val="28"/>
          <w:szCs w:val="28"/>
          <w:cs/>
        </w:rPr>
        <w:t>.</w:t>
      </w:r>
      <w:r w:rsidR="007B1FA8" w:rsidRPr="00D7546C">
        <w:rPr>
          <w:rFonts w:asciiTheme="majorBidi" w:hAnsiTheme="majorBidi" w:cstheme="majorBidi"/>
          <w:sz w:val="28"/>
          <w:szCs w:val="28"/>
        </w:rPr>
        <w:t>85</w:t>
      </w:r>
      <w:r w:rsidR="00BA43B3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AF2FE6"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E13546" w:rsidRPr="00D7546C">
        <w:rPr>
          <w:rFonts w:asciiTheme="majorBidi" w:hAnsiTheme="majorBidi" w:cstheme="majorBidi" w:hint="cs"/>
          <w:sz w:val="28"/>
          <w:szCs w:val="28"/>
          <w:cs/>
        </w:rPr>
        <w:t>โดย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มีกำหนดระยะเวลาเช่า </w:t>
      </w:r>
      <w:r w:rsidR="001F2771" w:rsidRPr="00D7546C">
        <w:rPr>
          <w:rFonts w:asciiTheme="majorBidi" w:hAnsiTheme="majorBidi" w:cstheme="majorBidi"/>
          <w:sz w:val="28"/>
          <w:szCs w:val="28"/>
        </w:rPr>
        <w:t>1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ปี</w:t>
      </w:r>
    </w:p>
    <w:p w14:paraId="140657E4" w14:textId="77777777" w:rsidR="00284CAA" w:rsidRPr="00D7546C" w:rsidRDefault="00284CAA" w:rsidP="00BC584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0ADBE9EB" w14:textId="4C6C0DFE" w:rsidR="00EC3B33" w:rsidRPr="00D7546C" w:rsidRDefault="00EC3B33" w:rsidP="0042272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4ADF5FB5" w14:textId="77777777" w:rsidR="000C6D0E" w:rsidRPr="00D7546C" w:rsidRDefault="000C6D0E" w:rsidP="00EC3B33">
      <w:pPr>
        <w:rPr>
          <w:rFonts w:cstheme="minorBidi"/>
        </w:rPr>
      </w:pPr>
    </w:p>
    <w:p w14:paraId="3A4AB444" w14:textId="5EF278A8" w:rsidR="00EC3B33" w:rsidRPr="00D7546C" w:rsidRDefault="00EC3B33" w:rsidP="00EC3B33">
      <w:pPr>
        <w:rPr>
          <w:rFonts w:cstheme="minorBidi"/>
        </w:rPr>
      </w:pPr>
    </w:p>
    <w:p w14:paraId="170BAAB6" w14:textId="35A0CE40" w:rsidR="00EC3B33" w:rsidRPr="00D7546C" w:rsidRDefault="00EC3B33" w:rsidP="00EC3B33">
      <w:pPr>
        <w:rPr>
          <w:rFonts w:cstheme="minorBidi"/>
        </w:rPr>
      </w:pPr>
    </w:p>
    <w:p w14:paraId="6AD15F43" w14:textId="77777777" w:rsidR="00AC0158" w:rsidRPr="00D7546C" w:rsidRDefault="00AC0158" w:rsidP="00EC3B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5"/>
        <w:jc w:val="thaiDistribute"/>
        <w:rPr>
          <w:rFonts w:asciiTheme="majorBidi" w:hAnsiTheme="majorBidi" w:cstheme="majorBidi"/>
          <w:sz w:val="28"/>
          <w:szCs w:val="28"/>
        </w:rPr>
        <w:sectPr w:rsidR="00AC0158" w:rsidRPr="00D7546C" w:rsidSect="00EA2FBC">
          <w:headerReference w:type="default" r:id="rId11"/>
          <w:footerReference w:type="default" r:id="rId12"/>
          <w:pgSz w:w="11909" w:h="16834" w:code="9"/>
          <w:pgMar w:top="691" w:right="1152" w:bottom="576" w:left="1152" w:header="720" w:footer="720" w:gutter="0"/>
          <w:pgNumType w:start="15"/>
          <w:cols w:space="720"/>
          <w:docGrid w:linePitch="360"/>
        </w:sectPr>
      </w:pPr>
    </w:p>
    <w:p w14:paraId="67721E9F" w14:textId="58176052" w:rsidR="004A5F49" w:rsidRPr="00D7546C" w:rsidRDefault="00B33714" w:rsidP="00E029F0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</w:tabs>
        <w:spacing w:line="240" w:lineRule="auto"/>
        <w:ind w:left="540" w:right="-45" w:hanging="540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D7546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เงินลงทุนในบริษัทร่วมและการร่วมค้า</w:t>
      </w:r>
      <w:r w:rsidR="004A5F49" w:rsidRPr="00D7546C">
        <w:rPr>
          <w:noProof/>
        </w:rPr>
        <w:t xml:space="preserve"> </w:t>
      </w:r>
      <w:r w:rsidR="00E029F0" w:rsidRPr="00D7546C">
        <w:rPr>
          <w:noProof/>
        </w:rPr>
        <w:drawing>
          <wp:anchor distT="0" distB="0" distL="114300" distR="114300" simplePos="0" relativeHeight="251659264" behindDoc="0" locked="0" layoutInCell="1" allowOverlap="1" wp14:anchorId="0C3175D3" wp14:editId="6081CBA2">
            <wp:simplePos x="0" y="0"/>
            <wp:positionH relativeFrom="page">
              <wp:posOffset>731520</wp:posOffset>
            </wp:positionH>
            <wp:positionV relativeFrom="paragraph">
              <wp:posOffset>0</wp:posOffset>
            </wp:positionV>
            <wp:extent cx="9226550" cy="5499175"/>
            <wp:effectExtent l="0" t="0" r="0" b="6350"/>
            <wp:wrapThrough wrapText="bothSides">
              <wp:wrapPolygon edited="0">
                <wp:start x="8696" y="0"/>
                <wp:lineTo x="7582" y="673"/>
                <wp:lineTo x="6511" y="1197"/>
                <wp:lineTo x="4638" y="1497"/>
                <wp:lineTo x="4638" y="2469"/>
                <wp:lineTo x="0" y="2544"/>
                <wp:lineTo x="0" y="14442"/>
                <wp:lineTo x="491" y="14442"/>
                <wp:lineTo x="491" y="15190"/>
                <wp:lineTo x="1516" y="15639"/>
                <wp:lineTo x="3434" y="15639"/>
                <wp:lineTo x="3434" y="16836"/>
                <wp:lineTo x="0" y="17435"/>
                <wp:lineTo x="0" y="21251"/>
                <wp:lineTo x="758" y="21400"/>
                <wp:lineTo x="4014" y="21550"/>
                <wp:lineTo x="16456" y="21550"/>
                <wp:lineTo x="17750" y="21400"/>
                <wp:lineTo x="20113" y="20802"/>
                <wp:lineTo x="20069" y="20428"/>
                <wp:lineTo x="21541" y="19455"/>
                <wp:lineTo x="21541" y="12047"/>
                <wp:lineTo x="20069" y="10850"/>
                <wp:lineTo x="20069" y="7258"/>
                <wp:lineTo x="21541" y="6285"/>
                <wp:lineTo x="21541" y="4415"/>
                <wp:lineTo x="20069" y="3667"/>
                <wp:lineTo x="20024" y="2694"/>
                <wp:lineTo x="21095" y="2469"/>
                <wp:lineTo x="21095" y="1571"/>
                <wp:lineTo x="19846" y="1272"/>
                <wp:lineTo x="19935" y="1122"/>
                <wp:lineTo x="14316" y="0"/>
                <wp:lineTo x="8696" y="0"/>
              </wp:wrapPolygon>
            </wp:wrapThrough>
            <wp:docPr id="92163893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6550" cy="5499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5F49" w:rsidRPr="00D7546C">
        <w:rPr>
          <w:rFonts w:asciiTheme="majorBidi" w:hAnsiTheme="majorBidi" w:cstheme="majorBidi"/>
          <w:sz w:val="28"/>
          <w:szCs w:val="28"/>
          <w:cs/>
          <w:lang w:val="th-TH"/>
        </w:rPr>
        <w:br w:type="page"/>
      </w:r>
    </w:p>
    <w:tbl>
      <w:tblPr>
        <w:tblW w:w="14132" w:type="dxa"/>
        <w:tblInd w:w="36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780"/>
        <w:gridCol w:w="1170"/>
        <w:gridCol w:w="900"/>
        <w:gridCol w:w="185"/>
        <w:gridCol w:w="895"/>
        <w:gridCol w:w="1350"/>
        <w:gridCol w:w="180"/>
        <w:gridCol w:w="1314"/>
        <w:gridCol w:w="181"/>
        <w:gridCol w:w="935"/>
        <w:gridCol w:w="180"/>
        <w:gridCol w:w="900"/>
        <w:gridCol w:w="180"/>
        <w:gridCol w:w="900"/>
        <w:gridCol w:w="180"/>
        <w:gridCol w:w="902"/>
      </w:tblGrid>
      <w:tr w:rsidR="0068140E" w:rsidRPr="00D7546C" w14:paraId="54437F7F" w14:textId="77777777" w:rsidTr="0068140E">
        <w:trPr>
          <w:cantSplit/>
          <w:trHeight w:val="20"/>
        </w:trPr>
        <w:tc>
          <w:tcPr>
            <w:tcW w:w="3780" w:type="dxa"/>
          </w:tcPr>
          <w:p w14:paraId="4C0307DE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</w:tcPr>
          <w:p w14:paraId="2B51BBD9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00" w:type="dxa"/>
          </w:tcPr>
          <w:p w14:paraId="79A03265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5" w:type="dxa"/>
          </w:tcPr>
          <w:p w14:paraId="11BA403C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95" w:type="dxa"/>
          </w:tcPr>
          <w:p w14:paraId="313EF4DF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50" w:type="dxa"/>
          </w:tcPr>
          <w:p w14:paraId="5744D5E5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06CE8597" w14:textId="77777777" w:rsidR="004A5F49" w:rsidRPr="00D7546C" w:rsidRDefault="004A5F49" w:rsidP="009917E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</w:tcPr>
          <w:p w14:paraId="3BE7ABB3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1" w:type="dxa"/>
          </w:tcPr>
          <w:p w14:paraId="41B2D48F" w14:textId="77777777" w:rsidR="004A5F49" w:rsidRPr="00D7546C" w:rsidRDefault="004A5F49" w:rsidP="009917EF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4174" w:type="dxa"/>
            <w:gridSpan w:val="7"/>
          </w:tcPr>
          <w:p w14:paraId="04914653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  <w:t>งบการเงินรวม</w:t>
            </w:r>
          </w:p>
        </w:tc>
      </w:tr>
      <w:tr w:rsidR="0068140E" w:rsidRPr="00D7546C" w14:paraId="3D5E4393" w14:textId="77777777" w:rsidTr="0068140E">
        <w:trPr>
          <w:cantSplit/>
          <w:trHeight w:val="20"/>
        </w:trPr>
        <w:tc>
          <w:tcPr>
            <w:tcW w:w="3780" w:type="dxa"/>
          </w:tcPr>
          <w:p w14:paraId="3C7EFE75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  <w:vMerge w:val="restart"/>
          </w:tcPr>
          <w:p w14:paraId="6EF4A7BE" w14:textId="77777777" w:rsidR="004A5F49" w:rsidRPr="00D7546C" w:rsidRDefault="004A5F49" w:rsidP="009917EF">
            <w:pPr>
              <w:spacing w:line="240" w:lineRule="auto"/>
              <w:ind w:left="-73" w:right="-8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ประเทศที่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br/>
              <w:t>ดำเนินธุรกิจ</w:t>
            </w:r>
          </w:p>
        </w:tc>
        <w:tc>
          <w:tcPr>
            <w:tcW w:w="1980" w:type="dxa"/>
            <w:gridSpan w:val="3"/>
          </w:tcPr>
          <w:p w14:paraId="3AD40AAD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สัดส่วน</w:t>
            </w:r>
          </w:p>
          <w:p w14:paraId="73AA62FD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ความเป็นเจ้าของ</w:t>
            </w:r>
          </w:p>
        </w:tc>
        <w:tc>
          <w:tcPr>
            <w:tcW w:w="2844" w:type="dxa"/>
            <w:gridSpan w:val="3"/>
            <w:vAlign w:val="bottom"/>
          </w:tcPr>
          <w:p w14:paraId="6AA48370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ทุนชำระแล้ว</w:t>
            </w:r>
          </w:p>
        </w:tc>
        <w:tc>
          <w:tcPr>
            <w:tcW w:w="181" w:type="dxa"/>
            <w:vAlign w:val="bottom"/>
          </w:tcPr>
          <w:p w14:paraId="44533F85" w14:textId="77777777" w:rsidR="004A5F49" w:rsidRPr="00D7546C" w:rsidRDefault="004A5F49" w:rsidP="009917EF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015" w:type="dxa"/>
            <w:gridSpan w:val="3"/>
            <w:vAlign w:val="bottom"/>
          </w:tcPr>
          <w:p w14:paraId="48B8B75E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715F7A1F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982" w:type="dxa"/>
            <w:gridSpan w:val="3"/>
            <w:vAlign w:val="bottom"/>
          </w:tcPr>
          <w:p w14:paraId="76DCE375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มูลค่าตาม</w:t>
            </w:r>
          </w:p>
          <w:p w14:paraId="130EE46F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วิธีส่วนได้เสีย</w:t>
            </w:r>
          </w:p>
        </w:tc>
      </w:tr>
      <w:tr w:rsidR="0068140E" w:rsidRPr="00D7546C" w14:paraId="16B11CCA" w14:textId="77777777" w:rsidTr="0068140E">
        <w:trPr>
          <w:cantSplit/>
          <w:trHeight w:val="225"/>
        </w:trPr>
        <w:tc>
          <w:tcPr>
            <w:tcW w:w="3780" w:type="dxa"/>
          </w:tcPr>
          <w:p w14:paraId="645342A8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  <w:vMerge/>
          </w:tcPr>
          <w:p w14:paraId="69310237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00" w:type="dxa"/>
          </w:tcPr>
          <w:p w14:paraId="182EFA5C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5D4750FF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80" w:right="7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5" w:type="dxa"/>
          </w:tcPr>
          <w:p w14:paraId="13FB1B9C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95" w:type="dxa"/>
          </w:tcPr>
          <w:p w14:paraId="235EE267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85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A203BC6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350" w:type="dxa"/>
          </w:tcPr>
          <w:p w14:paraId="11A1D0CE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07D43952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73A7A107" w14:textId="77777777" w:rsidR="004A5F49" w:rsidRPr="00D7546C" w:rsidRDefault="004A5F49" w:rsidP="009917EF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314" w:type="dxa"/>
          </w:tcPr>
          <w:p w14:paraId="00D98A20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3494956A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81" w:type="dxa"/>
            <w:vAlign w:val="bottom"/>
          </w:tcPr>
          <w:p w14:paraId="4334C84B" w14:textId="77777777" w:rsidR="004A5F49" w:rsidRPr="00D7546C" w:rsidRDefault="004A5F49" w:rsidP="009917EF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35" w:type="dxa"/>
          </w:tcPr>
          <w:p w14:paraId="5AF4C0D8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7A970DA9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0FF3FB84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00" w:type="dxa"/>
          </w:tcPr>
          <w:p w14:paraId="1E04B8D1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86"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3632F6CE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86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80" w:type="dxa"/>
            <w:vAlign w:val="bottom"/>
          </w:tcPr>
          <w:p w14:paraId="5C32FE3F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00" w:type="dxa"/>
          </w:tcPr>
          <w:p w14:paraId="2B50A6AE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50173B59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264CB2E1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00" w:type="dxa"/>
          </w:tcPr>
          <w:p w14:paraId="67772AA4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82" w:right="-82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61ABCBAA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</w:tr>
      <w:tr w:rsidR="0068140E" w:rsidRPr="00D7546C" w14:paraId="0907C881" w14:textId="77777777" w:rsidTr="0068140E">
        <w:trPr>
          <w:cantSplit/>
          <w:trHeight w:val="20"/>
        </w:trPr>
        <w:tc>
          <w:tcPr>
            <w:tcW w:w="3780" w:type="dxa"/>
          </w:tcPr>
          <w:p w14:paraId="23AA37AB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</w:tcPr>
          <w:p w14:paraId="54265D22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1980" w:type="dxa"/>
            <w:gridSpan w:val="3"/>
          </w:tcPr>
          <w:p w14:paraId="5ECFBC2A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 w:hint="cs"/>
                <w:i/>
                <w:iCs/>
                <w:sz w:val="23"/>
                <w:szCs w:val="23"/>
                <w:cs/>
                <w:lang w:bidi="th-TH"/>
              </w:rPr>
              <w:t>(ร้อยละ)</w:t>
            </w:r>
          </w:p>
        </w:tc>
        <w:tc>
          <w:tcPr>
            <w:tcW w:w="2844" w:type="dxa"/>
            <w:gridSpan w:val="3"/>
          </w:tcPr>
          <w:p w14:paraId="627276CA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(พัน)</w:t>
            </w:r>
          </w:p>
        </w:tc>
        <w:tc>
          <w:tcPr>
            <w:tcW w:w="181" w:type="dxa"/>
          </w:tcPr>
          <w:p w14:paraId="5C4413EC" w14:textId="77777777" w:rsidR="004A5F49" w:rsidRPr="00D7546C" w:rsidRDefault="004A5F49" w:rsidP="009917EF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4174" w:type="dxa"/>
            <w:gridSpan w:val="7"/>
          </w:tcPr>
          <w:p w14:paraId="3ABD3E32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99" w:right="-37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(พันบาท)</w:t>
            </w:r>
          </w:p>
        </w:tc>
      </w:tr>
      <w:tr w:rsidR="0068140E" w:rsidRPr="00D7546C" w14:paraId="37678686" w14:textId="77777777" w:rsidTr="0068140E">
        <w:trPr>
          <w:cantSplit/>
          <w:trHeight w:val="20"/>
        </w:trPr>
        <w:tc>
          <w:tcPr>
            <w:tcW w:w="3780" w:type="dxa"/>
          </w:tcPr>
          <w:p w14:paraId="0AA3A328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บริษัทร่วม</w:t>
            </w:r>
          </w:p>
        </w:tc>
        <w:tc>
          <w:tcPr>
            <w:tcW w:w="1170" w:type="dxa"/>
          </w:tcPr>
          <w:p w14:paraId="42B6E20A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00" w:type="dxa"/>
          </w:tcPr>
          <w:p w14:paraId="7D0A6F6C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5" w:type="dxa"/>
          </w:tcPr>
          <w:p w14:paraId="1461819E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95" w:type="dxa"/>
          </w:tcPr>
          <w:p w14:paraId="7BB635C7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50" w:type="dxa"/>
          </w:tcPr>
          <w:p w14:paraId="183A1A04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0804D5B6" w14:textId="77777777" w:rsidR="004A5F49" w:rsidRPr="00D7546C" w:rsidRDefault="004A5F49" w:rsidP="009917E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</w:tcPr>
          <w:p w14:paraId="3C875AD1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1" w:type="dxa"/>
          </w:tcPr>
          <w:p w14:paraId="2FB3EA81" w14:textId="77777777" w:rsidR="004A5F49" w:rsidRPr="00D7546C" w:rsidRDefault="004A5F49" w:rsidP="009917E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</w:tcPr>
          <w:p w14:paraId="243823E4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18C5B12E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732AF2E5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51B53C71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30DCA1A1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1B316A84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51D0194D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</w:tr>
      <w:tr w:rsidR="0068140E" w:rsidRPr="00D7546C" w14:paraId="25FA7CEF" w14:textId="77777777" w:rsidTr="0068140E">
        <w:trPr>
          <w:cantSplit/>
          <w:trHeight w:val="20"/>
        </w:trPr>
        <w:tc>
          <w:tcPr>
            <w:tcW w:w="3780" w:type="dxa"/>
          </w:tcPr>
          <w:p w14:paraId="19A09D92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JVK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- 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>Naga Movers Ltd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. </w:t>
            </w:r>
          </w:p>
        </w:tc>
        <w:tc>
          <w:tcPr>
            <w:tcW w:w="1170" w:type="dxa"/>
          </w:tcPr>
          <w:p w14:paraId="41C9AA2E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กัมพูชา</w:t>
            </w:r>
          </w:p>
        </w:tc>
        <w:tc>
          <w:tcPr>
            <w:tcW w:w="900" w:type="dxa"/>
          </w:tcPr>
          <w:p w14:paraId="70926CC4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50.00</w:t>
            </w:r>
          </w:p>
        </w:tc>
        <w:tc>
          <w:tcPr>
            <w:tcW w:w="185" w:type="dxa"/>
          </w:tcPr>
          <w:p w14:paraId="3C639509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95" w:type="dxa"/>
          </w:tcPr>
          <w:p w14:paraId="53596198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50.00</w:t>
            </w:r>
          </w:p>
        </w:tc>
        <w:tc>
          <w:tcPr>
            <w:tcW w:w="1350" w:type="dxa"/>
            <w:vAlign w:val="bottom"/>
          </w:tcPr>
          <w:p w14:paraId="2701F091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0" w:type="dxa"/>
          </w:tcPr>
          <w:p w14:paraId="1076B72E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355E24A5" w14:textId="77777777" w:rsidR="004A5F49" w:rsidRPr="00D7546C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1" w:type="dxa"/>
          </w:tcPr>
          <w:p w14:paraId="77B0ABF9" w14:textId="77777777" w:rsidR="004A5F49" w:rsidRPr="00D7546C" w:rsidRDefault="004A5F49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4FC26E16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1,001</w:t>
            </w:r>
          </w:p>
        </w:tc>
        <w:tc>
          <w:tcPr>
            <w:tcW w:w="180" w:type="dxa"/>
          </w:tcPr>
          <w:p w14:paraId="71061AEE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12440D9B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1,001</w:t>
            </w:r>
          </w:p>
        </w:tc>
        <w:tc>
          <w:tcPr>
            <w:tcW w:w="180" w:type="dxa"/>
          </w:tcPr>
          <w:p w14:paraId="57CAB193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160B2C12" w14:textId="75928B9D" w:rsidR="004A5F49" w:rsidRPr="00D7546C" w:rsidRDefault="00074B5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3,416</w:t>
            </w:r>
          </w:p>
        </w:tc>
        <w:tc>
          <w:tcPr>
            <w:tcW w:w="180" w:type="dxa"/>
          </w:tcPr>
          <w:p w14:paraId="45A675F2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1E07A2BA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4</w:t>
            </w: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,145</w:t>
            </w:r>
          </w:p>
        </w:tc>
      </w:tr>
      <w:tr w:rsidR="0068140E" w:rsidRPr="00D7546C" w14:paraId="34A1EE78" w14:textId="77777777" w:rsidTr="0068140E">
        <w:trPr>
          <w:cantSplit/>
          <w:trHeight w:val="20"/>
        </w:trPr>
        <w:tc>
          <w:tcPr>
            <w:tcW w:w="3780" w:type="dxa"/>
          </w:tcPr>
          <w:p w14:paraId="7439B81D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JVK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- 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Naga Movers, LDA </w:t>
            </w:r>
          </w:p>
        </w:tc>
        <w:tc>
          <w:tcPr>
            <w:tcW w:w="1170" w:type="dxa"/>
          </w:tcPr>
          <w:p w14:paraId="655927D2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ติมอร์ตะวันออก</w:t>
            </w:r>
          </w:p>
        </w:tc>
        <w:tc>
          <w:tcPr>
            <w:tcW w:w="900" w:type="dxa"/>
          </w:tcPr>
          <w:p w14:paraId="0D1F2148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50.00</w:t>
            </w:r>
          </w:p>
        </w:tc>
        <w:tc>
          <w:tcPr>
            <w:tcW w:w="185" w:type="dxa"/>
          </w:tcPr>
          <w:p w14:paraId="7E4C8F29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95" w:type="dxa"/>
          </w:tcPr>
          <w:p w14:paraId="26A5C61D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50.00</w:t>
            </w:r>
          </w:p>
        </w:tc>
        <w:tc>
          <w:tcPr>
            <w:tcW w:w="1350" w:type="dxa"/>
            <w:vAlign w:val="bottom"/>
          </w:tcPr>
          <w:p w14:paraId="6F821E0F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0" w:type="dxa"/>
          </w:tcPr>
          <w:p w14:paraId="6DC81158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2F4E4C63" w14:textId="77777777" w:rsidR="004A5F49" w:rsidRPr="00D7546C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1" w:type="dxa"/>
          </w:tcPr>
          <w:p w14:paraId="69D54FB3" w14:textId="77777777" w:rsidR="004A5F49" w:rsidRPr="00D7546C" w:rsidRDefault="004A5F49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375F68C9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800</w:t>
            </w:r>
          </w:p>
        </w:tc>
        <w:tc>
          <w:tcPr>
            <w:tcW w:w="180" w:type="dxa"/>
          </w:tcPr>
          <w:p w14:paraId="6243A9EE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8DAF12B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800</w:t>
            </w:r>
          </w:p>
        </w:tc>
        <w:tc>
          <w:tcPr>
            <w:tcW w:w="180" w:type="dxa"/>
          </w:tcPr>
          <w:p w14:paraId="6262D310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044801DB" w14:textId="32CA9D55" w:rsidR="004A5F49" w:rsidRPr="00D7546C" w:rsidRDefault="00074B5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8,201</w:t>
            </w:r>
          </w:p>
        </w:tc>
        <w:tc>
          <w:tcPr>
            <w:tcW w:w="180" w:type="dxa"/>
          </w:tcPr>
          <w:p w14:paraId="597BD765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F03174D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9,094</w:t>
            </w:r>
          </w:p>
        </w:tc>
      </w:tr>
      <w:tr w:rsidR="0068140E" w:rsidRPr="00D7546C" w14:paraId="6EA74A4F" w14:textId="77777777" w:rsidTr="0068140E">
        <w:trPr>
          <w:cantSplit/>
          <w:trHeight w:val="20"/>
        </w:trPr>
        <w:tc>
          <w:tcPr>
            <w:tcW w:w="3780" w:type="dxa"/>
          </w:tcPr>
          <w:p w14:paraId="76D4E084" w14:textId="3B2E9068" w:rsidR="004A5F49" w:rsidRPr="00D7546C" w:rsidRDefault="004A5F49" w:rsidP="004A5F49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Royal Group Phnom Penh SEZ Plc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(“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>PPSP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”)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</w:p>
        </w:tc>
        <w:tc>
          <w:tcPr>
            <w:tcW w:w="1170" w:type="dxa"/>
          </w:tcPr>
          <w:p w14:paraId="690A2578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กัมพูชา</w:t>
            </w:r>
          </w:p>
        </w:tc>
        <w:tc>
          <w:tcPr>
            <w:tcW w:w="900" w:type="dxa"/>
          </w:tcPr>
          <w:p w14:paraId="1AF1B998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14.61</w:t>
            </w:r>
          </w:p>
        </w:tc>
        <w:tc>
          <w:tcPr>
            <w:tcW w:w="185" w:type="dxa"/>
          </w:tcPr>
          <w:p w14:paraId="4669AFEB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95" w:type="dxa"/>
          </w:tcPr>
          <w:p w14:paraId="0027274F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14.61</w:t>
            </w:r>
          </w:p>
        </w:tc>
        <w:tc>
          <w:tcPr>
            <w:tcW w:w="1350" w:type="dxa"/>
            <w:vAlign w:val="bottom"/>
          </w:tcPr>
          <w:p w14:paraId="791BAAAF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35,938</w:t>
            </w:r>
          </w:p>
        </w:tc>
        <w:tc>
          <w:tcPr>
            <w:tcW w:w="180" w:type="dxa"/>
          </w:tcPr>
          <w:p w14:paraId="356FE321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20692BE7" w14:textId="77777777" w:rsidR="004A5F49" w:rsidRPr="00D7546C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35,938</w:t>
            </w:r>
          </w:p>
        </w:tc>
        <w:tc>
          <w:tcPr>
            <w:tcW w:w="181" w:type="dxa"/>
          </w:tcPr>
          <w:p w14:paraId="7DC5F842" w14:textId="77777777" w:rsidR="004A5F49" w:rsidRPr="00D7546C" w:rsidRDefault="004A5F49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</w:tcPr>
          <w:p w14:paraId="47F54BC5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235,515</w:t>
            </w:r>
          </w:p>
        </w:tc>
        <w:tc>
          <w:tcPr>
            <w:tcW w:w="180" w:type="dxa"/>
          </w:tcPr>
          <w:p w14:paraId="28689ABC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69096FE3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235,515</w:t>
            </w:r>
          </w:p>
        </w:tc>
        <w:tc>
          <w:tcPr>
            <w:tcW w:w="180" w:type="dxa"/>
          </w:tcPr>
          <w:p w14:paraId="2A1639B3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</w:tcPr>
          <w:p w14:paraId="51A82CDF" w14:textId="68632CF4" w:rsidR="004A5F49" w:rsidRPr="00D7546C" w:rsidRDefault="00110254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360,854</w:t>
            </w:r>
          </w:p>
        </w:tc>
        <w:tc>
          <w:tcPr>
            <w:tcW w:w="180" w:type="dxa"/>
          </w:tcPr>
          <w:p w14:paraId="3BCE38D6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1DDE27BD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319,948</w:t>
            </w:r>
          </w:p>
        </w:tc>
      </w:tr>
      <w:tr w:rsidR="0068140E" w:rsidRPr="00D7546C" w14:paraId="08470CD4" w14:textId="77777777" w:rsidTr="0068140E">
        <w:trPr>
          <w:cantSplit/>
          <w:trHeight w:val="20"/>
        </w:trPr>
        <w:tc>
          <w:tcPr>
            <w:tcW w:w="3780" w:type="dxa"/>
          </w:tcPr>
          <w:p w14:paraId="3AE8F3C5" w14:textId="281F949B" w:rsidR="004A5F49" w:rsidRPr="00D7546C" w:rsidRDefault="004A5F49" w:rsidP="004A5F49">
            <w:pPr>
              <w:spacing w:line="240" w:lineRule="auto"/>
              <w:rPr>
                <w:rFonts w:asciiTheme="majorBidi" w:hAnsiTheme="majorBidi" w:cstheme="majorBidi"/>
                <w:spacing w:val="-4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pacing w:val="-4"/>
                <w:sz w:val="23"/>
                <w:szCs w:val="23"/>
              </w:rPr>
              <w:t>Bok Seng PPSEZ</w:t>
            </w:r>
            <w:r w:rsidRPr="00D7546C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 xml:space="preserve"> </w:t>
            </w:r>
            <w:r w:rsidRPr="00D7546C">
              <w:rPr>
                <w:rFonts w:asciiTheme="majorBidi" w:hAnsiTheme="majorBidi" w:cstheme="majorBidi"/>
                <w:spacing w:val="-4"/>
                <w:sz w:val="23"/>
                <w:szCs w:val="23"/>
              </w:rPr>
              <w:t>Dry Port Co</w:t>
            </w:r>
            <w:r w:rsidRPr="00D7546C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>.</w:t>
            </w:r>
            <w:r w:rsidRPr="00D7546C">
              <w:rPr>
                <w:rFonts w:asciiTheme="majorBidi" w:hAnsiTheme="majorBidi" w:cstheme="majorBidi"/>
                <w:spacing w:val="-4"/>
                <w:sz w:val="23"/>
                <w:szCs w:val="23"/>
              </w:rPr>
              <w:t>,</w:t>
            </w:r>
            <w:r w:rsidRPr="00D7546C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 xml:space="preserve"> </w:t>
            </w:r>
            <w:r w:rsidRPr="00D7546C">
              <w:rPr>
                <w:rFonts w:asciiTheme="majorBidi" w:hAnsiTheme="majorBidi" w:cstheme="majorBidi"/>
                <w:spacing w:val="-4"/>
                <w:sz w:val="23"/>
                <w:szCs w:val="23"/>
              </w:rPr>
              <w:t>Ltd</w:t>
            </w:r>
            <w:r w:rsidRPr="00D7546C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>.</w:t>
            </w:r>
          </w:p>
        </w:tc>
        <w:tc>
          <w:tcPr>
            <w:tcW w:w="1170" w:type="dxa"/>
          </w:tcPr>
          <w:p w14:paraId="49200109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กัมพูชา</w:t>
            </w:r>
          </w:p>
        </w:tc>
        <w:tc>
          <w:tcPr>
            <w:tcW w:w="900" w:type="dxa"/>
          </w:tcPr>
          <w:p w14:paraId="55C0274C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40.00</w:t>
            </w:r>
          </w:p>
        </w:tc>
        <w:tc>
          <w:tcPr>
            <w:tcW w:w="185" w:type="dxa"/>
          </w:tcPr>
          <w:p w14:paraId="47B07E54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95" w:type="dxa"/>
          </w:tcPr>
          <w:p w14:paraId="51913E3D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40.00</w:t>
            </w:r>
          </w:p>
        </w:tc>
        <w:tc>
          <w:tcPr>
            <w:tcW w:w="1350" w:type="dxa"/>
            <w:vAlign w:val="bottom"/>
          </w:tcPr>
          <w:p w14:paraId="4C0D990E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USD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10,500</w:t>
            </w:r>
          </w:p>
        </w:tc>
        <w:tc>
          <w:tcPr>
            <w:tcW w:w="180" w:type="dxa"/>
          </w:tcPr>
          <w:p w14:paraId="40B58155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0E2F6C27" w14:textId="77777777" w:rsidR="004A5F49" w:rsidRPr="00D7546C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USD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10,500</w:t>
            </w:r>
          </w:p>
        </w:tc>
        <w:tc>
          <w:tcPr>
            <w:tcW w:w="181" w:type="dxa"/>
          </w:tcPr>
          <w:p w14:paraId="4C54D894" w14:textId="77777777" w:rsidR="004A5F49" w:rsidRPr="00D7546C" w:rsidRDefault="004A5F49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6E057962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152,736</w:t>
            </w:r>
          </w:p>
        </w:tc>
        <w:tc>
          <w:tcPr>
            <w:tcW w:w="180" w:type="dxa"/>
          </w:tcPr>
          <w:p w14:paraId="630E99B6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422BD7B9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152,736</w:t>
            </w:r>
          </w:p>
        </w:tc>
        <w:tc>
          <w:tcPr>
            <w:tcW w:w="180" w:type="dxa"/>
          </w:tcPr>
          <w:p w14:paraId="26FFB0AC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</w:tcPr>
          <w:p w14:paraId="62A78A78" w14:textId="00354752" w:rsidR="004A5F49" w:rsidRPr="00D7546C" w:rsidRDefault="00074B5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175,333</w:t>
            </w:r>
          </w:p>
        </w:tc>
        <w:tc>
          <w:tcPr>
            <w:tcW w:w="180" w:type="dxa"/>
          </w:tcPr>
          <w:p w14:paraId="5077F8EE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7A040BD6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173,993</w:t>
            </w:r>
          </w:p>
        </w:tc>
      </w:tr>
      <w:tr w:rsidR="0068140E" w:rsidRPr="00D7546C" w14:paraId="5EB38C97" w14:textId="77777777" w:rsidTr="0068140E">
        <w:trPr>
          <w:cantSplit/>
          <w:trHeight w:val="20"/>
        </w:trPr>
        <w:tc>
          <w:tcPr>
            <w:tcW w:w="3780" w:type="dxa"/>
          </w:tcPr>
          <w:p w14:paraId="7A90C4E4" w14:textId="23F6E29C" w:rsidR="004A5F49" w:rsidRPr="00D7546C" w:rsidRDefault="004A5F49" w:rsidP="004A5F49">
            <w:pPr>
              <w:spacing w:line="240" w:lineRule="auto"/>
              <w:rPr>
                <w:rFonts w:asciiTheme="majorBidi" w:hAnsiTheme="majorBidi" w:cstheme="majorBidi"/>
                <w:spacing w:val="-8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บริษัท ซีเจ เจดับเบิ้ลยูดี โลจิสติกส์</w:t>
            </w:r>
            <w:r w:rsidRPr="00D7546C">
              <w:rPr>
                <w:rFonts w:asciiTheme="majorBidi" w:hAnsiTheme="majorBidi" w:cstheme="majorBidi"/>
                <w:spacing w:val="-8"/>
                <w:sz w:val="23"/>
                <w:szCs w:val="23"/>
              </w:rPr>
              <w:t xml:space="preserve"> </w:t>
            </w:r>
            <w:r w:rsidRPr="00D7546C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(ประเทศไทย) จำกัด</w:t>
            </w:r>
          </w:p>
        </w:tc>
        <w:tc>
          <w:tcPr>
            <w:tcW w:w="1170" w:type="dxa"/>
          </w:tcPr>
          <w:p w14:paraId="54DC3D0C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5B137146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5" w:type="dxa"/>
          </w:tcPr>
          <w:p w14:paraId="13ED68B1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95" w:type="dxa"/>
          </w:tcPr>
          <w:p w14:paraId="50F49F99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350" w:type="dxa"/>
          </w:tcPr>
          <w:p w14:paraId="12AC90CE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2,000</w:t>
            </w:r>
          </w:p>
        </w:tc>
        <w:tc>
          <w:tcPr>
            <w:tcW w:w="180" w:type="dxa"/>
          </w:tcPr>
          <w:p w14:paraId="013BE05E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</w:tcPr>
          <w:p w14:paraId="3A778C88" w14:textId="77777777" w:rsidR="004A5F49" w:rsidRPr="00D7546C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2,000</w:t>
            </w:r>
          </w:p>
        </w:tc>
        <w:tc>
          <w:tcPr>
            <w:tcW w:w="181" w:type="dxa"/>
          </w:tcPr>
          <w:p w14:paraId="17570D82" w14:textId="77777777" w:rsidR="004A5F49" w:rsidRPr="00D7546C" w:rsidRDefault="004A5F49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01ADEE60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980</w:t>
            </w:r>
          </w:p>
        </w:tc>
        <w:tc>
          <w:tcPr>
            <w:tcW w:w="180" w:type="dxa"/>
          </w:tcPr>
          <w:p w14:paraId="089E8A8E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45362D79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980</w:t>
            </w:r>
          </w:p>
        </w:tc>
        <w:tc>
          <w:tcPr>
            <w:tcW w:w="180" w:type="dxa"/>
          </w:tcPr>
          <w:p w14:paraId="4A7B5B28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</w:tcPr>
          <w:p w14:paraId="2E100491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7,429</w:t>
            </w:r>
          </w:p>
        </w:tc>
        <w:tc>
          <w:tcPr>
            <w:tcW w:w="180" w:type="dxa"/>
          </w:tcPr>
          <w:p w14:paraId="378BF33C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6D6F3790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7,392</w:t>
            </w:r>
          </w:p>
        </w:tc>
      </w:tr>
      <w:tr w:rsidR="0068140E" w:rsidRPr="00D7546C" w14:paraId="1CB3624C" w14:textId="77777777" w:rsidTr="0068140E">
        <w:trPr>
          <w:cantSplit/>
          <w:trHeight w:val="20"/>
        </w:trPr>
        <w:tc>
          <w:tcPr>
            <w:tcW w:w="3780" w:type="dxa"/>
          </w:tcPr>
          <w:p w14:paraId="1C868DC8" w14:textId="40478494" w:rsidR="004A5F49" w:rsidRPr="00D7546C" w:rsidRDefault="004A5F49" w:rsidP="004A5F49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proofErr w:type="spellStart"/>
            <w:r w:rsidRPr="00D7546C">
              <w:rPr>
                <w:rFonts w:asciiTheme="majorBidi" w:hAnsiTheme="majorBidi" w:cstheme="majorBidi"/>
                <w:sz w:val="23"/>
                <w:szCs w:val="23"/>
              </w:rPr>
              <w:t>Transimex</w:t>
            </w:r>
            <w:proofErr w:type="spellEnd"/>
            <w:r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 Corporation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(“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>TMS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”)</w:t>
            </w:r>
          </w:p>
        </w:tc>
        <w:tc>
          <w:tcPr>
            <w:tcW w:w="1170" w:type="dxa"/>
          </w:tcPr>
          <w:p w14:paraId="3FA9C613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เวียดนาม</w:t>
            </w:r>
          </w:p>
        </w:tc>
        <w:tc>
          <w:tcPr>
            <w:tcW w:w="900" w:type="dxa"/>
          </w:tcPr>
          <w:p w14:paraId="4F62061D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23.56</w:t>
            </w:r>
          </w:p>
        </w:tc>
        <w:tc>
          <w:tcPr>
            <w:tcW w:w="185" w:type="dxa"/>
          </w:tcPr>
          <w:p w14:paraId="7E915761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95" w:type="dxa"/>
          </w:tcPr>
          <w:p w14:paraId="20BE7585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23.56</w:t>
            </w:r>
          </w:p>
        </w:tc>
        <w:tc>
          <w:tcPr>
            <w:tcW w:w="1350" w:type="dxa"/>
            <w:vAlign w:val="bottom"/>
          </w:tcPr>
          <w:p w14:paraId="45AF44E2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VND 1,693,479,540</w:t>
            </w:r>
          </w:p>
        </w:tc>
        <w:tc>
          <w:tcPr>
            <w:tcW w:w="180" w:type="dxa"/>
          </w:tcPr>
          <w:p w14:paraId="6FF27C92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314" w:type="dxa"/>
            <w:vAlign w:val="bottom"/>
          </w:tcPr>
          <w:p w14:paraId="44A1F183" w14:textId="77777777" w:rsidR="004A5F49" w:rsidRPr="00D7546C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VND 1,693,479,540</w:t>
            </w:r>
          </w:p>
        </w:tc>
        <w:tc>
          <w:tcPr>
            <w:tcW w:w="181" w:type="dxa"/>
          </w:tcPr>
          <w:p w14:paraId="13BB0DD4" w14:textId="77777777" w:rsidR="004A5F49" w:rsidRPr="00D7546C" w:rsidRDefault="004A5F49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0A0E2C53" w14:textId="16945CB0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840,</w:t>
            </w:r>
            <w:r w:rsidR="00215D31"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610</w:t>
            </w:r>
          </w:p>
        </w:tc>
        <w:tc>
          <w:tcPr>
            <w:tcW w:w="180" w:type="dxa"/>
          </w:tcPr>
          <w:p w14:paraId="5CC7295E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F8AE459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840,610</w:t>
            </w:r>
          </w:p>
        </w:tc>
        <w:tc>
          <w:tcPr>
            <w:tcW w:w="180" w:type="dxa"/>
          </w:tcPr>
          <w:p w14:paraId="6E670511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013A5C1C" w14:textId="1BD232CD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1,</w:t>
            </w:r>
            <w:r w:rsidR="00074B59"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40</w:t>
            </w:r>
            <w:r w:rsidR="00110254"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6,051</w:t>
            </w:r>
          </w:p>
        </w:tc>
        <w:tc>
          <w:tcPr>
            <w:tcW w:w="180" w:type="dxa"/>
          </w:tcPr>
          <w:p w14:paraId="36EC4642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15032A3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1,385,101</w:t>
            </w:r>
          </w:p>
        </w:tc>
      </w:tr>
      <w:tr w:rsidR="0068140E" w:rsidRPr="00D7546C" w14:paraId="4252757C" w14:textId="77777777" w:rsidTr="0068140E">
        <w:trPr>
          <w:cantSplit/>
          <w:trHeight w:val="20"/>
        </w:trPr>
        <w:tc>
          <w:tcPr>
            <w:tcW w:w="3780" w:type="dxa"/>
          </w:tcPr>
          <w:p w14:paraId="28CEB13D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สมายซัน จำกัด</w:t>
            </w:r>
          </w:p>
        </w:tc>
        <w:tc>
          <w:tcPr>
            <w:tcW w:w="1170" w:type="dxa"/>
          </w:tcPr>
          <w:p w14:paraId="1C722A68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62D1A8ED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29.41</w:t>
            </w:r>
          </w:p>
        </w:tc>
        <w:tc>
          <w:tcPr>
            <w:tcW w:w="185" w:type="dxa"/>
          </w:tcPr>
          <w:p w14:paraId="204A8170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95" w:type="dxa"/>
          </w:tcPr>
          <w:p w14:paraId="65546A65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29.41</w:t>
            </w:r>
          </w:p>
        </w:tc>
        <w:tc>
          <w:tcPr>
            <w:tcW w:w="1350" w:type="dxa"/>
          </w:tcPr>
          <w:p w14:paraId="7282942F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THB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7</w:t>
            </w: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1</w:t>
            </w:r>
          </w:p>
        </w:tc>
        <w:tc>
          <w:tcPr>
            <w:tcW w:w="180" w:type="dxa"/>
          </w:tcPr>
          <w:p w14:paraId="167BB3B5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314" w:type="dxa"/>
          </w:tcPr>
          <w:p w14:paraId="22A9D822" w14:textId="77777777" w:rsidR="004A5F49" w:rsidRPr="00D7546C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THB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7</w:t>
            </w: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1</w:t>
            </w:r>
          </w:p>
        </w:tc>
        <w:tc>
          <w:tcPr>
            <w:tcW w:w="181" w:type="dxa"/>
          </w:tcPr>
          <w:p w14:paraId="68D55EB9" w14:textId="77777777" w:rsidR="004A5F49" w:rsidRPr="00D7546C" w:rsidRDefault="004A5F49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5C9FDF42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508,808</w:t>
            </w:r>
          </w:p>
        </w:tc>
        <w:tc>
          <w:tcPr>
            <w:tcW w:w="180" w:type="dxa"/>
          </w:tcPr>
          <w:p w14:paraId="7C44D112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715A788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508,808</w:t>
            </w:r>
          </w:p>
        </w:tc>
        <w:tc>
          <w:tcPr>
            <w:tcW w:w="180" w:type="dxa"/>
          </w:tcPr>
          <w:p w14:paraId="14C90053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7E1E23A0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535,418</w:t>
            </w:r>
          </w:p>
        </w:tc>
        <w:tc>
          <w:tcPr>
            <w:tcW w:w="180" w:type="dxa"/>
          </w:tcPr>
          <w:p w14:paraId="6549A928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5EB636F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500,689</w:t>
            </w:r>
          </w:p>
        </w:tc>
      </w:tr>
      <w:tr w:rsidR="0068140E" w:rsidRPr="00D7546C" w14:paraId="5EDD48FA" w14:textId="77777777" w:rsidTr="0068140E">
        <w:trPr>
          <w:cantSplit/>
          <w:trHeight w:val="20"/>
        </w:trPr>
        <w:tc>
          <w:tcPr>
            <w:tcW w:w="3780" w:type="dxa"/>
          </w:tcPr>
          <w:p w14:paraId="7071FFEB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proofErr w:type="spellStart"/>
            <w:r w:rsidRPr="00D7546C">
              <w:rPr>
                <w:rFonts w:asciiTheme="majorBidi" w:hAnsiTheme="majorBidi" w:cstheme="majorBidi"/>
                <w:sz w:val="23"/>
                <w:szCs w:val="23"/>
              </w:rPr>
              <w:t>MyCloud</w:t>
            </w:r>
            <w:proofErr w:type="spellEnd"/>
            <w:r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 Holdings Pte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. 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>Ltd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</w:p>
        </w:tc>
        <w:tc>
          <w:tcPr>
            <w:tcW w:w="1170" w:type="dxa"/>
          </w:tcPr>
          <w:p w14:paraId="6073CD76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สิงคโปร์</w:t>
            </w:r>
          </w:p>
        </w:tc>
        <w:tc>
          <w:tcPr>
            <w:tcW w:w="900" w:type="dxa"/>
            <w:vAlign w:val="bottom"/>
          </w:tcPr>
          <w:p w14:paraId="559E01B5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19.75</w:t>
            </w:r>
          </w:p>
        </w:tc>
        <w:tc>
          <w:tcPr>
            <w:tcW w:w="185" w:type="dxa"/>
          </w:tcPr>
          <w:p w14:paraId="29B44E6D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95" w:type="dxa"/>
            <w:vAlign w:val="bottom"/>
          </w:tcPr>
          <w:p w14:paraId="053184FE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19.75</w:t>
            </w:r>
          </w:p>
        </w:tc>
        <w:tc>
          <w:tcPr>
            <w:tcW w:w="1350" w:type="dxa"/>
          </w:tcPr>
          <w:p w14:paraId="57C7AC22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9,495</w:t>
            </w:r>
          </w:p>
        </w:tc>
        <w:tc>
          <w:tcPr>
            <w:tcW w:w="180" w:type="dxa"/>
          </w:tcPr>
          <w:p w14:paraId="22238678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314" w:type="dxa"/>
          </w:tcPr>
          <w:p w14:paraId="47EA7592" w14:textId="77777777" w:rsidR="004A5F49" w:rsidRPr="00D7546C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USD 9,495</w:t>
            </w:r>
          </w:p>
        </w:tc>
        <w:tc>
          <w:tcPr>
            <w:tcW w:w="181" w:type="dxa"/>
          </w:tcPr>
          <w:p w14:paraId="08AD42ED" w14:textId="77777777" w:rsidR="004A5F49" w:rsidRPr="00D7546C" w:rsidRDefault="004A5F49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79ED2C40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213,608</w:t>
            </w:r>
          </w:p>
        </w:tc>
        <w:tc>
          <w:tcPr>
            <w:tcW w:w="180" w:type="dxa"/>
          </w:tcPr>
          <w:p w14:paraId="1AC78F42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4CFA220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213,608</w:t>
            </w:r>
          </w:p>
        </w:tc>
        <w:tc>
          <w:tcPr>
            <w:tcW w:w="180" w:type="dxa"/>
          </w:tcPr>
          <w:p w14:paraId="5C8BACF2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75769B8C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183,611</w:t>
            </w:r>
          </w:p>
        </w:tc>
        <w:tc>
          <w:tcPr>
            <w:tcW w:w="180" w:type="dxa"/>
          </w:tcPr>
          <w:p w14:paraId="623A4FAE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20FAFEF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184,466</w:t>
            </w:r>
          </w:p>
        </w:tc>
      </w:tr>
      <w:tr w:rsidR="0068140E" w:rsidRPr="00D7546C" w14:paraId="253B40D1" w14:textId="77777777" w:rsidTr="0068140E">
        <w:trPr>
          <w:cantSplit/>
          <w:trHeight w:val="20"/>
        </w:trPr>
        <w:tc>
          <w:tcPr>
            <w:tcW w:w="3780" w:type="dxa"/>
          </w:tcPr>
          <w:p w14:paraId="0774AE96" w14:textId="6ACCF79E" w:rsidR="004A5F49" w:rsidRPr="00D7546C" w:rsidRDefault="004A5F49" w:rsidP="004A5F49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China ASEAN Supply Chain Management Co., Ltd.</w:t>
            </w:r>
          </w:p>
        </w:tc>
        <w:tc>
          <w:tcPr>
            <w:tcW w:w="1170" w:type="dxa"/>
          </w:tcPr>
          <w:p w14:paraId="007AB59D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จีน</w:t>
            </w:r>
          </w:p>
        </w:tc>
        <w:tc>
          <w:tcPr>
            <w:tcW w:w="900" w:type="dxa"/>
          </w:tcPr>
          <w:p w14:paraId="7E9608FF" w14:textId="3A5DF350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5" w:type="dxa"/>
          </w:tcPr>
          <w:p w14:paraId="5CE40AFC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95" w:type="dxa"/>
          </w:tcPr>
          <w:p w14:paraId="33863D97" w14:textId="414C06C0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350" w:type="dxa"/>
            <w:vAlign w:val="bottom"/>
          </w:tcPr>
          <w:p w14:paraId="3FF58DBE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CNY 25,000</w:t>
            </w:r>
          </w:p>
        </w:tc>
        <w:tc>
          <w:tcPr>
            <w:tcW w:w="180" w:type="dxa"/>
          </w:tcPr>
          <w:p w14:paraId="4A4B7B3A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4CC34BAB" w14:textId="77777777" w:rsidR="004A5F49" w:rsidRPr="00D7546C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CNY 25,000</w:t>
            </w:r>
          </w:p>
        </w:tc>
        <w:tc>
          <w:tcPr>
            <w:tcW w:w="181" w:type="dxa"/>
          </w:tcPr>
          <w:p w14:paraId="7B3AB2AA" w14:textId="77777777" w:rsidR="004A5F49" w:rsidRPr="00D7546C" w:rsidRDefault="004A5F49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15E511E8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90,545</w:t>
            </w:r>
          </w:p>
        </w:tc>
        <w:tc>
          <w:tcPr>
            <w:tcW w:w="180" w:type="dxa"/>
          </w:tcPr>
          <w:p w14:paraId="0FECA55C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490771E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90,545</w:t>
            </w:r>
          </w:p>
        </w:tc>
        <w:tc>
          <w:tcPr>
            <w:tcW w:w="180" w:type="dxa"/>
          </w:tcPr>
          <w:p w14:paraId="35367252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</w:tcPr>
          <w:p w14:paraId="35179A09" w14:textId="2BBDF477" w:rsidR="004A5F49" w:rsidRPr="00D7546C" w:rsidRDefault="00074B5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82,119</w:t>
            </w:r>
          </w:p>
        </w:tc>
        <w:tc>
          <w:tcPr>
            <w:tcW w:w="180" w:type="dxa"/>
          </w:tcPr>
          <w:p w14:paraId="657D0BDB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7AAEF6B4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81,421</w:t>
            </w:r>
          </w:p>
        </w:tc>
      </w:tr>
      <w:tr w:rsidR="0068140E" w:rsidRPr="00D7546C" w14:paraId="17CA8496" w14:textId="77777777" w:rsidTr="0068140E">
        <w:trPr>
          <w:cantSplit/>
          <w:trHeight w:val="20"/>
        </w:trPr>
        <w:tc>
          <w:tcPr>
            <w:tcW w:w="3780" w:type="dxa"/>
          </w:tcPr>
          <w:p w14:paraId="3FE4AC54" w14:textId="04AEBBE1" w:rsidR="004A5F49" w:rsidRPr="00D7546C" w:rsidRDefault="004A5F49" w:rsidP="004A5F49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เอสซีจี นิชิเร โลจิสติกส์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</w:p>
        </w:tc>
        <w:tc>
          <w:tcPr>
            <w:tcW w:w="1170" w:type="dxa"/>
          </w:tcPr>
          <w:p w14:paraId="09574991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4E1CCA72" w14:textId="77777777" w:rsidR="004A5F49" w:rsidRPr="00D7546C" w:rsidRDefault="004A5F49" w:rsidP="009917EF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48.90</w:t>
            </w:r>
          </w:p>
        </w:tc>
        <w:tc>
          <w:tcPr>
            <w:tcW w:w="185" w:type="dxa"/>
          </w:tcPr>
          <w:p w14:paraId="418F5B25" w14:textId="77777777" w:rsidR="004A5F49" w:rsidRPr="00D7546C" w:rsidRDefault="004A5F49" w:rsidP="009917EF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95" w:type="dxa"/>
          </w:tcPr>
          <w:p w14:paraId="5F25EF7A" w14:textId="77777777" w:rsidR="004A5F49" w:rsidRPr="00D7546C" w:rsidRDefault="004A5F49" w:rsidP="009917EF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48.90</w:t>
            </w:r>
          </w:p>
        </w:tc>
        <w:tc>
          <w:tcPr>
            <w:tcW w:w="1350" w:type="dxa"/>
            <w:vAlign w:val="bottom"/>
          </w:tcPr>
          <w:p w14:paraId="4D60F4A2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803,068</w:t>
            </w:r>
          </w:p>
        </w:tc>
        <w:tc>
          <w:tcPr>
            <w:tcW w:w="180" w:type="dxa"/>
          </w:tcPr>
          <w:p w14:paraId="1B95D879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5E9E69D4" w14:textId="77777777" w:rsidR="004A5F49" w:rsidRPr="00D7546C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803,068</w:t>
            </w:r>
          </w:p>
        </w:tc>
        <w:tc>
          <w:tcPr>
            <w:tcW w:w="181" w:type="dxa"/>
          </w:tcPr>
          <w:p w14:paraId="7E4EDBFA" w14:textId="77777777" w:rsidR="004A5F49" w:rsidRPr="00D7546C" w:rsidRDefault="004A5F49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325A1097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392,700</w:t>
            </w:r>
          </w:p>
        </w:tc>
        <w:tc>
          <w:tcPr>
            <w:tcW w:w="180" w:type="dxa"/>
          </w:tcPr>
          <w:p w14:paraId="443B339E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E38082B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392,700</w:t>
            </w:r>
          </w:p>
        </w:tc>
        <w:tc>
          <w:tcPr>
            <w:tcW w:w="180" w:type="dxa"/>
          </w:tcPr>
          <w:p w14:paraId="369E364F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</w:tcPr>
          <w:p w14:paraId="1586CA5F" w14:textId="18543DBB" w:rsidR="004A5F49" w:rsidRPr="00D7546C" w:rsidRDefault="00074B5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463,372</w:t>
            </w:r>
          </w:p>
        </w:tc>
        <w:tc>
          <w:tcPr>
            <w:tcW w:w="180" w:type="dxa"/>
          </w:tcPr>
          <w:p w14:paraId="6F0E54AF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394499BC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460,816</w:t>
            </w:r>
          </w:p>
        </w:tc>
      </w:tr>
      <w:tr w:rsidR="0068140E" w:rsidRPr="00D7546C" w14:paraId="039180CB" w14:textId="77777777" w:rsidTr="0068140E">
        <w:trPr>
          <w:cantSplit/>
          <w:trHeight w:val="20"/>
        </w:trPr>
        <w:tc>
          <w:tcPr>
            <w:tcW w:w="3780" w:type="dxa"/>
          </w:tcPr>
          <w:p w14:paraId="37744E40" w14:textId="6299C9BF" w:rsidR="004A5F49" w:rsidRPr="00D7546C" w:rsidRDefault="004A5F49" w:rsidP="004A5F49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="Angsana New"/>
                <w:sz w:val="23"/>
                <w:szCs w:val="23"/>
                <w:cs/>
              </w:rPr>
              <w:t>บริษัท เอเชีย เน็ตเวิร์ค อินเตอร์ เนชั่นแนล จำกัด (มหาชน)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="00B00275" w:rsidRPr="00D7546C">
              <w:rPr>
                <w:rFonts w:asciiTheme="majorBidi" w:hAnsiTheme="majorBidi" w:cstheme="majorBidi"/>
                <w:sz w:val="23"/>
                <w:szCs w:val="23"/>
              </w:rPr>
              <w:br/>
              <w:t xml:space="preserve">   </w:t>
            </w:r>
            <w:r w:rsidRPr="00D7546C">
              <w:rPr>
                <w:rFonts w:asciiTheme="majorBidi" w:hAnsiTheme="majorBidi" w:cs="Angsana New"/>
                <w:sz w:val="23"/>
                <w:szCs w:val="23"/>
                <w:cs/>
              </w:rPr>
              <w:t>(“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>ANI”)</w:t>
            </w:r>
          </w:p>
        </w:tc>
        <w:tc>
          <w:tcPr>
            <w:tcW w:w="1170" w:type="dxa"/>
          </w:tcPr>
          <w:p w14:paraId="112F9FF2" w14:textId="77777777" w:rsidR="00B00275" w:rsidRPr="00D7546C" w:rsidRDefault="00B00275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6271B02C" w14:textId="40DD9F28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  <w:vAlign w:val="bottom"/>
          </w:tcPr>
          <w:p w14:paraId="3E80626C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20.12</w:t>
            </w:r>
          </w:p>
        </w:tc>
        <w:tc>
          <w:tcPr>
            <w:tcW w:w="185" w:type="dxa"/>
          </w:tcPr>
          <w:p w14:paraId="5E4CAC4A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95" w:type="dxa"/>
            <w:vAlign w:val="bottom"/>
          </w:tcPr>
          <w:p w14:paraId="3E7A71AB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20.12</w:t>
            </w:r>
          </w:p>
        </w:tc>
        <w:tc>
          <w:tcPr>
            <w:tcW w:w="1350" w:type="dxa"/>
            <w:vAlign w:val="bottom"/>
          </w:tcPr>
          <w:p w14:paraId="7A677E57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924,000</w:t>
            </w:r>
          </w:p>
        </w:tc>
        <w:tc>
          <w:tcPr>
            <w:tcW w:w="180" w:type="dxa"/>
          </w:tcPr>
          <w:p w14:paraId="6F66CBE9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55A990AC" w14:textId="77777777" w:rsidR="004A5F49" w:rsidRPr="00D7546C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924,000</w:t>
            </w:r>
          </w:p>
        </w:tc>
        <w:tc>
          <w:tcPr>
            <w:tcW w:w="181" w:type="dxa"/>
          </w:tcPr>
          <w:p w14:paraId="651FE708" w14:textId="77777777" w:rsidR="004A5F49" w:rsidRPr="00D7546C" w:rsidRDefault="004A5F49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13EF01DD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2,421,526</w:t>
            </w:r>
          </w:p>
        </w:tc>
        <w:tc>
          <w:tcPr>
            <w:tcW w:w="180" w:type="dxa"/>
          </w:tcPr>
          <w:p w14:paraId="53273A99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2FFEC15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2,421,526</w:t>
            </w:r>
          </w:p>
        </w:tc>
        <w:tc>
          <w:tcPr>
            <w:tcW w:w="180" w:type="dxa"/>
          </w:tcPr>
          <w:p w14:paraId="4F1095B4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</w:tcPr>
          <w:p w14:paraId="0792E8CC" w14:textId="77777777" w:rsidR="00B00275" w:rsidRPr="00D7546C" w:rsidRDefault="00B00275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19A0BEC1" w14:textId="33847008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2,47</w:t>
            </w:r>
            <w:r w:rsidR="00AA6C0B"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3,372</w:t>
            </w:r>
          </w:p>
        </w:tc>
        <w:tc>
          <w:tcPr>
            <w:tcW w:w="180" w:type="dxa"/>
          </w:tcPr>
          <w:p w14:paraId="46C2A1B1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676E7181" w14:textId="77777777" w:rsidR="00B00275" w:rsidRPr="00D7546C" w:rsidRDefault="00B00275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2D4D2502" w14:textId="29F998FA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2,445,346</w:t>
            </w:r>
          </w:p>
        </w:tc>
      </w:tr>
      <w:tr w:rsidR="0068140E" w:rsidRPr="00D7546C" w14:paraId="12D09FB8" w14:textId="77777777" w:rsidTr="0068140E">
        <w:trPr>
          <w:cantSplit/>
          <w:trHeight w:val="20"/>
        </w:trPr>
        <w:tc>
          <w:tcPr>
            <w:tcW w:w="3780" w:type="dxa"/>
          </w:tcPr>
          <w:p w14:paraId="00068EAB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="Angsana New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="Angsana New"/>
                <w:sz w:val="23"/>
                <w:szCs w:val="23"/>
              </w:rPr>
              <w:t xml:space="preserve">Swift Haulage </w:t>
            </w:r>
            <w:proofErr w:type="spellStart"/>
            <w:r w:rsidRPr="00D7546C">
              <w:rPr>
                <w:rFonts w:asciiTheme="majorBidi" w:hAnsiTheme="majorBidi" w:cs="Angsana New"/>
                <w:sz w:val="23"/>
                <w:szCs w:val="23"/>
              </w:rPr>
              <w:t>Berhad</w:t>
            </w:r>
            <w:proofErr w:type="spellEnd"/>
            <w:r w:rsidRPr="00D7546C">
              <w:rPr>
                <w:rFonts w:asciiTheme="majorBidi" w:hAnsiTheme="majorBidi" w:cs="Angsana New"/>
                <w:sz w:val="23"/>
                <w:szCs w:val="23"/>
              </w:rPr>
              <w:t xml:space="preserve"> (“Swift”)</w:t>
            </w:r>
          </w:p>
        </w:tc>
        <w:tc>
          <w:tcPr>
            <w:tcW w:w="1170" w:type="dxa"/>
          </w:tcPr>
          <w:p w14:paraId="169BDBF6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มาเลเซีย</w:t>
            </w:r>
          </w:p>
        </w:tc>
        <w:tc>
          <w:tcPr>
            <w:tcW w:w="900" w:type="dxa"/>
          </w:tcPr>
          <w:p w14:paraId="74523BCA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20.51</w:t>
            </w:r>
          </w:p>
        </w:tc>
        <w:tc>
          <w:tcPr>
            <w:tcW w:w="185" w:type="dxa"/>
          </w:tcPr>
          <w:p w14:paraId="11CCB090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95" w:type="dxa"/>
          </w:tcPr>
          <w:p w14:paraId="749E2F3E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20.15</w:t>
            </w:r>
          </w:p>
        </w:tc>
        <w:tc>
          <w:tcPr>
            <w:tcW w:w="1350" w:type="dxa"/>
            <w:vAlign w:val="bottom"/>
          </w:tcPr>
          <w:p w14:paraId="738760CC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MYR 386,591</w:t>
            </w:r>
          </w:p>
        </w:tc>
        <w:tc>
          <w:tcPr>
            <w:tcW w:w="180" w:type="dxa"/>
          </w:tcPr>
          <w:p w14:paraId="2B9954F1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345C6B82" w14:textId="77777777" w:rsidR="004A5F49" w:rsidRPr="00D7546C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MYR 386,496</w:t>
            </w:r>
          </w:p>
        </w:tc>
        <w:tc>
          <w:tcPr>
            <w:tcW w:w="181" w:type="dxa"/>
          </w:tcPr>
          <w:p w14:paraId="5895186A" w14:textId="77777777" w:rsidR="004A5F49" w:rsidRPr="00D7546C" w:rsidRDefault="004A5F49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6AD69191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864,913</w:t>
            </w:r>
          </w:p>
        </w:tc>
        <w:tc>
          <w:tcPr>
            <w:tcW w:w="180" w:type="dxa"/>
          </w:tcPr>
          <w:p w14:paraId="449B5991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16C7ED1D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864,913</w:t>
            </w:r>
          </w:p>
        </w:tc>
        <w:tc>
          <w:tcPr>
            <w:tcW w:w="180" w:type="dxa"/>
          </w:tcPr>
          <w:p w14:paraId="0EE0386C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</w:tcPr>
          <w:p w14:paraId="4AE13444" w14:textId="2C586173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</w:t>
            </w:r>
            <w:r w:rsidR="00074B59"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,4</w:t>
            </w:r>
            <w:r w:rsidR="00504464"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72</w:t>
            </w:r>
            <w:r w:rsidR="00074B59"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</w:t>
            </w:r>
            <w:r w:rsidR="00504464"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485</w:t>
            </w:r>
          </w:p>
        </w:tc>
        <w:tc>
          <w:tcPr>
            <w:tcW w:w="180" w:type="dxa"/>
          </w:tcPr>
          <w:p w14:paraId="3C9EF4E9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3926712D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1,459,599</w:t>
            </w:r>
          </w:p>
        </w:tc>
      </w:tr>
      <w:tr w:rsidR="0068140E" w:rsidRPr="00D7546C" w14:paraId="66708B5B" w14:textId="77777777" w:rsidTr="0068140E">
        <w:trPr>
          <w:cantSplit/>
          <w:trHeight w:val="20"/>
        </w:trPr>
        <w:tc>
          <w:tcPr>
            <w:tcW w:w="3780" w:type="dxa"/>
          </w:tcPr>
          <w:p w14:paraId="62567D8B" w14:textId="0393C693" w:rsidR="004A5F49" w:rsidRPr="00D7546C" w:rsidRDefault="004A5F49" w:rsidP="004A5F49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บริษัท แอลฟา อินดัสเทรียล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</w:rPr>
              <w:t>แอสเ</w:t>
            </w:r>
            <w:r w:rsidR="000A7F26" w:rsidRPr="00D7546C">
              <w:rPr>
                <w:rFonts w:asciiTheme="majorBidi" w:hAnsiTheme="majorBidi" w:cstheme="majorBidi" w:hint="cs"/>
                <w:sz w:val="23"/>
                <w:szCs w:val="23"/>
                <w:cs/>
              </w:rPr>
              <w:t>ซ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ท 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>2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>(“AA2”)</w:t>
            </w:r>
          </w:p>
        </w:tc>
        <w:tc>
          <w:tcPr>
            <w:tcW w:w="1170" w:type="dxa"/>
          </w:tcPr>
          <w:p w14:paraId="494410F3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016F5EA9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5" w:type="dxa"/>
          </w:tcPr>
          <w:p w14:paraId="288F3AF5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95" w:type="dxa"/>
          </w:tcPr>
          <w:p w14:paraId="337639E9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350" w:type="dxa"/>
            <w:vAlign w:val="bottom"/>
          </w:tcPr>
          <w:p w14:paraId="59987639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73,540</w:t>
            </w:r>
          </w:p>
        </w:tc>
        <w:tc>
          <w:tcPr>
            <w:tcW w:w="180" w:type="dxa"/>
          </w:tcPr>
          <w:p w14:paraId="48FC5158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12C97D08" w14:textId="77777777" w:rsidR="004A5F49" w:rsidRPr="00D7546C" w:rsidRDefault="004A5F49" w:rsidP="002510A7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20,500</w:t>
            </w:r>
          </w:p>
        </w:tc>
        <w:tc>
          <w:tcPr>
            <w:tcW w:w="181" w:type="dxa"/>
          </w:tcPr>
          <w:p w14:paraId="56CE4A23" w14:textId="77777777" w:rsidR="004A5F49" w:rsidRPr="00D7546C" w:rsidRDefault="004A5F49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42FEFD54" w14:textId="4E36EFAB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36,03</w:t>
            </w:r>
            <w:r w:rsidR="00215D31"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</w:t>
            </w:r>
          </w:p>
        </w:tc>
        <w:tc>
          <w:tcPr>
            <w:tcW w:w="180" w:type="dxa"/>
          </w:tcPr>
          <w:p w14:paraId="4B494679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5216A52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10,045</w:t>
            </w:r>
          </w:p>
        </w:tc>
        <w:tc>
          <w:tcPr>
            <w:tcW w:w="180" w:type="dxa"/>
          </w:tcPr>
          <w:p w14:paraId="7DF8A7DF" w14:textId="77777777" w:rsidR="004A5F49" w:rsidRPr="00D7546C" w:rsidRDefault="004A5F49" w:rsidP="00C30419">
            <w:pPr>
              <w:pStyle w:val="acctfourfigures"/>
              <w:tabs>
                <w:tab w:val="clear" w:pos="765"/>
                <w:tab w:val="decimal" w:pos="636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00" w:type="dxa"/>
            <w:vAlign w:val="bottom"/>
          </w:tcPr>
          <w:p w14:paraId="474D1F48" w14:textId="333D47FE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35,</w:t>
            </w:r>
            <w:r w:rsidR="00074B59"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776</w:t>
            </w:r>
          </w:p>
        </w:tc>
        <w:tc>
          <w:tcPr>
            <w:tcW w:w="180" w:type="dxa"/>
          </w:tcPr>
          <w:p w14:paraId="74B5DE00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012A5D5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10,042</w:t>
            </w:r>
          </w:p>
        </w:tc>
      </w:tr>
      <w:tr w:rsidR="0068140E" w:rsidRPr="00D7546C" w14:paraId="0B16A818" w14:textId="77777777" w:rsidTr="0068140E">
        <w:trPr>
          <w:cantSplit/>
          <w:trHeight w:val="20"/>
        </w:trPr>
        <w:tc>
          <w:tcPr>
            <w:tcW w:w="3780" w:type="dxa"/>
          </w:tcPr>
          <w:p w14:paraId="069F1DFF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 w:hint="cs"/>
                <w:b/>
                <w:bCs/>
                <w:sz w:val="23"/>
                <w:szCs w:val="23"/>
                <w:cs/>
              </w:rPr>
              <w:t>รวม</w:t>
            </w:r>
          </w:p>
        </w:tc>
        <w:tc>
          <w:tcPr>
            <w:tcW w:w="1170" w:type="dxa"/>
          </w:tcPr>
          <w:p w14:paraId="214E6B06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900" w:type="dxa"/>
          </w:tcPr>
          <w:p w14:paraId="586C7F2C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5" w:type="dxa"/>
          </w:tcPr>
          <w:p w14:paraId="5557AB73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95" w:type="dxa"/>
          </w:tcPr>
          <w:p w14:paraId="1F594D45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350" w:type="dxa"/>
          </w:tcPr>
          <w:p w14:paraId="3FF61886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</w:tcPr>
          <w:p w14:paraId="5F1798F5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314" w:type="dxa"/>
          </w:tcPr>
          <w:p w14:paraId="2753C566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81" w:type="dxa"/>
          </w:tcPr>
          <w:p w14:paraId="53C89E17" w14:textId="77777777" w:rsidR="004A5F49" w:rsidRPr="00D7546C" w:rsidRDefault="004A5F49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tcBorders>
              <w:top w:val="single" w:sz="4" w:space="0" w:color="auto"/>
              <w:bottom w:val="double" w:sz="4" w:space="0" w:color="auto"/>
            </w:tcBorders>
          </w:tcPr>
          <w:p w14:paraId="5265AF7F" w14:textId="425096A9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5,7</w:t>
            </w:r>
            <w:r w:rsidR="000A7F26"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59</w:t>
            </w: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,</w:t>
            </w:r>
            <w:r w:rsidR="00215D31"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777</w:t>
            </w:r>
          </w:p>
        </w:tc>
        <w:tc>
          <w:tcPr>
            <w:tcW w:w="180" w:type="dxa"/>
          </w:tcPr>
          <w:p w14:paraId="220A7E7E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590"/>
                <w:tab w:val="decimal" w:pos="677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7A37C12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5,733,787</w:t>
            </w:r>
          </w:p>
        </w:tc>
        <w:tc>
          <w:tcPr>
            <w:tcW w:w="180" w:type="dxa"/>
          </w:tcPr>
          <w:p w14:paraId="25DB7F47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0AE9E3B" w14:textId="5CAFC361" w:rsidR="004A5F49" w:rsidRPr="00D7546C" w:rsidRDefault="00AA6C0B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7,</w:t>
            </w:r>
            <w:r w:rsidR="00504464"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207</w:t>
            </w:r>
            <w:r w:rsidR="00EE5988"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,</w:t>
            </w:r>
            <w:r w:rsidR="00504464"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437</w:t>
            </w:r>
          </w:p>
        </w:tc>
        <w:tc>
          <w:tcPr>
            <w:tcW w:w="180" w:type="dxa"/>
          </w:tcPr>
          <w:p w14:paraId="75F93CA9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59909B7" w14:textId="77777777" w:rsidR="004A5F49" w:rsidRPr="00D7546C" w:rsidRDefault="004A5F49" w:rsidP="0068140E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7,042,052</w:t>
            </w:r>
          </w:p>
        </w:tc>
      </w:tr>
    </w:tbl>
    <w:p w14:paraId="4ADF0321" w14:textId="0E607376" w:rsidR="005B7183" w:rsidRPr="00D7546C" w:rsidRDefault="005B71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253A1EC8" w14:textId="77777777" w:rsidR="005B7183" w:rsidRPr="00D7546C" w:rsidRDefault="005B71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</w:rPr>
        <w:br w:type="page"/>
      </w:r>
    </w:p>
    <w:tbl>
      <w:tblPr>
        <w:tblW w:w="13770" w:type="dxa"/>
        <w:tblInd w:w="54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598"/>
        <w:gridCol w:w="1169"/>
        <w:gridCol w:w="900"/>
        <w:gridCol w:w="185"/>
        <w:gridCol w:w="805"/>
        <w:gridCol w:w="1260"/>
        <w:gridCol w:w="180"/>
        <w:gridCol w:w="1263"/>
        <w:gridCol w:w="181"/>
        <w:gridCol w:w="989"/>
        <w:gridCol w:w="180"/>
        <w:gridCol w:w="900"/>
        <w:gridCol w:w="180"/>
        <w:gridCol w:w="900"/>
        <w:gridCol w:w="180"/>
        <w:gridCol w:w="900"/>
      </w:tblGrid>
      <w:tr w:rsidR="005B7183" w:rsidRPr="00D7546C" w14:paraId="5B242BBA" w14:textId="77777777" w:rsidTr="00404677">
        <w:trPr>
          <w:cantSplit/>
          <w:trHeight w:val="20"/>
        </w:trPr>
        <w:tc>
          <w:tcPr>
            <w:tcW w:w="3600" w:type="dxa"/>
          </w:tcPr>
          <w:p w14:paraId="2628D3F8" w14:textId="77777777" w:rsidR="005B7183" w:rsidRPr="00D7546C" w:rsidRDefault="005B7183" w:rsidP="009917EF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</w:tcPr>
          <w:p w14:paraId="0758980E" w14:textId="77777777" w:rsidR="005B7183" w:rsidRPr="00D7546C" w:rsidRDefault="005B7183" w:rsidP="009917EF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00" w:type="dxa"/>
          </w:tcPr>
          <w:p w14:paraId="6CCE0515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5" w:type="dxa"/>
          </w:tcPr>
          <w:p w14:paraId="36A5F914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05" w:type="dxa"/>
          </w:tcPr>
          <w:p w14:paraId="18515740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038CE3B5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4F0845BC" w14:textId="77777777" w:rsidR="005B7183" w:rsidRPr="00D7546C" w:rsidRDefault="005B7183" w:rsidP="009917EF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0B6812DE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1" w:type="dxa"/>
          </w:tcPr>
          <w:p w14:paraId="32A892C2" w14:textId="77777777" w:rsidR="005B7183" w:rsidRPr="00D7546C" w:rsidRDefault="005B7183" w:rsidP="009917EF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4229" w:type="dxa"/>
            <w:gridSpan w:val="7"/>
          </w:tcPr>
          <w:p w14:paraId="0812FA97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  <w:t>งบการเงินรวม</w:t>
            </w:r>
          </w:p>
        </w:tc>
      </w:tr>
      <w:tr w:rsidR="005B7183" w:rsidRPr="00D7546C" w14:paraId="3B923B7B" w14:textId="77777777" w:rsidTr="00404677">
        <w:trPr>
          <w:cantSplit/>
          <w:trHeight w:val="20"/>
        </w:trPr>
        <w:tc>
          <w:tcPr>
            <w:tcW w:w="3600" w:type="dxa"/>
          </w:tcPr>
          <w:p w14:paraId="15AE533E" w14:textId="77777777" w:rsidR="005B7183" w:rsidRPr="00D7546C" w:rsidRDefault="005B7183" w:rsidP="009917EF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  <w:vMerge w:val="restart"/>
          </w:tcPr>
          <w:p w14:paraId="5BBC2EBD" w14:textId="77777777" w:rsidR="005B7183" w:rsidRPr="00D7546C" w:rsidRDefault="005B7183" w:rsidP="009917EF">
            <w:pPr>
              <w:spacing w:line="240" w:lineRule="auto"/>
              <w:ind w:left="-73" w:right="-8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ประเทศที่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br/>
              <w:t>ดำเนินธุรกิจ</w:t>
            </w:r>
          </w:p>
        </w:tc>
        <w:tc>
          <w:tcPr>
            <w:tcW w:w="1887" w:type="dxa"/>
            <w:gridSpan w:val="3"/>
          </w:tcPr>
          <w:p w14:paraId="5D59F1DC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สัดส่วน</w:t>
            </w:r>
          </w:p>
          <w:p w14:paraId="5EA05FA9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ความเป็นเจ้าของ</w:t>
            </w:r>
          </w:p>
        </w:tc>
        <w:tc>
          <w:tcPr>
            <w:tcW w:w="2703" w:type="dxa"/>
            <w:gridSpan w:val="3"/>
            <w:vAlign w:val="bottom"/>
          </w:tcPr>
          <w:p w14:paraId="4982AEF6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ทุนชำระแล้ว</w:t>
            </w:r>
          </w:p>
        </w:tc>
        <w:tc>
          <w:tcPr>
            <w:tcW w:w="181" w:type="dxa"/>
            <w:vAlign w:val="bottom"/>
          </w:tcPr>
          <w:p w14:paraId="357EE1AB" w14:textId="77777777" w:rsidR="005B7183" w:rsidRPr="00D7546C" w:rsidRDefault="005B7183" w:rsidP="009917EF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069" w:type="dxa"/>
            <w:gridSpan w:val="3"/>
            <w:vAlign w:val="bottom"/>
          </w:tcPr>
          <w:p w14:paraId="5FA42FD7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38CC3953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980" w:type="dxa"/>
            <w:gridSpan w:val="3"/>
            <w:vAlign w:val="bottom"/>
          </w:tcPr>
          <w:p w14:paraId="0DC0066A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มูลค่าตาม</w:t>
            </w:r>
          </w:p>
          <w:p w14:paraId="1AC2BB25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วิธีส่วนได้เสีย</w:t>
            </w:r>
          </w:p>
        </w:tc>
      </w:tr>
      <w:tr w:rsidR="00404677" w:rsidRPr="00D7546C" w14:paraId="54B567CC" w14:textId="77777777" w:rsidTr="00404677">
        <w:trPr>
          <w:cantSplit/>
          <w:trHeight w:val="225"/>
        </w:trPr>
        <w:tc>
          <w:tcPr>
            <w:tcW w:w="3600" w:type="dxa"/>
          </w:tcPr>
          <w:p w14:paraId="7400AAA2" w14:textId="77777777" w:rsidR="005B7183" w:rsidRPr="00D7546C" w:rsidRDefault="005B7183" w:rsidP="009917EF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  <w:vMerge/>
          </w:tcPr>
          <w:p w14:paraId="589EF798" w14:textId="77777777" w:rsidR="005B7183" w:rsidRPr="00D7546C" w:rsidRDefault="005B7183" w:rsidP="009917EF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00" w:type="dxa"/>
          </w:tcPr>
          <w:p w14:paraId="658D6E0A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7DC35E14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80" w:right="7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5" w:type="dxa"/>
          </w:tcPr>
          <w:p w14:paraId="4AFD2D69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6DC3F0A1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85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10F34860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260" w:type="dxa"/>
          </w:tcPr>
          <w:p w14:paraId="602C5653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1FF8AAFC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21C4508D" w14:textId="77777777" w:rsidR="005B7183" w:rsidRPr="00D7546C" w:rsidRDefault="005B7183" w:rsidP="009917EF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260" w:type="dxa"/>
          </w:tcPr>
          <w:p w14:paraId="0353043F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22D6A241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81" w:type="dxa"/>
            <w:vAlign w:val="bottom"/>
          </w:tcPr>
          <w:p w14:paraId="1F1B6864" w14:textId="77777777" w:rsidR="005B7183" w:rsidRPr="00D7546C" w:rsidRDefault="005B7183" w:rsidP="009917EF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89" w:type="dxa"/>
          </w:tcPr>
          <w:p w14:paraId="79808776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52D9B07A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045426D8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00" w:type="dxa"/>
          </w:tcPr>
          <w:p w14:paraId="2B62DCE0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86"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AC03DE4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86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80" w:type="dxa"/>
            <w:vAlign w:val="bottom"/>
          </w:tcPr>
          <w:p w14:paraId="0C13165E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00" w:type="dxa"/>
          </w:tcPr>
          <w:p w14:paraId="534DD303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6BA50323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347648E1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00" w:type="dxa"/>
          </w:tcPr>
          <w:p w14:paraId="38D6C09F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82" w:right="-82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21A86848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</w:tr>
      <w:tr w:rsidR="005B7183" w:rsidRPr="00D7546C" w14:paraId="227E5086" w14:textId="77777777" w:rsidTr="00404677">
        <w:trPr>
          <w:cantSplit/>
          <w:trHeight w:val="20"/>
        </w:trPr>
        <w:tc>
          <w:tcPr>
            <w:tcW w:w="3600" w:type="dxa"/>
          </w:tcPr>
          <w:p w14:paraId="4E5BEE8D" w14:textId="77777777" w:rsidR="005B7183" w:rsidRPr="00D7546C" w:rsidRDefault="005B7183" w:rsidP="009917EF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</w:tcPr>
          <w:p w14:paraId="37DB7136" w14:textId="77777777" w:rsidR="005B7183" w:rsidRPr="00D7546C" w:rsidRDefault="005B7183" w:rsidP="009917EF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1887" w:type="dxa"/>
            <w:gridSpan w:val="3"/>
          </w:tcPr>
          <w:p w14:paraId="78930439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 w:hint="cs"/>
                <w:i/>
                <w:iCs/>
                <w:sz w:val="23"/>
                <w:szCs w:val="23"/>
                <w:cs/>
                <w:lang w:bidi="th-TH"/>
              </w:rPr>
              <w:t>(ร้อยละ)</w:t>
            </w:r>
          </w:p>
        </w:tc>
        <w:tc>
          <w:tcPr>
            <w:tcW w:w="2703" w:type="dxa"/>
            <w:gridSpan w:val="3"/>
          </w:tcPr>
          <w:p w14:paraId="3B15F638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(พัน)</w:t>
            </w:r>
          </w:p>
        </w:tc>
        <w:tc>
          <w:tcPr>
            <w:tcW w:w="181" w:type="dxa"/>
          </w:tcPr>
          <w:p w14:paraId="54939164" w14:textId="77777777" w:rsidR="005B7183" w:rsidRPr="00D7546C" w:rsidRDefault="005B7183" w:rsidP="009917EF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4229" w:type="dxa"/>
            <w:gridSpan w:val="7"/>
          </w:tcPr>
          <w:p w14:paraId="3C3D9B5F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99" w:right="-37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(พันบาท)</w:t>
            </w:r>
          </w:p>
        </w:tc>
      </w:tr>
      <w:tr w:rsidR="00404677" w:rsidRPr="00D7546C" w14:paraId="7A6BF1F3" w14:textId="77777777" w:rsidTr="00404677">
        <w:trPr>
          <w:cantSplit/>
          <w:trHeight w:val="20"/>
        </w:trPr>
        <w:tc>
          <w:tcPr>
            <w:tcW w:w="3600" w:type="dxa"/>
          </w:tcPr>
          <w:p w14:paraId="3B2853F3" w14:textId="77777777" w:rsidR="005B7183" w:rsidRPr="00D7546C" w:rsidRDefault="005B7183" w:rsidP="009917EF">
            <w:pPr>
              <w:spacing w:line="240" w:lineRule="auto"/>
              <w:rPr>
                <w:rFonts w:asciiTheme="majorBidi" w:hAnsiTheme="majorBidi" w:cstheme="majorBidi"/>
                <w:spacing w:val="-4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การร่วมค้า</w:t>
            </w:r>
          </w:p>
        </w:tc>
        <w:tc>
          <w:tcPr>
            <w:tcW w:w="1170" w:type="dxa"/>
          </w:tcPr>
          <w:p w14:paraId="15296EF1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</w:tcPr>
          <w:p w14:paraId="7191C8F9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5" w:type="dxa"/>
          </w:tcPr>
          <w:p w14:paraId="00D7E5DB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05" w:type="dxa"/>
          </w:tcPr>
          <w:p w14:paraId="7599BD86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2608BC03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80" w:type="dxa"/>
          </w:tcPr>
          <w:p w14:paraId="3821878C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7959D222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81" w:type="dxa"/>
          </w:tcPr>
          <w:p w14:paraId="05DF5F1C" w14:textId="77777777" w:rsidR="005B7183" w:rsidRPr="00D7546C" w:rsidRDefault="005B7183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65507948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5B499D44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22318F0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078083DC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684F4C23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4528C3EA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47F0C2BF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</w:tr>
      <w:tr w:rsidR="00404677" w:rsidRPr="00D7546C" w14:paraId="2337F8EB" w14:textId="77777777" w:rsidTr="00404677">
        <w:trPr>
          <w:cantSplit/>
          <w:trHeight w:val="20"/>
        </w:trPr>
        <w:tc>
          <w:tcPr>
            <w:tcW w:w="3600" w:type="dxa"/>
          </w:tcPr>
          <w:p w14:paraId="1A2DEBF1" w14:textId="54E4A862" w:rsidR="005B7183" w:rsidRPr="00D7546C" w:rsidRDefault="00D7546C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hyperlink r:id="rId14" w:history="1">
              <w:r w:rsidR="005B7183" w:rsidRPr="00D7546C">
                <w:rPr>
                  <w:rFonts w:asciiTheme="majorBidi" w:hAnsiTheme="majorBidi" w:cstheme="majorBidi"/>
                  <w:sz w:val="23"/>
                  <w:szCs w:val="23"/>
                  <w:cs/>
                </w:rPr>
                <w:t>บริษัท สยาม เจดับเบิ้ลยูดี โลจิสติกส์ จำกัด</w:t>
              </w:r>
            </w:hyperlink>
          </w:p>
        </w:tc>
        <w:tc>
          <w:tcPr>
            <w:tcW w:w="1170" w:type="dxa"/>
          </w:tcPr>
          <w:p w14:paraId="090DD829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39D8987E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42.50</w:t>
            </w:r>
          </w:p>
        </w:tc>
        <w:tc>
          <w:tcPr>
            <w:tcW w:w="185" w:type="dxa"/>
          </w:tcPr>
          <w:p w14:paraId="455EFDCD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4FC7FD46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42.50</w:t>
            </w:r>
          </w:p>
        </w:tc>
        <w:tc>
          <w:tcPr>
            <w:tcW w:w="1260" w:type="dxa"/>
            <w:vAlign w:val="bottom"/>
          </w:tcPr>
          <w:p w14:paraId="464C413E" w14:textId="77777777" w:rsidR="005B7183" w:rsidRPr="00D7546C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20,000</w:t>
            </w:r>
          </w:p>
        </w:tc>
        <w:tc>
          <w:tcPr>
            <w:tcW w:w="180" w:type="dxa"/>
          </w:tcPr>
          <w:p w14:paraId="766FC70E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393454A1" w14:textId="77777777" w:rsidR="005B7183" w:rsidRPr="00D7546C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20,000</w:t>
            </w:r>
          </w:p>
        </w:tc>
        <w:tc>
          <w:tcPr>
            <w:tcW w:w="181" w:type="dxa"/>
          </w:tcPr>
          <w:p w14:paraId="279F77BC" w14:textId="77777777" w:rsidR="005B7183" w:rsidRPr="00D7546C" w:rsidRDefault="005B7183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2BC13992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8</w:t>
            </w: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500</w:t>
            </w:r>
          </w:p>
        </w:tc>
        <w:tc>
          <w:tcPr>
            <w:tcW w:w="180" w:type="dxa"/>
          </w:tcPr>
          <w:p w14:paraId="2ECA5A73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3FCC166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8</w:t>
            </w: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,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500</w:t>
            </w:r>
          </w:p>
        </w:tc>
        <w:tc>
          <w:tcPr>
            <w:tcW w:w="180" w:type="dxa"/>
          </w:tcPr>
          <w:p w14:paraId="329434CE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7ABA9900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72,945</w:t>
            </w:r>
          </w:p>
        </w:tc>
        <w:tc>
          <w:tcPr>
            <w:tcW w:w="180" w:type="dxa"/>
          </w:tcPr>
          <w:p w14:paraId="638C90DB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29E0524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63,789</w:t>
            </w:r>
          </w:p>
        </w:tc>
      </w:tr>
      <w:tr w:rsidR="00404677" w:rsidRPr="00D7546C" w14:paraId="78952DF7" w14:textId="77777777" w:rsidTr="00404677">
        <w:trPr>
          <w:cantSplit/>
          <w:trHeight w:val="20"/>
        </w:trPr>
        <w:tc>
          <w:tcPr>
            <w:tcW w:w="3600" w:type="dxa"/>
          </w:tcPr>
          <w:p w14:paraId="355503BF" w14:textId="77777777" w:rsidR="005B7183" w:rsidRPr="00D7546C" w:rsidRDefault="005B7183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PT </w:t>
            </w:r>
            <w:proofErr w:type="spellStart"/>
            <w:r w:rsidRPr="00D7546C">
              <w:rPr>
                <w:rFonts w:asciiTheme="majorBidi" w:hAnsiTheme="majorBidi" w:cstheme="majorBidi"/>
                <w:sz w:val="23"/>
                <w:szCs w:val="23"/>
              </w:rPr>
              <w:t>Samudera</w:t>
            </w:r>
            <w:proofErr w:type="spellEnd"/>
            <w:r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 JWD Logistics</w:t>
            </w:r>
          </w:p>
        </w:tc>
        <w:tc>
          <w:tcPr>
            <w:tcW w:w="1170" w:type="dxa"/>
          </w:tcPr>
          <w:p w14:paraId="197D8EF4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อินโดนีเซีย</w:t>
            </w:r>
          </w:p>
        </w:tc>
        <w:tc>
          <w:tcPr>
            <w:tcW w:w="900" w:type="dxa"/>
          </w:tcPr>
          <w:p w14:paraId="00E1F4F2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49.01</w:t>
            </w:r>
          </w:p>
        </w:tc>
        <w:tc>
          <w:tcPr>
            <w:tcW w:w="185" w:type="dxa"/>
          </w:tcPr>
          <w:p w14:paraId="777E9445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4E0B0949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49.01</w:t>
            </w:r>
          </w:p>
        </w:tc>
        <w:tc>
          <w:tcPr>
            <w:tcW w:w="1260" w:type="dxa"/>
            <w:vAlign w:val="bottom"/>
          </w:tcPr>
          <w:p w14:paraId="18702265" w14:textId="77777777" w:rsidR="005B7183" w:rsidRPr="00D7546C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IDR 57,655,314</w:t>
            </w:r>
          </w:p>
        </w:tc>
        <w:tc>
          <w:tcPr>
            <w:tcW w:w="180" w:type="dxa"/>
          </w:tcPr>
          <w:p w14:paraId="20E42D3F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6CA89856" w14:textId="77777777" w:rsidR="005B7183" w:rsidRPr="00D7546C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IDR 57,655,314</w:t>
            </w:r>
          </w:p>
        </w:tc>
        <w:tc>
          <w:tcPr>
            <w:tcW w:w="181" w:type="dxa"/>
          </w:tcPr>
          <w:p w14:paraId="1AE8FBE7" w14:textId="77777777" w:rsidR="005B7183" w:rsidRPr="00D7546C" w:rsidRDefault="005B7183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77148CAE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66,989</w:t>
            </w:r>
          </w:p>
        </w:tc>
        <w:tc>
          <w:tcPr>
            <w:tcW w:w="180" w:type="dxa"/>
          </w:tcPr>
          <w:p w14:paraId="6A65DF27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612EC364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66,989</w:t>
            </w:r>
          </w:p>
        </w:tc>
        <w:tc>
          <w:tcPr>
            <w:tcW w:w="180" w:type="dxa"/>
          </w:tcPr>
          <w:p w14:paraId="5A0AC691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6A709073" w14:textId="4CD3273E" w:rsidR="005B7183" w:rsidRPr="00D7546C" w:rsidRDefault="00074B59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17,</w:t>
            </w:r>
            <w:r w:rsidR="00912A49"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483</w:t>
            </w:r>
          </w:p>
        </w:tc>
        <w:tc>
          <w:tcPr>
            <w:tcW w:w="180" w:type="dxa"/>
          </w:tcPr>
          <w:p w14:paraId="7B627B91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C2B6A2E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7,443</w:t>
            </w:r>
          </w:p>
        </w:tc>
      </w:tr>
      <w:tr w:rsidR="00404677" w:rsidRPr="00D7546C" w14:paraId="49906179" w14:textId="77777777" w:rsidTr="00404677">
        <w:trPr>
          <w:cantSplit/>
          <w:trHeight w:val="20"/>
        </w:trPr>
        <w:tc>
          <w:tcPr>
            <w:tcW w:w="3600" w:type="dxa"/>
          </w:tcPr>
          <w:p w14:paraId="49A8BFD9" w14:textId="04C9259E" w:rsidR="005B7183" w:rsidRPr="00D7546C" w:rsidRDefault="005B7183" w:rsidP="005B7183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แอลฟา อินดัสเทรียล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โซลูชั่น จำกัด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 (“ALPHA”)</w:t>
            </w:r>
          </w:p>
        </w:tc>
        <w:tc>
          <w:tcPr>
            <w:tcW w:w="1170" w:type="dxa"/>
          </w:tcPr>
          <w:p w14:paraId="2002ED15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6D416E72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85" w:type="dxa"/>
          </w:tcPr>
          <w:p w14:paraId="0236FCDC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1B589537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260" w:type="dxa"/>
            <w:vAlign w:val="bottom"/>
          </w:tcPr>
          <w:p w14:paraId="30611887" w14:textId="77777777" w:rsidR="005B7183" w:rsidRPr="00D7546C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1,225,800</w:t>
            </w:r>
          </w:p>
        </w:tc>
        <w:tc>
          <w:tcPr>
            <w:tcW w:w="180" w:type="dxa"/>
          </w:tcPr>
          <w:p w14:paraId="17F6B9B4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6F3EECE1" w14:textId="77777777" w:rsidR="005B7183" w:rsidRPr="00D7546C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1,225,800</w:t>
            </w:r>
          </w:p>
        </w:tc>
        <w:tc>
          <w:tcPr>
            <w:tcW w:w="181" w:type="dxa"/>
          </w:tcPr>
          <w:p w14:paraId="5C12604F" w14:textId="77777777" w:rsidR="005B7183" w:rsidRPr="00D7546C" w:rsidRDefault="005B7183" w:rsidP="009917EF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4805982E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612,900</w:t>
            </w:r>
          </w:p>
        </w:tc>
        <w:tc>
          <w:tcPr>
            <w:tcW w:w="180" w:type="dxa"/>
          </w:tcPr>
          <w:p w14:paraId="19AC029E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6ED1C12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612,900</w:t>
            </w:r>
          </w:p>
        </w:tc>
        <w:tc>
          <w:tcPr>
            <w:tcW w:w="180" w:type="dxa"/>
          </w:tcPr>
          <w:p w14:paraId="015AD2FB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145CA527" w14:textId="3E2E934B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</w:t>
            </w:r>
            <w:r w:rsidR="00074B59"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60,</w:t>
            </w:r>
            <w:r w:rsidR="00646087"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510</w:t>
            </w:r>
          </w:p>
        </w:tc>
        <w:tc>
          <w:tcPr>
            <w:tcW w:w="180" w:type="dxa"/>
          </w:tcPr>
          <w:p w14:paraId="413884F6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051B4C3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745,944</w:t>
            </w:r>
          </w:p>
        </w:tc>
      </w:tr>
      <w:tr w:rsidR="00404677" w:rsidRPr="00D7546C" w14:paraId="48229C6E" w14:textId="77777777" w:rsidTr="00404677">
        <w:trPr>
          <w:cantSplit/>
          <w:trHeight w:val="20"/>
        </w:trPr>
        <w:tc>
          <w:tcPr>
            <w:tcW w:w="3600" w:type="dxa"/>
          </w:tcPr>
          <w:p w14:paraId="42F8477B" w14:textId="77777777" w:rsidR="005B7183" w:rsidRPr="00D7546C" w:rsidRDefault="005B7183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ลิฟลัฟ จำกัด</w:t>
            </w:r>
          </w:p>
        </w:tc>
        <w:tc>
          <w:tcPr>
            <w:tcW w:w="1170" w:type="dxa"/>
          </w:tcPr>
          <w:p w14:paraId="49DB226F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76C4D39D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39.99</w:t>
            </w:r>
          </w:p>
        </w:tc>
        <w:tc>
          <w:tcPr>
            <w:tcW w:w="185" w:type="dxa"/>
          </w:tcPr>
          <w:p w14:paraId="77F71F53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5E79A591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39.99</w:t>
            </w:r>
          </w:p>
        </w:tc>
        <w:tc>
          <w:tcPr>
            <w:tcW w:w="1260" w:type="dxa"/>
            <w:vAlign w:val="bottom"/>
          </w:tcPr>
          <w:p w14:paraId="7BD19399" w14:textId="77777777" w:rsidR="005B7183" w:rsidRPr="00D7546C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1,500</w:t>
            </w:r>
          </w:p>
        </w:tc>
        <w:tc>
          <w:tcPr>
            <w:tcW w:w="180" w:type="dxa"/>
          </w:tcPr>
          <w:p w14:paraId="32185250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6A1A991B" w14:textId="77777777" w:rsidR="005B7183" w:rsidRPr="00D7546C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1,500</w:t>
            </w:r>
          </w:p>
        </w:tc>
        <w:tc>
          <w:tcPr>
            <w:tcW w:w="181" w:type="dxa"/>
          </w:tcPr>
          <w:p w14:paraId="19709D0B" w14:textId="77777777" w:rsidR="005B7183" w:rsidRPr="00D7546C" w:rsidRDefault="005B7183" w:rsidP="009917EF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1045689F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600</w:t>
            </w:r>
          </w:p>
        </w:tc>
        <w:tc>
          <w:tcPr>
            <w:tcW w:w="180" w:type="dxa"/>
          </w:tcPr>
          <w:p w14:paraId="51CB4306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DD71DE9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600</w:t>
            </w:r>
          </w:p>
        </w:tc>
        <w:tc>
          <w:tcPr>
            <w:tcW w:w="180" w:type="dxa"/>
          </w:tcPr>
          <w:p w14:paraId="40A36097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56BD5EE4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477</w:t>
            </w:r>
          </w:p>
        </w:tc>
        <w:tc>
          <w:tcPr>
            <w:tcW w:w="180" w:type="dxa"/>
          </w:tcPr>
          <w:p w14:paraId="39EE2918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0AB5683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477</w:t>
            </w:r>
          </w:p>
        </w:tc>
      </w:tr>
      <w:tr w:rsidR="00404677" w:rsidRPr="00D7546C" w14:paraId="6D51C7D4" w14:textId="77777777" w:rsidTr="00404677">
        <w:trPr>
          <w:cantSplit/>
          <w:trHeight w:val="20"/>
        </w:trPr>
        <w:tc>
          <w:tcPr>
            <w:tcW w:w="3600" w:type="dxa"/>
          </w:tcPr>
          <w:p w14:paraId="669E5204" w14:textId="60663A31" w:rsidR="005B7183" w:rsidRPr="00D7546C" w:rsidRDefault="005B7183" w:rsidP="005B7183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แปซิฟิค ทียูเอ็ม โคลด์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สโตเรจ จํากัด</w:t>
            </w:r>
          </w:p>
        </w:tc>
        <w:tc>
          <w:tcPr>
            <w:tcW w:w="1170" w:type="dxa"/>
          </w:tcPr>
          <w:p w14:paraId="14FB88D9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10BD9BF7" w14:textId="1DC76393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85" w:type="dxa"/>
          </w:tcPr>
          <w:p w14:paraId="55150FDF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240EC03F" w14:textId="0543AFB6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260" w:type="dxa"/>
            <w:vAlign w:val="bottom"/>
          </w:tcPr>
          <w:p w14:paraId="64F1E961" w14:textId="77777777" w:rsidR="005B7183" w:rsidRPr="00D7546C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THB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160</w:t>
            </w: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0" w:type="dxa"/>
          </w:tcPr>
          <w:p w14:paraId="2F932CCB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3C2A3991" w14:textId="77777777" w:rsidR="005B7183" w:rsidRPr="00D7546C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 xml:space="preserve">THB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160</w:t>
            </w: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1" w:type="dxa"/>
          </w:tcPr>
          <w:p w14:paraId="3AEF5701" w14:textId="77777777" w:rsidR="005B7183" w:rsidRPr="00D7546C" w:rsidRDefault="005B7183" w:rsidP="009917EF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0AE9875A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80,000</w:t>
            </w:r>
          </w:p>
        </w:tc>
        <w:tc>
          <w:tcPr>
            <w:tcW w:w="180" w:type="dxa"/>
          </w:tcPr>
          <w:p w14:paraId="3BFA2DD6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7BD2FAE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80,000</w:t>
            </w:r>
          </w:p>
        </w:tc>
        <w:tc>
          <w:tcPr>
            <w:tcW w:w="180" w:type="dxa"/>
          </w:tcPr>
          <w:p w14:paraId="7FDADDE1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00" w:type="dxa"/>
            <w:vAlign w:val="bottom"/>
          </w:tcPr>
          <w:p w14:paraId="0A7EFF5F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89,216</w:t>
            </w:r>
          </w:p>
        </w:tc>
        <w:tc>
          <w:tcPr>
            <w:tcW w:w="180" w:type="dxa"/>
          </w:tcPr>
          <w:p w14:paraId="45179217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44C4723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85,898</w:t>
            </w:r>
          </w:p>
        </w:tc>
      </w:tr>
      <w:tr w:rsidR="00404677" w:rsidRPr="00D7546C" w14:paraId="17F605E7" w14:textId="77777777" w:rsidTr="00404677">
        <w:trPr>
          <w:cantSplit/>
          <w:trHeight w:val="20"/>
        </w:trPr>
        <w:tc>
          <w:tcPr>
            <w:tcW w:w="3600" w:type="dxa"/>
          </w:tcPr>
          <w:p w14:paraId="756C001B" w14:textId="77777777" w:rsidR="005B7183" w:rsidRPr="00D7546C" w:rsidRDefault="005B7183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ฟิ้วซ์ โพสต์ จำกัด</w:t>
            </w:r>
          </w:p>
        </w:tc>
        <w:tc>
          <w:tcPr>
            <w:tcW w:w="1170" w:type="dxa"/>
          </w:tcPr>
          <w:p w14:paraId="4B4D01D2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644BB26C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37.50</w:t>
            </w:r>
          </w:p>
        </w:tc>
        <w:tc>
          <w:tcPr>
            <w:tcW w:w="185" w:type="dxa"/>
          </w:tcPr>
          <w:p w14:paraId="4708D0F8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38459DF9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37.50</w:t>
            </w:r>
          </w:p>
        </w:tc>
        <w:tc>
          <w:tcPr>
            <w:tcW w:w="1260" w:type="dxa"/>
            <w:vAlign w:val="bottom"/>
          </w:tcPr>
          <w:p w14:paraId="61CA382A" w14:textId="77777777" w:rsidR="005B7183" w:rsidRPr="00D7546C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13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0</w:t>
            </w: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0" w:type="dxa"/>
          </w:tcPr>
          <w:p w14:paraId="25D993E1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270AD271" w14:textId="77777777" w:rsidR="005B7183" w:rsidRPr="00D7546C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13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0</w:t>
            </w: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1" w:type="dxa"/>
          </w:tcPr>
          <w:p w14:paraId="6537F943" w14:textId="77777777" w:rsidR="005B7183" w:rsidRPr="00D7546C" w:rsidRDefault="005B7183" w:rsidP="009917EF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2F6272BB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48,750</w:t>
            </w:r>
          </w:p>
        </w:tc>
        <w:tc>
          <w:tcPr>
            <w:tcW w:w="180" w:type="dxa"/>
          </w:tcPr>
          <w:p w14:paraId="6ED83F48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90094B4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48,750</w:t>
            </w:r>
          </w:p>
        </w:tc>
        <w:tc>
          <w:tcPr>
            <w:tcW w:w="180" w:type="dxa"/>
          </w:tcPr>
          <w:p w14:paraId="2655BECB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00" w:type="dxa"/>
            <w:vAlign w:val="bottom"/>
          </w:tcPr>
          <w:p w14:paraId="42853FE5" w14:textId="404F0B2C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21,</w:t>
            </w:r>
            <w:r w:rsidR="00074B59"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461</w:t>
            </w:r>
          </w:p>
        </w:tc>
        <w:tc>
          <w:tcPr>
            <w:tcW w:w="180" w:type="dxa"/>
          </w:tcPr>
          <w:p w14:paraId="0CF11F58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194C1CB5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22,240</w:t>
            </w:r>
          </w:p>
        </w:tc>
      </w:tr>
      <w:tr w:rsidR="00404677" w:rsidRPr="00D7546C" w14:paraId="2E5E38BC" w14:textId="77777777" w:rsidTr="00404677">
        <w:trPr>
          <w:cantSplit/>
          <w:trHeight w:val="20"/>
        </w:trPr>
        <w:tc>
          <w:tcPr>
            <w:tcW w:w="3600" w:type="dxa"/>
          </w:tcPr>
          <w:p w14:paraId="2DE85178" w14:textId="29A65477" w:rsidR="005B7183" w:rsidRPr="00D7546C" w:rsidRDefault="005B7183" w:rsidP="005B7183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แอลฟา อินดัสเทรียล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</w:rPr>
              <w:t>แอสเ</w:t>
            </w:r>
            <w:r w:rsidR="000A7F26" w:rsidRPr="00D7546C">
              <w:rPr>
                <w:rFonts w:asciiTheme="majorBidi" w:hAnsiTheme="majorBidi" w:cstheme="majorBidi" w:hint="cs"/>
                <w:sz w:val="23"/>
                <w:szCs w:val="23"/>
                <w:cs/>
              </w:rPr>
              <w:t>ซ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ท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 (“AAS”)</w:t>
            </w:r>
          </w:p>
        </w:tc>
        <w:tc>
          <w:tcPr>
            <w:tcW w:w="1170" w:type="dxa"/>
          </w:tcPr>
          <w:p w14:paraId="04A54AB6" w14:textId="77777777" w:rsidR="005B7183" w:rsidRPr="00D7546C" w:rsidRDefault="005B7183" w:rsidP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4A16B2C1" w14:textId="77777777" w:rsidR="005B7183" w:rsidRPr="00D7546C" w:rsidRDefault="005B7183" w:rsidP="00B00275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5" w:type="dxa"/>
          </w:tcPr>
          <w:p w14:paraId="63D47066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6EFA12CB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-</w:t>
            </w:r>
          </w:p>
        </w:tc>
        <w:tc>
          <w:tcPr>
            <w:tcW w:w="1260" w:type="dxa"/>
            <w:vAlign w:val="bottom"/>
          </w:tcPr>
          <w:p w14:paraId="0AAFEC96" w14:textId="77777777" w:rsidR="005B7183" w:rsidRPr="00D7546C" w:rsidRDefault="005B7183" w:rsidP="005B7183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THB 90,550</w:t>
            </w:r>
          </w:p>
        </w:tc>
        <w:tc>
          <w:tcPr>
            <w:tcW w:w="180" w:type="dxa"/>
          </w:tcPr>
          <w:p w14:paraId="1A13ED44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09821B14" w14:textId="77777777" w:rsidR="005B7183" w:rsidRPr="00D7546C" w:rsidRDefault="005B7183" w:rsidP="005B7183">
            <w:pPr>
              <w:pStyle w:val="acctfourfigures"/>
              <w:tabs>
                <w:tab w:val="clear" w:pos="765"/>
              </w:tabs>
              <w:spacing w:line="240" w:lineRule="auto"/>
              <w:ind w:left="-99" w:right="-443"/>
              <w:jc w:val="center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/>
              </w:rPr>
              <w:t>-</w:t>
            </w:r>
          </w:p>
        </w:tc>
        <w:tc>
          <w:tcPr>
            <w:tcW w:w="181" w:type="dxa"/>
          </w:tcPr>
          <w:p w14:paraId="5F558BC8" w14:textId="77777777" w:rsidR="005B7183" w:rsidRPr="00D7546C" w:rsidRDefault="005B7183" w:rsidP="009917EF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6FE0565D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44,370</w:t>
            </w:r>
          </w:p>
        </w:tc>
        <w:tc>
          <w:tcPr>
            <w:tcW w:w="180" w:type="dxa"/>
          </w:tcPr>
          <w:p w14:paraId="0C5E1E68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11C12F8F" w14:textId="77777777" w:rsidR="005B7183" w:rsidRPr="00D7546C" w:rsidRDefault="005B7183" w:rsidP="00404677">
            <w:pPr>
              <w:pStyle w:val="acctfourfigures"/>
              <w:tabs>
                <w:tab w:val="clear" w:pos="765"/>
              </w:tabs>
              <w:spacing w:line="240" w:lineRule="auto"/>
              <w:ind w:left="-99" w:right="-16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-</w:t>
            </w:r>
          </w:p>
        </w:tc>
        <w:tc>
          <w:tcPr>
            <w:tcW w:w="180" w:type="dxa"/>
          </w:tcPr>
          <w:p w14:paraId="3B4A4822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00" w:type="dxa"/>
            <w:vAlign w:val="bottom"/>
          </w:tcPr>
          <w:p w14:paraId="2BBE0942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44,370</w:t>
            </w:r>
          </w:p>
        </w:tc>
        <w:tc>
          <w:tcPr>
            <w:tcW w:w="180" w:type="dxa"/>
          </w:tcPr>
          <w:p w14:paraId="3475F8B4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CD2CF0F" w14:textId="77777777" w:rsidR="005B7183" w:rsidRPr="00D7546C" w:rsidRDefault="005B7183" w:rsidP="00404677">
            <w:pPr>
              <w:pStyle w:val="acctfourfigures"/>
              <w:tabs>
                <w:tab w:val="clear" w:pos="765"/>
              </w:tabs>
              <w:spacing w:line="240" w:lineRule="auto"/>
              <w:ind w:left="-99" w:right="-16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-</w:t>
            </w:r>
          </w:p>
        </w:tc>
      </w:tr>
      <w:tr w:rsidR="00404677" w:rsidRPr="00D7546C" w14:paraId="3A2AFE1A" w14:textId="77777777" w:rsidTr="00404677">
        <w:trPr>
          <w:cantSplit/>
          <w:trHeight w:val="20"/>
        </w:trPr>
        <w:tc>
          <w:tcPr>
            <w:tcW w:w="3600" w:type="dxa"/>
          </w:tcPr>
          <w:p w14:paraId="6FB3464E" w14:textId="77777777" w:rsidR="005B7183" w:rsidRPr="00D7546C" w:rsidRDefault="005B7183" w:rsidP="009917EF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>รวม</w:t>
            </w:r>
          </w:p>
        </w:tc>
        <w:tc>
          <w:tcPr>
            <w:tcW w:w="1170" w:type="dxa"/>
          </w:tcPr>
          <w:p w14:paraId="4B9D1F83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900" w:type="dxa"/>
          </w:tcPr>
          <w:p w14:paraId="65CEC41F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5" w:type="dxa"/>
          </w:tcPr>
          <w:p w14:paraId="4846C9CE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05" w:type="dxa"/>
          </w:tcPr>
          <w:p w14:paraId="5EB8B6EE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260" w:type="dxa"/>
          </w:tcPr>
          <w:p w14:paraId="6F4EB328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80" w:type="dxa"/>
          </w:tcPr>
          <w:p w14:paraId="393BF88C" w14:textId="77777777" w:rsidR="005B7183" w:rsidRPr="00D7546C" w:rsidRDefault="005B7183" w:rsidP="009917EF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260" w:type="dxa"/>
          </w:tcPr>
          <w:p w14:paraId="4CBAE5CE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900"/>
              </w:tabs>
              <w:spacing w:line="240" w:lineRule="auto"/>
              <w:ind w:left="-79" w:right="100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181" w:type="dxa"/>
          </w:tcPr>
          <w:p w14:paraId="390EEC99" w14:textId="77777777" w:rsidR="005B7183" w:rsidRPr="00D7546C" w:rsidRDefault="005B7183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8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977E7B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862,</w:t>
            </w: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109</w:t>
            </w:r>
          </w:p>
        </w:tc>
        <w:tc>
          <w:tcPr>
            <w:tcW w:w="180" w:type="dxa"/>
          </w:tcPr>
          <w:p w14:paraId="2ADBE071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3E2BE3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817,</w:t>
            </w: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739</w:t>
            </w:r>
          </w:p>
        </w:tc>
        <w:tc>
          <w:tcPr>
            <w:tcW w:w="180" w:type="dxa"/>
          </w:tcPr>
          <w:p w14:paraId="7C267F53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BEF8783" w14:textId="31A4B593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/>
              </w:rPr>
              <w:t>1,</w:t>
            </w: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0</w:t>
            </w:r>
            <w:r w:rsidR="00074B59"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06,</w:t>
            </w:r>
            <w:r w:rsidR="00646087"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462</w:t>
            </w:r>
          </w:p>
        </w:tc>
        <w:tc>
          <w:tcPr>
            <w:tcW w:w="180" w:type="dxa"/>
          </w:tcPr>
          <w:p w14:paraId="5F2EB03D" w14:textId="77777777" w:rsidR="005B7183" w:rsidRPr="00D7546C" w:rsidRDefault="005B7183" w:rsidP="009917EF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D2BF38C" w14:textId="77777777" w:rsidR="005B7183" w:rsidRPr="00D7546C" w:rsidRDefault="005B7183" w:rsidP="00404677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  <w:t>925,</w:t>
            </w: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  <w:t>791</w:t>
            </w:r>
          </w:p>
        </w:tc>
      </w:tr>
    </w:tbl>
    <w:p w14:paraId="2E484917" w14:textId="311C9AB1" w:rsidR="00B00275" w:rsidRPr="00D7546C" w:rsidRDefault="00B002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31673764" w14:textId="77777777" w:rsidR="00B00275" w:rsidRPr="00D7546C" w:rsidRDefault="00B002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</w:rPr>
        <w:br w:type="page"/>
      </w:r>
    </w:p>
    <w:tbl>
      <w:tblPr>
        <w:tblW w:w="13770" w:type="dxa"/>
        <w:tblInd w:w="54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600"/>
        <w:gridCol w:w="1170"/>
        <w:gridCol w:w="900"/>
        <w:gridCol w:w="183"/>
        <w:gridCol w:w="897"/>
        <w:gridCol w:w="1260"/>
        <w:gridCol w:w="185"/>
        <w:gridCol w:w="1165"/>
        <w:gridCol w:w="182"/>
        <w:gridCol w:w="988"/>
        <w:gridCol w:w="180"/>
        <w:gridCol w:w="900"/>
        <w:gridCol w:w="180"/>
        <w:gridCol w:w="900"/>
        <w:gridCol w:w="181"/>
        <w:gridCol w:w="899"/>
      </w:tblGrid>
      <w:tr w:rsidR="004A5F49" w:rsidRPr="00D7546C" w14:paraId="7C822F4F" w14:textId="77777777" w:rsidTr="00B00275">
        <w:trPr>
          <w:cantSplit/>
          <w:trHeight w:val="144"/>
        </w:trPr>
        <w:tc>
          <w:tcPr>
            <w:tcW w:w="3600" w:type="dxa"/>
          </w:tcPr>
          <w:p w14:paraId="7DFCB7DA" w14:textId="77777777" w:rsidR="004A5F49" w:rsidRPr="00D7546C" w:rsidRDefault="004A5F49" w:rsidP="009917EF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170" w:type="dxa"/>
            <w:vMerge w:val="restart"/>
          </w:tcPr>
          <w:p w14:paraId="0A16EAD9" w14:textId="77777777" w:rsidR="00B00275" w:rsidRPr="00D7546C" w:rsidRDefault="00B00275" w:rsidP="00B00275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6675F53D" w14:textId="564E04B1" w:rsidR="00B00275" w:rsidRPr="00D7546C" w:rsidRDefault="004A5F49" w:rsidP="00B00275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ประเทศที่</w:t>
            </w:r>
          </w:p>
          <w:p w14:paraId="632623B3" w14:textId="78336350" w:rsidR="004A5F49" w:rsidRPr="00D7546C" w:rsidRDefault="004A5F49" w:rsidP="00B00275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ดำเนินธุรกิจ</w:t>
            </w:r>
          </w:p>
        </w:tc>
        <w:tc>
          <w:tcPr>
            <w:tcW w:w="1980" w:type="dxa"/>
            <w:gridSpan w:val="3"/>
            <w:vMerge w:val="restart"/>
          </w:tcPr>
          <w:p w14:paraId="4284D28A" w14:textId="77777777" w:rsidR="00B00275" w:rsidRPr="00D7546C" w:rsidRDefault="00B00275" w:rsidP="009917EF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49346D75" w14:textId="56EC4E4D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สัดส่วน</w:t>
            </w:r>
          </w:p>
          <w:p w14:paraId="7B57FCC3" w14:textId="77777777" w:rsidR="004A5F49" w:rsidRPr="00D7546C" w:rsidRDefault="004A5F49" w:rsidP="009917EF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  <w:r w:rsidRPr="00D7546C">
              <w:rPr>
                <w:rFonts w:asciiTheme="majorBidi" w:hAnsiTheme="majorBidi" w:cstheme="majorBidi" w:hint="cs"/>
                <w:b w:val="0"/>
                <w:sz w:val="23"/>
                <w:szCs w:val="23"/>
                <w:cs/>
                <w:lang w:bidi="th-TH"/>
              </w:rPr>
              <w:t>ความเป็นเจ้าของ</w:t>
            </w:r>
          </w:p>
        </w:tc>
        <w:tc>
          <w:tcPr>
            <w:tcW w:w="2610" w:type="dxa"/>
            <w:gridSpan w:val="3"/>
            <w:vAlign w:val="bottom"/>
          </w:tcPr>
          <w:p w14:paraId="7988CE2E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182" w:type="dxa"/>
            <w:vAlign w:val="bottom"/>
          </w:tcPr>
          <w:p w14:paraId="105AB8F8" w14:textId="77777777" w:rsidR="004A5F49" w:rsidRPr="00D7546C" w:rsidRDefault="004A5F49" w:rsidP="009917EF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4228" w:type="dxa"/>
            <w:gridSpan w:val="7"/>
            <w:vAlign w:val="bottom"/>
          </w:tcPr>
          <w:p w14:paraId="0376B81F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val="en-US" w:bidi="th-TH"/>
              </w:rPr>
              <w:t>งบการเงินเฉพาะกิจการ</w:t>
            </w:r>
          </w:p>
        </w:tc>
      </w:tr>
      <w:tr w:rsidR="004A5F49" w:rsidRPr="00D7546C" w14:paraId="1188229E" w14:textId="77777777" w:rsidTr="00B00275">
        <w:trPr>
          <w:cantSplit/>
          <w:trHeight w:val="144"/>
        </w:trPr>
        <w:tc>
          <w:tcPr>
            <w:tcW w:w="3600" w:type="dxa"/>
          </w:tcPr>
          <w:p w14:paraId="295DF6CA" w14:textId="77777777" w:rsidR="004A5F49" w:rsidRPr="00D7546C" w:rsidRDefault="004A5F49" w:rsidP="009917EF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170" w:type="dxa"/>
            <w:vMerge/>
          </w:tcPr>
          <w:p w14:paraId="14D17E6C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980" w:type="dxa"/>
            <w:gridSpan w:val="3"/>
            <w:vMerge/>
          </w:tcPr>
          <w:p w14:paraId="43EBC34F" w14:textId="77777777" w:rsidR="004A5F49" w:rsidRPr="00D7546C" w:rsidRDefault="004A5F49" w:rsidP="009917EF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2610" w:type="dxa"/>
            <w:gridSpan w:val="3"/>
            <w:vAlign w:val="bottom"/>
          </w:tcPr>
          <w:p w14:paraId="46B091E1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ทุนชำระแล้ว</w:t>
            </w:r>
          </w:p>
        </w:tc>
        <w:tc>
          <w:tcPr>
            <w:tcW w:w="182" w:type="dxa"/>
            <w:vAlign w:val="bottom"/>
          </w:tcPr>
          <w:p w14:paraId="7ED938F4" w14:textId="77777777" w:rsidR="004A5F49" w:rsidRPr="00D7546C" w:rsidRDefault="004A5F49" w:rsidP="009917EF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2068" w:type="dxa"/>
            <w:gridSpan w:val="3"/>
            <w:vAlign w:val="bottom"/>
          </w:tcPr>
          <w:p w14:paraId="6E6AEF22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1764ED5B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980" w:type="dxa"/>
            <w:gridSpan w:val="3"/>
            <w:vAlign w:val="bottom"/>
          </w:tcPr>
          <w:p w14:paraId="15F2753B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ราคาทุน-สุทธิ</w:t>
            </w:r>
          </w:p>
        </w:tc>
      </w:tr>
      <w:tr w:rsidR="004A5F49" w:rsidRPr="00D7546C" w14:paraId="37E9E9F0" w14:textId="77777777" w:rsidTr="00B00275">
        <w:trPr>
          <w:cantSplit/>
          <w:trHeight w:val="144"/>
        </w:trPr>
        <w:tc>
          <w:tcPr>
            <w:tcW w:w="3600" w:type="dxa"/>
          </w:tcPr>
          <w:p w14:paraId="2EA4B422" w14:textId="77777777" w:rsidR="004A5F49" w:rsidRPr="00D7546C" w:rsidRDefault="004A5F49" w:rsidP="009917EF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170" w:type="dxa"/>
            <w:vMerge/>
          </w:tcPr>
          <w:p w14:paraId="7F9F40AF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1B816C97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4F2FAFCD" w14:textId="77777777" w:rsidR="004A5F49" w:rsidRPr="00D7546C" w:rsidRDefault="004A5F49" w:rsidP="009917EF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b w:val="0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3" w:type="dxa"/>
          </w:tcPr>
          <w:p w14:paraId="7378283B" w14:textId="77777777" w:rsidR="004A5F49" w:rsidRPr="00D7546C" w:rsidRDefault="004A5F49" w:rsidP="009917EF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897" w:type="dxa"/>
          </w:tcPr>
          <w:p w14:paraId="63AC5AB0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66200A7F" w14:textId="77777777" w:rsidR="004A5F49" w:rsidRPr="00D7546C" w:rsidRDefault="004A5F49" w:rsidP="009917EF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b w:val="0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260" w:type="dxa"/>
          </w:tcPr>
          <w:p w14:paraId="763F8DF0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7F352E4A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5" w:type="dxa"/>
          </w:tcPr>
          <w:p w14:paraId="363DC1B2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65" w:type="dxa"/>
          </w:tcPr>
          <w:p w14:paraId="7A3CAA65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461D1A4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82" w:type="dxa"/>
          </w:tcPr>
          <w:p w14:paraId="37B43840" w14:textId="77777777" w:rsidR="004A5F49" w:rsidRPr="00D7546C" w:rsidRDefault="004A5F49" w:rsidP="009917EF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988" w:type="dxa"/>
          </w:tcPr>
          <w:p w14:paraId="17DEC785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5898EBBE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7D98BB3A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67538CCA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B4D10CE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  <w:tc>
          <w:tcPr>
            <w:tcW w:w="180" w:type="dxa"/>
          </w:tcPr>
          <w:p w14:paraId="268A6623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267D0224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มีนาคม</w:t>
            </w:r>
          </w:p>
          <w:p w14:paraId="24C7E61D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1" w:type="dxa"/>
          </w:tcPr>
          <w:p w14:paraId="23D3A181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99" w:type="dxa"/>
          </w:tcPr>
          <w:p w14:paraId="08E7A9D5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3A6B0D4C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2567</w:t>
            </w:r>
          </w:p>
        </w:tc>
      </w:tr>
      <w:tr w:rsidR="004A5F49" w:rsidRPr="00D7546C" w14:paraId="507513D5" w14:textId="77777777" w:rsidTr="00B00275">
        <w:trPr>
          <w:cantSplit/>
          <w:trHeight w:val="144"/>
        </w:trPr>
        <w:tc>
          <w:tcPr>
            <w:tcW w:w="3600" w:type="dxa"/>
          </w:tcPr>
          <w:p w14:paraId="23C0610C" w14:textId="77777777" w:rsidR="004A5F49" w:rsidRPr="00D7546C" w:rsidRDefault="004A5F49" w:rsidP="009917EF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170" w:type="dxa"/>
          </w:tcPr>
          <w:p w14:paraId="2657E06E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980" w:type="dxa"/>
            <w:gridSpan w:val="3"/>
          </w:tcPr>
          <w:p w14:paraId="144991FD" w14:textId="77777777" w:rsidR="004A5F49" w:rsidRPr="00D7546C" w:rsidRDefault="004A5F49" w:rsidP="009917EF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  <w:r w:rsidRPr="00D7546C">
              <w:rPr>
                <w:rFonts w:asciiTheme="majorBidi" w:hAnsiTheme="majorBidi" w:cstheme="majorBidi" w:hint="cs"/>
                <w:b w:val="0"/>
                <w:i/>
                <w:iCs/>
                <w:sz w:val="23"/>
                <w:szCs w:val="23"/>
                <w:cs/>
                <w:lang w:bidi="th-TH"/>
              </w:rPr>
              <w:t>(ร้อยละ)</w:t>
            </w:r>
          </w:p>
        </w:tc>
        <w:tc>
          <w:tcPr>
            <w:tcW w:w="2610" w:type="dxa"/>
            <w:gridSpan w:val="3"/>
            <w:vAlign w:val="bottom"/>
          </w:tcPr>
          <w:p w14:paraId="657248F6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(พัน)</w:t>
            </w:r>
          </w:p>
        </w:tc>
        <w:tc>
          <w:tcPr>
            <w:tcW w:w="182" w:type="dxa"/>
          </w:tcPr>
          <w:p w14:paraId="6C65EC17" w14:textId="77777777" w:rsidR="004A5F49" w:rsidRPr="00D7546C" w:rsidRDefault="004A5F49" w:rsidP="009917EF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4228" w:type="dxa"/>
            <w:gridSpan w:val="7"/>
            <w:vAlign w:val="bottom"/>
          </w:tcPr>
          <w:p w14:paraId="1D1F2FAF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(พันบาท)</w:t>
            </w:r>
          </w:p>
        </w:tc>
      </w:tr>
      <w:tr w:rsidR="004A5F49" w:rsidRPr="00D7546C" w14:paraId="540C8984" w14:textId="77777777" w:rsidTr="00B00275">
        <w:trPr>
          <w:cantSplit/>
          <w:trHeight w:val="144"/>
        </w:trPr>
        <w:tc>
          <w:tcPr>
            <w:tcW w:w="3600" w:type="dxa"/>
          </w:tcPr>
          <w:p w14:paraId="3686A241" w14:textId="77777777" w:rsidR="004A5F49" w:rsidRPr="00D7546C" w:rsidRDefault="004A5F49" w:rsidP="009917EF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บริษัทร่วม</w:t>
            </w:r>
          </w:p>
        </w:tc>
        <w:tc>
          <w:tcPr>
            <w:tcW w:w="1170" w:type="dxa"/>
          </w:tcPr>
          <w:p w14:paraId="660B6337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5DEA1962" w14:textId="77777777" w:rsidR="004A5F49" w:rsidRPr="00D7546C" w:rsidRDefault="004A5F49" w:rsidP="009917EF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183" w:type="dxa"/>
          </w:tcPr>
          <w:p w14:paraId="78DCADB9" w14:textId="77777777" w:rsidR="004A5F49" w:rsidRPr="00D7546C" w:rsidRDefault="004A5F49" w:rsidP="009917EF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897" w:type="dxa"/>
          </w:tcPr>
          <w:p w14:paraId="45018C57" w14:textId="77777777" w:rsidR="004A5F49" w:rsidRPr="00D7546C" w:rsidRDefault="004A5F49" w:rsidP="009917EF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1260" w:type="dxa"/>
            <w:vAlign w:val="bottom"/>
          </w:tcPr>
          <w:p w14:paraId="6771C271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5" w:type="dxa"/>
            <w:vAlign w:val="bottom"/>
          </w:tcPr>
          <w:p w14:paraId="123D44EA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65" w:type="dxa"/>
            <w:vAlign w:val="bottom"/>
          </w:tcPr>
          <w:p w14:paraId="53899302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2" w:type="dxa"/>
          </w:tcPr>
          <w:p w14:paraId="5FD990F0" w14:textId="77777777" w:rsidR="004A5F49" w:rsidRPr="00D7546C" w:rsidRDefault="004A5F49" w:rsidP="009917EF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988" w:type="dxa"/>
            <w:vAlign w:val="bottom"/>
          </w:tcPr>
          <w:p w14:paraId="389A1F87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0BB85DCE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AF3608F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25CC14AF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1424309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1" w:type="dxa"/>
            <w:vAlign w:val="bottom"/>
          </w:tcPr>
          <w:p w14:paraId="0612725C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99" w:type="dxa"/>
            <w:vAlign w:val="bottom"/>
          </w:tcPr>
          <w:p w14:paraId="0CB9EED8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</w:tr>
      <w:tr w:rsidR="004A5F49" w:rsidRPr="00D7546C" w14:paraId="7938F1CA" w14:textId="77777777" w:rsidTr="00B00275">
        <w:trPr>
          <w:cantSplit/>
          <w:trHeight w:val="19"/>
        </w:trPr>
        <w:tc>
          <w:tcPr>
            <w:tcW w:w="3600" w:type="dxa"/>
          </w:tcPr>
          <w:p w14:paraId="475DA396" w14:textId="18CA071C" w:rsidR="004A5F49" w:rsidRPr="00D7546C" w:rsidRDefault="004A5F49" w:rsidP="00B00275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Royal Group Phnom Penh SEZ Plc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(“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>PPSP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”)</w:t>
            </w:r>
          </w:p>
        </w:tc>
        <w:tc>
          <w:tcPr>
            <w:tcW w:w="1170" w:type="dxa"/>
          </w:tcPr>
          <w:p w14:paraId="7BB361E0" w14:textId="77777777" w:rsidR="004A5F49" w:rsidRPr="00D7546C" w:rsidRDefault="004A5F49" w:rsidP="009917EF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กัมพูชา</w:t>
            </w:r>
          </w:p>
        </w:tc>
        <w:tc>
          <w:tcPr>
            <w:tcW w:w="900" w:type="dxa"/>
          </w:tcPr>
          <w:p w14:paraId="51D417D7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14.61</w:t>
            </w:r>
          </w:p>
        </w:tc>
        <w:tc>
          <w:tcPr>
            <w:tcW w:w="183" w:type="dxa"/>
          </w:tcPr>
          <w:p w14:paraId="50A370EA" w14:textId="77777777" w:rsidR="004A5F49" w:rsidRPr="00D7546C" w:rsidRDefault="004A5F49" w:rsidP="009917EF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97" w:type="dxa"/>
          </w:tcPr>
          <w:p w14:paraId="24B5AD17" w14:textId="77777777" w:rsidR="004A5F49" w:rsidRPr="00D7546C" w:rsidRDefault="004A5F49" w:rsidP="009917EF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14.61</w:t>
            </w:r>
          </w:p>
        </w:tc>
        <w:tc>
          <w:tcPr>
            <w:tcW w:w="1260" w:type="dxa"/>
          </w:tcPr>
          <w:p w14:paraId="5D2234D3" w14:textId="77777777" w:rsidR="004A5F49" w:rsidRPr="00D7546C" w:rsidRDefault="004A5F49" w:rsidP="00B00275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USD 35,938</w:t>
            </w:r>
          </w:p>
        </w:tc>
        <w:tc>
          <w:tcPr>
            <w:tcW w:w="185" w:type="dxa"/>
          </w:tcPr>
          <w:p w14:paraId="04516317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65" w:type="dxa"/>
          </w:tcPr>
          <w:p w14:paraId="2B35982F" w14:textId="77777777" w:rsidR="004A5F49" w:rsidRPr="00D7546C" w:rsidRDefault="004A5F49" w:rsidP="00B00275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USD 35,938</w:t>
            </w:r>
          </w:p>
        </w:tc>
        <w:tc>
          <w:tcPr>
            <w:tcW w:w="182" w:type="dxa"/>
          </w:tcPr>
          <w:p w14:paraId="421C0BE8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8" w:type="dxa"/>
          </w:tcPr>
          <w:p w14:paraId="5B661D6B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235,515</w:t>
            </w:r>
          </w:p>
        </w:tc>
        <w:tc>
          <w:tcPr>
            <w:tcW w:w="180" w:type="dxa"/>
          </w:tcPr>
          <w:p w14:paraId="77837E24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14FD3DE1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235,515</w:t>
            </w:r>
          </w:p>
        </w:tc>
        <w:tc>
          <w:tcPr>
            <w:tcW w:w="180" w:type="dxa"/>
          </w:tcPr>
          <w:p w14:paraId="523B9809" w14:textId="77777777" w:rsidR="004A5F49" w:rsidRPr="00D7546C" w:rsidRDefault="004A5F49" w:rsidP="009917EF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03189F7C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235,515</w:t>
            </w:r>
          </w:p>
        </w:tc>
        <w:tc>
          <w:tcPr>
            <w:tcW w:w="181" w:type="dxa"/>
          </w:tcPr>
          <w:p w14:paraId="62AB1303" w14:textId="77777777" w:rsidR="004A5F49" w:rsidRPr="00D7546C" w:rsidRDefault="004A5F49" w:rsidP="009917EF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99" w:type="dxa"/>
          </w:tcPr>
          <w:p w14:paraId="601DFB27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235,515</w:t>
            </w:r>
          </w:p>
        </w:tc>
      </w:tr>
      <w:tr w:rsidR="004A5F49" w:rsidRPr="00D7546C" w14:paraId="17A50750" w14:textId="77777777" w:rsidTr="00B00275">
        <w:trPr>
          <w:cantSplit/>
          <w:trHeight w:val="299"/>
        </w:trPr>
        <w:tc>
          <w:tcPr>
            <w:tcW w:w="3600" w:type="dxa"/>
          </w:tcPr>
          <w:p w14:paraId="69B6591A" w14:textId="3FA559C1" w:rsidR="004A5F49" w:rsidRPr="00D7546C" w:rsidRDefault="004A5F49" w:rsidP="00B00275">
            <w:pPr>
              <w:spacing w:line="240" w:lineRule="auto"/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บริษัท ซีเจ เจดับเบิ้ลยูดี โลจิสติกส์</w:t>
            </w:r>
            <w:r w:rsidR="00B00275" w:rsidRPr="00D7546C">
              <w:rPr>
                <w:rFonts w:asciiTheme="majorBidi" w:hAnsiTheme="majorBidi" w:cstheme="majorBidi"/>
                <w:spacing w:val="-8"/>
                <w:sz w:val="23"/>
                <w:szCs w:val="23"/>
              </w:rPr>
              <w:t xml:space="preserve"> </w:t>
            </w:r>
            <w:r w:rsidRPr="00D7546C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(ประเทศไทย) จำกัด</w:t>
            </w:r>
          </w:p>
        </w:tc>
        <w:tc>
          <w:tcPr>
            <w:tcW w:w="1170" w:type="dxa"/>
          </w:tcPr>
          <w:p w14:paraId="74D515C4" w14:textId="77777777" w:rsidR="004A5F49" w:rsidRPr="00D7546C" w:rsidRDefault="004A5F49" w:rsidP="009917EF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ไทย</w:t>
            </w:r>
          </w:p>
        </w:tc>
        <w:tc>
          <w:tcPr>
            <w:tcW w:w="900" w:type="dxa"/>
          </w:tcPr>
          <w:p w14:paraId="76A672C6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3" w:type="dxa"/>
          </w:tcPr>
          <w:p w14:paraId="6A8E1528" w14:textId="77777777" w:rsidR="004A5F49" w:rsidRPr="00D7546C" w:rsidRDefault="004A5F49" w:rsidP="009917EF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97" w:type="dxa"/>
          </w:tcPr>
          <w:p w14:paraId="798B66BB" w14:textId="77777777" w:rsidR="004A5F49" w:rsidRPr="00D7546C" w:rsidRDefault="004A5F49" w:rsidP="009917EF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49.00</w:t>
            </w:r>
          </w:p>
        </w:tc>
        <w:tc>
          <w:tcPr>
            <w:tcW w:w="1260" w:type="dxa"/>
          </w:tcPr>
          <w:p w14:paraId="7EE9BF23" w14:textId="77777777" w:rsidR="004A5F49" w:rsidRPr="00D7546C" w:rsidRDefault="004A5F49" w:rsidP="00B00275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THB 2,000</w:t>
            </w:r>
          </w:p>
        </w:tc>
        <w:tc>
          <w:tcPr>
            <w:tcW w:w="185" w:type="dxa"/>
          </w:tcPr>
          <w:p w14:paraId="68569361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65" w:type="dxa"/>
          </w:tcPr>
          <w:p w14:paraId="0B5FCE79" w14:textId="77777777" w:rsidR="004A5F49" w:rsidRPr="00D7546C" w:rsidRDefault="004A5F49" w:rsidP="00B00275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THB 2,000</w:t>
            </w:r>
          </w:p>
        </w:tc>
        <w:tc>
          <w:tcPr>
            <w:tcW w:w="182" w:type="dxa"/>
          </w:tcPr>
          <w:p w14:paraId="75809FBE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8" w:type="dxa"/>
            <w:vAlign w:val="bottom"/>
          </w:tcPr>
          <w:p w14:paraId="627D272B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980</w:t>
            </w:r>
          </w:p>
        </w:tc>
        <w:tc>
          <w:tcPr>
            <w:tcW w:w="180" w:type="dxa"/>
          </w:tcPr>
          <w:p w14:paraId="7654933B" w14:textId="77777777" w:rsidR="004A5F49" w:rsidRPr="00D7546C" w:rsidRDefault="004A5F49" w:rsidP="009917EF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5A12CE1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980</w:t>
            </w:r>
          </w:p>
        </w:tc>
        <w:tc>
          <w:tcPr>
            <w:tcW w:w="180" w:type="dxa"/>
          </w:tcPr>
          <w:p w14:paraId="334383B0" w14:textId="77777777" w:rsidR="004A5F49" w:rsidRPr="00D7546C" w:rsidRDefault="004A5F49" w:rsidP="009917EF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1E826083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980</w:t>
            </w:r>
          </w:p>
        </w:tc>
        <w:tc>
          <w:tcPr>
            <w:tcW w:w="181" w:type="dxa"/>
          </w:tcPr>
          <w:p w14:paraId="0ABD44BB" w14:textId="77777777" w:rsidR="004A5F49" w:rsidRPr="00D7546C" w:rsidRDefault="004A5F49" w:rsidP="009917EF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99" w:type="dxa"/>
          </w:tcPr>
          <w:p w14:paraId="68BC375E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       980</w:t>
            </w:r>
          </w:p>
        </w:tc>
      </w:tr>
      <w:tr w:rsidR="004A5F49" w:rsidRPr="00D7546C" w14:paraId="232FC49A" w14:textId="77777777" w:rsidTr="00B00275">
        <w:trPr>
          <w:cantSplit/>
          <w:trHeight w:val="19"/>
        </w:trPr>
        <w:tc>
          <w:tcPr>
            <w:tcW w:w="3600" w:type="dxa"/>
          </w:tcPr>
          <w:p w14:paraId="31164CB3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proofErr w:type="spellStart"/>
            <w:r w:rsidRPr="00D7546C">
              <w:rPr>
                <w:rFonts w:asciiTheme="majorBidi" w:hAnsiTheme="majorBidi" w:cstheme="majorBidi"/>
                <w:sz w:val="23"/>
                <w:szCs w:val="23"/>
              </w:rPr>
              <w:t>MyCloud</w:t>
            </w:r>
            <w:proofErr w:type="spellEnd"/>
            <w:r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 Holdings Pte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. 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>Ltd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</w:p>
        </w:tc>
        <w:tc>
          <w:tcPr>
            <w:tcW w:w="1170" w:type="dxa"/>
          </w:tcPr>
          <w:p w14:paraId="3F893130" w14:textId="77777777" w:rsidR="004A5F49" w:rsidRPr="00D7546C" w:rsidRDefault="004A5F49" w:rsidP="009917EF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สิงคโปร์</w:t>
            </w:r>
          </w:p>
        </w:tc>
        <w:tc>
          <w:tcPr>
            <w:tcW w:w="900" w:type="dxa"/>
            <w:vAlign w:val="bottom"/>
          </w:tcPr>
          <w:p w14:paraId="0D30E731" w14:textId="77777777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19.75</w:t>
            </w:r>
          </w:p>
        </w:tc>
        <w:tc>
          <w:tcPr>
            <w:tcW w:w="183" w:type="dxa"/>
          </w:tcPr>
          <w:p w14:paraId="2821F3BB" w14:textId="77777777" w:rsidR="004A5F49" w:rsidRPr="00D7546C" w:rsidRDefault="004A5F49" w:rsidP="009917EF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  <w:vAlign w:val="bottom"/>
          </w:tcPr>
          <w:p w14:paraId="399017DD" w14:textId="77777777" w:rsidR="004A5F49" w:rsidRPr="00D7546C" w:rsidRDefault="004A5F49" w:rsidP="009917EF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19.75</w:t>
            </w:r>
          </w:p>
        </w:tc>
        <w:tc>
          <w:tcPr>
            <w:tcW w:w="1260" w:type="dxa"/>
          </w:tcPr>
          <w:p w14:paraId="67F04556" w14:textId="77777777" w:rsidR="004A5F49" w:rsidRPr="00D7546C" w:rsidRDefault="004A5F49" w:rsidP="00B00275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USD 9,495</w:t>
            </w:r>
          </w:p>
        </w:tc>
        <w:tc>
          <w:tcPr>
            <w:tcW w:w="185" w:type="dxa"/>
          </w:tcPr>
          <w:p w14:paraId="07A0DC19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65" w:type="dxa"/>
          </w:tcPr>
          <w:p w14:paraId="4128551E" w14:textId="77777777" w:rsidR="004A5F49" w:rsidRPr="00D7546C" w:rsidRDefault="004A5F49" w:rsidP="00B00275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USD 9,495</w:t>
            </w:r>
          </w:p>
        </w:tc>
        <w:tc>
          <w:tcPr>
            <w:tcW w:w="182" w:type="dxa"/>
          </w:tcPr>
          <w:p w14:paraId="435635EB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8" w:type="dxa"/>
            <w:vAlign w:val="bottom"/>
          </w:tcPr>
          <w:p w14:paraId="5D5F3FED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213,608</w:t>
            </w:r>
          </w:p>
        </w:tc>
        <w:tc>
          <w:tcPr>
            <w:tcW w:w="180" w:type="dxa"/>
          </w:tcPr>
          <w:p w14:paraId="2A2452D9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4E8B09F3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213,608</w:t>
            </w:r>
          </w:p>
        </w:tc>
        <w:tc>
          <w:tcPr>
            <w:tcW w:w="180" w:type="dxa"/>
          </w:tcPr>
          <w:p w14:paraId="4709952E" w14:textId="77777777" w:rsidR="004A5F49" w:rsidRPr="00D7546C" w:rsidRDefault="004A5F49" w:rsidP="009917EF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</w:p>
        </w:tc>
        <w:tc>
          <w:tcPr>
            <w:tcW w:w="900" w:type="dxa"/>
          </w:tcPr>
          <w:p w14:paraId="55ACE0BF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213,608</w:t>
            </w:r>
          </w:p>
        </w:tc>
        <w:tc>
          <w:tcPr>
            <w:tcW w:w="181" w:type="dxa"/>
          </w:tcPr>
          <w:p w14:paraId="6436F3D3" w14:textId="77777777" w:rsidR="004A5F49" w:rsidRPr="00D7546C" w:rsidRDefault="004A5F49" w:rsidP="009917EF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99" w:type="dxa"/>
          </w:tcPr>
          <w:p w14:paraId="2B34C9D5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213,608</w:t>
            </w:r>
          </w:p>
        </w:tc>
      </w:tr>
      <w:tr w:rsidR="004A5F49" w:rsidRPr="00D7546C" w14:paraId="16762987" w14:textId="77777777" w:rsidTr="00B00275">
        <w:trPr>
          <w:cantSplit/>
          <w:trHeight w:val="19"/>
        </w:trPr>
        <w:tc>
          <w:tcPr>
            <w:tcW w:w="3600" w:type="dxa"/>
          </w:tcPr>
          <w:p w14:paraId="67CCA50A" w14:textId="73DCF8CB" w:rsidR="004A5F49" w:rsidRPr="00D7546C" w:rsidRDefault="004A5F49" w:rsidP="00B00275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China ASEAN Supply</w:t>
            </w:r>
            <w:r w:rsidR="00B00275"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>Chain Management Co., Ltd.</w:t>
            </w:r>
          </w:p>
        </w:tc>
        <w:tc>
          <w:tcPr>
            <w:tcW w:w="1170" w:type="dxa"/>
          </w:tcPr>
          <w:p w14:paraId="469B957C" w14:textId="77777777" w:rsidR="004A5F49" w:rsidRPr="00D7546C" w:rsidRDefault="004A5F49" w:rsidP="009917EF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จีน</w:t>
            </w:r>
          </w:p>
        </w:tc>
        <w:tc>
          <w:tcPr>
            <w:tcW w:w="900" w:type="dxa"/>
          </w:tcPr>
          <w:p w14:paraId="59C284A5" w14:textId="445B9ECC" w:rsidR="004A5F49" w:rsidRPr="00D7546C" w:rsidRDefault="004A5F49" w:rsidP="009917EF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3" w:type="dxa"/>
          </w:tcPr>
          <w:p w14:paraId="16679C8A" w14:textId="77777777" w:rsidR="004A5F49" w:rsidRPr="00D7546C" w:rsidRDefault="004A5F49" w:rsidP="009917EF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</w:tcPr>
          <w:p w14:paraId="1FED1182" w14:textId="09E7CBF5" w:rsidR="004A5F49" w:rsidRPr="00D7546C" w:rsidRDefault="004A5F49" w:rsidP="009917EF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49.00</w:t>
            </w:r>
          </w:p>
        </w:tc>
        <w:tc>
          <w:tcPr>
            <w:tcW w:w="1260" w:type="dxa"/>
            <w:vAlign w:val="bottom"/>
          </w:tcPr>
          <w:p w14:paraId="64C5649E" w14:textId="66984F20" w:rsidR="004A5F49" w:rsidRPr="00D7546C" w:rsidRDefault="004A5F49" w:rsidP="00B00275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CNY </w:t>
            </w:r>
            <w:r w:rsidR="00556BE3" w:rsidRPr="00D7546C">
              <w:rPr>
                <w:rFonts w:asciiTheme="majorBidi" w:hAnsiTheme="majorBidi" w:cstheme="majorBidi"/>
                <w:sz w:val="23"/>
                <w:szCs w:val="23"/>
              </w:rPr>
              <w:t>2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>5,000</w:t>
            </w:r>
          </w:p>
        </w:tc>
        <w:tc>
          <w:tcPr>
            <w:tcW w:w="185" w:type="dxa"/>
          </w:tcPr>
          <w:p w14:paraId="03B1EAAD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65" w:type="dxa"/>
            <w:vAlign w:val="bottom"/>
          </w:tcPr>
          <w:p w14:paraId="5B84AA31" w14:textId="77777777" w:rsidR="004A5F49" w:rsidRPr="00D7546C" w:rsidRDefault="004A5F49" w:rsidP="00B00275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CNY 25,000</w:t>
            </w:r>
          </w:p>
        </w:tc>
        <w:tc>
          <w:tcPr>
            <w:tcW w:w="182" w:type="dxa"/>
          </w:tcPr>
          <w:p w14:paraId="0B81EE40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8" w:type="dxa"/>
            <w:vAlign w:val="bottom"/>
          </w:tcPr>
          <w:p w14:paraId="129DB591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90,545</w:t>
            </w:r>
          </w:p>
        </w:tc>
        <w:tc>
          <w:tcPr>
            <w:tcW w:w="180" w:type="dxa"/>
          </w:tcPr>
          <w:p w14:paraId="474B2483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8C48F35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90,545</w:t>
            </w:r>
          </w:p>
        </w:tc>
        <w:tc>
          <w:tcPr>
            <w:tcW w:w="180" w:type="dxa"/>
          </w:tcPr>
          <w:p w14:paraId="17B6A106" w14:textId="77777777" w:rsidR="004A5F49" w:rsidRPr="00D7546C" w:rsidRDefault="004A5F49" w:rsidP="009917EF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</w:p>
        </w:tc>
        <w:tc>
          <w:tcPr>
            <w:tcW w:w="900" w:type="dxa"/>
            <w:vAlign w:val="bottom"/>
          </w:tcPr>
          <w:p w14:paraId="544C2291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90,545</w:t>
            </w:r>
          </w:p>
        </w:tc>
        <w:tc>
          <w:tcPr>
            <w:tcW w:w="181" w:type="dxa"/>
          </w:tcPr>
          <w:p w14:paraId="07D70825" w14:textId="77777777" w:rsidR="004A5F49" w:rsidRPr="00D7546C" w:rsidRDefault="004A5F49" w:rsidP="009917EF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99" w:type="dxa"/>
          </w:tcPr>
          <w:p w14:paraId="063ABD20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90,545</w:t>
            </w:r>
          </w:p>
        </w:tc>
      </w:tr>
      <w:tr w:rsidR="004A5F49" w:rsidRPr="00D7546C" w14:paraId="76DBC188" w14:textId="77777777" w:rsidTr="00B00275">
        <w:trPr>
          <w:cantSplit/>
          <w:trHeight w:val="19"/>
        </w:trPr>
        <w:tc>
          <w:tcPr>
            <w:tcW w:w="3600" w:type="dxa"/>
          </w:tcPr>
          <w:p w14:paraId="50D51736" w14:textId="2AC19A91" w:rsidR="004A5F49" w:rsidRPr="00D7546C" w:rsidRDefault="004A5F49" w:rsidP="00B00275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เอสซีจี นิชิเร โลจิสติกส์</w:t>
            </w:r>
            <w:r w:rsidR="00B00275"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</w:p>
        </w:tc>
        <w:tc>
          <w:tcPr>
            <w:tcW w:w="1170" w:type="dxa"/>
          </w:tcPr>
          <w:p w14:paraId="7F1D7DEF" w14:textId="77777777" w:rsidR="004A5F49" w:rsidRPr="00D7546C" w:rsidRDefault="004A5F49" w:rsidP="009917EF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ไทย</w:t>
            </w:r>
          </w:p>
        </w:tc>
        <w:tc>
          <w:tcPr>
            <w:tcW w:w="900" w:type="dxa"/>
          </w:tcPr>
          <w:p w14:paraId="0DFE55CC" w14:textId="77777777" w:rsidR="004A5F49" w:rsidRPr="00D7546C" w:rsidRDefault="004A5F49" w:rsidP="009917EF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48.90</w:t>
            </w:r>
          </w:p>
        </w:tc>
        <w:tc>
          <w:tcPr>
            <w:tcW w:w="183" w:type="dxa"/>
          </w:tcPr>
          <w:p w14:paraId="712E32F2" w14:textId="77777777" w:rsidR="004A5F49" w:rsidRPr="00D7546C" w:rsidRDefault="004A5F49" w:rsidP="009917EF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</w:tcPr>
          <w:p w14:paraId="10D9D6AF" w14:textId="77777777" w:rsidR="004A5F49" w:rsidRPr="00D7546C" w:rsidRDefault="004A5F49" w:rsidP="009917EF">
            <w:pPr>
              <w:framePr w:w="10142" w:h="1134" w:hSpace="180" w:vSpace="180" w:wrap="around" w:vAnchor="text" w:hAnchor="page" w:x="1526" w:y="7"/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48.90</w:t>
            </w:r>
          </w:p>
        </w:tc>
        <w:tc>
          <w:tcPr>
            <w:tcW w:w="1260" w:type="dxa"/>
            <w:vAlign w:val="bottom"/>
          </w:tcPr>
          <w:p w14:paraId="100DBDDC" w14:textId="7C207F63" w:rsidR="004A5F49" w:rsidRPr="00D7546C" w:rsidRDefault="004A5F49" w:rsidP="00B00275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THB</w:t>
            </w:r>
            <w:r w:rsidR="00556BE3"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>803,068</w:t>
            </w:r>
          </w:p>
        </w:tc>
        <w:tc>
          <w:tcPr>
            <w:tcW w:w="185" w:type="dxa"/>
          </w:tcPr>
          <w:p w14:paraId="7A3962EE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65" w:type="dxa"/>
            <w:vAlign w:val="bottom"/>
          </w:tcPr>
          <w:p w14:paraId="069545A4" w14:textId="77777777" w:rsidR="004A5F49" w:rsidRPr="00D7546C" w:rsidRDefault="004A5F49" w:rsidP="00B00275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THB 803,068</w:t>
            </w:r>
          </w:p>
        </w:tc>
        <w:tc>
          <w:tcPr>
            <w:tcW w:w="182" w:type="dxa"/>
          </w:tcPr>
          <w:p w14:paraId="279D5DC0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8" w:type="dxa"/>
            <w:vAlign w:val="bottom"/>
          </w:tcPr>
          <w:p w14:paraId="5B2258ED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392,700</w:t>
            </w:r>
          </w:p>
        </w:tc>
        <w:tc>
          <w:tcPr>
            <w:tcW w:w="180" w:type="dxa"/>
          </w:tcPr>
          <w:p w14:paraId="4FBA758E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F3CB349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392,700</w:t>
            </w:r>
          </w:p>
        </w:tc>
        <w:tc>
          <w:tcPr>
            <w:tcW w:w="180" w:type="dxa"/>
          </w:tcPr>
          <w:p w14:paraId="16B6C42D" w14:textId="77777777" w:rsidR="004A5F49" w:rsidRPr="00D7546C" w:rsidRDefault="004A5F49" w:rsidP="009917EF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</w:p>
        </w:tc>
        <w:tc>
          <w:tcPr>
            <w:tcW w:w="900" w:type="dxa"/>
            <w:vAlign w:val="bottom"/>
          </w:tcPr>
          <w:p w14:paraId="7C909EDA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392,700</w:t>
            </w:r>
          </w:p>
        </w:tc>
        <w:tc>
          <w:tcPr>
            <w:tcW w:w="181" w:type="dxa"/>
          </w:tcPr>
          <w:p w14:paraId="532B0D5A" w14:textId="77777777" w:rsidR="004A5F49" w:rsidRPr="00D7546C" w:rsidRDefault="004A5F49" w:rsidP="009917EF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99" w:type="dxa"/>
          </w:tcPr>
          <w:p w14:paraId="24C00DBD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392,700</w:t>
            </w:r>
          </w:p>
        </w:tc>
      </w:tr>
      <w:tr w:rsidR="004A5F49" w:rsidRPr="00D7546C" w14:paraId="79F033AF" w14:textId="77777777" w:rsidTr="00B00275">
        <w:trPr>
          <w:cantSplit/>
          <w:trHeight w:val="19"/>
        </w:trPr>
        <w:tc>
          <w:tcPr>
            <w:tcW w:w="3600" w:type="dxa"/>
          </w:tcPr>
          <w:p w14:paraId="6D341583" w14:textId="39AE3BAC" w:rsidR="004A5F49" w:rsidRPr="00D7546C" w:rsidRDefault="004A5F49" w:rsidP="00B00275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เอเชีย เน็ตเวิร์ค อินเตอร์</w:t>
            </w:r>
            <w:r w:rsidR="00B00275"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เนชั่นแนล จำกัด </w:t>
            </w:r>
            <w:r w:rsidR="00B00275" w:rsidRPr="00D7546C">
              <w:rPr>
                <w:rFonts w:asciiTheme="majorBidi" w:hAnsiTheme="majorBidi" w:cstheme="majorBidi"/>
                <w:sz w:val="23"/>
                <w:szCs w:val="23"/>
              </w:rPr>
              <w:br/>
              <w:t xml:space="preserve">   </w:t>
            </w:r>
            <w:r w:rsidRPr="00D7546C">
              <w:rPr>
                <w:rFonts w:asciiTheme="majorBidi" w:hAnsiTheme="majorBidi" w:cstheme="majorBidi"/>
                <w:sz w:val="23"/>
                <w:szCs w:val="23"/>
                <w:cs/>
              </w:rPr>
              <w:t>(มหาชน)</w:t>
            </w:r>
            <w:r w:rsidRPr="00D7546C">
              <w:rPr>
                <w:rFonts w:asciiTheme="majorBidi" w:hAnsiTheme="majorBidi" w:cstheme="majorBidi"/>
                <w:sz w:val="23"/>
                <w:szCs w:val="23"/>
              </w:rPr>
              <w:t xml:space="preserve"> (“ANI”)</w:t>
            </w:r>
          </w:p>
        </w:tc>
        <w:tc>
          <w:tcPr>
            <w:tcW w:w="1170" w:type="dxa"/>
          </w:tcPr>
          <w:p w14:paraId="24BB2F23" w14:textId="77777777" w:rsidR="00B00275" w:rsidRPr="00D7546C" w:rsidRDefault="00B00275" w:rsidP="00B00275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  <w:p w14:paraId="502D89FF" w14:textId="6C34129E" w:rsidR="004A5F49" w:rsidRPr="00D7546C" w:rsidRDefault="004A5F49" w:rsidP="00B00275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 w:hint="cs"/>
                <w:sz w:val="23"/>
                <w:szCs w:val="23"/>
                <w:cs/>
              </w:rPr>
              <w:t>ไทย</w:t>
            </w:r>
          </w:p>
        </w:tc>
        <w:tc>
          <w:tcPr>
            <w:tcW w:w="900" w:type="dxa"/>
            <w:vAlign w:val="bottom"/>
          </w:tcPr>
          <w:p w14:paraId="7E13ECED" w14:textId="77777777" w:rsidR="004A5F49" w:rsidRPr="00D7546C" w:rsidRDefault="004A5F49" w:rsidP="00984BA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20.12</w:t>
            </w:r>
          </w:p>
        </w:tc>
        <w:tc>
          <w:tcPr>
            <w:tcW w:w="183" w:type="dxa"/>
          </w:tcPr>
          <w:p w14:paraId="5D753283" w14:textId="77777777" w:rsidR="004A5F49" w:rsidRPr="00D7546C" w:rsidRDefault="004A5F49" w:rsidP="009917EF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  <w:vAlign w:val="bottom"/>
          </w:tcPr>
          <w:p w14:paraId="741FB383" w14:textId="77777777" w:rsidR="004A5F49" w:rsidRPr="00D7546C" w:rsidRDefault="004A5F49" w:rsidP="00984BA3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20.12</w:t>
            </w:r>
          </w:p>
        </w:tc>
        <w:tc>
          <w:tcPr>
            <w:tcW w:w="1260" w:type="dxa"/>
            <w:vAlign w:val="bottom"/>
          </w:tcPr>
          <w:p w14:paraId="7F36A651" w14:textId="77777777" w:rsidR="004A5F49" w:rsidRPr="00D7546C" w:rsidRDefault="004A5F49" w:rsidP="00B00275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THB 924,000</w:t>
            </w:r>
          </w:p>
        </w:tc>
        <w:tc>
          <w:tcPr>
            <w:tcW w:w="185" w:type="dxa"/>
          </w:tcPr>
          <w:p w14:paraId="6E9769D5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65" w:type="dxa"/>
            <w:vAlign w:val="bottom"/>
          </w:tcPr>
          <w:p w14:paraId="41C40CAF" w14:textId="77777777" w:rsidR="004A5F49" w:rsidRPr="00D7546C" w:rsidRDefault="004A5F49" w:rsidP="00B00275">
            <w:pPr>
              <w:spacing w:line="240" w:lineRule="auto"/>
              <w:ind w:left="-169" w:right="17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THB 924,000</w:t>
            </w:r>
          </w:p>
        </w:tc>
        <w:tc>
          <w:tcPr>
            <w:tcW w:w="182" w:type="dxa"/>
          </w:tcPr>
          <w:p w14:paraId="19277C9A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8" w:type="dxa"/>
            <w:vAlign w:val="bottom"/>
          </w:tcPr>
          <w:p w14:paraId="1AE3F06C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2,421,526</w:t>
            </w:r>
          </w:p>
        </w:tc>
        <w:tc>
          <w:tcPr>
            <w:tcW w:w="180" w:type="dxa"/>
          </w:tcPr>
          <w:p w14:paraId="358B15DC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3D25C5C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2,421,526</w:t>
            </w:r>
          </w:p>
        </w:tc>
        <w:tc>
          <w:tcPr>
            <w:tcW w:w="180" w:type="dxa"/>
          </w:tcPr>
          <w:p w14:paraId="282DFB2F" w14:textId="77777777" w:rsidR="004A5F49" w:rsidRPr="00D7546C" w:rsidRDefault="004A5F49" w:rsidP="009917EF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</w:p>
        </w:tc>
        <w:tc>
          <w:tcPr>
            <w:tcW w:w="900" w:type="dxa"/>
          </w:tcPr>
          <w:p w14:paraId="35B6E8E3" w14:textId="77777777" w:rsidR="00B00275" w:rsidRPr="00D7546C" w:rsidRDefault="00B00275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  <w:p w14:paraId="5F54E991" w14:textId="3C0C0F62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2,421,526</w:t>
            </w:r>
          </w:p>
        </w:tc>
        <w:tc>
          <w:tcPr>
            <w:tcW w:w="181" w:type="dxa"/>
          </w:tcPr>
          <w:p w14:paraId="57914281" w14:textId="77777777" w:rsidR="004A5F49" w:rsidRPr="00D7546C" w:rsidRDefault="004A5F49" w:rsidP="009917EF">
            <w:pPr>
              <w:spacing w:line="240" w:lineRule="auto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99" w:type="dxa"/>
            <w:tcBorders>
              <w:bottom w:val="single" w:sz="4" w:space="0" w:color="auto"/>
            </w:tcBorders>
          </w:tcPr>
          <w:p w14:paraId="3A653922" w14:textId="77777777" w:rsidR="00B00275" w:rsidRPr="00D7546C" w:rsidRDefault="00B00275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  <w:p w14:paraId="24841396" w14:textId="45110E7A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sz w:val="23"/>
                <w:szCs w:val="23"/>
              </w:rPr>
              <w:t>2,421,526</w:t>
            </w:r>
          </w:p>
        </w:tc>
      </w:tr>
      <w:tr w:rsidR="004A5F49" w:rsidRPr="00D7546C" w14:paraId="738E1F34" w14:textId="77777777" w:rsidTr="00B00275">
        <w:trPr>
          <w:cantSplit/>
          <w:trHeight w:val="262"/>
        </w:trPr>
        <w:tc>
          <w:tcPr>
            <w:tcW w:w="3600" w:type="dxa"/>
          </w:tcPr>
          <w:p w14:paraId="0EFBCABF" w14:textId="77777777" w:rsidR="004A5F49" w:rsidRPr="00D7546C" w:rsidRDefault="004A5F49" w:rsidP="009917EF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  <w:r w:rsidRPr="00D7546C">
              <w:rPr>
                <w:rFonts w:asciiTheme="majorBidi" w:hAnsiTheme="majorBidi" w:cstheme="majorBidi" w:hint="cs"/>
                <w:b/>
                <w:bCs/>
                <w:sz w:val="23"/>
                <w:szCs w:val="23"/>
                <w:cs/>
              </w:rPr>
              <w:t>รวม</w:t>
            </w:r>
          </w:p>
        </w:tc>
        <w:tc>
          <w:tcPr>
            <w:tcW w:w="1170" w:type="dxa"/>
          </w:tcPr>
          <w:p w14:paraId="6C9DB2C3" w14:textId="77777777" w:rsidR="004A5F49" w:rsidRPr="00D7546C" w:rsidRDefault="004A5F49" w:rsidP="009917EF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00" w:type="dxa"/>
          </w:tcPr>
          <w:p w14:paraId="78DFD793" w14:textId="77777777" w:rsidR="004A5F49" w:rsidRPr="00D7546C" w:rsidRDefault="004A5F49" w:rsidP="009917EF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83" w:type="dxa"/>
          </w:tcPr>
          <w:p w14:paraId="3E5E229B" w14:textId="77777777" w:rsidR="004A5F49" w:rsidRPr="00D7546C" w:rsidRDefault="004A5F49" w:rsidP="009917EF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897" w:type="dxa"/>
          </w:tcPr>
          <w:p w14:paraId="3C62660E" w14:textId="77777777" w:rsidR="004A5F49" w:rsidRPr="00D7546C" w:rsidRDefault="004A5F49" w:rsidP="009917EF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260" w:type="dxa"/>
          </w:tcPr>
          <w:p w14:paraId="25F20772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185" w:type="dxa"/>
          </w:tcPr>
          <w:p w14:paraId="51146A84" w14:textId="77777777" w:rsidR="004A5F49" w:rsidRPr="00D7546C" w:rsidRDefault="004A5F49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165" w:type="dxa"/>
          </w:tcPr>
          <w:p w14:paraId="17473C72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182" w:type="dxa"/>
          </w:tcPr>
          <w:p w14:paraId="22E6A9DF" w14:textId="77777777" w:rsidR="004A5F49" w:rsidRPr="00D7546C" w:rsidRDefault="004A5F49" w:rsidP="009917EF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88" w:type="dxa"/>
            <w:tcBorders>
              <w:top w:val="single" w:sz="4" w:space="0" w:color="auto"/>
              <w:bottom w:val="double" w:sz="4" w:space="0" w:color="auto"/>
            </w:tcBorders>
          </w:tcPr>
          <w:p w14:paraId="060F9C4B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3,354,874</w:t>
            </w:r>
          </w:p>
        </w:tc>
        <w:tc>
          <w:tcPr>
            <w:tcW w:w="180" w:type="dxa"/>
          </w:tcPr>
          <w:p w14:paraId="1FEB9947" w14:textId="77777777" w:rsidR="004A5F49" w:rsidRPr="00D7546C" w:rsidRDefault="004A5F49" w:rsidP="009917EF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C63FCD4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3,354,874</w:t>
            </w:r>
          </w:p>
        </w:tc>
        <w:tc>
          <w:tcPr>
            <w:tcW w:w="180" w:type="dxa"/>
          </w:tcPr>
          <w:p w14:paraId="12E72829" w14:textId="77777777" w:rsidR="004A5F49" w:rsidRPr="00D7546C" w:rsidRDefault="004A5F49" w:rsidP="009917EF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48FC69E3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 xml:space="preserve"> 3,354,874</w:t>
            </w:r>
          </w:p>
        </w:tc>
        <w:tc>
          <w:tcPr>
            <w:tcW w:w="181" w:type="dxa"/>
          </w:tcPr>
          <w:p w14:paraId="1676FDC3" w14:textId="77777777" w:rsidR="004A5F49" w:rsidRPr="00D7546C" w:rsidRDefault="004A5F49" w:rsidP="009917EF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val="en-US" w:bidi="th-TH"/>
              </w:rPr>
            </w:pPr>
          </w:p>
        </w:tc>
        <w:tc>
          <w:tcPr>
            <w:tcW w:w="899" w:type="dxa"/>
            <w:tcBorders>
              <w:top w:val="single" w:sz="4" w:space="0" w:color="auto"/>
              <w:bottom w:val="double" w:sz="4" w:space="0" w:color="auto"/>
            </w:tcBorders>
          </w:tcPr>
          <w:p w14:paraId="6DF1E293" w14:textId="77777777" w:rsidR="004A5F49" w:rsidRPr="00D7546C" w:rsidRDefault="004A5F49" w:rsidP="00B00275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3"/>
                <w:szCs w:val="23"/>
              </w:rPr>
              <w:t>3,354,874</w:t>
            </w:r>
          </w:p>
        </w:tc>
      </w:tr>
    </w:tbl>
    <w:p w14:paraId="6C2C045A" w14:textId="1DB53EE7" w:rsidR="004C10C5" w:rsidRPr="00D7546C" w:rsidRDefault="004A5F49" w:rsidP="004A5F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  <w:lang w:val="th-TH"/>
        </w:rPr>
        <w:t xml:space="preserve"> </w:t>
      </w:r>
    </w:p>
    <w:p w14:paraId="4EE55E10" w14:textId="75CE96AD" w:rsidR="001E42D5" w:rsidRPr="00D7546C" w:rsidRDefault="001E42D5" w:rsidP="001E42D5">
      <w:pPr>
        <w:rPr>
          <w:rFonts w:cstheme="minorBidi"/>
          <w:lang w:val="th-TH"/>
        </w:rPr>
      </w:pPr>
    </w:p>
    <w:p w14:paraId="30619922" w14:textId="005BC1B8" w:rsidR="001345E8" w:rsidRPr="00D7546C" w:rsidRDefault="001345E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cs/>
        </w:rPr>
        <w:sectPr w:rsidR="001345E8" w:rsidRPr="00D7546C" w:rsidSect="00EA2FBC">
          <w:headerReference w:type="default" r:id="rId15"/>
          <w:footerReference w:type="default" r:id="rId16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91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6569"/>
        <w:gridCol w:w="1171"/>
        <w:gridCol w:w="1440"/>
      </w:tblGrid>
      <w:tr w:rsidR="00A05560" w:rsidRPr="00D7546C" w14:paraId="770A2A56" w14:textId="77777777" w:rsidTr="00D0786D">
        <w:trPr>
          <w:tblHeader/>
        </w:trPr>
        <w:tc>
          <w:tcPr>
            <w:tcW w:w="6569" w:type="dxa"/>
            <w:shd w:val="clear" w:color="auto" w:fill="auto"/>
          </w:tcPr>
          <w:p w14:paraId="07E67EB3" w14:textId="77777777" w:rsidR="00A05560" w:rsidRPr="00D7546C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1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D7546C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รายการเคลื่อนไหวที่สาระสำคัญ</w:t>
            </w:r>
          </w:p>
        </w:tc>
        <w:tc>
          <w:tcPr>
            <w:tcW w:w="1171" w:type="dxa"/>
          </w:tcPr>
          <w:p w14:paraId="30973C9F" w14:textId="77777777" w:rsidR="00A05560" w:rsidRPr="00D7546C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34FD5DF4" w14:textId="77777777" w:rsidR="00A05560" w:rsidRPr="00D7546C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A05560" w:rsidRPr="00D7546C" w14:paraId="76983018" w14:textId="77777777" w:rsidTr="00D0786D">
        <w:trPr>
          <w:tblHeader/>
        </w:trPr>
        <w:tc>
          <w:tcPr>
            <w:tcW w:w="6569" w:type="dxa"/>
            <w:shd w:val="clear" w:color="auto" w:fill="auto"/>
          </w:tcPr>
          <w:p w14:paraId="5C071722" w14:textId="77777777" w:rsidR="00A05560" w:rsidRPr="00D7546C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1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7546C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 สำหรับงวดสามเดือนสิ้นสุดวันที่ </w:t>
            </w:r>
            <w:r w:rsidRPr="00D7546C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31 </w:t>
            </w:r>
            <w:r w:rsidRPr="00D7546C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มีนาคม</w:t>
            </w:r>
            <w:r w:rsidRPr="00D7546C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2568</w:t>
            </w:r>
          </w:p>
        </w:tc>
        <w:tc>
          <w:tcPr>
            <w:tcW w:w="1171" w:type="dxa"/>
          </w:tcPr>
          <w:p w14:paraId="170F50CA" w14:textId="77777777" w:rsidR="00A05560" w:rsidRPr="00D7546C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 w:hanging="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419B1C44" w14:textId="77777777" w:rsidR="00A05560" w:rsidRPr="00D7546C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 w:hanging="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A05560" w:rsidRPr="00D7546C" w14:paraId="15626973" w14:textId="77777777" w:rsidTr="00D0786D">
        <w:trPr>
          <w:tblHeader/>
        </w:trPr>
        <w:tc>
          <w:tcPr>
            <w:tcW w:w="6569" w:type="dxa"/>
            <w:shd w:val="clear" w:color="auto" w:fill="auto"/>
          </w:tcPr>
          <w:p w14:paraId="477A0F4A" w14:textId="77777777" w:rsidR="00A05560" w:rsidRPr="00D7546C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1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1" w:type="dxa"/>
          </w:tcPr>
          <w:p w14:paraId="30A96C6A" w14:textId="77777777" w:rsidR="00A05560" w:rsidRPr="00D7546C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6EB0F2E0" w14:textId="77777777" w:rsidR="00A05560" w:rsidRPr="00D7546C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A05560" w:rsidRPr="00D7546C" w14:paraId="1134776F" w14:textId="77777777" w:rsidTr="00D0786D">
        <w:trPr>
          <w:trHeight w:val="144"/>
        </w:trPr>
        <w:tc>
          <w:tcPr>
            <w:tcW w:w="6569" w:type="dxa"/>
            <w:shd w:val="clear" w:color="auto" w:fill="auto"/>
          </w:tcPr>
          <w:p w14:paraId="7B740DCE" w14:textId="77777777" w:rsidR="00A05560" w:rsidRPr="00D7546C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1171" w:type="dxa"/>
          </w:tcPr>
          <w:p w14:paraId="2E429E69" w14:textId="77777777" w:rsidR="00A05560" w:rsidRPr="00D7546C" w:rsidRDefault="00A05560" w:rsidP="002568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4CC3DE50" w14:textId="77777777" w:rsidR="00A05560" w:rsidRPr="00D7546C" w:rsidRDefault="00A05560" w:rsidP="002568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</w:tr>
      <w:tr w:rsidR="00D0786D" w:rsidRPr="00D7546C" w14:paraId="1EF1CE5A" w14:textId="77777777" w:rsidTr="00D0786D">
        <w:trPr>
          <w:trHeight w:val="144"/>
        </w:trPr>
        <w:tc>
          <w:tcPr>
            <w:tcW w:w="6569" w:type="dxa"/>
            <w:shd w:val="clear" w:color="auto" w:fill="auto"/>
          </w:tcPr>
          <w:p w14:paraId="24D6A508" w14:textId="77777777" w:rsidR="00D0786D" w:rsidRPr="00D7546C" w:rsidRDefault="00D0786D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ยอดยกมา ณ วันที่ 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มกราคม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 2568</w:t>
            </w:r>
          </w:p>
        </w:tc>
        <w:tc>
          <w:tcPr>
            <w:tcW w:w="1171" w:type="dxa"/>
          </w:tcPr>
          <w:p w14:paraId="5985F73A" w14:textId="77777777" w:rsidR="00D0786D" w:rsidRPr="00D7546C" w:rsidRDefault="00D0786D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036A4550" w14:textId="18BA3FAF" w:rsidR="00D0786D" w:rsidRPr="00D7546C" w:rsidRDefault="00A20ED7" w:rsidP="006460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eastAsia="Calibri" w:hAnsiTheme="majorBidi" w:cstheme="majorBidi"/>
                <w:sz w:val="28"/>
                <w:szCs w:val="28"/>
              </w:rPr>
              <w:t>7,042,052</w:t>
            </w:r>
          </w:p>
        </w:tc>
      </w:tr>
      <w:tr w:rsidR="00B23B99" w:rsidRPr="00D7546C" w14:paraId="69BC3AC8" w14:textId="77777777" w:rsidTr="00D0786D">
        <w:trPr>
          <w:trHeight w:val="144"/>
        </w:trPr>
        <w:tc>
          <w:tcPr>
            <w:tcW w:w="6569" w:type="dxa"/>
            <w:shd w:val="clear" w:color="auto" w:fill="auto"/>
          </w:tcPr>
          <w:p w14:paraId="17CB0E49" w14:textId="04D4F1E1" w:rsidR="00B23B99" w:rsidRPr="00D7546C" w:rsidRDefault="00B23B99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ab/>
              <w:t xml:space="preserve">- 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เรียกชำระเพิ่ม</w:t>
            </w:r>
            <w:r w:rsidR="00BA607D"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ใน </w:t>
            </w:r>
            <w:r w:rsidR="00BA607D" w:rsidRPr="00D7546C">
              <w:rPr>
                <w:rFonts w:asciiTheme="majorBidi" w:hAnsiTheme="majorBidi" w:cstheme="majorBidi"/>
                <w:sz w:val="28"/>
                <w:szCs w:val="28"/>
              </w:rPr>
              <w:t>AA2</w:t>
            </w:r>
          </w:p>
        </w:tc>
        <w:tc>
          <w:tcPr>
            <w:tcW w:w="1171" w:type="dxa"/>
          </w:tcPr>
          <w:p w14:paraId="63EFC947" w14:textId="77777777" w:rsidR="00B23B99" w:rsidRPr="00D7546C" w:rsidRDefault="00B23B99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0109A2EE" w14:textId="2FB24F48" w:rsidR="00B23B99" w:rsidRPr="00D7546C" w:rsidRDefault="00B23B99" w:rsidP="006460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eastAsia="Calibri" w:hAnsiTheme="majorBidi" w:cstheme="majorBidi" w:hint="cs"/>
                <w:sz w:val="28"/>
                <w:szCs w:val="28"/>
                <w:cs/>
              </w:rPr>
              <w:t>25</w:t>
            </w:r>
            <w:r w:rsidRPr="00D7546C">
              <w:rPr>
                <w:rFonts w:asciiTheme="majorBidi" w:eastAsia="Calibri" w:hAnsiTheme="majorBidi" w:cstheme="majorBidi"/>
                <w:sz w:val="28"/>
                <w:szCs w:val="28"/>
              </w:rPr>
              <w:t>,9</w:t>
            </w:r>
            <w:r w:rsidR="00556BE3" w:rsidRPr="00D7546C">
              <w:rPr>
                <w:rFonts w:asciiTheme="majorBidi" w:eastAsia="Calibri" w:hAnsiTheme="majorBidi" w:cstheme="majorBidi"/>
                <w:sz w:val="28"/>
                <w:szCs w:val="28"/>
              </w:rPr>
              <w:t>90</w:t>
            </w:r>
          </w:p>
        </w:tc>
      </w:tr>
      <w:tr w:rsidR="00D0786D" w:rsidRPr="00D7546C" w14:paraId="7EECA1FE" w14:textId="77777777" w:rsidTr="00D0786D">
        <w:trPr>
          <w:trHeight w:val="144"/>
        </w:trPr>
        <w:tc>
          <w:tcPr>
            <w:tcW w:w="6569" w:type="dxa"/>
            <w:shd w:val="clear" w:color="auto" w:fill="auto"/>
          </w:tcPr>
          <w:p w14:paraId="1AD32D04" w14:textId="77777777" w:rsidR="00D0786D" w:rsidRPr="00D7546C" w:rsidRDefault="00D0786D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ส่วนแบ่งกำไรจากเงินลงทุนในบริษัทร่วม</w:t>
            </w:r>
          </w:p>
        </w:tc>
        <w:tc>
          <w:tcPr>
            <w:tcW w:w="1171" w:type="dxa"/>
          </w:tcPr>
          <w:p w14:paraId="3272ABED" w14:textId="77777777" w:rsidR="00D0786D" w:rsidRPr="00D7546C" w:rsidRDefault="00D0786D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743A62C9" w14:textId="2EFD68AF" w:rsidR="00D0786D" w:rsidRPr="00D7546C" w:rsidRDefault="009A6CF6" w:rsidP="006460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eastAsia="Calibri" w:hAnsiTheme="majorBidi" w:cstheme="majorBidi"/>
                <w:sz w:val="28"/>
                <w:szCs w:val="28"/>
              </w:rPr>
              <w:t>14</w:t>
            </w:r>
            <w:r w:rsidR="00504464" w:rsidRPr="00D7546C">
              <w:rPr>
                <w:rFonts w:asciiTheme="majorBidi" w:eastAsia="Calibri" w:hAnsiTheme="majorBidi" w:cstheme="majorBidi"/>
                <w:sz w:val="28"/>
                <w:szCs w:val="28"/>
              </w:rPr>
              <w:t>8</w:t>
            </w:r>
            <w:r w:rsidR="00646087" w:rsidRPr="00D7546C">
              <w:rPr>
                <w:rFonts w:asciiTheme="majorBidi" w:eastAsia="Calibri" w:hAnsiTheme="majorBidi" w:cstheme="majorBidi"/>
                <w:sz w:val="28"/>
                <w:szCs w:val="28"/>
              </w:rPr>
              <w:t>,</w:t>
            </w:r>
            <w:r w:rsidR="00504464" w:rsidRPr="00D7546C">
              <w:rPr>
                <w:rFonts w:asciiTheme="majorBidi" w:eastAsia="Calibri" w:hAnsiTheme="majorBidi" w:cstheme="majorBidi"/>
                <w:sz w:val="28"/>
                <w:szCs w:val="28"/>
              </w:rPr>
              <w:t>33</w:t>
            </w:r>
            <w:r w:rsidR="00902F93" w:rsidRPr="00D7546C">
              <w:rPr>
                <w:rFonts w:asciiTheme="majorBidi" w:eastAsia="Calibri" w:hAnsiTheme="majorBidi" w:cstheme="majorBidi"/>
                <w:sz w:val="28"/>
                <w:szCs w:val="28"/>
              </w:rPr>
              <w:t>1</w:t>
            </w:r>
          </w:p>
        </w:tc>
      </w:tr>
      <w:tr w:rsidR="00D0786D" w:rsidRPr="00D7546C" w14:paraId="048B62F1" w14:textId="77777777" w:rsidTr="00D0786D">
        <w:trPr>
          <w:trHeight w:val="144"/>
        </w:trPr>
        <w:tc>
          <w:tcPr>
            <w:tcW w:w="6569" w:type="dxa"/>
            <w:shd w:val="clear" w:color="auto" w:fill="auto"/>
          </w:tcPr>
          <w:p w14:paraId="570F798B" w14:textId="567046D1" w:rsidR="00D0786D" w:rsidRPr="00D7546C" w:rsidRDefault="00D0786D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</w:t>
            </w:r>
            <w:r w:rsidR="000A7F26"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กำไร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เบ็ดเสร็จอื่นจากเงินลงทุนในบริษัทร่วม</w:t>
            </w:r>
          </w:p>
        </w:tc>
        <w:tc>
          <w:tcPr>
            <w:tcW w:w="1171" w:type="dxa"/>
          </w:tcPr>
          <w:p w14:paraId="07B6B579" w14:textId="77777777" w:rsidR="00D0786D" w:rsidRPr="00D7546C" w:rsidRDefault="00D0786D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075C8C9F" w14:textId="22B12A85" w:rsidR="00D0786D" w:rsidRPr="00D7546C" w:rsidRDefault="00D0786D" w:rsidP="006460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eastAsia="Calibri" w:hAnsiTheme="majorBidi" w:cstheme="majorBidi"/>
                <w:sz w:val="28"/>
                <w:szCs w:val="28"/>
              </w:rPr>
              <w:t xml:space="preserve">      </w:t>
            </w:r>
            <w:r w:rsidR="00C0407B" w:rsidRPr="00D7546C">
              <w:rPr>
                <w:rFonts w:asciiTheme="majorBidi" w:eastAsia="Calibri" w:hAnsiTheme="majorBidi" w:cstheme="majorBidi"/>
                <w:sz w:val="28"/>
                <w:szCs w:val="28"/>
              </w:rPr>
              <w:t>250</w:t>
            </w:r>
          </w:p>
        </w:tc>
      </w:tr>
      <w:tr w:rsidR="00D0786D" w:rsidRPr="00D7546C" w14:paraId="0EAD60E6" w14:textId="77777777" w:rsidTr="00D0786D">
        <w:trPr>
          <w:trHeight w:val="144"/>
        </w:trPr>
        <w:tc>
          <w:tcPr>
            <w:tcW w:w="6569" w:type="dxa"/>
            <w:shd w:val="clear" w:color="auto" w:fill="auto"/>
          </w:tcPr>
          <w:p w14:paraId="725F6D59" w14:textId="31407FDC" w:rsidR="00D0786D" w:rsidRPr="00D7546C" w:rsidRDefault="00D0786D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-   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</w:t>
            </w:r>
            <w:r w:rsidR="00C0356D"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ขาดทุน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เบ็ดเสร็จอื่นจากเงินลงทุนในบริษัทร่วมในต่างประเทศ</w:t>
            </w:r>
          </w:p>
        </w:tc>
        <w:tc>
          <w:tcPr>
            <w:tcW w:w="1171" w:type="dxa"/>
          </w:tcPr>
          <w:p w14:paraId="51F2D934" w14:textId="77777777" w:rsidR="00D0786D" w:rsidRPr="00D7546C" w:rsidRDefault="00D0786D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vAlign w:val="bottom"/>
          </w:tcPr>
          <w:p w14:paraId="6C83930E" w14:textId="536CF664" w:rsidR="00D0786D" w:rsidRPr="00D7546C" w:rsidRDefault="00646087" w:rsidP="006460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19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eastAsia="Calibri" w:hAnsiTheme="majorBidi" w:cstheme="majorBidi"/>
                <w:sz w:val="28"/>
                <w:szCs w:val="28"/>
              </w:rPr>
              <w:t>(</w:t>
            </w:r>
            <w:r w:rsidR="00504464" w:rsidRPr="00D7546C">
              <w:rPr>
                <w:rFonts w:asciiTheme="majorBidi" w:eastAsia="Calibri" w:hAnsiTheme="majorBidi" w:cstheme="majorBidi"/>
                <w:sz w:val="28"/>
                <w:szCs w:val="28"/>
              </w:rPr>
              <w:t>9,18</w:t>
            </w:r>
            <w:r w:rsidR="00902F93" w:rsidRPr="00D7546C">
              <w:rPr>
                <w:rFonts w:asciiTheme="majorBidi" w:eastAsia="Calibri" w:hAnsiTheme="majorBidi" w:cstheme="majorBidi"/>
                <w:sz w:val="28"/>
                <w:szCs w:val="28"/>
              </w:rPr>
              <w:t>6</w:t>
            </w:r>
            <w:r w:rsidRPr="00D7546C">
              <w:rPr>
                <w:rFonts w:asciiTheme="majorBidi" w:eastAsia="Calibri" w:hAnsiTheme="majorBidi" w:cstheme="majorBidi"/>
                <w:sz w:val="28"/>
                <w:szCs w:val="28"/>
              </w:rPr>
              <w:t>)</w:t>
            </w:r>
          </w:p>
        </w:tc>
      </w:tr>
      <w:tr w:rsidR="00D0786D" w:rsidRPr="00D7546C" w14:paraId="2F975181" w14:textId="77777777" w:rsidTr="00D0786D">
        <w:trPr>
          <w:trHeight w:val="144"/>
        </w:trPr>
        <w:tc>
          <w:tcPr>
            <w:tcW w:w="6569" w:type="dxa"/>
            <w:shd w:val="clear" w:color="auto" w:fill="auto"/>
          </w:tcPr>
          <w:p w14:paraId="2C6AFEBE" w14:textId="77777777" w:rsidR="00D0786D" w:rsidRPr="00D7546C" w:rsidRDefault="00D0786D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  <w:tab w:val="left" w:pos="660"/>
              </w:tabs>
              <w:ind w:left="858" w:hanging="846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ยอดคงเหลือ ณ วันที่ 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31 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มีนาคม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2568</w:t>
            </w:r>
          </w:p>
        </w:tc>
        <w:tc>
          <w:tcPr>
            <w:tcW w:w="1171" w:type="dxa"/>
          </w:tcPr>
          <w:p w14:paraId="1FBB98CA" w14:textId="77777777" w:rsidR="00D0786D" w:rsidRPr="00D7546C" w:rsidRDefault="00D0786D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7AE14815" w14:textId="34D91CE8" w:rsidR="00D0786D" w:rsidRPr="00D7546C" w:rsidRDefault="00D0786D" w:rsidP="0064608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7,</w:t>
            </w:r>
            <w:r w:rsidR="00504464" w:rsidRPr="00D7546C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207,437</w:t>
            </w:r>
          </w:p>
        </w:tc>
      </w:tr>
      <w:tr w:rsidR="00B23B99" w:rsidRPr="00D7546C" w14:paraId="6D157BDB" w14:textId="77777777" w:rsidTr="00B23B99">
        <w:trPr>
          <w:trHeight w:val="144"/>
        </w:trPr>
        <w:tc>
          <w:tcPr>
            <w:tcW w:w="6569" w:type="dxa"/>
            <w:shd w:val="clear" w:color="auto" w:fill="auto"/>
          </w:tcPr>
          <w:p w14:paraId="0774CAEF" w14:textId="77777777" w:rsidR="00B23B99" w:rsidRPr="00D7546C" w:rsidRDefault="00B23B99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  <w:tab w:val="left" w:pos="660"/>
              </w:tabs>
              <w:ind w:left="858" w:hanging="846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1" w:type="dxa"/>
          </w:tcPr>
          <w:p w14:paraId="2699DBA9" w14:textId="77777777" w:rsidR="00B23B99" w:rsidRPr="00D7546C" w:rsidRDefault="00B23B99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778CBC01" w14:textId="77777777" w:rsidR="00B23B99" w:rsidRPr="00D7546C" w:rsidRDefault="00B23B99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D0786D" w:rsidRPr="00D7546C" w14:paraId="09B36B8E" w14:textId="77777777" w:rsidTr="00D0786D">
        <w:trPr>
          <w:trHeight w:val="144"/>
        </w:trPr>
        <w:tc>
          <w:tcPr>
            <w:tcW w:w="6569" w:type="dxa"/>
            <w:shd w:val="clear" w:color="auto" w:fill="auto"/>
          </w:tcPr>
          <w:p w14:paraId="60F03D9C" w14:textId="77777777" w:rsidR="00D0786D" w:rsidRPr="00D7546C" w:rsidRDefault="00D0786D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การร่วมค้า</w:t>
            </w:r>
          </w:p>
        </w:tc>
        <w:tc>
          <w:tcPr>
            <w:tcW w:w="1171" w:type="dxa"/>
          </w:tcPr>
          <w:p w14:paraId="7B78799D" w14:textId="77777777" w:rsidR="00D0786D" w:rsidRPr="00D7546C" w:rsidRDefault="00D0786D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 w:line="240" w:lineRule="auto"/>
              <w:ind w:left="-108" w:right="165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57DE641C" w14:textId="77777777" w:rsidR="00D0786D" w:rsidRPr="00D7546C" w:rsidRDefault="00D0786D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 w:line="240" w:lineRule="auto"/>
              <w:ind w:left="-108" w:right="165"/>
              <w:jc w:val="both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</w:p>
        </w:tc>
      </w:tr>
      <w:tr w:rsidR="00BC63A1" w:rsidRPr="00D7546C" w14:paraId="7E0874F8" w14:textId="77777777" w:rsidTr="00D0786D">
        <w:trPr>
          <w:trHeight w:val="144"/>
        </w:trPr>
        <w:tc>
          <w:tcPr>
            <w:tcW w:w="6569" w:type="dxa"/>
            <w:shd w:val="clear" w:color="auto" w:fill="auto"/>
          </w:tcPr>
          <w:p w14:paraId="4331D0D8" w14:textId="77777777" w:rsidR="00BC63A1" w:rsidRPr="00D7546C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ยอดยกมา ณ วันที่ 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มกราคม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 2568</w:t>
            </w:r>
          </w:p>
        </w:tc>
        <w:tc>
          <w:tcPr>
            <w:tcW w:w="1171" w:type="dxa"/>
          </w:tcPr>
          <w:p w14:paraId="6925D964" w14:textId="77777777" w:rsidR="00BC63A1" w:rsidRPr="00D7546C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6C11B2E2" w14:textId="01DB99DF" w:rsidR="00BC63A1" w:rsidRPr="00D7546C" w:rsidRDefault="00A20ED7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eastAsia="Calibri" w:hAnsiTheme="majorBidi" w:cstheme="majorBidi"/>
                <w:sz w:val="28"/>
                <w:szCs w:val="28"/>
              </w:rPr>
              <w:t>925,791</w:t>
            </w:r>
          </w:p>
        </w:tc>
      </w:tr>
      <w:tr w:rsidR="00BC63A1" w:rsidRPr="00D7546C" w14:paraId="385CA545" w14:textId="77777777" w:rsidTr="00D0786D">
        <w:trPr>
          <w:trHeight w:val="144"/>
        </w:trPr>
        <w:tc>
          <w:tcPr>
            <w:tcW w:w="6569" w:type="dxa"/>
            <w:shd w:val="clear" w:color="auto" w:fill="auto"/>
          </w:tcPr>
          <w:p w14:paraId="257C4B73" w14:textId="32001FC0" w:rsidR="00BC63A1" w:rsidRPr="00D7546C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ab/>
              <w:t xml:space="preserve">- 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="00983971"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ซื้อเงินลงทุนใน </w:t>
            </w:r>
            <w:r w:rsidR="00983971" w:rsidRPr="00D7546C">
              <w:rPr>
                <w:rFonts w:asciiTheme="majorBidi" w:hAnsiTheme="majorBidi" w:cstheme="majorBidi"/>
                <w:sz w:val="28"/>
                <w:szCs w:val="28"/>
              </w:rPr>
              <w:t>AAS</w:t>
            </w:r>
          </w:p>
        </w:tc>
        <w:tc>
          <w:tcPr>
            <w:tcW w:w="1171" w:type="dxa"/>
          </w:tcPr>
          <w:p w14:paraId="2C675046" w14:textId="77777777" w:rsidR="00BC63A1" w:rsidRPr="00D7546C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127F4A93" w14:textId="51976F73" w:rsidR="00BC63A1" w:rsidRPr="00D7546C" w:rsidRDefault="00B23B99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eastAsia="Calibri" w:hAnsiTheme="majorBidi" w:cstheme="majorBidi"/>
                <w:sz w:val="28"/>
                <w:szCs w:val="28"/>
              </w:rPr>
              <w:t>44,370</w:t>
            </w:r>
          </w:p>
        </w:tc>
      </w:tr>
      <w:tr w:rsidR="00BC63A1" w:rsidRPr="00D7546C" w14:paraId="720D22B7" w14:textId="77777777" w:rsidTr="00D0786D">
        <w:trPr>
          <w:trHeight w:val="144"/>
        </w:trPr>
        <w:tc>
          <w:tcPr>
            <w:tcW w:w="6569" w:type="dxa"/>
            <w:shd w:val="clear" w:color="auto" w:fill="auto"/>
          </w:tcPr>
          <w:p w14:paraId="553D26ED" w14:textId="77777777" w:rsidR="00BC63A1" w:rsidRPr="00D7546C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 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ส่วนแบ่งกำไรจากเงินลงทุนในการร่วมค้า</w:t>
            </w:r>
          </w:p>
        </w:tc>
        <w:tc>
          <w:tcPr>
            <w:tcW w:w="1171" w:type="dxa"/>
          </w:tcPr>
          <w:p w14:paraId="260B2A4A" w14:textId="77777777" w:rsidR="00BC63A1" w:rsidRPr="00D7546C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15622AB5" w14:textId="0707A5AB" w:rsidR="00BC63A1" w:rsidRPr="00D7546C" w:rsidRDefault="009A6CF6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eastAsia="Calibri" w:hAnsiTheme="majorBidi" w:cstheme="majorBidi"/>
                <w:sz w:val="28"/>
                <w:szCs w:val="28"/>
              </w:rPr>
              <w:t>22,070</w:t>
            </w:r>
          </w:p>
        </w:tc>
      </w:tr>
      <w:tr w:rsidR="00BC63A1" w:rsidRPr="00D7546C" w14:paraId="531482F0" w14:textId="77777777" w:rsidTr="00D0786D">
        <w:trPr>
          <w:trHeight w:val="144"/>
        </w:trPr>
        <w:tc>
          <w:tcPr>
            <w:tcW w:w="6569" w:type="dxa"/>
            <w:shd w:val="clear" w:color="auto" w:fill="auto"/>
          </w:tcPr>
          <w:p w14:paraId="7CF9B2D3" w14:textId="77777777" w:rsidR="00BC63A1" w:rsidRPr="00D7546C" w:rsidRDefault="00BC63A1" w:rsidP="00BC63A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 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ส่วนแบ่งกำไรเบ็ดเสร็จอื่นจากเงินลงทุนในการร่วมค้าในต่างประเทศ</w:t>
            </w:r>
          </w:p>
        </w:tc>
        <w:tc>
          <w:tcPr>
            <w:tcW w:w="1171" w:type="dxa"/>
          </w:tcPr>
          <w:p w14:paraId="124E3BAC" w14:textId="77777777" w:rsidR="00BC63A1" w:rsidRPr="00D7546C" w:rsidRDefault="00BC63A1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440" w:type="dxa"/>
            <w:vAlign w:val="bottom"/>
          </w:tcPr>
          <w:p w14:paraId="5E53E211" w14:textId="41AE7FD4" w:rsidR="00BC63A1" w:rsidRPr="00D7546C" w:rsidRDefault="009A6CF6" w:rsidP="00BC63A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eastAsia="Calibri" w:hAnsiTheme="majorBidi" w:cstheme="majorBidi"/>
                <w:sz w:val="28"/>
                <w:szCs w:val="28"/>
              </w:rPr>
              <w:t>14,2</w:t>
            </w:r>
            <w:r w:rsidR="00646087" w:rsidRPr="00D7546C">
              <w:rPr>
                <w:rFonts w:asciiTheme="majorBidi" w:eastAsia="Calibri" w:hAnsiTheme="majorBidi" w:cstheme="majorBidi"/>
                <w:sz w:val="28"/>
                <w:szCs w:val="28"/>
              </w:rPr>
              <w:t>3</w:t>
            </w:r>
            <w:r w:rsidRPr="00D7546C">
              <w:rPr>
                <w:rFonts w:asciiTheme="majorBidi" w:eastAsia="Calibri" w:hAnsiTheme="majorBidi" w:cstheme="majorBidi"/>
                <w:sz w:val="28"/>
                <w:szCs w:val="28"/>
              </w:rPr>
              <w:t>1</w:t>
            </w:r>
          </w:p>
        </w:tc>
      </w:tr>
      <w:tr w:rsidR="00D0786D" w:rsidRPr="00D7546C" w14:paraId="18933D5B" w14:textId="77777777" w:rsidTr="00D0786D">
        <w:trPr>
          <w:trHeight w:val="144"/>
        </w:trPr>
        <w:tc>
          <w:tcPr>
            <w:tcW w:w="6569" w:type="dxa"/>
            <w:shd w:val="clear" w:color="auto" w:fill="auto"/>
          </w:tcPr>
          <w:p w14:paraId="54F00615" w14:textId="77777777" w:rsidR="00D0786D" w:rsidRPr="00D7546C" w:rsidRDefault="00D0786D" w:rsidP="00D078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  <w:tab w:val="left" w:pos="660"/>
              </w:tabs>
              <w:ind w:left="858" w:hanging="846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ยอดคงเหลือ ณ วันที่ 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31 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มีนาคม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2568</w:t>
            </w:r>
          </w:p>
        </w:tc>
        <w:tc>
          <w:tcPr>
            <w:tcW w:w="1171" w:type="dxa"/>
          </w:tcPr>
          <w:p w14:paraId="172625C1" w14:textId="77777777" w:rsidR="00D0786D" w:rsidRPr="00D7546C" w:rsidRDefault="00D0786D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2D831396" w14:textId="36898615" w:rsidR="00D0786D" w:rsidRPr="00D7546C" w:rsidRDefault="00DB24C3" w:rsidP="00D0786D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eastAsia="Calibri" w:hAnsiTheme="majorBidi" w:cs="Angsana New"/>
                <w:b/>
                <w:bCs/>
                <w:sz w:val="28"/>
                <w:szCs w:val="28"/>
                <w:cs/>
              </w:rPr>
              <w:t>1</w:t>
            </w:r>
            <w:r w:rsidRPr="00D7546C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,</w:t>
            </w:r>
            <w:r w:rsidRPr="00D7546C">
              <w:rPr>
                <w:rFonts w:asciiTheme="majorBidi" w:eastAsia="Calibri" w:hAnsiTheme="majorBidi" w:cs="Angsana New"/>
                <w:b/>
                <w:bCs/>
                <w:sz w:val="28"/>
                <w:szCs w:val="28"/>
                <w:cs/>
              </w:rPr>
              <w:t>0</w:t>
            </w:r>
            <w:r w:rsidR="00B23B99" w:rsidRPr="00D7546C">
              <w:rPr>
                <w:rFonts w:asciiTheme="majorBidi" w:eastAsia="Calibri" w:hAnsiTheme="majorBidi" w:cs="Angsana New"/>
                <w:b/>
                <w:bCs/>
                <w:sz w:val="28"/>
                <w:szCs w:val="28"/>
              </w:rPr>
              <w:t>0</w:t>
            </w:r>
            <w:r w:rsidR="009A6CF6" w:rsidRPr="00D7546C">
              <w:rPr>
                <w:rFonts w:asciiTheme="majorBidi" w:eastAsia="Calibri" w:hAnsiTheme="majorBidi" w:cs="Angsana New"/>
                <w:b/>
                <w:bCs/>
                <w:sz w:val="28"/>
                <w:szCs w:val="28"/>
              </w:rPr>
              <w:t>6,4</w:t>
            </w:r>
            <w:r w:rsidR="00EE5988" w:rsidRPr="00D7546C">
              <w:rPr>
                <w:rFonts w:asciiTheme="majorBidi" w:eastAsia="Calibri" w:hAnsiTheme="majorBidi" w:cs="Angsana New"/>
                <w:b/>
                <w:bCs/>
                <w:sz w:val="28"/>
                <w:szCs w:val="28"/>
              </w:rPr>
              <w:t>6</w:t>
            </w:r>
            <w:r w:rsidR="005305C5" w:rsidRPr="00D7546C">
              <w:rPr>
                <w:rFonts w:asciiTheme="majorBidi" w:eastAsia="Calibri" w:hAnsiTheme="majorBidi" w:cs="Angsana New"/>
                <w:b/>
                <w:bCs/>
                <w:sz w:val="28"/>
                <w:szCs w:val="28"/>
              </w:rPr>
              <w:t>2</w:t>
            </w:r>
          </w:p>
        </w:tc>
      </w:tr>
    </w:tbl>
    <w:p w14:paraId="1F029FED" w14:textId="6FBB78C3" w:rsidR="00B02E23" w:rsidRPr="00D7546C" w:rsidRDefault="00B02E23" w:rsidP="0025130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74F4FA89" w14:textId="4EA73353" w:rsidR="00676BC7" w:rsidRPr="00D7546C" w:rsidRDefault="000925F8" w:rsidP="006B61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</w:rPr>
        <w:t>กลุ่มบริษัทไม่มีเงินลงทุนในบริษัทร่วมและการร่วมค้าซึ่งจดทะเบียนในตลาดหลักทรัพย์ ดังนั้นจึงไม่มีราคาที่เปิดเผยต่อสาธารณชน ยกเว้น</w:t>
      </w:r>
      <w:r w:rsidRPr="00D7546C">
        <w:rPr>
          <w:rFonts w:asciiTheme="majorBidi" w:hAnsiTheme="majorBidi" w:cstheme="majorBidi"/>
          <w:sz w:val="28"/>
          <w:szCs w:val="28"/>
        </w:rPr>
        <w:t xml:space="preserve"> TMS 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และ </w:t>
      </w:r>
      <w:r w:rsidRPr="00D7546C">
        <w:rPr>
          <w:rFonts w:asciiTheme="majorBidi" w:hAnsiTheme="majorBidi" w:cstheme="majorBidi"/>
          <w:sz w:val="28"/>
          <w:szCs w:val="28"/>
        </w:rPr>
        <w:t xml:space="preserve">PPSP 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ซึ่งเป็นบริษัทจดทะเบียนในตลาดหลักทรัพย์เวียดนามและกัมพูชา ณ วันที่ </w:t>
      </w:r>
      <w:r w:rsidRPr="00D7546C">
        <w:rPr>
          <w:rFonts w:asciiTheme="majorBidi" w:hAnsiTheme="majorBidi" w:cstheme="majorBidi"/>
          <w:sz w:val="28"/>
          <w:szCs w:val="28"/>
        </w:rPr>
        <w:t>3</w:t>
      </w:r>
      <w:r w:rsidR="006D5249" w:rsidRPr="00D7546C">
        <w:rPr>
          <w:rFonts w:asciiTheme="majorBidi" w:hAnsiTheme="majorBidi" w:cstheme="majorBidi"/>
          <w:sz w:val="28"/>
          <w:szCs w:val="28"/>
        </w:rPr>
        <w:t xml:space="preserve">1 </w:t>
      </w:r>
      <w:r w:rsidR="006D5249" w:rsidRPr="00D7546C">
        <w:rPr>
          <w:rFonts w:asciiTheme="majorBidi" w:hAnsiTheme="majorBidi" w:cstheme="majorBidi"/>
          <w:sz w:val="28"/>
          <w:szCs w:val="28"/>
          <w:cs/>
        </w:rPr>
        <w:t xml:space="preserve">มีนาคม </w:t>
      </w:r>
      <w:r w:rsidR="00BA6FA4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</w:rPr>
        <w:t>256</w:t>
      </w:r>
      <w:r w:rsidR="00DF0569" w:rsidRPr="00D7546C">
        <w:rPr>
          <w:rFonts w:asciiTheme="majorBidi" w:hAnsiTheme="majorBidi" w:cstheme="majorBidi"/>
          <w:sz w:val="28"/>
          <w:szCs w:val="28"/>
        </w:rPr>
        <w:t>8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มีราคาปิดต่อหุ้นอยู่ที่ </w:t>
      </w:r>
      <w:r w:rsidR="00397B0C" w:rsidRPr="00D7546C">
        <w:rPr>
          <w:rFonts w:asciiTheme="majorBidi" w:hAnsiTheme="majorBidi" w:cstheme="majorBidi"/>
          <w:sz w:val="28"/>
          <w:szCs w:val="28"/>
        </w:rPr>
        <w:t>42</w:t>
      </w:r>
      <w:r w:rsidR="00BB47F1" w:rsidRPr="00D7546C">
        <w:rPr>
          <w:rFonts w:asciiTheme="majorBidi" w:hAnsiTheme="majorBidi" w:cstheme="majorBidi"/>
          <w:sz w:val="28"/>
          <w:szCs w:val="28"/>
        </w:rPr>
        <w:t>,</w:t>
      </w:r>
      <w:r w:rsidR="005A1CEA" w:rsidRPr="00D7546C">
        <w:rPr>
          <w:rFonts w:asciiTheme="majorBidi" w:hAnsiTheme="majorBidi" w:cstheme="majorBidi"/>
          <w:sz w:val="28"/>
          <w:szCs w:val="28"/>
        </w:rPr>
        <w:t>3</w:t>
      </w:r>
      <w:r w:rsidR="00BB47F1" w:rsidRPr="00D7546C">
        <w:rPr>
          <w:rFonts w:asciiTheme="majorBidi" w:hAnsiTheme="majorBidi" w:cstheme="majorBidi"/>
          <w:sz w:val="28"/>
          <w:szCs w:val="28"/>
        </w:rPr>
        <w:t>00</w:t>
      </w:r>
      <w:r w:rsidR="004B745A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>ดองเวียดนาม</w:t>
      </w:r>
      <w:r w:rsidR="00D60D79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>และ</w:t>
      </w:r>
      <w:r w:rsidR="004506B5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="0099195A" w:rsidRPr="00D7546C">
        <w:rPr>
          <w:rFonts w:asciiTheme="majorBidi" w:hAnsiTheme="majorBidi" w:cstheme="majorBidi"/>
          <w:sz w:val="28"/>
          <w:szCs w:val="28"/>
        </w:rPr>
        <w:t>2,</w:t>
      </w:r>
      <w:r w:rsidR="001A66B3" w:rsidRPr="00D7546C">
        <w:rPr>
          <w:rFonts w:asciiTheme="majorBidi" w:hAnsiTheme="majorBidi" w:cstheme="majorBidi"/>
          <w:sz w:val="28"/>
          <w:szCs w:val="28"/>
        </w:rPr>
        <w:t>2</w:t>
      </w:r>
      <w:r w:rsidR="005A1CEA" w:rsidRPr="00D7546C">
        <w:rPr>
          <w:rFonts w:asciiTheme="majorBidi" w:hAnsiTheme="majorBidi" w:cstheme="majorBidi"/>
          <w:sz w:val="28"/>
          <w:szCs w:val="28"/>
        </w:rPr>
        <w:t>0</w:t>
      </w:r>
      <w:r w:rsidR="001A66B3" w:rsidRPr="00D7546C">
        <w:rPr>
          <w:rFonts w:asciiTheme="majorBidi" w:hAnsiTheme="majorBidi" w:cstheme="majorBidi"/>
          <w:sz w:val="28"/>
          <w:szCs w:val="28"/>
        </w:rPr>
        <w:t>0</w:t>
      </w:r>
      <w:r w:rsidR="004B745A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>เรียลกัมพูชา</w:t>
      </w:r>
      <w:r w:rsidR="00D60D79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ตามลำดับ 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371E0E" w:rsidRPr="00D7546C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371E0E" w:rsidRPr="00D7546C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DF0569" w:rsidRPr="00D7546C">
        <w:rPr>
          <w:rFonts w:asciiTheme="majorBidi" w:hAnsiTheme="majorBidi" w:cstheme="majorBidi"/>
          <w:i/>
          <w:iCs/>
          <w:sz w:val="28"/>
          <w:szCs w:val="28"/>
        </w:rPr>
        <w:t>7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>:</w:t>
      </w:r>
      <w:r w:rsidR="00214888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4</w:t>
      </w:r>
      <w:r w:rsidR="00DF0569" w:rsidRPr="00D7546C">
        <w:rPr>
          <w:rFonts w:asciiTheme="majorBidi" w:hAnsiTheme="majorBidi" w:cstheme="majorBidi"/>
          <w:i/>
          <w:iCs/>
          <w:sz w:val="28"/>
          <w:szCs w:val="28"/>
        </w:rPr>
        <w:t>2</w:t>
      </w:r>
      <w:r w:rsidR="00214888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,000 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>ดองเวียดนาม</w:t>
      </w:r>
      <w:r w:rsidR="00A20ED7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 xml:space="preserve">และ </w:t>
      </w:r>
      <w:r w:rsidR="0068184F" w:rsidRPr="00D7546C">
        <w:rPr>
          <w:rFonts w:asciiTheme="majorBidi" w:hAnsiTheme="majorBidi" w:cstheme="majorBidi"/>
          <w:i/>
          <w:iCs/>
          <w:sz w:val="28"/>
          <w:szCs w:val="28"/>
        </w:rPr>
        <w:t>2,1</w:t>
      </w:r>
      <w:r w:rsidR="00DF0569" w:rsidRPr="00D7546C">
        <w:rPr>
          <w:rFonts w:asciiTheme="majorBidi" w:hAnsiTheme="majorBidi" w:cstheme="majorBidi"/>
          <w:i/>
          <w:iCs/>
          <w:sz w:val="28"/>
          <w:szCs w:val="28"/>
        </w:rPr>
        <w:t>7</w:t>
      </w:r>
      <w:r w:rsidR="0068184F" w:rsidRPr="00D7546C">
        <w:rPr>
          <w:rFonts w:asciiTheme="majorBidi" w:hAnsiTheme="majorBidi" w:cstheme="majorBidi"/>
          <w:i/>
          <w:iCs/>
          <w:sz w:val="28"/>
          <w:szCs w:val="28"/>
        </w:rPr>
        <w:t>0</w:t>
      </w:r>
      <w:r w:rsidR="00214888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>เรียลกัมพูชา ตามลำดับ)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มูลค่ายุติธรรมของเงินลงทุนใน </w:t>
      </w:r>
      <w:r w:rsidRPr="00D7546C">
        <w:rPr>
          <w:rFonts w:asciiTheme="majorBidi" w:hAnsiTheme="majorBidi" w:cstheme="majorBidi"/>
          <w:sz w:val="28"/>
          <w:szCs w:val="28"/>
        </w:rPr>
        <w:t xml:space="preserve">TMS 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และ </w:t>
      </w:r>
      <w:r w:rsidRPr="00D7546C">
        <w:rPr>
          <w:rFonts w:asciiTheme="majorBidi" w:hAnsiTheme="majorBidi" w:cstheme="majorBidi"/>
          <w:sz w:val="28"/>
          <w:szCs w:val="28"/>
        </w:rPr>
        <w:t xml:space="preserve">PPSP </w:t>
      </w:r>
      <w:r w:rsidRPr="00D7546C">
        <w:rPr>
          <w:rFonts w:asciiTheme="majorBidi" w:hAnsiTheme="majorBidi" w:cstheme="majorBidi"/>
          <w:sz w:val="28"/>
          <w:szCs w:val="28"/>
          <w:cs/>
        </w:rPr>
        <w:t>เท่ากับ</w:t>
      </w:r>
      <w:r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="00882A03" w:rsidRPr="00D7546C">
        <w:rPr>
          <w:rFonts w:asciiTheme="majorBidi" w:hAnsiTheme="majorBidi" w:cstheme="majorBidi"/>
          <w:sz w:val="28"/>
          <w:szCs w:val="28"/>
        </w:rPr>
        <w:t>1,68</w:t>
      </w:r>
      <w:r w:rsidR="005A1CEA" w:rsidRPr="00D7546C">
        <w:rPr>
          <w:rFonts w:asciiTheme="majorBidi" w:hAnsiTheme="majorBidi" w:cstheme="majorBidi"/>
          <w:sz w:val="28"/>
          <w:szCs w:val="28"/>
        </w:rPr>
        <w:t>7</w:t>
      </w:r>
      <w:r w:rsidR="00882A03" w:rsidRPr="00D7546C">
        <w:rPr>
          <w:rFonts w:asciiTheme="majorBidi" w:hAnsiTheme="majorBidi" w:cstheme="majorBidi"/>
          <w:sz w:val="28"/>
          <w:szCs w:val="28"/>
        </w:rPr>
        <w:t>,7</w:t>
      </w:r>
      <w:r w:rsidR="005A1CEA" w:rsidRPr="00D7546C">
        <w:rPr>
          <w:rFonts w:asciiTheme="majorBidi" w:hAnsiTheme="majorBidi" w:cstheme="majorBidi"/>
          <w:sz w:val="28"/>
          <w:szCs w:val="28"/>
        </w:rPr>
        <w:t>07</w:t>
      </w:r>
      <w:r w:rsidR="004506B5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>ล้านดองเวียดนาม</w:t>
      </w:r>
      <w:r w:rsidR="005B6FF1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>และ</w:t>
      </w:r>
      <w:r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="00247121" w:rsidRPr="00D7546C">
        <w:rPr>
          <w:rFonts w:asciiTheme="majorBidi" w:hAnsiTheme="majorBidi" w:cstheme="majorBidi"/>
          <w:sz w:val="28"/>
          <w:szCs w:val="28"/>
        </w:rPr>
        <w:t>2</w:t>
      </w:r>
      <w:r w:rsidR="00B40A3F" w:rsidRPr="00D7546C">
        <w:rPr>
          <w:rFonts w:asciiTheme="majorBidi" w:hAnsiTheme="majorBidi" w:cstheme="majorBidi"/>
          <w:sz w:val="28"/>
          <w:szCs w:val="28"/>
        </w:rPr>
        <w:t>3,</w:t>
      </w:r>
      <w:r w:rsidR="005A1CEA" w:rsidRPr="00D7546C">
        <w:rPr>
          <w:rFonts w:asciiTheme="majorBidi" w:hAnsiTheme="majorBidi" w:cstheme="majorBidi"/>
          <w:sz w:val="28"/>
          <w:szCs w:val="28"/>
        </w:rPr>
        <w:t>101</w:t>
      </w:r>
      <w:r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>ล้านเรียลกัมพูชา</w:t>
      </w:r>
      <w:r w:rsidR="00D60D79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ตามลำดับ 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371E0E" w:rsidRPr="00D7546C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371E0E" w:rsidRPr="00D7546C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DF0569" w:rsidRPr="00D7546C">
        <w:rPr>
          <w:rFonts w:asciiTheme="majorBidi" w:hAnsiTheme="majorBidi" w:cstheme="majorBidi"/>
          <w:i/>
          <w:iCs/>
          <w:sz w:val="28"/>
          <w:szCs w:val="28"/>
        </w:rPr>
        <w:t>7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="00214888" w:rsidRPr="00D7546C">
        <w:rPr>
          <w:rFonts w:asciiTheme="majorBidi" w:hAnsiTheme="majorBidi" w:cstheme="majorBidi"/>
          <w:i/>
          <w:iCs/>
          <w:sz w:val="28"/>
          <w:szCs w:val="28"/>
        </w:rPr>
        <w:t>1,6</w:t>
      </w:r>
      <w:r w:rsidR="00DF0569" w:rsidRPr="00D7546C">
        <w:rPr>
          <w:rFonts w:asciiTheme="majorBidi" w:hAnsiTheme="majorBidi" w:cstheme="majorBidi"/>
          <w:i/>
          <w:iCs/>
          <w:sz w:val="28"/>
          <w:szCs w:val="28"/>
        </w:rPr>
        <w:t>75,738</w:t>
      </w:r>
      <w:r w:rsidR="007113BA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 xml:space="preserve">ล้านดองเวียดนาม และ </w:t>
      </w:r>
      <w:r w:rsidR="00214888" w:rsidRPr="00D7546C">
        <w:rPr>
          <w:rFonts w:asciiTheme="majorBidi" w:hAnsiTheme="majorBidi" w:cstheme="majorBidi"/>
          <w:i/>
          <w:iCs/>
          <w:sz w:val="28"/>
          <w:szCs w:val="28"/>
        </w:rPr>
        <w:t>22,</w:t>
      </w:r>
      <w:r w:rsidR="00DF0569" w:rsidRPr="00D7546C">
        <w:rPr>
          <w:rFonts w:asciiTheme="majorBidi" w:hAnsiTheme="majorBidi" w:cstheme="majorBidi"/>
          <w:i/>
          <w:iCs/>
          <w:sz w:val="28"/>
          <w:szCs w:val="28"/>
        </w:rPr>
        <w:t>787</w:t>
      </w:r>
      <w:r w:rsidR="007113BA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>ล้านเรียลกัมพูชาตามลำดับ)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เทียบเท่าเงินบาทจำนวน</w:t>
      </w:r>
      <w:r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="00965277" w:rsidRPr="00D7546C">
        <w:rPr>
          <w:rFonts w:asciiTheme="majorBidi" w:hAnsiTheme="majorBidi" w:cstheme="majorBidi"/>
          <w:sz w:val="28"/>
          <w:szCs w:val="28"/>
        </w:rPr>
        <w:t>2,2</w:t>
      </w:r>
      <w:r w:rsidR="00AD6661" w:rsidRPr="00D7546C">
        <w:rPr>
          <w:rFonts w:asciiTheme="majorBidi" w:hAnsiTheme="majorBidi" w:cstheme="majorBidi"/>
          <w:sz w:val="28"/>
          <w:szCs w:val="28"/>
        </w:rPr>
        <w:t>3</w:t>
      </w:r>
      <w:r w:rsidR="005A1CEA" w:rsidRPr="00D7546C">
        <w:rPr>
          <w:rFonts w:asciiTheme="majorBidi" w:hAnsiTheme="majorBidi" w:cstheme="majorBidi"/>
          <w:sz w:val="28"/>
          <w:szCs w:val="28"/>
        </w:rPr>
        <w:t>8.74</w:t>
      </w:r>
      <w:r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D60D79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>และ</w:t>
      </w:r>
      <w:r w:rsidR="00F71269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="00A84C98" w:rsidRPr="00D7546C">
        <w:rPr>
          <w:rFonts w:asciiTheme="majorBidi" w:hAnsiTheme="majorBidi" w:cstheme="majorBidi"/>
          <w:sz w:val="28"/>
          <w:szCs w:val="28"/>
          <w:lang w:val="en-GB"/>
        </w:rPr>
        <w:t>19</w:t>
      </w:r>
      <w:r w:rsidR="005A1CEA" w:rsidRPr="00D7546C">
        <w:rPr>
          <w:rFonts w:asciiTheme="majorBidi" w:hAnsiTheme="majorBidi" w:cstheme="majorBidi"/>
          <w:sz w:val="28"/>
          <w:szCs w:val="28"/>
          <w:lang w:val="en-GB"/>
        </w:rPr>
        <w:t>5.94</w:t>
      </w:r>
      <w:r w:rsidRPr="00D7546C">
        <w:rPr>
          <w:rFonts w:asciiTheme="majorBidi" w:hAnsiTheme="majorBidi" w:cstheme="majorBidi"/>
          <w:sz w:val="28"/>
          <w:szCs w:val="28"/>
          <w:cs/>
          <w:lang w:val="en-GB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D60D79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ตามลำดับ 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371E0E" w:rsidRPr="00D7546C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371E0E" w:rsidRPr="00D7546C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DF0569" w:rsidRPr="00D7546C">
        <w:rPr>
          <w:rFonts w:asciiTheme="majorBidi" w:hAnsiTheme="majorBidi" w:cstheme="majorBidi"/>
          <w:i/>
          <w:iCs/>
          <w:sz w:val="28"/>
          <w:szCs w:val="28"/>
        </w:rPr>
        <w:t>7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="00214888" w:rsidRPr="00D7546C">
        <w:rPr>
          <w:rFonts w:asciiTheme="majorBidi" w:hAnsiTheme="majorBidi" w:cstheme="majorBidi"/>
          <w:i/>
          <w:iCs/>
          <w:sz w:val="28"/>
          <w:szCs w:val="28"/>
        </w:rPr>
        <w:t>2,</w:t>
      </w:r>
      <w:r w:rsidR="00DF0569" w:rsidRPr="00D7546C">
        <w:rPr>
          <w:rFonts w:asciiTheme="majorBidi" w:hAnsiTheme="majorBidi" w:cstheme="majorBidi"/>
          <w:i/>
          <w:iCs/>
          <w:sz w:val="28"/>
          <w:szCs w:val="28"/>
        </w:rPr>
        <w:t>237.11</w:t>
      </w:r>
      <w:r w:rsidR="007113BA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>ล้านบาท</w:t>
      </w:r>
      <w:r w:rsidR="00781B22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>และ</w:t>
      </w:r>
      <w:r w:rsidR="00214888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19</w:t>
      </w:r>
      <w:r w:rsidR="00DF0569" w:rsidRPr="00D7546C">
        <w:rPr>
          <w:rFonts w:asciiTheme="majorBidi" w:hAnsiTheme="majorBidi" w:cstheme="majorBidi"/>
          <w:i/>
          <w:iCs/>
          <w:sz w:val="28"/>
          <w:szCs w:val="28"/>
        </w:rPr>
        <w:t>2.47</w:t>
      </w:r>
      <w:r w:rsidR="00781B22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>ล้านบาท</w:t>
      </w:r>
      <w:r w:rsidR="00AA155F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>ตามลำดับ)</w:t>
      </w:r>
    </w:p>
    <w:p w14:paraId="2765C1F8" w14:textId="28E23D3A" w:rsidR="00676BC7" w:rsidRPr="00D7546C" w:rsidRDefault="00676BC7" w:rsidP="006B61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2C92692B" w14:textId="1E5DABF7" w:rsidR="00DF0569" w:rsidRPr="00D7546C" w:rsidRDefault="004D7734" w:rsidP="005B6F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D7546C">
        <w:rPr>
          <w:rFonts w:asciiTheme="majorBidi" w:hAnsiTheme="majorBidi" w:cs="Angsana New" w:hint="cs"/>
          <w:sz w:val="28"/>
          <w:szCs w:val="28"/>
          <w:cs/>
        </w:rPr>
        <w:t>นอกจากนี้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กลุ่มบริษัทได้ลงทุนใน</w:t>
      </w:r>
      <w:r w:rsidR="000D4AD5" w:rsidRPr="00D7546C">
        <w:rPr>
          <w:rFonts w:asciiTheme="majorBidi" w:hAnsiTheme="majorBidi" w:cs="Angsana New"/>
          <w:sz w:val="28"/>
          <w:szCs w:val="28"/>
        </w:rPr>
        <w:t xml:space="preserve"> ANI </w:t>
      </w:r>
      <w:r w:rsidR="000D4AD5" w:rsidRPr="00D7546C">
        <w:rPr>
          <w:rFonts w:asciiTheme="majorBidi" w:hAnsiTheme="majorBidi" w:cs="Angsana New" w:hint="cs"/>
          <w:sz w:val="28"/>
          <w:szCs w:val="28"/>
          <w:cs/>
        </w:rPr>
        <w:t>และ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</w:rPr>
        <w:t xml:space="preserve">Swift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ซึ่งเป็นบริษัทจดทะเบียนในตลาดหลักทรัพย์</w:t>
      </w:r>
      <w:r w:rsidR="000D4AD5" w:rsidRPr="00D7546C">
        <w:rPr>
          <w:rFonts w:asciiTheme="majorBidi" w:hAnsiTheme="majorBidi" w:cs="Angsana New" w:hint="cs"/>
          <w:sz w:val="28"/>
          <w:szCs w:val="28"/>
          <w:cs/>
        </w:rPr>
        <w:t>แห่งประเทศไทยและ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มาเลเซีย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ณ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วันที่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/>
          <w:sz w:val="28"/>
          <w:szCs w:val="28"/>
        </w:rPr>
        <w:t xml:space="preserve">31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มีนาคม</w:t>
      </w:r>
      <w:r w:rsidRPr="00D7546C">
        <w:rPr>
          <w:rFonts w:asciiTheme="majorBidi" w:hAnsiTheme="majorBidi" w:cs="Angsana New"/>
          <w:sz w:val="28"/>
          <w:szCs w:val="28"/>
        </w:rPr>
        <w:t xml:space="preserve"> 256</w:t>
      </w:r>
      <w:r w:rsidR="00467139" w:rsidRPr="00D7546C">
        <w:rPr>
          <w:rFonts w:asciiTheme="majorBidi" w:hAnsiTheme="majorBidi" w:cs="Angsana New"/>
          <w:sz w:val="28"/>
          <w:szCs w:val="28"/>
        </w:rPr>
        <w:t>8</w:t>
      </w:r>
      <w:r w:rsidR="007926A9" w:rsidRPr="00D7546C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มีราคาปิดต่อหุ้นอยู่ที่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B6FF1" w:rsidRPr="00D7546C">
        <w:rPr>
          <w:rFonts w:asciiTheme="majorBidi" w:hAnsiTheme="majorBidi" w:cs="Angsana New"/>
          <w:sz w:val="28"/>
          <w:szCs w:val="28"/>
        </w:rPr>
        <w:t>2.68</w:t>
      </w:r>
      <w:r w:rsidR="00556A82" w:rsidRPr="00D7546C">
        <w:rPr>
          <w:rFonts w:asciiTheme="majorBidi" w:hAnsiTheme="majorBidi" w:cs="Angsana New"/>
          <w:sz w:val="28"/>
          <w:szCs w:val="28"/>
        </w:rPr>
        <w:t xml:space="preserve"> </w:t>
      </w:r>
      <w:r w:rsidR="000D4AD5" w:rsidRPr="00D7546C">
        <w:rPr>
          <w:rFonts w:asciiTheme="majorBidi" w:hAnsiTheme="majorBidi" w:cs="Angsana New" w:hint="cs"/>
          <w:sz w:val="28"/>
          <w:szCs w:val="28"/>
          <w:cs/>
        </w:rPr>
        <w:t xml:space="preserve">บาท และ </w:t>
      </w:r>
      <w:r w:rsidR="003D43C6" w:rsidRPr="00D7546C">
        <w:rPr>
          <w:rFonts w:asciiTheme="majorBidi" w:hAnsiTheme="majorBidi" w:cs="Angsana New"/>
          <w:sz w:val="28"/>
          <w:szCs w:val="28"/>
        </w:rPr>
        <w:t>0.</w:t>
      </w:r>
      <w:r w:rsidR="008E270F" w:rsidRPr="00D7546C">
        <w:rPr>
          <w:rFonts w:asciiTheme="majorBidi" w:hAnsiTheme="majorBidi" w:cs="Angsana New"/>
          <w:sz w:val="28"/>
          <w:szCs w:val="28"/>
        </w:rPr>
        <w:t>40</w:t>
      </w:r>
      <w:r w:rsidR="007129B0" w:rsidRPr="00D7546C">
        <w:rPr>
          <w:rFonts w:asciiTheme="majorBidi" w:hAnsiTheme="majorBidi" w:cs="Angsana New"/>
          <w:sz w:val="28"/>
          <w:szCs w:val="28"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ริงกิตมาเลเซีย</w:t>
      </w:r>
      <w:r w:rsidR="00556A82" w:rsidRPr="00D7546C">
        <w:rPr>
          <w:rFonts w:asciiTheme="majorBidi" w:hAnsiTheme="majorBidi" w:cs="Angsana New"/>
          <w:sz w:val="28"/>
          <w:szCs w:val="28"/>
        </w:rPr>
        <w:t xml:space="preserve"> </w:t>
      </w:r>
      <w:r w:rsidR="000D4AD5" w:rsidRPr="00D7546C">
        <w:rPr>
          <w:rFonts w:asciiTheme="majorBidi" w:hAnsiTheme="majorBidi" w:cs="Angsana New" w:hint="cs"/>
          <w:sz w:val="28"/>
          <w:szCs w:val="28"/>
          <w:cs/>
        </w:rPr>
        <w:t>ตามลำดับ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</w:rPr>
        <w:t>31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</w:rPr>
        <w:t>2567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3.72 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  <w:cs/>
        </w:rPr>
        <w:t>บาท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  <w:cs/>
        </w:rPr>
        <w:t>และ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0.45 </w:t>
      </w:r>
      <w:r w:rsidR="005B6FF1" w:rsidRPr="00D7546C">
        <w:rPr>
          <w:rFonts w:asciiTheme="majorBidi" w:hAnsiTheme="majorBidi" w:cs="Angsana New" w:hint="cs"/>
          <w:i/>
          <w:iCs/>
          <w:sz w:val="28"/>
          <w:szCs w:val="28"/>
          <w:cs/>
        </w:rPr>
        <w:t>ริงกิตมาเลเซีย</w:t>
      </w:r>
      <w:r w:rsidR="005B6FF1" w:rsidRPr="00D7546C">
        <w:rPr>
          <w:rFonts w:asciiTheme="majorBidi" w:hAnsiTheme="majorBidi" w:cs="Angsana New"/>
          <w:i/>
          <w:iCs/>
          <w:sz w:val="28"/>
          <w:szCs w:val="28"/>
          <w:cs/>
        </w:rPr>
        <w:t xml:space="preserve"> 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  <w:cs/>
        </w:rPr>
        <w:t>ตามลำดับ)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มูลค่ายุติธรรมของเงินลงทุนใน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0D4AD5" w:rsidRPr="00D7546C">
        <w:rPr>
          <w:rFonts w:asciiTheme="majorBidi" w:hAnsiTheme="majorBidi" w:cs="Angsana New"/>
          <w:sz w:val="28"/>
          <w:szCs w:val="28"/>
        </w:rPr>
        <w:t xml:space="preserve">ANI </w:t>
      </w:r>
      <w:r w:rsidR="000D4AD5" w:rsidRPr="00D7546C">
        <w:rPr>
          <w:rFonts w:asciiTheme="majorBidi" w:hAnsiTheme="majorBidi" w:cs="Angsana New" w:hint="cs"/>
          <w:sz w:val="28"/>
          <w:szCs w:val="28"/>
          <w:cs/>
        </w:rPr>
        <w:t xml:space="preserve">และ </w:t>
      </w:r>
      <w:r w:rsidRPr="00D7546C">
        <w:rPr>
          <w:rFonts w:asciiTheme="majorBidi" w:hAnsiTheme="majorBidi" w:cstheme="majorBidi"/>
          <w:sz w:val="28"/>
          <w:szCs w:val="28"/>
        </w:rPr>
        <w:t xml:space="preserve">Swift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เท่ากับ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A1CEA" w:rsidRPr="00D7546C">
        <w:rPr>
          <w:rFonts w:asciiTheme="majorBidi" w:hAnsiTheme="majorBidi" w:cs="Angsana New"/>
          <w:sz w:val="28"/>
          <w:szCs w:val="28"/>
        </w:rPr>
        <w:t>996.44</w:t>
      </w:r>
      <w:r w:rsidR="000D4AD5" w:rsidRPr="00D7546C">
        <w:rPr>
          <w:rFonts w:asciiTheme="majorBidi" w:hAnsiTheme="majorBidi" w:cs="Angsana New"/>
          <w:sz w:val="28"/>
          <w:szCs w:val="28"/>
        </w:rPr>
        <w:t xml:space="preserve"> </w:t>
      </w:r>
      <w:r w:rsidR="000D4AD5" w:rsidRPr="00D7546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="000D4AD5" w:rsidRPr="00D7546C">
        <w:rPr>
          <w:rFonts w:asciiTheme="majorBidi" w:hAnsiTheme="majorBidi" w:cs="Angsana New"/>
          <w:sz w:val="28"/>
          <w:szCs w:val="28"/>
        </w:rPr>
        <w:t xml:space="preserve"> </w:t>
      </w:r>
      <w:r w:rsidR="000D4AD5" w:rsidRPr="00D7546C">
        <w:rPr>
          <w:rFonts w:asciiTheme="majorBidi" w:hAnsiTheme="majorBidi" w:cs="Angsana New" w:hint="cs"/>
          <w:sz w:val="28"/>
          <w:szCs w:val="28"/>
          <w:cs/>
        </w:rPr>
        <w:t xml:space="preserve">และ </w:t>
      </w:r>
      <w:r w:rsidR="008E270F" w:rsidRPr="00D7546C">
        <w:rPr>
          <w:rFonts w:asciiTheme="majorBidi" w:hAnsiTheme="majorBidi" w:cs="Angsana New" w:hint="cs"/>
          <w:sz w:val="28"/>
          <w:szCs w:val="28"/>
          <w:cs/>
        </w:rPr>
        <w:t>72</w:t>
      </w:r>
      <w:r w:rsidR="007129B0" w:rsidRPr="00D7546C">
        <w:rPr>
          <w:rFonts w:asciiTheme="majorBidi" w:hAnsiTheme="majorBidi" w:cs="Angsana New"/>
          <w:sz w:val="28"/>
          <w:szCs w:val="28"/>
        </w:rPr>
        <w:t xml:space="preserve"> </w:t>
      </w:r>
      <w:r w:rsidR="00556A82" w:rsidRPr="00D7546C">
        <w:rPr>
          <w:rFonts w:asciiTheme="majorBidi" w:hAnsiTheme="majorBidi" w:cs="Angsana New" w:hint="cs"/>
          <w:sz w:val="28"/>
          <w:szCs w:val="28"/>
          <w:cs/>
        </w:rPr>
        <w:t>ล้าน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ริงกิตมาเลเซีย</w:t>
      </w:r>
      <w:r w:rsidR="000D4AD5" w:rsidRPr="00D7546C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bookmarkStart w:id="3" w:name="_Hlk197084962"/>
      <w:r w:rsidR="00E86FAA" w:rsidRPr="00D7546C">
        <w:rPr>
          <w:rFonts w:asciiTheme="majorBidi" w:hAnsiTheme="majorBidi" w:cs="Angsana New" w:hint="cs"/>
          <w:sz w:val="28"/>
          <w:szCs w:val="28"/>
          <w:cs/>
        </w:rPr>
        <w:t>(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เทียบเท่าเงินบาทจำนวน</w:t>
      </w:r>
      <w:r w:rsidR="00556A82" w:rsidRPr="00D7546C">
        <w:rPr>
          <w:rFonts w:asciiTheme="majorBidi" w:hAnsiTheme="majorBidi" w:cs="Angsana New"/>
          <w:sz w:val="28"/>
          <w:szCs w:val="28"/>
        </w:rPr>
        <w:t xml:space="preserve"> </w:t>
      </w:r>
      <w:r w:rsidR="008E270F" w:rsidRPr="00D7546C">
        <w:rPr>
          <w:rFonts w:asciiTheme="majorBidi" w:hAnsiTheme="majorBidi" w:cs="Angsana New"/>
          <w:sz w:val="28"/>
          <w:szCs w:val="28"/>
        </w:rPr>
        <w:t>550.86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ล้านบา</w:t>
      </w:r>
      <w:r w:rsidR="000D4AD5" w:rsidRPr="00D7546C">
        <w:rPr>
          <w:rFonts w:asciiTheme="majorBidi" w:hAnsiTheme="majorBidi" w:cs="Angsana New" w:hint="cs"/>
          <w:sz w:val="28"/>
          <w:szCs w:val="28"/>
          <w:cs/>
        </w:rPr>
        <w:t>ท</w:t>
      </w:r>
      <w:r w:rsidR="00E86FAA" w:rsidRPr="00D7546C">
        <w:rPr>
          <w:rFonts w:asciiTheme="majorBidi" w:hAnsiTheme="majorBidi" w:cs="Angsana New" w:hint="cs"/>
          <w:sz w:val="28"/>
          <w:szCs w:val="28"/>
          <w:cs/>
        </w:rPr>
        <w:t>)</w:t>
      </w:r>
      <w:r w:rsidR="005B6FF1" w:rsidRPr="00D7546C">
        <w:rPr>
          <w:rFonts w:asciiTheme="majorBidi" w:hAnsiTheme="majorBidi" w:cs="Angsana New"/>
          <w:sz w:val="28"/>
          <w:szCs w:val="28"/>
        </w:rPr>
        <w:t xml:space="preserve"> </w:t>
      </w:r>
      <w:bookmarkEnd w:id="3"/>
      <w:r w:rsidR="005B6FF1" w:rsidRPr="00D7546C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</w:rPr>
        <w:t>31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</w:rPr>
        <w:t>2567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  <w:cs/>
        </w:rPr>
        <w:t>: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1,382</w:t>
      </w:r>
      <w:r w:rsidR="00BA607D" w:rsidRPr="00D7546C">
        <w:rPr>
          <w:rFonts w:asciiTheme="majorBidi" w:hAnsiTheme="majorBidi" w:cstheme="majorBidi"/>
          <w:i/>
          <w:iCs/>
          <w:sz w:val="28"/>
          <w:szCs w:val="28"/>
        </w:rPr>
        <w:t>.12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5B6FF1"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  <w:cs/>
        </w:rPr>
        <w:t>บาท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  <w:cs/>
        </w:rPr>
        <w:t>และ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81 </w:t>
      </w:r>
      <w:r w:rsidR="005B6FF1"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</w:t>
      </w:r>
      <w:r w:rsidR="005B6FF1" w:rsidRPr="00D7546C">
        <w:rPr>
          <w:rFonts w:asciiTheme="majorBidi" w:hAnsiTheme="majorBidi" w:cs="Angsana New" w:hint="cs"/>
          <w:i/>
          <w:iCs/>
          <w:sz w:val="28"/>
          <w:szCs w:val="28"/>
          <w:cs/>
        </w:rPr>
        <w:t>ริงกิตมาเลเซีย</w:t>
      </w:r>
      <w:r w:rsidR="005B6FF1" w:rsidRPr="00D7546C">
        <w:rPr>
          <w:rFonts w:asciiTheme="majorBidi" w:hAnsiTheme="majorBidi" w:cs="Angsana New"/>
          <w:i/>
          <w:iCs/>
          <w:sz w:val="28"/>
          <w:szCs w:val="28"/>
          <w:cs/>
        </w:rPr>
        <w:t xml:space="preserve"> (</w:t>
      </w:r>
      <w:r w:rsidR="005B6FF1" w:rsidRPr="00D7546C">
        <w:rPr>
          <w:rFonts w:asciiTheme="majorBidi" w:hAnsiTheme="majorBidi" w:cs="Angsana New" w:hint="cs"/>
          <w:i/>
          <w:iCs/>
          <w:sz w:val="28"/>
          <w:szCs w:val="28"/>
          <w:cs/>
        </w:rPr>
        <w:t>เทียบเท่าเงินบาทจำนวน</w:t>
      </w:r>
      <w:r w:rsidR="005B6FF1" w:rsidRPr="00D7546C">
        <w:rPr>
          <w:rFonts w:asciiTheme="majorBidi" w:hAnsiTheme="majorBidi" w:cs="Angsana New"/>
          <w:i/>
          <w:iCs/>
          <w:sz w:val="28"/>
          <w:szCs w:val="28"/>
          <w:cs/>
        </w:rPr>
        <w:t xml:space="preserve"> </w:t>
      </w:r>
      <w:r w:rsidR="005B6FF1" w:rsidRPr="00D7546C">
        <w:rPr>
          <w:rFonts w:asciiTheme="majorBidi" w:hAnsiTheme="majorBidi" w:cs="Angsana New"/>
          <w:i/>
          <w:iCs/>
          <w:sz w:val="28"/>
          <w:szCs w:val="28"/>
        </w:rPr>
        <w:t>616.48</w:t>
      </w:r>
      <w:r w:rsidR="005B6FF1" w:rsidRPr="00D7546C">
        <w:rPr>
          <w:rFonts w:asciiTheme="majorBidi" w:hAnsiTheme="majorBidi" w:cs="Angsana New"/>
          <w:i/>
          <w:iCs/>
          <w:sz w:val="28"/>
          <w:szCs w:val="28"/>
          <w:cs/>
        </w:rPr>
        <w:t xml:space="preserve"> </w:t>
      </w:r>
      <w:r w:rsidR="005B6FF1" w:rsidRPr="00D7546C">
        <w:rPr>
          <w:rFonts w:asciiTheme="majorBidi" w:hAnsiTheme="majorBidi" w:cs="Angsana New" w:hint="cs"/>
          <w:i/>
          <w:iCs/>
          <w:sz w:val="28"/>
          <w:szCs w:val="28"/>
          <w:cs/>
        </w:rPr>
        <w:t>ล้านบาท</w:t>
      </w:r>
      <w:r w:rsidR="005B6FF1" w:rsidRPr="00D7546C">
        <w:rPr>
          <w:rFonts w:asciiTheme="majorBidi" w:hAnsiTheme="majorBidi" w:cs="Angsana New"/>
          <w:i/>
          <w:iCs/>
          <w:sz w:val="28"/>
          <w:szCs w:val="28"/>
          <w:cs/>
        </w:rPr>
        <w:t>)</w:t>
      </w:r>
      <w:r w:rsidR="005B6FF1" w:rsidRPr="00D7546C">
        <w:rPr>
          <w:rFonts w:asciiTheme="majorBidi" w:hAnsiTheme="majorBidi" w:cstheme="majorBidi"/>
          <w:i/>
          <w:iCs/>
          <w:sz w:val="28"/>
          <w:szCs w:val="28"/>
          <w:cs/>
        </w:rPr>
        <w:t>)</w:t>
      </w:r>
    </w:p>
    <w:p w14:paraId="32560858" w14:textId="55F855B7" w:rsidR="004A5F49" w:rsidRPr="00D7546C" w:rsidRDefault="004A5F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28"/>
          <w:szCs w:val="28"/>
        </w:rPr>
      </w:pPr>
      <w:r w:rsidRPr="00D7546C">
        <w:rPr>
          <w:rFonts w:asciiTheme="majorBidi" w:hAnsiTheme="majorBidi" w:cstheme="majorBidi"/>
          <w:i/>
          <w:iCs/>
          <w:sz w:val="28"/>
          <w:szCs w:val="28"/>
        </w:rPr>
        <w:br w:type="page"/>
      </w:r>
    </w:p>
    <w:p w14:paraId="3F5E1839" w14:textId="584A3813" w:rsidR="00094B1C" w:rsidRPr="00D7546C" w:rsidRDefault="00BA607D" w:rsidP="00BA607D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lastRenderedPageBreak/>
        <w:t>บริษัทร่วม</w:t>
      </w:r>
    </w:p>
    <w:p w14:paraId="6F73C42D" w14:textId="7C97A69D" w:rsidR="00BA607D" w:rsidRPr="00D7546C" w:rsidRDefault="00BA607D" w:rsidP="00BA607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color w:val="FF0000"/>
          <w:sz w:val="28"/>
          <w:szCs w:val="28"/>
        </w:rPr>
      </w:pPr>
    </w:p>
    <w:p w14:paraId="4739EC42" w14:textId="32E01985" w:rsidR="00BA607D" w:rsidRPr="00D7546C" w:rsidRDefault="00BA607D" w:rsidP="00BA607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Pr="00D7546C">
        <w:rPr>
          <w:rFonts w:asciiTheme="majorBidi" w:hAnsiTheme="majorBidi" w:cstheme="majorBidi"/>
          <w:sz w:val="28"/>
          <w:szCs w:val="28"/>
        </w:rPr>
        <w:t xml:space="preserve"> 27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มีนาคม</w:t>
      </w:r>
      <w:r w:rsidRPr="00D7546C">
        <w:rPr>
          <w:rFonts w:asciiTheme="majorBidi" w:hAnsiTheme="majorBidi" w:cstheme="majorBidi"/>
          <w:sz w:val="28"/>
          <w:szCs w:val="28"/>
        </w:rPr>
        <w:t xml:space="preserve"> 2568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บริษัท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 xml:space="preserve"> เบญจพรแลนด์ จำกัด </w:t>
      </w:r>
      <w:r w:rsidRPr="00D7546C">
        <w:rPr>
          <w:rFonts w:asciiTheme="majorBidi" w:hAnsiTheme="majorBidi" w:cstheme="majorBidi"/>
          <w:sz w:val="28"/>
          <w:szCs w:val="28"/>
        </w:rPr>
        <w:t xml:space="preserve">(“BJL”) </w:t>
      </w:r>
      <w:r w:rsidRPr="00D7546C">
        <w:rPr>
          <w:rFonts w:asciiTheme="majorBidi" w:hAnsiTheme="majorBidi" w:cstheme="majorBidi"/>
          <w:sz w:val="28"/>
          <w:szCs w:val="28"/>
          <w:cs/>
        </w:rPr>
        <w:t>ได้ชำระค่าหุ้นสามัญ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 xml:space="preserve">ของบริษัท </w:t>
      </w:r>
      <w:r w:rsidRPr="00D7546C">
        <w:rPr>
          <w:rFonts w:asciiTheme="majorBidi" w:hAnsiTheme="majorBidi" w:cstheme="majorBidi"/>
          <w:sz w:val="28"/>
          <w:szCs w:val="28"/>
        </w:rPr>
        <w:t xml:space="preserve">AA2 </w:t>
      </w:r>
      <w:r w:rsidRPr="00D7546C">
        <w:rPr>
          <w:rFonts w:asciiTheme="majorBidi" w:hAnsiTheme="majorBidi" w:cstheme="majorBidi"/>
          <w:sz w:val="28"/>
          <w:szCs w:val="28"/>
          <w:cs/>
        </w:rPr>
        <w:t>เพิ่ม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เติม ในอัตรา</w:t>
      </w:r>
      <w:r w:rsidR="007B1152" w:rsidRPr="00D7546C">
        <w:rPr>
          <w:rFonts w:asciiTheme="majorBidi" w:hAnsiTheme="majorBidi" w:cstheme="majorBidi"/>
          <w:sz w:val="28"/>
          <w:szCs w:val="28"/>
        </w:rPr>
        <w:br/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หุ้นละ</w:t>
      </w:r>
      <w:r w:rsidRPr="00D7546C">
        <w:rPr>
          <w:rFonts w:asciiTheme="majorBidi" w:hAnsiTheme="majorBidi" w:cstheme="majorBidi"/>
          <w:sz w:val="28"/>
          <w:szCs w:val="28"/>
        </w:rPr>
        <w:t xml:space="preserve"> 6.80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บาทต่อหุ้น ของหุ้นจำนวน</w:t>
      </w:r>
      <w:r w:rsidRPr="00D7546C">
        <w:rPr>
          <w:rFonts w:asciiTheme="majorBidi" w:hAnsiTheme="majorBidi" w:cstheme="majorBidi"/>
          <w:sz w:val="28"/>
          <w:szCs w:val="28"/>
        </w:rPr>
        <w:t xml:space="preserve"> 3.82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ล้านหุ้น เป็นจำนวนเงิน</w:t>
      </w:r>
      <w:r w:rsidRPr="00D7546C">
        <w:rPr>
          <w:rFonts w:asciiTheme="majorBidi" w:hAnsiTheme="majorBidi" w:cstheme="majorBidi"/>
          <w:sz w:val="28"/>
          <w:szCs w:val="28"/>
        </w:rPr>
        <w:t xml:space="preserve"> 25.99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ล้านบาท</w:t>
      </w:r>
    </w:p>
    <w:p w14:paraId="730705BB" w14:textId="77777777" w:rsidR="00BA607D" w:rsidRPr="00D7546C" w:rsidRDefault="00BA607D" w:rsidP="000C0813">
      <w:pPr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0DE77514" w14:textId="5E8F6D39" w:rsidR="00094B1C" w:rsidRPr="00D7546C" w:rsidRDefault="00094B1C" w:rsidP="00094B1C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>การร่วมค้า</w:t>
      </w:r>
    </w:p>
    <w:p w14:paraId="3AA376D4" w14:textId="77777777" w:rsidR="00901F02" w:rsidRPr="00D7546C" w:rsidRDefault="00901F02" w:rsidP="00901F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2C127D61" w14:textId="1B9C65EA" w:rsidR="00901F02" w:rsidRPr="00D7546C" w:rsidRDefault="00901F02" w:rsidP="00901F0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</w:rPr>
        <w:t xml:space="preserve">เมื่อวันที่ </w:t>
      </w:r>
      <w:r w:rsidRPr="00D7546C">
        <w:rPr>
          <w:rFonts w:asciiTheme="majorBidi" w:hAnsiTheme="majorBidi" w:cstheme="majorBidi"/>
          <w:sz w:val="28"/>
          <w:szCs w:val="28"/>
        </w:rPr>
        <w:t>28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มีนาคม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</w:rPr>
        <w:t>2568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BA607D" w:rsidRPr="00D7546C">
        <w:rPr>
          <w:rFonts w:asciiTheme="majorBidi" w:hAnsiTheme="majorBidi" w:cstheme="majorBidi"/>
          <w:sz w:val="28"/>
          <w:szCs w:val="28"/>
        </w:rPr>
        <w:t xml:space="preserve">BJL </w:t>
      </w:r>
      <w:r w:rsidRPr="00D7546C">
        <w:rPr>
          <w:rFonts w:asciiTheme="majorBidi" w:hAnsiTheme="majorBidi" w:cstheme="majorBidi"/>
          <w:sz w:val="28"/>
          <w:szCs w:val="28"/>
          <w:cs/>
        </w:rPr>
        <w:t>ได้เข้าซื้อหุ้นสามัญในบริษัท แอลฟา อินดัสเทรียล แอสเ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ซ</w:t>
      </w:r>
      <w:r w:rsidRPr="00D7546C">
        <w:rPr>
          <w:rFonts w:asciiTheme="majorBidi" w:hAnsiTheme="majorBidi" w:cstheme="majorBidi"/>
          <w:sz w:val="28"/>
          <w:szCs w:val="28"/>
          <w:cs/>
        </w:rPr>
        <w:t>ท จำกัด (“</w:t>
      </w:r>
      <w:r w:rsidRPr="00D7546C">
        <w:rPr>
          <w:rFonts w:asciiTheme="majorBidi" w:hAnsiTheme="majorBidi" w:cstheme="majorBidi"/>
          <w:sz w:val="28"/>
          <w:szCs w:val="28"/>
        </w:rPr>
        <w:t>AAS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”) เป็นจำนวน </w:t>
      </w:r>
      <w:r w:rsidRPr="00D7546C">
        <w:rPr>
          <w:rFonts w:asciiTheme="majorBidi" w:hAnsiTheme="majorBidi" w:cstheme="majorBidi"/>
          <w:sz w:val="28"/>
          <w:szCs w:val="28"/>
        </w:rPr>
        <w:t>49,000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หุ้น คิดเป็นร้อยละ </w:t>
      </w:r>
      <w:r w:rsidRPr="00D7546C">
        <w:rPr>
          <w:rFonts w:asciiTheme="majorBidi" w:hAnsiTheme="majorBidi" w:cstheme="majorBidi"/>
          <w:sz w:val="28"/>
          <w:szCs w:val="28"/>
        </w:rPr>
        <w:t>49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ของจำนวนหุ้นที่ออกและชำระแล้ว เป็นจำนวนเงิน </w:t>
      </w:r>
      <w:r w:rsidRPr="00D7546C">
        <w:rPr>
          <w:rFonts w:asciiTheme="majorBidi" w:hAnsiTheme="majorBidi" w:cstheme="majorBidi"/>
          <w:sz w:val="28"/>
          <w:szCs w:val="28"/>
        </w:rPr>
        <w:t>0.49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ล้านบาท</w:t>
      </w:r>
      <w:r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และ</w:t>
      </w:r>
      <w:r w:rsidR="00185A56" w:rsidRPr="00D7546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185A56" w:rsidRPr="00D7546C">
        <w:rPr>
          <w:rFonts w:asciiTheme="majorBidi" w:hAnsiTheme="majorBidi" w:cstheme="majorBidi"/>
          <w:sz w:val="28"/>
          <w:szCs w:val="28"/>
        </w:rPr>
        <w:t xml:space="preserve">AAS </w:t>
      </w:r>
      <w:r w:rsidRPr="00D7546C">
        <w:rPr>
          <w:rFonts w:asciiTheme="majorBidi" w:hAnsiTheme="majorBidi" w:cstheme="majorBidi"/>
          <w:sz w:val="28"/>
          <w:szCs w:val="28"/>
          <w:cs/>
        </w:rPr>
        <w:t>ได้เพิ่ม</w:t>
      </w:r>
      <w:r w:rsidR="00185A56" w:rsidRPr="00D7546C">
        <w:rPr>
          <w:rFonts w:asciiTheme="majorBidi" w:hAnsiTheme="majorBidi" w:cstheme="majorBidi"/>
          <w:sz w:val="28"/>
          <w:szCs w:val="28"/>
        </w:rPr>
        <w:br/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ทุนจดทะเบียนจาก </w:t>
      </w:r>
      <w:r w:rsidRPr="00D7546C">
        <w:rPr>
          <w:rFonts w:asciiTheme="majorBidi" w:hAnsiTheme="majorBidi" w:cstheme="majorBidi"/>
          <w:sz w:val="28"/>
          <w:szCs w:val="28"/>
        </w:rPr>
        <w:t>1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ล้านบาท เป็น </w:t>
      </w:r>
      <w:r w:rsidRPr="00D7546C">
        <w:rPr>
          <w:rFonts w:asciiTheme="majorBidi" w:hAnsiTheme="majorBidi" w:cstheme="majorBidi"/>
          <w:sz w:val="28"/>
          <w:szCs w:val="28"/>
        </w:rPr>
        <w:t>200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ล้านบาท โดยการออกหุ้นสามัญใหม่จำนวน </w:t>
      </w:r>
      <w:r w:rsidRPr="00D7546C">
        <w:rPr>
          <w:rFonts w:asciiTheme="majorBidi" w:hAnsiTheme="majorBidi" w:cstheme="majorBidi"/>
          <w:sz w:val="28"/>
          <w:szCs w:val="28"/>
        </w:rPr>
        <w:t>19.90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ล้านหุ้น มูลค่าที่ตราไว้หุ้นละ </w:t>
      </w:r>
      <w:r w:rsidR="00185A56" w:rsidRPr="00D7546C">
        <w:rPr>
          <w:rFonts w:asciiTheme="majorBidi" w:hAnsiTheme="majorBidi" w:cstheme="majorBidi"/>
          <w:sz w:val="28"/>
          <w:szCs w:val="28"/>
        </w:rPr>
        <w:br/>
      </w:r>
      <w:r w:rsidRPr="00D7546C">
        <w:rPr>
          <w:rFonts w:asciiTheme="majorBidi" w:hAnsiTheme="majorBidi" w:cstheme="majorBidi"/>
          <w:sz w:val="28"/>
          <w:szCs w:val="28"/>
        </w:rPr>
        <w:t>10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บาท ให้แก่ผู้ถือหุ้นเดิม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 xml:space="preserve">คือ </w:t>
      </w:r>
      <w:r w:rsidR="000A7F26" w:rsidRPr="00D7546C">
        <w:rPr>
          <w:rFonts w:asciiTheme="majorBidi" w:hAnsiTheme="majorBidi" w:cstheme="majorBidi"/>
          <w:sz w:val="28"/>
          <w:szCs w:val="28"/>
        </w:rPr>
        <w:t>BJL</w:t>
      </w:r>
      <w:r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จำนวน </w:t>
      </w:r>
      <w:r w:rsidRPr="00D7546C">
        <w:rPr>
          <w:rFonts w:asciiTheme="majorBidi" w:hAnsiTheme="majorBidi" w:cstheme="majorBidi"/>
          <w:sz w:val="28"/>
          <w:szCs w:val="28"/>
        </w:rPr>
        <w:t>9.75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ล้านหุ้น และ </w:t>
      </w:r>
      <w:r w:rsidRPr="00D7546C">
        <w:rPr>
          <w:rFonts w:asciiTheme="majorBidi" w:hAnsiTheme="majorBidi" w:cstheme="majorBidi"/>
          <w:sz w:val="28"/>
          <w:szCs w:val="28"/>
        </w:rPr>
        <w:t xml:space="preserve">ALPHA 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จำนวน </w:t>
      </w:r>
      <w:r w:rsidRPr="00D7546C">
        <w:rPr>
          <w:rFonts w:asciiTheme="majorBidi" w:hAnsiTheme="majorBidi" w:cstheme="majorBidi"/>
          <w:sz w:val="28"/>
          <w:szCs w:val="28"/>
        </w:rPr>
        <w:t>10.15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ล้านหุ้น โดยเรียกชำระค่าหุ้น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ในอัตราหุ้นละ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</w:rPr>
        <w:t>4.50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บาทต่อหุ้น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ทั้งนี้</w:t>
      </w:r>
      <w:r w:rsidR="00A52A03" w:rsidRPr="00D7546C">
        <w:rPr>
          <w:rFonts w:asciiTheme="majorBidi" w:hAnsiTheme="majorBidi" w:cstheme="majorBidi"/>
          <w:sz w:val="28"/>
          <w:szCs w:val="28"/>
        </w:rPr>
        <w:t xml:space="preserve"> BJL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ได้</w:t>
      </w:r>
      <w:r w:rsidRPr="00D7546C">
        <w:rPr>
          <w:rFonts w:asciiTheme="majorBidi" w:hAnsiTheme="majorBidi" w:cstheme="majorBidi"/>
          <w:sz w:val="28"/>
          <w:szCs w:val="28"/>
          <w:cs/>
        </w:rPr>
        <w:t>จ่ายชำระเงิน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ค่าหุ้นดังกล่าวเป็น</w:t>
      </w:r>
      <w:r w:rsidRPr="00D7546C">
        <w:rPr>
          <w:rFonts w:asciiTheme="majorBidi" w:hAnsiTheme="majorBidi" w:cstheme="majorBidi"/>
          <w:sz w:val="28"/>
          <w:szCs w:val="28"/>
          <w:cs/>
        </w:rPr>
        <w:t>จำนวน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</w:rPr>
        <w:t>43.88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ล้านบาท</w:t>
      </w:r>
    </w:p>
    <w:p w14:paraId="38C526FD" w14:textId="77777777" w:rsidR="009F0E78" w:rsidRPr="00D7546C" w:rsidRDefault="009F0E7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28"/>
          <w:szCs w:val="28"/>
        </w:rPr>
      </w:pPr>
    </w:p>
    <w:p w14:paraId="4843F738" w14:textId="77777777" w:rsidR="000925F8" w:rsidRPr="00D7546C" w:rsidRDefault="000925F8" w:rsidP="000925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>หลักทรัพย์ค้ำประกัน</w:t>
      </w:r>
    </w:p>
    <w:p w14:paraId="727006D1" w14:textId="77777777" w:rsidR="000925F8" w:rsidRPr="00D7546C" w:rsidRDefault="000925F8" w:rsidP="000925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4EC27A35" w14:textId="21DC74F0" w:rsidR="000925F8" w:rsidRPr="00D7546C" w:rsidRDefault="000925F8" w:rsidP="000925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D7546C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Pr="00D7546C">
        <w:rPr>
          <w:rFonts w:asciiTheme="majorBidi" w:hAnsiTheme="majorBidi" w:cstheme="majorBidi"/>
          <w:sz w:val="28"/>
          <w:szCs w:val="28"/>
        </w:rPr>
        <w:t>3</w:t>
      </w:r>
      <w:r w:rsidR="006D5249" w:rsidRPr="00D7546C">
        <w:rPr>
          <w:rFonts w:asciiTheme="majorBidi" w:hAnsiTheme="majorBidi" w:cstheme="majorBidi"/>
          <w:sz w:val="28"/>
          <w:szCs w:val="28"/>
        </w:rPr>
        <w:t xml:space="preserve">1 </w:t>
      </w:r>
      <w:r w:rsidR="006D5249" w:rsidRPr="00D7546C">
        <w:rPr>
          <w:rFonts w:asciiTheme="majorBidi" w:hAnsiTheme="majorBidi" w:cstheme="majorBidi"/>
          <w:sz w:val="28"/>
          <w:szCs w:val="28"/>
          <w:cs/>
        </w:rPr>
        <w:t xml:space="preserve">มีนาคม </w:t>
      </w:r>
      <w:r w:rsidRPr="00D7546C">
        <w:rPr>
          <w:rFonts w:asciiTheme="majorBidi" w:hAnsiTheme="majorBidi" w:cstheme="majorBidi"/>
          <w:sz w:val="28"/>
          <w:szCs w:val="28"/>
        </w:rPr>
        <w:t>256</w:t>
      </w:r>
      <w:r w:rsidR="00DF0569" w:rsidRPr="00D7546C">
        <w:rPr>
          <w:rFonts w:asciiTheme="majorBidi" w:hAnsiTheme="majorBidi" w:cstheme="majorBidi"/>
          <w:sz w:val="28"/>
          <w:szCs w:val="28"/>
        </w:rPr>
        <w:t>8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เงินลงทุนในบริษัท</w:t>
      </w:r>
      <w:r w:rsidRPr="00D7546C">
        <w:rPr>
          <w:rFonts w:asciiTheme="majorBidi" w:hAnsiTheme="majorBidi" w:cstheme="majorBidi"/>
          <w:sz w:val="28"/>
          <w:szCs w:val="28"/>
        </w:rPr>
        <w:t xml:space="preserve"> TMS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ราคาทุนจำนว</w:t>
      </w:r>
      <w:r w:rsidR="00E30A34" w:rsidRPr="00D7546C">
        <w:rPr>
          <w:rFonts w:asciiTheme="majorBidi" w:hAnsiTheme="majorBidi" w:cstheme="majorBidi"/>
          <w:sz w:val="28"/>
          <w:szCs w:val="28"/>
          <w:cs/>
        </w:rPr>
        <w:t>น</w:t>
      </w:r>
      <w:r w:rsidR="00D20DE1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="005B6FF1" w:rsidRPr="00D7546C">
        <w:rPr>
          <w:rFonts w:asciiTheme="majorBidi" w:hAnsiTheme="majorBidi" w:cstheme="majorBidi"/>
          <w:sz w:val="28"/>
          <w:szCs w:val="28"/>
        </w:rPr>
        <w:t>163.80</w:t>
      </w:r>
      <w:r w:rsidR="00E1282A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AA155F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ใช้เป็นหลักประกันวงเงินกู้ยืมระยะยาวกับสถาบันการเงิน (ดูหมายเหตุข้อ </w:t>
      </w:r>
      <w:r w:rsidR="005B6FF1" w:rsidRPr="00D7546C">
        <w:rPr>
          <w:rFonts w:asciiTheme="majorBidi" w:hAnsiTheme="majorBidi" w:cstheme="majorBidi"/>
          <w:sz w:val="28"/>
          <w:szCs w:val="28"/>
        </w:rPr>
        <w:t>6</w:t>
      </w:r>
      <w:r w:rsidRPr="00D7546C">
        <w:rPr>
          <w:rFonts w:asciiTheme="majorBidi" w:hAnsiTheme="majorBidi" w:cstheme="majorBidi"/>
          <w:sz w:val="28"/>
          <w:szCs w:val="28"/>
          <w:cs/>
        </w:rPr>
        <w:t>)</w:t>
      </w:r>
      <w:r w:rsidRPr="00D7546C">
        <w:rPr>
          <w:rFonts w:asciiTheme="majorBidi" w:hAnsiTheme="majorBidi" w:cstheme="majorBidi"/>
          <w:sz w:val="30"/>
          <w:szCs w:val="30"/>
        </w:rPr>
        <w:tab/>
      </w:r>
    </w:p>
    <w:p w14:paraId="44CAA870" w14:textId="3A9C97E8" w:rsidR="00D477B6" w:rsidRPr="00D7546C" w:rsidRDefault="00D477B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</w:p>
    <w:p w14:paraId="2F087B68" w14:textId="30DBBD90" w:rsidR="000925F8" w:rsidRPr="00D7546C" w:rsidRDefault="000925F8" w:rsidP="000925F8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D7546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เงินลงทุนในบริษัท</w:t>
      </w:r>
      <w:r w:rsidR="00C516E7" w:rsidRPr="00D7546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ย่อย</w:t>
      </w:r>
    </w:p>
    <w:p w14:paraId="069C2DBE" w14:textId="185567C3" w:rsidR="00F54DE1" w:rsidRPr="00D7546C" w:rsidRDefault="00F54DE1" w:rsidP="00BE5B2C">
      <w:pPr>
        <w:ind w:left="540"/>
        <w:rPr>
          <w:rFonts w:asciiTheme="majorBidi" w:hAnsiTheme="majorBidi" w:cstheme="majorBidi"/>
          <w:sz w:val="28"/>
          <w:szCs w:val="28"/>
        </w:rPr>
      </w:pP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6390"/>
        <w:gridCol w:w="1028"/>
        <w:gridCol w:w="1762"/>
      </w:tblGrid>
      <w:tr w:rsidR="0059461B" w:rsidRPr="00D7546C" w14:paraId="1AB39768" w14:textId="77777777" w:rsidTr="00987FF5">
        <w:trPr>
          <w:tblHeader/>
        </w:trPr>
        <w:tc>
          <w:tcPr>
            <w:tcW w:w="6390" w:type="dxa"/>
            <w:vAlign w:val="bottom"/>
          </w:tcPr>
          <w:p w14:paraId="77A6A754" w14:textId="77777777" w:rsidR="0059461B" w:rsidRPr="00D7546C" w:rsidRDefault="0059461B" w:rsidP="00987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รายการเคลื่อนไหวที่มีสาระสำคัญ</w:t>
            </w:r>
          </w:p>
          <w:p w14:paraId="4F6E446A" w14:textId="1AAB234F" w:rsidR="0059461B" w:rsidRPr="00D7546C" w:rsidRDefault="0059461B" w:rsidP="00987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 สำหรับงวดสามเดือนสิ้นสุดวันที่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31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มีนาคม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2568</w:t>
            </w:r>
          </w:p>
        </w:tc>
        <w:tc>
          <w:tcPr>
            <w:tcW w:w="1028" w:type="dxa"/>
            <w:vAlign w:val="bottom"/>
          </w:tcPr>
          <w:p w14:paraId="54437CEF" w14:textId="77777777" w:rsidR="0059461B" w:rsidRPr="00D7546C" w:rsidRDefault="0059461B" w:rsidP="00987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762" w:type="dxa"/>
            <w:vAlign w:val="center"/>
          </w:tcPr>
          <w:p w14:paraId="3C1CC247" w14:textId="77777777" w:rsidR="0059461B" w:rsidRPr="00D7546C" w:rsidRDefault="0059461B" w:rsidP="00987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งบการเงิน</w:t>
            </w:r>
          </w:p>
          <w:p w14:paraId="3655F563" w14:textId="77777777" w:rsidR="0059461B" w:rsidRPr="00D7546C" w:rsidRDefault="0059461B" w:rsidP="00987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59461B" w:rsidRPr="00D7546C" w14:paraId="42F31688" w14:textId="77777777" w:rsidTr="00987FF5">
        <w:trPr>
          <w:tblHeader/>
        </w:trPr>
        <w:tc>
          <w:tcPr>
            <w:tcW w:w="6390" w:type="dxa"/>
            <w:shd w:val="clear" w:color="auto" w:fill="auto"/>
            <w:vAlign w:val="bottom"/>
          </w:tcPr>
          <w:p w14:paraId="76C42C59" w14:textId="77777777" w:rsidR="0059461B" w:rsidRPr="00D7546C" w:rsidRDefault="0059461B" w:rsidP="00987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028" w:type="dxa"/>
          </w:tcPr>
          <w:p w14:paraId="5EE63BAE" w14:textId="77777777" w:rsidR="0059461B" w:rsidRPr="00D7546C" w:rsidRDefault="0059461B" w:rsidP="00987FF5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762" w:type="dxa"/>
          </w:tcPr>
          <w:p w14:paraId="418C6B09" w14:textId="77777777" w:rsidR="0059461B" w:rsidRPr="00D7546C" w:rsidRDefault="0059461B" w:rsidP="00987FF5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59461B" w:rsidRPr="00D7546C" w14:paraId="0DA11556" w14:textId="77777777" w:rsidTr="00987FF5">
        <w:tc>
          <w:tcPr>
            <w:tcW w:w="6390" w:type="dxa"/>
            <w:vAlign w:val="bottom"/>
          </w:tcPr>
          <w:p w14:paraId="02B42638" w14:textId="77777777" w:rsidR="0059461B" w:rsidRPr="00D7546C" w:rsidRDefault="0059461B" w:rsidP="00987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028" w:type="dxa"/>
          </w:tcPr>
          <w:p w14:paraId="542AD868" w14:textId="77777777" w:rsidR="0059461B" w:rsidRPr="00D7546C" w:rsidRDefault="0059461B" w:rsidP="00987FF5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62" w:type="dxa"/>
          </w:tcPr>
          <w:p w14:paraId="0ABCF21E" w14:textId="77777777" w:rsidR="0059461B" w:rsidRPr="00D7546C" w:rsidRDefault="0059461B" w:rsidP="00987FF5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59461B" w:rsidRPr="00D7546C" w14:paraId="603AE442" w14:textId="77777777" w:rsidTr="00987FF5">
        <w:tc>
          <w:tcPr>
            <w:tcW w:w="6390" w:type="dxa"/>
            <w:vAlign w:val="bottom"/>
          </w:tcPr>
          <w:p w14:paraId="77BC2CB3" w14:textId="397A60F0" w:rsidR="0059461B" w:rsidRPr="00D7546C" w:rsidRDefault="0059461B" w:rsidP="00987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มกราคม 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028" w:type="dxa"/>
          </w:tcPr>
          <w:p w14:paraId="090BD288" w14:textId="77777777" w:rsidR="0059461B" w:rsidRPr="00D7546C" w:rsidRDefault="0059461B" w:rsidP="00987FF5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62" w:type="dxa"/>
            <w:shd w:val="clear" w:color="auto" w:fill="auto"/>
          </w:tcPr>
          <w:p w14:paraId="2598567E" w14:textId="48EF7372" w:rsidR="0059461B" w:rsidRPr="00D7546C" w:rsidRDefault="006120A7" w:rsidP="00987FF5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9,635,164</w:t>
            </w:r>
          </w:p>
        </w:tc>
      </w:tr>
      <w:tr w:rsidR="0059461B" w:rsidRPr="00D7546C" w14:paraId="43F87EC9" w14:textId="77777777" w:rsidTr="00987FF5">
        <w:tc>
          <w:tcPr>
            <w:tcW w:w="6390" w:type="dxa"/>
            <w:vAlign w:val="bottom"/>
          </w:tcPr>
          <w:p w14:paraId="4E539290" w14:textId="71D1072B" w:rsidR="0059461B" w:rsidRPr="00D7546C" w:rsidRDefault="0059461B" w:rsidP="00987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ขาดทุนจากการด้อยค่า</w:t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ของเงินลงทุนในบริษัทย่อย</w:t>
            </w:r>
          </w:p>
        </w:tc>
        <w:tc>
          <w:tcPr>
            <w:tcW w:w="1028" w:type="dxa"/>
          </w:tcPr>
          <w:p w14:paraId="772A8F4D" w14:textId="77777777" w:rsidR="0059461B" w:rsidRPr="00D7546C" w:rsidRDefault="0059461B" w:rsidP="00987FF5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62" w:type="dxa"/>
            <w:shd w:val="clear" w:color="auto" w:fill="auto"/>
          </w:tcPr>
          <w:p w14:paraId="36C879E1" w14:textId="53D83265" w:rsidR="0059461B" w:rsidRPr="00D7546C" w:rsidRDefault="0059461B" w:rsidP="006120A7">
            <w:pPr>
              <w:pStyle w:val="acctfourfigures"/>
              <w:tabs>
                <w:tab w:val="clear" w:pos="765"/>
              </w:tabs>
              <w:spacing w:line="240" w:lineRule="auto"/>
              <w:ind w:right="72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(4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5,000)</w:t>
            </w:r>
          </w:p>
        </w:tc>
      </w:tr>
      <w:tr w:rsidR="0059461B" w:rsidRPr="00D7546C" w14:paraId="67883B26" w14:textId="77777777" w:rsidTr="00987FF5">
        <w:tc>
          <w:tcPr>
            <w:tcW w:w="6390" w:type="dxa"/>
            <w:vAlign w:val="bottom"/>
          </w:tcPr>
          <w:p w14:paraId="2F24BAE4" w14:textId="51C2CDE0" w:rsidR="0059461B" w:rsidRPr="00D7546C" w:rsidRDefault="0059461B" w:rsidP="00987FF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31 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มีนาคม 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2568</w:t>
            </w:r>
          </w:p>
        </w:tc>
        <w:tc>
          <w:tcPr>
            <w:tcW w:w="1028" w:type="dxa"/>
          </w:tcPr>
          <w:p w14:paraId="2F227673" w14:textId="77777777" w:rsidR="0059461B" w:rsidRPr="00D7546C" w:rsidRDefault="0059461B" w:rsidP="00987FF5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1762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826E767" w14:textId="3194A2BF" w:rsidR="0059461B" w:rsidRPr="00D7546C" w:rsidRDefault="006120A7" w:rsidP="00987FF5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9,590,164</w:t>
            </w:r>
          </w:p>
        </w:tc>
      </w:tr>
    </w:tbl>
    <w:p w14:paraId="07B1F515" w14:textId="77777777" w:rsidR="0059461B" w:rsidRPr="00D7546C" w:rsidRDefault="0059461B" w:rsidP="00EB74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7878909E" w14:textId="01067573" w:rsidR="00D477B6" w:rsidRPr="00D7546C" w:rsidRDefault="00D477B6" w:rsidP="00D477B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7"/>
          <w:szCs w:val="27"/>
        </w:rPr>
      </w:pPr>
      <w:r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>การ</w:t>
      </w:r>
      <w:r w:rsidR="00712844"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>จำหน่ายเงินลงทุน</w:t>
      </w:r>
      <w:r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>ใน</w:t>
      </w:r>
      <w:r w:rsidR="00712844"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>บริษัท</w:t>
      </w:r>
      <w:r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i/>
          <w:iCs/>
          <w:sz w:val="28"/>
          <w:szCs w:val="28"/>
        </w:rPr>
        <w:t>Chi Shan Long Feng Food Co., Ltd</w:t>
      </w:r>
      <w:r w:rsidRPr="00D7546C">
        <w:rPr>
          <w:rFonts w:asciiTheme="majorBidi" w:hAnsiTheme="majorBidi" w:cstheme="majorBidi"/>
          <w:i/>
          <w:iCs/>
          <w:sz w:val="27"/>
          <w:szCs w:val="27"/>
        </w:rPr>
        <w:t>.</w:t>
      </w:r>
    </w:p>
    <w:p w14:paraId="3273448A" w14:textId="77777777" w:rsidR="00D477B6" w:rsidRPr="00D7546C" w:rsidRDefault="00D477B6" w:rsidP="008C345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7"/>
          <w:szCs w:val="27"/>
        </w:rPr>
      </w:pPr>
    </w:p>
    <w:p w14:paraId="658A8C67" w14:textId="3747205A" w:rsidR="00D11F4C" w:rsidRPr="00D7546C" w:rsidRDefault="00E069BD" w:rsidP="00E069B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  <w:r w:rsidRPr="00D7546C">
        <w:rPr>
          <w:rFonts w:asciiTheme="majorBidi" w:hAnsiTheme="majorBidi" w:cs="Angsana New" w:hint="cs"/>
          <w:sz w:val="28"/>
          <w:szCs w:val="28"/>
          <w:cs/>
        </w:rPr>
        <w:t>เมื่อวันที่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/>
          <w:sz w:val="28"/>
          <w:szCs w:val="28"/>
        </w:rPr>
        <w:t>18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กุมภาพันธ์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/>
          <w:sz w:val="28"/>
          <w:szCs w:val="28"/>
        </w:rPr>
        <w:t>2568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FE3E55" w:rsidRPr="00D7546C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="001C2B1D" w:rsidRPr="00D7546C">
        <w:rPr>
          <w:rFonts w:asciiTheme="majorBidi" w:hAnsiTheme="majorBidi" w:cs="Angsana New"/>
          <w:sz w:val="28"/>
          <w:szCs w:val="28"/>
        </w:rPr>
        <w:t xml:space="preserve"> </w:t>
      </w:r>
      <w:r w:rsidR="00FE3E55" w:rsidRPr="00D7546C">
        <w:rPr>
          <w:rFonts w:asciiTheme="majorBidi" w:hAnsiTheme="majorBidi" w:cs="Angsana New" w:hint="cs"/>
          <w:sz w:val="28"/>
          <w:szCs w:val="28"/>
          <w:cs/>
        </w:rPr>
        <w:t>โกลบอล</w:t>
      </w:r>
      <w:r w:rsidR="00FE3E55"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FE3E55" w:rsidRPr="00D7546C">
        <w:rPr>
          <w:rFonts w:asciiTheme="majorBidi" w:hAnsiTheme="majorBidi" w:cs="Angsana New" w:hint="cs"/>
          <w:sz w:val="28"/>
          <w:szCs w:val="28"/>
          <w:cs/>
        </w:rPr>
        <w:t>ฟู้ดเซอร์วิส</w:t>
      </w:r>
      <w:r w:rsidR="00FE3E55"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FE3E55" w:rsidRPr="00D7546C">
        <w:rPr>
          <w:rFonts w:asciiTheme="majorBidi" w:hAnsiTheme="majorBidi" w:cs="Angsana New" w:hint="cs"/>
          <w:sz w:val="28"/>
          <w:szCs w:val="28"/>
          <w:cs/>
        </w:rPr>
        <w:t>เน็ตเวิร์ก</w:t>
      </w:r>
      <w:r w:rsidR="00FE3E55"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FE3E55" w:rsidRPr="00D7546C">
        <w:rPr>
          <w:rFonts w:asciiTheme="majorBidi" w:hAnsiTheme="majorBidi" w:cs="Angsana New" w:hint="cs"/>
          <w:sz w:val="28"/>
          <w:szCs w:val="28"/>
          <w:cs/>
        </w:rPr>
        <w:t>จำกัด</w:t>
      </w:r>
      <w:r w:rsidR="00FE3E55" w:rsidRPr="00D7546C">
        <w:rPr>
          <w:rFonts w:asciiTheme="majorBidi" w:hAnsiTheme="majorBidi" w:cs="Angsana New"/>
          <w:sz w:val="28"/>
          <w:szCs w:val="28"/>
          <w:cs/>
        </w:rPr>
        <w:t xml:space="preserve"> (“</w:t>
      </w:r>
      <w:r w:rsidR="00FE3E55" w:rsidRPr="00D7546C">
        <w:rPr>
          <w:rFonts w:asciiTheme="majorBidi" w:hAnsiTheme="majorBidi" w:cs="Angsana New"/>
          <w:sz w:val="28"/>
          <w:szCs w:val="28"/>
        </w:rPr>
        <w:t>GFS”)</w:t>
      </w:r>
      <w:r w:rsidR="00F143FB" w:rsidRPr="00D7546C">
        <w:rPr>
          <w:rFonts w:asciiTheme="majorBidi" w:hAnsiTheme="majorBidi" w:cs="Angsana New" w:hint="cs"/>
          <w:sz w:val="28"/>
          <w:szCs w:val="28"/>
          <w:cs/>
        </w:rPr>
        <w:t xml:space="preserve"> ซึ่งเป็นบริษัทย่อยแห่งหนึ่ง</w:t>
      </w:r>
      <w:r w:rsidR="00F143FB"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ได้ขายเงินลงทุนทั้งหมดใน</w:t>
      </w:r>
      <w:r w:rsidR="002342D5" w:rsidRPr="00D7546C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FE3E55" w:rsidRPr="00D7546C">
        <w:rPr>
          <w:rFonts w:asciiTheme="majorBidi" w:hAnsiTheme="majorBidi" w:cs="Angsana New"/>
          <w:sz w:val="28"/>
          <w:szCs w:val="28"/>
        </w:rPr>
        <w:t xml:space="preserve">Chi Shan Long Feng Food Co., Ltd. (“CSLF”)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ซึ่งเป็นบริษัทย่อยทางอ้อมของกลุ่มบริษัท</w:t>
      </w:r>
      <w:r w:rsidR="00225A48" w:rsidRPr="00D7546C">
        <w:rPr>
          <w:rFonts w:asciiTheme="majorBidi" w:hAnsiTheme="majorBidi" w:cs="Angsana New" w:hint="cs"/>
          <w:sz w:val="28"/>
          <w:szCs w:val="28"/>
          <w:cs/>
        </w:rPr>
        <w:t>ในสัดส่วน</w:t>
      </w:r>
      <w:r w:rsidR="002342D5" w:rsidRPr="00D7546C">
        <w:rPr>
          <w:rFonts w:asciiTheme="majorBidi" w:hAnsiTheme="majorBidi" w:cs="Angsana New"/>
          <w:sz w:val="28"/>
          <w:szCs w:val="28"/>
          <w:cs/>
        </w:rPr>
        <w:br/>
      </w:r>
      <w:r w:rsidR="00225A48" w:rsidRPr="00D7546C">
        <w:rPr>
          <w:rFonts w:asciiTheme="majorBidi" w:hAnsiTheme="majorBidi" w:cs="Angsana New" w:hint="cs"/>
          <w:sz w:val="28"/>
          <w:szCs w:val="28"/>
          <w:cs/>
        </w:rPr>
        <w:t>ร้อยละ</w:t>
      </w:r>
      <w:r w:rsidR="00225A48" w:rsidRPr="00D7546C">
        <w:rPr>
          <w:rFonts w:asciiTheme="majorBidi" w:hAnsiTheme="majorBidi" w:cs="Angsana New"/>
          <w:sz w:val="28"/>
          <w:szCs w:val="28"/>
        </w:rPr>
        <w:t xml:space="preserve"> 60 </w:t>
      </w:r>
      <w:r w:rsidR="00225A48" w:rsidRPr="00D7546C">
        <w:rPr>
          <w:rFonts w:asciiTheme="majorBidi" w:hAnsiTheme="majorBidi" w:cs="Angsana New" w:hint="cs"/>
          <w:sz w:val="28"/>
          <w:szCs w:val="28"/>
          <w:cs/>
        </w:rPr>
        <w:t>ของทุนจดทะเบียน</w:t>
      </w:r>
      <w:r w:rsidRPr="00D7546C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F119B6" w:rsidRPr="00D7546C">
        <w:rPr>
          <w:rFonts w:asciiTheme="majorBidi" w:hAnsiTheme="majorBidi" w:cs="Angsana New" w:hint="cs"/>
          <w:sz w:val="28"/>
          <w:szCs w:val="28"/>
          <w:cs/>
        </w:rPr>
        <w:t xml:space="preserve">โดยมีมูลค่ายุติธรรมของสิ่งตอบแทนที่ได้รับเป็นจำนวนเงิน </w:t>
      </w:r>
      <w:r w:rsidR="000C7F12" w:rsidRPr="00D7546C">
        <w:rPr>
          <w:rFonts w:asciiTheme="majorBidi" w:hAnsiTheme="majorBidi" w:cs="Angsana New"/>
          <w:sz w:val="28"/>
          <w:szCs w:val="28"/>
        </w:rPr>
        <w:t xml:space="preserve">155.70 </w:t>
      </w:r>
      <w:r w:rsidR="000C7F12" w:rsidRPr="00D7546C">
        <w:rPr>
          <w:rFonts w:asciiTheme="majorBidi" w:hAnsiTheme="majorBidi" w:cs="Angsana New" w:hint="cs"/>
          <w:sz w:val="28"/>
          <w:szCs w:val="28"/>
          <w:cs/>
        </w:rPr>
        <w:t xml:space="preserve">ล้านดอลล่าร์ไต้หวัน หรือเทียบเท่า </w:t>
      </w:r>
      <w:r w:rsidR="000C7F12" w:rsidRPr="00D7546C">
        <w:rPr>
          <w:rFonts w:asciiTheme="majorBidi" w:hAnsiTheme="majorBidi" w:cs="Angsana New"/>
          <w:sz w:val="28"/>
          <w:szCs w:val="28"/>
        </w:rPr>
        <w:t>1</w:t>
      </w:r>
      <w:r w:rsidR="00225A48" w:rsidRPr="00D7546C">
        <w:rPr>
          <w:rFonts w:asciiTheme="majorBidi" w:hAnsiTheme="majorBidi" w:cs="Angsana New"/>
          <w:sz w:val="28"/>
          <w:szCs w:val="28"/>
        </w:rPr>
        <w:t>48.58</w:t>
      </w:r>
      <w:r w:rsidR="000C7F12" w:rsidRPr="00D7546C">
        <w:rPr>
          <w:rFonts w:asciiTheme="majorBidi" w:hAnsiTheme="majorBidi" w:cs="Angsana New"/>
          <w:sz w:val="28"/>
          <w:szCs w:val="28"/>
        </w:rPr>
        <w:t xml:space="preserve"> </w:t>
      </w:r>
      <w:r w:rsidR="000C7F12" w:rsidRPr="00D7546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="00F119B6" w:rsidRPr="00D7546C">
        <w:rPr>
          <w:rFonts w:asciiTheme="majorBidi" w:hAnsiTheme="majorBidi" w:cs="Angsana New" w:hint="cs"/>
          <w:sz w:val="28"/>
          <w:szCs w:val="28"/>
          <w:cs/>
        </w:rPr>
        <w:t xml:space="preserve"> ส่งผลให้</w:t>
      </w:r>
      <w:r w:rsidR="00FE3E55" w:rsidRPr="00D7546C">
        <w:rPr>
          <w:rFonts w:asciiTheme="majorBidi" w:hAnsiTheme="majorBidi" w:cs="Angsana New" w:hint="cs"/>
          <w:sz w:val="28"/>
          <w:szCs w:val="28"/>
          <w:cs/>
        </w:rPr>
        <w:t xml:space="preserve">บริษัท </w:t>
      </w:r>
      <w:r w:rsidR="00FE3E55" w:rsidRPr="00D7546C">
        <w:rPr>
          <w:rFonts w:asciiTheme="majorBidi" w:hAnsiTheme="majorBidi" w:cs="Angsana New"/>
          <w:sz w:val="28"/>
          <w:szCs w:val="28"/>
        </w:rPr>
        <w:t xml:space="preserve">CSLF </w:t>
      </w:r>
      <w:r w:rsidR="00FE3E55" w:rsidRPr="00D7546C">
        <w:rPr>
          <w:rFonts w:asciiTheme="majorBidi" w:hAnsiTheme="majorBidi" w:cs="Angsana New" w:hint="cs"/>
          <w:sz w:val="28"/>
          <w:szCs w:val="28"/>
          <w:cs/>
        </w:rPr>
        <w:t>สิ้นสุดการเป็นบริษัทย่อยของ</w:t>
      </w:r>
      <w:r w:rsidR="00F119B6" w:rsidRPr="00D7546C">
        <w:rPr>
          <w:rFonts w:asciiTheme="majorBidi" w:hAnsiTheme="majorBidi" w:cs="Angsana New" w:hint="cs"/>
          <w:sz w:val="28"/>
          <w:szCs w:val="28"/>
          <w:cs/>
        </w:rPr>
        <w:t>กลุ่มบริษัท</w:t>
      </w:r>
      <w:r w:rsidR="00FE3E55" w:rsidRPr="00D7546C">
        <w:rPr>
          <w:rFonts w:asciiTheme="majorBidi" w:hAnsiTheme="majorBidi" w:cs="Angsana New" w:hint="cs"/>
          <w:sz w:val="28"/>
          <w:szCs w:val="28"/>
          <w:cs/>
        </w:rPr>
        <w:t xml:space="preserve"> ทั้งนี้กลุ่มบริษัท</w:t>
      </w:r>
      <w:r w:rsidR="000C7F12" w:rsidRPr="00D7546C">
        <w:rPr>
          <w:rFonts w:asciiTheme="majorBidi" w:hAnsiTheme="majorBidi" w:cs="Angsana New" w:hint="cs"/>
          <w:sz w:val="28"/>
          <w:szCs w:val="28"/>
          <w:cs/>
        </w:rPr>
        <w:t>รับรู้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กำไร</w:t>
      </w:r>
      <w:r w:rsidR="00F119B6" w:rsidRPr="00D7546C">
        <w:rPr>
          <w:rFonts w:asciiTheme="majorBidi" w:hAnsiTheme="majorBidi" w:cs="Angsana New" w:hint="cs"/>
          <w:sz w:val="28"/>
          <w:szCs w:val="28"/>
          <w:cs/>
        </w:rPr>
        <w:t>จากการ</w:t>
      </w:r>
      <w:r w:rsidR="00FE3E55" w:rsidRPr="00D7546C">
        <w:rPr>
          <w:rFonts w:asciiTheme="majorBidi" w:hAnsiTheme="majorBidi" w:cs="Angsana New" w:hint="cs"/>
          <w:sz w:val="28"/>
          <w:szCs w:val="28"/>
          <w:cs/>
        </w:rPr>
        <w:t>จำหน่ายเงินลงทุน</w:t>
      </w:r>
      <w:r w:rsidR="00F119B6" w:rsidRPr="00D7546C">
        <w:rPr>
          <w:rFonts w:asciiTheme="majorBidi" w:hAnsiTheme="majorBidi" w:cs="Angsana New" w:hint="cs"/>
          <w:sz w:val="28"/>
          <w:szCs w:val="28"/>
          <w:cs/>
        </w:rPr>
        <w:t>ในบริษัทย่อย</w:t>
      </w:r>
      <w:r w:rsidR="00FE3E55" w:rsidRPr="00D7546C">
        <w:rPr>
          <w:rFonts w:asciiTheme="majorBidi" w:hAnsiTheme="majorBidi" w:cs="Angsana New" w:hint="cs"/>
          <w:sz w:val="28"/>
          <w:szCs w:val="28"/>
          <w:cs/>
        </w:rPr>
        <w:t>ดังกล่าว</w:t>
      </w:r>
      <w:r w:rsidR="00F119B6" w:rsidRPr="00D7546C">
        <w:rPr>
          <w:rFonts w:asciiTheme="majorBidi" w:hAnsiTheme="majorBidi" w:cs="Angsana New" w:hint="cs"/>
          <w:sz w:val="28"/>
          <w:szCs w:val="28"/>
          <w:cs/>
        </w:rPr>
        <w:t>ในงบกำไรขาดทุน</w:t>
      </w:r>
      <w:r w:rsidR="00225A48" w:rsidRPr="00D7546C">
        <w:rPr>
          <w:rFonts w:asciiTheme="majorBidi" w:hAnsiTheme="majorBidi" w:cs="Angsana New" w:hint="cs"/>
          <w:sz w:val="28"/>
          <w:szCs w:val="28"/>
          <w:cs/>
        </w:rPr>
        <w:t>เบ็ดเสร็จ</w:t>
      </w:r>
      <w:r w:rsidR="00F143FB" w:rsidRPr="00D7546C">
        <w:rPr>
          <w:rFonts w:asciiTheme="majorBidi" w:hAnsiTheme="majorBidi" w:cs="Angsana New" w:hint="cs"/>
          <w:sz w:val="28"/>
          <w:szCs w:val="28"/>
          <w:cs/>
        </w:rPr>
        <w:t>รวม</w:t>
      </w:r>
      <w:r w:rsidR="00F119B6" w:rsidRPr="00D7546C">
        <w:rPr>
          <w:rFonts w:asciiTheme="majorBidi" w:hAnsiTheme="majorBidi" w:cs="Angsana New" w:hint="cs"/>
          <w:sz w:val="28"/>
          <w:szCs w:val="28"/>
          <w:cs/>
        </w:rPr>
        <w:t>เป็น</w:t>
      </w:r>
      <w:r w:rsidR="000C7F12" w:rsidRPr="00D7546C">
        <w:rPr>
          <w:rFonts w:asciiTheme="majorBidi" w:hAnsiTheme="majorBidi" w:cs="Angsana New" w:hint="cs"/>
          <w:sz w:val="28"/>
          <w:szCs w:val="28"/>
          <w:cs/>
        </w:rPr>
        <w:t>จำนวน</w:t>
      </w:r>
      <w:r w:rsidR="00D11F4C" w:rsidRPr="00D7546C">
        <w:rPr>
          <w:rFonts w:asciiTheme="majorBidi" w:hAnsiTheme="majorBidi" w:cs="Angsana New" w:hint="cs"/>
          <w:sz w:val="28"/>
          <w:szCs w:val="28"/>
          <w:cs/>
        </w:rPr>
        <w:t>เงิน</w:t>
      </w:r>
      <w:r w:rsidR="00225A48" w:rsidRPr="00D7546C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8A0BED" w:rsidRPr="00D7546C">
        <w:rPr>
          <w:rFonts w:asciiTheme="majorBidi" w:hAnsiTheme="majorBidi" w:cs="Angsana New"/>
          <w:sz w:val="28"/>
          <w:szCs w:val="28"/>
        </w:rPr>
        <w:t>3</w:t>
      </w:r>
      <w:r w:rsidR="00225A48" w:rsidRPr="00D7546C">
        <w:rPr>
          <w:rFonts w:asciiTheme="majorBidi" w:hAnsiTheme="majorBidi" w:cs="Angsana New"/>
          <w:sz w:val="28"/>
          <w:szCs w:val="28"/>
        </w:rPr>
        <w:t>.</w:t>
      </w:r>
      <w:r w:rsidR="008A0BED" w:rsidRPr="00D7546C">
        <w:rPr>
          <w:rFonts w:asciiTheme="majorBidi" w:hAnsiTheme="majorBidi" w:cs="Angsana New"/>
          <w:sz w:val="28"/>
          <w:szCs w:val="28"/>
        </w:rPr>
        <w:t>75</w:t>
      </w:r>
      <w:r w:rsidR="007D6BFC" w:rsidRPr="00D7546C">
        <w:rPr>
          <w:rFonts w:asciiTheme="majorBidi" w:hAnsiTheme="majorBidi" w:cs="Angsana New"/>
          <w:sz w:val="28"/>
          <w:szCs w:val="28"/>
        </w:rPr>
        <w:t xml:space="preserve"> </w:t>
      </w:r>
      <w:r w:rsidR="000C7F12" w:rsidRPr="00D7546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="000C7F12"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</w:p>
    <w:tbl>
      <w:tblPr>
        <w:tblW w:w="9301" w:type="dxa"/>
        <w:tblInd w:w="450" w:type="dxa"/>
        <w:tblLook w:val="01E0" w:firstRow="1" w:lastRow="1" w:firstColumn="1" w:lastColumn="1" w:noHBand="0" w:noVBand="0"/>
      </w:tblPr>
      <w:tblGrid>
        <w:gridCol w:w="6210"/>
        <w:gridCol w:w="270"/>
        <w:gridCol w:w="270"/>
        <w:gridCol w:w="270"/>
        <w:gridCol w:w="2281"/>
      </w:tblGrid>
      <w:tr w:rsidR="00D11F4C" w:rsidRPr="00D7546C" w14:paraId="15337F97" w14:textId="77777777" w:rsidTr="00D11F4C">
        <w:trPr>
          <w:tblHeader/>
        </w:trPr>
        <w:tc>
          <w:tcPr>
            <w:tcW w:w="6210" w:type="dxa"/>
          </w:tcPr>
          <w:p w14:paraId="72CA588D" w14:textId="716612E3" w:rsidR="00D11F4C" w:rsidRPr="00D7546C" w:rsidRDefault="00D11F4C" w:rsidP="003D1E26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ผลกระทบจากการ</w:t>
            </w:r>
            <w:r w:rsidR="00406E20" w:rsidRPr="00D7546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จำหน่ายเงินลงุทน</w:t>
            </w:r>
            <w:r w:rsidRPr="00D7546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ต่องบฐานะการเงินรวม</w:t>
            </w:r>
          </w:p>
          <w:p w14:paraId="221CFB32" w14:textId="230FA8FF" w:rsidR="00D11F4C" w:rsidRPr="00D7546C" w:rsidRDefault="00D11F4C" w:rsidP="003D1E26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 xml:space="preserve">   ณ วันที่</w:t>
            </w:r>
            <w:r w:rsidR="00406E20" w:rsidRPr="00D7546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จำหน่ายเงินลงทุน</w:t>
            </w:r>
          </w:p>
        </w:tc>
        <w:tc>
          <w:tcPr>
            <w:tcW w:w="270" w:type="dxa"/>
          </w:tcPr>
          <w:p w14:paraId="4CDD82F5" w14:textId="77777777" w:rsidR="00D11F4C" w:rsidRPr="00D7546C" w:rsidRDefault="00D11F4C" w:rsidP="003D1E26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8F5CA04" w14:textId="77777777" w:rsidR="00D11F4C" w:rsidRPr="00D7546C" w:rsidRDefault="00D11F4C" w:rsidP="003D1E26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853F390" w14:textId="77777777" w:rsidR="00D11F4C" w:rsidRPr="00D7546C" w:rsidRDefault="00D11F4C" w:rsidP="003D1E26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281" w:type="dxa"/>
          </w:tcPr>
          <w:p w14:paraId="241F5736" w14:textId="77777777" w:rsidR="00D11F4C" w:rsidRPr="00D7546C" w:rsidRDefault="00D11F4C" w:rsidP="003D1E26">
            <w:pPr>
              <w:spacing w:line="240" w:lineRule="auto"/>
              <w:jc w:val="center"/>
              <w:rPr>
                <w:rFonts w:asciiTheme="majorBidi" w:hAnsiTheme="majorBidi" w:cs="Angsana New"/>
                <w:b/>
                <w:bCs/>
                <w:i/>
                <w:iCs/>
                <w:sz w:val="28"/>
                <w:szCs w:val="28"/>
              </w:rPr>
            </w:pPr>
          </w:p>
          <w:p w14:paraId="07B3BBAD" w14:textId="13A5272A" w:rsidR="00D11F4C" w:rsidRPr="00D7546C" w:rsidRDefault="00D11F4C" w:rsidP="003D1E26">
            <w:pPr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="Angsana New" w:hint="cs"/>
                <w:sz w:val="28"/>
                <w:szCs w:val="28"/>
                <w:cs/>
              </w:rPr>
              <w:t>ณ วันที่</w:t>
            </w:r>
            <w:r w:rsidRPr="00D7546C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</w:t>
            </w:r>
            <w:r w:rsidR="00225A48" w:rsidRPr="00D7546C">
              <w:rPr>
                <w:rFonts w:asciiTheme="majorBidi" w:hAnsiTheme="majorBidi" w:cs="Angsana New"/>
                <w:sz w:val="28"/>
                <w:szCs w:val="28"/>
              </w:rPr>
              <w:t xml:space="preserve">18 </w:t>
            </w:r>
            <w:r w:rsidR="00225A48" w:rsidRPr="00D7546C">
              <w:rPr>
                <w:rFonts w:asciiTheme="majorBidi" w:hAnsiTheme="majorBidi" w:cs="Angsana New" w:hint="cs"/>
                <w:sz w:val="28"/>
                <w:szCs w:val="28"/>
                <w:cs/>
              </w:rPr>
              <w:t>กุมภาพันธ์</w:t>
            </w:r>
            <w:r w:rsidRPr="00D7546C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</w:t>
            </w:r>
            <w:r w:rsidR="00317100" w:rsidRPr="00D7546C">
              <w:rPr>
                <w:rFonts w:asciiTheme="majorBidi" w:hAnsiTheme="majorBidi" w:cs="Angsana New"/>
                <w:sz w:val="28"/>
                <w:szCs w:val="28"/>
              </w:rPr>
              <w:t>2568</w:t>
            </w:r>
          </w:p>
        </w:tc>
      </w:tr>
      <w:tr w:rsidR="00D11F4C" w:rsidRPr="00D7546C" w14:paraId="48B5271E" w14:textId="77777777" w:rsidTr="00D11F4C">
        <w:trPr>
          <w:trHeight w:val="389"/>
          <w:tblHeader/>
        </w:trPr>
        <w:tc>
          <w:tcPr>
            <w:tcW w:w="6210" w:type="dxa"/>
          </w:tcPr>
          <w:p w14:paraId="73B28FFB" w14:textId="77777777" w:rsidR="00D11F4C" w:rsidRPr="00D7546C" w:rsidRDefault="00D11F4C" w:rsidP="003D1E26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44A7F01" w14:textId="77777777" w:rsidR="00D11F4C" w:rsidRPr="00D7546C" w:rsidRDefault="00D11F4C" w:rsidP="003D1E26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58F715B7" w14:textId="77777777" w:rsidR="00D11F4C" w:rsidRPr="00D7546C" w:rsidRDefault="00D11F4C" w:rsidP="003D1E26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A08EAD8" w14:textId="77777777" w:rsidR="00D11F4C" w:rsidRPr="00D7546C" w:rsidRDefault="00D11F4C" w:rsidP="003D1E26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281" w:type="dxa"/>
          </w:tcPr>
          <w:p w14:paraId="63262061" w14:textId="77777777" w:rsidR="00D11F4C" w:rsidRPr="00D7546C" w:rsidRDefault="00D11F4C" w:rsidP="003D1E26">
            <w:pPr>
              <w:spacing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พันบาท</w:t>
            </w: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</w:tr>
      <w:tr w:rsidR="00D11F4C" w:rsidRPr="00D7546C" w14:paraId="34FF44E8" w14:textId="77777777" w:rsidTr="00D11F4C">
        <w:trPr>
          <w:trHeight w:val="80"/>
        </w:trPr>
        <w:tc>
          <w:tcPr>
            <w:tcW w:w="6210" w:type="dxa"/>
          </w:tcPr>
          <w:p w14:paraId="3BBD0011" w14:textId="7FD13091" w:rsidR="00D11F4C" w:rsidRPr="00D7546C" w:rsidRDefault="00D11F4C" w:rsidP="003D1E26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สินทรัพย์ลดลง</w:t>
            </w:r>
          </w:p>
        </w:tc>
        <w:tc>
          <w:tcPr>
            <w:tcW w:w="270" w:type="dxa"/>
          </w:tcPr>
          <w:p w14:paraId="5CB87333" w14:textId="77777777" w:rsidR="00D11F4C" w:rsidRPr="00D7546C" w:rsidRDefault="00D11F4C" w:rsidP="003D1E26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2B28625D" w14:textId="77777777" w:rsidR="00D11F4C" w:rsidRPr="00D7546C" w:rsidRDefault="00D11F4C" w:rsidP="003D1E26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75266C5" w14:textId="77777777" w:rsidR="00D11F4C" w:rsidRPr="00D7546C" w:rsidRDefault="00D11F4C" w:rsidP="003D1E26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3F3D7D5E" w14:textId="77777777" w:rsidR="00D11F4C" w:rsidRPr="00D7546C" w:rsidRDefault="00D11F4C" w:rsidP="003D1E26">
            <w:pPr>
              <w:tabs>
                <w:tab w:val="decimal" w:pos="1062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D11F4C" w:rsidRPr="00D7546C" w14:paraId="11A80963" w14:textId="77777777" w:rsidTr="00D11F4C">
        <w:trPr>
          <w:trHeight w:val="80"/>
        </w:trPr>
        <w:tc>
          <w:tcPr>
            <w:tcW w:w="6210" w:type="dxa"/>
          </w:tcPr>
          <w:p w14:paraId="68AA89BB" w14:textId="77777777" w:rsidR="00D11F4C" w:rsidRPr="00D7546C" w:rsidRDefault="00D11F4C" w:rsidP="003D1E26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เงินสดและรายการเทียบเท่าเงินสด  </w:t>
            </w:r>
          </w:p>
        </w:tc>
        <w:tc>
          <w:tcPr>
            <w:tcW w:w="270" w:type="dxa"/>
          </w:tcPr>
          <w:p w14:paraId="7172B0FC" w14:textId="77777777" w:rsidR="00D11F4C" w:rsidRPr="00D7546C" w:rsidRDefault="00D11F4C" w:rsidP="003D1E26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57FC9C85" w14:textId="77777777" w:rsidR="00D11F4C" w:rsidRPr="00D7546C" w:rsidRDefault="00D11F4C" w:rsidP="003D1E26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10D8697" w14:textId="77777777" w:rsidR="00D11F4C" w:rsidRPr="00D7546C" w:rsidRDefault="00D11F4C" w:rsidP="003D1E26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4EF11463" w14:textId="42720A9D" w:rsidR="00D11F4C" w:rsidRPr="00D7546C" w:rsidRDefault="0091667A" w:rsidP="0091667A">
            <w:pPr>
              <w:tabs>
                <w:tab w:val="clear" w:pos="680"/>
                <w:tab w:val="clear" w:pos="1871"/>
                <w:tab w:val="decimal" w:pos="698"/>
                <w:tab w:val="left" w:pos="114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64,126</w:t>
            </w:r>
          </w:p>
        </w:tc>
      </w:tr>
      <w:tr w:rsidR="00D11F4C" w:rsidRPr="00D7546C" w14:paraId="27FBB40D" w14:textId="77777777" w:rsidTr="00D11F4C">
        <w:trPr>
          <w:trHeight w:val="389"/>
        </w:trPr>
        <w:tc>
          <w:tcPr>
            <w:tcW w:w="6210" w:type="dxa"/>
          </w:tcPr>
          <w:p w14:paraId="767CD242" w14:textId="77777777" w:rsidR="00D11F4C" w:rsidRPr="00D7546C" w:rsidRDefault="00D11F4C" w:rsidP="003D1E26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ลูกหนี้การค้าและลูกหนี้หมุนเวียนอื่น</w:t>
            </w:r>
          </w:p>
        </w:tc>
        <w:tc>
          <w:tcPr>
            <w:tcW w:w="270" w:type="dxa"/>
          </w:tcPr>
          <w:p w14:paraId="2D9B3021" w14:textId="77777777" w:rsidR="00D11F4C" w:rsidRPr="00D7546C" w:rsidRDefault="00D11F4C" w:rsidP="003D1E26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35922919" w14:textId="77777777" w:rsidR="00D11F4C" w:rsidRPr="00D7546C" w:rsidRDefault="00D11F4C" w:rsidP="003D1E26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33F6605" w14:textId="77777777" w:rsidR="00D11F4C" w:rsidRPr="00D7546C" w:rsidRDefault="00D11F4C" w:rsidP="003D1E26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7239A1A9" w14:textId="4C01B0C9" w:rsidR="00D11F4C" w:rsidRPr="00D7546C" w:rsidRDefault="0091667A" w:rsidP="0091667A">
            <w:pPr>
              <w:tabs>
                <w:tab w:val="clear" w:pos="680"/>
                <w:tab w:val="clear" w:pos="1871"/>
                <w:tab w:val="decimal" w:pos="698"/>
                <w:tab w:val="left" w:pos="114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128,993</w:t>
            </w:r>
          </w:p>
        </w:tc>
      </w:tr>
      <w:tr w:rsidR="00D11F4C" w:rsidRPr="00D7546C" w14:paraId="61E6E2A1" w14:textId="77777777" w:rsidTr="00D11F4C">
        <w:tc>
          <w:tcPr>
            <w:tcW w:w="6210" w:type="dxa"/>
          </w:tcPr>
          <w:p w14:paraId="7E3720AC" w14:textId="5AAF97B8" w:rsidR="00D11F4C" w:rsidRPr="00D7546C" w:rsidRDefault="00D11F4C" w:rsidP="003D1E26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สินค้าคงเหลือ</w:t>
            </w:r>
          </w:p>
        </w:tc>
        <w:tc>
          <w:tcPr>
            <w:tcW w:w="270" w:type="dxa"/>
          </w:tcPr>
          <w:p w14:paraId="23ED7167" w14:textId="77777777" w:rsidR="00D11F4C" w:rsidRPr="00D7546C" w:rsidRDefault="00D11F4C" w:rsidP="003D1E26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67244D43" w14:textId="77777777" w:rsidR="00D11F4C" w:rsidRPr="00D7546C" w:rsidRDefault="00D11F4C" w:rsidP="003D1E26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76B5032A" w14:textId="77777777" w:rsidR="00D11F4C" w:rsidRPr="00D7546C" w:rsidRDefault="00D11F4C" w:rsidP="003D1E26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19475DD1" w14:textId="011C43FC" w:rsidR="00D11F4C" w:rsidRPr="00D7546C" w:rsidRDefault="0091667A" w:rsidP="0091667A">
            <w:pPr>
              <w:tabs>
                <w:tab w:val="clear" w:pos="680"/>
                <w:tab w:val="clear" w:pos="1871"/>
                <w:tab w:val="decimal" w:pos="698"/>
                <w:tab w:val="left" w:pos="114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56,366</w:t>
            </w:r>
          </w:p>
        </w:tc>
      </w:tr>
      <w:tr w:rsidR="00D11F4C" w:rsidRPr="00D7546C" w14:paraId="2FD1C0BA" w14:textId="77777777" w:rsidTr="00D11F4C">
        <w:tc>
          <w:tcPr>
            <w:tcW w:w="6210" w:type="dxa"/>
          </w:tcPr>
          <w:p w14:paraId="28EBE7E0" w14:textId="6CCF2D98" w:rsidR="00D11F4C" w:rsidRPr="00D7546C" w:rsidRDefault="00F22949" w:rsidP="003D1E26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ค่าความนิยม</w:t>
            </w:r>
          </w:p>
        </w:tc>
        <w:tc>
          <w:tcPr>
            <w:tcW w:w="270" w:type="dxa"/>
          </w:tcPr>
          <w:p w14:paraId="7D2B5191" w14:textId="77777777" w:rsidR="00D11F4C" w:rsidRPr="00D7546C" w:rsidRDefault="00D11F4C" w:rsidP="003D1E26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01E515AD" w14:textId="77777777" w:rsidR="00D11F4C" w:rsidRPr="00D7546C" w:rsidRDefault="00D11F4C" w:rsidP="003D1E26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C7D33D6" w14:textId="77777777" w:rsidR="00D11F4C" w:rsidRPr="00D7546C" w:rsidRDefault="00D11F4C" w:rsidP="003D1E26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7A3A761A" w14:textId="24975FF2" w:rsidR="00D11F4C" w:rsidRPr="00D7546C" w:rsidRDefault="00F4603F" w:rsidP="0091667A">
            <w:pPr>
              <w:tabs>
                <w:tab w:val="clear" w:pos="680"/>
                <w:tab w:val="clear" w:pos="1871"/>
                <w:tab w:val="decimal" w:pos="698"/>
                <w:tab w:val="left" w:pos="114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45,269</w:t>
            </w:r>
          </w:p>
        </w:tc>
      </w:tr>
      <w:tr w:rsidR="00F22949" w:rsidRPr="00D7546C" w14:paraId="6E0B50EB" w14:textId="77777777" w:rsidTr="00D11F4C">
        <w:tc>
          <w:tcPr>
            <w:tcW w:w="6210" w:type="dxa"/>
          </w:tcPr>
          <w:p w14:paraId="4BCCD4E8" w14:textId="28410BC6" w:rsidR="00F22949" w:rsidRPr="00D7546C" w:rsidRDefault="00F22949" w:rsidP="003D1E26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สินทรัพย์ไม่มีตัวตนอื่นนอกจากค่าความนิยม</w:t>
            </w:r>
          </w:p>
        </w:tc>
        <w:tc>
          <w:tcPr>
            <w:tcW w:w="270" w:type="dxa"/>
          </w:tcPr>
          <w:p w14:paraId="0C10AAE4" w14:textId="77777777" w:rsidR="00F22949" w:rsidRPr="00D7546C" w:rsidRDefault="00F22949" w:rsidP="003D1E26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7678A1CD" w14:textId="77777777" w:rsidR="00F22949" w:rsidRPr="00D7546C" w:rsidRDefault="00F22949" w:rsidP="003D1E26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CE41F6D" w14:textId="77777777" w:rsidR="00F22949" w:rsidRPr="00D7546C" w:rsidRDefault="00F22949" w:rsidP="003D1E26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26964615" w14:textId="56A5BD46" w:rsidR="00F22949" w:rsidRPr="00D7546C" w:rsidRDefault="0091667A" w:rsidP="0091667A">
            <w:pPr>
              <w:tabs>
                <w:tab w:val="clear" w:pos="680"/>
                <w:tab w:val="clear" w:pos="1871"/>
                <w:tab w:val="decimal" w:pos="698"/>
                <w:tab w:val="left" w:pos="114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="00F4603F" w:rsidRPr="00D7546C">
              <w:rPr>
                <w:rFonts w:asciiTheme="majorBidi" w:hAnsiTheme="majorBidi" w:cstheme="majorBidi"/>
                <w:sz w:val="28"/>
                <w:szCs w:val="28"/>
              </w:rPr>
              <w:t>6,959</w:t>
            </w:r>
          </w:p>
        </w:tc>
      </w:tr>
      <w:tr w:rsidR="00F22949" w:rsidRPr="00D7546C" w14:paraId="0BF9157D" w14:textId="77777777" w:rsidTr="00C326BE">
        <w:tc>
          <w:tcPr>
            <w:tcW w:w="6210" w:type="dxa"/>
          </w:tcPr>
          <w:p w14:paraId="432C378A" w14:textId="30F63AD5" w:rsidR="00F22949" w:rsidRPr="00D7546C" w:rsidRDefault="00F22949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</w:t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อื่น</w:t>
            </w:r>
          </w:p>
        </w:tc>
        <w:tc>
          <w:tcPr>
            <w:tcW w:w="270" w:type="dxa"/>
          </w:tcPr>
          <w:p w14:paraId="125B7FD4" w14:textId="77777777" w:rsidR="00F22949" w:rsidRPr="00D7546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5B43A18F" w14:textId="77777777" w:rsidR="00F22949" w:rsidRPr="00D7546C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C99D7F8" w14:textId="77777777" w:rsidR="00F22949" w:rsidRPr="00D7546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  <w:tcBorders>
              <w:bottom w:val="single" w:sz="4" w:space="0" w:color="auto"/>
            </w:tcBorders>
          </w:tcPr>
          <w:p w14:paraId="44FF29F2" w14:textId="1A84D363" w:rsidR="00F22949" w:rsidRPr="00D7546C" w:rsidRDefault="003F29CD" w:rsidP="008A0BED">
            <w:pPr>
              <w:tabs>
                <w:tab w:val="clear" w:pos="680"/>
                <w:tab w:val="clear" w:pos="1644"/>
                <w:tab w:val="clear" w:pos="1871"/>
                <w:tab w:val="decimal" w:pos="698"/>
                <w:tab w:val="left" w:pos="1148"/>
                <w:tab w:val="left" w:pos="157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</w:t>
            </w:r>
            <w:r w:rsidR="00F4603F" w:rsidRPr="00D7546C">
              <w:rPr>
                <w:rFonts w:asciiTheme="majorBidi" w:hAnsiTheme="majorBidi" w:cstheme="majorBidi"/>
                <w:sz w:val="28"/>
                <w:szCs w:val="28"/>
              </w:rPr>
              <w:t>6,811</w:t>
            </w:r>
          </w:p>
        </w:tc>
      </w:tr>
      <w:tr w:rsidR="00F22949" w:rsidRPr="00D7546C" w14:paraId="0EDBC163" w14:textId="77777777" w:rsidTr="00C326BE">
        <w:tc>
          <w:tcPr>
            <w:tcW w:w="6210" w:type="dxa"/>
          </w:tcPr>
          <w:p w14:paraId="7E0CE59E" w14:textId="77777777" w:rsidR="00F22949" w:rsidRPr="00D7546C" w:rsidRDefault="00F22949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4FD1C99F" w14:textId="77777777" w:rsidR="00F22949" w:rsidRPr="00D7546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3E30AFE7" w14:textId="77777777" w:rsidR="00F22949" w:rsidRPr="00D7546C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CD91445" w14:textId="77777777" w:rsidR="00F22949" w:rsidRPr="00D7546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  <w:bottom w:val="single" w:sz="4" w:space="0" w:color="auto"/>
            </w:tcBorders>
          </w:tcPr>
          <w:p w14:paraId="5EEB95B9" w14:textId="48FCD3C1" w:rsidR="00F22949" w:rsidRPr="00D7546C" w:rsidRDefault="003F29CD" w:rsidP="005947DC">
            <w:pPr>
              <w:tabs>
                <w:tab w:val="clear" w:pos="680"/>
                <w:tab w:val="clear" w:pos="1644"/>
                <w:tab w:val="clear" w:pos="1871"/>
                <w:tab w:val="decimal" w:pos="698"/>
                <w:tab w:val="left" w:pos="1148"/>
                <w:tab w:val="left" w:pos="1603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</w:t>
            </w:r>
            <w:r w:rsidR="00F4603F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48,524</w:t>
            </w:r>
          </w:p>
        </w:tc>
      </w:tr>
      <w:tr w:rsidR="00F22949" w:rsidRPr="00D7546C" w14:paraId="2CC7CCB2" w14:textId="77777777" w:rsidTr="00C326BE">
        <w:tc>
          <w:tcPr>
            <w:tcW w:w="6210" w:type="dxa"/>
          </w:tcPr>
          <w:p w14:paraId="1F96AB03" w14:textId="05A100F0" w:rsidR="00F22949" w:rsidRPr="00D7546C" w:rsidRDefault="00F22949" w:rsidP="00F22949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หนี้สินลดลง</w:t>
            </w:r>
          </w:p>
        </w:tc>
        <w:tc>
          <w:tcPr>
            <w:tcW w:w="270" w:type="dxa"/>
          </w:tcPr>
          <w:p w14:paraId="722B66D5" w14:textId="77777777" w:rsidR="00F22949" w:rsidRPr="00D7546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0614E3EE" w14:textId="77777777" w:rsidR="00F22949" w:rsidRPr="00D7546C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A78E053" w14:textId="77777777" w:rsidR="00F22949" w:rsidRPr="00D7546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</w:tcBorders>
          </w:tcPr>
          <w:p w14:paraId="3A42B934" w14:textId="77777777" w:rsidR="00F22949" w:rsidRPr="00D7546C" w:rsidRDefault="00F22949" w:rsidP="00F22949">
            <w:pPr>
              <w:tabs>
                <w:tab w:val="decimal" w:pos="1062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22949" w:rsidRPr="00D7546C" w14:paraId="4E859532" w14:textId="77777777" w:rsidTr="00D11F4C">
        <w:tc>
          <w:tcPr>
            <w:tcW w:w="6210" w:type="dxa"/>
          </w:tcPr>
          <w:p w14:paraId="5E5050C7" w14:textId="77777777" w:rsidR="00F22949" w:rsidRPr="00D7546C" w:rsidRDefault="00F22949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เงินกู้ยืมระยะสั้นจากสถาบันการเงิน</w:t>
            </w:r>
          </w:p>
        </w:tc>
        <w:tc>
          <w:tcPr>
            <w:tcW w:w="270" w:type="dxa"/>
          </w:tcPr>
          <w:p w14:paraId="4A37CA4B" w14:textId="77777777" w:rsidR="00F22949" w:rsidRPr="00D7546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59587D94" w14:textId="77777777" w:rsidR="00F22949" w:rsidRPr="00D7546C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2D68AE8" w14:textId="77777777" w:rsidR="00F22949" w:rsidRPr="00D7546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6B9BAE96" w14:textId="0E1E1ABB" w:rsidR="00F22949" w:rsidRPr="00D7546C" w:rsidRDefault="0091667A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(52,931)</w:t>
            </w:r>
          </w:p>
        </w:tc>
      </w:tr>
      <w:tr w:rsidR="00F22949" w:rsidRPr="00D7546C" w14:paraId="2EC51159" w14:textId="77777777" w:rsidTr="00D11F4C">
        <w:tc>
          <w:tcPr>
            <w:tcW w:w="6210" w:type="dxa"/>
          </w:tcPr>
          <w:p w14:paraId="75B97DCC" w14:textId="77777777" w:rsidR="00F22949" w:rsidRPr="00D7546C" w:rsidRDefault="00F22949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270" w:type="dxa"/>
          </w:tcPr>
          <w:p w14:paraId="681BE4C2" w14:textId="77777777" w:rsidR="00F22949" w:rsidRPr="00D7546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1123C4D1" w14:textId="77777777" w:rsidR="00F22949" w:rsidRPr="00D7546C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4422D57" w14:textId="77777777" w:rsidR="00F22949" w:rsidRPr="00D7546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19D22AEA" w14:textId="3D458CC4" w:rsidR="00F22949" w:rsidRPr="00D7546C" w:rsidRDefault="0091667A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(9</w:t>
            </w:r>
            <w:r w:rsidR="00F4603F" w:rsidRPr="00D7546C">
              <w:rPr>
                <w:rFonts w:asciiTheme="majorBidi" w:hAnsiTheme="majorBidi" w:cstheme="majorBidi"/>
                <w:sz w:val="28"/>
                <w:szCs w:val="28"/>
              </w:rPr>
              <w:t>2,271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F22949" w:rsidRPr="00D7546C" w14:paraId="378240C1" w14:textId="77777777" w:rsidTr="00D11F4C">
        <w:tc>
          <w:tcPr>
            <w:tcW w:w="6210" w:type="dxa"/>
          </w:tcPr>
          <w:p w14:paraId="593761F7" w14:textId="64A52CBA" w:rsidR="00F22949" w:rsidRPr="00D7546C" w:rsidRDefault="00F22949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หนี้สิน</w:t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อื่น</w:t>
            </w:r>
          </w:p>
        </w:tc>
        <w:tc>
          <w:tcPr>
            <w:tcW w:w="270" w:type="dxa"/>
          </w:tcPr>
          <w:p w14:paraId="3CB62A61" w14:textId="77777777" w:rsidR="00F22949" w:rsidRPr="00D7546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3384A96D" w14:textId="77777777" w:rsidR="00F22949" w:rsidRPr="00D7546C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3647A71" w14:textId="77777777" w:rsidR="00F22949" w:rsidRPr="00D7546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40B9EB3C" w14:textId="52F46337" w:rsidR="00F22949" w:rsidRPr="00D7546C" w:rsidRDefault="003F29CD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F4603F" w:rsidRPr="00D7546C">
              <w:rPr>
                <w:rFonts w:asciiTheme="majorBidi" w:hAnsiTheme="majorBidi" w:cstheme="majorBidi"/>
                <w:sz w:val="28"/>
                <w:szCs w:val="28"/>
              </w:rPr>
              <w:t>7,906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F22949" w:rsidRPr="00D7546C" w14:paraId="73C712B6" w14:textId="77777777" w:rsidTr="00D11F4C">
        <w:tc>
          <w:tcPr>
            <w:tcW w:w="6210" w:type="dxa"/>
          </w:tcPr>
          <w:p w14:paraId="48585672" w14:textId="77777777" w:rsidR="00F22949" w:rsidRPr="00D7546C" w:rsidRDefault="00F22949" w:rsidP="00F229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7FF92E13" w14:textId="77777777" w:rsidR="00F22949" w:rsidRPr="00D7546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56986DE" w14:textId="77777777" w:rsidR="00F22949" w:rsidRPr="00D7546C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C679EC9" w14:textId="77777777" w:rsidR="00F22949" w:rsidRPr="00D7546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</w:tcBorders>
          </w:tcPr>
          <w:p w14:paraId="7E4337F8" w14:textId="75EC73B3" w:rsidR="00F22949" w:rsidRPr="00D7546C" w:rsidRDefault="003F29CD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(1</w:t>
            </w:r>
            <w:r w:rsidR="00F4603F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53,108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)</w:t>
            </w:r>
          </w:p>
        </w:tc>
      </w:tr>
      <w:tr w:rsidR="00225A48" w:rsidRPr="00D7546C" w14:paraId="05042BAC" w14:textId="77777777" w:rsidTr="00225A48">
        <w:tc>
          <w:tcPr>
            <w:tcW w:w="6210" w:type="dxa"/>
          </w:tcPr>
          <w:p w14:paraId="4CA1B29B" w14:textId="77777777" w:rsidR="00225A48" w:rsidRPr="00D7546C" w:rsidRDefault="00225A48" w:rsidP="00F229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270" w:type="dxa"/>
          </w:tcPr>
          <w:p w14:paraId="724DC543" w14:textId="77777777" w:rsidR="00225A48" w:rsidRPr="00D7546C" w:rsidRDefault="00225A48" w:rsidP="00F22949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C959D31" w14:textId="77777777" w:rsidR="00225A48" w:rsidRPr="00D7546C" w:rsidRDefault="00225A48" w:rsidP="00F22949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2BC3267" w14:textId="77777777" w:rsidR="00225A48" w:rsidRPr="00D7546C" w:rsidRDefault="00225A48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</w:tcBorders>
          </w:tcPr>
          <w:p w14:paraId="08E6457B" w14:textId="77777777" w:rsidR="00225A48" w:rsidRPr="00D7546C" w:rsidRDefault="00225A48" w:rsidP="005947DC">
            <w:pPr>
              <w:tabs>
                <w:tab w:val="clear" w:pos="680"/>
                <w:tab w:val="clear" w:pos="1644"/>
                <w:tab w:val="clear" w:pos="1871"/>
                <w:tab w:val="decimal" w:pos="698"/>
                <w:tab w:val="left" w:pos="1148"/>
                <w:tab w:val="left" w:pos="1603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F22949" w:rsidRPr="00D7546C" w14:paraId="3C0BD282" w14:textId="77777777" w:rsidTr="00225A48">
        <w:tc>
          <w:tcPr>
            <w:tcW w:w="6210" w:type="dxa"/>
          </w:tcPr>
          <w:p w14:paraId="191B11B1" w14:textId="11540152" w:rsidR="00F22949" w:rsidRPr="00D7546C" w:rsidRDefault="00F22949" w:rsidP="00F229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มูลค่าตามบัญชีของสินทรัพย์สุทธิ</w:t>
            </w:r>
          </w:p>
        </w:tc>
        <w:tc>
          <w:tcPr>
            <w:tcW w:w="270" w:type="dxa"/>
          </w:tcPr>
          <w:p w14:paraId="3E826A4C" w14:textId="77777777" w:rsidR="00F22949" w:rsidRPr="00D7546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C34CBE3" w14:textId="77777777" w:rsidR="00F22949" w:rsidRPr="00D7546C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07E9AFC" w14:textId="77777777" w:rsidR="00F22949" w:rsidRPr="00D7546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281" w:type="dxa"/>
          </w:tcPr>
          <w:p w14:paraId="140C6F05" w14:textId="30BFC006" w:rsidR="00F22949" w:rsidRPr="00D7546C" w:rsidRDefault="003F29CD" w:rsidP="005947DC">
            <w:pPr>
              <w:tabs>
                <w:tab w:val="clear" w:pos="680"/>
                <w:tab w:val="clear" w:pos="1644"/>
                <w:tab w:val="clear" w:pos="1871"/>
                <w:tab w:val="decimal" w:pos="698"/>
                <w:tab w:val="left" w:pos="1148"/>
                <w:tab w:val="left" w:pos="1603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19</w:t>
            </w:r>
            <w:r w:rsidR="00F4603F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5,416</w:t>
            </w:r>
          </w:p>
        </w:tc>
      </w:tr>
      <w:tr w:rsidR="00F22949" w:rsidRPr="00D7546C" w14:paraId="2DE53892" w14:textId="77777777" w:rsidTr="00D11F4C">
        <w:tc>
          <w:tcPr>
            <w:tcW w:w="6210" w:type="dxa"/>
          </w:tcPr>
          <w:p w14:paraId="2C979357" w14:textId="1DE3D310" w:rsidR="00F22949" w:rsidRPr="00D7546C" w:rsidRDefault="00F22949" w:rsidP="00F22949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หัก</w:t>
            </w: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ส่วนได้เสียที่ไม่มีอำนาจควบคุม</w:t>
            </w:r>
          </w:p>
        </w:tc>
        <w:tc>
          <w:tcPr>
            <w:tcW w:w="270" w:type="dxa"/>
          </w:tcPr>
          <w:p w14:paraId="4DFC4520" w14:textId="77777777" w:rsidR="00F22949" w:rsidRPr="00D7546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61F4B244" w14:textId="77777777" w:rsidR="00F22949" w:rsidRPr="00D7546C" w:rsidRDefault="00F22949" w:rsidP="00F22949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0367CC26" w14:textId="77777777" w:rsidR="00F22949" w:rsidRPr="00D7546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  <w:tcBorders>
              <w:bottom w:val="single" w:sz="4" w:space="0" w:color="auto"/>
            </w:tcBorders>
          </w:tcPr>
          <w:p w14:paraId="400F816E" w14:textId="2A51DFBA" w:rsidR="00F22949" w:rsidRPr="00D7546C" w:rsidRDefault="00F4603F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(5</w:t>
            </w:r>
            <w:r w:rsidR="008A0BED" w:rsidRPr="00D7546C">
              <w:rPr>
                <w:rFonts w:asciiTheme="majorBidi" w:hAnsiTheme="majorBidi" w:cstheme="majorBidi"/>
                <w:sz w:val="28"/>
                <w:szCs w:val="28"/>
              </w:rPr>
              <w:t>9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8A0BED" w:rsidRPr="00D7546C">
              <w:rPr>
                <w:rFonts w:asciiTheme="majorBidi" w:hAnsiTheme="majorBidi" w:cstheme="majorBidi"/>
                <w:sz w:val="28"/>
                <w:szCs w:val="28"/>
              </w:rPr>
              <w:t>471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F22949" w:rsidRPr="00D7546C" w14:paraId="263A5A29" w14:textId="77777777" w:rsidTr="00D11F4C">
        <w:tc>
          <w:tcPr>
            <w:tcW w:w="6210" w:type="dxa"/>
          </w:tcPr>
          <w:p w14:paraId="4DB80A30" w14:textId="733A54C5" w:rsidR="00F22949" w:rsidRPr="00D7546C" w:rsidRDefault="00F22949" w:rsidP="00F229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มูลค่าตามบัญชีของส่วนได้เสียของบริษัทย่อย</w:t>
            </w:r>
          </w:p>
        </w:tc>
        <w:tc>
          <w:tcPr>
            <w:tcW w:w="270" w:type="dxa"/>
          </w:tcPr>
          <w:p w14:paraId="286BA26A" w14:textId="77777777" w:rsidR="00F22949" w:rsidRPr="00D7546C" w:rsidRDefault="00F22949" w:rsidP="00F22949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4428138" w14:textId="77777777" w:rsidR="00F22949" w:rsidRPr="00D7546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6640A79" w14:textId="77777777" w:rsidR="00F22949" w:rsidRPr="00D7546C" w:rsidRDefault="00F22949" w:rsidP="00F22949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  <w:bottom w:val="double" w:sz="4" w:space="0" w:color="auto"/>
            </w:tcBorders>
          </w:tcPr>
          <w:p w14:paraId="06F2A897" w14:textId="22C3CB09" w:rsidR="00F22949" w:rsidRPr="00D7546C" w:rsidRDefault="003F29CD" w:rsidP="008A0BED">
            <w:pPr>
              <w:tabs>
                <w:tab w:val="clear" w:pos="680"/>
                <w:tab w:val="clear" w:pos="1644"/>
                <w:tab w:val="clear" w:pos="1871"/>
                <w:tab w:val="decimal" w:pos="698"/>
                <w:tab w:val="left" w:pos="1148"/>
                <w:tab w:val="left" w:pos="1603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13</w:t>
            </w:r>
            <w:r w:rsidR="008A0BED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</w:t>
            </w:r>
            <w:r w:rsidR="00F4603F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8A0BED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945</w:t>
            </w:r>
          </w:p>
        </w:tc>
      </w:tr>
    </w:tbl>
    <w:p w14:paraId="0DEA033A" w14:textId="77777777" w:rsidR="00D11F4C" w:rsidRPr="00D7546C" w:rsidRDefault="00D11F4C" w:rsidP="00D477B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inorBidi"/>
          <w:sz w:val="28"/>
          <w:szCs w:val="28"/>
        </w:rPr>
      </w:pPr>
    </w:p>
    <w:p w14:paraId="669C1E6A" w14:textId="1F3FB9CE" w:rsidR="005B6FF1" w:rsidRPr="00D7546C" w:rsidRDefault="00F22949" w:rsidP="001042C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 w:hint="cs"/>
          <w:sz w:val="28"/>
          <w:szCs w:val="28"/>
          <w:cs/>
        </w:rPr>
        <w:t>กำไรจากการ</w:t>
      </w:r>
      <w:r w:rsidR="002342D5" w:rsidRPr="00D7546C">
        <w:rPr>
          <w:rFonts w:asciiTheme="majorBidi" w:hAnsiTheme="majorBidi" w:cstheme="majorBidi" w:hint="cs"/>
          <w:sz w:val="28"/>
          <w:szCs w:val="28"/>
          <w:cs/>
        </w:rPr>
        <w:t>จำหน่ายเงินลงทุน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ในบริษัทย่อยซึ่งรวมอยู่ในงบกำไรขาดทุนเบ็ดเสร็จมีรายละเอียดดังต่อไปนี้</w:t>
      </w:r>
    </w:p>
    <w:p w14:paraId="7EDDF8F5" w14:textId="77777777" w:rsidR="00792F18" w:rsidRPr="00D7546C" w:rsidRDefault="00792F18" w:rsidP="00F229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7"/>
          <w:szCs w:val="27"/>
        </w:rPr>
      </w:pPr>
    </w:p>
    <w:tbl>
      <w:tblPr>
        <w:tblW w:w="9301" w:type="dxa"/>
        <w:tblInd w:w="450" w:type="dxa"/>
        <w:tblLook w:val="01E0" w:firstRow="1" w:lastRow="1" w:firstColumn="1" w:lastColumn="1" w:noHBand="0" w:noVBand="0"/>
      </w:tblPr>
      <w:tblGrid>
        <w:gridCol w:w="6210"/>
        <w:gridCol w:w="270"/>
        <w:gridCol w:w="270"/>
        <w:gridCol w:w="270"/>
        <w:gridCol w:w="2281"/>
      </w:tblGrid>
      <w:tr w:rsidR="00F22949" w:rsidRPr="00D7546C" w14:paraId="5BE0209A" w14:textId="77777777" w:rsidTr="003D1E26">
        <w:trPr>
          <w:trHeight w:val="389"/>
          <w:tblHeader/>
        </w:trPr>
        <w:tc>
          <w:tcPr>
            <w:tcW w:w="6210" w:type="dxa"/>
          </w:tcPr>
          <w:p w14:paraId="6D777AB0" w14:textId="77777777" w:rsidR="00F22949" w:rsidRPr="00D7546C" w:rsidRDefault="00F22949" w:rsidP="003D1E26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BAAB165" w14:textId="77777777" w:rsidR="00F22949" w:rsidRPr="00D7546C" w:rsidRDefault="00F22949" w:rsidP="003D1E26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7E64221D" w14:textId="77777777" w:rsidR="00F22949" w:rsidRPr="00D7546C" w:rsidRDefault="00F22949" w:rsidP="003D1E26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27DBC1A" w14:textId="77777777" w:rsidR="00F22949" w:rsidRPr="00D7546C" w:rsidRDefault="00F22949" w:rsidP="003D1E26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281" w:type="dxa"/>
          </w:tcPr>
          <w:p w14:paraId="0CA61E2B" w14:textId="77777777" w:rsidR="00F22949" w:rsidRPr="00D7546C" w:rsidRDefault="00F22949" w:rsidP="003D1E26">
            <w:pPr>
              <w:spacing w:line="240" w:lineRule="auto"/>
              <w:ind w:right="-108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พันบาท</w:t>
            </w: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</w:tr>
      <w:tr w:rsidR="00225A48" w:rsidRPr="00D7546C" w14:paraId="36AFAD14" w14:textId="77777777" w:rsidTr="003D1E26">
        <w:trPr>
          <w:trHeight w:val="80"/>
        </w:trPr>
        <w:tc>
          <w:tcPr>
            <w:tcW w:w="6210" w:type="dxa"/>
          </w:tcPr>
          <w:p w14:paraId="1AD8088C" w14:textId="215058A2" w:rsidR="00225A48" w:rsidRPr="00D7546C" w:rsidRDefault="00225A48" w:rsidP="00225A48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มูลค่ายุติธรรมของสิ่งตอบแทนที่ได้รับ</w:t>
            </w:r>
          </w:p>
        </w:tc>
        <w:tc>
          <w:tcPr>
            <w:tcW w:w="270" w:type="dxa"/>
          </w:tcPr>
          <w:p w14:paraId="6CCCA073" w14:textId="77777777" w:rsidR="00225A48" w:rsidRPr="00D7546C" w:rsidRDefault="00225A48" w:rsidP="00225A48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01344176" w14:textId="77777777" w:rsidR="00225A48" w:rsidRPr="00D7546C" w:rsidRDefault="00225A48" w:rsidP="00225A48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4CBFEBB6" w14:textId="77777777" w:rsidR="00225A48" w:rsidRPr="00D7546C" w:rsidRDefault="00225A48" w:rsidP="00225A48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79C28686" w14:textId="3ED822C8" w:rsidR="00225A48" w:rsidRPr="00D7546C" w:rsidRDefault="00225A48" w:rsidP="00225A48">
            <w:pPr>
              <w:tabs>
                <w:tab w:val="clear" w:pos="680"/>
                <w:tab w:val="clear" w:pos="1871"/>
                <w:tab w:val="decimal" w:pos="698"/>
                <w:tab w:val="left" w:pos="114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148,584</w:t>
            </w:r>
          </w:p>
        </w:tc>
      </w:tr>
      <w:tr w:rsidR="00F22949" w:rsidRPr="00D7546C" w14:paraId="1702DB84" w14:textId="77777777" w:rsidTr="003D1E26">
        <w:trPr>
          <w:trHeight w:val="80"/>
        </w:trPr>
        <w:tc>
          <w:tcPr>
            <w:tcW w:w="6210" w:type="dxa"/>
          </w:tcPr>
          <w:p w14:paraId="3AD38A43" w14:textId="3B587914" w:rsidR="00F22949" w:rsidRPr="00D7546C" w:rsidRDefault="00F22949" w:rsidP="003D1E26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มูลค่าตามบัญชีของส่วนได้เสียของบริษัทย่อย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 </w:t>
            </w:r>
          </w:p>
        </w:tc>
        <w:tc>
          <w:tcPr>
            <w:tcW w:w="270" w:type="dxa"/>
          </w:tcPr>
          <w:p w14:paraId="606BF804" w14:textId="77777777" w:rsidR="00F22949" w:rsidRPr="00D7546C" w:rsidRDefault="00F22949" w:rsidP="003D1E26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29169CD4" w14:textId="77777777" w:rsidR="00F22949" w:rsidRPr="00D7546C" w:rsidRDefault="00F22949" w:rsidP="003D1E26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638B2FA7" w14:textId="77777777" w:rsidR="00F22949" w:rsidRPr="00D7546C" w:rsidRDefault="00F22949" w:rsidP="003D1E26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</w:tcPr>
          <w:p w14:paraId="6DB0142C" w14:textId="3E173CEC" w:rsidR="00F22949" w:rsidRPr="00D7546C" w:rsidRDefault="00225A48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F4603F" w:rsidRPr="00D7546C">
              <w:rPr>
                <w:rFonts w:asciiTheme="majorBidi" w:hAnsiTheme="majorBidi" w:cstheme="majorBidi"/>
                <w:sz w:val="28"/>
                <w:szCs w:val="28"/>
              </w:rPr>
              <w:t>13</w:t>
            </w:r>
            <w:r w:rsidR="008A0BED" w:rsidRPr="00D7546C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="00F4603F" w:rsidRPr="00D7546C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8A0BED" w:rsidRPr="00D7546C">
              <w:rPr>
                <w:rFonts w:asciiTheme="majorBidi" w:hAnsiTheme="majorBidi" w:cstheme="majorBidi"/>
                <w:sz w:val="28"/>
                <w:szCs w:val="28"/>
              </w:rPr>
              <w:t>94</w:t>
            </w:r>
            <w:r w:rsidR="00F4603F" w:rsidRPr="00D7546C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F22949" w:rsidRPr="00D7546C" w14:paraId="2718BBEB" w14:textId="77777777" w:rsidTr="003D1E26">
        <w:tc>
          <w:tcPr>
            <w:tcW w:w="6210" w:type="dxa"/>
          </w:tcPr>
          <w:p w14:paraId="07D02BA3" w14:textId="0391E78D" w:rsidR="00F22949" w:rsidRPr="00D7546C" w:rsidRDefault="00F22949" w:rsidP="003D1E26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สำรองการแปลงค่างบการเงิน</w:t>
            </w:r>
          </w:p>
        </w:tc>
        <w:tc>
          <w:tcPr>
            <w:tcW w:w="270" w:type="dxa"/>
          </w:tcPr>
          <w:p w14:paraId="5826BCFE" w14:textId="77777777" w:rsidR="00F22949" w:rsidRPr="00D7546C" w:rsidRDefault="00F22949" w:rsidP="003D1E26">
            <w:pPr>
              <w:spacing w:line="240" w:lineRule="auto"/>
              <w:jc w:val="both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70" w:type="dxa"/>
          </w:tcPr>
          <w:p w14:paraId="612D3FA0" w14:textId="77777777" w:rsidR="00F22949" w:rsidRPr="00D7546C" w:rsidRDefault="00F22949" w:rsidP="003D1E26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270" w:type="dxa"/>
          </w:tcPr>
          <w:p w14:paraId="1FEED7C9" w14:textId="77777777" w:rsidR="00F22949" w:rsidRPr="00D7546C" w:rsidRDefault="00F22949" w:rsidP="003D1E26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281" w:type="dxa"/>
            <w:tcBorders>
              <w:bottom w:val="single" w:sz="4" w:space="0" w:color="auto"/>
            </w:tcBorders>
          </w:tcPr>
          <w:p w14:paraId="28D8FAC2" w14:textId="2C9F41C6" w:rsidR="00F22949" w:rsidRPr="00D7546C" w:rsidRDefault="00225A48" w:rsidP="008A0BED">
            <w:pPr>
              <w:tabs>
                <w:tab w:val="clear" w:pos="680"/>
                <w:tab w:val="clear" w:pos="907"/>
                <w:tab w:val="clear" w:pos="1644"/>
                <w:tab w:val="clear" w:pos="1871"/>
                <w:tab w:val="decimal" w:pos="883"/>
                <w:tab w:val="left" w:pos="1243"/>
              </w:tabs>
              <w:spacing w:line="240" w:lineRule="auto"/>
              <w:ind w:right="398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F4603F" w:rsidRPr="00D7546C">
              <w:rPr>
                <w:rFonts w:asciiTheme="majorBidi" w:hAnsiTheme="majorBidi" w:cstheme="majorBidi"/>
                <w:sz w:val="28"/>
                <w:szCs w:val="28"/>
              </w:rPr>
              <w:t>8,892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</w:tr>
      <w:tr w:rsidR="00F22949" w:rsidRPr="00D7546C" w14:paraId="24A8B96B" w14:textId="77777777" w:rsidTr="003D1E26">
        <w:tc>
          <w:tcPr>
            <w:tcW w:w="6210" w:type="dxa"/>
          </w:tcPr>
          <w:p w14:paraId="7AEDFF3C" w14:textId="4175E98A" w:rsidR="00F22949" w:rsidRPr="00D7546C" w:rsidRDefault="00F22949" w:rsidP="003D1E26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กำไรจากการ</w:t>
            </w:r>
            <w:r w:rsidR="00406E20" w:rsidRPr="00D7546C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จำหน่ายเงินลงทุน</w:t>
            </w:r>
            <w:r w:rsidRPr="00D7546C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ในบริษัทย่อย</w:t>
            </w:r>
          </w:p>
        </w:tc>
        <w:tc>
          <w:tcPr>
            <w:tcW w:w="270" w:type="dxa"/>
          </w:tcPr>
          <w:p w14:paraId="17658AF9" w14:textId="77777777" w:rsidR="00F22949" w:rsidRPr="00D7546C" w:rsidRDefault="00F22949" w:rsidP="003D1E26">
            <w:pPr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2D9134C5" w14:textId="77777777" w:rsidR="00F22949" w:rsidRPr="00D7546C" w:rsidRDefault="00F22949" w:rsidP="003D1E26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6A239E4" w14:textId="77777777" w:rsidR="00F22949" w:rsidRPr="00D7546C" w:rsidRDefault="00F22949" w:rsidP="003D1E26">
            <w:pPr>
              <w:tabs>
                <w:tab w:val="decimal" w:pos="1152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281" w:type="dxa"/>
            <w:tcBorders>
              <w:top w:val="single" w:sz="4" w:space="0" w:color="auto"/>
              <w:bottom w:val="double" w:sz="4" w:space="0" w:color="auto"/>
            </w:tcBorders>
          </w:tcPr>
          <w:p w14:paraId="0893AEE2" w14:textId="52F2359B" w:rsidR="00F22949" w:rsidRPr="00D7546C" w:rsidRDefault="008A0BED" w:rsidP="00225A48">
            <w:pPr>
              <w:tabs>
                <w:tab w:val="clear" w:pos="680"/>
                <w:tab w:val="clear" w:pos="1644"/>
                <w:tab w:val="clear" w:pos="1871"/>
                <w:tab w:val="decimal" w:pos="698"/>
                <w:tab w:val="left" w:pos="1148"/>
                <w:tab w:val="left" w:pos="1598"/>
              </w:tabs>
              <w:spacing w:line="240" w:lineRule="auto"/>
              <w:ind w:right="46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</w:t>
            </w:r>
            <w:r w:rsidR="00F4603F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747</w:t>
            </w:r>
          </w:p>
        </w:tc>
      </w:tr>
    </w:tbl>
    <w:p w14:paraId="2FA7492F" w14:textId="77777777" w:rsidR="00F22949" w:rsidRPr="00D7546C" w:rsidRDefault="00F22949" w:rsidP="00F229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7"/>
          <w:szCs w:val="27"/>
        </w:rPr>
      </w:pPr>
    </w:p>
    <w:p w14:paraId="77315770" w14:textId="2885241A" w:rsidR="00D2096D" w:rsidRPr="00D7546C" w:rsidRDefault="00D2096D" w:rsidP="008B02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>การเลิกบริษัท</w:t>
      </w:r>
    </w:p>
    <w:p w14:paraId="57D6C42B" w14:textId="77777777" w:rsidR="008C3454" w:rsidRPr="00D7546C" w:rsidRDefault="008C3454" w:rsidP="008B02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7"/>
          <w:szCs w:val="27"/>
        </w:rPr>
      </w:pPr>
    </w:p>
    <w:p w14:paraId="0EF78C90" w14:textId="49D82B6E" w:rsidR="006120A7" w:rsidRPr="00D7546C" w:rsidRDefault="00D2096D" w:rsidP="006120A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  <w:cs/>
        </w:rPr>
      </w:pPr>
      <w:r w:rsidRPr="00D7546C">
        <w:rPr>
          <w:rFonts w:asciiTheme="majorBidi" w:hAnsiTheme="majorBidi" w:cstheme="majorBidi" w:hint="cs"/>
          <w:sz w:val="28"/>
          <w:szCs w:val="28"/>
          <w:cs/>
        </w:rPr>
        <w:t>เมื่อวันที่</w:t>
      </w:r>
      <w:r w:rsidR="008C3454" w:rsidRPr="00D7546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5034B2" w:rsidRPr="00D7546C">
        <w:rPr>
          <w:rFonts w:asciiTheme="majorBidi" w:hAnsiTheme="majorBidi" w:cstheme="majorBidi"/>
          <w:sz w:val="28"/>
          <w:szCs w:val="28"/>
        </w:rPr>
        <w:t>27</w:t>
      </w:r>
      <w:r w:rsidR="008C3454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="008C3454" w:rsidRPr="00D7546C">
        <w:rPr>
          <w:rFonts w:asciiTheme="majorBidi" w:hAnsiTheme="majorBidi" w:cstheme="majorBidi" w:hint="cs"/>
          <w:sz w:val="28"/>
          <w:szCs w:val="28"/>
          <w:cs/>
        </w:rPr>
        <w:t xml:space="preserve">มีนาคม </w:t>
      </w:r>
      <w:r w:rsidR="005034B2" w:rsidRPr="00D7546C">
        <w:rPr>
          <w:rFonts w:asciiTheme="majorBidi" w:hAnsiTheme="majorBidi" w:cstheme="majorBidi"/>
          <w:sz w:val="28"/>
          <w:szCs w:val="28"/>
        </w:rPr>
        <w:t>2568</w:t>
      </w:r>
      <w:r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 xml:space="preserve">กลุ่มบริษัทได้ปิดบริษัทย่อยทางอ้อม ได้แก่ </w:t>
      </w:r>
      <w:r w:rsidRPr="00D7546C">
        <w:rPr>
          <w:rFonts w:asciiTheme="majorBidi" w:hAnsiTheme="majorBidi" w:cstheme="majorBidi"/>
          <w:sz w:val="28"/>
          <w:szCs w:val="28"/>
        </w:rPr>
        <w:t>JASIA Logistics (Myanmar) Company Limited (“JWDALM”)</w:t>
      </w:r>
      <w:r w:rsidR="008C3454" w:rsidRPr="00D7546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8C3454" w:rsidRPr="00D7546C">
        <w:rPr>
          <w:rFonts w:asciiTheme="majorBidi" w:hAnsiTheme="majorBidi" w:cs="Angsana New" w:hint="cs"/>
          <w:sz w:val="28"/>
          <w:szCs w:val="28"/>
          <w:cs/>
        </w:rPr>
        <w:t xml:space="preserve">เนื่องจากกลุ่มบริษัทมีการปรับโครงสร้างธุรกิจ ส่งผลให้ </w:t>
      </w:r>
      <w:r w:rsidR="008C3454" w:rsidRPr="00D7546C">
        <w:rPr>
          <w:rFonts w:asciiTheme="majorBidi" w:hAnsiTheme="majorBidi" w:cs="Angsana New"/>
          <w:sz w:val="28"/>
          <w:szCs w:val="28"/>
        </w:rPr>
        <w:t xml:space="preserve">JWDALM </w:t>
      </w:r>
      <w:r w:rsidR="008C3454" w:rsidRPr="00D7546C">
        <w:rPr>
          <w:rFonts w:asciiTheme="majorBidi" w:hAnsiTheme="majorBidi" w:cs="Angsana New" w:hint="cs"/>
          <w:sz w:val="28"/>
          <w:szCs w:val="28"/>
          <w:cs/>
        </w:rPr>
        <w:t>สิ้นสภาพการเป็นบริษัทย่อยของกลุ่มบริษัท โดยไม่ได้ส่งผลกระทบต่อการดําเนินงานของกลุ่มบริษัทแต่อย่างใด</w:t>
      </w:r>
      <w:r w:rsidR="006120A7" w:rsidRPr="00D7546C">
        <w:rPr>
          <w:rFonts w:asciiTheme="majorBidi" w:hAnsiTheme="majorBidi" w:cs="Angsana New"/>
          <w:sz w:val="28"/>
          <w:szCs w:val="28"/>
          <w:cs/>
        </w:rPr>
        <w:br w:type="page"/>
      </w:r>
    </w:p>
    <w:p w14:paraId="7127F0BF" w14:textId="382465FA" w:rsidR="00657878" w:rsidRPr="00D7546C" w:rsidRDefault="00657878" w:rsidP="008B02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 w:hint="cs"/>
          <w:sz w:val="28"/>
          <w:szCs w:val="28"/>
          <w:cs/>
        </w:rPr>
        <w:lastRenderedPageBreak/>
        <w:t xml:space="preserve">ในระหว่างงวดสามเดือนสิ้นสุดวันที่ </w:t>
      </w:r>
      <w:r w:rsidRPr="00D7546C">
        <w:rPr>
          <w:rFonts w:asciiTheme="majorBidi" w:hAnsiTheme="majorBidi" w:cstheme="majorBidi"/>
          <w:sz w:val="28"/>
          <w:szCs w:val="28"/>
        </w:rPr>
        <w:t xml:space="preserve">31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 xml:space="preserve">มีนาคม </w:t>
      </w:r>
      <w:r w:rsidRPr="00D7546C">
        <w:rPr>
          <w:rFonts w:asciiTheme="majorBidi" w:hAnsiTheme="majorBidi" w:cstheme="majorBidi"/>
          <w:sz w:val="28"/>
          <w:szCs w:val="28"/>
        </w:rPr>
        <w:t xml:space="preserve">2568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บริษัทย่อยมีการจดทะเบียนเปลี่ยนแปลงชื่อบริษัทดังนี้</w:t>
      </w:r>
    </w:p>
    <w:p w14:paraId="34F3611D" w14:textId="5DDA3AE2" w:rsidR="00657878" w:rsidRPr="00D7546C" w:rsidRDefault="00657878" w:rsidP="00E069BD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ajorBidi"/>
          <w:i/>
          <w:iCs/>
          <w:sz w:val="32"/>
          <w:szCs w:val="32"/>
        </w:rPr>
      </w:pPr>
      <w:r w:rsidRPr="00D7546C">
        <w:rPr>
          <w:rFonts w:asciiTheme="majorBidi" w:hAnsiTheme="majorBidi" w:hint="cs"/>
          <w:sz w:val="28"/>
          <w:szCs w:val="28"/>
          <w:cs/>
        </w:rPr>
        <w:t>เมื่อวันที่</w:t>
      </w:r>
      <w:r w:rsidRPr="00D7546C">
        <w:rPr>
          <w:rFonts w:asciiTheme="majorBidi" w:hAnsiTheme="majorBidi"/>
          <w:sz w:val="28"/>
          <w:szCs w:val="28"/>
          <w:cs/>
        </w:rPr>
        <w:t xml:space="preserve"> </w:t>
      </w:r>
      <w:r w:rsidR="005034B2" w:rsidRPr="00D7546C">
        <w:rPr>
          <w:rFonts w:asciiTheme="majorBidi" w:hAnsiTheme="majorBidi"/>
          <w:sz w:val="28"/>
          <w:szCs w:val="28"/>
        </w:rPr>
        <w:t>2</w:t>
      </w:r>
      <w:r w:rsidRPr="00D7546C">
        <w:rPr>
          <w:rFonts w:asciiTheme="majorBidi" w:hAnsi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hint="cs"/>
          <w:sz w:val="28"/>
          <w:szCs w:val="28"/>
          <w:cs/>
        </w:rPr>
        <w:t>มกราคม</w:t>
      </w:r>
      <w:r w:rsidRPr="00D7546C">
        <w:rPr>
          <w:rFonts w:asciiTheme="majorBidi" w:hAnsiTheme="majorBidi"/>
          <w:sz w:val="28"/>
          <w:szCs w:val="28"/>
          <w:cs/>
        </w:rPr>
        <w:t xml:space="preserve"> </w:t>
      </w:r>
      <w:r w:rsidR="005034B2" w:rsidRPr="00D7546C">
        <w:rPr>
          <w:rFonts w:asciiTheme="majorBidi" w:hAnsiTheme="majorBidi"/>
          <w:sz w:val="28"/>
          <w:szCs w:val="28"/>
        </w:rPr>
        <w:t>2568</w:t>
      </w:r>
      <w:r w:rsidRPr="00D7546C">
        <w:rPr>
          <w:rFonts w:asciiTheme="majorBidi" w:hAnsiTheme="majorBidi" w:hint="cs"/>
          <w:sz w:val="28"/>
          <w:szCs w:val="28"/>
          <w:cs/>
        </w:rPr>
        <w:t xml:space="preserve"> บริษัทย่อยแห่งหนึ่ง </w:t>
      </w:r>
      <w:r w:rsidRPr="00D7546C">
        <w:rPr>
          <w:rFonts w:asciiTheme="majorBidi" w:hAnsiTheme="majorBidi"/>
          <w:sz w:val="28"/>
          <w:szCs w:val="28"/>
        </w:rPr>
        <w:t>(“</w:t>
      </w:r>
      <w:r w:rsidRPr="00D7546C">
        <w:rPr>
          <w:rFonts w:asciiTheme="majorBidi" w:hAnsiTheme="majorBidi" w:cstheme="majorBidi"/>
          <w:sz w:val="28"/>
          <w:szCs w:val="28"/>
        </w:rPr>
        <w:t xml:space="preserve">SCG International Vietnam Co., Ltd.”)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ได้เปลี่ยนชื่อ</w:t>
      </w:r>
      <w:r w:rsidRPr="00D7546C">
        <w:rPr>
          <w:rFonts w:ascii="Angsana New" w:hAnsi="Angsana New" w:hint="cs"/>
          <w:sz w:val="28"/>
          <w:szCs w:val="28"/>
          <w:cs/>
        </w:rPr>
        <w:t>เป็น</w:t>
      </w:r>
      <w:r w:rsidRPr="00D7546C">
        <w:rPr>
          <w:rFonts w:asciiTheme="majorBidi" w:hAnsi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</w:rPr>
        <w:t xml:space="preserve">SCGJWD Logistics (Vietnam) Co., Ltd. </w:t>
      </w:r>
    </w:p>
    <w:p w14:paraId="5EC9D043" w14:textId="77777777" w:rsidR="00657878" w:rsidRPr="00D7546C" w:rsidRDefault="00657878" w:rsidP="0065787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810"/>
        </w:tabs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2E45B2FD" w14:textId="0F0CFA1C" w:rsidR="00D054F9" w:rsidRPr="00D7546C" w:rsidRDefault="00D054F9" w:rsidP="00D054F9">
      <w:pPr>
        <w:tabs>
          <w:tab w:val="left" w:pos="810"/>
        </w:tabs>
        <w:ind w:left="360" w:firstLine="180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>หลักทรัพย์ค้ำประกัน</w:t>
      </w:r>
    </w:p>
    <w:p w14:paraId="182C334E" w14:textId="77777777" w:rsidR="008F15D4" w:rsidRPr="00D7546C" w:rsidRDefault="008F15D4" w:rsidP="00BE5B2C">
      <w:pPr>
        <w:ind w:left="540" w:right="-27"/>
        <w:jc w:val="both"/>
        <w:rPr>
          <w:rFonts w:asciiTheme="majorBidi" w:hAnsiTheme="majorBidi" w:cstheme="majorBidi"/>
          <w:sz w:val="28"/>
          <w:szCs w:val="28"/>
        </w:rPr>
      </w:pPr>
    </w:p>
    <w:p w14:paraId="58CC9C2A" w14:textId="54BF1A58" w:rsidR="002A59DE" w:rsidRPr="00D7546C" w:rsidRDefault="002A59DE" w:rsidP="002A59DE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</w:rPr>
      </w:pPr>
      <w:bookmarkStart w:id="4" w:name="_Hlk71539175"/>
      <w:r w:rsidRPr="00D7546C">
        <w:rPr>
          <w:rFonts w:asciiTheme="majorBidi" w:hAnsiTheme="majorBidi"/>
          <w:sz w:val="28"/>
          <w:szCs w:val="28"/>
          <w:cs/>
        </w:rPr>
        <w:t xml:space="preserve">ณ วันที่ </w:t>
      </w:r>
      <w:r w:rsidRPr="00D7546C">
        <w:rPr>
          <w:rFonts w:asciiTheme="majorBidi" w:hAnsiTheme="majorBidi"/>
          <w:sz w:val="28"/>
          <w:szCs w:val="28"/>
        </w:rPr>
        <w:t xml:space="preserve">31 </w:t>
      </w:r>
      <w:r w:rsidRPr="00D7546C">
        <w:rPr>
          <w:rFonts w:asciiTheme="majorBidi" w:hAnsiTheme="majorBidi"/>
          <w:sz w:val="28"/>
          <w:szCs w:val="28"/>
          <w:cs/>
        </w:rPr>
        <w:t xml:space="preserve">มีนาคม </w:t>
      </w:r>
      <w:r w:rsidRPr="00D7546C">
        <w:rPr>
          <w:rFonts w:asciiTheme="majorBidi" w:hAnsiTheme="majorBidi"/>
          <w:sz w:val="28"/>
          <w:szCs w:val="28"/>
        </w:rPr>
        <w:t>2568</w:t>
      </w:r>
      <w:r w:rsidRPr="00D7546C">
        <w:rPr>
          <w:rFonts w:asciiTheme="majorBidi" w:hAnsiTheme="majorBidi"/>
          <w:sz w:val="28"/>
          <w:szCs w:val="28"/>
          <w:cs/>
        </w:rPr>
        <w:t xml:space="preserve"> เงินลงทุนในบริษัท </w:t>
      </w:r>
      <w:r w:rsidRPr="00D7546C">
        <w:rPr>
          <w:rFonts w:asciiTheme="majorBidi" w:hAnsiTheme="majorBidi"/>
          <w:sz w:val="28"/>
          <w:szCs w:val="28"/>
        </w:rPr>
        <w:t xml:space="preserve">JWDAH </w:t>
      </w:r>
      <w:r w:rsidRPr="00D7546C">
        <w:rPr>
          <w:rFonts w:asciiTheme="majorBidi" w:hAnsiTheme="majorBidi"/>
          <w:sz w:val="28"/>
          <w:szCs w:val="28"/>
          <w:cs/>
        </w:rPr>
        <w:t>ราคาทุนจํานวน</w:t>
      </w:r>
      <w:r w:rsidRPr="00D7546C">
        <w:rPr>
          <w:rFonts w:asciiTheme="majorBidi" w:hAnsiTheme="majorBidi" w:hint="cs"/>
          <w:sz w:val="28"/>
          <w:szCs w:val="28"/>
          <w:cs/>
        </w:rPr>
        <w:t xml:space="preserve"> </w:t>
      </w:r>
      <w:r w:rsidRPr="00D7546C">
        <w:rPr>
          <w:rFonts w:asciiTheme="majorBidi" w:hAnsiTheme="majorBidi"/>
          <w:sz w:val="28"/>
          <w:szCs w:val="28"/>
        </w:rPr>
        <w:t>859.61</w:t>
      </w:r>
      <w:r w:rsidRPr="00D7546C">
        <w:rPr>
          <w:rFonts w:asciiTheme="majorBidi" w:hAnsiTheme="majorBidi"/>
          <w:sz w:val="28"/>
          <w:szCs w:val="28"/>
          <w:cs/>
        </w:rPr>
        <w:t xml:space="preserve"> ล้านบาท ใช้เป็นหลักประกันวงเงินกู้ยืม </w:t>
      </w:r>
      <w:r w:rsidRPr="00D7546C">
        <w:rPr>
          <w:rFonts w:asciiTheme="majorBidi" w:hAnsiTheme="majorBidi"/>
          <w:sz w:val="28"/>
          <w:szCs w:val="28"/>
          <w:cs/>
        </w:rPr>
        <w:br/>
        <w:t>ระยะยาวกับสถาบันการเงินแห่งหนึ่ง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31 </w:t>
      </w:r>
      <w:r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ธันวาคม </w:t>
      </w:r>
      <w:r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2567: 859.61 </w:t>
      </w:r>
      <w:r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ล้านบาท)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(ดูหมายเหตุข้อ </w:t>
      </w:r>
      <w:r w:rsidR="005B6FF1" w:rsidRPr="00D7546C">
        <w:rPr>
          <w:rFonts w:asciiTheme="majorBidi" w:hAnsiTheme="majorBidi" w:cstheme="majorBidi"/>
          <w:sz w:val="28"/>
          <w:szCs w:val="28"/>
        </w:rPr>
        <w:t>6</w:t>
      </w:r>
      <w:r w:rsidRPr="00D7546C">
        <w:rPr>
          <w:rFonts w:asciiTheme="majorBidi" w:hAnsiTheme="majorBidi" w:cstheme="majorBidi"/>
          <w:sz w:val="28"/>
          <w:szCs w:val="28"/>
          <w:cs/>
        </w:rPr>
        <w:t>)</w:t>
      </w:r>
    </w:p>
    <w:p w14:paraId="3C8FDF2F" w14:textId="614A7C79" w:rsidR="002A59DE" w:rsidRPr="00D7546C" w:rsidRDefault="002A59DE" w:rsidP="002A59DE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</w:rPr>
        <w:t xml:space="preserve">ณ </w:t>
      </w:r>
      <w:r w:rsidRPr="00D7546C">
        <w:rPr>
          <w:rFonts w:asciiTheme="majorBidi" w:hAnsiTheme="majorBidi" w:hint="cs"/>
          <w:sz w:val="28"/>
          <w:szCs w:val="28"/>
          <w:cs/>
        </w:rPr>
        <w:t>วันที่</w:t>
      </w:r>
      <w:r w:rsidRPr="00D7546C">
        <w:rPr>
          <w:rFonts w:asciiTheme="majorBidi" w:hAnsiTheme="majorBidi"/>
          <w:sz w:val="28"/>
          <w:szCs w:val="28"/>
          <w:cs/>
        </w:rPr>
        <w:t xml:space="preserve"> </w:t>
      </w:r>
      <w:r w:rsidR="005B6FF1" w:rsidRPr="00D7546C">
        <w:rPr>
          <w:rFonts w:asciiTheme="majorBidi" w:hAnsiTheme="majorBidi"/>
          <w:sz w:val="28"/>
          <w:szCs w:val="28"/>
        </w:rPr>
        <w:t>31</w:t>
      </w:r>
      <w:r w:rsidRPr="00D7546C">
        <w:rPr>
          <w:rFonts w:asciiTheme="majorBidi" w:hAnsi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hint="cs"/>
          <w:sz w:val="28"/>
          <w:szCs w:val="28"/>
          <w:cs/>
        </w:rPr>
        <w:t>มีนาคม</w:t>
      </w:r>
      <w:r w:rsidRPr="00D7546C">
        <w:rPr>
          <w:rFonts w:asciiTheme="majorBidi" w:hAnsiTheme="majorBidi"/>
          <w:sz w:val="28"/>
          <w:szCs w:val="28"/>
          <w:cs/>
        </w:rPr>
        <w:t xml:space="preserve"> </w:t>
      </w:r>
      <w:r w:rsidR="005B6FF1" w:rsidRPr="00D7546C">
        <w:rPr>
          <w:rFonts w:asciiTheme="majorBidi" w:hAnsiTheme="majorBidi"/>
          <w:sz w:val="28"/>
          <w:szCs w:val="28"/>
        </w:rPr>
        <w:t>2568</w:t>
      </w:r>
      <w:r w:rsidRPr="00D7546C">
        <w:rPr>
          <w:rFonts w:asciiTheme="majorBidi" w:hAnsi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>เงินลงทุนใน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บริษัท เบญจพรแลนด์ จำกัด</w:t>
      </w:r>
      <w:r w:rsidRPr="00D7546C">
        <w:rPr>
          <w:rFonts w:asciiTheme="majorBidi" w:hAnsiTheme="majorBidi" w:cstheme="majorBidi"/>
          <w:sz w:val="28"/>
          <w:szCs w:val="28"/>
        </w:rPr>
        <w:t xml:space="preserve"> (“BJL”)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บริษัท เจดับเบิ้ลยูดี เอเชีย จำกัด</w:t>
      </w:r>
      <w:r w:rsidRPr="00D7546C">
        <w:rPr>
          <w:rFonts w:asciiTheme="majorBidi" w:hAnsiTheme="majorBidi" w:cstheme="majorBidi"/>
          <w:sz w:val="28"/>
          <w:szCs w:val="28"/>
        </w:rPr>
        <w:t xml:space="preserve"> (“JWDA”)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และบริษัท</w:t>
      </w:r>
      <w:r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 xml:space="preserve">แปซิฟิก ห้องเย็น จำกัด </w:t>
      </w:r>
      <w:r w:rsidRPr="00D7546C">
        <w:rPr>
          <w:rFonts w:asciiTheme="majorBidi" w:hAnsiTheme="majorBidi" w:cstheme="majorBidi"/>
          <w:sz w:val="28"/>
          <w:szCs w:val="28"/>
        </w:rPr>
        <w:t xml:space="preserve">(“PCS”) </w:t>
      </w:r>
      <w:r w:rsidRPr="00D7546C">
        <w:rPr>
          <w:rFonts w:asciiTheme="majorBidi" w:hAnsiTheme="majorBidi" w:cstheme="majorBidi"/>
          <w:sz w:val="28"/>
          <w:szCs w:val="28"/>
          <w:cs/>
        </w:rPr>
        <w:t>ราคาทุนจํานวน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</w:rPr>
        <w:t>2,184.21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ล้านบาท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เพื่อ</w:t>
      </w:r>
      <w:r w:rsidRPr="00D7546C">
        <w:rPr>
          <w:rFonts w:asciiTheme="majorBidi" w:hAnsiTheme="majorBidi" w:cstheme="majorBidi"/>
          <w:sz w:val="28"/>
          <w:szCs w:val="28"/>
          <w:cs/>
        </w:rPr>
        <w:t>เป็นหลักประกัน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สำหรับหุ้นกู้ของบริษัท</w:t>
      </w:r>
      <w:r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(31 </w:t>
      </w:r>
      <w:r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ธันวาคม </w:t>
      </w:r>
      <w:r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2567: 2,184.21 </w:t>
      </w:r>
      <w:r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ล้านบาท)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(ดูหมายเหตุข้อ </w:t>
      </w:r>
      <w:r w:rsidR="005B6FF1" w:rsidRPr="00D7546C">
        <w:rPr>
          <w:rFonts w:asciiTheme="majorBidi" w:hAnsiTheme="majorBidi" w:cstheme="majorBidi"/>
          <w:sz w:val="28"/>
          <w:szCs w:val="28"/>
        </w:rPr>
        <w:t>6</w:t>
      </w:r>
      <w:r w:rsidRPr="00D7546C">
        <w:rPr>
          <w:rFonts w:asciiTheme="majorBidi" w:hAnsiTheme="majorBidi" w:cstheme="majorBidi"/>
          <w:sz w:val="28"/>
          <w:szCs w:val="28"/>
          <w:cs/>
        </w:rPr>
        <w:t>)</w:t>
      </w:r>
    </w:p>
    <w:bookmarkEnd w:id="4"/>
    <w:p w14:paraId="7B728850" w14:textId="77777777" w:rsidR="006120A7" w:rsidRPr="00D7546C" w:rsidRDefault="006120A7" w:rsidP="006120A7">
      <w:pPr>
        <w:pStyle w:val="Heading1"/>
        <w:keepLines/>
        <w:numPr>
          <w:ilvl w:val="0"/>
          <w:numId w:val="0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lang w:val="th-TH"/>
        </w:rPr>
      </w:pPr>
    </w:p>
    <w:p w14:paraId="3ED06B02" w14:textId="608578A7" w:rsidR="003B5C2B" w:rsidRPr="00D7546C" w:rsidRDefault="003B5C2B" w:rsidP="00EB371C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D7546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ที่ดิน อาคารและอุปกรณ์</w:t>
      </w:r>
    </w:p>
    <w:p w14:paraId="6C6B5A4E" w14:textId="68246267" w:rsidR="003B5C2B" w:rsidRPr="00D7546C" w:rsidRDefault="003B5C2B" w:rsidP="003B5C2B">
      <w:pPr>
        <w:ind w:right="-27"/>
        <w:jc w:val="both"/>
        <w:rPr>
          <w:rFonts w:asciiTheme="majorBidi" w:hAnsiTheme="majorBidi" w:cstheme="majorBidi"/>
          <w:sz w:val="27"/>
          <w:szCs w:val="27"/>
        </w:rPr>
      </w:pPr>
    </w:p>
    <w:tbl>
      <w:tblPr>
        <w:tblW w:w="9181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5580"/>
        <w:gridCol w:w="540"/>
        <w:gridCol w:w="1440"/>
        <w:gridCol w:w="180"/>
        <w:gridCol w:w="1441"/>
      </w:tblGrid>
      <w:tr w:rsidR="007F3851" w:rsidRPr="00D7546C" w14:paraId="596C382E" w14:textId="77777777" w:rsidTr="0083538B">
        <w:trPr>
          <w:cantSplit/>
          <w:tblHeader/>
        </w:trPr>
        <w:tc>
          <w:tcPr>
            <w:tcW w:w="5580" w:type="dxa"/>
            <w:shd w:val="clear" w:color="auto" w:fill="auto"/>
            <w:vAlign w:val="bottom"/>
          </w:tcPr>
          <w:p w14:paraId="3234400A" w14:textId="0F0B0776" w:rsidR="007F3851" w:rsidRPr="00D7546C" w:rsidRDefault="007F3851" w:rsidP="00A202E1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สำหรับงวดสามเดือนสิ้นสุดวันที่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31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 มีนาคม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</w:t>
            </w:r>
            <w:r w:rsidR="001D693E"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8</w:t>
            </w:r>
          </w:p>
        </w:tc>
        <w:tc>
          <w:tcPr>
            <w:tcW w:w="540" w:type="dxa"/>
            <w:shd w:val="clear" w:color="auto" w:fill="auto"/>
            <w:vAlign w:val="bottom"/>
          </w:tcPr>
          <w:p w14:paraId="198987CB" w14:textId="77777777" w:rsidR="007F3851" w:rsidRPr="00D7546C" w:rsidRDefault="007F3851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440" w:type="dxa"/>
            <w:shd w:val="clear" w:color="auto" w:fill="auto"/>
            <w:vAlign w:val="bottom"/>
          </w:tcPr>
          <w:p w14:paraId="4C2B2726" w14:textId="77777777" w:rsidR="007F3851" w:rsidRPr="00D7546C" w:rsidRDefault="007F385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58" w:right="-7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งบการเงินรวม </w:t>
            </w:r>
          </w:p>
        </w:tc>
        <w:tc>
          <w:tcPr>
            <w:tcW w:w="180" w:type="dxa"/>
            <w:shd w:val="clear" w:color="auto" w:fill="auto"/>
            <w:vAlign w:val="bottom"/>
          </w:tcPr>
          <w:p w14:paraId="2E89C3AF" w14:textId="77777777" w:rsidR="007F3851" w:rsidRPr="00D7546C" w:rsidRDefault="007F3851" w:rsidP="00A202E1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  <w:vAlign w:val="bottom"/>
          </w:tcPr>
          <w:p w14:paraId="7624D31C" w14:textId="77777777" w:rsidR="007F3851" w:rsidRPr="00D7546C" w:rsidRDefault="007F3851" w:rsidP="00A202E1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งบการเงิน</w:t>
            </w:r>
          </w:p>
          <w:p w14:paraId="7DC3BE66" w14:textId="77777777" w:rsidR="007F3851" w:rsidRPr="00D7546C" w:rsidRDefault="007F3851" w:rsidP="00A202E1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 xml:space="preserve">เฉพาะกิจการ </w:t>
            </w:r>
          </w:p>
        </w:tc>
      </w:tr>
      <w:tr w:rsidR="007F3851" w:rsidRPr="00D7546C" w14:paraId="78ADC421" w14:textId="77777777" w:rsidTr="0083538B">
        <w:trPr>
          <w:cantSplit/>
        </w:trPr>
        <w:tc>
          <w:tcPr>
            <w:tcW w:w="5580" w:type="dxa"/>
            <w:shd w:val="clear" w:color="auto" w:fill="auto"/>
          </w:tcPr>
          <w:p w14:paraId="27B4108F" w14:textId="77777777" w:rsidR="007F3851" w:rsidRPr="00D7546C" w:rsidRDefault="007F3851" w:rsidP="00A202E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540" w:type="dxa"/>
            <w:shd w:val="clear" w:color="auto" w:fill="auto"/>
          </w:tcPr>
          <w:p w14:paraId="41EBFB3E" w14:textId="2F215E97" w:rsidR="007F3851" w:rsidRPr="00D7546C" w:rsidRDefault="007F3851" w:rsidP="00A202E1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3061" w:type="dxa"/>
            <w:gridSpan w:val="3"/>
            <w:shd w:val="clear" w:color="auto" w:fill="auto"/>
          </w:tcPr>
          <w:p w14:paraId="15124355" w14:textId="77777777" w:rsidR="007F3851" w:rsidRPr="00D7546C" w:rsidRDefault="007F3851" w:rsidP="00A202E1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7F3851" w:rsidRPr="00D7546C" w14:paraId="1733E0BC" w14:textId="77777777" w:rsidTr="0083538B">
        <w:trPr>
          <w:cantSplit/>
        </w:trPr>
        <w:tc>
          <w:tcPr>
            <w:tcW w:w="5580" w:type="dxa"/>
            <w:shd w:val="clear" w:color="auto" w:fill="auto"/>
          </w:tcPr>
          <w:p w14:paraId="3D4A254B" w14:textId="26211F06" w:rsidR="007F3851" w:rsidRPr="00D7546C" w:rsidRDefault="007F3851" w:rsidP="00A202E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มกราคม 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="001D693E" w:rsidRPr="00D7546C">
              <w:rPr>
                <w:rFonts w:asciiTheme="majorBidi" w:hAnsiTheme="majorBidi" w:cstheme="majorBidi"/>
                <w:sz w:val="28"/>
                <w:szCs w:val="28"/>
              </w:rPr>
              <w:t>8</w:t>
            </w:r>
          </w:p>
        </w:tc>
        <w:tc>
          <w:tcPr>
            <w:tcW w:w="540" w:type="dxa"/>
            <w:shd w:val="clear" w:color="auto" w:fill="auto"/>
          </w:tcPr>
          <w:p w14:paraId="60857919" w14:textId="77777777" w:rsidR="007F3851" w:rsidRPr="00D7546C" w:rsidRDefault="007F3851" w:rsidP="00A202E1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</w:tcPr>
          <w:p w14:paraId="7B839F87" w14:textId="40A6BB3E" w:rsidR="007F3851" w:rsidRPr="00D7546C" w:rsidRDefault="1EA4E227" w:rsidP="0096398D">
            <w:pPr>
              <w:pStyle w:val="acctfourfigures"/>
              <w:tabs>
                <w:tab w:val="clear" w:pos="765"/>
              </w:tabs>
              <w:spacing w:line="240" w:lineRule="auto"/>
              <w:ind w:left="14" w:right="155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8,897,907</w:t>
            </w:r>
          </w:p>
        </w:tc>
        <w:tc>
          <w:tcPr>
            <w:tcW w:w="180" w:type="dxa"/>
            <w:shd w:val="clear" w:color="auto" w:fill="auto"/>
          </w:tcPr>
          <w:p w14:paraId="038BEA05" w14:textId="77777777" w:rsidR="007F3851" w:rsidRPr="00D7546C" w:rsidRDefault="007F3851" w:rsidP="00A202E1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299D6B8E" w14:textId="40C23C74" w:rsidR="007F3851" w:rsidRPr="00D7546C" w:rsidRDefault="00C44F0C" w:rsidP="00325E45">
            <w:pPr>
              <w:pStyle w:val="acctfourfigures"/>
              <w:tabs>
                <w:tab w:val="clear" w:pos="765"/>
              </w:tabs>
              <w:spacing w:line="240" w:lineRule="auto"/>
              <w:ind w:left="14" w:right="137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2,266,760</w:t>
            </w:r>
          </w:p>
        </w:tc>
      </w:tr>
      <w:tr w:rsidR="007F3851" w:rsidRPr="00D7546C" w14:paraId="6597218E" w14:textId="77777777" w:rsidTr="0083538B">
        <w:trPr>
          <w:cantSplit/>
        </w:trPr>
        <w:tc>
          <w:tcPr>
            <w:tcW w:w="5580" w:type="dxa"/>
            <w:shd w:val="clear" w:color="auto" w:fill="auto"/>
          </w:tcPr>
          <w:p w14:paraId="3C413DFA" w14:textId="4A112BD0" w:rsidR="007F3851" w:rsidRPr="00D7546C" w:rsidRDefault="007F3851" w:rsidP="00A202E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ซื้อสินทรัพย์ </w:t>
            </w:r>
            <w:r w:rsidR="0083538B" w:rsidRPr="00D7546C">
              <w:rPr>
                <w:rFonts w:asciiTheme="majorBidi" w:hAnsiTheme="majorBidi" w:cstheme="majorBidi"/>
                <w:sz w:val="28"/>
                <w:szCs w:val="28"/>
              </w:rPr>
              <w:t>-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ราคาทุน</w:t>
            </w:r>
          </w:p>
        </w:tc>
        <w:tc>
          <w:tcPr>
            <w:tcW w:w="540" w:type="dxa"/>
            <w:shd w:val="clear" w:color="auto" w:fill="auto"/>
          </w:tcPr>
          <w:p w14:paraId="2DF363B5" w14:textId="77777777" w:rsidR="007F3851" w:rsidRPr="00D7546C" w:rsidRDefault="007F3851" w:rsidP="00A202E1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</w:tcPr>
          <w:p w14:paraId="6D44DFF5" w14:textId="7DA661E9" w:rsidR="007F3851" w:rsidRPr="00D7546C" w:rsidRDefault="00A36E79" w:rsidP="0096398D">
            <w:pPr>
              <w:pStyle w:val="acctfourfigures"/>
              <w:tabs>
                <w:tab w:val="clear" w:pos="765"/>
              </w:tabs>
              <w:spacing w:line="240" w:lineRule="auto"/>
              <w:ind w:left="14" w:right="155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23</w:t>
            </w:r>
            <w:r w:rsidR="0083538B" w:rsidRPr="00D7546C">
              <w:rPr>
                <w:rFonts w:asciiTheme="majorBidi" w:hAnsiTheme="majorBidi" w:cstheme="majorBidi"/>
                <w:sz w:val="28"/>
                <w:szCs w:val="28"/>
              </w:rPr>
              <w:t>5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83538B" w:rsidRPr="00D7546C">
              <w:rPr>
                <w:rFonts w:asciiTheme="majorBidi" w:hAnsiTheme="majorBidi" w:cstheme="majorBidi"/>
                <w:sz w:val="28"/>
                <w:szCs w:val="28"/>
              </w:rPr>
              <w:t>402</w:t>
            </w:r>
          </w:p>
        </w:tc>
        <w:tc>
          <w:tcPr>
            <w:tcW w:w="180" w:type="dxa"/>
            <w:shd w:val="clear" w:color="auto" w:fill="auto"/>
          </w:tcPr>
          <w:p w14:paraId="0650A59B" w14:textId="77777777" w:rsidR="007F3851" w:rsidRPr="00D7546C" w:rsidRDefault="007F3851" w:rsidP="00A202E1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5EEDD87D" w14:textId="0B210762" w:rsidR="007F3851" w:rsidRPr="00D7546C" w:rsidRDefault="00C44F0C" w:rsidP="00325E45">
            <w:pPr>
              <w:pStyle w:val="acctfourfigures"/>
              <w:tabs>
                <w:tab w:val="clear" w:pos="765"/>
              </w:tabs>
              <w:spacing w:line="240" w:lineRule="auto"/>
              <w:ind w:left="14" w:right="137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</w:t>
            </w:r>
            <w:r w:rsidR="0083538B" w:rsidRPr="00D7546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9,233</w:t>
            </w:r>
          </w:p>
        </w:tc>
      </w:tr>
      <w:tr w:rsidR="00A90802" w:rsidRPr="00D7546C" w14:paraId="3034DEBC" w14:textId="77777777" w:rsidTr="0083538B">
        <w:trPr>
          <w:cantSplit/>
        </w:trPr>
        <w:tc>
          <w:tcPr>
            <w:tcW w:w="5580" w:type="dxa"/>
            <w:shd w:val="clear" w:color="auto" w:fill="auto"/>
          </w:tcPr>
          <w:p w14:paraId="446C548C" w14:textId="1394C807" w:rsidR="00A90802" w:rsidRPr="00D7546C" w:rsidRDefault="005B6FF1" w:rsidP="00A90802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รับ</w:t>
            </w:r>
            <w:r w:rsidR="009234D7"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โอน</w:t>
            </w:r>
            <w:r w:rsidR="00A90802"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จากสินทรัพย์สิทธิการใช้ - ราคาตามบัญชีสุทธิ</w:t>
            </w:r>
          </w:p>
        </w:tc>
        <w:tc>
          <w:tcPr>
            <w:tcW w:w="540" w:type="dxa"/>
            <w:shd w:val="clear" w:color="auto" w:fill="auto"/>
          </w:tcPr>
          <w:p w14:paraId="0AF46032" w14:textId="77777777" w:rsidR="00A90802" w:rsidRPr="00D7546C" w:rsidRDefault="00A90802" w:rsidP="00A90802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</w:tcPr>
          <w:p w14:paraId="5C1B0FC4" w14:textId="012D48B4" w:rsidR="00A90802" w:rsidRPr="00D7546C" w:rsidRDefault="00A90802" w:rsidP="0096398D">
            <w:pPr>
              <w:pStyle w:val="acctfourfigures"/>
              <w:tabs>
                <w:tab w:val="clear" w:pos="765"/>
              </w:tabs>
              <w:spacing w:line="240" w:lineRule="auto"/>
              <w:ind w:left="14" w:right="137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90</w:t>
            </w:r>
          </w:p>
        </w:tc>
        <w:tc>
          <w:tcPr>
            <w:tcW w:w="180" w:type="dxa"/>
            <w:shd w:val="clear" w:color="auto" w:fill="auto"/>
          </w:tcPr>
          <w:p w14:paraId="1538B57C" w14:textId="77777777" w:rsidR="00A90802" w:rsidRPr="00D7546C" w:rsidRDefault="00A90802" w:rsidP="00A90802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3B972360" w14:textId="3A522C8B" w:rsidR="00A90802" w:rsidRPr="00D7546C" w:rsidRDefault="00A90802" w:rsidP="00255DB7">
            <w:pPr>
              <w:pStyle w:val="acctfourfigures"/>
              <w:tabs>
                <w:tab w:val="clear" w:pos="765"/>
              </w:tabs>
              <w:spacing w:line="240" w:lineRule="auto"/>
              <w:ind w:left="464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83538B" w:rsidRPr="00D7546C" w14:paraId="105FD90F" w14:textId="77777777" w:rsidTr="0083538B">
        <w:trPr>
          <w:cantSplit/>
        </w:trPr>
        <w:tc>
          <w:tcPr>
            <w:tcW w:w="5580" w:type="dxa"/>
            <w:shd w:val="clear" w:color="auto" w:fill="auto"/>
          </w:tcPr>
          <w:p w14:paraId="7C0404CC" w14:textId="60BD49C4" w:rsidR="0083538B" w:rsidRPr="00D7546C" w:rsidRDefault="0083538B" w:rsidP="0083538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โอนไปเป็นต้นทุนการให้เช่าและการให้บริการ</w:t>
            </w:r>
          </w:p>
        </w:tc>
        <w:tc>
          <w:tcPr>
            <w:tcW w:w="540" w:type="dxa"/>
            <w:shd w:val="clear" w:color="auto" w:fill="auto"/>
          </w:tcPr>
          <w:p w14:paraId="4138F8AD" w14:textId="77777777" w:rsidR="0083538B" w:rsidRPr="00D7546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</w:tcPr>
          <w:p w14:paraId="41A8D459" w14:textId="58C3D3D8" w:rsidR="0083538B" w:rsidRPr="00D7546C" w:rsidRDefault="0083538B" w:rsidP="0096398D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(32,108)</w:t>
            </w:r>
          </w:p>
        </w:tc>
        <w:tc>
          <w:tcPr>
            <w:tcW w:w="180" w:type="dxa"/>
            <w:shd w:val="clear" w:color="auto" w:fill="auto"/>
          </w:tcPr>
          <w:p w14:paraId="04E72976" w14:textId="77777777" w:rsidR="0083538B" w:rsidRPr="00D7546C" w:rsidRDefault="0083538B" w:rsidP="0083538B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332E4027" w14:textId="5F513FD3" w:rsidR="0083538B" w:rsidRPr="00D7546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464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83538B" w:rsidRPr="00D7546C" w14:paraId="64972618" w14:textId="77777777" w:rsidTr="0083538B">
        <w:trPr>
          <w:cantSplit/>
        </w:trPr>
        <w:tc>
          <w:tcPr>
            <w:tcW w:w="5580" w:type="dxa"/>
            <w:shd w:val="clear" w:color="auto" w:fill="auto"/>
          </w:tcPr>
          <w:p w14:paraId="6427D083" w14:textId="77777777" w:rsidR="0083538B" w:rsidRPr="00D7546C" w:rsidRDefault="0083538B" w:rsidP="0083538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จำหน่ายสินทรัพย์ - ราคาตามบัญชีสุทธิ</w:t>
            </w:r>
          </w:p>
        </w:tc>
        <w:tc>
          <w:tcPr>
            <w:tcW w:w="540" w:type="dxa"/>
            <w:shd w:val="clear" w:color="auto" w:fill="auto"/>
          </w:tcPr>
          <w:p w14:paraId="66771086" w14:textId="77777777" w:rsidR="0083538B" w:rsidRPr="00D7546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</w:tcPr>
          <w:p w14:paraId="00C1C3D8" w14:textId="1A81FB46" w:rsidR="0083538B" w:rsidRPr="00D7546C" w:rsidRDefault="0083538B" w:rsidP="0096398D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(10,619)</w:t>
            </w:r>
          </w:p>
        </w:tc>
        <w:tc>
          <w:tcPr>
            <w:tcW w:w="180" w:type="dxa"/>
            <w:shd w:val="clear" w:color="auto" w:fill="auto"/>
          </w:tcPr>
          <w:p w14:paraId="2482DCCF" w14:textId="77777777" w:rsidR="0083538B" w:rsidRPr="00D7546C" w:rsidRDefault="0083538B" w:rsidP="0083538B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4B5DB28A" w14:textId="169DC89B" w:rsidR="0083538B" w:rsidRPr="00D7546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464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83538B" w:rsidRPr="00D7546C" w14:paraId="45DE718B" w14:textId="77777777" w:rsidTr="0083538B">
        <w:trPr>
          <w:cantSplit/>
        </w:trPr>
        <w:tc>
          <w:tcPr>
            <w:tcW w:w="5580" w:type="dxa"/>
            <w:shd w:val="clear" w:color="auto" w:fill="auto"/>
          </w:tcPr>
          <w:p w14:paraId="50CDC0E6" w14:textId="7ABA4C8D" w:rsidR="0083538B" w:rsidRPr="00D7546C" w:rsidRDefault="0083538B" w:rsidP="0083538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="Angsana New" w:hint="cs"/>
                <w:sz w:val="28"/>
                <w:szCs w:val="28"/>
                <w:cs/>
              </w:rPr>
              <w:t>สินทรัพย์ลดลงจากการขายเงินลงทุนใน</w:t>
            </w:r>
            <w:r w:rsidR="00C0356D" w:rsidRPr="00D7546C">
              <w:rPr>
                <w:rFonts w:asciiTheme="majorBidi" w:hAnsiTheme="majorBidi" w:cs="Angsana New" w:hint="cs"/>
                <w:sz w:val="28"/>
                <w:szCs w:val="28"/>
                <w:cs/>
              </w:rPr>
              <w:t xml:space="preserve"> </w:t>
            </w:r>
            <w:r w:rsidR="00C0356D" w:rsidRPr="00D7546C">
              <w:rPr>
                <w:rFonts w:asciiTheme="majorBidi" w:hAnsiTheme="majorBidi" w:cs="Angsana New"/>
                <w:sz w:val="28"/>
                <w:szCs w:val="28"/>
              </w:rPr>
              <w:t>CSLF</w:t>
            </w:r>
            <w:r w:rsidRPr="00D7546C">
              <w:rPr>
                <w:rFonts w:asciiTheme="majorBidi" w:hAnsiTheme="majorBidi" w:cs="Angsana New"/>
                <w:sz w:val="28"/>
                <w:szCs w:val="28"/>
                <w:cs/>
              </w:rPr>
              <w:t xml:space="preserve"> - </w:t>
            </w:r>
            <w:r w:rsidRPr="00D7546C">
              <w:rPr>
                <w:rFonts w:asciiTheme="majorBidi" w:hAnsiTheme="majorBidi" w:cs="Angsana New" w:hint="cs"/>
                <w:sz w:val="28"/>
                <w:szCs w:val="28"/>
                <w:cs/>
              </w:rPr>
              <w:t>ราคาตามบัญชีสุทธิ</w:t>
            </w:r>
          </w:p>
        </w:tc>
        <w:tc>
          <w:tcPr>
            <w:tcW w:w="540" w:type="dxa"/>
            <w:shd w:val="clear" w:color="auto" w:fill="auto"/>
          </w:tcPr>
          <w:p w14:paraId="006E106D" w14:textId="77777777" w:rsidR="0083538B" w:rsidRPr="00D7546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  <w:vAlign w:val="bottom"/>
          </w:tcPr>
          <w:p w14:paraId="1978C30C" w14:textId="038C5C3D" w:rsidR="0083538B" w:rsidRPr="00D7546C" w:rsidRDefault="0083538B" w:rsidP="0096398D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(1,129)</w:t>
            </w:r>
          </w:p>
        </w:tc>
        <w:tc>
          <w:tcPr>
            <w:tcW w:w="180" w:type="dxa"/>
            <w:shd w:val="clear" w:color="auto" w:fill="auto"/>
          </w:tcPr>
          <w:p w14:paraId="48DF6599" w14:textId="77777777" w:rsidR="0083538B" w:rsidRPr="00D7546C" w:rsidRDefault="0083538B" w:rsidP="0083538B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3D497370" w14:textId="3E25926A" w:rsidR="0083538B" w:rsidRPr="00D7546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464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83538B" w:rsidRPr="00D7546C" w14:paraId="29686289" w14:textId="77777777" w:rsidTr="0083538B">
        <w:trPr>
          <w:cantSplit/>
        </w:trPr>
        <w:tc>
          <w:tcPr>
            <w:tcW w:w="5580" w:type="dxa"/>
            <w:shd w:val="clear" w:color="auto" w:fill="auto"/>
          </w:tcPr>
          <w:p w14:paraId="159D53AB" w14:textId="77777777" w:rsidR="0083538B" w:rsidRPr="00D7546C" w:rsidRDefault="0083538B" w:rsidP="0083538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ผลต่างจากการแปลงค่างบการเงิน</w:t>
            </w:r>
          </w:p>
        </w:tc>
        <w:tc>
          <w:tcPr>
            <w:tcW w:w="540" w:type="dxa"/>
            <w:shd w:val="clear" w:color="auto" w:fill="auto"/>
          </w:tcPr>
          <w:p w14:paraId="4F9F7EA4" w14:textId="77777777" w:rsidR="0083538B" w:rsidRPr="00D7546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  <w:vAlign w:val="bottom"/>
          </w:tcPr>
          <w:p w14:paraId="34CA4A45" w14:textId="6FCE30CE" w:rsidR="0083538B" w:rsidRPr="00D7546C" w:rsidRDefault="0083538B" w:rsidP="0096398D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(6,390)</w:t>
            </w:r>
          </w:p>
        </w:tc>
        <w:tc>
          <w:tcPr>
            <w:tcW w:w="180" w:type="dxa"/>
            <w:shd w:val="clear" w:color="auto" w:fill="auto"/>
          </w:tcPr>
          <w:p w14:paraId="4F901A19" w14:textId="77777777" w:rsidR="0083538B" w:rsidRPr="00D7546C" w:rsidRDefault="0083538B" w:rsidP="0083538B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66461389" w14:textId="426EB783" w:rsidR="0083538B" w:rsidRPr="00D7546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464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83538B" w:rsidRPr="00D7546C" w14:paraId="07805D8A" w14:textId="77777777" w:rsidTr="0083538B">
        <w:trPr>
          <w:cantSplit/>
        </w:trPr>
        <w:tc>
          <w:tcPr>
            <w:tcW w:w="5580" w:type="dxa"/>
            <w:shd w:val="clear" w:color="auto" w:fill="auto"/>
          </w:tcPr>
          <w:p w14:paraId="1CC424C9" w14:textId="2D2C2404" w:rsidR="0083538B" w:rsidRPr="00D7546C" w:rsidRDefault="0083538B" w:rsidP="0083538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กลับรายการขาดทุนจากการด้อยค่า</w:t>
            </w:r>
          </w:p>
        </w:tc>
        <w:tc>
          <w:tcPr>
            <w:tcW w:w="540" w:type="dxa"/>
            <w:shd w:val="clear" w:color="auto" w:fill="auto"/>
          </w:tcPr>
          <w:p w14:paraId="2BC3FA6E" w14:textId="77777777" w:rsidR="0083538B" w:rsidRPr="00D7546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  <w:vAlign w:val="bottom"/>
          </w:tcPr>
          <w:p w14:paraId="186B0569" w14:textId="54333124" w:rsidR="0083538B" w:rsidRPr="00D7546C" w:rsidRDefault="0083538B" w:rsidP="0096398D">
            <w:pPr>
              <w:pStyle w:val="acctfourfigures"/>
              <w:tabs>
                <w:tab w:val="clear" w:pos="765"/>
              </w:tabs>
              <w:spacing w:line="240" w:lineRule="auto"/>
              <w:ind w:left="14" w:right="137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60</w:t>
            </w:r>
          </w:p>
        </w:tc>
        <w:tc>
          <w:tcPr>
            <w:tcW w:w="180" w:type="dxa"/>
            <w:shd w:val="clear" w:color="auto" w:fill="auto"/>
          </w:tcPr>
          <w:p w14:paraId="5CBB5081" w14:textId="77777777" w:rsidR="0083538B" w:rsidRPr="00D7546C" w:rsidRDefault="0083538B" w:rsidP="0083538B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190C4A05" w14:textId="1D529151" w:rsidR="0083538B" w:rsidRPr="00D7546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464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83538B" w:rsidRPr="00D7546C" w14:paraId="551894EC" w14:textId="77777777" w:rsidTr="0083538B">
        <w:trPr>
          <w:cantSplit/>
        </w:trPr>
        <w:tc>
          <w:tcPr>
            <w:tcW w:w="5580" w:type="dxa"/>
            <w:shd w:val="clear" w:color="auto" w:fill="auto"/>
          </w:tcPr>
          <w:p w14:paraId="2498ED99" w14:textId="77777777" w:rsidR="0083538B" w:rsidRPr="00D7546C" w:rsidRDefault="0083538B" w:rsidP="0083538B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ค่าเสื่อมราคา</w:t>
            </w:r>
          </w:p>
        </w:tc>
        <w:tc>
          <w:tcPr>
            <w:tcW w:w="540" w:type="dxa"/>
            <w:shd w:val="clear" w:color="auto" w:fill="auto"/>
          </w:tcPr>
          <w:p w14:paraId="19DFD988" w14:textId="77777777" w:rsidR="0083538B" w:rsidRPr="00D7546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shd w:val="clear" w:color="auto" w:fill="auto"/>
            <w:vAlign w:val="bottom"/>
          </w:tcPr>
          <w:p w14:paraId="3BA8ECCE" w14:textId="3EE5BCF2" w:rsidR="0083538B" w:rsidRPr="00D7546C" w:rsidRDefault="0083538B" w:rsidP="0096398D">
            <w:pPr>
              <w:pStyle w:val="acctfourfigures"/>
              <w:tabs>
                <w:tab w:val="clear" w:pos="765"/>
              </w:tabs>
              <w:spacing w:line="240" w:lineRule="auto"/>
              <w:ind w:left="14" w:right="74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(142,</w:t>
            </w:r>
            <w:r w:rsidR="00247E93" w:rsidRPr="00D7546C">
              <w:rPr>
                <w:rFonts w:asciiTheme="majorBidi" w:hAnsiTheme="majorBidi" w:cstheme="majorBidi"/>
                <w:sz w:val="28"/>
                <w:szCs w:val="28"/>
              </w:rPr>
              <w:t>724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180" w:type="dxa"/>
            <w:shd w:val="clear" w:color="auto" w:fill="auto"/>
          </w:tcPr>
          <w:p w14:paraId="5A916FBA" w14:textId="77777777" w:rsidR="0083538B" w:rsidRPr="00D7546C" w:rsidRDefault="0083538B" w:rsidP="0083538B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  <w:shd w:val="clear" w:color="auto" w:fill="auto"/>
          </w:tcPr>
          <w:p w14:paraId="18782B0F" w14:textId="5CC73785" w:rsidR="0083538B" w:rsidRPr="00D7546C" w:rsidRDefault="0083538B" w:rsidP="00325E45">
            <w:pPr>
              <w:pStyle w:val="acctfourfigures"/>
              <w:tabs>
                <w:tab w:val="clear" w:pos="765"/>
              </w:tabs>
              <w:spacing w:line="240" w:lineRule="auto"/>
              <w:ind w:left="14" w:right="74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(26,858)</w:t>
            </w:r>
          </w:p>
        </w:tc>
      </w:tr>
      <w:tr w:rsidR="0083538B" w:rsidRPr="00D7546C" w14:paraId="5928DEB8" w14:textId="77777777" w:rsidTr="0083538B">
        <w:trPr>
          <w:cantSplit/>
        </w:trPr>
        <w:tc>
          <w:tcPr>
            <w:tcW w:w="5580" w:type="dxa"/>
            <w:shd w:val="clear" w:color="auto" w:fill="auto"/>
          </w:tcPr>
          <w:p w14:paraId="2B15FD99" w14:textId="35B1386F" w:rsidR="0083538B" w:rsidRPr="00D7546C" w:rsidRDefault="0083538B" w:rsidP="0083538B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31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มีนาคม 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2568</w:t>
            </w:r>
          </w:p>
        </w:tc>
        <w:tc>
          <w:tcPr>
            <w:tcW w:w="540" w:type="dxa"/>
            <w:shd w:val="clear" w:color="auto" w:fill="auto"/>
          </w:tcPr>
          <w:p w14:paraId="05AEA496" w14:textId="77777777" w:rsidR="0083538B" w:rsidRPr="00D7546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17ECC558" w14:textId="7A511907" w:rsidR="0083538B" w:rsidRPr="00D7546C" w:rsidRDefault="0083538B" w:rsidP="0096398D">
            <w:pPr>
              <w:pStyle w:val="acctfourfigures"/>
              <w:tabs>
                <w:tab w:val="clear" w:pos="765"/>
              </w:tabs>
              <w:spacing w:line="240" w:lineRule="auto"/>
              <w:ind w:left="-79" w:right="128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8,940,</w:t>
            </w:r>
            <w:r w:rsidR="00247E93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489</w:t>
            </w:r>
          </w:p>
        </w:tc>
        <w:tc>
          <w:tcPr>
            <w:tcW w:w="180" w:type="dxa"/>
            <w:shd w:val="clear" w:color="auto" w:fill="auto"/>
          </w:tcPr>
          <w:p w14:paraId="715B72F1" w14:textId="77777777" w:rsidR="0083538B" w:rsidRPr="00D7546C" w:rsidRDefault="0083538B" w:rsidP="0083538B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1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C558DAC" w14:textId="05A029E9" w:rsidR="0083538B" w:rsidRPr="00D7546C" w:rsidRDefault="0083538B" w:rsidP="00B55A89">
            <w:pPr>
              <w:pStyle w:val="acctfourfigures"/>
              <w:tabs>
                <w:tab w:val="clear" w:pos="765"/>
              </w:tabs>
              <w:spacing w:line="240" w:lineRule="auto"/>
              <w:ind w:left="14" w:right="137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2,279,135</w:t>
            </w:r>
          </w:p>
        </w:tc>
      </w:tr>
    </w:tbl>
    <w:p w14:paraId="4696B4AD" w14:textId="77777777" w:rsidR="008B7F96" w:rsidRPr="00D7546C" w:rsidRDefault="008B7F96" w:rsidP="008B7F9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7"/>
          <w:szCs w:val="27"/>
        </w:rPr>
      </w:pPr>
    </w:p>
    <w:p w14:paraId="32D6DFAD" w14:textId="73E4699C" w:rsidR="00DC3CB9" w:rsidRPr="00D7546C" w:rsidRDefault="00DC3CB9" w:rsidP="00DC3CB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i/>
          <w:iCs/>
          <w:sz w:val="28"/>
          <w:szCs w:val="28"/>
        </w:rPr>
      </w:pPr>
      <w:r w:rsidRPr="00D7546C">
        <w:rPr>
          <w:rFonts w:asciiTheme="majorBidi" w:hAnsiTheme="majorBidi" w:cstheme="majorBidi"/>
          <w:b/>
          <w:i/>
          <w:iCs/>
          <w:sz w:val="28"/>
          <w:szCs w:val="28"/>
          <w:cs/>
        </w:rPr>
        <w:t>หลักทรัพย์ค้ำประกัน</w:t>
      </w:r>
    </w:p>
    <w:p w14:paraId="784FC3FD" w14:textId="77777777" w:rsidR="00DC3CB9" w:rsidRPr="00D7546C" w:rsidRDefault="00DC3CB9" w:rsidP="00215AC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271EC071" w14:textId="41178D00" w:rsidR="00DC3CB9" w:rsidRPr="00D7546C" w:rsidRDefault="00DC3CB9" w:rsidP="00BE01D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="00525669" w:rsidRPr="00D7546C">
        <w:rPr>
          <w:rFonts w:asciiTheme="majorBidi" w:hAnsiTheme="majorBidi" w:cstheme="majorBidi"/>
          <w:sz w:val="28"/>
          <w:szCs w:val="28"/>
        </w:rPr>
        <w:t>3</w:t>
      </w:r>
      <w:r w:rsidR="007F3851" w:rsidRPr="00D7546C">
        <w:rPr>
          <w:rFonts w:asciiTheme="majorBidi" w:hAnsiTheme="majorBidi" w:cstheme="majorBidi"/>
          <w:sz w:val="28"/>
          <w:szCs w:val="28"/>
        </w:rPr>
        <w:t xml:space="preserve">1 </w:t>
      </w:r>
      <w:r w:rsidR="007F3851" w:rsidRPr="00D7546C">
        <w:rPr>
          <w:rFonts w:asciiTheme="majorBidi" w:hAnsiTheme="majorBidi" w:cstheme="majorBidi"/>
          <w:sz w:val="28"/>
          <w:szCs w:val="28"/>
          <w:cs/>
        </w:rPr>
        <w:t xml:space="preserve">มีนาคม </w:t>
      </w:r>
      <w:r w:rsidR="00525669" w:rsidRPr="00D7546C">
        <w:rPr>
          <w:rFonts w:asciiTheme="majorBidi" w:hAnsiTheme="majorBidi" w:cstheme="majorBidi"/>
          <w:sz w:val="28"/>
          <w:szCs w:val="28"/>
        </w:rPr>
        <w:t>256</w:t>
      </w:r>
      <w:r w:rsidR="001D693E" w:rsidRPr="00D7546C">
        <w:rPr>
          <w:rFonts w:asciiTheme="majorBidi" w:hAnsiTheme="majorBidi" w:cstheme="majorBidi"/>
          <w:sz w:val="28"/>
          <w:szCs w:val="28"/>
        </w:rPr>
        <w:t>8</w:t>
      </w:r>
      <w:r w:rsidR="009F0349"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>กลุ่มบริษัทได้นำที่ดิน อาคารและอุปกรณ์ซึ่งมีมูลค่าตามบัญชีสุทธิ</w:t>
      </w:r>
      <w:r w:rsidR="00817FA7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="62ADC007" w:rsidRPr="00D7546C">
        <w:rPr>
          <w:rFonts w:asciiTheme="majorBidi" w:hAnsiTheme="majorBidi" w:cstheme="majorBidi"/>
          <w:sz w:val="28"/>
          <w:szCs w:val="28"/>
        </w:rPr>
        <w:t>2,5</w:t>
      </w:r>
      <w:r w:rsidR="0083538B" w:rsidRPr="00D7546C">
        <w:rPr>
          <w:rFonts w:asciiTheme="majorBidi" w:hAnsiTheme="majorBidi" w:cstheme="majorBidi"/>
          <w:sz w:val="28"/>
          <w:szCs w:val="28"/>
        </w:rPr>
        <w:t>91</w:t>
      </w:r>
      <w:r w:rsidR="2ECDAE43" w:rsidRPr="00D7546C">
        <w:rPr>
          <w:rFonts w:asciiTheme="majorBidi" w:hAnsiTheme="majorBidi" w:cstheme="majorBidi"/>
          <w:sz w:val="28"/>
          <w:szCs w:val="28"/>
        </w:rPr>
        <w:t>.</w:t>
      </w:r>
      <w:r w:rsidR="0083538B" w:rsidRPr="00D7546C">
        <w:rPr>
          <w:rFonts w:asciiTheme="majorBidi" w:hAnsiTheme="majorBidi" w:cstheme="majorBidi"/>
          <w:sz w:val="28"/>
          <w:szCs w:val="28"/>
        </w:rPr>
        <w:t>4</w:t>
      </w:r>
      <w:r w:rsidR="007B1FA8" w:rsidRPr="00D7546C">
        <w:rPr>
          <w:rFonts w:asciiTheme="majorBidi" w:hAnsiTheme="majorBidi" w:cstheme="majorBidi"/>
          <w:sz w:val="28"/>
          <w:szCs w:val="28"/>
        </w:rPr>
        <w:t>2</w:t>
      </w:r>
      <w:r w:rsidR="009F0349" w:rsidRPr="00D7546C">
        <w:rPr>
          <w:rFonts w:asciiTheme="majorBidi" w:hAnsiTheme="majorBidi" w:cstheme="majorBidi"/>
          <w:sz w:val="28"/>
          <w:szCs w:val="28"/>
          <w:cs/>
        </w:rPr>
        <w:t xml:space="preserve"> ล้านบาท</w:t>
      </w:r>
      <w:r w:rsidR="00215ACC" w:rsidRPr="00D7546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215ACC"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="00215ACC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31 </w:t>
      </w:r>
      <w:r w:rsidR="00215ACC"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ธันวาคม </w:t>
      </w:r>
      <w:r w:rsidR="00215ACC" w:rsidRPr="00D7546C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1D693E" w:rsidRPr="00D7546C">
        <w:rPr>
          <w:rFonts w:asciiTheme="majorBidi" w:hAnsiTheme="majorBidi" w:cstheme="majorBidi"/>
          <w:i/>
          <w:iCs/>
          <w:sz w:val="28"/>
          <w:szCs w:val="28"/>
        </w:rPr>
        <w:t>7</w:t>
      </w:r>
      <w:r w:rsidR="00215ACC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: </w:t>
      </w:r>
      <w:r w:rsidR="00215ACC"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กลุ่มบริษัท </w:t>
      </w:r>
      <w:r w:rsidR="001D693E" w:rsidRPr="00D7546C">
        <w:rPr>
          <w:rFonts w:asciiTheme="majorBidi" w:hAnsiTheme="majorBidi" w:cstheme="majorBidi"/>
          <w:i/>
          <w:iCs/>
          <w:sz w:val="28"/>
          <w:szCs w:val="28"/>
        </w:rPr>
        <w:t>2,5</w:t>
      </w:r>
      <w:r w:rsidR="0083538B" w:rsidRPr="00D7546C">
        <w:rPr>
          <w:rFonts w:asciiTheme="majorBidi" w:hAnsiTheme="majorBidi" w:cstheme="majorBidi"/>
          <w:i/>
          <w:iCs/>
          <w:sz w:val="28"/>
          <w:szCs w:val="28"/>
        </w:rPr>
        <w:t>60</w:t>
      </w:r>
      <w:r w:rsidR="001D693E" w:rsidRPr="00D7546C">
        <w:rPr>
          <w:rFonts w:asciiTheme="majorBidi" w:hAnsiTheme="majorBidi" w:cstheme="majorBidi"/>
          <w:i/>
          <w:iCs/>
          <w:sz w:val="28"/>
          <w:szCs w:val="28"/>
        </w:rPr>
        <w:t>.</w:t>
      </w:r>
      <w:r w:rsidR="0083538B" w:rsidRPr="00D7546C">
        <w:rPr>
          <w:rFonts w:asciiTheme="majorBidi" w:hAnsiTheme="majorBidi" w:cstheme="majorBidi"/>
          <w:i/>
          <w:iCs/>
          <w:sz w:val="28"/>
          <w:szCs w:val="28"/>
        </w:rPr>
        <w:t>41</w:t>
      </w:r>
      <w:r w:rsidR="00215ACC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215ACC"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ล้านบาท)</w:t>
      </w:r>
      <w:r w:rsidR="00D30DDE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เป็นสินทรัพย์ค้ำประกันวงเงินสินเชื่อที่ได้รับจากสถาบันการเงิน </w:t>
      </w:r>
      <w:r w:rsidR="00EF151B" w:rsidRPr="00D7546C">
        <w:rPr>
          <w:rFonts w:asciiTheme="majorBidi" w:hAnsiTheme="majorBidi" w:cstheme="majorBidi"/>
          <w:sz w:val="28"/>
          <w:szCs w:val="28"/>
          <w:cs/>
        </w:rPr>
        <w:t>(</w:t>
      </w:r>
      <w:r w:rsidRPr="00D7546C">
        <w:rPr>
          <w:rFonts w:asciiTheme="majorBidi" w:hAnsiTheme="majorBidi" w:cstheme="majorBidi"/>
          <w:sz w:val="28"/>
          <w:szCs w:val="28"/>
          <w:cs/>
        </w:rPr>
        <w:t>ดูหมายเหตุ</w:t>
      </w:r>
      <w:r w:rsidR="009C4F38" w:rsidRPr="00D7546C">
        <w:rPr>
          <w:rFonts w:asciiTheme="majorBidi" w:hAnsiTheme="majorBidi" w:cstheme="majorBidi"/>
          <w:sz w:val="28"/>
          <w:szCs w:val="28"/>
          <w:cs/>
        </w:rPr>
        <w:t>ข้อ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5B6FF1" w:rsidRPr="00D7546C">
        <w:rPr>
          <w:rFonts w:asciiTheme="majorBidi" w:hAnsiTheme="majorBidi" w:cstheme="majorBidi"/>
          <w:sz w:val="28"/>
          <w:szCs w:val="28"/>
        </w:rPr>
        <w:t>6</w:t>
      </w:r>
      <w:r w:rsidRPr="00D7546C">
        <w:rPr>
          <w:rFonts w:asciiTheme="majorBidi" w:hAnsiTheme="majorBidi" w:cstheme="majorBidi"/>
          <w:sz w:val="28"/>
          <w:szCs w:val="28"/>
          <w:cs/>
        </w:rPr>
        <w:t>)</w:t>
      </w:r>
      <w:r w:rsidR="00EF151B"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</w:p>
    <w:p w14:paraId="622019F3" w14:textId="050700DE" w:rsidR="006120A7" w:rsidRPr="00D7546C" w:rsidRDefault="006120A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</w:rPr>
        <w:br w:type="page"/>
      </w:r>
    </w:p>
    <w:p w14:paraId="4DEF75B7" w14:textId="6420D452" w:rsidR="00516892" w:rsidRPr="00D7546C" w:rsidRDefault="00030C23" w:rsidP="00EB371C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D7546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หนี้สินที่มีภาระดอกเบี้ย</w:t>
      </w:r>
    </w:p>
    <w:p w14:paraId="36FDB40C" w14:textId="77777777" w:rsidR="00953616" w:rsidRPr="00D7546C" w:rsidRDefault="00953616" w:rsidP="003B6E17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right="-45"/>
        <w:jc w:val="thaiDistribute"/>
        <w:rPr>
          <w:rFonts w:asciiTheme="majorBidi" w:hAnsiTheme="majorBidi" w:cstheme="majorBidi"/>
          <w:sz w:val="24"/>
          <w:szCs w:val="24"/>
        </w:rPr>
      </w:pPr>
    </w:p>
    <w:p w14:paraId="326457DF" w14:textId="77777777" w:rsidR="003C72A2" w:rsidRPr="00D7546C" w:rsidRDefault="003C72A2" w:rsidP="003C72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bookmarkStart w:id="5" w:name="_Hlk149730335"/>
      <w:bookmarkStart w:id="6" w:name="_Hlk70859526"/>
      <w:r w:rsidRPr="00D7546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เงินกู้ยืมระยะสั้นจากสถาบันทางการเงิน</w:t>
      </w:r>
    </w:p>
    <w:p w14:paraId="33978884" w14:textId="77777777" w:rsidR="00053765" w:rsidRPr="00D7546C" w:rsidRDefault="00053765" w:rsidP="003C72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5EB96E87" w14:textId="52A0825A" w:rsidR="00B23666" w:rsidRPr="00D7546C" w:rsidRDefault="00053765" w:rsidP="00F45A9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  <w:r w:rsidRPr="00D7546C">
        <w:rPr>
          <w:rFonts w:asciiTheme="majorBidi" w:hAnsiTheme="majorBidi" w:cs="Angsana New" w:hint="cs"/>
          <w:sz w:val="28"/>
          <w:szCs w:val="28"/>
          <w:cs/>
        </w:rPr>
        <w:t>ในระหว่างงวดสามเดือนสิ้นสุดวันที่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1373C8" w:rsidRPr="00D7546C">
        <w:rPr>
          <w:rFonts w:asciiTheme="majorBidi" w:hAnsiTheme="majorBidi" w:cs="Angsana New"/>
          <w:sz w:val="28"/>
          <w:szCs w:val="28"/>
        </w:rPr>
        <w:t>31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มีนาคม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1373C8" w:rsidRPr="00D7546C">
        <w:rPr>
          <w:rFonts w:asciiTheme="majorBidi" w:hAnsiTheme="majorBidi" w:cstheme="majorBidi"/>
          <w:sz w:val="28"/>
          <w:szCs w:val="28"/>
        </w:rPr>
        <w:t>2568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="001373C8" w:rsidRPr="00D7546C">
        <w:rPr>
          <w:rFonts w:asciiTheme="majorBidi" w:hAnsiTheme="majorBidi" w:cs="Angsana New" w:hint="cs"/>
          <w:sz w:val="28"/>
          <w:szCs w:val="28"/>
          <w:cs/>
        </w:rPr>
        <w:t>ย่อยแห่งหนึ่ง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ได้ทำสัญญาเงินกู้ยืมระยะสั้น</w:t>
      </w:r>
      <w:r w:rsidR="00B23666" w:rsidRPr="00D7546C">
        <w:rPr>
          <w:rFonts w:asciiTheme="majorBidi" w:hAnsiTheme="majorBidi" w:cs="Angsana New" w:hint="cs"/>
          <w:sz w:val="28"/>
          <w:szCs w:val="28"/>
          <w:cs/>
        </w:rPr>
        <w:t>ที่</w:t>
      </w:r>
      <w:r w:rsidR="001373C8" w:rsidRPr="00D7546C">
        <w:rPr>
          <w:rFonts w:asciiTheme="majorBidi" w:hAnsiTheme="majorBidi" w:cs="Angsana New" w:hint="cs"/>
          <w:sz w:val="28"/>
          <w:szCs w:val="28"/>
          <w:cs/>
        </w:rPr>
        <w:t>ไม่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มีหลักประกันกับสถาบันการเงินในประเทศแห่ง</w:t>
      </w:r>
      <w:r w:rsidR="00B23666" w:rsidRPr="00D7546C">
        <w:rPr>
          <w:rFonts w:asciiTheme="majorBidi" w:hAnsiTheme="majorBidi" w:cs="Angsana New" w:hint="cs"/>
          <w:sz w:val="28"/>
          <w:szCs w:val="28"/>
          <w:cs/>
        </w:rPr>
        <w:t>หนึ่ง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1373C8" w:rsidRPr="00D7546C">
        <w:rPr>
          <w:rFonts w:asciiTheme="majorBidi" w:hAnsiTheme="majorBidi" w:cs="Angsana New"/>
          <w:sz w:val="28"/>
          <w:szCs w:val="28"/>
        </w:rPr>
        <w:t>20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เงินกู้ยืมดังกล่าวมีอัตราดอกเบี้ยร้อยละ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6265C6" w:rsidRPr="00D7546C">
        <w:rPr>
          <w:rFonts w:asciiTheme="majorBidi" w:hAnsiTheme="majorBidi" w:cs="Angsana New"/>
          <w:sz w:val="28"/>
          <w:szCs w:val="28"/>
        </w:rPr>
        <w:t>4</w:t>
      </w:r>
      <w:r w:rsidR="00C609C1" w:rsidRPr="00D7546C">
        <w:rPr>
          <w:rFonts w:asciiTheme="majorBidi" w:hAnsiTheme="majorBidi" w:cs="Angsana New"/>
          <w:sz w:val="28"/>
          <w:szCs w:val="28"/>
        </w:rPr>
        <w:t>.</w:t>
      </w:r>
      <w:r w:rsidR="000D7C3B" w:rsidRPr="00D7546C">
        <w:rPr>
          <w:rFonts w:asciiTheme="majorBidi" w:hAnsiTheme="majorBidi" w:cs="Angsana New"/>
          <w:sz w:val="28"/>
          <w:szCs w:val="28"/>
        </w:rPr>
        <w:t xml:space="preserve">65 </w:t>
      </w:r>
      <w:r w:rsidR="000A7F26" w:rsidRPr="00D7546C">
        <w:rPr>
          <w:rFonts w:asciiTheme="majorBidi" w:hAnsiTheme="majorBidi" w:cs="Angsana New"/>
          <w:sz w:val="28"/>
          <w:szCs w:val="28"/>
        </w:rPr>
        <w:t>-</w:t>
      </w:r>
      <w:r w:rsidR="000D7C3B" w:rsidRPr="00D7546C">
        <w:rPr>
          <w:rFonts w:asciiTheme="majorBidi" w:hAnsiTheme="majorBidi" w:cs="Angsana New"/>
          <w:sz w:val="28"/>
          <w:szCs w:val="28"/>
        </w:rPr>
        <w:t xml:space="preserve"> 4.90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ต่อปี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และมีกำหนดชำระคืนภายในเดือน</w:t>
      </w:r>
      <w:r w:rsidR="00AA1ABD" w:rsidRPr="00D7546C">
        <w:rPr>
          <w:rFonts w:asciiTheme="majorBidi" w:hAnsiTheme="majorBidi" w:cs="Angsana New" w:hint="cs"/>
          <w:sz w:val="28"/>
          <w:szCs w:val="28"/>
          <w:cs/>
        </w:rPr>
        <w:t xml:space="preserve">มิถุนายน </w:t>
      </w:r>
      <w:r w:rsidR="00AA1ABD" w:rsidRPr="00D7546C">
        <w:rPr>
          <w:rFonts w:asciiTheme="majorBidi" w:hAnsiTheme="majorBidi" w:cs="Angsana New"/>
          <w:sz w:val="28"/>
          <w:szCs w:val="28"/>
        </w:rPr>
        <w:t>2568</w:t>
      </w:r>
    </w:p>
    <w:p w14:paraId="39FAAF1D" w14:textId="77777777" w:rsidR="00B23666" w:rsidRPr="00D7546C" w:rsidRDefault="00B23666" w:rsidP="00B2366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ajorBidi" w:hAnsiTheme="majorBidi" w:cs="Angsana New"/>
          <w:sz w:val="28"/>
          <w:szCs w:val="28"/>
        </w:rPr>
      </w:pPr>
    </w:p>
    <w:p w14:paraId="071BC27B" w14:textId="7E254D81" w:rsidR="00F45A97" w:rsidRPr="00D7546C" w:rsidRDefault="00B23666" w:rsidP="00F45A9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inorBidi"/>
          <w:sz w:val="28"/>
          <w:szCs w:val="28"/>
          <w:cs/>
        </w:rPr>
      </w:pPr>
      <w:r w:rsidRPr="00D7546C">
        <w:rPr>
          <w:rFonts w:asciiTheme="majorBidi" w:hAnsiTheme="majorBidi" w:cs="Angsana New" w:hint="cs"/>
          <w:sz w:val="28"/>
          <w:szCs w:val="28"/>
          <w:cs/>
        </w:rPr>
        <w:t>ในระหว่างงวดสามเดือนสิ้นสุดวันที่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C609C1" w:rsidRPr="00D7546C">
        <w:rPr>
          <w:rFonts w:asciiTheme="majorBidi" w:hAnsiTheme="majorBidi" w:cs="Angsana New"/>
          <w:sz w:val="28"/>
          <w:szCs w:val="28"/>
        </w:rPr>
        <w:t>31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มีนาคม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C609C1" w:rsidRPr="00D7546C">
        <w:rPr>
          <w:rFonts w:asciiTheme="majorBidi" w:hAnsiTheme="majorBidi" w:cstheme="majorBidi"/>
          <w:sz w:val="28"/>
          <w:szCs w:val="28"/>
        </w:rPr>
        <w:t>256</w:t>
      </w:r>
      <w:r w:rsidR="00F606F0" w:rsidRPr="00D7546C">
        <w:rPr>
          <w:rFonts w:asciiTheme="majorBidi" w:hAnsiTheme="majorBidi" w:cstheme="majorBidi"/>
          <w:sz w:val="28"/>
          <w:szCs w:val="28"/>
        </w:rPr>
        <w:t>8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F45A97" w:rsidRPr="00D7546C">
        <w:rPr>
          <w:rFonts w:ascii="Angsana New" w:hAnsi="Angsana New" w:cs="Angsana New" w:hint="cs"/>
          <w:sz w:val="28"/>
          <w:szCs w:val="28"/>
          <w:cs/>
        </w:rPr>
        <w:t>บริษัท</w:t>
      </w:r>
      <w:r w:rsidR="004653C5" w:rsidRPr="00D7546C">
        <w:rPr>
          <w:rFonts w:ascii="Angsana New" w:hAnsi="Angsana New" w:cs="Angsana New" w:hint="cs"/>
          <w:sz w:val="28"/>
          <w:szCs w:val="28"/>
          <w:cs/>
        </w:rPr>
        <w:t>ย่อยแห่งหนึ่ง</w:t>
      </w:r>
      <w:r w:rsidR="00F45A97" w:rsidRPr="00D7546C">
        <w:rPr>
          <w:rFonts w:ascii="Angsana New" w:hAnsi="Angsana New" w:cs="Angsana New" w:hint="cs"/>
          <w:sz w:val="28"/>
          <w:szCs w:val="28"/>
          <w:cs/>
        </w:rPr>
        <w:t>ได้ทำสัญญาเงินกู้ยืมระยะสั้น</w:t>
      </w:r>
      <w:r w:rsidRPr="00D7546C">
        <w:rPr>
          <w:rFonts w:ascii="Angsana New" w:hAnsi="Angsana New" w:cs="Angsana New" w:hint="cs"/>
          <w:sz w:val="28"/>
          <w:szCs w:val="28"/>
          <w:cs/>
        </w:rPr>
        <w:t>ที่</w:t>
      </w:r>
      <w:r w:rsidR="00F45A97" w:rsidRPr="00D7546C">
        <w:rPr>
          <w:rFonts w:ascii="Angsana New" w:hAnsi="Angsana New" w:cs="Angsana New" w:hint="cs"/>
          <w:sz w:val="28"/>
          <w:szCs w:val="28"/>
          <w:cs/>
        </w:rPr>
        <w:t>มีหลักประกันกับสถาบันการเงินในประเทศแห่งหนึ่ง</w:t>
      </w:r>
      <w:r w:rsidR="004653C5" w:rsidRPr="00D7546C">
        <w:rPr>
          <w:rFonts w:asciiTheme="majorBidi" w:hAnsiTheme="majorBidi" w:cstheme="minorBidi" w:hint="cs"/>
          <w:sz w:val="28"/>
          <w:szCs w:val="28"/>
          <w:cs/>
        </w:rPr>
        <w:t xml:space="preserve"> </w:t>
      </w:r>
      <w:r w:rsidR="00F45A97" w:rsidRPr="00D7546C">
        <w:rPr>
          <w:rFonts w:ascii="Angsana New" w:hAnsi="Angsana New" w:cs="Angsana New" w:hint="cs"/>
          <w:sz w:val="28"/>
          <w:szCs w:val="28"/>
          <w:cs/>
        </w:rPr>
        <w:t>โดยมีวงเงิน</w:t>
      </w:r>
      <w:r w:rsidR="004653C5" w:rsidRPr="00D7546C">
        <w:rPr>
          <w:rFonts w:asciiTheme="majorBidi" w:hAnsiTheme="majorBidi" w:cstheme="minorBidi" w:hint="cs"/>
          <w:sz w:val="28"/>
          <w:szCs w:val="28"/>
          <w:cs/>
        </w:rPr>
        <w:t xml:space="preserve"> </w:t>
      </w:r>
      <w:r w:rsidR="000D7C3B" w:rsidRPr="00D7546C">
        <w:rPr>
          <w:rFonts w:asciiTheme="majorBidi" w:hAnsiTheme="majorBidi" w:cs="Angsana New"/>
          <w:sz w:val="28"/>
          <w:szCs w:val="28"/>
        </w:rPr>
        <w:t>4</w:t>
      </w:r>
      <w:r w:rsidR="00CD75DA" w:rsidRPr="00D7546C">
        <w:rPr>
          <w:rFonts w:asciiTheme="majorBidi" w:hAnsiTheme="majorBidi" w:cs="Angsana New"/>
          <w:sz w:val="28"/>
          <w:szCs w:val="28"/>
        </w:rPr>
        <w:t>0</w:t>
      </w:r>
      <w:r w:rsidR="00F45A97" w:rsidRPr="00D7546C">
        <w:rPr>
          <w:rFonts w:asciiTheme="majorBidi" w:hAnsiTheme="majorBidi" w:cs="Angsana New"/>
          <w:sz w:val="28"/>
          <w:szCs w:val="28"/>
        </w:rPr>
        <w:t xml:space="preserve"> </w:t>
      </w:r>
      <w:r w:rsidR="00F45A97" w:rsidRPr="00D7546C">
        <w:rPr>
          <w:rFonts w:ascii="Angsana New" w:hAnsi="Angsana New" w:cs="Angsana New" w:hint="cs"/>
          <w:sz w:val="28"/>
          <w:szCs w:val="28"/>
          <w:cs/>
        </w:rPr>
        <w:t>ล้านบาท</w:t>
      </w:r>
      <w:r w:rsidR="00F45A97" w:rsidRPr="00D7546C">
        <w:rPr>
          <w:rFonts w:asciiTheme="majorBidi" w:hAnsiTheme="majorBidi"/>
          <w:sz w:val="28"/>
          <w:szCs w:val="28"/>
          <w:cs/>
        </w:rPr>
        <w:t xml:space="preserve"> </w:t>
      </w:r>
      <w:r w:rsidR="00F45A97" w:rsidRPr="00D7546C">
        <w:rPr>
          <w:rFonts w:ascii="Angsana New" w:hAnsi="Angsana New" w:cs="Angsana New" w:hint="cs"/>
          <w:sz w:val="28"/>
          <w:szCs w:val="28"/>
          <w:cs/>
        </w:rPr>
        <w:t>เงินกู้ยืมดังกล่าวมีอัตราดอกเบี้ยร้อยละ</w:t>
      </w:r>
      <w:r w:rsidR="000D7C3B" w:rsidRPr="00D7546C">
        <w:rPr>
          <w:rFonts w:asciiTheme="majorBidi" w:hAnsiTheme="majorBidi"/>
          <w:sz w:val="28"/>
          <w:szCs w:val="28"/>
        </w:rPr>
        <w:t xml:space="preserve"> </w:t>
      </w:r>
      <w:r w:rsidR="00C609C1" w:rsidRPr="00D7546C">
        <w:rPr>
          <w:rFonts w:asciiTheme="majorBidi" w:hAnsiTheme="majorBidi" w:cs="Angsana New"/>
          <w:sz w:val="28"/>
          <w:szCs w:val="28"/>
        </w:rPr>
        <w:t>4.</w:t>
      </w:r>
      <w:r w:rsidR="000D7C3B" w:rsidRPr="00D7546C">
        <w:rPr>
          <w:rFonts w:asciiTheme="majorBidi" w:hAnsiTheme="majorBidi" w:cs="Angsana New"/>
          <w:sz w:val="28"/>
          <w:szCs w:val="28"/>
        </w:rPr>
        <w:t>2</w:t>
      </w:r>
      <w:r w:rsidR="00991412" w:rsidRPr="00D7546C">
        <w:rPr>
          <w:rFonts w:asciiTheme="majorBidi" w:hAnsiTheme="majorBidi" w:cs="Angsana New"/>
          <w:sz w:val="28"/>
          <w:szCs w:val="28"/>
        </w:rPr>
        <w:t>0</w:t>
      </w:r>
      <w:r w:rsidR="00F45A97" w:rsidRPr="00D7546C">
        <w:rPr>
          <w:rFonts w:asciiTheme="majorBidi" w:hAnsiTheme="majorBidi" w:cs="Angsana New"/>
          <w:sz w:val="28"/>
          <w:szCs w:val="28"/>
        </w:rPr>
        <w:t xml:space="preserve"> </w:t>
      </w:r>
      <w:r w:rsidR="00F45A97" w:rsidRPr="00D7546C">
        <w:rPr>
          <w:rFonts w:ascii="Angsana New" w:hAnsi="Angsana New" w:cs="Angsana New" w:hint="cs"/>
          <w:sz w:val="28"/>
          <w:szCs w:val="28"/>
          <w:cs/>
        </w:rPr>
        <w:t>ต่อปี</w:t>
      </w:r>
      <w:r w:rsidR="00A17EE1" w:rsidRPr="00D7546C">
        <w:rPr>
          <w:rFonts w:asciiTheme="majorBidi" w:hAnsiTheme="majorBidi"/>
          <w:sz w:val="28"/>
          <w:szCs w:val="28"/>
        </w:rPr>
        <w:t xml:space="preserve"> </w:t>
      </w:r>
      <w:r w:rsidR="00F45A97" w:rsidRPr="00D7546C">
        <w:rPr>
          <w:rFonts w:ascii="Angsana New" w:hAnsi="Angsana New" w:cs="Angsana New" w:hint="cs"/>
          <w:sz w:val="28"/>
          <w:szCs w:val="28"/>
          <w:cs/>
        </w:rPr>
        <w:t>และมีกำหนดชำระคืน</w:t>
      </w:r>
      <w:r w:rsidR="00F45A97" w:rsidRPr="00D7546C">
        <w:rPr>
          <w:rFonts w:asciiTheme="majorBidi" w:hAnsiTheme="majorBidi" w:cstheme="majorBidi"/>
          <w:sz w:val="28"/>
          <w:szCs w:val="28"/>
          <w:cs/>
        </w:rPr>
        <w:t>ภายใน</w:t>
      </w:r>
      <w:r w:rsidR="00410089" w:rsidRPr="00D7546C">
        <w:rPr>
          <w:rFonts w:asciiTheme="majorBidi" w:hAnsiTheme="majorBidi" w:cstheme="majorBidi"/>
          <w:sz w:val="28"/>
          <w:szCs w:val="28"/>
          <w:cs/>
        </w:rPr>
        <w:t xml:space="preserve">เดือนพฤษภาคม </w:t>
      </w:r>
      <w:r w:rsidR="00410089" w:rsidRPr="00D7546C">
        <w:rPr>
          <w:rFonts w:asciiTheme="majorBidi" w:hAnsiTheme="majorBidi" w:cstheme="majorBidi"/>
          <w:sz w:val="28"/>
          <w:szCs w:val="28"/>
        </w:rPr>
        <w:t>2568</w:t>
      </w:r>
    </w:p>
    <w:p w14:paraId="197D0F06" w14:textId="44B08E1E" w:rsidR="003C72A2" w:rsidRPr="00D7546C" w:rsidRDefault="003C72A2" w:rsidP="003C72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ajorBidi" w:hAnsiTheme="majorBidi" w:cstheme="majorBidi"/>
          <w:sz w:val="24"/>
          <w:szCs w:val="24"/>
        </w:rPr>
      </w:pPr>
    </w:p>
    <w:p w14:paraId="7C8EFC34" w14:textId="30FDA645" w:rsidR="000D7C3B" w:rsidRPr="00D7546C" w:rsidRDefault="001D7295" w:rsidP="000D7C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  <w:lang w:val="en-GB"/>
        </w:rPr>
      </w:pPr>
      <w:r w:rsidRPr="00D7546C">
        <w:rPr>
          <w:rFonts w:asciiTheme="majorBidi" w:hAnsiTheme="majorBidi" w:cstheme="majorBidi"/>
          <w:sz w:val="28"/>
          <w:szCs w:val="28"/>
          <w:cs/>
        </w:rPr>
        <w:t>ในระหว่างงวด</w:t>
      </w:r>
      <w:r w:rsidR="00E43531" w:rsidRPr="00D7546C">
        <w:rPr>
          <w:rFonts w:asciiTheme="majorBidi" w:hAnsiTheme="majorBidi" w:cstheme="majorBidi"/>
          <w:sz w:val="28"/>
          <w:szCs w:val="28"/>
          <w:cs/>
        </w:rPr>
        <w:t>สาม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เดือนสิ้นสุดวันที่ </w:t>
      </w:r>
      <w:r w:rsidR="00D054F9" w:rsidRPr="00D7546C">
        <w:rPr>
          <w:rFonts w:asciiTheme="majorBidi" w:hAnsiTheme="majorBidi" w:cstheme="majorBidi"/>
          <w:sz w:val="28"/>
          <w:szCs w:val="28"/>
        </w:rPr>
        <w:t>3</w:t>
      </w:r>
      <w:r w:rsidR="00E43531" w:rsidRPr="00D7546C">
        <w:rPr>
          <w:rFonts w:asciiTheme="majorBidi" w:hAnsiTheme="majorBidi" w:cstheme="majorBidi"/>
          <w:sz w:val="28"/>
          <w:szCs w:val="28"/>
        </w:rPr>
        <w:t xml:space="preserve">1 </w:t>
      </w:r>
      <w:r w:rsidR="00E43531" w:rsidRPr="00D7546C">
        <w:rPr>
          <w:rFonts w:asciiTheme="majorBidi" w:hAnsiTheme="majorBidi" w:cstheme="majorBidi"/>
          <w:sz w:val="28"/>
          <w:szCs w:val="28"/>
          <w:cs/>
        </w:rPr>
        <w:t xml:space="preserve">มีนาคม </w:t>
      </w:r>
      <w:r w:rsidR="00D054F9" w:rsidRPr="00D7546C">
        <w:rPr>
          <w:rFonts w:asciiTheme="majorBidi" w:hAnsiTheme="majorBidi" w:cstheme="majorBidi"/>
          <w:sz w:val="28"/>
          <w:szCs w:val="28"/>
        </w:rPr>
        <w:t>256</w:t>
      </w:r>
      <w:r w:rsidR="00F606F0" w:rsidRPr="00D7546C">
        <w:rPr>
          <w:rFonts w:asciiTheme="majorBidi" w:hAnsiTheme="majorBidi" w:cstheme="majorBidi"/>
          <w:sz w:val="28"/>
          <w:szCs w:val="28"/>
        </w:rPr>
        <w:t>8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</w:t>
      </w:r>
      <w:r w:rsidRPr="00D7546C">
        <w:rPr>
          <w:rFonts w:asciiTheme="majorBidi" w:hAnsiTheme="majorBidi" w:cs="Angsana New"/>
          <w:sz w:val="28"/>
          <w:szCs w:val="28"/>
          <w:cs/>
        </w:rPr>
        <w:t>ได้ทำสัญญาเงินกู้ยืมระยะสั้น</w:t>
      </w:r>
      <w:r w:rsidR="00BA64DA" w:rsidRPr="00D7546C">
        <w:rPr>
          <w:rFonts w:asciiTheme="majorBidi" w:hAnsiTheme="majorBidi" w:cs="Angsana New" w:hint="cs"/>
          <w:sz w:val="28"/>
          <w:szCs w:val="28"/>
          <w:cs/>
        </w:rPr>
        <w:t>ที่ไม่มีหลักประกัน</w:t>
      </w:r>
      <w:r w:rsidRPr="00D7546C">
        <w:rPr>
          <w:rFonts w:asciiTheme="majorBidi" w:hAnsiTheme="majorBidi" w:cstheme="majorBidi"/>
          <w:sz w:val="28"/>
          <w:szCs w:val="28"/>
          <w:cs/>
        </w:rPr>
        <w:t>กับสถาบันการเงิน</w:t>
      </w:r>
      <w:r w:rsidR="00784618" w:rsidRPr="00D7546C">
        <w:rPr>
          <w:rFonts w:asciiTheme="majorBidi" w:hAnsiTheme="majorBidi" w:cstheme="majorBidi" w:hint="cs"/>
          <w:sz w:val="28"/>
          <w:szCs w:val="28"/>
          <w:cs/>
        </w:rPr>
        <w:t>ต่าง</w:t>
      </w:r>
      <w:r w:rsidRPr="00D7546C">
        <w:rPr>
          <w:rFonts w:asciiTheme="majorBidi" w:hAnsiTheme="majorBidi" w:cstheme="majorBidi"/>
          <w:sz w:val="28"/>
          <w:szCs w:val="28"/>
          <w:cs/>
        </w:rPr>
        <w:t>ประเทศแห่งหนึ่ง เป็นจำนวน</w:t>
      </w:r>
      <w:r w:rsidR="000D7C3B" w:rsidRPr="00D7546C">
        <w:rPr>
          <w:rFonts w:asciiTheme="majorBidi" w:hAnsiTheme="majorBidi" w:cstheme="majorBidi"/>
          <w:sz w:val="28"/>
          <w:szCs w:val="28"/>
        </w:rPr>
        <w:t xml:space="preserve"> 10 </w:t>
      </w:r>
      <w:r w:rsidR="000D7C3B" w:rsidRPr="00D7546C">
        <w:rPr>
          <w:rFonts w:asciiTheme="majorBidi" w:hAnsiTheme="majorBidi" w:cstheme="majorBidi" w:hint="cs"/>
          <w:sz w:val="28"/>
          <w:szCs w:val="28"/>
          <w:cs/>
        </w:rPr>
        <w:t>ล้านเปโซฟิลิปปินส์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0D7C3B" w:rsidRPr="00D7546C">
        <w:rPr>
          <w:rFonts w:asciiTheme="majorBidi" w:hAnsiTheme="majorBidi" w:cstheme="majorBidi" w:hint="cs"/>
          <w:sz w:val="28"/>
          <w:szCs w:val="28"/>
          <w:cs/>
        </w:rPr>
        <w:t>หรือเทียบเท่า</w:t>
      </w:r>
      <w:r w:rsidR="00A17EE1" w:rsidRPr="00D7546C">
        <w:rPr>
          <w:rFonts w:asciiTheme="majorBidi" w:hAnsiTheme="majorBidi" w:cstheme="majorBidi" w:hint="cs"/>
          <w:sz w:val="28"/>
          <w:szCs w:val="28"/>
          <w:cs/>
        </w:rPr>
        <w:t>กับ</w:t>
      </w:r>
      <w:r w:rsidR="000D7C3B" w:rsidRPr="00D7546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0D7C3B" w:rsidRPr="00D7546C">
        <w:rPr>
          <w:rFonts w:asciiTheme="majorBidi" w:hAnsiTheme="majorBidi" w:cstheme="majorBidi"/>
          <w:sz w:val="28"/>
          <w:szCs w:val="28"/>
        </w:rPr>
        <w:t xml:space="preserve">5.90 </w:t>
      </w:r>
      <w:r w:rsidR="000D7C3B" w:rsidRPr="00D7546C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เงินกู้ยืมดังกล่าวมีอัตราดอกเบี้ยร้อยละ </w:t>
      </w:r>
      <w:r w:rsidR="000D7C3B" w:rsidRPr="00D7546C">
        <w:rPr>
          <w:rFonts w:asciiTheme="majorBidi" w:hAnsiTheme="majorBidi" w:cstheme="majorBidi"/>
          <w:sz w:val="28"/>
          <w:szCs w:val="28"/>
        </w:rPr>
        <w:t>6.75</w:t>
      </w:r>
      <w:r w:rsidR="00C609C1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="00C609C1" w:rsidRPr="00D7546C">
        <w:rPr>
          <w:rFonts w:asciiTheme="majorBidi" w:hAnsiTheme="majorBidi" w:cstheme="majorBidi" w:hint="cs"/>
          <w:sz w:val="28"/>
          <w:szCs w:val="28"/>
          <w:cs/>
        </w:rPr>
        <w:t>ต่อปี</w:t>
      </w:r>
      <w:r w:rsidRPr="00D7546C">
        <w:rPr>
          <w:rFonts w:asciiTheme="majorBidi" w:hAnsiTheme="majorBidi" w:cstheme="majorBidi"/>
          <w:sz w:val="28"/>
          <w:szCs w:val="28"/>
          <w:cs/>
        </w:rPr>
        <w:t>และมีกำหนดชำระคืนภายในเดือน</w:t>
      </w:r>
      <w:r w:rsidR="00A17EE1" w:rsidRPr="00D7546C">
        <w:rPr>
          <w:rFonts w:asciiTheme="majorBidi" w:hAnsiTheme="majorBidi" w:cstheme="majorBidi" w:hint="cs"/>
          <w:sz w:val="28"/>
          <w:szCs w:val="28"/>
          <w:cs/>
        </w:rPr>
        <w:t>พฤษภาคม</w:t>
      </w:r>
      <w:r w:rsidR="00AD5025" w:rsidRPr="00D7546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C609C1" w:rsidRPr="00D7546C">
        <w:rPr>
          <w:rFonts w:asciiTheme="majorBidi" w:hAnsiTheme="majorBidi" w:cstheme="majorBidi"/>
          <w:sz w:val="28"/>
          <w:szCs w:val="28"/>
        </w:rPr>
        <w:t>256</w:t>
      </w:r>
      <w:r w:rsidR="005927A8" w:rsidRPr="00D7546C">
        <w:rPr>
          <w:rFonts w:asciiTheme="majorBidi" w:hAnsiTheme="majorBidi" w:cstheme="majorBidi"/>
          <w:sz w:val="28"/>
          <w:szCs w:val="28"/>
          <w:lang w:val="en-GB"/>
        </w:rPr>
        <w:t>8</w:t>
      </w:r>
      <w:r w:rsidR="00A52671" w:rsidRPr="00D7546C">
        <w:rPr>
          <w:rFonts w:asciiTheme="majorBidi" w:hAnsiTheme="majorBidi" w:cstheme="majorBidi"/>
          <w:sz w:val="28"/>
          <w:szCs w:val="28"/>
          <w:lang w:val="en-GB"/>
        </w:rPr>
        <w:t xml:space="preserve"> </w:t>
      </w:r>
    </w:p>
    <w:p w14:paraId="692C98BC" w14:textId="77777777" w:rsidR="000D7C3B" w:rsidRPr="00D7546C" w:rsidRDefault="000D7C3B" w:rsidP="000D7C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ajorBidi" w:hAnsiTheme="majorBidi" w:cstheme="majorBidi"/>
          <w:sz w:val="28"/>
          <w:szCs w:val="28"/>
          <w:lang w:val="en-GB"/>
        </w:rPr>
      </w:pPr>
    </w:p>
    <w:p w14:paraId="09067091" w14:textId="4EF0CAD5" w:rsidR="00847F6E" w:rsidRPr="00D7546C" w:rsidRDefault="00A52671" w:rsidP="000D7C3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  <w:lang w:val="en-GB"/>
        </w:rPr>
      </w:pPr>
      <w:r w:rsidRPr="00D7546C">
        <w:rPr>
          <w:rFonts w:asciiTheme="majorBidi" w:hAnsiTheme="majorBidi" w:cstheme="majorBidi"/>
          <w:sz w:val="28"/>
          <w:szCs w:val="28"/>
          <w:cs/>
        </w:rPr>
        <w:t xml:space="preserve">ในระหว่างงวดสามเดือนสิ้นสุดวันที่ </w:t>
      </w:r>
      <w:r w:rsidR="000D7C3B" w:rsidRPr="00D7546C">
        <w:rPr>
          <w:rFonts w:asciiTheme="majorBidi" w:hAnsiTheme="majorBidi" w:cstheme="majorBidi"/>
          <w:sz w:val="28"/>
          <w:szCs w:val="28"/>
        </w:rPr>
        <w:t>31</w:t>
      </w:r>
      <w:r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มีนาคม </w:t>
      </w:r>
      <w:r w:rsidRPr="00D7546C">
        <w:rPr>
          <w:rFonts w:asciiTheme="majorBidi" w:hAnsiTheme="majorBidi" w:cstheme="majorBidi"/>
          <w:sz w:val="28"/>
          <w:szCs w:val="28"/>
        </w:rPr>
        <w:t>2568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</w:t>
      </w:r>
      <w:r w:rsidRPr="00D7546C">
        <w:rPr>
          <w:rFonts w:asciiTheme="majorBidi" w:hAnsiTheme="majorBidi" w:cs="Angsana New"/>
          <w:sz w:val="28"/>
          <w:szCs w:val="28"/>
          <w:cs/>
        </w:rPr>
        <w:t>ได้ทำสัญญาเงินกู้ยืมระยะสั้น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ที่ไม่มีหลักประกัน</w:t>
      </w:r>
      <w:r w:rsidRPr="00D7546C">
        <w:rPr>
          <w:rFonts w:asciiTheme="majorBidi" w:hAnsiTheme="majorBidi" w:cstheme="majorBidi"/>
          <w:sz w:val="28"/>
          <w:szCs w:val="28"/>
          <w:cs/>
        </w:rPr>
        <w:t>กับสถาบันการเงิน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ต่าง</w:t>
      </w:r>
      <w:r w:rsidRPr="00D7546C">
        <w:rPr>
          <w:rFonts w:asciiTheme="majorBidi" w:hAnsiTheme="majorBidi" w:cstheme="majorBidi"/>
          <w:sz w:val="28"/>
          <w:szCs w:val="28"/>
          <w:cs/>
        </w:rPr>
        <w:t>ประเทศแห่งหนึ่ง เป็นจำนวน</w:t>
      </w:r>
      <w:r w:rsidR="00A17EE1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="004D337C" w:rsidRPr="00D7546C">
        <w:rPr>
          <w:rFonts w:asciiTheme="majorBidi" w:hAnsiTheme="majorBidi" w:cstheme="majorBidi"/>
          <w:sz w:val="28"/>
          <w:szCs w:val="28"/>
        </w:rPr>
        <w:t>18,269</w:t>
      </w:r>
      <w:r w:rsidR="00A17EE1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="00A17EE1" w:rsidRPr="00D7546C">
        <w:rPr>
          <w:rFonts w:asciiTheme="majorBidi" w:hAnsiTheme="majorBidi" w:cstheme="majorBidi" w:hint="cs"/>
          <w:sz w:val="28"/>
          <w:szCs w:val="28"/>
          <w:cs/>
        </w:rPr>
        <w:t>ล้านดองเวียดนาม หรือเทียบเท่ากับ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A17EE1" w:rsidRPr="00D7546C">
        <w:rPr>
          <w:rFonts w:asciiTheme="majorBidi" w:hAnsiTheme="majorBidi" w:cstheme="majorBidi"/>
          <w:sz w:val="28"/>
          <w:szCs w:val="28"/>
        </w:rPr>
        <w:t>24.23</w:t>
      </w:r>
      <w:r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ล้านบาท เงินกู้ยืมดังกล่าวมีอัตราดอกเบี้ยร้อยละ </w:t>
      </w:r>
      <w:r w:rsidR="00A17EE1" w:rsidRPr="00D7546C">
        <w:rPr>
          <w:rFonts w:asciiTheme="majorBidi" w:hAnsiTheme="majorBidi" w:cstheme="majorBidi"/>
          <w:sz w:val="28"/>
          <w:szCs w:val="28"/>
        </w:rPr>
        <w:t>4.95</w:t>
      </w:r>
      <w:r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ต่อปี</w:t>
      </w:r>
      <w:r w:rsidRPr="00D7546C">
        <w:rPr>
          <w:rFonts w:asciiTheme="majorBidi" w:hAnsiTheme="majorBidi" w:cstheme="majorBidi"/>
          <w:sz w:val="28"/>
          <w:szCs w:val="28"/>
          <w:cs/>
        </w:rPr>
        <w:t>และมีกำหนดชำระคืนภายในเดือน</w:t>
      </w:r>
      <w:r w:rsidR="003C04A8" w:rsidRPr="00D7546C">
        <w:rPr>
          <w:rFonts w:asciiTheme="majorBidi" w:hAnsiTheme="majorBidi" w:cstheme="majorBidi" w:hint="cs"/>
          <w:sz w:val="28"/>
          <w:szCs w:val="28"/>
          <w:cs/>
        </w:rPr>
        <w:t>กันยายน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</w:rPr>
        <w:t>256</w:t>
      </w:r>
      <w:r w:rsidRPr="00D7546C">
        <w:rPr>
          <w:rFonts w:asciiTheme="majorBidi" w:hAnsiTheme="majorBidi" w:cstheme="majorBidi"/>
          <w:sz w:val="28"/>
          <w:szCs w:val="28"/>
          <w:lang w:val="en-GB"/>
        </w:rPr>
        <w:t>8</w:t>
      </w:r>
    </w:p>
    <w:p w14:paraId="797B1D6A" w14:textId="6B41B33A" w:rsidR="006120A7" w:rsidRPr="00D7546C" w:rsidRDefault="006120A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i/>
          <w:iCs/>
          <w:sz w:val="24"/>
          <w:szCs w:val="24"/>
          <w:cs/>
          <w:lang w:val="en-GB"/>
        </w:rPr>
      </w:pPr>
      <w:bookmarkStart w:id="7" w:name="_Hlk149674296"/>
      <w:bookmarkEnd w:id="5"/>
    </w:p>
    <w:tbl>
      <w:tblPr>
        <w:tblW w:w="92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880"/>
        <w:gridCol w:w="945"/>
        <w:gridCol w:w="1155"/>
        <w:gridCol w:w="263"/>
        <w:gridCol w:w="1327"/>
        <w:gridCol w:w="263"/>
        <w:gridCol w:w="1021"/>
        <w:gridCol w:w="263"/>
        <w:gridCol w:w="1153"/>
      </w:tblGrid>
      <w:tr w:rsidR="00207930" w:rsidRPr="00D7546C" w14:paraId="15B836B5" w14:textId="77777777" w:rsidTr="00207930">
        <w:trPr>
          <w:tblHeader/>
        </w:trPr>
        <w:tc>
          <w:tcPr>
            <w:tcW w:w="2880" w:type="dxa"/>
            <w:vMerge w:val="restart"/>
            <w:shd w:val="clear" w:color="auto" w:fill="auto"/>
          </w:tcPr>
          <w:bookmarkEnd w:id="7"/>
          <w:p w14:paraId="2BB667C6" w14:textId="77777777" w:rsidR="00207930" w:rsidRPr="00D7546C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สินทรัพย์ที่ใช้เป็นหลักประกันหนี้สิน</w:t>
            </w:r>
          </w:p>
          <w:p w14:paraId="2C36CB39" w14:textId="77777777" w:rsidR="001E1E36" w:rsidRPr="00D7546C" w:rsidRDefault="001E1E36" w:rsidP="008A7C73">
            <w:pPr>
              <w:tabs>
                <w:tab w:val="left" w:pos="163"/>
              </w:tabs>
              <w:spacing w:line="240" w:lineRule="auto"/>
              <w:ind w:left="163" w:right="-108" w:hanging="163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  <w:p w14:paraId="0FB7DAE5" w14:textId="469DBBB4" w:rsidR="00207930" w:rsidRPr="00D7546C" w:rsidRDefault="008A7C73" w:rsidP="008A7C73">
            <w:pPr>
              <w:tabs>
                <w:tab w:val="left" w:pos="163"/>
              </w:tabs>
              <w:spacing w:line="240" w:lineRule="auto"/>
              <w:ind w:left="163" w:right="-108" w:hanging="163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bCs/>
                <w:i/>
                <w:i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945" w:type="dxa"/>
          </w:tcPr>
          <w:p w14:paraId="1B552D01" w14:textId="77777777" w:rsidR="00207930" w:rsidRPr="00D7546C" w:rsidRDefault="00207930" w:rsidP="00A202E1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745" w:type="dxa"/>
            <w:gridSpan w:val="3"/>
          </w:tcPr>
          <w:p w14:paraId="2DAC407A" w14:textId="77777777" w:rsidR="00207930" w:rsidRPr="00D7546C" w:rsidRDefault="00207930" w:rsidP="00A202E1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63" w:type="dxa"/>
          </w:tcPr>
          <w:p w14:paraId="44325C3D" w14:textId="77777777" w:rsidR="00207930" w:rsidRPr="00D7546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437" w:type="dxa"/>
            <w:gridSpan w:val="3"/>
          </w:tcPr>
          <w:p w14:paraId="5B097AC8" w14:textId="77777777" w:rsidR="00207930" w:rsidRPr="00D7546C" w:rsidRDefault="00207930" w:rsidP="00A202E1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207930" w:rsidRPr="00D7546C" w14:paraId="43E173FE" w14:textId="77777777" w:rsidTr="00207930">
        <w:trPr>
          <w:tblHeader/>
        </w:trPr>
        <w:tc>
          <w:tcPr>
            <w:tcW w:w="2880" w:type="dxa"/>
            <w:vMerge/>
          </w:tcPr>
          <w:p w14:paraId="57176E62" w14:textId="77777777" w:rsidR="00207930" w:rsidRPr="00D7546C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45" w:type="dxa"/>
          </w:tcPr>
          <w:p w14:paraId="38F27B05" w14:textId="77777777" w:rsidR="00207930" w:rsidRPr="00D7546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55" w:type="dxa"/>
            <w:shd w:val="clear" w:color="auto" w:fill="auto"/>
            <w:vAlign w:val="center"/>
          </w:tcPr>
          <w:p w14:paraId="49664B5A" w14:textId="77777777" w:rsidR="00207930" w:rsidRPr="00D7546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31 </w:t>
            </w:r>
            <w:r w:rsidRPr="00D7546C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มีนาคม</w:t>
            </w:r>
          </w:p>
        </w:tc>
        <w:tc>
          <w:tcPr>
            <w:tcW w:w="263" w:type="dxa"/>
            <w:shd w:val="clear" w:color="auto" w:fill="auto"/>
            <w:vAlign w:val="center"/>
          </w:tcPr>
          <w:p w14:paraId="7465A20B" w14:textId="77777777" w:rsidR="00207930" w:rsidRPr="00D7546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327" w:type="dxa"/>
            <w:shd w:val="clear" w:color="auto" w:fill="auto"/>
            <w:vAlign w:val="center"/>
          </w:tcPr>
          <w:p w14:paraId="7A0684D7" w14:textId="77777777" w:rsidR="00207930" w:rsidRPr="00D7546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31 </w:t>
            </w:r>
            <w:r w:rsidRPr="00D7546C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ธันวาคม</w:t>
            </w:r>
          </w:p>
        </w:tc>
        <w:tc>
          <w:tcPr>
            <w:tcW w:w="263" w:type="dxa"/>
            <w:shd w:val="clear" w:color="auto" w:fill="auto"/>
          </w:tcPr>
          <w:p w14:paraId="67232E41" w14:textId="77777777" w:rsidR="00207930" w:rsidRPr="00D7546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21" w:type="dxa"/>
            <w:shd w:val="clear" w:color="auto" w:fill="auto"/>
            <w:vAlign w:val="center"/>
          </w:tcPr>
          <w:p w14:paraId="4BB26115" w14:textId="77777777" w:rsidR="00207930" w:rsidRPr="00D7546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31 </w:t>
            </w:r>
            <w:r w:rsidRPr="00D7546C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มีนาคม</w:t>
            </w:r>
          </w:p>
        </w:tc>
        <w:tc>
          <w:tcPr>
            <w:tcW w:w="263" w:type="dxa"/>
            <w:shd w:val="clear" w:color="auto" w:fill="auto"/>
            <w:vAlign w:val="center"/>
          </w:tcPr>
          <w:p w14:paraId="15434AEF" w14:textId="77777777" w:rsidR="00207930" w:rsidRPr="00D7546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53" w:type="dxa"/>
            <w:shd w:val="clear" w:color="auto" w:fill="auto"/>
            <w:vAlign w:val="center"/>
          </w:tcPr>
          <w:p w14:paraId="519E604E" w14:textId="77777777" w:rsidR="00207930" w:rsidRPr="00D7546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31 </w:t>
            </w:r>
            <w:r w:rsidRPr="00D7546C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ธันวาคม</w:t>
            </w:r>
          </w:p>
        </w:tc>
      </w:tr>
      <w:tr w:rsidR="00207930" w:rsidRPr="00D7546C" w14:paraId="5F2583FD" w14:textId="77777777" w:rsidTr="00207930">
        <w:trPr>
          <w:tblHeader/>
        </w:trPr>
        <w:tc>
          <w:tcPr>
            <w:tcW w:w="2880" w:type="dxa"/>
            <w:vMerge/>
          </w:tcPr>
          <w:p w14:paraId="3B2BA114" w14:textId="77777777" w:rsidR="00207930" w:rsidRPr="00D7546C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45" w:type="dxa"/>
          </w:tcPr>
          <w:p w14:paraId="13CF52E3" w14:textId="77777777" w:rsidR="00207930" w:rsidRPr="00D7546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  <w:t>หมายเหตุ</w:t>
            </w:r>
          </w:p>
        </w:tc>
        <w:tc>
          <w:tcPr>
            <w:tcW w:w="1155" w:type="dxa"/>
            <w:shd w:val="clear" w:color="auto" w:fill="auto"/>
            <w:vAlign w:val="center"/>
          </w:tcPr>
          <w:p w14:paraId="13AB810B" w14:textId="61D05A7C" w:rsidR="00207930" w:rsidRPr="00D7546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</w:rPr>
              <w:t>256</w:t>
            </w:r>
            <w:r w:rsidR="00F606F0" w:rsidRPr="00D7546C">
              <w:rPr>
                <w:rFonts w:asciiTheme="majorBidi" w:hAnsiTheme="majorBidi" w:cstheme="majorBidi"/>
                <w:bCs/>
                <w:sz w:val="28"/>
                <w:szCs w:val="28"/>
              </w:rPr>
              <w:t>8</w:t>
            </w:r>
          </w:p>
        </w:tc>
        <w:tc>
          <w:tcPr>
            <w:tcW w:w="263" w:type="dxa"/>
            <w:shd w:val="clear" w:color="auto" w:fill="auto"/>
            <w:vAlign w:val="center"/>
          </w:tcPr>
          <w:p w14:paraId="35824DC7" w14:textId="77777777" w:rsidR="00207930" w:rsidRPr="00D7546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327" w:type="dxa"/>
            <w:shd w:val="clear" w:color="auto" w:fill="auto"/>
            <w:vAlign w:val="center"/>
          </w:tcPr>
          <w:p w14:paraId="62EE8968" w14:textId="67C515CE" w:rsidR="00207930" w:rsidRPr="00D7546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</w:rPr>
              <w:t>256</w:t>
            </w:r>
            <w:r w:rsidR="00F606F0" w:rsidRPr="00D7546C">
              <w:rPr>
                <w:rFonts w:asciiTheme="majorBidi" w:hAnsiTheme="majorBidi" w:cstheme="majorBidi"/>
                <w:bCs/>
                <w:sz w:val="28"/>
                <w:szCs w:val="28"/>
              </w:rPr>
              <w:t>7</w:t>
            </w:r>
          </w:p>
        </w:tc>
        <w:tc>
          <w:tcPr>
            <w:tcW w:w="263" w:type="dxa"/>
            <w:shd w:val="clear" w:color="auto" w:fill="auto"/>
          </w:tcPr>
          <w:p w14:paraId="741A4ADF" w14:textId="77777777" w:rsidR="00207930" w:rsidRPr="00D7546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21" w:type="dxa"/>
            <w:shd w:val="clear" w:color="auto" w:fill="auto"/>
            <w:vAlign w:val="center"/>
          </w:tcPr>
          <w:p w14:paraId="2FB74306" w14:textId="1D5A8ABA" w:rsidR="00207930" w:rsidRPr="00D7546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</w:rPr>
              <w:t>256</w:t>
            </w:r>
            <w:r w:rsidR="00F606F0" w:rsidRPr="00D7546C">
              <w:rPr>
                <w:rFonts w:asciiTheme="majorBidi" w:hAnsiTheme="majorBidi" w:cstheme="majorBidi"/>
                <w:bCs/>
                <w:sz w:val="28"/>
                <w:szCs w:val="28"/>
              </w:rPr>
              <w:t>8</w:t>
            </w:r>
          </w:p>
        </w:tc>
        <w:tc>
          <w:tcPr>
            <w:tcW w:w="263" w:type="dxa"/>
            <w:shd w:val="clear" w:color="auto" w:fill="auto"/>
            <w:vAlign w:val="center"/>
          </w:tcPr>
          <w:p w14:paraId="24931A51" w14:textId="77777777" w:rsidR="00207930" w:rsidRPr="00D7546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53" w:type="dxa"/>
            <w:shd w:val="clear" w:color="auto" w:fill="auto"/>
            <w:vAlign w:val="center"/>
          </w:tcPr>
          <w:p w14:paraId="3A6566CC" w14:textId="5C8471C4" w:rsidR="00207930" w:rsidRPr="00D7546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</w:rPr>
              <w:t>256</w:t>
            </w:r>
            <w:r w:rsidR="00F606F0" w:rsidRPr="00D7546C">
              <w:rPr>
                <w:rFonts w:asciiTheme="majorBidi" w:hAnsiTheme="majorBidi" w:cstheme="majorBidi"/>
                <w:bCs/>
                <w:sz w:val="28"/>
                <w:szCs w:val="28"/>
              </w:rPr>
              <w:t>7</w:t>
            </w:r>
          </w:p>
        </w:tc>
      </w:tr>
      <w:tr w:rsidR="00207930" w:rsidRPr="00D7546C" w14:paraId="5A0E5E87" w14:textId="77777777" w:rsidTr="00207930">
        <w:trPr>
          <w:tblHeader/>
        </w:trPr>
        <w:tc>
          <w:tcPr>
            <w:tcW w:w="2880" w:type="dxa"/>
          </w:tcPr>
          <w:p w14:paraId="3D455F9F" w14:textId="77777777" w:rsidR="00207930" w:rsidRPr="00D7546C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45" w:type="dxa"/>
          </w:tcPr>
          <w:p w14:paraId="29722104" w14:textId="77777777" w:rsidR="00207930" w:rsidRPr="00D7546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5445" w:type="dxa"/>
            <w:gridSpan w:val="7"/>
          </w:tcPr>
          <w:p w14:paraId="1A697085" w14:textId="77777777" w:rsidR="00207930" w:rsidRPr="00D7546C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A939AE" w:rsidRPr="00D7546C" w14:paraId="6B7B074E" w14:textId="77777777" w:rsidTr="00207930">
        <w:tc>
          <w:tcPr>
            <w:tcW w:w="2880" w:type="dxa"/>
          </w:tcPr>
          <w:p w14:paraId="744D546E" w14:textId="416001F4" w:rsidR="00A939AE" w:rsidRPr="00D7546C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เงินลงทุนในบริษัทร่วม (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TMS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)</w:t>
            </w:r>
          </w:p>
        </w:tc>
        <w:tc>
          <w:tcPr>
            <w:tcW w:w="945" w:type="dxa"/>
            <w:vAlign w:val="center"/>
          </w:tcPr>
          <w:p w14:paraId="55ACF5AC" w14:textId="3D6CA038" w:rsidR="00A939AE" w:rsidRPr="00D7546C" w:rsidRDefault="005B6FF1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3</w:t>
            </w:r>
          </w:p>
        </w:tc>
        <w:tc>
          <w:tcPr>
            <w:tcW w:w="1155" w:type="dxa"/>
            <w:vAlign w:val="center"/>
          </w:tcPr>
          <w:p w14:paraId="6759AF1C" w14:textId="0695E45E" w:rsidR="00A939AE" w:rsidRPr="00D7546C" w:rsidRDefault="00F602D7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163,801</w:t>
            </w:r>
          </w:p>
        </w:tc>
        <w:tc>
          <w:tcPr>
            <w:tcW w:w="263" w:type="dxa"/>
            <w:vAlign w:val="center"/>
          </w:tcPr>
          <w:p w14:paraId="769FA706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327" w:type="dxa"/>
            <w:vAlign w:val="center"/>
          </w:tcPr>
          <w:p w14:paraId="65D799EC" w14:textId="0EF9755F" w:rsidR="00A939AE" w:rsidRPr="00D7546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163,801</w:t>
            </w:r>
          </w:p>
        </w:tc>
        <w:tc>
          <w:tcPr>
            <w:tcW w:w="263" w:type="dxa"/>
            <w:vAlign w:val="center"/>
          </w:tcPr>
          <w:p w14:paraId="1B38DF9C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21" w:type="dxa"/>
            <w:vAlign w:val="center"/>
          </w:tcPr>
          <w:p w14:paraId="6FE71439" w14:textId="39466992" w:rsidR="00A939AE" w:rsidRPr="00D7546C" w:rsidRDefault="00F602D7" w:rsidP="00BA7117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0EFFC386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04FCA60E" w14:textId="0A7E80B7" w:rsidR="00A939AE" w:rsidRPr="00D7546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</w:tr>
      <w:tr w:rsidR="00A939AE" w:rsidRPr="00D7546C" w14:paraId="492D3BDC" w14:textId="77777777" w:rsidTr="00207930">
        <w:tc>
          <w:tcPr>
            <w:tcW w:w="2880" w:type="dxa"/>
          </w:tcPr>
          <w:p w14:paraId="333D5519" w14:textId="11E08243" w:rsidR="00A939AE" w:rsidRPr="00D7546C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JWDAH)</w:t>
            </w:r>
          </w:p>
        </w:tc>
        <w:tc>
          <w:tcPr>
            <w:tcW w:w="945" w:type="dxa"/>
            <w:vAlign w:val="center"/>
          </w:tcPr>
          <w:p w14:paraId="52F66EC2" w14:textId="660CDB5F" w:rsidR="00A939AE" w:rsidRPr="00D7546C" w:rsidRDefault="005B6FF1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4</w:t>
            </w:r>
          </w:p>
        </w:tc>
        <w:tc>
          <w:tcPr>
            <w:tcW w:w="1155" w:type="dxa"/>
            <w:vAlign w:val="center"/>
          </w:tcPr>
          <w:p w14:paraId="5303D7AD" w14:textId="3F669D40" w:rsidR="00A939AE" w:rsidRPr="00D7546C" w:rsidRDefault="00F602D7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859,610</w:t>
            </w:r>
          </w:p>
        </w:tc>
        <w:tc>
          <w:tcPr>
            <w:tcW w:w="263" w:type="dxa"/>
            <w:vAlign w:val="center"/>
          </w:tcPr>
          <w:p w14:paraId="5575E176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327" w:type="dxa"/>
            <w:vAlign w:val="center"/>
          </w:tcPr>
          <w:p w14:paraId="26574F00" w14:textId="4F66C99A" w:rsidR="00A939AE" w:rsidRPr="00D7546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859,610</w:t>
            </w:r>
          </w:p>
        </w:tc>
        <w:tc>
          <w:tcPr>
            <w:tcW w:w="263" w:type="dxa"/>
            <w:vAlign w:val="center"/>
          </w:tcPr>
          <w:p w14:paraId="7E7E7263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21" w:type="dxa"/>
            <w:vAlign w:val="center"/>
          </w:tcPr>
          <w:p w14:paraId="53F7336E" w14:textId="5D4CD816" w:rsidR="00A939AE" w:rsidRPr="00D7546C" w:rsidRDefault="00F602D7" w:rsidP="00BA7117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4D7CD95A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49AB3C18" w14:textId="321CAB32" w:rsidR="00A939AE" w:rsidRPr="00D7546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</w:tr>
      <w:tr w:rsidR="00A939AE" w:rsidRPr="00D7546C" w14:paraId="308F7C79" w14:textId="77777777" w:rsidTr="00207930">
        <w:tc>
          <w:tcPr>
            <w:tcW w:w="2880" w:type="dxa"/>
          </w:tcPr>
          <w:p w14:paraId="675E4A46" w14:textId="6CF20CDE" w:rsidR="00A939AE" w:rsidRPr="00D7546C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BJL)</w:t>
            </w:r>
          </w:p>
        </w:tc>
        <w:tc>
          <w:tcPr>
            <w:tcW w:w="945" w:type="dxa"/>
            <w:vAlign w:val="center"/>
          </w:tcPr>
          <w:p w14:paraId="27545A17" w14:textId="00F5A614" w:rsidR="00A939AE" w:rsidRPr="00D7546C" w:rsidRDefault="005B6FF1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4</w:t>
            </w:r>
          </w:p>
        </w:tc>
        <w:tc>
          <w:tcPr>
            <w:tcW w:w="1155" w:type="dxa"/>
            <w:vAlign w:val="center"/>
          </w:tcPr>
          <w:p w14:paraId="6A10E517" w14:textId="5EAB7571" w:rsidR="00A939AE" w:rsidRPr="00D7546C" w:rsidRDefault="00F602D7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850,000</w:t>
            </w:r>
          </w:p>
        </w:tc>
        <w:tc>
          <w:tcPr>
            <w:tcW w:w="263" w:type="dxa"/>
            <w:vAlign w:val="center"/>
          </w:tcPr>
          <w:p w14:paraId="2531A129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327" w:type="dxa"/>
            <w:vAlign w:val="center"/>
          </w:tcPr>
          <w:p w14:paraId="7C007AC2" w14:textId="35510405" w:rsidR="00A939AE" w:rsidRPr="00D7546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850,000</w:t>
            </w:r>
          </w:p>
        </w:tc>
        <w:tc>
          <w:tcPr>
            <w:tcW w:w="263" w:type="dxa"/>
            <w:vAlign w:val="center"/>
          </w:tcPr>
          <w:p w14:paraId="39724EA7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21" w:type="dxa"/>
            <w:vAlign w:val="center"/>
          </w:tcPr>
          <w:p w14:paraId="71401EFA" w14:textId="680A99DC" w:rsidR="00A939AE" w:rsidRPr="00D7546C" w:rsidRDefault="00F602D7" w:rsidP="005815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850,000</w:t>
            </w:r>
          </w:p>
        </w:tc>
        <w:tc>
          <w:tcPr>
            <w:tcW w:w="263" w:type="dxa"/>
            <w:vAlign w:val="center"/>
          </w:tcPr>
          <w:p w14:paraId="43F15382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1C1D7147" w14:textId="10E07848" w:rsidR="00A939AE" w:rsidRPr="00D7546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850,000</w:t>
            </w:r>
          </w:p>
        </w:tc>
      </w:tr>
      <w:tr w:rsidR="00A939AE" w:rsidRPr="00D7546C" w14:paraId="0D5EA569" w14:textId="77777777" w:rsidTr="00207930">
        <w:tc>
          <w:tcPr>
            <w:tcW w:w="2880" w:type="dxa"/>
          </w:tcPr>
          <w:p w14:paraId="4F426310" w14:textId="1CE49A42" w:rsidR="00A939AE" w:rsidRPr="00D7546C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JWDA)</w:t>
            </w:r>
          </w:p>
        </w:tc>
        <w:tc>
          <w:tcPr>
            <w:tcW w:w="945" w:type="dxa"/>
            <w:vAlign w:val="center"/>
          </w:tcPr>
          <w:p w14:paraId="40DF4CE8" w14:textId="3D03902F" w:rsidR="00A939AE" w:rsidRPr="00D7546C" w:rsidRDefault="005B6FF1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4</w:t>
            </w:r>
          </w:p>
        </w:tc>
        <w:tc>
          <w:tcPr>
            <w:tcW w:w="1155" w:type="dxa"/>
            <w:vAlign w:val="center"/>
          </w:tcPr>
          <w:p w14:paraId="51962FEE" w14:textId="72C55E0B" w:rsidR="00A939AE" w:rsidRPr="00D7546C" w:rsidRDefault="00F602D7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  <w:tc>
          <w:tcPr>
            <w:tcW w:w="263" w:type="dxa"/>
            <w:vAlign w:val="center"/>
          </w:tcPr>
          <w:p w14:paraId="09B99A87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327" w:type="dxa"/>
            <w:vAlign w:val="center"/>
          </w:tcPr>
          <w:p w14:paraId="3069D116" w14:textId="0013FCF3" w:rsidR="00A939AE" w:rsidRPr="00D7546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  <w:tc>
          <w:tcPr>
            <w:tcW w:w="263" w:type="dxa"/>
            <w:vAlign w:val="center"/>
          </w:tcPr>
          <w:p w14:paraId="6686FAA1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21" w:type="dxa"/>
            <w:vAlign w:val="center"/>
          </w:tcPr>
          <w:p w14:paraId="6349D0D2" w14:textId="79BD6CE7" w:rsidR="00A939AE" w:rsidRPr="00D7546C" w:rsidRDefault="00F602D7" w:rsidP="005815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  <w:tc>
          <w:tcPr>
            <w:tcW w:w="263" w:type="dxa"/>
            <w:vAlign w:val="center"/>
          </w:tcPr>
          <w:p w14:paraId="21DCFC6E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35CCD045" w14:textId="0E7310D7" w:rsidR="00A939AE" w:rsidRPr="00D7546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</w:tr>
      <w:tr w:rsidR="00A939AE" w:rsidRPr="00D7546C" w14:paraId="080EAE07" w14:textId="77777777" w:rsidTr="00207930">
        <w:tc>
          <w:tcPr>
            <w:tcW w:w="2880" w:type="dxa"/>
          </w:tcPr>
          <w:p w14:paraId="69D41938" w14:textId="2C8C4388" w:rsidR="00A939AE" w:rsidRPr="00D7546C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PCS)</w:t>
            </w:r>
          </w:p>
        </w:tc>
        <w:tc>
          <w:tcPr>
            <w:tcW w:w="945" w:type="dxa"/>
            <w:vAlign w:val="center"/>
          </w:tcPr>
          <w:p w14:paraId="08D86A1D" w14:textId="5FEA74D5" w:rsidR="00A939AE" w:rsidRPr="00D7546C" w:rsidRDefault="005B6FF1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4</w:t>
            </w:r>
          </w:p>
        </w:tc>
        <w:tc>
          <w:tcPr>
            <w:tcW w:w="1155" w:type="dxa"/>
            <w:vAlign w:val="center"/>
          </w:tcPr>
          <w:p w14:paraId="716B9C2B" w14:textId="18B5BEB7" w:rsidR="00A939AE" w:rsidRPr="00D7546C" w:rsidRDefault="00F602D7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324,210</w:t>
            </w:r>
          </w:p>
        </w:tc>
        <w:tc>
          <w:tcPr>
            <w:tcW w:w="263" w:type="dxa"/>
            <w:vAlign w:val="center"/>
          </w:tcPr>
          <w:p w14:paraId="48532252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327" w:type="dxa"/>
            <w:vAlign w:val="center"/>
          </w:tcPr>
          <w:p w14:paraId="385871A4" w14:textId="1CAA102B" w:rsidR="00A939AE" w:rsidRPr="00D7546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324,210</w:t>
            </w:r>
          </w:p>
        </w:tc>
        <w:tc>
          <w:tcPr>
            <w:tcW w:w="263" w:type="dxa"/>
            <w:vAlign w:val="center"/>
          </w:tcPr>
          <w:p w14:paraId="340C6FDA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21" w:type="dxa"/>
            <w:vAlign w:val="center"/>
          </w:tcPr>
          <w:p w14:paraId="5C2BDEC7" w14:textId="7307CDE7" w:rsidR="00A939AE" w:rsidRPr="00D7546C" w:rsidRDefault="00F602D7" w:rsidP="005815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324,210</w:t>
            </w:r>
          </w:p>
        </w:tc>
        <w:tc>
          <w:tcPr>
            <w:tcW w:w="263" w:type="dxa"/>
            <w:vAlign w:val="center"/>
          </w:tcPr>
          <w:p w14:paraId="1A0E574E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33380B1A" w14:textId="616CAA11" w:rsidR="00A939AE" w:rsidRPr="00D7546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324,210</w:t>
            </w:r>
          </w:p>
        </w:tc>
      </w:tr>
      <w:tr w:rsidR="00A939AE" w:rsidRPr="00D7546C" w14:paraId="22BA8851" w14:textId="77777777">
        <w:tc>
          <w:tcPr>
            <w:tcW w:w="2880" w:type="dxa"/>
          </w:tcPr>
          <w:p w14:paraId="006458DC" w14:textId="00782636" w:rsidR="00A939AE" w:rsidRPr="00D7546C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ที่ดิน อาคารและอุปกรณ์</w:t>
            </w:r>
          </w:p>
        </w:tc>
        <w:tc>
          <w:tcPr>
            <w:tcW w:w="945" w:type="dxa"/>
            <w:vAlign w:val="center"/>
          </w:tcPr>
          <w:p w14:paraId="24B192B1" w14:textId="13415028" w:rsidR="00A939AE" w:rsidRPr="00D7546C" w:rsidRDefault="005B6FF1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/>
              </w:rPr>
              <w:t>5</w:t>
            </w:r>
          </w:p>
        </w:tc>
        <w:tc>
          <w:tcPr>
            <w:tcW w:w="1155" w:type="dxa"/>
            <w:shd w:val="clear" w:color="auto" w:fill="auto"/>
            <w:vAlign w:val="center"/>
          </w:tcPr>
          <w:p w14:paraId="4B554E91" w14:textId="53AF46B4" w:rsidR="00A939AE" w:rsidRPr="00D7546C" w:rsidRDefault="00F602D7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2,5</w:t>
            </w:r>
            <w:r w:rsidR="00E2549D" w:rsidRPr="00D7546C">
              <w:rPr>
                <w:rFonts w:asciiTheme="majorBidi" w:hAnsiTheme="majorBidi" w:cstheme="majorBidi"/>
                <w:sz w:val="28"/>
                <w:szCs w:val="28"/>
              </w:rPr>
              <w:t>91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="00E2549D" w:rsidRPr="00D7546C">
              <w:rPr>
                <w:rFonts w:asciiTheme="majorBidi" w:hAnsiTheme="majorBidi" w:cstheme="majorBidi"/>
                <w:sz w:val="28"/>
                <w:szCs w:val="28"/>
              </w:rPr>
              <w:t>424</w:t>
            </w:r>
          </w:p>
        </w:tc>
        <w:tc>
          <w:tcPr>
            <w:tcW w:w="263" w:type="dxa"/>
            <w:shd w:val="clear" w:color="auto" w:fill="auto"/>
            <w:vAlign w:val="center"/>
          </w:tcPr>
          <w:p w14:paraId="22B3F6BB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327" w:type="dxa"/>
            <w:shd w:val="clear" w:color="auto" w:fill="auto"/>
            <w:vAlign w:val="center"/>
          </w:tcPr>
          <w:p w14:paraId="6D0D268B" w14:textId="5345EF51" w:rsidR="00A939AE" w:rsidRPr="00D7546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2,5</w:t>
            </w:r>
            <w:r w:rsidR="00BA607D" w:rsidRPr="00D7546C">
              <w:rPr>
                <w:rFonts w:asciiTheme="majorBidi" w:hAnsiTheme="majorBidi" w:cstheme="majorBidi"/>
                <w:sz w:val="28"/>
                <w:szCs w:val="28"/>
              </w:rPr>
              <w:t>60,405</w:t>
            </w:r>
          </w:p>
        </w:tc>
        <w:tc>
          <w:tcPr>
            <w:tcW w:w="263" w:type="dxa"/>
            <w:vAlign w:val="center"/>
          </w:tcPr>
          <w:p w14:paraId="2C8C8EB2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21" w:type="dxa"/>
            <w:vAlign w:val="center"/>
          </w:tcPr>
          <w:p w14:paraId="274B013B" w14:textId="775D685E" w:rsidR="00A939AE" w:rsidRPr="00D7546C" w:rsidRDefault="00A17EE1" w:rsidP="00A17EE1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D7546C">
              <w:rPr>
                <w:rFonts w:asciiTheme="majorBidi" w:hAnsiTheme="majorBidi" w:cstheme="majorBidi" w:hint="cs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037B019D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20F99AF6" w14:textId="470A2E36" w:rsidR="00A939AE" w:rsidRPr="00D7546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</w:tr>
      <w:tr w:rsidR="00A939AE" w:rsidRPr="00D7546C" w14:paraId="029CB50F" w14:textId="77777777" w:rsidTr="00F02DCF">
        <w:tc>
          <w:tcPr>
            <w:tcW w:w="2880" w:type="dxa"/>
          </w:tcPr>
          <w:p w14:paraId="48ED6E48" w14:textId="0CD2F0EC" w:rsidR="00A939AE" w:rsidRPr="00D7546C" w:rsidRDefault="00A939AE" w:rsidP="00A939AE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945" w:type="dxa"/>
            <w:vAlign w:val="center"/>
          </w:tcPr>
          <w:p w14:paraId="57AC9DD1" w14:textId="137157B1" w:rsidR="00A939AE" w:rsidRPr="00D7546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142F36B7" w14:textId="5F4F042F" w:rsidR="00A939AE" w:rsidRPr="00D7546C" w:rsidRDefault="006D2EAA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5,</w:t>
            </w:r>
            <w:r w:rsidR="00E2549D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799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E2549D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045</w:t>
            </w:r>
          </w:p>
        </w:tc>
        <w:tc>
          <w:tcPr>
            <w:tcW w:w="263" w:type="dxa"/>
            <w:shd w:val="clear" w:color="auto" w:fill="auto"/>
            <w:vAlign w:val="center"/>
          </w:tcPr>
          <w:p w14:paraId="7252D182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327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14:paraId="6E3C6FEB" w14:textId="2A3390CC" w:rsidR="00A939AE" w:rsidRPr="00D7546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5,</w:t>
            </w:r>
            <w:r w:rsidR="00BA607D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768,026</w:t>
            </w:r>
          </w:p>
        </w:tc>
        <w:tc>
          <w:tcPr>
            <w:tcW w:w="263" w:type="dxa"/>
            <w:vAlign w:val="center"/>
          </w:tcPr>
          <w:p w14:paraId="1F9E88C7" w14:textId="77777777" w:rsidR="00A939AE" w:rsidRPr="00D7546C" w:rsidRDefault="00A939AE" w:rsidP="00A939AE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021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FF1FE41" w14:textId="38F9E285" w:rsidR="00A939AE" w:rsidRPr="00D7546C" w:rsidRDefault="00F602D7" w:rsidP="005815A0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</w:t>
            </w:r>
            <w:r w:rsidR="00A17EE1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184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,210</w:t>
            </w:r>
          </w:p>
        </w:tc>
        <w:tc>
          <w:tcPr>
            <w:tcW w:w="263" w:type="dxa"/>
            <w:vAlign w:val="center"/>
          </w:tcPr>
          <w:p w14:paraId="21B3D3CA" w14:textId="77777777" w:rsidR="00A939AE" w:rsidRPr="00D7546C" w:rsidRDefault="00A939AE" w:rsidP="00A939AE">
            <w:pPr>
              <w:spacing w:line="240" w:lineRule="auto"/>
              <w:ind w:right="-26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53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AD0AD80" w14:textId="29EA0B63" w:rsidR="00A939AE" w:rsidRPr="00D7546C" w:rsidRDefault="00A939AE" w:rsidP="00A939AE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2,184,210</w:t>
            </w:r>
          </w:p>
        </w:tc>
      </w:tr>
      <w:bookmarkEnd w:id="6"/>
    </w:tbl>
    <w:p w14:paraId="6476AEF1" w14:textId="77777777" w:rsidR="00AB7EAA" w:rsidRPr="00D7546C" w:rsidRDefault="00AB7EAA" w:rsidP="002A742F">
      <w:pPr>
        <w:ind w:left="540"/>
        <w:jc w:val="thaiDistribute"/>
        <w:rPr>
          <w:rFonts w:asciiTheme="majorBidi" w:hAnsiTheme="majorBidi" w:cstheme="majorBidi"/>
          <w:sz w:val="24"/>
          <w:szCs w:val="24"/>
        </w:rPr>
      </w:pPr>
    </w:p>
    <w:p w14:paraId="3D481177" w14:textId="51CE1D14" w:rsidR="002A742F" w:rsidRPr="00D7546C" w:rsidRDefault="00684F1C" w:rsidP="002A742F">
      <w:pPr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D7546C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="00BE5BF4" w:rsidRPr="00D7546C">
        <w:rPr>
          <w:rFonts w:asciiTheme="majorBidi" w:hAnsiTheme="majorBidi" w:cstheme="majorBidi"/>
          <w:sz w:val="28"/>
          <w:szCs w:val="28"/>
        </w:rPr>
        <w:t>3</w:t>
      </w:r>
      <w:r w:rsidR="00207930" w:rsidRPr="00D7546C">
        <w:rPr>
          <w:rFonts w:asciiTheme="majorBidi" w:hAnsiTheme="majorBidi" w:cstheme="majorBidi"/>
          <w:sz w:val="28"/>
          <w:szCs w:val="28"/>
        </w:rPr>
        <w:t xml:space="preserve">1 </w:t>
      </w:r>
      <w:r w:rsidR="00207930" w:rsidRPr="00D7546C">
        <w:rPr>
          <w:rFonts w:asciiTheme="majorBidi" w:hAnsiTheme="majorBidi" w:cstheme="majorBidi"/>
          <w:sz w:val="28"/>
          <w:szCs w:val="28"/>
          <w:cs/>
        </w:rPr>
        <w:t xml:space="preserve">มีนาคม </w:t>
      </w:r>
      <w:r w:rsidR="00421C0E" w:rsidRPr="00D7546C">
        <w:rPr>
          <w:rFonts w:asciiTheme="majorBidi" w:hAnsiTheme="majorBidi" w:cstheme="majorBidi"/>
          <w:sz w:val="28"/>
          <w:szCs w:val="28"/>
        </w:rPr>
        <w:t>2</w:t>
      </w:r>
      <w:r w:rsidR="001F2771" w:rsidRPr="00D7546C">
        <w:rPr>
          <w:rFonts w:asciiTheme="majorBidi" w:hAnsiTheme="majorBidi" w:cstheme="majorBidi"/>
          <w:sz w:val="28"/>
          <w:szCs w:val="28"/>
        </w:rPr>
        <w:t>56</w:t>
      </w:r>
      <w:r w:rsidR="00A939AE" w:rsidRPr="00D7546C">
        <w:rPr>
          <w:rFonts w:asciiTheme="majorBidi" w:hAnsiTheme="majorBidi" w:cstheme="majorBidi"/>
          <w:sz w:val="28"/>
          <w:szCs w:val="28"/>
        </w:rPr>
        <w:t>8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กลุ่มบริษัทและบริษัทมีวงเงินสินเชื่อซึ่งยังมิได้เบิกใช้เป็นจำนวนเงินรวม </w:t>
      </w:r>
      <w:r w:rsidR="00A17EE1" w:rsidRPr="00D7546C">
        <w:rPr>
          <w:rFonts w:asciiTheme="majorBidi" w:hAnsiTheme="majorBidi" w:cstheme="majorBidi"/>
          <w:sz w:val="28"/>
          <w:szCs w:val="28"/>
        </w:rPr>
        <w:t>10,174.81</w:t>
      </w:r>
      <w:r w:rsidR="00423E0A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9F0349"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>แล</w:t>
      </w:r>
      <w:r w:rsidR="0052049E" w:rsidRPr="00D7546C">
        <w:rPr>
          <w:rFonts w:asciiTheme="majorBidi" w:hAnsiTheme="majorBidi" w:cstheme="majorBidi"/>
          <w:sz w:val="28"/>
          <w:szCs w:val="28"/>
          <w:cs/>
        </w:rPr>
        <w:t xml:space="preserve">ะ </w:t>
      </w:r>
      <w:r w:rsidR="00A17EE1" w:rsidRPr="00D7546C">
        <w:rPr>
          <w:rFonts w:asciiTheme="majorBidi" w:hAnsiTheme="majorBidi" w:cstheme="majorBidi"/>
          <w:sz w:val="28"/>
          <w:szCs w:val="28"/>
        </w:rPr>
        <w:t>8,516.80</w:t>
      </w:r>
      <w:r w:rsidR="00A640E5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>ล้านบาท ตามลำดับ</w:t>
      </w:r>
      <w:r w:rsidR="00B23666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="002717DC"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="002717DC" w:rsidRPr="00D7546C">
        <w:rPr>
          <w:rFonts w:asciiTheme="majorBidi" w:hAnsiTheme="majorBidi" w:cstheme="majorBidi"/>
          <w:i/>
          <w:iCs/>
          <w:sz w:val="28"/>
          <w:szCs w:val="28"/>
        </w:rPr>
        <w:t>31</w:t>
      </w:r>
      <w:r w:rsidR="002717DC"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 ธันวาคม </w:t>
      </w:r>
      <w:r w:rsidR="001E1E36" w:rsidRPr="00D7546C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A939AE" w:rsidRPr="00D7546C">
        <w:rPr>
          <w:rFonts w:asciiTheme="majorBidi" w:hAnsiTheme="majorBidi" w:cstheme="majorBidi"/>
          <w:i/>
          <w:iCs/>
          <w:sz w:val="28"/>
          <w:szCs w:val="28"/>
        </w:rPr>
        <w:t>7</w:t>
      </w:r>
      <w:r w:rsidR="002717DC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: </w:t>
      </w:r>
      <w:r w:rsidR="00A939AE" w:rsidRPr="00D7546C">
        <w:rPr>
          <w:rFonts w:asciiTheme="majorBidi" w:hAnsiTheme="majorBidi" w:cstheme="majorBidi"/>
          <w:i/>
          <w:iCs/>
          <w:sz w:val="28"/>
          <w:szCs w:val="28"/>
        </w:rPr>
        <w:t>6,085</w:t>
      </w:r>
      <w:r w:rsidR="00E612B9" w:rsidRPr="00D7546C">
        <w:rPr>
          <w:rFonts w:asciiTheme="majorBidi" w:hAnsiTheme="majorBidi" w:cstheme="majorBidi"/>
          <w:i/>
          <w:iCs/>
          <w:sz w:val="28"/>
          <w:szCs w:val="28"/>
        </w:rPr>
        <w:t>.12</w:t>
      </w:r>
      <w:r w:rsidR="002717DC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2717DC"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ล้านบาท และ </w:t>
      </w:r>
      <w:r w:rsidR="00A939AE" w:rsidRPr="00D7546C">
        <w:rPr>
          <w:rFonts w:asciiTheme="majorBidi" w:hAnsiTheme="majorBidi" w:cstheme="majorBidi"/>
          <w:i/>
          <w:iCs/>
          <w:sz w:val="28"/>
          <w:szCs w:val="28"/>
        </w:rPr>
        <w:t>4,43</w:t>
      </w:r>
      <w:r w:rsidR="00E612B9" w:rsidRPr="00D7546C">
        <w:rPr>
          <w:rFonts w:asciiTheme="majorBidi" w:hAnsiTheme="majorBidi" w:cstheme="majorBidi"/>
          <w:i/>
          <w:iCs/>
          <w:sz w:val="28"/>
          <w:szCs w:val="28"/>
        </w:rPr>
        <w:t>6.97</w:t>
      </w:r>
      <w:r w:rsidR="002717DC" w:rsidRPr="00D7546C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2717DC" w:rsidRPr="00D7546C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 ตามลำดับ)</w:t>
      </w:r>
    </w:p>
    <w:p w14:paraId="414AF22F" w14:textId="7339D56E" w:rsidR="002F203B" w:rsidRPr="00D7546C" w:rsidRDefault="000A7F26" w:rsidP="000A7F2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4"/>
          <w:szCs w:val="24"/>
          <w:cs/>
        </w:rPr>
      </w:pPr>
      <w:r w:rsidRPr="00D7546C">
        <w:rPr>
          <w:rFonts w:asciiTheme="majorBidi" w:hAnsiTheme="majorBidi" w:cstheme="majorBidi"/>
          <w:sz w:val="24"/>
          <w:szCs w:val="24"/>
        </w:rPr>
        <w:br w:type="page"/>
      </w:r>
    </w:p>
    <w:p w14:paraId="419F4A3F" w14:textId="3CE18E6F" w:rsidR="00A11329" w:rsidRPr="00D7546C" w:rsidRDefault="00A11329" w:rsidP="00EB371C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D7546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ส่วนงานดำเนินงานและการจำแนกรายได้</w:t>
      </w:r>
    </w:p>
    <w:p w14:paraId="4CF25710" w14:textId="01959CED" w:rsidR="00B0297E" w:rsidRPr="00D7546C" w:rsidRDefault="00B0297E" w:rsidP="008514A1">
      <w:pPr>
        <w:tabs>
          <w:tab w:val="clear" w:pos="454"/>
          <w:tab w:val="left" w:pos="540"/>
        </w:tabs>
        <w:rPr>
          <w:rFonts w:asciiTheme="majorBidi" w:hAnsiTheme="majorBidi" w:cstheme="majorBidi"/>
          <w:sz w:val="24"/>
          <w:szCs w:val="24"/>
          <w:cs/>
        </w:rPr>
      </w:pPr>
    </w:p>
    <w:p w14:paraId="63B1E931" w14:textId="77777777" w:rsidR="008514A1" w:rsidRPr="00D7546C" w:rsidRDefault="008514A1" w:rsidP="008514A1">
      <w:pPr>
        <w:pStyle w:val="ListParagraph"/>
        <w:numPr>
          <w:ilvl w:val="0"/>
          <w:numId w:val="15"/>
        </w:numPr>
        <w:tabs>
          <w:tab w:val="clear" w:pos="907"/>
          <w:tab w:val="left" w:pos="630"/>
        </w:tabs>
        <w:spacing w:line="240" w:lineRule="auto"/>
        <w:ind w:left="990" w:hanging="99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 xml:space="preserve">ส่วนงานดำเนินงาน </w:t>
      </w:r>
    </w:p>
    <w:p w14:paraId="3B4BE660" w14:textId="77777777" w:rsidR="008514A1" w:rsidRPr="00D7546C" w:rsidRDefault="008514A1" w:rsidP="008514A1">
      <w:pPr>
        <w:tabs>
          <w:tab w:val="left" w:pos="630"/>
        </w:tabs>
        <w:spacing w:line="240" w:lineRule="auto"/>
        <w:jc w:val="thaiDistribute"/>
        <w:rPr>
          <w:rFonts w:asciiTheme="majorBidi" w:hAnsiTheme="majorBidi" w:cstheme="majorBidi"/>
          <w:i/>
          <w:iCs/>
          <w:sz w:val="24"/>
          <w:szCs w:val="24"/>
          <w:cs/>
        </w:rPr>
      </w:pPr>
    </w:p>
    <w:p w14:paraId="69D1D38E" w14:textId="77777777" w:rsidR="008514A1" w:rsidRPr="00D7546C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</w:rPr>
        <w:t>ผลการดำเนินงานของส่วนงานที่รายงานต่อประธานกรรมการบริหารของกลุ่มบริษัท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</w:t>
      </w:r>
    </w:p>
    <w:p w14:paraId="5901659E" w14:textId="77777777" w:rsidR="003A4FCA" w:rsidRPr="00D7546C" w:rsidRDefault="003A4FCA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7433A0A7" w14:textId="1AC37F90" w:rsidR="008514A1" w:rsidRPr="00D7546C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กลุ่มบริษัท</w:t>
      </w:r>
    </w:p>
    <w:p w14:paraId="7BA72119" w14:textId="77777777" w:rsidR="008514A1" w:rsidRPr="00D7546C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2"/>
          <w:szCs w:val="22"/>
        </w:rPr>
      </w:pPr>
    </w:p>
    <w:p w14:paraId="55ADB4CA" w14:textId="78EB1461" w:rsidR="007A6E05" w:rsidRPr="00D7546C" w:rsidRDefault="008514A1" w:rsidP="003A315D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D7546C">
        <w:rPr>
          <w:rFonts w:asciiTheme="majorBidi" w:hAnsiTheme="majorBidi" w:cs="Angsana New" w:hint="cs"/>
          <w:sz w:val="28"/>
          <w:szCs w:val="28"/>
          <w:cs/>
        </w:rPr>
        <w:t>ภายหลังการจากการรวมกิจการและรับโอนกิจการทั้งหมดกับ</w:t>
      </w:r>
      <w:r w:rsidR="003A315D" w:rsidRPr="00D7546C">
        <w:rPr>
          <w:rFonts w:asciiTheme="majorBidi" w:hAnsiTheme="majorBidi" w:cs="Angsana New"/>
          <w:sz w:val="28"/>
          <w:szCs w:val="28"/>
        </w:rPr>
        <w:t xml:space="preserve"> SCGL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ส่งผลให้กลุ่มบริษัทมีการปรับโครงสร้างภายในองค์กร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โดยแบ่งเป็น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</w:rPr>
        <w:t xml:space="preserve">2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ส่วนงานที่รายงาน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ซึ่งเป็นหน่วยงานธุรกิจที่สำคัญของกลุ่มบริษัท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โดยแบ่งออกเป็นส่วนงานด้านการให้บริการโลจิสติกส์ครบวงจร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มีการให้บริการโลจิสติกส์ครบวงจรตามประเภทบริการ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ซึ่งขึ้นอยู่กับกิจกรรมที่ให้บริการแก่ลูกค้า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และส่วนงานอื่น</w:t>
      </w:r>
      <w:r w:rsidR="00E612B9" w:rsidRPr="00D7546C">
        <w:rPr>
          <w:rFonts w:asciiTheme="majorBidi" w:hAnsiTheme="majorBidi" w:cs="Angsana New"/>
          <w:sz w:val="28"/>
          <w:szCs w:val="28"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ๆ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ซึ่งอยู่นอกเหนือจากการให้บริการโลจิสติกส์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ทั้งนี้</w:t>
      </w:r>
      <w:r w:rsidRPr="00D7546C">
        <w:rPr>
          <w:rFonts w:asciiTheme="majorBidi" w:hAnsiTheme="majorBidi" w:cs="Angsana New"/>
          <w:sz w:val="28"/>
          <w:szCs w:val="28"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ส่วนงานดังกล่าวแยกตามการดำเนินธุรกิจ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ผู้จัดการส่วนงานที่รับผิดชอบโดยตรงดำเนินการวางแผนกลยุทธ์ทางการตลาด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วางแผนการดำเนินกิจการและมีอำนาจในการตัดสินใจตามส่วนงานที่รับผิดชอบ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และรายงานตรงต่อผู้มีอำนาจตัดสินใจ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สูงสุดด้านการดำเนินงาน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z w:val="28"/>
          <w:szCs w:val="28"/>
          <w:cs/>
        </w:rPr>
        <w:t>การดำเนินงานของแต่ละส่วนงานที่รายงานของกลุ่มบริษัทโดยสรุปมีดังนี้</w:t>
      </w:r>
    </w:p>
    <w:p w14:paraId="6D79B4F0" w14:textId="528086C5" w:rsidR="007A6E05" w:rsidRPr="00D7546C" w:rsidRDefault="007A6E0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cs/>
        </w:rPr>
      </w:pPr>
    </w:p>
    <w:p w14:paraId="3337C9FF" w14:textId="77777777" w:rsidR="008514A1" w:rsidRPr="00D7546C" w:rsidRDefault="008514A1" w:rsidP="008514A1">
      <w:pPr>
        <w:pStyle w:val="ListParagraph"/>
        <w:numPr>
          <w:ilvl w:val="0"/>
          <w:numId w:val="1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num" w:pos="2055"/>
        </w:tabs>
        <w:spacing w:line="240" w:lineRule="auto"/>
        <w:ind w:left="858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/>
          <w:sz w:val="28"/>
          <w:szCs w:val="28"/>
          <w:cs/>
        </w:rPr>
        <w:t xml:space="preserve">ส่วนงานที่ </w:t>
      </w:r>
      <w:r w:rsidRPr="00D7546C">
        <w:rPr>
          <w:rFonts w:asciiTheme="majorBidi" w:hAnsiTheme="majorBidi" w:cstheme="majorBidi"/>
          <w:sz w:val="28"/>
          <w:szCs w:val="28"/>
        </w:rPr>
        <w:t>1</w:t>
      </w:r>
      <w:r w:rsidRPr="00D7546C">
        <w:rPr>
          <w:rFonts w:asciiTheme="majorBidi" w:hAnsiTheme="majorBidi"/>
          <w:sz w:val="28"/>
          <w:szCs w:val="28"/>
          <w:cs/>
        </w:rPr>
        <w:t xml:space="preserve"> การให้บริการโลจิสติกส์ครบวงจร</w:t>
      </w:r>
    </w:p>
    <w:p w14:paraId="7E4D06A3" w14:textId="77777777" w:rsidR="008514A1" w:rsidRPr="00D7546C" w:rsidRDefault="008514A1" w:rsidP="008514A1">
      <w:pPr>
        <w:spacing w:line="240" w:lineRule="auto"/>
        <w:ind w:left="1440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D7546C">
        <w:rPr>
          <w:rFonts w:asciiTheme="majorBidi" w:hAnsiTheme="majorBidi" w:cstheme="majorBidi"/>
          <w:sz w:val="28"/>
          <w:szCs w:val="28"/>
        </w:rPr>
        <w:t>1.1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การให้บริการจัดเก็บและบริหารสินค้า</w:t>
      </w:r>
    </w:p>
    <w:p w14:paraId="6C049499" w14:textId="77777777" w:rsidR="008514A1" w:rsidRPr="00D7546C" w:rsidRDefault="008514A1" w:rsidP="008514A1">
      <w:pPr>
        <w:spacing w:line="240" w:lineRule="auto"/>
        <w:ind w:left="1440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D7546C">
        <w:rPr>
          <w:rFonts w:asciiTheme="majorBidi" w:hAnsiTheme="majorBidi" w:cstheme="majorBidi"/>
          <w:sz w:val="28"/>
          <w:szCs w:val="28"/>
        </w:rPr>
        <w:t>1.2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การให้บริการขนส่งสินค้า</w:t>
      </w:r>
    </w:p>
    <w:p w14:paraId="06C59551" w14:textId="77777777" w:rsidR="008514A1" w:rsidRPr="00D7546C" w:rsidRDefault="008514A1" w:rsidP="008514A1">
      <w:pPr>
        <w:spacing w:line="240" w:lineRule="auto"/>
        <w:ind w:left="1440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D7546C">
        <w:rPr>
          <w:rFonts w:asciiTheme="majorBidi" w:hAnsiTheme="majorBidi" w:cstheme="majorBidi"/>
          <w:sz w:val="28"/>
          <w:szCs w:val="28"/>
        </w:rPr>
        <w:t>1.3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การให้บริการโลจิสติกส์อื่น</w:t>
      </w:r>
    </w:p>
    <w:p w14:paraId="00EA4348" w14:textId="349DCA1B" w:rsidR="003A315D" w:rsidRPr="00D7546C" w:rsidRDefault="008514A1" w:rsidP="001E1E36">
      <w:pPr>
        <w:spacing w:line="240" w:lineRule="auto"/>
        <w:ind w:left="1440"/>
        <w:jc w:val="thaiDistribute"/>
        <w:rPr>
          <w:rFonts w:asciiTheme="majorBidi" w:hAnsiTheme="majorBidi" w:cs="Angsana New"/>
          <w:sz w:val="28"/>
          <w:szCs w:val="28"/>
        </w:rPr>
      </w:pPr>
      <w:r w:rsidRPr="00D7546C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D7546C">
        <w:rPr>
          <w:rFonts w:asciiTheme="majorBidi" w:hAnsiTheme="majorBidi" w:cstheme="majorBidi"/>
          <w:sz w:val="28"/>
          <w:szCs w:val="28"/>
        </w:rPr>
        <w:t>1.4</w:t>
      </w:r>
      <w:r w:rsidRPr="00D7546C">
        <w:rPr>
          <w:rFonts w:asciiTheme="majorBidi" w:hAnsiTheme="majorBidi" w:cs="Angsana New"/>
          <w:sz w:val="28"/>
          <w:szCs w:val="28"/>
          <w:cs/>
        </w:rPr>
        <w:t xml:space="preserve"> การให้บริการโลจิสติกส์ในต่างประเทศ</w:t>
      </w:r>
    </w:p>
    <w:p w14:paraId="00B9CDAA" w14:textId="1E80714F" w:rsidR="00511F34" w:rsidRPr="00D7546C" w:rsidRDefault="008514A1">
      <w:pPr>
        <w:pStyle w:val="ListParagraph"/>
        <w:numPr>
          <w:ilvl w:val="0"/>
          <w:numId w:val="1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58"/>
        <w:jc w:val="thaiDistribute"/>
        <w:rPr>
          <w:rFonts w:asciiTheme="majorBidi" w:hAnsiTheme="majorBidi"/>
          <w:sz w:val="28"/>
          <w:szCs w:val="28"/>
        </w:rPr>
      </w:pPr>
      <w:r w:rsidRPr="00D7546C">
        <w:rPr>
          <w:rFonts w:asciiTheme="majorBidi" w:hAnsiTheme="majorBidi"/>
          <w:sz w:val="28"/>
          <w:szCs w:val="28"/>
          <w:cs/>
        </w:rPr>
        <w:t xml:space="preserve">ส่วนงานที่ </w:t>
      </w:r>
      <w:r w:rsidRPr="00D7546C">
        <w:rPr>
          <w:rFonts w:asciiTheme="majorBidi" w:hAnsiTheme="majorBidi" w:cstheme="majorBidi"/>
          <w:sz w:val="28"/>
          <w:szCs w:val="28"/>
        </w:rPr>
        <w:t xml:space="preserve">2 </w:t>
      </w:r>
      <w:r w:rsidRPr="00D7546C">
        <w:rPr>
          <w:rFonts w:asciiTheme="majorBidi" w:hAnsiTheme="majorBidi"/>
          <w:sz w:val="28"/>
          <w:szCs w:val="28"/>
          <w:cs/>
        </w:rPr>
        <w:t>อื่น</w:t>
      </w:r>
      <w:r w:rsidR="001E1E36" w:rsidRPr="00D7546C">
        <w:rPr>
          <w:rFonts w:asciiTheme="majorBidi" w:hAnsiTheme="majorBidi"/>
          <w:sz w:val="28"/>
          <w:szCs w:val="28"/>
        </w:rPr>
        <w:t xml:space="preserve"> </w:t>
      </w:r>
      <w:r w:rsidRPr="00D7546C">
        <w:rPr>
          <w:rFonts w:asciiTheme="majorBidi" w:hAnsiTheme="majorBidi"/>
          <w:sz w:val="28"/>
          <w:szCs w:val="28"/>
          <w:cs/>
        </w:rPr>
        <w:t>ๆ</w:t>
      </w:r>
    </w:p>
    <w:p w14:paraId="6A985265" w14:textId="77777777" w:rsidR="00E612B9" w:rsidRPr="00D7546C" w:rsidRDefault="00E612B9" w:rsidP="006819D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58"/>
        <w:jc w:val="thaiDistribute"/>
        <w:rPr>
          <w:rFonts w:asciiTheme="majorBidi" w:hAnsiTheme="majorBidi"/>
          <w:sz w:val="28"/>
          <w:szCs w:val="28"/>
          <w:cs/>
        </w:rPr>
      </w:pPr>
    </w:p>
    <w:p w14:paraId="546EF2DB" w14:textId="77777777" w:rsidR="008514A1" w:rsidRPr="00D7546C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D7546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บริษัท</w:t>
      </w:r>
    </w:p>
    <w:p w14:paraId="3F678EE1" w14:textId="77777777" w:rsidR="008514A1" w:rsidRPr="00D7546C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sz w:val="28"/>
          <w:szCs w:val="28"/>
          <w:cs/>
        </w:rPr>
      </w:pPr>
    </w:p>
    <w:p w14:paraId="02E126FB" w14:textId="09AA5235" w:rsidR="008514A1" w:rsidRPr="00D7546C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 w:hint="cs"/>
          <w:sz w:val="28"/>
          <w:szCs w:val="28"/>
          <w:cs/>
        </w:rPr>
        <w:t xml:space="preserve">ภายหลังการรับโอนกิจการทั้งหมดกับบริษัท </w:t>
      </w:r>
      <w:r w:rsidRPr="00D7546C">
        <w:rPr>
          <w:rFonts w:asciiTheme="majorBidi" w:hAnsiTheme="majorBidi" w:cstheme="majorBidi"/>
          <w:sz w:val="28"/>
          <w:szCs w:val="28"/>
        </w:rPr>
        <w:t xml:space="preserve">SCGL </w:t>
      </w:r>
      <w:r w:rsidRPr="00D7546C">
        <w:rPr>
          <w:rFonts w:asciiTheme="majorBidi" w:hAnsiTheme="majorBidi" w:cs="Angsana New"/>
          <w:sz w:val="28"/>
          <w:szCs w:val="28"/>
          <w:cs/>
        </w:rPr>
        <w:t>บริษัทดำเนินการในส่วนงานธุรกิจการให้บริการจัดเก็บและบริหารสินค้า และส่วนงานธุรกิจการให้บริการขนส่ง</w:t>
      </w:r>
      <w:r w:rsidRPr="00D7546C">
        <w:rPr>
          <w:rFonts w:asciiTheme="majorBidi" w:hAnsiTheme="majorBidi" w:cs="Angsana New" w:hint="cs"/>
          <w:sz w:val="28"/>
          <w:szCs w:val="28"/>
          <w:cs/>
        </w:rPr>
        <w:t xml:space="preserve">สินค้า </w:t>
      </w:r>
      <w:r w:rsidRPr="00D7546C">
        <w:rPr>
          <w:rFonts w:asciiTheme="majorBidi" w:hAnsiTheme="majorBidi" w:cs="Angsana New"/>
          <w:sz w:val="28"/>
          <w:szCs w:val="28"/>
          <w:cs/>
        </w:rPr>
        <w:t>ดังนั้น ผู้บริหารจึงพิจารณาว่าบริษัทมีส่วนงานธุรกิจสองส่วนงาน</w:t>
      </w:r>
    </w:p>
    <w:p w14:paraId="12A12B7A" w14:textId="77777777" w:rsidR="008514A1" w:rsidRPr="00D7546C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40CD628B" w14:textId="77777777" w:rsidR="008514A1" w:rsidRPr="00D7546C" w:rsidRDefault="008514A1" w:rsidP="008514A1">
      <w:pPr>
        <w:tabs>
          <w:tab w:val="num" w:pos="1080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  <w:r w:rsidRPr="00D7546C">
        <w:rPr>
          <w:rFonts w:asciiTheme="majorBidi" w:hAnsiTheme="majorBidi" w:cs="Angsana New"/>
          <w:sz w:val="28"/>
          <w:szCs w:val="28"/>
          <w:cs/>
        </w:rPr>
        <w:t>ผลการดำเนินงานของแต่ละส่วนงานวัดโดยใช้กำไรก่อนภาษีเงินได้ของส่วนงาน ซึ่งนำเสนอในรายงานการจัดการภายในและสอบทานโดยผู้มีอำนาจตัดสินใจสูงสุดด้านการดำเนินงานของกลุ่มบริษัท ผู้บริหารเชื่อว่าการใช้กำไรก่อนภาษีเงินได้ในการวัดผลการดำเนินงานนั้นเป็นข้อมูลที่เหมาะสมในการประเมินผลการดำเนินงานของส่วนงานและสอดคล้องกับกิจการอื่นที่ดำเนินธุรกิจในอุตสาหกรรมเดียวกัน ทั้งนี้การกำหนดราคาระหว่างส่วนงานเป็นไปตามการซื้อขายตามปกติธุรกิ</w:t>
      </w:r>
      <w:r w:rsidRPr="00D7546C">
        <w:rPr>
          <w:rFonts w:asciiTheme="majorBidi" w:hAnsiTheme="majorBidi" w:cs="Angsana New" w:hint="cs"/>
          <w:sz w:val="28"/>
          <w:szCs w:val="28"/>
          <w:cs/>
        </w:rPr>
        <w:t>จ</w:t>
      </w:r>
    </w:p>
    <w:p w14:paraId="27D7F473" w14:textId="77777777" w:rsidR="00C13331" w:rsidRPr="00D7546C" w:rsidRDefault="00C13331" w:rsidP="00B26201">
      <w:pPr>
        <w:tabs>
          <w:tab w:val="clear" w:pos="680"/>
          <w:tab w:val="clear" w:pos="907"/>
          <w:tab w:val="left" w:pos="900"/>
        </w:tabs>
        <w:spacing w:line="240" w:lineRule="auto"/>
        <w:jc w:val="thaiDistribute"/>
        <w:rPr>
          <w:rFonts w:asciiTheme="majorBidi" w:hAnsiTheme="majorBidi" w:cstheme="majorBidi"/>
          <w:sz w:val="28"/>
          <w:szCs w:val="28"/>
          <w:cs/>
        </w:rPr>
        <w:sectPr w:rsidR="00C13331" w:rsidRPr="00D7546C" w:rsidSect="00EA2FBC">
          <w:headerReference w:type="default" r:id="rId17"/>
          <w:footerReference w:type="default" r:id="rId18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p w14:paraId="02813CA9" w14:textId="4F9B4808" w:rsidR="00C13331" w:rsidRPr="00D7546C" w:rsidRDefault="00255DB7" w:rsidP="00255DB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center"/>
        <w:rPr>
          <w:rFonts w:asciiTheme="majorBidi" w:hAnsiTheme="majorBidi" w:cstheme="majorBidi"/>
          <w:b/>
          <w:sz w:val="22"/>
          <w:szCs w:val="22"/>
        </w:rPr>
      </w:pPr>
      <w:r w:rsidRPr="00D7546C">
        <w:rPr>
          <w:rFonts w:asciiTheme="majorBidi" w:hAnsiTheme="majorBidi" w:cstheme="majorBidi"/>
          <w:b/>
          <w:noProof/>
          <w:sz w:val="22"/>
          <w:szCs w:val="22"/>
        </w:rPr>
        <w:lastRenderedPageBreak/>
        <w:drawing>
          <wp:inline distT="0" distB="0" distL="0" distR="0" wp14:anchorId="4FD25DC7" wp14:editId="295760F4">
            <wp:extent cx="9920378" cy="5409949"/>
            <wp:effectExtent l="0" t="0" r="0" b="0"/>
            <wp:docPr id="14091582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6769" cy="54188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780B58" w14:textId="503E830D" w:rsidR="00C13331" w:rsidRPr="00D7546C" w:rsidRDefault="00255DB7" w:rsidP="005F1B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center"/>
        <w:rPr>
          <w:rFonts w:asciiTheme="majorBidi" w:hAnsiTheme="majorBidi" w:cstheme="majorBidi"/>
          <w:b/>
          <w:sz w:val="22"/>
          <w:szCs w:val="22"/>
        </w:rPr>
      </w:pPr>
      <w:r w:rsidRPr="00D7546C">
        <w:rPr>
          <w:rFonts w:asciiTheme="majorBidi" w:hAnsiTheme="majorBidi" w:cstheme="majorBidi"/>
          <w:b/>
          <w:noProof/>
          <w:sz w:val="22"/>
          <w:szCs w:val="22"/>
        </w:rPr>
        <w:lastRenderedPageBreak/>
        <w:drawing>
          <wp:inline distT="0" distB="0" distL="0" distR="0" wp14:anchorId="682448D5" wp14:editId="234515D2">
            <wp:extent cx="9644074" cy="5632450"/>
            <wp:effectExtent l="0" t="0" r="0" b="0"/>
            <wp:docPr id="103218877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5235" cy="5656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710F8D" w14:textId="49B39EBB" w:rsidR="00A11329" w:rsidRPr="00D7546C" w:rsidRDefault="00B133F8" w:rsidP="00C133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center"/>
        <w:rPr>
          <w:rFonts w:asciiTheme="majorBidi" w:hAnsiTheme="majorBidi" w:cstheme="majorBidi"/>
          <w:b/>
          <w:sz w:val="22"/>
          <w:szCs w:val="22"/>
        </w:rPr>
      </w:pPr>
      <w:r w:rsidRPr="00D7546C">
        <w:rPr>
          <w:rFonts w:asciiTheme="majorBidi" w:hAnsiTheme="majorBidi" w:cstheme="majorBidi"/>
          <w:b/>
          <w:noProof/>
          <w:sz w:val="22"/>
          <w:szCs w:val="22"/>
        </w:rPr>
        <w:lastRenderedPageBreak/>
        <w:drawing>
          <wp:inline distT="0" distB="0" distL="0" distR="0" wp14:anchorId="5CAB9483" wp14:editId="175B27DD">
            <wp:extent cx="9582144" cy="5359364"/>
            <wp:effectExtent l="0" t="0" r="0" b="0"/>
            <wp:docPr id="184468024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1732" cy="53647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3DA326" w14:textId="5DBFE47B" w:rsidR="00C13331" w:rsidRPr="00D7546C" w:rsidRDefault="00C13331" w:rsidP="00C133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sz w:val="22"/>
          <w:szCs w:val="22"/>
        </w:rPr>
        <w:sectPr w:rsidR="00C13331" w:rsidRPr="00D7546C" w:rsidSect="00C13331">
          <w:headerReference w:type="default" r:id="rId22"/>
          <w:pgSz w:w="16834" w:h="11909" w:orient="landscape" w:code="9"/>
          <w:pgMar w:top="1152" w:right="691" w:bottom="1152" w:left="576" w:header="720" w:footer="720" w:gutter="0"/>
          <w:cols w:space="720"/>
          <w:docGrid w:linePitch="360"/>
        </w:sectPr>
      </w:pPr>
    </w:p>
    <w:tbl>
      <w:tblPr>
        <w:tblStyle w:val="TableGridLight"/>
        <w:tblW w:w="146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28"/>
        <w:gridCol w:w="502"/>
        <w:gridCol w:w="236"/>
        <w:gridCol w:w="479"/>
        <w:gridCol w:w="236"/>
        <w:gridCol w:w="489"/>
        <w:gridCol w:w="236"/>
        <w:gridCol w:w="537"/>
        <w:gridCol w:w="236"/>
        <w:gridCol w:w="484"/>
        <w:gridCol w:w="236"/>
        <w:gridCol w:w="514"/>
        <w:gridCol w:w="236"/>
        <w:gridCol w:w="492"/>
        <w:gridCol w:w="236"/>
        <w:gridCol w:w="475"/>
        <w:gridCol w:w="236"/>
        <w:gridCol w:w="523"/>
        <w:gridCol w:w="236"/>
        <w:gridCol w:w="521"/>
        <w:gridCol w:w="236"/>
        <w:gridCol w:w="662"/>
        <w:gridCol w:w="236"/>
        <w:gridCol w:w="664"/>
        <w:gridCol w:w="236"/>
        <w:gridCol w:w="558"/>
        <w:gridCol w:w="243"/>
        <w:gridCol w:w="636"/>
        <w:gridCol w:w="237"/>
        <w:gridCol w:w="8"/>
        <w:gridCol w:w="620"/>
        <w:gridCol w:w="236"/>
        <w:gridCol w:w="530"/>
      </w:tblGrid>
      <w:tr w:rsidR="00F66825" w:rsidRPr="00D7546C" w14:paraId="72A2492E" w14:textId="77777777" w:rsidTr="00E62931">
        <w:trPr>
          <w:trHeight w:val="144"/>
        </w:trPr>
        <w:tc>
          <w:tcPr>
            <w:tcW w:w="2428" w:type="dxa"/>
          </w:tcPr>
          <w:p w14:paraId="0BC1E9AD" w14:textId="77777777" w:rsidR="00F66825" w:rsidRPr="00D7546C" w:rsidRDefault="00F66825" w:rsidP="00A202E1">
            <w:pPr>
              <w:tabs>
                <w:tab w:val="left" w:pos="720"/>
                <w:tab w:val="decimal" w:pos="765"/>
              </w:tabs>
              <w:spacing w:line="240" w:lineRule="auto"/>
              <w:ind w:left="142" w:right="-79" w:hanging="142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242" w:type="dxa"/>
            <w:gridSpan w:val="32"/>
          </w:tcPr>
          <w:p w14:paraId="38ECE1E1" w14:textId="56AF7F3F" w:rsidR="00F66825" w:rsidRPr="00D7546C" w:rsidRDefault="00F66825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  <w:t>งบการเงินรวม</w:t>
            </w:r>
          </w:p>
        </w:tc>
      </w:tr>
      <w:tr w:rsidR="00F70798" w:rsidRPr="00D7546C" w14:paraId="329FACC3" w14:textId="77777777" w:rsidTr="00E62931">
        <w:trPr>
          <w:trHeight w:val="144"/>
        </w:trPr>
        <w:tc>
          <w:tcPr>
            <w:tcW w:w="2428" w:type="dxa"/>
          </w:tcPr>
          <w:p w14:paraId="1CCE6314" w14:textId="77777777" w:rsidR="00F70798" w:rsidRPr="00D7546C" w:rsidRDefault="00F70798" w:rsidP="00A202E1">
            <w:pPr>
              <w:tabs>
                <w:tab w:val="left" w:pos="720"/>
                <w:tab w:val="decimal" w:pos="765"/>
              </w:tabs>
              <w:spacing w:line="240" w:lineRule="auto"/>
              <w:ind w:left="142" w:right="-79" w:hanging="142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17" w:type="dxa"/>
            <w:gridSpan w:val="3"/>
          </w:tcPr>
          <w:p w14:paraId="34BBB009" w14:textId="77777777" w:rsidR="00F70798" w:rsidRPr="00D7546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1F5D24D6" w14:textId="77777777" w:rsidR="00F70798" w:rsidRPr="00D7546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262" w:type="dxa"/>
            <w:gridSpan w:val="3"/>
          </w:tcPr>
          <w:p w14:paraId="535AD7DE" w14:textId="77777777" w:rsidR="00F70798" w:rsidRPr="00D7546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5F184D58" w14:textId="77777777" w:rsidR="00F70798" w:rsidRPr="00D7546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1234" w:type="dxa"/>
            <w:gridSpan w:val="3"/>
          </w:tcPr>
          <w:p w14:paraId="425BFFD0" w14:textId="77777777" w:rsidR="00F70798" w:rsidRPr="00D7546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5E71960B" w14:textId="77777777" w:rsidR="00F70798" w:rsidRPr="00D7546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1203" w:type="dxa"/>
            <w:gridSpan w:val="3"/>
          </w:tcPr>
          <w:p w14:paraId="469608C6" w14:textId="77777777" w:rsidR="00F70798" w:rsidRPr="00D7546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04DB7989" w14:textId="77777777" w:rsidR="00F70798" w:rsidRPr="00D7546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</w:p>
        </w:tc>
        <w:tc>
          <w:tcPr>
            <w:tcW w:w="1280" w:type="dxa"/>
            <w:gridSpan w:val="3"/>
          </w:tcPr>
          <w:p w14:paraId="72D23BEE" w14:textId="77777777" w:rsidR="00F70798" w:rsidRPr="00D7546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06521E63" w14:textId="77777777" w:rsidR="00F70798" w:rsidRPr="00D7546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1562" w:type="dxa"/>
            <w:gridSpan w:val="3"/>
          </w:tcPr>
          <w:p w14:paraId="1764786F" w14:textId="77777777" w:rsidR="00F70798" w:rsidRPr="00D7546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65471C79" w14:textId="77777777" w:rsidR="00F70798" w:rsidRPr="00D7546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437" w:type="dxa"/>
            <w:gridSpan w:val="3"/>
          </w:tcPr>
          <w:p w14:paraId="741C4923" w14:textId="77777777" w:rsidR="00F70798" w:rsidRPr="00D7546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รายการตัดบัญชี</w:t>
            </w:r>
          </w:p>
        </w:tc>
        <w:tc>
          <w:tcPr>
            <w:tcW w:w="237" w:type="dxa"/>
          </w:tcPr>
          <w:p w14:paraId="7C2EB53A" w14:textId="77777777" w:rsidR="00F70798" w:rsidRPr="00D7546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394" w:type="dxa"/>
            <w:gridSpan w:val="4"/>
          </w:tcPr>
          <w:p w14:paraId="26EB7978" w14:textId="77777777" w:rsidR="00F70798" w:rsidRPr="00D7546C" w:rsidRDefault="00F70798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</w:tr>
      <w:tr w:rsidR="00825260" w:rsidRPr="00D7546C" w14:paraId="3344F00E" w14:textId="77777777" w:rsidTr="00E62931">
        <w:trPr>
          <w:trHeight w:val="144"/>
        </w:trPr>
        <w:tc>
          <w:tcPr>
            <w:tcW w:w="2428" w:type="dxa"/>
          </w:tcPr>
          <w:p w14:paraId="32B38936" w14:textId="77777777" w:rsidR="00825260" w:rsidRPr="00D7546C" w:rsidRDefault="00825260" w:rsidP="00825260">
            <w:pPr>
              <w:tabs>
                <w:tab w:val="left" w:pos="720"/>
                <w:tab w:val="decimal" w:pos="765"/>
              </w:tabs>
              <w:spacing w:line="240" w:lineRule="auto"/>
              <w:ind w:left="142" w:right="-79" w:hanging="142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สำหรับงวดสามเดือนสิ้นสุด</w:t>
            </w:r>
          </w:p>
        </w:tc>
        <w:tc>
          <w:tcPr>
            <w:tcW w:w="1217" w:type="dxa"/>
            <w:gridSpan w:val="3"/>
            <w:hideMark/>
          </w:tcPr>
          <w:p w14:paraId="2CA3A453" w14:textId="099A1258" w:rsidR="00825260" w:rsidRPr="00D7546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D7546C">
              <w:rPr>
                <w:rFonts w:asciiTheme="majorBidi" w:hAnsiTheme="majorBidi" w:cstheme="majorBidi"/>
                <w:b/>
                <w:sz w:val="22"/>
                <w:szCs w:val="22"/>
                <w:rtl/>
                <w:lang w:val="en-GB" w:bidi="ar-SA"/>
              </w:rPr>
              <w:t xml:space="preserve"> </w:t>
            </w:r>
            <w:r w:rsidRPr="00D7546C">
              <w:rPr>
                <w:rFonts w:asciiTheme="majorBidi" w:hAnsiTheme="majorBidi" w:cstheme="majorBidi"/>
                <w:bCs/>
                <w:sz w:val="22"/>
                <w:szCs w:val="22"/>
              </w:rPr>
              <w:t>1.1</w:t>
            </w:r>
          </w:p>
        </w:tc>
        <w:tc>
          <w:tcPr>
            <w:tcW w:w="236" w:type="dxa"/>
          </w:tcPr>
          <w:p w14:paraId="1CE3D77A" w14:textId="77777777" w:rsidR="00825260" w:rsidRPr="00D7546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262" w:type="dxa"/>
            <w:gridSpan w:val="3"/>
            <w:hideMark/>
          </w:tcPr>
          <w:p w14:paraId="6BCE1632" w14:textId="0481C8AF" w:rsidR="00825260" w:rsidRPr="00D7546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</w:t>
            </w:r>
            <w:r w:rsidRPr="00D7546C">
              <w:rPr>
                <w:rFonts w:asciiTheme="majorBidi" w:hAnsiTheme="majorBidi" w:cstheme="majorBidi" w:hint="cs"/>
                <w:b/>
                <w:sz w:val="22"/>
                <w:szCs w:val="22"/>
                <w:cs/>
                <w:lang w:val="en-GB"/>
              </w:rPr>
              <w:t xml:space="preserve">ที่ </w:t>
            </w:r>
            <w:r w:rsidRPr="00D7546C">
              <w:rPr>
                <w:rFonts w:asciiTheme="majorBidi" w:hAnsiTheme="majorBidi" w:cstheme="majorBidi"/>
                <w:bCs/>
                <w:sz w:val="22"/>
                <w:szCs w:val="22"/>
              </w:rPr>
              <w:t>1.2</w:t>
            </w:r>
          </w:p>
        </w:tc>
        <w:tc>
          <w:tcPr>
            <w:tcW w:w="236" w:type="dxa"/>
          </w:tcPr>
          <w:p w14:paraId="5C3662D0" w14:textId="77777777" w:rsidR="00825260" w:rsidRPr="00D7546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34" w:type="dxa"/>
            <w:gridSpan w:val="3"/>
            <w:hideMark/>
          </w:tcPr>
          <w:p w14:paraId="2D79C012" w14:textId="4F540366" w:rsidR="00825260" w:rsidRPr="00D7546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D7546C">
              <w:rPr>
                <w:rFonts w:asciiTheme="majorBidi" w:hAnsiTheme="majorBidi" w:cstheme="majorBidi"/>
                <w:bCs/>
                <w:sz w:val="22"/>
                <w:szCs w:val="22"/>
                <w:rtl/>
                <w:lang w:val="en-GB" w:bidi="ar-SA"/>
              </w:rPr>
              <w:t xml:space="preserve"> </w:t>
            </w:r>
            <w:r w:rsidRPr="00D7546C">
              <w:rPr>
                <w:rFonts w:asciiTheme="majorBidi" w:hAnsiTheme="majorBidi" w:cstheme="majorBidi"/>
                <w:bCs/>
                <w:sz w:val="22"/>
                <w:szCs w:val="22"/>
              </w:rPr>
              <w:t>1.3</w:t>
            </w:r>
          </w:p>
        </w:tc>
        <w:tc>
          <w:tcPr>
            <w:tcW w:w="236" w:type="dxa"/>
          </w:tcPr>
          <w:p w14:paraId="32CA4BB4" w14:textId="77777777" w:rsidR="00825260" w:rsidRPr="00D7546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03" w:type="dxa"/>
            <w:gridSpan w:val="3"/>
            <w:hideMark/>
          </w:tcPr>
          <w:p w14:paraId="15C71814" w14:textId="2D1CB4D1" w:rsidR="00825260" w:rsidRPr="00D7546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D7546C">
              <w:rPr>
                <w:rFonts w:asciiTheme="majorBidi" w:hAnsiTheme="majorBidi" w:cstheme="majorBidi"/>
                <w:b/>
                <w:sz w:val="22"/>
                <w:szCs w:val="22"/>
                <w:rtl/>
                <w:lang w:val="en-GB" w:bidi="ar-SA"/>
              </w:rPr>
              <w:t xml:space="preserve"> </w:t>
            </w:r>
            <w:r w:rsidRPr="00D7546C">
              <w:rPr>
                <w:rFonts w:asciiTheme="majorBidi" w:hAnsiTheme="majorBidi" w:cstheme="majorBidi"/>
                <w:bCs/>
                <w:sz w:val="22"/>
                <w:szCs w:val="22"/>
              </w:rPr>
              <w:t>1.4</w:t>
            </w:r>
          </w:p>
        </w:tc>
        <w:tc>
          <w:tcPr>
            <w:tcW w:w="236" w:type="dxa"/>
          </w:tcPr>
          <w:p w14:paraId="11F36905" w14:textId="77777777" w:rsidR="00825260" w:rsidRPr="00D7546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</w:p>
        </w:tc>
        <w:tc>
          <w:tcPr>
            <w:tcW w:w="1280" w:type="dxa"/>
            <w:gridSpan w:val="3"/>
            <w:hideMark/>
          </w:tcPr>
          <w:p w14:paraId="4210AFAC" w14:textId="6F41D82D" w:rsidR="00825260" w:rsidRPr="00D7546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D7546C">
              <w:rPr>
                <w:rFonts w:asciiTheme="majorBidi" w:hAnsiTheme="majorBidi" w:cstheme="majorBidi"/>
                <w:b/>
                <w:sz w:val="22"/>
                <w:szCs w:val="22"/>
                <w:rtl/>
                <w:lang w:val="en-GB" w:bidi="ar-SA"/>
              </w:rPr>
              <w:t xml:space="preserve"> </w:t>
            </w:r>
            <w:r w:rsidRPr="00D7546C">
              <w:rPr>
                <w:rFonts w:asciiTheme="majorBidi" w:hAnsiTheme="majorBidi" w:cstheme="majorBidi"/>
                <w:bCs/>
                <w:sz w:val="22"/>
                <w:szCs w:val="22"/>
              </w:rPr>
              <w:t>2</w:t>
            </w:r>
          </w:p>
        </w:tc>
        <w:tc>
          <w:tcPr>
            <w:tcW w:w="236" w:type="dxa"/>
          </w:tcPr>
          <w:p w14:paraId="15301E92" w14:textId="77777777" w:rsidR="00825260" w:rsidRPr="00D7546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</w:pPr>
          </w:p>
        </w:tc>
        <w:tc>
          <w:tcPr>
            <w:tcW w:w="1562" w:type="dxa"/>
            <w:gridSpan w:val="3"/>
          </w:tcPr>
          <w:p w14:paraId="72118CA5" w14:textId="75C1A4B3" w:rsidR="00825260" w:rsidRPr="00D7546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cs/>
              </w:rPr>
            </w:pPr>
            <w:r w:rsidRPr="00D7546C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รวม</w:t>
            </w:r>
            <w:r w:rsidRPr="00D7546C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ส่วนงานที่รายงาน</w:t>
            </w:r>
          </w:p>
        </w:tc>
        <w:tc>
          <w:tcPr>
            <w:tcW w:w="236" w:type="dxa"/>
          </w:tcPr>
          <w:p w14:paraId="080D4C0F" w14:textId="77777777" w:rsidR="00825260" w:rsidRPr="00D7546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437" w:type="dxa"/>
            <w:gridSpan w:val="3"/>
          </w:tcPr>
          <w:p w14:paraId="012B9140" w14:textId="77777777" w:rsidR="00825260" w:rsidRPr="00D7546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ระหว่างส่วนงาน</w:t>
            </w:r>
          </w:p>
        </w:tc>
        <w:tc>
          <w:tcPr>
            <w:tcW w:w="237" w:type="dxa"/>
          </w:tcPr>
          <w:p w14:paraId="7F7007C2" w14:textId="77777777" w:rsidR="00825260" w:rsidRPr="00D7546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394" w:type="dxa"/>
            <w:gridSpan w:val="4"/>
            <w:hideMark/>
          </w:tcPr>
          <w:p w14:paraId="07E69092" w14:textId="77777777" w:rsidR="00825260" w:rsidRPr="00D7546C" w:rsidRDefault="00825260" w:rsidP="0082526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รวม</w:t>
            </w:r>
          </w:p>
        </w:tc>
      </w:tr>
      <w:tr w:rsidR="00A939AE" w:rsidRPr="00D7546C" w14:paraId="1ADA1B71" w14:textId="77777777" w:rsidTr="00E62931">
        <w:trPr>
          <w:trHeight w:val="144"/>
        </w:trPr>
        <w:tc>
          <w:tcPr>
            <w:tcW w:w="2428" w:type="dxa"/>
          </w:tcPr>
          <w:p w14:paraId="76BA19B5" w14:textId="77777777" w:rsidR="00A939AE" w:rsidRPr="00D7546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 xml:space="preserve"> 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 xml:space="preserve">วันที่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 xml:space="preserve">31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มีนาคม</w:t>
            </w:r>
          </w:p>
        </w:tc>
        <w:tc>
          <w:tcPr>
            <w:tcW w:w="502" w:type="dxa"/>
            <w:vAlign w:val="bottom"/>
          </w:tcPr>
          <w:p w14:paraId="5C791FAD" w14:textId="7E244406" w:rsidR="00A939AE" w:rsidRPr="00D7546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2DC1117B" w14:textId="77777777" w:rsidR="00A939AE" w:rsidRPr="00D7546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  <w:vAlign w:val="bottom"/>
          </w:tcPr>
          <w:p w14:paraId="62C86928" w14:textId="097B5010" w:rsidR="00A939AE" w:rsidRPr="00D7546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D7546C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6" w:type="dxa"/>
            <w:vAlign w:val="bottom"/>
          </w:tcPr>
          <w:p w14:paraId="3D771CB1" w14:textId="77777777" w:rsidR="00A939AE" w:rsidRPr="00D7546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vAlign w:val="bottom"/>
          </w:tcPr>
          <w:p w14:paraId="1D948121" w14:textId="0BA81ED0" w:rsidR="00A939AE" w:rsidRPr="00D7546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652A85C2" w14:textId="77777777" w:rsidR="00A939AE" w:rsidRPr="00D7546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  <w:vAlign w:val="bottom"/>
          </w:tcPr>
          <w:p w14:paraId="2B5A5B37" w14:textId="27881C6A" w:rsidR="00A939AE" w:rsidRPr="00D7546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D7546C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6" w:type="dxa"/>
            <w:vAlign w:val="bottom"/>
          </w:tcPr>
          <w:p w14:paraId="446A0A7F" w14:textId="77777777" w:rsidR="00A939AE" w:rsidRPr="00D7546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84" w:type="dxa"/>
            <w:vAlign w:val="bottom"/>
          </w:tcPr>
          <w:p w14:paraId="332188D9" w14:textId="479B6108" w:rsidR="00A939AE" w:rsidRPr="00D7546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288BB716" w14:textId="77777777" w:rsidR="00A939AE" w:rsidRPr="00D7546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14" w:type="dxa"/>
            <w:vAlign w:val="bottom"/>
          </w:tcPr>
          <w:p w14:paraId="12FBA10F" w14:textId="51F8C975" w:rsidR="00A939AE" w:rsidRPr="00D7546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D7546C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6" w:type="dxa"/>
            <w:vAlign w:val="bottom"/>
          </w:tcPr>
          <w:p w14:paraId="5A5E7CA9" w14:textId="77777777" w:rsidR="00A939AE" w:rsidRPr="00D7546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92" w:type="dxa"/>
            <w:vAlign w:val="bottom"/>
          </w:tcPr>
          <w:p w14:paraId="75E152C8" w14:textId="13A62CA2" w:rsidR="00A939AE" w:rsidRPr="00D7546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6031B85E" w14:textId="77777777" w:rsidR="00A939AE" w:rsidRPr="00D7546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75" w:type="dxa"/>
            <w:vAlign w:val="bottom"/>
          </w:tcPr>
          <w:p w14:paraId="6E7AD5C6" w14:textId="66FFEA82" w:rsidR="00A939AE" w:rsidRPr="00D7546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D7546C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6" w:type="dxa"/>
            <w:vAlign w:val="bottom"/>
          </w:tcPr>
          <w:p w14:paraId="7967EEC8" w14:textId="77777777" w:rsidR="00A939AE" w:rsidRPr="00D7546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3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23" w:type="dxa"/>
            <w:vAlign w:val="bottom"/>
          </w:tcPr>
          <w:p w14:paraId="2340778D" w14:textId="65327548" w:rsidR="00A939AE" w:rsidRPr="00D7546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7B3730AA" w14:textId="77777777" w:rsidR="00A939AE" w:rsidRPr="00D7546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21" w:type="dxa"/>
            <w:vAlign w:val="bottom"/>
          </w:tcPr>
          <w:p w14:paraId="0F52DECD" w14:textId="74FCFC2D" w:rsidR="00A939AE" w:rsidRPr="00D7546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D7546C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6" w:type="dxa"/>
            <w:vAlign w:val="bottom"/>
          </w:tcPr>
          <w:p w14:paraId="793A0775" w14:textId="77777777" w:rsidR="00A939AE" w:rsidRPr="00D7546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62" w:type="dxa"/>
            <w:vAlign w:val="bottom"/>
          </w:tcPr>
          <w:p w14:paraId="423CFB0E" w14:textId="71C422DA" w:rsidR="00A939AE" w:rsidRPr="00D7546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38782320" w14:textId="77777777" w:rsidR="00A939AE" w:rsidRPr="00D7546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64" w:type="dxa"/>
            <w:vAlign w:val="bottom"/>
          </w:tcPr>
          <w:p w14:paraId="73E850B3" w14:textId="40506A40" w:rsidR="00A939AE" w:rsidRPr="00D7546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D7546C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6" w:type="dxa"/>
            <w:vAlign w:val="bottom"/>
          </w:tcPr>
          <w:p w14:paraId="7BD83B10" w14:textId="77777777" w:rsidR="00A939AE" w:rsidRPr="00D7546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58" w:type="dxa"/>
            <w:vAlign w:val="bottom"/>
          </w:tcPr>
          <w:p w14:paraId="315EBEFD" w14:textId="7C9D9C11" w:rsidR="00A939AE" w:rsidRPr="00D7546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  <w:r w:rsidRPr="00D7546C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43" w:type="dxa"/>
            <w:vAlign w:val="bottom"/>
          </w:tcPr>
          <w:p w14:paraId="1AD1B239" w14:textId="77777777" w:rsidR="00A939AE" w:rsidRPr="00D7546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  <w:vAlign w:val="bottom"/>
          </w:tcPr>
          <w:p w14:paraId="79AF0507" w14:textId="55C55AF3" w:rsidR="00A939AE" w:rsidRPr="00D7546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  <w:r w:rsidRPr="00D7546C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  <w:tc>
          <w:tcPr>
            <w:tcW w:w="237" w:type="dxa"/>
            <w:vAlign w:val="bottom"/>
          </w:tcPr>
          <w:p w14:paraId="4A60D2F5" w14:textId="77777777" w:rsidR="00A939AE" w:rsidRPr="00D7546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28" w:type="dxa"/>
            <w:gridSpan w:val="2"/>
            <w:vAlign w:val="bottom"/>
          </w:tcPr>
          <w:p w14:paraId="7F89CCC1" w14:textId="6031D4AF" w:rsidR="00A939AE" w:rsidRPr="00D7546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sz w:val="22"/>
                <w:szCs w:val="22"/>
              </w:rPr>
              <w:t>2568</w:t>
            </w:r>
          </w:p>
        </w:tc>
        <w:tc>
          <w:tcPr>
            <w:tcW w:w="236" w:type="dxa"/>
            <w:vAlign w:val="bottom"/>
          </w:tcPr>
          <w:p w14:paraId="6480FA74" w14:textId="77777777" w:rsidR="00A939AE" w:rsidRPr="00D7546C" w:rsidRDefault="00A939AE" w:rsidP="00A939AE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30" w:type="dxa"/>
            <w:vAlign w:val="bottom"/>
          </w:tcPr>
          <w:p w14:paraId="4315152C" w14:textId="456A4526" w:rsidR="00A939AE" w:rsidRPr="00D7546C" w:rsidRDefault="00A939AE" w:rsidP="00A939AE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D7546C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2567</w:t>
            </w:r>
          </w:p>
        </w:tc>
      </w:tr>
      <w:tr w:rsidR="00F66825" w:rsidRPr="00D7546C" w14:paraId="058D7271" w14:textId="77777777" w:rsidTr="00E62931">
        <w:trPr>
          <w:trHeight w:val="144"/>
        </w:trPr>
        <w:tc>
          <w:tcPr>
            <w:tcW w:w="2428" w:type="dxa"/>
          </w:tcPr>
          <w:p w14:paraId="2983461E" w14:textId="77777777" w:rsidR="00F66825" w:rsidRPr="00D7546C" w:rsidRDefault="00F66825" w:rsidP="00F66825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jc w:val="center"/>
              <w:rPr>
                <w:rFonts w:asciiTheme="majorBidi" w:hAnsiTheme="majorBidi" w:cstheme="majorBidi"/>
                <w:b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12242" w:type="dxa"/>
            <w:gridSpan w:val="32"/>
          </w:tcPr>
          <w:p w14:paraId="02F4D49E" w14:textId="0F297F19" w:rsidR="00F66825" w:rsidRPr="00D7546C" w:rsidRDefault="00F66825" w:rsidP="00F6682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jc w:val="center"/>
              <w:rPr>
                <w:rFonts w:asciiTheme="majorBidi" w:hAnsiTheme="majorBidi" w:cstheme="majorBidi"/>
                <w:b/>
                <w:i/>
                <w:iCs/>
                <w:sz w:val="22"/>
                <w:szCs w:val="22"/>
              </w:rPr>
            </w:pPr>
            <w:r w:rsidRPr="00D7546C">
              <w:rPr>
                <w:rFonts w:asciiTheme="majorBidi" w:hAnsiTheme="majorBidi" w:cstheme="majorBidi" w:hint="cs"/>
                <w:b/>
                <w:i/>
                <w:iCs/>
                <w:sz w:val="22"/>
                <w:szCs w:val="22"/>
                <w:cs/>
              </w:rPr>
              <w:t>(ล้านบาท)</w:t>
            </w:r>
          </w:p>
        </w:tc>
      </w:tr>
      <w:tr w:rsidR="00F70798" w:rsidRPr="00D7546C" w14:paraId="2872E46D" w14:textId="77777777" w:rsidTr="00E62931">
        <w:trPr>
          <w:trHeight w:val="144"/>
        </w:trPr>
        <w:tc>
          <w:tcPr>
            <w:tcW w:w="2428" w:type="dxa"/>
          </w:tcPr>
          <w:p w14:paraId="50115165" w14:textId="77777777" w:rsidR="00F70798" w:rsidRPr="00D7546C" w:rsidRDefault="00F70798" w:rsidP="00F70798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จังหวะเวลาในการรับรู้รายได้</w:t>
            </w:r>
          </w:p>
        </w:tc>
        <w:tc>
          <w:tcPr>
            <w:tcW w:w="502" w:type="dxa"/>
          </w:tcPr>
          <w:p w14:paraId="436C6496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305BA09D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79" w:type="dxa"/>
          </w:tcPr>
          <w:p w14:paraId="462D83DF" w14:textId="7BE843F4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5B28DDDF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89" w:type="dxa"/>
          </w:tcPr>
          <w:p w14:paraId="49D4A860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7E4C4815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37" w:type="dxa"/>
          </w:tcPr>
          <w:p w14:paraId="4F764C55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085B38B7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84" w:type="dxa"/>
          </w:tcPr>
          <w:p w14:paraId="2E9B842C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1F2A4E99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14" w:type="dxa"/>
          </w:tcPr>
          <w:p w14:paraId="3516096B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29740C70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92" w:type="dxa"/>
          </w:tcPr>
          <w:p w14:paraId="640DF1DD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06048893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75" w:type="dxa"/>
          </w:tcPr>
          <w:p w14:paraId="76F82858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2930B9F9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23" w:type="dxa"/>
          </w:tcPr>
          <w:p w14:paraId="4D5B3EA0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407E70AB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21" w:type="dxa"/>
          </w:tcPr>
          <w:p w14:paraId="4DB52337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3914DFAE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62" w:type="dxa"/>
          </w:tcPr>
          <w:p w14:paraId="70D5E2DC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uppressAutoHyphens/>
              <w:spacing w:line="240" w:lineRule="auto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586D0B28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64" w:type="dxa"/>
          </w:tcPr>
          <w:p w14:paraId="6A51D379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uppressAutoHyphens/>
              <w:spacing w:line="240" w:lineRule="auto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321684D2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58" w:type="dxa"/>
          </w:tcPr>
          <w:p w14:paraId="24F2387E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43" w:type="dxa"/>
          </w:tcPr>
          <w:p w14:paraId="7B6E0932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36" w:type="dxa"/>
          </w:tcPr>
          <w:p w14:paraId="4763B1AF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45" w:type="dxa"/>
            <w:gridSpan w:val="2"/>
          </w:tcPr>
          <w:p w14:paraId="56A45D6A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20" w:type="dxa"/>
          </w:tcPr>
          <w:p w14:paraId="7AA09959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7E27F678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30" w:type="dxa"/>
          </w:tcPr>
          <w:p w14:paraId="5E2765A2" w14:textId="77777777" w:rsidR="00F70798" w:rsidRPr="00D7546C" w:rsidRDefault="00F70798" w:rsidP="00F7079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</w:tr>
      <w:tr w:rsidR="00970D8D" w:rsidRPr="00D7546C" w14:paraId="4C8D0D64" w14:textId="77777777" w:rsidTr="00E62931">
        <w:trPr>
          <w:trHeight w:val="144"/>
        </w:trPr>
        <w:tc>
          <w:tcPr>
            <w:tcW w:w="2428" w:type="dxa"/>
          </w:tcPr>
          <w:p w14:paraId="5AB1E4A4" w14:textId="77777777" w:rsidR="00970D8D" w:rsidRPr="00D7546C" w:rsidRDefault="00970D8D" w:rsidP="00970D8D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ณ เวลาใดเวลาหนึ่ง</w:t>
            </w:r>
          </w:p>
        </w:tc>
        <w:tc>
          <w:tcPr>
            <w:tcW w:w="502" w:type="dxa"/>
            <w:vAlign w:val="bottom"/>
          </w:tcPr>
          <w:p w14:paraId="759D4682" w14:textId="278C7EC1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24</w:t>
            </w:r>
          </w:p>
        </w:tc>
        <w:tc>
          <w:tcPr>
            <w:tcW w:w="236" w:type="dxa"/>
            <w:vAlign w:val="bottom"/>
          </w:tcPr>
          <w:p w14:paraId="2DA6EEC0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napToGrid w:val="0"/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79" w:type="dxa"/>
            <w:vAlign w:val="bottom"/>
          </w:tcPr>
          <w:p w14:paraId="78220999" w14:textId="5F0D68B2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43</w:t>
            </w:r>
          </w:p>
        </w:tc>
        <w:tc>
          <w:tcPr>
            <w:tcW w:w="236" w:type="dxa"/>
            <w:vAlign w:val="bottom"/>
          </w:tcPr>
          <w:p w14:paraId="4CD72838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89" w:type="dxa"/>
            <w:vAlign w:val="bottom"/>
          </w:tcPr>
          <w:p w14:paraId="752ECD13" w14:textId="5E015841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341</w:t>
            </w:r>
          </w:p>
        </w:tc>
        <w:tc>
          <w:tcPr>
            <w:tcW w:w="236" w:type="dxa"/>
            <w:vAlign w:val="bottom"/>
          </w:tcPr>
          <w:p w14:paraId="1F7E3EDA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37" w:type="dxa"/>
            <w:vAlign w:val="bottom"/>
          </w:tcPr>
          <w:p w14:paraId="493DE8DE" w14:textId="08FFB504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543</w:t>
            </w:r>
          </w:p>
        </w:tc>
        <w:tc>
          <w:tcPr>
            <w:tcW w:w="236" w:type="dxa"/>
            <w:vAlign w:val="bottom"/>
          </w:tcPr>
          <w:p w14:paraId="671B64E9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20FB3DCD" w14:textId="540F4951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41</w:t>
            </w:r>
          </w:p>
        </w:tc>
        <w:tc>
          <w:tcPr>
            <w:tcW w:w="236" w:type="dxa"/>
            <w:vAlign w:val="bottom"/>
          </w:tcPr>
          <w:p w14:paraId="617E9E50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  <w:tab w:val="decimal" w:pos="361"/>
              </w:tabs>
              <w:snapToGrid w:val="0"/>
              <w:spacing w:line="240" w:lineRule="auto"/>
              <w:ind w:right="-172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vAlign w:val="bottom"/>
          </w:tcPr>
          <w:p w14:paraId="518C4FC8" w14:textId="3F78542C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15</w:t>
            </w:r>
          </w:p>
        </w:tc>
        <w:tc>
          <w:tcPr>
            <w:tcW w:w="236" w:type="dxa"/>
            <w:vAlign w:val="bottom"/>
          </w:tcPr>
          <w:p w14:paraId="0EDD9B01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1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669025B1" w14:textId="12E7C0E2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 xml:space="preserve">  21</w:t>
            </w:r>
          </w:p>
        </w:tc>
        <w:tc>
          <w:tcPr>
            <w:tcW w:w="236" w:type="dxa"/>
            <w:vAlign w:val="bottom"/>
          </w:tcPr>
          <w:p w14:paraId="4302D736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vAlign w:val="bottom"/>
          </w:tcPr>
          <w:p w14:paraId="5F06F946" w14:textId="0D9A0418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1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-</w:t>
            </w:r>
          </w:p>
        </w:tc>
        <w:tc>
          <w:tcPr>
            <w:tcW w:w="236" w:type="dxa"/>
            <w:vAlign w:val="bottom"/>
          </w:tcPr>
          <w:p w14:paraId="2995D749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7470D1B9" w14:textId="0C60003D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111</w:t>
            </w:r>
          </w:p>
        </w:tc>
        <w:tc>
          <w:tcPr>
            <w:tcW w:w="236" w:type="dxa"/>
            <w:vAlign w:val="bottom"/>
          </w:tcPr>
          <w:p w14:paraId="272AADFB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vAlign w:val="bottom"/>
          </w:tcPr>
          <w:p w14:paraId="2B612EC2" w14:textId="7A99EC8D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208</w:t>
            </w:r>
          </w:p>
        </w:tc>
        <w:tc>
          <w:tcPr>
            <w:tcW w:w="236" w:type="dxa"/>
            <w:vAlign w:val="bottom"/>
          </w:tcPr>
          <w:p w14:paraId="4A4B8146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vAlign w:val="bottom"/>
          </w:tcPr>
          <w:p w14:paraId="4DAB2821" w14:textId="1220CBC9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538</w:t>
            </w:r>
          </w:p>
        </w:tc>
        <w:tc>
          <w:tcPr>
            <w:tcW w:w="236" w:type="dxa"/>
            <w:vAlign w:val="bottom"/>
          </w:tcPr>
          <w:p w14:paraId="3A2F61B1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172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46C385C3" w14:textId="35604BBE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809</w:t>
            </w:r>
          </w:p>
        </w:tc>
        <w:tc>
          <w:tcPr>
            <w:tcW w:w="236" w:type="dxa"/>
            <w:vAlign w:val="bottom"/>
          </w:tcPr>
          <w:p w14:paraId="3DB15486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vAlign w:val="bottom"/>
          </w:tcPr>
          <w:p w14:paraId="57047092" w14:textId="5CD1109C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(16)</w:t>
            </w:r>
          </w:p>
        </w:tc>
        <w:tc>
          <w:tcPr>
            <w:tcW w:w="243" w:type="dxa"/>
            <w:vAlign w:val="bottom"/>
          </w:tcPr>
          <w:p w14:paraId="605F6D59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36" w:type="dxa"/>
            <w:vAlign w:val="bottom"/>
          </w:tcPr>
          <w:p w14:paraId="47F2E724" w14:textId="0922E8FF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(12)</w:t>
            </w:r>
          </w:p>
        </w:tc>
        <w:tc>
          <w:tcPr>
            <w:tcW w:w="245" w:type="dxa"/>
            <w:gridSpan w:val="2"/>
            <w:vAlign w:val="bottom"/>
          </w:tcPr>
          <w:p w14:paraId="4C9A3AED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20" w:type="dxa"/>
            <w:vAlign w:val="bottom"/>
          </w:tcPr>
          <w:p w14:paraId="53D370AF" w14:textId="2575E810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522</w:t>
            </w:r>
          </w:p>
        </w:tc>
        <w:tc>
          <w:tcPr>
            <w:tcW w:w="236" w:type="dxa"/>
            <w:vAlign w:val="bottom"/>
          </w:tcPr>
          <w:p w14:paraId="7196DA90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  <w:vAlign w:val="bottom"/>
          </w:tcPr>
          <w:p w14:paraId="434BC338" w14:textId="49D0FC14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797</w:t>
            </w:r>
          </w:p>
        </w:tc>
      </w:tr>
      <w:tr w:rsidR="00970D8D" w:rsidRPr="00D7546C" w14:paraId="1B8F2368" w14:textId="77777777" w:rsidTr="00E62931">
        <w:trPr>
          <w:trHeight w:val="144"/>
        </w:trPr>
        <w:tc>
          <w:tcPr>
            <w:tcW w:w="2428" w:type="dxa"/>
          </w:tcPr>
          <w:p w14:paraId="5A478B32" w14:textId="77777777" w:rsidR="00970D8D" w:rsidRPr="00D7546C" w:rsidRDefault="00970D8D" w:rsidP="00970D8D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ตลอดช่วงเวลาหนึ่ง</w:t>
            </w:r>
          </w:p>
        </w:tc>
        <w:tc>
          <w:tcPr>
            <w:tcW w:w="502" w:type="dxa"/>
            <w:tcBorders>
              <w:bottom w:val="single" w:sz="4" w:space="0" w:color="auto"/>
            </w:tcBorders>
            <w:vAlign w:val="bottom"/>
          </w:tcPr>
          <w:p w14:paraId="05B3DD27" w14:textId="298964CC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1,02</w:t>
            </w:r>
            <w:r w:rsidR="00CD2570"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236" w:type="dxa"/>
            <w:vAlign w:val="bottom"/>
          </w:tcPr>
          <w:p w14:paraId="6037C86E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9" w:type="dxa"/>
            <w:tcBorders>
              <w:bottom w:val="single" w:sz="4" w:space="0" w:color="auto"/>
            </w:tcBorders>
            <w:vAlign w:val="bottom"/>
          </w:tcPr>
          <w:p w14:paraId="571104B1" w14:textId="776368E0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938</w:t>
            </w:r>
          </w:p>
        </w:tc>
        <w:tc>
          <w:tcPr>
            <w:tcW w:w="236" w:type="dxa"/>
            <w:vAlign w:val="bottom"/>
          </w:tcPr>
          <w:p w14:paraId="42EDE73F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9" w:type="dxa"/>
            <w:tcBorders>
              <w:bottom w:val="single" w:sz="4" w:space="0" w:color="auto"/>
            </w:tcBorders>
            <w:vAlign w:val="bottom"/>
          </w:tcPr>
          <w:p w14:paraId="3BCD39C6" w14:textId="0DDFDFB8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3,068</w:t>
            </w:r>
          </w:p>
        </w:tc>
        <w:tc>
          <w:tcPr>
            <w:tcW w:w="236" w:type="dxa"/>
            <w:vAlign w:val="bottom"/>
          </w:tcPr>
          <w:p w14:paraId="4B2E2B42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napToGrid w:val="0"/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7" w:type="dxa"/>
            <w:tcBorders>
              <w:bottom w:val="single" w:sz="4" w:space="0" w:color="auto"/>
            </w:tcBorders>
            <w:vAlign w:val="bottom"/>
          </w:tcPr>
          <w:p w14:paraId="453E6402" w14:textId="4A51D08D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2,820</w:t>
            </w:r>
          </w:p>
        </w:tc>
        <w:tc>
          <w:tcPr>
            <w:tcW w:w="236" w:type="dxa"/>
            <w:vAlign w:val="bottom"/>
          </w:tcPr>
          <w:p w14:paraId="058F8330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tcBorders>
              <w:bottom w:val="single" w:sz="4" w:space="0" w:color="auto"/>
            </w:tcBorders>
            <w:vAlign w:val="bottom"/>
          </w:tcPr>
          <w:p w14:paraId="6DA86F79" w14:textId="697C8B0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587</w:t>
            </w:r>
          </w:p>
        </w:tc>
        <w:tc>
          <w:tcPr>
            <w:tcW w:w="236" w:type="dxa"/>
            <w:vAlign w:val="bottom"/>
          </w:tcPr>
          <w:p w14:paraId="71C96725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tcBorders>
              <w:bottom w:val="single" w:sz="4" w:space="0" w:color="auto"/>
            </w:tcBorders>
            <w:vAlign w:val="bottom"/>
          </w:tcPr>
          <w:p w14:paraId="5686EFC0" w14:textId="2D1E5EB4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531</w:t>
            </w:r>
          </w:p>
        </w:tc>
        <w:tc>
          <w:tcPr>
            <w:tcW w:w="236" w:type="dxa"/>
            <w:vAlign w:val="bottom"/>
          </w:tcPr>
          <w:p w14:paraId="11A87597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tcBorders>
              <w:bottom w:val="single" w:sz="4" w:space="0" w:color="auto"/>
            </w:tcBorders>
            <w:vAlign w:val="bottom"/>
          </w:tcPr>
          <w:p w14:paraId="06B3D75C" w14:textId="5FDF5792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991</w:t>
            </w:r>
          </w:p>
        </w:tc>
        <w:tc>
          <w:tcPr>
            <w:tcW w:w="236" w:type="dxa"/>
            <w:vAlign w:val="bottom"/>
          </w:tcPr>
          <w:p w14:paraId="3C598C0F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tcBorders>
              <w:bottom w:val="single" w:sz="4" w:space="0" w:color="auto"/>
            </w:tcBorders>
            <w:vAlign w:val="bottom"/>
          </w:tcPr>
          <w:p w14:paraId="525EF8A9" w14:textId="3A542DE6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811</w:t>
            </w:r>
          </w:p>
        </w:tc>
        <w:tc>
          <w:tcPr>
            <w:tcW w:w="236" w:type="dxa"/>
            <w:vAlign w:val="bottom"/>
          </w:tcPr>
          <w:p w14:paraId="207643BD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tcBorders>
              <w:bottom w:val="single" w:sz="4" w:space="0" w:color="auto"/>
            </w:tcBorders>
            <w:vAlign w:val="bottom"/>
          </w:tcPr>
          <w:p w14:paraId="7411630D" w14:textId="59F5DE2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549</w:t>
            </w:r>
          </w:p>
        </w:tc>
        <w:tc>
          <w:tcPr>
            <w:tcW w:w="236" w:type="dxa"/>
            <w:vAlign w:val="bottom"/>
          </w:tcPr>
          <w:p w14:paraId="5A11EF2B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2"/>
              </w:tabs>
              <w:snapToGrid w:val="0"/>
              <w:spacing w:line="240" w:lineRule="auto"/>
              <w:ind w:right="-172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tcBorders>
              <w:bottom w:val="single" w:sz="4" w:space="0" w:color="auto"/>
            </w:tcBorders>
            <w:vAlign w:val="bottom"/>
          </w:tcPr>
          <w:p w14:paraId="7D1131CA" w14:textId="01F82AEB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698</w:t>
            </w:r>
          </w:p>
        </w:tc>
        <w:tc>
          <w:tcPr>
            <w:tcW w:w="236" w:type="dxa"/>
            <w:vAlign w:val="bottom"/>
          </w:tcPr>
          <w:p w14:paraId="17B0052D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tcBorders>
              <w:bottom w:val="single" w:sz="4" w:space="0" w:color="auto"/>
            </w:tcBorders>
            <w:vAlign w:val="bottom"/>
          </w:tcPr>
          <w:p w14:paraId="56C34D50" w14:textId="58EFB00C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6,22</w:t>
            </w:r>
            <w:r w:rsidR="00CD2570"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236" w:type="dxa"/>
            <w:vAlign w:val="bottom"/>
          </w:tcPr>
          <w:p w14:paraId="1D79D839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  <w:vAlign w:val="bottom"/>
          </w:tcPr>
          <w:p w14:paraId="6668B43C" w14:textId="0C968828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5,</w:t>
            </w:r>
            <w:r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798</w:t>
            </w:r>
          </w:p>
        </w:tc>
        <w:tc>
          <w:tcPr>
            <w:tcW w:w="236" w:type="dxa"/>
            <w:vAlign w:val="bottom"/>
          </w:tcPr>
          <w:p w14:paraId="7AA656F2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tcBorders>
              <w:bottom w:val="single" w:sz="4" w:space="0" w:color="auto"/>
            </w:tcBorders>
            <w:vAlign w:val="bottom"/>
          </w:tcPr>
          <w:p w14:paraId="5A627ED1" w14:textId="5B772795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(361)</w:t>
            </w:r>
          </w:p>
        </w:tc>
        <w:tc>
          <w:tcPr>
            <w:tcW w:w="243" w:type="dxa"/>
            <w:vAlign w:val="bottom"/>
          </w:tcPr>
          <w:p w14:paraId="0FA81057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36" w:type="dxa"/>
            <w:tcBorders>
              <w:bottom w:val="single" w:sz="4" w:space="0" w:color="auto"/>
            </w:tcBorders>
            <w:vAlign w:val="bottom"/>
          </w:tcPr>
          <w:p w14:paraId="3D87891C" w14:textId="162746C3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(343)</w:t>
            </w:r>
          </w:p>
        </w:tc>
        <w:tc>
          <w:tcPr>
            <w:tcW w:w="245" w:type="dxa"/>
            <w:gridSpan w:val="2"/>
            <w:vAlign w:val="bottom"/>
          </w:tcPr>
          <w:p w14:paraId="13A3D728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20" w:type="dxa"/>
            <w:tcBorders>
              <w:bottom w:val="single" w:sz="4" w:space="0" w:color="auto"/>
            </w:tcBorders>
            <w:vAlign w:val="bottom"/>
          </w:tcPr>
          <w:p w14:paraId="0F81E729" w14:textId="590B0AFF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5,86</w:t>
            </w:r>
            <w:r w:rsidR="00CD2570"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236" w:type="dxa"/>
            <w:vAlign w:val="bottom"/>
          </w:tcPr>
          <w:p w14:paraId="058DCA44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  <w:tcBorders>
              <w:bottom w:val="single" w:sz="4" w:space="0" w:color="auto"/>
            </w:tcBorders>
            <w:vAlign w:val="bottom"/>
          </w:tcPr>
          <w:p w14:paraId="2B95594A" w14:textId="0FE7EEEE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5,455</w:t>
            </w:r>
          </w:p>
        </w:tc>
      </w:tr>
      <w:tr w:rsidR="00970D8D" w:rsidRPr="00D7546C" w14:paraId="6DC3E8E0" w14:textId="77777777" w:rsidTr="00E62931">
        <w:trPr>
          <w:trHeight w:val="144"/>
        </w:trPr>
        <w:tc>
          <w:tcPr>
            <w:tcW w:w="2428" w:type="dxa"/>
          </w:tcPr>
          <w:p w14:paraId="5D4E171C" w14:textId="77777777" w:rsidR="00970D8D" w:rsidRPr="00D7546C" w:rsidRDefault="00970D8D" w:rsidP="00970D8D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</w:pPr>
            <w:r w:rsidRPr="00D7546C">
              <w:rPr>
                <w:rFonts w:asciiTheme="majorBidi" w:hAnsiTheme="majorBidi" w:cstheme="majorBidi"/>
                <w:bCs/>
                <w:sz w:val="22"/>
                <w:szCs w:val="22"/>
                <w:cs/>
              </w:rPr>
              <w:t>รวมรายได้</w:t>
            </w:r>
          </w:p>
        </w:tc>
        <w:tc>
          <w:tcPr>
            <w:tcW w:w="50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7D96E35" w14:textId="0F902CDD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1,05</w:t>
            </w:r>
            <w:r w:rsidR="00CD2570"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236" w:type="dxa"/>
            <w:vAlign w:val="bottom"/>
          </w:tcPr>
          <w:p w14:paraId="0B65A35A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5385ABB" w14:textId="1B742B05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981</w:t>
            </w:r>
          </w:p>
        </w:tc>
        <w:tc>
          <w:tcPr>
            <w:tcW w:w="236" w:type="dxa"/>
            <w:vAlign w:val="bottom"/>
          </w:tcPr>
          <w:p w14:paraId="6DFDAA1F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7746092" w14:textId="5AF60BC9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3,409</w:t>
            </w:r>
          </w:p>
        </w:tc>
        <w:tc>
          <w:tcPr>
            <w:tcW w:w="236" w:type="dxa"/>
            <w:vAlign w:val="bottom"/>
          </w:tcPr>
          <w:p w14:paraId="06A99DE1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41A763D" w14:textId="71170642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3,363</w:t>
            </w:r>
          </w:p>
        </w:tc>
        <w:tc>
          <w:tcPr>
            <w:tcW w:w="236" w:type="dxa"/>
            <w:vAlign w:val="bottom"/>
          </w:tcPr>
          <w:p w14:paraId="7636D028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FDC921B" w14:textId="69EE8D3E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628</w:t>
            </w:r>
          </w:p>
        </w:tc>
        <w:tc>
          <w:tcPr>
            <w:tcW w:w="236" w:type="dxa"/>
            <w:vAlign w:val="bottom"/>
          </w:tcPr>
          <w:p w14:paraId="3BDDEE26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C060790" w14:textId="5959FDEB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546</w:t>
            </w:r>
          </w:p>
        </w:tc>
        <w:tc>
          <w:tcPr>
            <w:tcW w:w="236" w:type="dxa"/>
            <w:vAlign w:val="bottom"/>
          </w:tcPr>
          <w:p w14:paraId="1E5CFE66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09855C9" w14:textId="162F6218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1,012</w:t>
            </w:r>
          </w:p>
        </w:tc>
        <w:tc>
          <w:tcPr>
            <w:tcW w:w="236" w:type="dxa"/>
            <w:vAlign w:val="bottom"/>
          </w:tcPr>
          <w:p w14:paraId="1F1FEBD8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6A77FA2" w14:textId="020DBF9F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811</w:t>
            </w:r>
          </w:p>
        </w:tc>
        <w:tc>
          <w:tcPr>
            <w:tcW w:w="236" w:type="dxa"/>
            <w:vAlign w:val="bottom"/>
          </w:tcPr>
          <w:p w14:paraId="02D82C3E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3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A25F774" w14:textId="48586EA3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660</w:t>
            </w:r>
          </w:p>
        </w:tc>
        <w:tc>
          <w:tcPr>
            <w:tcW w:w="236" w:type="dxa"/>
            <w:vAlign w:val="bottom"/>
          </w:tcPr>
          <w:p w14:paraId="5D92E812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7DDDD98" w14:textId="2F382903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906</w:t>
            </w:r>
          </w:p>
        </w:tc>
        <w:tc>
          <w:tcPr>
            <w:tcW w:w="236" w:type="dxa"/>
            <w:vAlign w:val="bottom"/>
          </w:tcPr>
          <w:p w14:paraId="458AEF01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DFFCA95" w14:textId="2DAA818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6,7</w:t>
            </w:r>
            <w:r w:rsidR="00CD2570"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59</w:t>
            </w:r>
          </w:p>
        </w:tc>
        <w:tc>
          <w:tcPr>
            <w:tcW w:w="236" w:type="dxa"/>
            <w:vAlign w:val="bottom"/>
          </w:tcPr>
          <w:p w14:paraId="590BB26F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0C9335A" w14:textId="33191932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6,607</w:t>
            </w:r>
          </w:p>
        </w:tc>
        <w:tc>
          <w:tcPr>
            <w:tcW w:w="236" w:type="dxa"/>
            <w:vAlign w:val="bottom"/>
          </w:tcPr>
          <w:p w14:paraId="2075216C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88FFD88" w14:textId="05366316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(377)</w:t>
            </w:r>
          </w:p>
        </w:tc>
        <w:tc>
          <w:tcPr>
            <w:tcW w:w="243" w:type="dxa"/>
            <w:vAlign w:val="bottom"/>
          </w:tcPr>
          <w:p w14:paraId="56FE2751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3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F373141" w14:textId="4ED17341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(355)</w:t>
            </w:r>
          </w:p>
        </w:tc>
        <w:tc>
          <w:tcPr>
            <w:tcW w:w="237" w:type="dxa"/>
            <w:vAlign w:val="bottom"/>
          </w:tcPr>
          <w:p w14:paraId="33697ADB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28" w:type="dxa"/>
            <w:gridSpan w:val="2"/>
            <w:tcBorders>
              <w:bottom w:val="double" w:sz="4" w:space="0" w:color="auto"/>
            </w:tcBorders>
            <w:vAlign w:val="bottom"/>
          </w:tcPr>
          <w:p w14:paraId="709B014B" w14:textId="1BB91A2D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6,38</w:t>
            </w:r>
            <w:r w:rsidR="00CD2570"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236" w:type="dxa"/>
            <w:vAlign w:val="bottom"/>
          </w:tcPr>
          <w:p w14:paraId="058D7D01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001526D" w14:textId="721E7E5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</w:rPr>
              <w:t>6,252</w:t>
            </w:r>
          </w:p>
        </w:tc>
      </w:tr>
      <w:tr w:rsidR="00970D8D" w:rsidRPr="00D7546C" w14:paraId="2DE7A68A" w14:textId="77777777" w:rsidTr="00E62931">
        <w:trPr>
          <w:trHeight w:val="144"/>
        </w:trPr>
        <w:tc>
          <w:tcPr>
            <w:tcW w:w="2428" w:type="dxa"/>
          </w:tcPr>
          <w:p w14:paraId="0FC9CBF2" w14:textId="77777777" w:rsidR="00970D8D" w:rsidRPr="00D7546C" w:rsidRDefault="00970D8D" w:rsidP="00970D8D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502" w:type="dxa"/>
          </w:tcPr>
          <w:p w14:paraId="4BA1AC0D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14523DDA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</w:tcPr>
          <w:p w14:paraId="321B807B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641CAF92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</w:tcPr>
          <w:p w14:paraId="3B88596B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78DB2E7E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</w:tcPr>
          <w:p w14:paraId="0B9382B3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3509C84C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4" w:type="dxa"/>
          </w:tcPr>
          <w:p w14:paraId="5355D916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1F75F3CA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14" w:type="dxa"/>
          </w:tcPr>
          <w:p w14:paraId="0B165B36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73B5DD63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92" w:type="dxa"/>
          </w:tcPr>
          <w:p w14:paraId="22FB16B4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15A2B50F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5" w:type="dxa"/>
          </w:tcPr>
          <w:p w14:paraId="1E08C6BC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51BCDC4F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3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3" w:type="dxa"/>
          </w:tcPr>
          <w:p w14:paraId="555C9D83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5D138A1F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1" w:type="dxa"/>
          </w:tcPr>
          <w:p w14:paraId="51A6B7CE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03E62CEF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2" w:type="dxa"/>
          </w:tcPr>
          <w:p w14:paraId="30569129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040B9E8D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4" w:type="dxa"/>
          </w:tcPr>
          <w:p w14:paraId="4CCE33BB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76E7726B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58" w:type="dxa"/>
          </w:tcPr>
          <w:p w14:paraId="281D655D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3" w:type="dxa"/>
          </w:tcPr>
          <w:p w14:paraId="0AC6693F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</w:tcPr>
          <w:p w14:paraId="78C03BCC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37" w:type="dxa"/>
          </w:tcPr>
          <w:p w14:paraId="01C2FDDE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28" w:type="dxa"/>
            <w:gridSpan w:val="2"/>
            <w:tcBorders>
              <w:top w:val="double" w:sz="4" w:space="0" w:color="auto"/>
            </w:tcBorders>
          </w:tcPr>
          <w:p w14:paraId="3091F1C2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36" w:type="dxa"/>
          </w:tcPr>
          <w:p w14:paraId="69F47D96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0" w:type="dxa"/>
            <w:tcBorders>
              <w:top w:val="double" w:sz="4" w:space="0" w:color="auto"/>
            </w:tcBorders>
          </w:tcPr>
          <w:p w14:paraId="6382D9BA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  <w:lang w:val="en-GB"/>
              </w:rPr>
            </w:pPr>
          </w:p>
        </w:tc>
      </w:tr>
      <w:tr w:rsidR="00970D8D" w:rsidRPr="00D7546C" w14:paraId="4F0CFCF3" w14:textId="77777777" w:rsidTr="00836DB0">
        <w:trPr>
          <w:trHeight w:val="144"/>
        </w:trPr>
        <w:tc>
          <w:tcPr>
            <w:tcW w:w="2428" w:type="dxa"/>
          </w:tcPr>
          <w:p w14:paraId="2AECBA2D" w14:textId="77777777" w:rsidR="00970D8D" w:rsidRPr="00D7546C" w:rsidRDefault="00970D8D" w:rsidP="00970D8D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sz w:val="22"/>
                <w:szCs w:val="22"/>
                <w:cs/>
              </w:rPr>
              <w:t>กำไร (ขาดทุน)</w:t>
            </w:r>
            <w:r w:rsidRPr="00D7546C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D7546C">
              <w:rPr>
                <w:rFonts w:asciiTheme="majorBidi" w:hAnsiTheme="majorBidi" w:cstheme="majorBidi"/>
                <w:sz w:val="22"/>
                <w:szCs w:val="22"/>
                <w:cs/>
              </w:rPr>
              <w:t>ขั้นต้น ตามส่วนงานก่อนหักภาษีเงินได้</w:t>
            </w:r>
          </w:p>
        </w:tc>
        <w:tc>
          <w:tcPr>
            <w:tcW w:w="502" w:type="dxa"/>
            <w:vAlign w:val="bottom"/>
          </w:tcPr>
          <w:p w14:paraId="56AF131C" w14:textId="7093DAE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241</w:t>
            </w:r>
          </w:p>
        </w:tc>
        <w:tc>
          <w:tcPr>
            <w:tcW w:w="236" w:type="dxa"/>
            <w:vAlign w:val="bottom"/>
          </w:tcPr>
          <w:p w14:paraId="157CECF2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79" w:type="dxa"/>
            <w:vAlign w:val="bottom"/>
          </w:tcPr>
          <w:p w14:paraId="749AB63C" w14:textId="4C94D10A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7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223</w:t>
            </w:r>
          </w:p>
        </w:tc>
        <w:tc>
          <w:tcPr>
            <w:tcW w:w="236" w:type="dxa"/>
            <w:vAlign w:val="bottom"/>
          </w:tcPr>
          <w:p w14:paraId="6E4E1015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89" w:type="dxa"/>
            <w:vAlign w:val="bottom"/>
          </w:tcPr>
          <w:p w14:paraId="43CBF23C" w14:textId="6F9CF22E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368</w:t>
            </w:r>
          </w:p>
        </w:tc>
        <w:tc>
          <w:tcPr>
            <w:tcW w:w="236" w:type="dxa"/>
            <w:vAlign w:val="bottom"/>
          </w:tcPr>
          <w:p w14:paraId="0218C456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37" w:type="dxa"/>
            <w:vAlign w:val="bottom"/>
          </w:tcPr>
          <w:p w14:paraId="0B30D73C" w14:textId="63C458D0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350</w:t>
            </w:r>
          </w:p>
        </w:tc>
        <w:tc>
          <w:tcPr>
            <w:tcW w:w="236" w:type="dxa"/>
            <w:vAlign w:val="bottom"/>
          </w:tcPr>
          <w:p w14:paraId="6BBDD0EB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6C04BA13" w14:textId="4FB7CA72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115" w:right="-96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141</w:t>
            </w:r>
          </w:p>
        </w:tc>
        <w:tc>
          <w:tcPr>
            <w:tcW w:w="236" w:type="dxa"/>
            <w:vAlign w:val="bottom"/>
          </w:tcPr>
          <w:p w14:paraId="0C635F6B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vAlign w:val="bottom"/>
          </w:tcPr>
          <w:p w14:paraId="5B5050BB" w14:textId="754A20A6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92</w:t>
            </w:r>
          </w:p>
        </w:tc>
        <w:tc>
          <w:tcPr>
            <w:tcW w:w="236" w:type="dxa"/>
            <w:vAlign w:val="bottom"/>
          </w:tcPr>
          <w:p w14:paraId="3335ED00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36D1F563" w14:textId="0A0C353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115</w:t>
            </w:r>
          </w:p>
        </w:tc>
        <w:tc>
          <w:tcPr>
            <w:tcW w:w="236" w:type="dxa"/>
            <w:vAlign w:val="bottom"/>
          </w:tcPr>
          <w:p w14:paraId="2FBFAF62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vAlign w:val="bottom"/>
          </w:tcPr>
          <w:p w14:paraId="67B802F6" w14:textId="02B98E1C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96</w:t>
            </w:r>
          </w:p>
        </w:tc>
        <w:tc>
          <w:tcPr>
            <w:tcW w:w="236" w:type="dxa"/>
            <w:vAlign w:val="bottom"/>
          </w:tcPr>
          <w:p w14:paraId="195698B2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2A2CABC6" w14:textId="225B9448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59</w:t>
            </w:r>
          </w:p>
        </w:tc>
        <w:tc>
          <w:tcPr>
            <w:tcW w:w="236" w:type="dxa"/>
            <w:vAlign w:val="bottom"/>
          </w:tcPr>
          <w:p w14:paraId="0EC68CDF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vAlign w:val="bottom"/>
          </w:tcPr>
          <w:p w14:paraId="7216F47E" w14:textId="3D971995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66</w:t>
            </w:r>
          </w:p>
        </w:tc>
        <w:tc>
          <w:tcPr>
            <w:tcW w:w="236" w:type="dxa"/>
            <w:vAlign w:val="bottom"/>
          </w:tcPr>
          <w:p w14:paraId="75AE696D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2" w:type="dxa"/>
            <w:vAlign w:val="bottom"/>
          </w:tcPr>
          <w:p w14:paraId="3F0F6AEA" w14:textId="44FD242A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92</w:t>
            </w:r>
            <w:r w:rsidR="00552DFC"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4</w:t>
            </w:r>
          </w:p>
        </w:tc>
        <w:tc>
          <w:tcPr>
            <w:tcW w:w="236" w:type="dxa"/>
            <w:vAlign w:val="bottom"/>
          </w:tcPr>
          <w:p w14:paraId="4D8577A3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4" w:type="dxa"/>
            <w:vAlign w:val="bottom"/>
          </w:tcPr>
          <w:p w14:paraId="144B7FE2" w14:textId="3F99FFDA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827</w:t>
            </w:r>
          </w:p>
        </w:tc>
        <w:tc>
          <w:tcPr>
            <w:tcW w:w="236" w:type="dxa"/>
            <w:vAlign w:val="bottom"/>
          </w:tcPr>
          <w:p w14:paraId="5AB40FAD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58" w:type="dxa"/>
            <w:vAlign w:val="bottom"/>
          </w:tcPr>
          <w:p w14:paraId="48CA5735" w14:textId="4A540D01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(11)</w:t>
            </w:r>
          </w:p>
        </w:tc>
        <w:tc>
          <w:tcPr>
            <w:tcW w:w="243" w:type="dxa"/>
            <w:vAlign w:val="bottom"/>
          </w:tcPr>
          <w:p w14:paraId="158073A8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  <w:vAlign w:val="bottom"/>
          </w:tcPr>
          <w:p w14:paraId="7BE1C0FB" w14:textId="1E95D420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(28)</w:t>
            </w:r>
          </w:p>
        </w:tc>
        <w:tc>
          <w:tcPr>
            <w:tcW w:w="237" w:type="dxa"/>
            <w:vAlign w:val="bottom"/>
          </w:tcPr>
          <w:p w14:paraId="1EB54BEE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28" w:type="dxa"/>
            <w:gridSpan w:val="2"/>
            <w:vAlign w:val="bottom"/>
          </w:tcPr>
          <w:p w14:paraId="2C2EAEEC" w14:textId="329068FD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91</w:t>
            </w:r>
            <w:r w:rsidR="00552DFC"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236" w:type="dxa"/>
            <w:vAlign w:val="bottom"/>
          </w:tcPr>
          <w:p w14:paraId="15F955D3" w14:textId="77777777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0" w:type="dxa"/>
            <w:vAlign w:val="bottom"/>
          </w:tcPr>
          <w:p w14:paraId="195E3B13" w14:textId="700AC8A6" w:rsidR="00970D8D" w:rsidRPr="00D7546C" w:rsidRDefault="00970D8D" w:rsidP="00970D8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799</w:t>
            </w:r>
          </w:p>
        </w:tc>
      </w:tr>
      <w:tr w:rsidR="00C0356D" w:rsidRPr="00D7546C" w14:paraId="581192B0" w14:textId="77777777">
        <w:trPr>
          <w:trHeight w:val="144"/>
        </w:trPr>
        <w:tc>
          <w:tcPr>
            <w:tcW w:w="2428" w:type="dxa"/>
          </w:tcPr>
          <w:p w14:paraId="4050E732" w14:textId="77777777" w:rsidR="00C0356D" w:rsidRPr="00D7546C" w:rsidRDefault="00C0356D" w:rsidP="00C0356D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สินทรัพย์ส่วนงาน ณ วันที่ </w:t>
            </w:r>
          </w:p>
          <w:p w14:paraId="7AC238BC" w14:textId="77777777" w:rsidR="00C0356D" w:rsidRPr="00D7546C" w:rsidRDefault="00C0356D" w:rsidP="00C0356D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  <w:cs/>
              </w:rPr>
            </w:pPr>
            <w:r w:rsidRPr="00D7546C">
              <w:rPr>
                <w:rFonts w:asciiTheme="majorBidi" w:hAnsiTheme="majorBidi" w:cstheme="majorBidi"/>
                <w:b/>
                <w:sz w:val="22"/>
                <w:szCs w:val="22"/>
              </w:rPr>
              <w:t xml:space="preserve">    </w:t>
            </w:r>
            <w:r w:rsidRPr="00D7546C">
              <w:rPr>
                <w:rFonts w:asciiTheme="majorBidi" w:hAnsiTheme="majorBidi" w:cstheme="majorBidi"/>
                <w:bCs/>
                <w:sz w:val="22"/>
                <w:szCs w:val="22"/>
              </w:rPr>
              <w:t xml:space="preserve">31 </w:t>
            </w:r>
            <w:r w:rsidRPr="00D7546C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มีนาคม/</w:t>
            </w:r>
            <w:r w:rsidRPr="00D7546C">
              <w:rPr>
                <w:rFonts w:asciiTheme="majorBidi" w:hAnsiTheme="majorBidi" w:cstheme="majorBidi"/>
                <w:bCs/>
                <w:sz w:val="22"/>
                <w:szCs w:val="22"/>
              </w:rPr>
              <w:t>31</w:t>
            </w:r>
            <w:r w:rsidRPr="00D7546C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 ธันวาคม</w:t>
            </w:r>
          </w:p>
        </w:tc>
        <w:tc>
          <w:tcPr>
            <w:tcW w:w="502" w:type="dxa"/>
            <w:vAlign w:val="bottom"/>
          </w:tcPr>
          <w:p w14:paraId="080780C2" w14:textId="317B4E9B" w:rsidR="00C0356D" w:rsidRPr="00D7546C" w:rsidRDefault="005369F3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36,464</w:t>
            </w:r>
          </w:p>
        </w:tc>
        <w:tc>
          <w:tcPr>
            <w:tcW w:w="236" w:type="dxa"/>
            <w:vAlign w:val="bottom"/>
          </w:tcPr>
          <w:p w14:paraId="22E33AB7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</w:tcPr>
          <w:p w14:paraId="11108A08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CB591DA" w14:textId="0AD10DF1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36,736</w:t>
            </w:r>
          </w:p>
        </w:tc>
        <w:tc>
          <w:tcPr>
            <w:tcW w:w="236" w:type="dxa"/>
            <w:vAlign w:val="bottom"/>
          </w:tcPr>
          <w:p w14:paraId="3CA93AF4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vAlign w:val="bottom"/>
          </w:tcPr>
          <w:p w14:paraId="43477C8E" w14:textId="5FE9D4CF" w:rsidR="00C0356D" w:rsidRPr="00D7546C" w:rsidRDefault="00BA10D1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6,608</w:t>
            </w:r>
          </w:p>
        </w:tc>
        <w:tc>
          <w:tcPr>
            <w:tcW w:w="236" w:type="dxa"/>
            <w:vAlign w:val="bottom"/>
          </w:tcPr>
          <w:p w14:paraId="28822C3A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</w:tcPr>
          <w:p w14:paraId="200E509E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60801234" w14:textId="4DFDE385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6,589</w:t>
            </w:r>
          </w:p>
        </w:tc>
        <w:tc>
          <w:tcPr>
            <w:tcW w:w="236" w:type="dxa"/>
            <w:vAlign w:val="bottom"/>
          </w:tcPr>
          <w:p w14:paraId="2C47437C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44F4C9C8" w14:textId="368D5B24" w:rsidR="00C0356D" w:rsidRPr="00D7546C" w:rsidRDefault="00BA10D1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115" w:right="-96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1,765</w:t>
            </w:r>
          </w:p>
        </w:tc>
        <w:tc>
          <w:tcPr>
            <w:tcW w:w="236" w:type="dxa"/>
            <w:vAlign w:val="bottom"/>
          </w:tcPr>
          <w:p w14:paraId="7DEDE069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</w:tcPr>
          <w:p w14:paraId="48C2FB54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327BBA7" w14:textId="0638B6A1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1,856</w:t>
            </w:r>
          </w:p>
        </w:tc>
        <w:tc>
          <w:tcPr>
            <w:tcW w:w="236" w:type="dxa"/>
          </w:tcPr>
          <w:p w14:paraId="3656D115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3B9FDD2F" w14:textId="00915DCE" w:rsidR="00C0356D" w:rsidRPr="00D7546C" w:rsidRDefault="00BA10D1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2,267</w:t>
            </w:r>
          </w:p>
        </w:tc>
        <w:tc>
          <w:tcPr>
            <w:tcW w:w="236" w:type="dxa"/>
            <w:vAlign w:val="bottom"/>
          </w:tcPr>
          <w:p w14:paraId="7EF523A5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</w:tcPr>
          <w:p w14:paraId="15C52338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722B0A7" w14:textId="2DDD16EC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2,231</w:t>
            </w:r>
          </w:p>
        </w:tc>
        <w:tc>
          <w:tcPr>
            <w:tcW w:w="236" w:type="dxa"/>
            <w:vAlign w:val="bottom"/>
          </w:tcPr>
          <w:p w14:paraId="68DFE543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3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706B1913" w14:textId="375F67B6" w:rsidR="00C0356D" w:rsidRPr="00D7546C" w:rsidRDefault="00BA10D1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8,644</w:t>
            </w:r>
          </w:p>
        </w:tc>
        <w:tc>
          <w:tcPr>
            <w:tcW w:w="236" w:type="dxa"/>
            <w:vAlign w:val="bottom"/>
          </w:tcPr>
          <w:p w14:paraId="57ADD0A8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</w:tcPr>
          <w:p w14:paraId="2AD5134F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79409FC8" w14:textId="39025DCB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8,878</w:t>
            </w:r>
          </w:p>
        </w:tc>
        <w:tc>
          <w:tcPr>
            <w:tcW w:w="236" w:type="dxa"/>
            <w:vAlign w:val="bottom"/>
          </w:tcPr>
          <w:p w14:paraId="3F3EAE39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vAlign w:val="bottom"/>
          </w:tcPr>
          <w:p w14:paraId="62AE9034" w14:textId="04001345" w:rsidR="00C0356D" w:rsidRPr="00D7546C" w:rsidRDefault="00BA10D1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55,748</w:t>
            </w:r>
          </w:p>
        </w:tc>
        <w:tc>
          <w:tcPr>
            <w:tcW w:w="236" w:type="dxa"/>
          </w:tcPr>
          <w:p w14:paraId="5DDF1060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</w:tcPr>
          <w:p w14:paraId="20789168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694645A" w14:textId="7D25714D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56,290</w:t>
            </w:r>
          </w:p>
        </w:tc>
        <w:tc>
          <w:tcPr>
            <w:tcW w:w="236" w:type="dxa"/>
            <w:vAlign w:val="bottom"/>
          </w:tcPr>
          <w:p w14:paraId="711D29B9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vAlign w:val="bottom"/>
          </w:tcPr>
          <w:p w14:paraId="06D693D9" w14:textId="5A817547" w:rsidR="00C0356D" w:rsidRPr="00D7546C" w:rsidRDefault="00BA10D1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(12,554)</w:t>
            </w:r>
          </w:p>
        </w:tc>
        <w:tc>
          <w:tcPr>
            <w:tcW w:w="243" w:type="dxa"/>
            <w:vAlign w:val="bottom"/>
          </w:tcPr>
          <w:p w14:paraId="70F2A633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</w:tcPr>
          <w:p w14:paraId="6F8E72E5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  <w:p w14:paraId="2C3002FE" w14:textId="476B043D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(12,254)</w:t>
            </w:r>
          </w:p>
        </w:tc>
        <w:tc>
          <w:tcPr>
            <w:tcW w:w="237" w:type="dxa"/>
            <w:vAlign w:val="bottom"/>
          </w:tcPr>
          <w:p w14:paraId="48EFA28A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28" w:type="dxa"/>
            <w:gridSpan w:val="2"/>
            <w:vAlign w:val="bottom"/>
          </w:tcPr>
          <w:p w14:paraId="2C3B60ED" w14:textId="473F5435" w:rsidR="00C0356D" w:rsidRPr="00D7546C" w:rsidRDefault="00BA10D1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43,194</w:t>
            </w:r>
          </w:p>
        </w:tc>
        <w:tc>
          <w:tcPr>
            <w:tcW w:w="236" w:type="dxa"/>
            <w:vAlign w:val="bottom"/>
          </w:tcPr>
          <w:p w14:paraId="7D0220F0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</w:tcPr>
          <w:p w14:paraId="6F944CE8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5EF4AB3" w14:textId="6A9EF7C6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44,036</w:t>
            </w:r>
          </w:p>
        </w:tc>
      </w:tr>
      <w:tr w:rsidR="00C0356D" w:rsidRPr="00D7546C" w14:paraId="503AC71C" w14:textId="77777777">
        <w:trPr>
          <w:trHeight w:val="144"/>
        </w:trPr>
        <w:tc>
          <w:tcPr>
            <w:tcW w:w="2428" w:type="dxa"/>
          </w:tcPr>
          <w:p w14:paraId="353545BA" w14:textId="77777777" w:rsidR="00C0356D" w:rsidRPr="00D7546C" w:rsidRDefault="00C0356D" w:rsidP="00C0356D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หนี้สินส่วนงาน ณ วันที่ </w:t>
            </w:r>
          </w:p>
          <w:p w14:paraId="57C0B79A" w14:textId="77777777" w:rsidR="00C0356D" w:rsidRPr="00D7546C" w:rsidRDefault="00C0356D" w:rsidP="00C0356D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  <w:cs/>
              </w:rPr>
            </w:pPr>
            <w:r w:rsidRPr="00D7546C">
              <w:rPr>
                <w:rFonts w:asciiTheme="majorBidi" w:hAnsiTheme="majorBidi" w:cstheme="majorBidi"/>
                <w:b/>
                <w:sz w:val="22"/>
                <w:szCs w:val="22"/>
              </w:rPr>
              <w:t xml:space="preserve">    </w:t>
            </w:r>
            <w:r w:rsidRPr="00D7546C">
              <w:rPr>
                <w:rFonts w:asciiTheme="majorBidi" w:hAnsiTheme="majorBidi" w:cstheme="majorBidi"/>
                <w:bCs/>
                <w:sz w:val="22"/>
                <w:szCs w:val="22"/>
              </w:rPr>
              <w:t xml:space="preserve">31 </w:t>
            </w:r>
            <w:r w:rsidRPr="00D7546C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มีนาคม</w:t>
            </w:r>
            <w:r w:rsidRPr="00D7546C">
              <w:rPr>
                <w:rFonts w:asciiTheme="majorBidi" w:hAnsiTheme="majorBidi" w:cstheme="majorBidi"/>
                <w:b/>
                <w:sz w:val="22"/>
                <w:szCs w:val="22"/>
              </w:rPr>
              <w:t>/</w:t>
            </w:r>
            <w:r w:rsidRPr="00D7546C">
              <w:rPr>
                <w:rFonts w:asciiTheme="majorBidi" w:hAnsiTheme="majorBidi" w:cstheme="majorBidi"/>
                <w:bCs/>
                <w:sz w:val="22"/>
                <w:szCs w:val="22"/>
              </w:rPr>
              <w:t>31</w:t>
            </w:r>
            <w:r w:rsidRPr="00D7546C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 ธันวาคม</w:t>
            </w:r>
          </w:p>
        </w:tc>
        <w:tc>
          <w:tcPr>
            <w:tcW w:w="502" w:type="dxa"/>
            <w:vAlign w:val="bottom"/>
          </w:tcPr>
          <w:p w14:paraId="17507048" w14:textId="502A2B2B" w:rsidR="00C0356D" w:rsidRPr="00D7546C" w:rsidRDefault="005369F3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17,007</w:t>
            </w:r>
          </w:p>
        </w:tc>
        <w:tc>
          <w:tcPr>
            <w:tcW w:w="236" w:type="dxa"/>
            <w:vAlign w:val="bottom"/>
          </w:tcPr>
          <w:p w14:paraId="03F02BC3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</w:tcPr>
          <w:p w14:paraId="0FF11760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3016A3CE" w14:textId="428C003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17,382</w:t>
            </w:r>
          </w:p>
        </w:tc>
        <w:tc>
          <w:tcPr>
            <w:tcW w:w="236" w:type="dxa"/>
            <w:vAlign w:val="bottom"/>
          </w:tcPr>
          <w:p w14:paraId="6F96DAB1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vAlign w:val="bottom"/>
          </w:tcPr>
          <w:p w14:paraId="0950B5BC" w14:textId="7C65DAA6" w:rsidR="00C0356D" w:rsidRPr="00D7546C" w:rsidRDefault="00BA10D1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3,474</w:t>
            </w:r>
          </w:p>
        </w:tc>
        <w:tc>
          <w:tcPr>
            <w:tcW w:w="236" w:type="dxa"/>
            <w:vAlign w:val="bottom"/>
          </w:tcPr>
          <w:p w14:paraId="7858A378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</w:tcPr>
          <w:p w14:paraId="4A930BCE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15BDDA8D" w14:textId="60377512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3,488</w:t>
            </w:r>
          </w:p>
        </w:tc>
        <w:tc>
          <w:tcPr>
            <w:tcW w:w="236" w:type="dxa"/>
            <w:vAlign w:val="bottom"/>
          </w:tcPr>
          <w:p w14:paraId="2F761696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604D3748" w14:textId="6BFC4159" w:rsidR="00C0356D" w:rsidRPr="00D7546C" w:rsidRDefault="00BA10D1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115" w:right="-96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1,185</w:t>
            </w:r>
          </w:p>
        </w:tc>
        <w:tc>
          <w:tcPr>
            <w:tcW w:w="236" w:type="dxa"/>
            <w:vAlign w:val="bottom"/>
          </w:tcPr>
          <w:p w14:paraId="0D4EA73E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</w:tcPr>
          <w:p w14:paraId="16329725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51742610" w14:textId="7B30B23C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1,263</w:t>
            </w:r>
          </w:p>
        </w:tc>
        <w:tc>
          <w:tcPr>
            <w:tcW w:w="236" w:type="dxa"/>
          </w:tcPr>
          <w:p w14:paraId="6FE504E2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3FF94079" w14:textId="7989C5B2" w:rsidR="00C0356D" w:rsidRPr="00D7546C" w:rsidRDefault="00BA10D1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524</w:t>
            </w:r>
          </w:p>
        </w:tc>
        <w:tc>
          <w:tcPr>
            <w:tcW w:w="236" w:type="dxa"/>
            <w:vAlign w:val="bottom"/>
          </w:tcPr>
          <w:p w14:paraId="582B2ADC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</w:tcPr>
          <w:p w14:paraId="5482CD14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39F6A0C2" w14:textId="46E4D9C2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519</w:t>
            </w:r>
          </w:p>
        </w:tc>
        <w:tc>
          <w:tcPr>
            <w:tcW w:w="236" w:type="dxa"/>
            <w:vAlign w:val="bottom"/>
          </w:tcPr>
          <w:p w14:paraId="4581F8C2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3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263112DB" w14:textId="5C2E4F90" w:rsidR="00C0356D" w:rsidRPr="00D7546C" w:rsidRDefault="00BA10D1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3,253</w:t>
            </w:r>
          </w:p>
        </w:tc>
        <w:tc>
          <w:tcPr>
            <w:tcW w:w="236" w:type="dxa"/>
            <w:vAlign w:val="bottom"/>
          </w:tcPr>
          <w:p w14:paraId="43AD1002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</w:tcPr>
          <w:p w14:paraId="361FCDC3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3B196085" w14:textId="4B527A04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3,455</w:t>
            </w:r>
          </w:p>
        </w:tc>
        <w:tc>
          <w:tcPr>
            <w:tcW w:w="236" w:type="dxa"/>
            <w:vAlign w:val="bottom"/>
          </w:tcPr>
          <w:p w14:paraId="5798A169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vAlign w:val="bottom"/>
          </w:tcPr>
          <w:p w14:paraId="157523D8" w14:textId="7095EFE0" w:rsidR="00C0356D" w:rsidRPr="00D7546C" w:rsidRDefault="00BA10D1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25,443</w:t>
            </w:r>
          </w:p>
        </w:tc>
        <w:tc>
          <w:tcPr>
            <w:tcW w:w="236" w:type="dxa"/>
          </w:tcPr>
          <w:p w14:paraId="49ECE21F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</w:tcPr>
          <w:p w14:paraId="5C8A5E5D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1411F826" w14:textId="4C6F1521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26,107</w:t>
            </w:r>
          </w:p>
        </w:tc>
        <w:tc>
          <w:tcPr>
            <w:tcW w:w="236" w:type="dxa"/>
            <w:vAlign w:val="bottom"/>
          </w:tcPr>
          <w:p w14:paraId="5990F0B0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vAlign w:val="bottom"/>
          </w:tcPr>
          <w:p w14:paraId="286E8294" w14:textId="6301D9F8" w:rsidR="00C0356D" w:rsidRPr="00D7546C" w:rsidRDefault="00BA10D1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(6,496)</w:t>
            </w:r>
          </w:p>
        </w:tc>
        <w:tc>
          <w:tcPr>
            <w:tcW w:w="243" w:type="dxa"/>
            <w:vAlign w:val="bottom"/>
          </w:tcPr>
          <w:p w14:paraId="32943E29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</w:tcPr>
          <w:p w14:paraId="502305B6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  <w:p w14:paraId="29A9779B" w14:textId="1F756462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(5,98</w:t>
            </w: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</w:t>
            </w: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)</w:t>
            </w:r>
          </w:p>
        </w:tc>
        <w:tc>
          <w:tcPr>
            <w:tcW w:w="237" w:type="dxa"/>
            <w:vAlign w:val="bottom"/>
          </w:tcPr>
          <w:p w14:paraId="655E3260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28" w:type="dxa"/>
            <w:gridSpan w:val="2"/>
            <w:vAlign w:val="bottom"/>
          </w:tcPr>
          <w:p w14:paraId="69BF6823" w14:textId="7EA248A8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18,94</w:t>
            </w:r>
            <w:r w:rsidR="00024091"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236" w:type="dxa"/>
            <w:vAlign w:val="bottom"/>
          </w:tcPr>
          <w:p w14:paraId="6F0AE9B1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</w:tcPr>
          <w:p w14:paraId="5996DAD6" w14:textId="77777777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  <w:p w14:paraId="6AA82906" w14:textId="2757424A" w:rsidR="00C0356D" w:rsidRPr="00D7546C" w:rsidRDefault="00C0356D" w:rsidP="00C0356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D7546C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20,124</w:t>
            </w:r>
          </w:p>
        </w:tc>
      </w:tr>
    </w:tbl>
    <w:p w14:paraId="13F88489" w14:textId="77777777" w:rsidR="001F2B14" w:rsidRPr="00D7546C" w:rsidRDefault="001F2B14" w:rsidP="00FB7E6C">
      <w:pPr>
        <w:rPr>
          <w:rFonts w:asciiTheme="majorBidi" w:hAnsiTheme="majorBidi" w:cstheme="majorBidi"/>
        </w:rPr>
      </w:pPr>
    </w:p>
    <w:p w14:paraId="32EED938" w14:textId="25AD2943" w:rsidR="00C13331" w:rsidRPr="00D7546C" w:rsidRDefault="00C133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2"/>
          <w:szCs w:val="22"/>
          <w:cs/>
        </w:rPr>
      </w:pPr>
      <w:r w:rsidRPr="00D7546C">
        <w:rPr>
          <w:rFonts w:asciiTheme="majorBidi" w:hAnsiTheme="majorBidi" w:cstheme="majorBidi"/>
          <w:sz w:val="22"/>
          <w:szCs w:val="22"/>
        </w:rPr>
        <w:br w:type="page"/>
      </w:r>
    </w:p>
    <w:p w14:paraId="7F14BC5D" w14:textId="2561ECE4" w:rsidR="00CE4742" w:rsidRPr="00D7546C" w:rsidRDefault="00F94AA7" w:rsidP="00F94AA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center"/>
        <w:rPr>
          <w:rFonts w:asciiTheme="majorBidi" w:hAnsiTheme="majorBidi" w:cstheme="majorBidi"/>
          <w:sz w:val="22"/>
          <w:szCs w:val="22"/>
        </w:rPr>
      </w:pPr>
      <w:r w:rsidRPr="00D7546C">
        <w:rPr>
          <w:rFonts w:asciiTheme="majorBidi" w:hAnsiTheme="majorBidi" w:cstheme="majorBidi"/>
          <w:noProof/>
          <w:sz w:val="22"/>
          <w:szCs w:val="22"/>
        </w:rPr>
        <w:lastRenderedPageBreak/>
        <w:drawing>
          <wp:inline distT="0" distB="0" distL="0" distR="0" wp14:anchorId="52D913BF" wp14:editId="3812813F">
            <wp:extent cx="9342276" cy="5452110"/>
            <wp:effectExtent l="0" t="0" r="0" b="0"/>
            <wp:docPr id="201402869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1107" cy="54689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54E53D" w14:textId="19FAA3B1" w:rsidR="00CE4742" w:rsidRPr="00D7546C" w:rsidRDefault="00F94AA7" w:rsidP="009777A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2"/>
          <w:szCs w:val="22"/>
        </w:rPr>
      </w:pPr>
      <w:r w:rsidRPr="00D7546C">
        <w:rPr>
          <w:rFonts w:asciiTheme="majorBidi" w:hAnsiTheme="majorBidi" w:cstheme="majorBidi"/>
          <w:noProof/>
          <w:sz w:val="22"/>
          <w:szCs w:val="22"/>
        </w:rPr>
        <w:lastRenderedPageBreak/>
        <w:drawing>
          <wp:inline distT="0" distB="0" distL="0" distR="0" wp14:anchorId="4B1E3F43" wp14:editId="5C27D301">
            <wp:extent cx="9393129" cy="5250815"/>
            <wp:effectExtent l="0" t="0" r="0" b="0"/>
            <wp:docPr id="11262051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5203" cy="5257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8642BF" w14:textId="53671B14" w:rsidR="00F94AA7" w:rsidRPr="00D7546C" w:rsidRDefault="00F94AA7" w:rsidP="009777A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2"/>
          <w:szCs w:val="22"/>
          <w:cs/>
        </w:rPr>
        <w:sectPr w:rsidR="00F94AA7" w:rsidRPr="00D7546C" w:rsidSect="00EA2FBC">
          <w:headerReference w:type="default" r:id="rId25"/>
          <w:footerReference w:type="default" r:id="rId26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Style w:val="TableGrid"/>
        <w:tblW w:w="9513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03"/>
        <w:gridCol w:w="450"/>
        <w:gridCol w:w="270"/>
        <w:gridCol w:w="450"/>
        <w:gridCol w:w="270"/>
        <w:gridCol w:w="540"/>
        <w:gridCol w:w="270"/>
        <w:gridCol w:w="450"/>
        <w:gridCol w:w="270"/>
        <w:gridCol w:w="450"/>
        <w:gridCol w:w="270"/>
        <w:gridCol w:w="450"/>
        <w:gridCol w:w="270"/>
        <w:gridCol w:w="450"/>
        <w:gridCol w:w="270"/>
        <w:gridCol w:w="450"/>
        <w:gridCol w:w="270"/>
        <w:gridCol w:w="540"/>
        <w:gridCol w:w="270"/>
        <w:gridCol w:w="450"/>
      </w:tblGrid>
      <w:tr w:rsidR="00A939AE" w:rsidRPr="00D7546C" w14:paraId="68FDB455" w14:textId="77777777">
        <w:trPr>
          <w:trHeight w:val="152"/>
        </w:trPr>
        <w:tc>
          <w:tcPr>
            <w:tcW w:w="2403" w:type="dxa"/>
          </w:tcPr>
          <w:p w14:paraId="16A59D55" w14:textId="77777777" w:rsidR="00A939AE" w:rsidRPr="00D7546C" w:rsidRDefault="00A939AE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color w:val="0000FF"/>
                <w:sz w:val="28"/>
                <w:szCs w:val="28"/>
              </w:rPr>
            </w:pPr>
          </w:p>
        </w:tc>
        <w:tc>
          <w:tcPr>
            <w:tcW w:w="7110" w:type="dxa"/>
            <w:gridSpan w:val="19"/>
          </w:tcPr>
          <w:p w14:paraId="6A917335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งบการเฉพาะกิจการ</w:t>
            </w:r>
          </w:p>
        </w:tc>
      </w:tr>
      <w:tr w:rsidR="00574ED5" w:rsidRPr="00D7546C" w14:paraId="110FA2D0" w14:textId="77777777">
        <w:trPr>
          <w:trHeight w:val="152"/>
        </w:trPr>
        <w:tc>
          <w:tcPr>
            <w:tcW w:w="2403" w:type="dxa"/>
          </w:tcPr>
          <w:p w14:paraId="67FC1949" w14:textId="19D6F9A8" w:rsidR="00574ED5" w:rsidRPr="00D7546C" w:rsidRDefault="00574ED5" w:rsidP="00574ED5">
            <w:pPr>
              <w:ind w:left="175" w:hanging="175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สำหรับงวดสามเดือนสิ้นสุด</w:t>
            </w:r>
          </w:p>
        </w:tc>
        <w:tc>
          <w:tcPr>
            <w:tcW w:w="1170" w:type="dxa"/>
            <w:gridSpan w:val="3"/>
          </w:tcPr>
          <w:p w14:paraId="4D6301C0" w14:textId="77777777" w:rsidR="00574ED5" w:rsidRPr="00D7546C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D7546C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1.1</w:t>
            </w:r>
          </w:p>
        </w:tc>
        <w:tc>
          <w:tcPr>
            <w:tcW w:w="270" w:type="dxa"/>
          </w:tcPr>
          <w:p w14:paraId="6A4702BB" w14:textId="77777777" w:rsidR="00574ED5" w:rsidRPr="00D7546C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260" w:type="dxa"/>
            <w:gridSpan w:val="3"/>
          </w:tcPr>
          <w:p w14:paraId="4140B3EC" w14:textId="77777777" w:rsidR="00574ED5" w:rsidRPr="00D7546C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D7546C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1.2</w:t>
            </w:r>
          </w:p>
        </w:tc>
        <w:tc>
          <w:tcPr>
            <w:tcW w:w="270" w:type="dxa"/>
          </w:tcPr>
          <w:p w14:paraId="6A434577" w14:textId="77777777" w:rsidR="00574ED5" w:rsidRPr="00D7546C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170" w:type="dxa"/>
            <w:gridSpan w:val="3"/>
          </w:tcPr>
          <w:p w14:paraId="31CCD32D" w14:textId="77777777" w:rsidR="00574ED5" w:rsidRPr="00D7546C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D7546C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1.3</w:t>
            </w:r>
          </w:p>
        </w:tc>
        <w:tc>
          <w:tcPr>
            <w:tcW w:w="270" w:type="dxa"/>
          </w:tcPr>
          <w:p w14:paraId="19CE433C" w14:textId="77777777" w:rsidR="00574ED5" w:rsidRPr="00D7546C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170" w:type="dxa"/>
            <w:gridSpan w:val="3"/>
          </w:tcPr>
          <w:p w14:paraId="18F61F21" w14:textId="77777777" w:rsidR="00574ED5" w:rsidRPr="00D7546C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D7546C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3514EFA8" w14:textId="77777777" w:rsidR="00574ED5" w:rsidRPr="00D7546C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260" w:type="dxa"/>
            <w:gridSpan w:val="3"/>
          </w:tcPr>
          <w:p w14:paraId="7F3AE27C" w14:textId="77777777" w:rsidR="00574ED5" w:rsidRPr="00D7546C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 w:hint="cs"/>
                <w:b/>
                <w:sz w:val="28"/>
                <w:szCs w:val="28"/>
                <w:cs/>
                <w:lang w:bidi="th-TH"/>
              </w:rPr>
              <w:t>รวม</w:t>
            </w:r>
          </w:p>
        </w:tc>
      </w:tr>
      <w:tr w:rsidR="00574ED5" w:rsidRPr="00D7546C" w14:paraId="60B75643" w14:textId="77777777" w:rsidTr="00FC1B5D">
        <w:trPr>
          <w:trHeight w:val="152"/>
        </w:trPr>
        <w:tc>
          <w:tcPr>
            <w:tcW w:w="2403" w:type="dxa"/>
          </w:tcPr>
          <w:p w14:paraId="1FE5D178" w14:textId="61EB9DEB" w:rsidR="00574ED5" w:rsidRPr="00D7546C" w:rsidRDefault="00574ED5" w:rsidP="00574ED5">
            <w:pPr>
              <w:ind w:left="175" w:hanging="175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</w:t>
            </w:r>
            <w:r w:rsidRPr="00D7546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วันที่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31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</w:t>
            </w:r>
            <w:r w:rsidRPr="00D7546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มีนาคม</w:t>
            </w:r>
          </w:p>
        </w:tc>
        <w:tc>
          <w:tcPr>
            <w:tcW w:w="450" w:type="dxa"/>
          </w:tcPr>
          <w:p w14:paraId="4EA19C25" w14:textId="4E3B1A97" w:rsidR="00574ED5" w:rsidRPr="00D7546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rtl/>
              </w:rPr>
              <w:t>256</w:t>
            </w:r>
            <w:r w:rsidRPr="00D7546C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</w:tcPr>
          <w:p w14:paraId="28F01015" w14:textId="77777777" w:rsidR="00574ED5" w:rsidRPr="00D7546C" w:rsidRDefault="00574ED5" w:rsidP="00574ED5">
            <w:pPr>
              <w:pStyle w:val="acctfourfigures"/>
              <w:spacing w:line="240" w:lineRule="auto"/>
              <w:ind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</w:tcPr>
          <w:p w14:paraId="1CA5CAE6" w14:textId="313309A7" w:rsidR="00574ED5" w:rsidRPr="00D7546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270" w:type="dxa"/>
          </w:tcPr>
          <w:p w14:paraId="1F65A828" w14:textId="77777777" w:rsidR="00574ED5" w:rsidRPr="00D7546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540" w:type="dxa"/>
          </w:tcPr>
          <w:p w14:paraId="19F0CEC4" w14:textId="68635E91" w:rsidR="00574ED5" w:rsidRPr="00D7546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rtl/>
              </w:rPr>
              <w:t>256</w:t>
            </w:r>
            <w:r w:rsidRPr="00D7546C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</w:tcPr>
          <w:p w14:paraId="4638EC93" w14:textId="77777777" w:rsidR="00574ED5" w:rsidRPr="00D7546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10D8A629" w14:textId="0FE78B0A" w:rsidR="00574ED5" w:rsidRPr="00D7546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270" w:type="dxa"/>
          </w:tcPr>
          <w:p w14:paraId="626B35CE" w14:textId="77777777" w:rsidR="00574ED5" w:rsidRPr="00D7546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45FC018B" w14:textId="34DD2E99" w:rsidR="00574ED5" w:rsidRPr="00D7546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rtl/>
              </w:rPr>
              <w:t>256</w:t>
            </w:r>
            <w:r w:rsidRPr="00D7546C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</w:tcPr>
          <w:p w14:paraId="6FD405F0" w14:textId="77777777" w:rsidR="00574ED5" w:rsidRPr="00D7546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33F4BD3A" w14:textId="64CCAF56" w:rsidR="00574ED5" w:rsidRPr="00D7546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270" w:type="dxa"/>
          </w:tcPr>
          <w:p w14:paraId="4F0C296B" w14:textId="77777777" w:rsidR="00574ED5" w:rsidRPr="00D7546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209DD56D" w14:textId="2BC16C7F" w:rsidR="00574ED5" w:rsidRPr="00D7546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rtl/>
              </w:rPr>
              <w:t>256</w:t>
            </w:r>
            <w:r w:rsidRPr="00D7546C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</w:tcPr>
          <w:p w14:paraId="62116B1F" w14:textId="77777777" w:rsidR="00574ED5" w:rsidRPr="00D7546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51476AC3" w14:textId="6AFAE62F" w:rsidR="00574ED5" w:rsidRPr="00D7546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  <w:tc>
          <w:tcPr>
            <w:tcW w:w="270" w:type="dxa"/>
          </w:tcPr>
          <w:p w14:paraId="3BD7A743" w14:textId="77777777" w:rsidR="00574ED5" w:rsidRPr="00D7546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540" w:type="dxa"/>
          </w:tcPr>
          <w:p w14:paraId="5B3888CF" w14:textId="61C63F14" w:rsidR="00574ED5" w:rsidRPr="00D7546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rtl/>
              </w:rPr>
              <w:t>256</w:t>
            </w:r>
            <w:r w:rsidRPr="00D7546C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</w:tcPr>
          <w:p w14:paraId="22E55461" w14:textId="77777777" w:rsidR="00574ED5" w:rsidRPr="00D7546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52E2C549" w14:textId="71017220" w:rsidR="00574ED5" w:rsidRPr="00D7546C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</w:tr>
      <w:tr w:rsidR="00A939AE" w:rsidRPr="00D7546C" w14:paraId="35B096AF" w14:textId="77777777">
        <w:trPr>
          <w:trHeight w:val="152"/>
        </w:trPr>
        <w:tc>
          <w:tcPr>
            <w:tcW w:w="2403" w:type="dxa"/>
          </w:tcPr>
          <w:p w14:paraId="747532E3" w14:textId="77777777" w:rsidR="00A939AE" w:rsidRPr="00D7546C" w:rsidRDefault="00A939AE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7110" w:type="dxa"/>
            <w:gridSpan w:val="19"/>
          </w:tcPr>
          <w:p w14:paraId="4F2E138B" w14:textId="77777777" w:rsidR="00A939AE" w:rsidRPr="00D7546C" w:rsidRDefault="00A939AE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(ล้านบาท)</w:t>
            </w:r>
          </w:p>
        </w:tc>
      </w:tr>
      <w:tr w:rsidR="00A939AE" w:rsidRPr="00D7546C" w14:paraId="40EB346A" w14:textId="77777777" w:rsidTr="00FC1B5D">
        <w:trPr>
          <w:trHeight w:val="152"/>
        </w:trPr>
        <w:tc>
          <w:tcPr>
            <w:tcW w:w="2403" w:type="dxa"/>
          </w:tcPr>
          <w:p w14:paraId="52919396" w14:textId="77777777" w:rsidR="00A939AE" w:rsidRPr="00D7546C" w:rsidRDefault="00A939AE">
            <w:pPr>
              <w:ind w:left="175" w:hanging="175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จังหวะเวลาในการรับรู้รายได้</w:t>
            </w:r>
          </w:p>
        </w:tc>
        <w:tc>
          <w:tcPr>
            <w:tcW w:w="450" w:type="dxa"/>
            <w:shd w:val="clear" w:color="auto" w:fill="auto"/>
          </w:tcPr>
          <w:p w14:paraId="35D7BD6E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  <w:shd w:val="clear" w:color="auto" w:fill="auto"/>
          </w:tcPr>
          <w:p w14:paraId="308AF9EE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shd w:val="clear" w:color="auto" w:fill="auto"/>
          </w:tcPr>
          <w:p w14:paraId="5EA2F88D" w14:textId="77777777" w:rsidR="00A939AE" w:rsidRPr="00D7546C" w:rsidRDefault="00A939AE">
            <w:pPr>
              <w:pStyle w:val="3"/>
              <w:tabs>
                <w:tab w:val="clear" w:pos="360"/>
                <w:tab w:val="clear" w:pos="720"/>
                <w:tab w:val="decimal" w:pos="510"/>
              </w:tabs>
              <w:spacing w:line="380" w:lineRule="exac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</w:tc>
        <w:tc>
          <w:tcPr>
            <w:tcW w:w="270" w:type="dxa"/>
          </w:tcPr>
          <w:p w14:paraId="2D2611F0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288B006D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79C2013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B8767DF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4A8B04D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66804F17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3670C61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0352DC14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1CD1A1E4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13C6B44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5EBEC76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76DB661F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9E9ABD2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74717B2A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08EFF55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48E62A22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A939AE" w:rsidRPr="00D7546C" w14:paraId="49E76E25" w14:textId="77777777" w:rsidTr="00FC1B5D">
        <w:trPr>
          <w:trHeight w:val="152"/>
        </w:trPr>
        <w:tc>
          <w:tcPr>
            <w:tcW w:w="2403" w:type="dxa"/>
          </w:tcPr>
          <w:p w14:paraId="1A46AD16" w14:textId="77777777" w:rsidR="00A939AE" w:rsidRPr="00D7546C" w:rsidRDefault="00A939AE">
            <w:pPr>
              <w:ind w:left="175" w:hanging="175"/>
              <w:rPr>
                <w:rFonts w:asciiTheme="majorBidi" w:hAnsiTheme="majorBidi" w:cstheme="majorBidi"/>
                <w:b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ณ เวลาใดเวลาหนึ่ง</w:t>
            </w:r>
          </w:p>
        </w:tc>
        <w:tc>
          <w:tcPr>
            <w:tcW w:w="450" w:type="dxa"/>
            <w:shd w:val="clear" w:color="auto" w:fill="auto"/>
          </w:tcPr>
          <w:p w14:paraId="246AF205" w14:textId="4020BBD0" w:rsidR="00A939AE" w:rsidRPr="00D7546C" w:rsidRDefault="00FC1B5D" w:rsidP="00FC1B5D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24</w:t>
            </w:r>
          </w:p>
        </w:tc>
        <w:tc>
          <w:tcPr>
            <w:tcW w:w="270" w:type="dxa"/>
            <w:shd w:val="clear" w:color="auto" w:fill="auto"/>
          </w:tcPr>
          <w:p w14:paraId="35D3792B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450" w:type="dxa"/>
            <w:shd w:val="clear" w:color="auto" w:fill="auto"/>
          </w:tcPr>
          <w:p w14:paraId="0CDC27D0" w14:textId="2ACE0443" w:rsidR="00A939AE" w:rsidRPr="00D7546C" w:rsidRDefault="00FC1B5D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43</w:t>
            </w:r>
          </w:p>
        </w:tc>
        <w:tc>
          <w:tcPr>
            <w:tcW w:w="270" w:type="dxa"/>
          </w:tcPr>
          <w:p w14:paraId="74F00B16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37E6317F" w14:textId="2BABB9D8" w:rsidR="00A939AE" w:rsidRPr="00D7546C" w:rsidRDefault="00FC1B5D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341</w:t>
            </w:r>
          </w:p>
        </w:tc>
        <w:tc>
          <w:tcPr>
            <w:tcW w:w="270" w:type="dxa"/>
          </w:tcPr>
          <w:p w14:paraId="15059B33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131FA0A3" w14:textId="7769D282" w:rsidR="00A939AE" w:rsidRPr="00D7546C" w:rsidRDefault="00FC1B5D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543</w:t>
            </w:r>
          </w:p>
        </w:tc>
        <w:tc>
          <w:tcPr>
            <w:tcW w:w="270" w:type="dxa"/>
          </w:tcPr>
          <w:p w14:paraId="3F624E07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95840F4" w14:textId="34778422" w:rsidR="00A939AE" w:rsidRPr="00D7546C" w:rsidRDefault="00FC1B5D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40</w:t>
            </w:r>
          </w:p>
        </w:tc>
        <w:tc>
          <w:tcPr>
            <w:tcW w:w="270" w:type="dxa"/>
          </w:tcPr>
          <w:p w14:paraId="09C0A563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E958B26" w14:textId="655AD756" w:rsidR="00A939AE" w:rsidRPr="00D7546C" w:rsidRDefault="00FC1B5D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14</w:t>
            </w:r>
          </w:p>
        </w:tc>
        <w:tc>
          <w:tcPr>
            <w:tcW w:w="270" w:type="dxa"/>
          </w:tcPr>
          <w:p w14:paraId="0A0815E3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733C5A36" w14:textId="66AA8C08" w:rsidR="00A939AE" w:rsidRPr="00D7546C" w:rsidRDefault="00FC1B5D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54</w:t>
            </w:r>
          </w:p>
        </w:tc>
        <w:tc>
          <w:tcPr>
            <w:tcW w:w="270" w:type="dxa"/>
          </w:tcPr>
          <w:p w14:paraId="6D5DC506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415C5750" w14:textId="345DED4D" w:rsidR="00A939AE" w:rsidRPr="00D7546C" w:rsidRDefault="0030412B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30</w:t>
            </w:r>
          </w:p>
        </w:tc>
        <w:tc>
          <w:tcPr>
            <w:tcW w:w="270" w:type="dxa"/>
          </w:tcPr>
          <w:p w14:paraId="0E8E73B4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09F9797D" w14:textId="2CC2C818" w:rsidR="00A939AE" w:rsidRPr="00D7546C" w:rsidRDefault="00FC1B5D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459</w:t>
            </w:r>
          </w:p>
        </w:tc>
        <w:tc>
          <w:tcPr>
            <w:tcW w:w="270" w:type="dxa"/>
          </w:tcPr>
          <w:p w14:paraId="42B6739F" w14:textId="77777777" w:rsidR="00A939AE" w:rsidRPr="00D7546C" w:rsidRDefault="00A939AE">
            <w:pPr>
              <w:pStyle w:val="acctfourfigures"/>
              <w:tabs>
                <w:tab w:val="clear" w:pos="765"/>
                <w:tab w:val="left" w:pos="159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6C7E71FA" w14:textId="378614EF" w:rsidR="00A939AE" w:rsidRPr="00D7546C" w:rsidRDefault="0030412B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630</w:t>
            </w:r>
          </w:p>
        </w:tc>
      </w:tr>
      <w:tr w:rsidR="00A939AE" w:rsidRPr="00D7546C" w14:paraId="31C0A27E" w14:textId="77777777" w:rsidTr="00FC1B5D">
        <w:trPr>
          <w:trHeight w:val="152"/>
        </w:trPr>
        <w:tc>
          <w:tcPr>
            <w:tcW w:w="2403" w:type="dxa"/>
          </w:tcPr>
          <w:p w14:paraId="4E7951B0" w14:textId="77777777" w:rsidR="00A939AE" w:rsidRPr="00D7546C" w:rsidRDefault="00A939AE">
            <w:pPr>
              <w:ind w:left="175" w:hanging="175"/>
              <w:rPr>
                <w:rFonts w:asciiTheme="majorBidi" w:hAnsiTheme="majorBidi" w:cstheme="majorBidi"/>
                <w:b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ตลอดช่วงเวลาหนึ่ง</w:t>
            </w:r>
          </w:p>
        </w:tc>
        <w:tc>
          <w:tcPr>
            <w:tcW w:w="450" w:type="dxa"/>
            <w:tcBorders>
              <w:bottom w:val="single" w:sz="4" w:space="0" w:color="auto"/>
            </w:tcBorders>
            <w:shd w:val="clear" w:color="auto" w:fill="auto"/>
          </w:tcPr>
          <w:p w14:paraId="1F3FBB62" w14:textId="04BB8993" w:rsidR="00A939AE" w:rsidRPr="00D7546C" w:rsidRDefault="00FC1B5D" w:rsidP="00FC1B5D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504</w:t>
            </w:r>
          </w:p>
        </w:tc>
        <w:tc>
          <w:tcPr>
            <w:tcW w:w="270" w:type="dxa"/>
            <w:shd w:val="clear" w:color="auto" w:fill="auto"/>
          </w:tcPr>
          <w:p w14:paraId="6B046E66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  <w:shd w:val="clear" w:color="auto" w:fill="auto"/>
          </w:tcPr>
          <w:p w14:paraId="240C2A0E" w14:textId="159FE8ED" w:rsidR="00A939AE" w:rsidRPr="00D7546C" w:rsidRDefault="00FC1B5D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451</w:t>
            </w:r>
          </w:p>
        </w:tc>
        <w:tc>
          <w:tcPr>
            <w:tcW w:w="270" w:type="dxa"/>
          </w:tcPr>
          <w:p w14:paraId="01B61D40" w14:textId="77777777" w:rsidR="00A939AE" w:rsidRPr="00D7546C" w:rsidRDefault="00A939AE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428CE2A3" w14:textId="6D00C0F9" w:rsidR="00A939AE" w:rsidRPr="00D7546C" w:rsidRDefault="00FC1B5D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2,508</w:t>
            </w:r>
          </w:p>
        </w:tc>
        <w:tc>
          <w:tcPr>
            <w:tcW w:w="270" w:type="dxa"/>
          </w:tcPr>
          <w:p w14:paraId="31DF5E83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61398328" w14:textId="33B3D0E9" w:rsidR="00A939AE" w:rsidRPr="00D7546C" w:rsidRDefault="00FC1B5D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2,251</w:t>
            </w:r>
          </w:p>
        </w:tc>
        <w:tc>
          <w:tcPr>
            <w:tcW w:w="270" w:type="dxa"/>
          </w:tcPr>
          <w:p w14:paraId="76697EE1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4835666A" w14:textId="01A16441" w:rsidR="00A939AE" w:rsidRPr="00D7546C" w:rsidRDefault="00FC1B5D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288</w:t>
            </w:r>
          </w:p>
        </w:tc>
        <w:tc>
          <w:tcPr>
            <w:tcW w:w="270" w:type="dxa"/>
          </w:tcPr>
          <w:p w14:paraId="43A6C0E8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6F435A4C" w14:textId="34E7AF57" w:rsidR="00A939AE" w:rsidRPr="00D7546C" w:rsidRDefault="00FC1B5D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316</w:t>
            </w:r>
          </w:p>
        </w:tc>
        <w:tc>
          <w:tcPr>
            <w:tcW w:w="270" w:type="dxa"/>
          </w:tcPr>
          <w:p w14:paraId="05EC0388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4A503DDD" w14:textId="1634AC29" w:rsidR="00A939AE" w:rsidRPr="00D7546C" w:rsidRDefault="00FC1B5D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393</w:t>
            </w:r>
          </w:p>
        </w:tc>
        <w:tc>
          <w:tcPr>
            <w:tcW w:w="270" w:type="dxa"/>
          </w:tcPr>
          <w:p w14:paraId="03622FBD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68CE2113" w14:textId="196335D6" w:rsidR="00A939AE" w:rsidRPr="00D7546C" w:rsidRDefault="0030412B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553</w:t>
            </w:r>
          </w:p>
        </w:tc>
        <w:tc>
          <w:tcPr>
            <w:tcW w:w="270" w:type="dxa"/>
          </w:tcPr>
          <w:p w14:paraId="46D7D7AE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6179F8C3" w14:textId="719C234D" w:rsidR="00A939AE" w:rsidRPr="00D7546C" w:rsidRDefault="00FC1B5D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3,693</w:t>
            </w:r>
          </w:p>
        </w:tc>
        <w:tc>
          <w:tcPr>
            <w:tcW w:w="270" w:type="dxa"/>
          </w:tcPr>
          <w:p w14:paraId="1F4946C7" w14:textId="570EE60B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592D1662" w14:textId="65873FF7" w:rsidR="00A939AE" w:rsidRPr="00D7546C" w:rsidRDefault="0030412B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>3,571</w:t>
            </w:r>
          </w:p>
        </w:tc>
      </w:tr>
      <w:tr w:rsidR="00A939AE" w:rsidRPr="00D7546C" w14:paraId="715A977C" w14:textId="77777777" w:rsidTr="00FC1B5D">
        <w:trPr>
          <w:trHeight w:val="152"/>
        </w:trPr>
        <w:tc>
          <w:tcPr>
            <w:tcW w:w="2403" w:type="dxa"/>
          </w:tcPr>
          <w:p w14:paraId="46267D09" w14:textId="77777777" w:rsidR="00A939AE" w:rsidRPr="00D7546C" w:rsidRDefault="00A939AE">
            <w:pPr>
              <w:ind w:left="175" w:hanging="175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รวมรายได้</w:t>
            </w: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D97A420" w14:textId="2EACFCA0" w:rsidR="00A939AE" w:rsidRPr="00D7546C" w:rsidRDefault="00FC1B5D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528</w:t>
            </w:r>
          </w:p>
        </w:tc>
        <w:tc>
          <w:tcPr>
            <w:tcW w:w="270" w:type="dxa"/>
            <w:shd w:val="clear" w:color="auto" w:fill="auto"/>
          </w:tcPr>
          <w:p w14:paraId="4D804201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4C710D29" w14:textId="4A3E82EF" w:rsidR="00A939AE" w:rsidRPr="00D7546C" w:rsidRDefault="00FC1B5D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494</w:t>
            </w:r>
          </w:p>
        </w:tc>
        <w:tc>
          <w:tcPr>
            <w:tcW w:w="270" w:type="dxa"/>
          </w:tcPr>
          <w:p w14:paraId="2812ADD8" w14:textId="77777777" w:rsidR="00A939AE" w:rsidRPr="00D7546C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</w:tcPr>
          <w:p w14:paraId="6FA40A0A" w14:textId="2C00997A" w:rsidR="00A939AE" w:rsidRPr="00D7546C" w:rsidRDefault="00FC1B5D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2,849</w:t>
            </w:r>
          </w:p>
        </w:tc>
        <w:tc>
          <w:tcPr>
            <w:tcW w:w="270" w:type="dxa"/>
          </w:tcPr>
          <w:p w14:paraId="032201EB" w14:textId="77777777" w:rsidR="00A939AE" w:rsidRPr="00D7546C" w:rsidRDefault="00A939AE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4AB05795" w14:textId="450AC6BA" w:rsidR="00A939AE" w:rsidRPr="00D7546C" w:rsidRDefault="00FC1B5D" w:rsidP="0030412B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2,794</w:t>
            </w:r>
          </w:p>
        </w:tc>
        <w:tc>
          <w:tcPr>
            <w:tcW w:w="270" w:type="dxa"/>
          </w:tcPr>
          <w:p w14:paraId="6A1CC658" w14:textId="77777777" w:rsidR="00A939AE" w:rsidRPr="00D7546C" w:rsidRDefault="00A939AE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6CF21F4B" w14:textId="0CF0E05A" w:rsidR="00A939AE" w:rsidRPr="00D7546C" w:rsidRDefault="00FC1B5D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328</w:t>
            </w:r>
          </w:p>
        </w:tc>
        <w:tc>
          <w:tcPr>
            <w:tcW w:w="270" w:type="dxa"/>
          </w:tcPr>
          <w:p w14:paraId="1FA76DB8" w14:textId="77777777" w:rsidR="00A939AE" w:rsidRPr="00D7546C" w:rsidRDefault="00A939AE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7528EDDA" w14:textId="5161E62A" w:rsidR="00A939AE" w:rsidRPr="00D7546C" w:rsidRDefault="00FC1B5D" w:rsidP="0030412B">
            <w:pPr>
              <w:pStyle w:val="acctfourfigures"/>
              <w:tabs>
                <w:tab w:val="clear" w:pos="765"/>
              </w:tabs>
              <w:spacing w:line="240" w:lineRule="auto"/>
              <w:ind w:left="-118" w:right="-382" w:hanging="12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330</w:t>
            </w:r>
          </w:p>
        </w:tc>
        <w:tc>
          <w:tcPr>
            <w:tcW w:w="270" w:type="dxa"/>
          </w:tcPr>
          <w:p w14:paraId="3E39C55F" w14:textId="77777777" w:rsidR="00A939AE" w:rsidRPr="00D7546C" w:rsidRDefault="00A939AE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4955AD0C" w14:textId="70EA6677" w:rsidR="00A939AE" w:rsidRPr="00D7546C" w:rsidRDefault="00FC1B5D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447</w:t>
            </w:r>
          </w:p>
        </w:tc>
        <w:tc>
          <w:tcPr>
            <w:tcW w:w="270" w:type="dxa"/>
          </w:tcPr>
          <w:p w14:paraId="76DC6F89" w14:textId="77777777" w:rsidR="00A939AE" w:rsidRPr="00D7546C" w:rsidRDefault="00A939AE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01AFD43C" w14:textId="57A7DBB1" w:rsidR="00A939AE" w:rsidRPr="00D7546C" w:rsidRDefault="0030412B" w:rsidP="0030412B">
            <w:pPr>
              <w:pStyle w:val="acctfourfigures"/>
              <w:tabs>
                <w:tab w:val="clear" w:pos="765"/>
              </w:tabs>
              <w:spacing w:line="240" w:lineRule="auto"/>
              <w:ind w:left="-118" w:right="-382" w:hanging="12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583</w:t>
            </w:r>
          </w:p>
        </w:tc>
        <w:tc>
          <w:tcPr>
            <w:tcW w:w="270" w:type="dxa"/>
          </w:tcPr>
          <w:p w14:paraId="516D9FD8" w14:textId="77777777" w:rsidR="00A939AE" w:rsidRPr="00D7546C" w:rsidRDefault="00A939AE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</w:tcPr>
          <w:p w14:paraId="7599F517" w14:textId="19E597EA" w:rsidR="00A939AE" w:rsidRPr="00D7546C" w:rsidRDefault="00FC1B5D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4,152</w:t>
            </w:r>
          </w:p>
        </w:tc>
        <w:tc>
          <w:tcPr>
            <w:tcW w:w="270" w:type="dxa"/>
          </w:tcPr>
          <w:p w14:paraId="2E5C591C" w14:textId="77777777" w:rsidR="00A939AE" w:rsidRPr="00D7546C" w:rsidRDefault="00A939AE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27D3546D" w14:textId="3F4EE7A7" w:rsidR="00A939AE" w:rsidRPr="00D7546C" w:rsidRDefault="0030412B" w:rsidP="0030412B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4,201</w:t>
            </w:r>
          </w:p>
        </w:tc>
      </w:tr>
    </w:tbl>
    <w:p w14:paraId="798D0C8E" w14:textId="77777777" w:rsidR="00E612B9" w:rsidRPr="00D7546C" w:rsidRDefault="00E612B9" w:rsidP="00E612B9">
      <w:pPr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0298A200" w14:textId="6E24762E" w:rsidR="00A939AE" w:rsidRPr="00D7546C" w:rsidRDefault="00E612B9" w:rsidP="00E612B9">
      <w:pPr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D7546C">
        <w:rPr>
          <w:rFonts w:asciiTheme="majorBidi" w:hAnsiTheme="majorBidi" w:cstheme="majorBidi" w:hint="cs"/>
          <w:sz w:val="28"/>
          <w:szCs w:val="28"/>
          <w:cs/>
        </w:rPr>
        <w:t>บริษัทดำเนินธุรกิจหลักในประเทศเท่านั้น ไม่มีรายได้จากต่างประเทศที่มีสาระสำคัญ</w:t>
      </w:r>
    </w:p>
    <w:p w14:paraId="52BF6D0B" w14:textId="77777777" w:rsidR="00E612B9" w:rsidRPr="00D7546C" w:rsidRDefault="00E612B9" w:rsidP="00A939AE">
      <w:pPr>
        <w:tabs>
          <w:tab w:val="clear" w:pos="907"/>
          <w:tab w:val="left" w:pos="630"/>
        </w:tabs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1C77275C" w14:textId="0020BA53" w:rsidR="008514A1" w:rsidRPr="00D7546C" w:rsidRDefault="008514A1" w:rsidP="008514A1">
      <w:pPr>
        <w:pStyle w:val="ListParagraph"/>
        <w:numPr>
          <w:ilvl w:val="0"/>
          <w:numId w:val="15"/>
        </w:numPr>
        <w:tabs>
          <w:tab w:val="clear" w:pos="907"/>
          <w:tab w:val="left" w:pos="630"/>
        </w:tabs>
        <w:spacing w:line="240" w:lineRule="auto"/>
        <w:ind w:left="990" w:hanging="99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 xml:space="preserve">การกระทบยอดรายได้และกำไรหรือขาดทุน ที่มีสาระสำคัญของส่วนงานที่รายงาน </w:t>
      </w:r>
    </w:p>
    <w:p w14:paraId="7B26242E" w14:textId="77777777" w:rsidR="008514A1" w:rsidRPr="00D7546C" w:rsidRDefault="008514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lang w:val="th-TH"/>
        </w:rPr>
      </w:pPr>
    </w:p>
    <w:tbl>
      <w:tblPr>
        <w:tblStyle w:val="TableGrid"/>
        <w:tblW w:w="9215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43"/>
        <w:gridCol w:w="1710"/>
        <w:gridCol w:w="270"/>
        <w:gridCol w:w="1592"/>
      </w:tblGrid>
      <w:tr w:rsidR="008514A1" w:rsidRPr="00D7546C" w14:paraId="1897589D" w14:textId="77777777" w:rsidTr="00A202E1">
        <w:trPr>
          <w:trHeight w:val="152"/>
        </w:trPr>
        <w:tc>
          <w:tcPr>
            <w:tcW w:w="5643" w:type="dxa"/>
          </w:tcPr>
          <w:p w14:paraId="0616F5D4" w14:textId="77777777" w:rsidR="008514A1" w:rsidRPr="00D7546C" w:rsidRDefault="008514A1" w:rsidP="00A202E1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color w:val="0000FF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การกระทบยอดกำไรหรือขาดทุนของส่วนงานที่รายงาน</w:t>
            </w:r>
            <w:r w:rsidRPr="00D7546C"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  <w:cs/>
                <w:lang w:val="th-TH" w:bidi="th-TH"/>
              </w:rPr>
              <w:t xml:space="preserve"> </w:t>
            </w:r>
          </w:p>
        </w:tc>
        <w:tc>
          <w:tcPr>
            <w:tcW w:w="3572" w:type="dxa"/>
            <w:gridSpan w:val="3"/>
          </w:tcPr>
          <w:p w14:paraId="39E17020" w14:textId="77777777" w:rsidR="008514A1" w:rsidRPr="00D7546C" w:rsidRDefault="008514A1" w:rsidP="00A202E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  <w:r w:rsidRPr="00D7546C">
              <w:rPr>
                <w:rFonts w:asciiTheme="majorBidi" w:hAnsiTheme="majorBidi" w:cstheme="majorBidi"/>
                <w:b/>
                <w:sz w:val="28"/>
                <w:szCs w:val="28"/>
              </w:rPr>
              <w:t xml:space="preserve"> </w:t>
            </w:r>
          </w:p>
        </w:tc>
      </w:tr>
      <w:tr w:rsidR="008514A1" w:rsidRPr="00D7546C" w14:paraId="749BAE64" w14:textId="77777777" w:rsidTr="00A202E1">
        <w:trPr>
          <w:trHeight w:val="152"/>
        </w:trPr>
        <w:tc>
          <w:tcPr>
            <w:tcW w:w="5643" w:type="dxa"/>
          </w:tcPr>
          <w:p w14:paraId="012F427A" w14:textId="77777777" w:rsidR="008514A1" w:rsidRPr="00D7546C" w:rsidRDefault="008514A1" w:rsidP="00A202E1">
            <w:pPr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สำหรับงวดสามเดือนสิ้นสุดวันที่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31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มีนาคม</w:t>
            </w:r>
          </w:p>
        </w:tc>
        <w:tc>
          <w:tcPr>
            <w:tcW w:w="1710" w:type="dxa"/>
          </w:tcPr>
          <w:p w14:paraId="0D15E1B8" w14:textId="07C4B928" w:rsidR="008514A1" w:rsidRPr="00D7546C" w:rsidRDefault="008514A1" w:rsidP="00A202E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rtl/>
              </w:rPr>
              <w:t>256</w:t>
            </w:r>
            <w:r w:rsidR="00574ED5" w:rsidRPr="00D7546C">
              <w:rPr>
                <w:rFonts w:asciiTheme="majorBidi" w:hAnsiTheme="majorBidi" w:cstheme="majorBidi"/>
                <w:sz w:val="28"/>
                <w:szCs w:val="28"/>
                <w:lang w:val="en-US"/>
              </w:rPr>
              <w:t>8</w:t>
            </w:r>
          </w:p>
        </w:tc>
        <w:tc>
          <w:tcPr>
            <w:tcW w:w="270" w:type="dxa"/>
          </w:tcPr>
          <w:p w14:paraId="1B810772" w14:textId="77777777" w:rsidR="008514A1" w:rsidRPr="00D7546C" w:rsidRDefault="008514A1" w:rsidP="00A202E1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92" w:type="dxa"/>
          </w:tcPr>
          <w:p w14:paraId="400756DA" w14:textId="1661D17A" w:rsidR="008514A1" w:rsidRPr="00D7546C" w:rsidRDefault="008514A1" w:rsidP="00A202E1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  <w:t>256</w:t>
            </w:r>
            <w:r w:rsidR="00574ED5" w:rsidRPr="00D7546C">
              <w:rPr>
                <w:rFonts w:asciiTheme="majorBidi" w:hAnsiTheme="majorBidi" w:cstheme="majorBidi"/>
                <w:sz w:val="28"/>
                <w:szCs w:val="28"/>
              </w:rPr>
              <w:t>7</w:t>
            </w:r>
          </w:p>
        </w:tc>
      </w:tr>
      <w:tr w:rsidR="008514A1" w:rsidRPr="00D7546C" w14:paraId="763E8DF7" w14:textId="77777777" w:rsidTr="00A202E1">
        <w:trPr>
          <w:trHeight w:val="152"/>
        </w:trPr>
        <w:tc>
          <w:tcPr>
            <w:tcW w:w="5643" w:type="dxa"/>
          </w:tcPr>
          <w:p w14:paraId="137E1589" w14:textId="77777777" w:rsidR="008514A1" w:rsidRPr="00D7546C" w:rsidRDefault="008514A1" w:rsidP="00A202E1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3572" w:type="dxa"/>
            <w:gridSpan w:val="3"/>
          </w:tcPr>
          <w:p w14:paraId="670CEF20" w14:textId="77777777" w:rsidR="008514A1" w:rsidRPr="00D7546C" w:rsidRDefault="008514A1" w:rsidP="00A202E1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พันบาท</w:t>
            </w: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</w:tr>
      <w:tr w:rsidR="00574ED5" w:rsidRPr="00D7546C" w14:paraId="7B7C3185" w14:textId="77777777" w:rsidTr="00A202E1">
        <w:trPr>
          <w:trHeight w:val="152"/>
        </w:trPr>
        <w:tc>
          <w:tcPr>
            <w:tcW w:w="5643" w:type="dxa"/>
          </w:tcPr>
          <w:p w14:paraId="58D939C9" w14:textId="77777777" w:rsidR="00574ED5" w:rsidRPr="00D7546C" w:rsidRDefault="00574ED5" w:rsidP="00574ED5">
            <w:pPr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ส่วนงานที่รายงาน</w:t>
            </w:r>
          </w:p>
        </w:tc>
        <w:tc>
          <w:tcPr>
            <w:tcW w:w="1710" w:type="dxa"/>
          </w:tcPr>
          <w:p w14:paraId="208AB401" w14:textId="5C9092C1" w:rsidR="00574ED5" w:rsidRPr="00D7546C" w:rsidRDefault="0030412B" w:rsidP="00574ED5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91</w:t>
            </w:r>
            <w:r w:rsidR="00024091"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3</w:t>
            </w:r>
            <w:r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</w:t>
            </w:r>
            <w:r w:rsidR="00024091"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182</w:t>
            </w:r>
          </w:p>
        </w:tc>
        <w:tc>
          <w:tcPr>
            <w:tcW w:w="270" w:type="dxa"/>
          </w:tcPr>
          <w:p w14:paraId="042857FE" w14:textId="77777777" w:rsidR="00574ED5" w:rsidRPr="00D7546C" w:rsidRDefault="00574ED5" w:rsidP="00574ED5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1AC465A5" w14:textId="30DC99E8" w:rsidR="00574ED5" w:rsidRPr="00D7546C" w:rsidRDefault="00574ED5" w:rsidP="00574ED5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798,651</w:t>
            </w:r>
          </w:p>
        </w:tc>
      </w:tr>
      <w:tr w:rsidR="00574ED5" w:rsidRPr="00D7546C" w14:paraId="4E7DA768" w14:textId="77777777" w:rsidTr="00A202E1">
        <w:trPr>
          <w:trHeight w:val="152"/>
        </w:trPr>
        <w:tc>
          <w:tcPr>
            <w:tcW w:w="5643" w:type="dxa"/>
          </w:tcPr>
          <w:p w14:paraId="6684BF90" w14:textId="77777777" w:rsidR="00574ED5" w:rsidRPr="00D7546C" w:rsidRDefault="00574ED5" w:rsidP="00574ED5">
            <w:pPr>
              <w:ind w:left="175" w:hanging="175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จำนวนที่ไม่ได้ปันส่วน</w:t>
            </w:r>
          </w:p>
        </w:tc>
        <w:tc>
          <w:tcPr>
            <w:tcW w:w="1710" w:type="dxa"/>
          </w:tcPr>
          <w:p w14:paraId="0DB5E815" w14:textId="5A80B36A" w:rsidR="00574ED5" w:rsidRPr="00D7546C" w:rsidRDefault="00574ED5" w:rsidP="00574ED5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16952F45" w14:textId="77777777" w:rsidR="00574ED5" w:rsidRPr="00D7546C" w:rsidRDefault="00574ED5" w:rsidP="00574ED5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74432209" w14:textId="77777777" w:rsidR="00574ED5" w:rsidRPr="00D7546C" w:rsidRDefault="00574ED5" w:rsidP="00574ED5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</w:p>
        </w:tc>
      </w:tr>
      <w:tr w:rsidR="00574ED5" w:rsidRPr="00D7546C" w14:paraId="11B792D4" w14:textId="77777777" w:rsidTr="00A202E1">
        <w:trPr>
          <w:trHeight w:val="152"/>
        </w:trPr>
        <w:tc>
          <w:tcPr>
            <w:tcW w:w="5643" w:type="dxa"/>
          </w:tcPr>
          <w:p w14:paraId="458C2F9A" w14:textId="71E77139" w:rsidR="00574ED5" w:rsidRPr="00D7546C" w:rsidRDefault="00501F72" w:rsidP="00574ED5">
            <w:pPr>
              <w:ind w:left="160" w:hanging="160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="00574ED5"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- </w:t>
            </w:r>
            <w:r w:rsidR="00574ED5"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1710" w:type="dxa"/>
            <w:vAlign w:val="bottom"/>
          </w:tcPr>
          <w:p w14:paraId="2E0AF339" w14:textId="657C579F" w:rsidR="00574ED5" w:rsidRPr="00D7546C" w:rsidRDefault="0096382B" w:rsidP="00574ED5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57</w:t>
            </w:r>
            <w:r w:rsidR="00501F72"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</w:t>
            </w:r>
            <w:r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654</w:t>
            </w:r>
          </w:p>
        </w:tc>
        <w:tc>
          <w:tcPr>
            <w:tcW w:w="270" w:type="dxa"/>
          </w:tcPr>
          <w:p w14:paraId="7521A819" w14:textId="77777777" w:rsidR="00574ED5" w:rsidRPr="00D7546C" w:rsidRDefault="00574ED5" w:rsidP="00574ED5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  <w:vAlign w:val="bottom"/>
          </w:tcPr>
          <w:p w14:paraId="273AB17B" w14:textId="6ED2943B" w:rsidR="00574ED5" w:rsidRPr="00D7546C" w:rsidRDefault="00574ED5" w:rsidP="00574ED5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36,033</w:t>
            </w:r>
          </w:p>
        </w:tc>
      </w:tr>
      <w:tr w:rsidR="00574ED5" w:rsidRPr="00D7546C" w14:paraId="0ED2616E" w14:textId="77777777" w:rsidTr="00A202E1">
        <w:trPr>
          <w:trHeight w:val="152"/>
        </w:trPr>
        <w:tc>
          <w:tcPr>
            <w:tcW w:w="5643" w:type="dxa"/>
          </w:tcPr>
          <w:p w14:paraId="4A888C02" w14:textId="1A16404B" w:rsidR="00574ED5" w:rsidRPr="00D7546C" w:rsidRDefault="00501F72" w:rsidP="00574ED5">
            <w:pPr>
              <w:ind w:left="160" w:hanging="160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="00574ED5"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- </w:t>
            </w:r>
            <w:r w:rsidR="00574ED5"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ค่าใช้จ่ายดำเนินงานอื่น</w:t>
            </w:r>
          </w:p>
        </w:tc>
        <w:tc>
          <w:tcPr>
            <w:tcW w:w="1710" w:type="dxa"/>
          </w:tcPr>
          <w:p w14:paraId="736FFD05" w14:textId="770185DA" w:rsidR="00574ED5" w:rsidRPr="00D7546C" w:rsidRDefault="0030412B" w:rsidP="00574ED5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71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(</w:t>
            </w:r>
            <w:r w:rsidR="00FC31C4"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6</w:t>
            </w:r>
            <w:r w:rsidR="0096382B"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88</w:t>
            </w:r>
            <w:r w:rsidR="00501F72"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</w:t>
            </w:r>
            <w:r w:rsidR="0096382B"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014</w:t>
            </w:r>
            <w:r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)</w:t>
            </w:r>
          </w:p>
        </w:tc>
        <w:tc>
          <w:tcPr>
            <w:tcW w:w="270" w:type="dxa"/>
          </w:tcPr>
          <w:p w14:paraId="2A4A8FEB" w14:textId="77777777" w:rsidR="00574ED5" w:rsidRPr="00D7546C" w:rsidRDefault="00574ED5" w:rsidP="00574ED5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098001D1" w14:textId="1633F26A" w:rsidR="00574ED5" w:rsidRPr="00D7546C" w:rsidRDefault="00574ED5" w:rsidP="00574ED5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71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D7546C">
              <w:rPr>
                <w:rFonts w:asciiTheme="majorBidi" w:hAnsiTheme="majorBidi" w:cstheme="majorBidi" w:hint="cs"/>
                <w:color w:val="000000" w:themeColor="text1"/>
                <w:sz w:val="28"/>
                <w:szCs w:val="28"/>
                <w:cs/>
              </w:rPr>
              <w:t>(655,116)</w:t>
            </w:r>
          </w:p>
        </w:tc>
      </w:tr>
      <w:tr w:rsidR="00574ED5" w:rsidRPr="00D7546C" w14:paraId="72354C93" w14:textId="77777777" w:rsidTr="00A202E1">
        <w:trPr>
          <w:trHeight w:val="152"/>
        </w:trPr>
        <w:tc>
          <w:tcPr>
            <w:tcW w:w="5643" w:type="dxa"/>
          </w:tcPr>
          <w:p w14:paraId="37F07CC6" w14:textId="5EA28F5F" w:rsidR="00574ED5" w:rsidRPr="00D7546C" w:rsidRDefault="00501F72" w:rsidP="00574ED5">
            <w:pPr>
              <w:ind w:left="160" w:hanging="160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="00574ED5"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- </w:t>
            </w:r>
            <w:r w:rsidR="00574ED5"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ส่วนแบ่งกำไรของการร่วมค้าและบริษัทร่วมที่ใช้วิธีส่วนได้เสีย</w:t>
            </w:r>
            <w:r w:rsidR="00574ED5"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="00574ED5" w:rsidRPr="00D7546C">
              <w:rPr>
                <w:rFonts w:asciiTheme="majorBidi" w:hAnsiTheme="majorBidi" w:cstheme="majorBidi"/>
                <w:sz w:val="28"/>
                <w:szCs w:val="28"/>
              </w:rPr>
              <w:br/>
            </w:r>
            <w:r w:rsidRPr="00D7546C">
              <w:rPr>
                <w:rFonts w:asciiTheme="majorBidi" w:hAnsiTheme="majorBidi" w:cstheme="majorBidi"/>
                <w:sz w:val="28"/>
                <w:szCs w:val="28"/>
              </w:rPr>
              <w:t xml:space="preserve">      </w:t>
            </w:r>
            <w:r w:rsidR="00574ED5" w:rsidRPr="00D7546C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574ED5"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สุทธิจากภาษี</w:t>
            </w:r>
            <w:r w:rsidR="00574ED5" w:rsidRPr="00D7546C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1FEF7A2B" w14:textId="2DA17A66" w:rsidR="00574ED5" w:rsidRPr="00D7546C" w:rsidRDefault="00FC31C4" w:rsidP="00574ED5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</w:t>
            </w:r>
            <w:r w:rsidR="00024091"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70</w:t>
            </w:r>
            <w:r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</w:t>
            </w:r>
            <w:r w:rsidR="00024091"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401</w:t>
            </w:r>
          </w:p>
        </w:tc>
        <w:tc>
          <w:tcPr>
            <w:tcW w:w="270" w:type="dxa"/>
          </w:tcPr>
          <w:p w14:paraId="412E8CFA" w14:textId="77777777" w:rsidR="00574ED5" w:rsidRPr="00D7546C" w:rsidRDefault="00574ED5" w:rsidP="00574ED5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  <w:tcBorders>
              <w:bottom w:val="single" w:sz="4" w:space="0" w:color="auto"/>
            </w:tcBorders>
            <w:vAlign w:val="bottom"/>
          </w:tcPr>
          <w:p w14:paraId="31E325FE" w14:textId="0D72A6B1" w:rsidR="00574ED5" w:rsidRPr="00D7546C" w:rsidRDefault="00574ED5" w:rsidP="00574ED5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D7546C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40,894</w:t>
            </w:r>
          </w:p>
        </w:tc>
      </w:tr>
      <w:tr w:rsidR="00574ED5" w:rsidRPr="00D7546C" w14:paraId="38545F4D" w14:textId="77777777" w:rsidTr="00A202E1">
        <w:trPr>
          <w:trHeight w:val="152"/>
        </w:trPr>
        <w:tc>
          <w:tcPr>
            <w:tcW w:w="5643" w:type="dxa"/>
          </w:tcPr>
          <w:p w14:paraId="01C7924D" w14:textId="77777777" w:rsidR="00574ED5" w:rsidRPr="00D7546C" w:rsidRDefault="00574ED5" w:rsidP="00574ED5">
            <w:pPr>
              <w:ind w:left="175" w:hanging="175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กำไรก่อนภาษีเงินได้</w:t>
            </w: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</w:tcPr>
          <w:p w14:paraId="604440DA" w14:textId="779D9907" w:rsidR="00574ED5" w:rsidRPr="00D7546C" w:rsidRDefault="00FC31C4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25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45</w:t>
            </w:r>
            <w:r w:rsidR="00024091"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3</w:t>
            </w:r>
            <w:r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,</w:t>
            </w:r>
            <w:r w:rsidR="00024091"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223</w:t>
            </w:r>
          </w:p>
        </w:tc>
        <w:tc>
          <w:tcPr>
            <w:tcW w:w="270" w:type="dxa"/>
          </w:tcPr>
          <w:p w14:paraId="3578E3D5" w14:textId="77777777" w:rsidR="00574ED5" w:rsidRPr="00D7546C" w:rsidRDefault="00574ED5" w:rsidP="00574ED5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  <w:tcBorders>
              <w:top w:val="single" w:sz="4" w:space="0" w:color="auto"/>
              <w:bottom w:val="double" w:sz="4" w:space="0" w:color="auto"/>
            </w:tcBorders>
          </w:tcPr>
          <w:p w14:paraId="79C93DCA" w14:textId="578F992E" w:rsidR="00574ED5" w:rsidRPr="00D7546C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tLeast"/>
              <w:ind w:right="145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220,462</w:t>
            </w:r>
          </w:p>
        </w:tc>
      </w:tr>
    </w:tbl>
    <w:p w14:paraId="44B2453C" w14:textId="77777777" w:rsidR="008514A1" w:rsidRPr="00D7546C" w:rsidRDefault="008514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5AB1320D" w14:textId="56326FBA" w:rsidR="00783963" w:rsidRPr="00D7546C" w:rsidRDefault="00202B12" w:rsidP="00EB371C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D7546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เครื่องมือทางการเงิน</w:t>
      </w:r>
    </w:p>
    <w:p w14:paraId="5ADA0459" w14:textId="77777777" w:rsidR="0055565A" w:rsidRPr="00D7546C" w:rsidRDefault="0055565A" w:rsidP="00717CE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shd w:val="clear" w:color="auto" w:fill="D9D9D9"/>
          <w:cs/>
        </w:rPr>
      </w:pPr>
    </w:p>
    <w:p w14:paraId="78E5AC2F" w14:textId="78479B8D" w:rsidR="003D2F72" w:rsidRPr="00D7546C" w:rsidRDefault="003D2F72" w:rsidP="009777AF">
      <w:pPr>
        <w:pStyle w:val="block"/>
        <w:spacing w:after="0" w:line="240" w:lineRule="auto"/>
        <w:ind w:right="-7"/>
        <w:jc w:val="both"/>
        <w:rPr>
          <w:rFonts w:asciiTheme="majorBidi" w:hAnsiTheme="majorBidi" w:cstheme="majorBidi"/>
          <w:sz w:val="28"/>
          <w:szCs w:val="28"/>
          <w:cs/>
          <w:lang w:val="en-US" w:bidi="th-TH"/>
        </w:rPr>
      </w:pPr>
      <w:r w:rsidRPr="00D7546C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มูลค่าตามบัญชีและมูลค่ายุติธรรม</w:t>
      </w:r>
    </w:p>
    <w:p w14:paraId="7D48E69E" w14:textId="77777777" w:rsidR="00E26F21" w:rsidRPr="00D7546C" w:rsidRDefault="00E26F21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75FD1964" w14:textId="59C4352D" w:rsidR="00373DBC" w:rsidRPr="00D7546C" w:rsidRDefault="00373DBC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D7546C">
        <w:rPr>
          <w:rFonts w:asciiTheme="majorBidi" w:hAnsiTheme="majorBidi" w:cstheme="majorBidi"/>
          <w:sz w:val="28"/>
          <w:szCs w:val="28"/>
          <w:cs/>
          <w:lang w:bidi="th-TH"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 รวมถึงลำดับชั้นมูลค่ายุติธรรม</w:t>
      </w:r>
      <w:r w:rsidR="00E612B9" w:rsidRPr="00D7546C">
        <w:rPr>
          <w:rFonts w:asciiTheme="majorBidi" w:hAnsiTheme="majorBidi" w:cstheme="majorBidi" w:hint="cs"/>
          <w:sz w:val="28"/>
          <w:szCs w:val="28"/>
          <w:cs/>
          <w:lang w:bidi="th-TH"/>
        </w:rPr>
        <w:t>สำหรับเครื่องมือทางการเงินที่วัดมูลค่าด้วยมูลค่ายุติธรรม</w:t>
      </w:r>
      <w:r w:rsidRPr="00D7546C">
        <w:rPr>
          <w:rFonts w:asciiTheme="majorBidi" w:hAnsiTheme="majorBidi" w:cstheme="majorBidi"/>
          <w:sz w:val="28"/>
          <w:szCs w:val="28"/>
          <w:cs/>
          <w:lang w:bidi="th-TH"/>
        </w:rPr>
        <w:t xml:space="preserve"> แต่ไม่รวมถึงการแสดงข้อมูลมูลค่ายุติธรรมสำหรับสินทรัพย์ทางการเงินและหนี้สินทางการเงินที่</w:t>
      </w:r>
      <w:r w:rsidR="00E26F21" w:rsidRPr="00D7546C">
        <w:rPr>
          <w:rFonts w:asciiTheme="majorBidi" w:hAnsiTheme="majorBidi" w:cstheme="majorBidi"/>
          <w:sz w:val="28"/>
          <w:szCs w:val="28"/>
          <w:cs/>
          <w:lang w:bidi="th-TH"/>
        </w:rPr>
        <w:t>วัดมูลค่าด้วยราคาทุนตัดจำหน่าย</w:t>
      </w:r>
      <w:r w:rsidRPr="00D7546C">
        <w:rPr>
          <w:rFonts w:asciiTheme="majorBidi" w:hAnsiTheme="majorBidi" w:cstheme="majorBidi"/>
          <w:sz w:val="28"/>
          <w:szCs w:val="28"/>
          <w:cs/>
          <w:lang w:bidi="th-TH"/>
        </w:rPr>
        <w:t xml:space="preserve">หากมูลค่าตามบัญชีใกล้เคียงกับมูลค่ายุติธรรมอย่างสมเหตุสมผล </w:t>
      </w:r>
    </w:p>
    <w:p w14:paraId="6AC67F4A" w14:textId="5C0E35E3" w:rsidR="00482C33" w:rsidRPr="00D7546C" w:rsidRDefault="00482C33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283636FC" w14:textId="77777777" w:rsidR="00482C33" w:rsidRPr="00D7546C" w:rsidRDefault="00482C33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11CF1E14" w14:textId="3EC5240D" w:rsidR="00703CBE" w:rsidRPr="00D7546C" w:rsidRDefault="00703CBE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cs/>
          <w:lang w:bidi="th-TH"/>
        </w:rPr>
        <w:sectPr w:rsidR="00703CBE" w:rsidRPr="00D7546C" w:rsidSect="00EA2FBC">
          <w:headerReference w:type="default" r:id="rId27"/>
          <w:footerReference w:type="default" r:id="rId28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4855B0" w:rsidRPr="00D7546C" w14:paraId="7F869402" w14:textId="77777777" w:rsidTr="0049793C">
        <w:trPr>
          <w:trHeight w:val="261"/>
          <w:tblHeader/>
        </w:trPr>
        <w:tc>
          <w:tcPr>
            <w:tcW w:w="3240" w:type="dxa"/>
            <w:vAlign w:val="bottom"/>
          </w:tcPr>
          <w:p w14:paraId="5518E58A" w14:textId="77777777" w:rsidR="0049793C" w:rsidRPr="00D7546C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72ACA5B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7FA1DC1F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452439" w:rsidRPr="00D7546C" w14:paraId="04C38C66" w14:textId="77777777" w:rsidTr="0049793C">
        <w:trPr>
          <w:trHeight w:val="261"/>
          <w:tblHeader/>
        </w:trPr>
        <w:tc>
          <w:tcPr>
            <w:tcW w:w="3240" w:type="dxa"/>
            <w:vAlign w:val="bottom"/>
          </w:tcPr>
          <w:p w14:paraId="68E90F94" w14:textId="77777777" w:rsidR="0049793C" w:rsidRPr="00D7546C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0078E89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4CF3FB94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4707467D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7D280E8F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057618" w:rsidRPr="00D7546C" w14:paraId="280D344D" w14:textId="77777777" w:rsidTr="0049793C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5CEDCFB0" w14:textId="77777777" w:rsidR="0049793C" w:rsidRPr="00D7546C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  <w:hideMark/>
          </w:tcPr>
          <w:p w14:paraId="2A457A57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4673288F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4AE7BE54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377D8830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65DE73F3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22131B4E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520B33A3" w14:textId="77777777" w:rsidR="0049793C" w:rsidRPr="00D7546C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12C8C5D1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3B598EFC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75CF2BE4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27D3BB92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00CF9FB1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382E0000" w14:textId="77777777" w:rsidR="0049793C" w:rsidRPr="00D7546C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57C2CA67" w14:textId="77777777" w:rsidR="0049793C" w:rsidRPr="00D7546C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66DBC4E1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181CE86C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49793C" w:rsidRPr="00D7546C" w14:paraId="316F1684" w14:textId="77777777" w:rsidTr="0049793C">
        <w:trPr>
          <w:trHeight w:val="261"/>
        </w:trPr>
        <w:tc>
          <w:tcPr>
            <w:tcW w:w="3240" w:type="dxa"/>
          </w:tcPr>
          <w:p w14:paraId="1D9C493D" w14:textId="77777777" w:rsidR="0049793C" w:rsidRPr="00D7546C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0FB265C8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49F75B1C" w14:textId="77777777" w:rsidR="0049793C" w:rsidRPr="00D7546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49793C" w:rsidRPr="00D7546C" w14:paraId="4C151702" w14:textId="77777777" w:rsidTr="0049793C">
        <w:trPr>
          <w:trHeight w:val="261"/>
        </w:trPr>
        <w:tc>
          <w:tcPr>
            <w:tcW w:w="3240" w:type="dxa"/>
          </w:tcPr>
          <w:p w14:paraId="0DBF9B86" w14:textId="4E10B711" w:rsidR="0049793C" w:rsidRPr="00D7546C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มีนาคม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 w:rsidR="00ED00C6"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8</w:t>
            </w:r>
          </w:p>
        </w:tc>
        <w:tc>
          <w:tcPr>
            <w:tcW w:w="720" w:type="dxa"/>
          </w:tcPr>
          <w:p w14:paraId="0ABE27CB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3C094E7E" w14:textId="77777777" w:rsidR="0049793C" w:rsidRPr="00D7546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49793C" w:rsidRPr="00D7546C" w14:paraId="4B14389D" w14:textId="77777777" w:rsidTr="0049793C">
        <w:trPr>
          <w:trHeight w:val="261"/>
        </w:trPr>
        <w:tc>
          <w:tcPr>
            <w:tcW w:w="3240" w:type="dxa"/>
            <w:hideMark/>
          </w:tcPr>
          <w:p w14:paraId="60207C65" w14:textId="77777777" w:rsidR="0049793C" w:rsidRPr="00D7546C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59511245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636CA45" w14:textId="77777777" w:rsidR="0049793C" w:rsidRPr="00D7546C" w:rsidRDefault="0049793C" w:rsidP="00A202E1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EFA6D71" w14:textId="77777777" w:rsidR="0049793C" w:rsidRPr="00D7546C" w:rsidRDefault="0049793C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845609D" w14:textId="77777777" w:rsidR="0049793C" w:rsidRPr="00D7546C" w:rsidRDefault="0049793C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8985BB4" w14:textId="77777777" w:rsidR="0049793C" w:rsidRPr="00D7546C" w:rsidRDefault="0049793C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802B4D3" w14:textId="77777777" w:rsidR="0049793C" w:rsidRPr="00D7546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ADFD17B" w14:textId="77777777" w:rsidR="0049793C" w:rsidRPr="00D7546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7741275" w14:textId="77777777" w:rsidR="0049793C" w:rsidRPr="00D7546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AF4E3E0" w14:textId="77777777" w:rsidR="0049793C" w:rsidRPr="00D7546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FD6EC41" w14:textId="77777777" w:rsidR="0049793C" w:rsidRPr="00D7546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</w:tcPr>
          <w:p w14:paraId="63325852" w14:textId="77777777" w:rsidR="0049793C" w:rsidRPr="00D7546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D733269" w14:textId="77777777" w:rsidR="0049793C" w:rsidRPr="00D7546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76199D8" w14:textId="77777777" w:rsidR="0049793C" w:rsidRPr="00D7546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657DA0C" w14:textId="77777777" w:rsidR="0049793C" w:rsidRPr="00D7546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354CB64" w14:textId="77777777" w:rsidR="0049793C" w:rsidRPr="00D7546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70B6451" w14:textId="77777777" w:rsidR="0049793C" w:rsidRPr="00D7546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4C1BA6" w:rsidRPr="00D7546C" w14:paraId="3552513C" w14:textId="77777777" w:rsidTr="03994981">
        <w:trPr>
          <w:trHeight w:val="300"/>
        </w:trPr>
        <w:tc>
          <w:tcPr>
            <w:tcW w:w="3240" w:type="dxa"/>
          </w:tcPr>
          <w:p w14:paraId="27A5B22D" w14:textId="777DC231" w:rsidR="004C1BA6" w:rsidRPr="00D7546C" w:rsidRDefault="004C1BA6" w:rsidP="004C1BA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1AB13AB2" w14:textId="77777777" w:rsidR="004C1BA6" w:rsidRPr="00D7546C" w:rsidRDefault="004C1BA6" w:rsidP="004C1BA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C258A0B" w14:textId="4D2B82B9" w:rsidR="004C1BA6" w:rsidRPr="00D7546C" w:rsidRDefault="004C1BA6" w:rsidP="004C1BA6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72D977E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B19B242" w14:textId="13AD8665" w:rsidR="004C1BA6" w:rsidRPr="00D7546C" w:rsidRDefault="004C1BA6" w:rsidP="004C1BA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3D886FD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4BF58CD" w14:textId="15FEB9DF" w:rsidR="004C1BA6" w:rsidRPr="00D7546C" w:rsidRDefault="004C1BA6" w:rsidP="00DE5549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63,000</w:t>
            </w:r>
          </w:p>
        </w:tc>
        <w:tc>
          <w:tcPr>
            <w:tcW w:w="270" w:type="dxa"/>
          </w:tcPr>
          <w:p w14:paraId="5BBE6F7C" w14:textId="77777777" w:rsidR="004C1BA6" w:rsidRPr="00D7546C" w:rsidRDefault="004C1BA6" w:rsidP="004C1BA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3C7DF09" w14:textId="14A90EBC" w:rsidR="004C1BA6" w:rsidRPr="00D7546C" w:rsidRDefault="00FA65A4" w:rsidP="004C1BA6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63,000</w:t>
            </w:r>
          </w:p>
        </w:tc>
        <w:tc>
          <w:tcPr>
            <w:tcW w:w="270" w:type="dxa"/>
          </w:tcPr>
          <w:p w14:paraId="15C420D5" w14:textId="77777777" w:rsidR="004C1BA6" w:rsidRPr="00D7546C" w:rsidRDefault="004C1BA6" w:rsidP="004C1BA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02C4693" w14:textId="22138073" w:rsidR="004C1BA6" w:rsidRPr="00D7546C" w:rsidRDefault="00390C19" w:rsidP="004C1BA6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D9C3BE9" w14:textId="77777777" w:rsidR="004C1BA6" w:rsidRPr="00D7546C" w:rsidRDefault="004C1BA6" w:rsidP="004C1BA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DB33090" w14:textId="03ADB738" w:rsidR="004C1BA6" w:rsidRPr="00D7546C" w:rsidRDefault="00A10293" w:rsidP="004C1BA6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62</w:t>
            </w:r>
            <w:r w:rsidR="00EB3A98" w:rsidRPr="00D7546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>142</w:t>
            </w:r>
          </w:p>
        </w:tc>
        <w:tc>
          <w:tcPr>
            <w:tcW w:w="270" w:type="dxa"/>
          </w:tcPr>
          <w:p w14:paraId="6E5AD2C3" w14:textId="77777777" w:rsidR="004C1BA6" w:rsidRPr="00D7546C" w:rsidRDefault="004C1BA6" w:rsidP="004C1BA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D546380" w14:textId="61DBA915" w:rsidR="004C1BA6" w:rsidRPr="00D7546C" w:rsidRDefault="0076483F" w:rsidP="004C1BA6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979E544" w14:textId="77777777" w:rsidR="004C1BA6" w:rsidRPr="00D7546C" w:rsidRDefault="004C1BA6" w:rsidP="004C1BA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45D2B48" w14:textId="6A474B79" w:rsidR="004C1BA6" w:rsidRPr="00D7546C" w:rsidRDefault="00A10293" w:rsidP="004C1BA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62</w:t>
            </w:r>
            <w:r w:rsidR="00C2448B" w:rsidRPr="00D7546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>14</w:t>
            </w:r>
            <w:r w:rsidR="00C2448B" w:rsidRPr="00D7546C">
              <w:rPr>
                <w:rFonts w:asciiTheme="majorBidi" w:hAnsiTheme="majorBidi" w:cstheme="majorBidi"/>
                <w:sz w:val="24"/>
                <w:szCs w:val="24"/>
              </w:rPr>
              <w:t>2</w:t>
            </w:r>
          </w:p>
        </w:tc>
      </w:tr>
      <w:tr w:rsidR="004C1BA6" w:rsidRPr="00D7546C" w14:paraId="28F20C8F" w14:textId="77777777" w:rsidTr="0049793C">
        <w:trPr>
          <w:trHeight w:val="261"/>
        </w:trPr>
        <w:tc>
          <w:tcPr>
            <w:tcW w:w="3240" w:type="dxa"/>
            <w:vAlign w:val="bottom"/>
          </w:tcPr>
          <w:p w14:paraId="4FEEBE2C" w14:textId="77777777" w:rsidR="004C1BA6" w:rsidRPr="00D7546C" w:rsidRDefault="004C1BA6" w:rsidP="004C1BA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15028A42" w14:textId="77777777" w:rsidR="004C1BA6" w:rsidRPr="00D7546C" w:rsidRDefault="004C1BA6" w:rsidP="004C1BA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D7ECB83" w14:textId="1942D8E3" w:rsidR="004C1BA6" w:rsidRPr="00D7546C" w:rsidRDefault="004C1BA6" w:rsidP="004C1BA6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45229A6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F147C99" w14:textId="03098BAA" w:rsidR="004C1BA6" w:rsidRPr="00D7546C" w:rsidRDefault="004C1BA6" w:rsidP="004C1BA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FFCFBBB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7522268" w14:textId="75390266" w:rsidR="004C1BA6" w:rsidRPr="00D7546C" w:rsidRDefault="004C1BA6" w:rsidP="004C1BA6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23,886</w:t>
            </w:r>
          </w:p>
        </w:tc>
        <w:tc>
          <w:tcPr>
            <w:tcW w:w="270" w:type="dxa"/>
          </w:tcPr>
          <w:p w14:paraId="64FEB1B7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9F4B3B1" w14:textId="4C18C4B0" w:rsidR="004C1BA6" w:rsidRPr="00D7546C" w:rsidRDefault="00FA65A4" w:rsidP="004C1BA6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23,886</w:t>
            </w:r>
          </w:p>
        </w:tc>
        <w:tc>
          <w:tcPr>
            <w:tcW w:w="270" w:type="dxa"/>
          </w:tcPr>
          <w:p w14:paraId="5B9E4A97" w14:textId="77777777" w:rsidR="004C1BA6" w:rsidRPr="00D7546C" w:rsidRDefault="004C1BA6" w:rsidP="004C1BA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2A07305" w14:textId="61337997" w:rsidR="004C1BA6" w:rsidRPr="00D7546C" w:rsidRDefault="00390C19" w:rsidP="004C1BA6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06983CC" w14:textId="77777777" w:rsidR="004C1BA6" w:rsidRPr="00D7546C" w:rsidRDefault="004C1BA6" w:rsidP="004C1BA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AF2020D" w14:textId="69B59C62" w:rsidR="004C1BA6" w:rsidRPr="00D7546C" w:rsidRDefault="00AD48D5" w:rsidP="004C1BA6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1620DE" w:rsidRPr="00D7546C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AD19CB" w:rsidRPr="00D7546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1620DE" w:rsidRPr="00D7546C">
              <w:rPr>
                <w:rFonts w:asciiTheme="majorBidi" w:hAnsiTheme="majorBidi" w:cstheme="majorBidi"/>
                <w:sz w:val="24"/>
                <w:szCs w:val="24"/>
              </w:rPr>
              <w:t>230</w:t>
            </w:r>
          </w:p>
        </w:tc>
        <w:tc>
          <w:tcPr>
            <w:tcW w:w="270" w:type="dxa"/>
          </w:tcPr>
          <w:p w14:paraId="21457781" w14:textId="77777777" w:rsidR="004C1BA6" w:rsidRPr="00D7546C" w:rsidRDefault="004C1BA6" w:rsidP="004C1BA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1064DFC" w14:textId="42F285E3" w:rsidR="004C1BA6" w:rsidRPr="00D7546C" w:rsidRDefault="0076483F" w:rsidP="004C1BA6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9EA5FE9" w14:textId="77777777" w:rsidR="004C1BA6" w:rsidRPr="00D7546C" w:rsidRDefault="004C1BA6" w:rsidP="004C1BA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F6E63A8" w14:textId="76612C80" w:rsidR="004C1BA6" w:rsidRPr="00D7546C" w:rsidRDefault="00C80E4B" w:rsidP="004C1BA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1620DE" w:rsidRPr="00D7546C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1620DE" w:rsidRPr="00D7546C">
              <w:rPr>
                <w:rFonts w:asciiTheme="majorBidi" w:hAnsiTheme="majorBidi" w:cstheme="majorBidi"/>
                <w:sz w:val="24"/>
                <w:szCs w:val="24"/>
              </w:rPr>
              <w:t>2</w:t>
            </w:r>
            <w:r w:rsidR="00A10293" w:rsidRPr="00D7546C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1620DE" w:rsidRPr="00D7546C">
              <w:rPr>
                <w:rFonts w:asciiTheme="majorBidi" w:hAnsiTheme="majorBidi" w:cstheme="majorBidi"/>
                <w:sz w:val="24"/>
                <w:szCs w:val="24"/>
              </w:rPr>
              <w:t>0</w:t>
            </w:r>
          </w:p>
        </w:tc>
      </w:tr>
      <w:tr w:rsidR="004C1BA6" w:rsidRPr="00D7546C" w14:paraId="2E97BA1A" w14:textId="77777777" w:rsidTr="0049793C">
        <w:trPr>
          <w:trHeight w:val="261"/>
        </w:trPr>
        <w:tc>
          <w:tcPr>
            <w:tcW w:w="3240" w:type="dxa"/>
            <w:vAlign w:val="bottom"/>
          </w:tcPr>
          <w:p w14:paraId="68D88C55" w14:textId="77777777" w:rsidR="004C1BA6" w:rsidRPr="00D7546C" w:rsidRDefault="004C1BA6" w:rsidP="004C1BA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720" w:type="dxa"/>
          </w:tcPr>
          <w:p w14:paraId="568C9688" w14:textId="77777777" w:rsidR="004C1BA6" w:rsidRPr="00D7546C" w:rsidRDefault="004C1BA6" w:rsidP="004C1BA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A77D0B2" w14:textId="34874299" w:rsidR="004C1BA6" w:rsidRPr="00D7546C" w:rsidRDefault="004C1BA6" w:rsidP="004C1BA6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18E2F15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6B0FA1E" w14:textId="203FAA5D" w:rsidR="004C1BA6" w:rsidRPr="00D7546C" w:rsidRDefault="004C1BA6" w:rsidP="004C1BA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E78214D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1A236A2" w14:textId="203E551D" w:rsidR="004C1BA6" w:rsidRPr="00D7546C" w:rsidRDefault="004C1BA6" w:rsidP="00DE5549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7,351</w:t>
            </w:r>
          </w:p>
        </w:tc>
        <w:tc>
          <w:tcPr>
            <w:tcW w:w="270" w:type="dxa"/>
          </w:tcPr>
          <w:p w14:paraId="4716860B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6213FBE" w14:textId="024F7EEA" w:rsidR="004C1BA6" w:rsidRPr="00D7546C" w:rsidRDefault="00FA65A4" w:rsidP="004C1BA6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7,351</w:t>
            </w:r>
          </w:p>
        </w:tc>
        <w:tc>
          <w:tcPr>
            <w:tcW w:w="270" w:type="dxa"/>
          </w:tcPr>
          <w:p w14:paraId="049748F9" w14:textId="77777777" w:rsidR="004C1BA6" w:rsidRPr="00D7546C" w:rsidRDefault="004C1BA6" w:rsidP="004C1BA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AD72FFB" w14:textId="0ECC9071" w:rsidR="004C1BA6" w:rsidRPr="00D7546C" w:rsidRDefault="00390C19" w:rsidP="004C1BA6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C587A83" w14:textId="77777777" w:rsidR="004C1BA6" w:rsidRPr="00D7546C" w:rsidRDefault="004C1BA6" w:rsidP="004C1BA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960D4A0" w14:textId="74EDDADC" w:rsidR="004C1BA6" w:rsidRPr="00D7546C" w:rsidRDefault="00A10293" w:rsidP="004C1BA6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="007B6DEF"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,160</w:t>
            </w:r>
          </w:p>
        </w:tc>
        <w:tc>
          <w:tcPr>
            <w:tcW w:w="270" w:type="dxa"/>
          </w:tcPr>
          <w:p w14:paraId="32C9BA4B" w14:textId="77777777" w:rsidR="004C1BA6" w:rsidRPr="00D7546C" w:rsidRDefault="004C1BA6" w:rsidP="004C1BA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FFCA39D" w14:textId="6D072795" w:rsidR="004C1BA6" w:rsidRPr="00D7546C" w:rsidRDefault="0076483F" w:rsidP="004C1BA6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A1DAC1C" w14:textId="77777777" w:rsidR="004C1BA6" w:rsidRPr="00D7546C" w:rsidRDefault="004C1BA6" w:rsidP="004C1BA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F605B33" w14:textId="4CF7C2A9" w:rsidR="004C1BA6" w:rsidRPr="00D7546C" w:rsidRDefault="00A10293" w:rsidP="004C1BA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7,</w:t>
            </w:r>
            <w:r w:rsidR="007B6DEF" w:rsidRPr="00D7546C">
              <w:rPr>
                <w:rFonts w:asciiTheme="majorBidi" w:hAnsiTheme="majorBidi" w:cstheme="majorBidi"/>
                <w:sz w:val="24"/>
                <w:szCs w:val="24"/>
              </w:rPr>
              <w:t>160</w:t>
            </w:r>
          </w:p>
        </w:tc>
      </w:tr>
      <w:tr w:rsidR="004C1BA6" w:rsidRPr="00D7546C" w14:paraId="37F463A1" w14:textId="77777777" w:rsidTr="0049793C">
        <w:trPr>
          <w:trHeight w:val="261"/>
        </w:trPr>
        <w:tc>
          <w:tcPr>
            <w:tcW w:w="3240" w:type="dxa"/>
            <w:hideMark/>
          </w:tcPr>
          <w:p w14:paraId="0DCB339E" w14:textId="77777777" w:rsidR="004C1BA6" w:rsidRPr="00D7546C" w:rsidRDefault="004C1BA6" w:rsidP="004C1BA6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4787E267" w14:textId="77777777" w:rsidR="004C1BA6" w:rsidRPr="00D7546C" w:rsidRDefault="004C1BA6" w:rsidP="004C1BA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4305777D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3C5C9BB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5D8E42D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CB652A3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8D0B36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16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2F3E1D8" w14:textId="77777777" w:rsidR="004C1BA6" w:rsidRPr="00D7546C" w:rsidRDefault="004C1BA6" w:rsidP="004C1BA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12C0366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08B1122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21D1E37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21D0E27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FB4D6C4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7A00CED" w14:textId="77777777" w:rsidR="004C1BA6" w:rsidRPr="00D7546C" w:rsidRDefault="004C1BA6" w:rsidP="004C1BA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21C8CFB" w14:textId="69ACD2E6" w:rsidR="004C1BA6" w:rsidRPr="00D7546C" w:rsidRDefault="004C1BA6" w:rsidP="004C1BA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C594B75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8B08BEA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4C1BA6" w:rsidRPr="00D7546C" w14:paraId="45CB22F3" w14:textId="77777777" w:rsidTr="0049793C">
        <w:trPr>
          <w:trHeight w:val="261"/>
        </w:trPr>
        <w:tc>
          <w:tcPr>
            <w:tcW w:w="3240" w:type="dxa"/>
            <w:hideMark/>
          </w:tcPr>
          <w:p w14:paraId="359EE63D" w14:textId="4C093BC8" w:rsidR="004C1BA6" w:rsidRPr="00D7546C" w:rsidRDefault="004C1BA6" w:rsidP="004C1BA6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D7546C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2BF38854" w14:textId="77777777" w:rsidR="004C1BA6" w:rsidRPr="00D7546C" w:rsidRDefault="004C1BA6" w:rsidP="004C1BA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38C1D402" w14:textId="44C96C5B" w:rsidR="004C1BA6" w:rsidRPr="00D7546C" w:rsidRDefault="004C1BA6" w:rsidP="004C1BA6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109,420</w:t>
            </w:r>
          </w:p>
        </w:tc>
        <w:tc>
          <w:tcPr>
            <w:tcW w:w="270" w:type="dxa"/>
          </w:tcPr>
          <w:p w14:paraId="7EEF343A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B39DAA" w14:textId="49863A4B" w:rsidR="004C1BA6" w:rsidRPr="00D7546C" w:rsidRDefault="004C1BA6" w:rsidP="004C1BA6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255,663</w:t>
            </w:r>
          </w:p>
        </w:tc>
        <w:tc>
          <w:tcPr>
            <w:tcW w:w="270" w:type="dxa"/>
          </w:tcPr>
          <w:p w14:paraId="3AB461B1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514A276" w14:textId="4D14B4A1" w:rsidR="004C1BA6" w:rsidRPr="00D7546C" w:rsidRDefault="004C1BA6" w:rsidP="004C1BA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3A95691" w14:textId="77777777" w:rsidR="004C1BA6" w:rsidRPr="00D7546C" w:rsidRDefault="004C1BA6" w:rsidP="004C1BA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26AE060" w14:textId="54ED4B66" w:rsidR="004C1BA6" w:rsidRPr="00D7546C" w:rsidRDefault="00DA3B99" w:rsidP="004C1BA6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365,083</w:t>
            </w:r>
          </w:p>
        </w:tc>
        <w:tc>
          <w:tcPr>
            <w:tcW w:w="270" w:type="dxa"/>
            <w:vAlign w:val="bottom"/>
          </w:tcPr>
          <w:p w14:paraId="192EABB4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E7DD04A" w14:textId="4D2CEDB7" w:rsidR="004C1BA6" w:rsidRPr="00D7546C" w:rsidRDefault="001A0D17" w:rsidP="004C1BA6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255,663</w:t>
            </w:r>
          </w:p>
        </w:tc>
        <w:tc>
          <w:tcPr>
            <w:tcW w:w="270" w:type="dxa"/>
            <w:vAlign w:val="bottom"/>
          </w:tcPr>
          <w:p w14:paraId="2BAC6DB1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0F8EBBB" w14:textId="4FC2791A" w:rsidR="004C1BA6" w:rsidRPr="00D7546C" w:rsidRDefault="0068295A" w:rsidP="004C1BA6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87822E6" w14:textId="77777777" w:rsidR="004C1BA6" w:rsidRPr="00D7546C" w:rsidRDefault="004C1BA6" w:rsidP="004C1BA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3DFB3B5" w14:textId="0C4B41C0" w:rsidR="004C1BA6" w:rsidRPr="00D7546C" w:rsidRDefault="00D52BFC" w:rsidP="004C1BA6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109</w:t>
            </w:r>
            <w:r w:rsidR="00565BD4" w:rsidRPr="00D7546C">
              <w:rPr>
                <w:rFonts w:asciiTheme="majorBidi" w:hAnsiTheme="majorBidi" w:cstheme="majorBidi"/>
                <w:sz w:val="24"/>
                <w:szCs w:val="24"/>
              </w:rPr>
              <w:t>,420</w:t>
            </w:r>
          </w:p>
        </w:tc>
        <w:tc>
          <w:tcPr>
            <w:tcW w:w="270" w:type="dxa"/>
          </w:tcPr>
          <w:p w14:paraId="67FE2502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BDE9A1E" w14:textId="4068082B" w:rsidR="004C1BA6" w:rsidRPr="00D7546C" w:rsidRDefault="00F80C24" w:rsidP="004C1BA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365,083</w:t>
            </w:r>
          </w:p>
        </w:tc>
      </w:tr>
      <w:tr w:rsidR="004C1BA6" w:rsidRPr="00D7546C" w14:paraId="6CF21671" w14:textId="77777777" w:rsidTr="0049793C">
        <w:trPr>
          <w:trHeight w:val="261"/>
        </w:trPr>
        <w:tc>
          <w:tcPr>
            <w:tcW w:w="3240" w:type="dxa"/>
            <w:hideMark/>
          </w:tcPr>
          <w:p w14:paraId="1D08AB02" w14:textId="77777777" w:rsidR="004C1BA6" w:rsidRPr="00D7546C" w:rsidRDefault="004C1BA6" w:rsidP="004C1BA6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720" w:type="dxa"/>
          </w:tcPr>
          <w:p w14:paraId="70952053" w14:textId="77777777" w:rsidR="004C1BA6" w:rsidRPr="00D7546C" w:rsidRDefault="004C1BA6" w:rsidP="004C1BA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405FDA0" w14:textId="7491AD2D" w:rsidR="004C1BA6" w:rsidRPr="00D7546C" w:rsidRDefault="004C1BA6" w:rsidP="004C1BA6">
            <w:pPr>
              <w:pStyle w:val="acctfourfigures"/>
              <w:tabs>
                <w:tab w:val="clear" w:pos="765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109,420</w:t>
            </w:r>
          </w:p>
        </w:tc>
        <w:tc>
          <w:tcPr>
            <w:tcW w:w="270" w:type="dxa"/>
          </w:tcPr>
          <w:p w14:paraId="14DFA524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2CF0A87" w14:textId="5D6A2B87" w:rsidR="004C1BA6" w:rsidRPr="00D7546C" w:rsidRDefault="004C1BA6" w:rsidP="004C1BA6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255,663</w:t>
            </w:r>
          </w:p>
        </w:tc>
        <w:tc>
          <w:tcPr>
            <w:tcW w:w="270" w:type="dxa"/>
          </w:tcPr>
          <w:p w14:paraId="3BD3BC94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4F643F2" w14:textId="2E15BB64" w:rsidR="004C1BA6" w:rsidRPr="00D7546C" w:rsidRDefault="004C1BA6" w:rsidP="004C1BA6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94,</w:t>
            </w:r>
            <w:r w:rsidR="00FA65A4"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237</w:t>
            </w:r>
          </w:p>
        </w:tc>
        <w:tc>
          <w:tcPr>
            <w:tcW w:w="270" w:type="dxa"/>
            <w:vAlign w:val="bottom"/>
          </w:tcPr>
          <w:p w14:paraId="36996E03" w14:textId="77777777" w:rsidR="004C1BA6" w:rsidRPr="00D7546C" w:rsidRDefault="004C1BA6" w:rsidP="004C1BA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71E2D6D" w14:textId="46B8BF56" w:rsidR="004C1BA6" w:rsidRPr="00D7546C" w:rsidRDefault="005F4B94" w:rsidP="004C1BA6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459,</w:t>
            </w:r>
            <w:r w:rsidR="006318AE"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320</w:t>
            </w:r>
          </w:p>
        </w:tc>
        <w:tc>
          <w:tcPr>
            <w:tcW w:w="270" w:type="dxa"/>
            <w:vAlign w:val="bottom"/>
          </w:tcPr>
          <w:p w14:paraId="1BC17B40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8A2191E" w14:textId="5AC0722C" w:rsidR="004C1BA6" w:rsidRPr="00D7546C" w:rsidRDefault="004C1BA6" w:rsidP="001A0D17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DAA900E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365421B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EA5B131" w14:textId="77777777" w:rsidR="004C1BA6" w:rsidRPr="00D7546C" w:rsidRDefault="004C1BA6" w:rsidP="004C1BA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58B8529" w14:textId="77777777" w:rsidR="004C1BA6" w:rsidRPr="00D7546C" w:rsidRDefault="004C1BA6" w:rsidP="004C1BA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4804000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7240C20" w14:textId="77777777" w:rsidR="004C1BA6" w:rsidRPr="00D7546C" w:rsidRDefault="004C1BA6" w:rsidP="004C1BA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02E19088" w14:textId="77777777" w:rsidR="0049793C" w:rsidRPr="00D7546C" w:rsidRDefault="0049793C">
      <w:pPr>
        <w:rPr>
          <w:rFonts w:asciiTheme="majorBidi" w:hAnsiTheme="majorBidi" w:cstheme="majorBidi"/>
          <w:sz w:val="28"/>
          <w:szCs w:val="28"/>
        </w:rPr>
      </w:pPr>
    </w:p>
    <w:p w14:paraId="08A3DE41" w14:textId="77777777" w:rsidR="001B42A5" w:rsidRPr="00D7546C" w:rsidRDefault="001B42A5">
      <w:pPr>
        <w:rPr>
          <w:rFonts w:cstheme="minorBidi"/>
          <w:cs/>
        </w:rPr>
      </w:pPr>
      <w:r w:rsidRPr="00D7546C"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4855B0" w:rsidRPr="00D7546C" w14:paraId="7A12CBF3" w14:textId="77777777" w:rsidTr="0049793C">
        <w:trPr>
          <w:trHeight w:val="261"/>
          <w:tblHeader/>
        </w:trPr>
        <w:tc>
          <w:tcPr>
            <w:tcW w:w="3240" w:type="dxa"/>
            <w:vAlign w:val="bottom"/>
          </w:tcPr>
          <w:p w14:paraId="68C6D775" w14:textId="4490F8C1" w:rsidR="0049793C" w:rsidRPr="00D7546C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2F449D90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765D7307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452439" w:rsidRPr="00D7546C" w14:paraId="4518A3C3" w14:textId="77777777" w:rsidTr="0049793C">
        <w:trPr>
          <w:trHeight w:val="261"/>
          <w:tblHeader/>
        </w:trPr>
        <w:tc>
          <w:tcPr>
            <w:tcW w:w="3240" w:type="dxa"/>
            <w:vAlign w:val="bottom"/>
          </w:tcPr>
          <w:p w14:paraId="3E272595" w14:textId="77777777" w:rsidR="0049793C" w:rsidRPr="00D7546C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7ED9AC27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7FAE4B00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5C80427F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3F83F9F3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057618" w:rsidRPr="00D7546C" w14:paraId="400C01BB" w14:textId="77777777" w:rsidTr="00451062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5D4F4A6D" w14:textId="77777777" w:rsidR="0049793C" w:rsidRPr="00D7546C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45E72897" w14:textId="6E91E723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500CFF66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1DAEBE07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53BCE171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10219029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72A41BC8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1CCAABEA" w14:textId="77777777" w:rsidR="0049793C" w:rsidRPr="00D7546C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2631E4FC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632A5B21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6AF6FB0B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2009D114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33A6BE50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1EDFD8EF" w14:textId="77777777" w:rsidR="0049793C" w:rsidRPr="00D7546C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0C920273" w14:textId="77777777" w:rsidR="0049793C" w:rsidRPr="00D7546C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58749D0A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0CB9695E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49793C" w:rsidRPr="00D7546C" w14:paraId="754B067D" w14:textId="77777777" w:rsidTr="0049793C">
        <w:trPr>
          <w:trHeight w:val="261"/>
        </w:trPr>
        <w:tc>
          <w:tcPr>
            <w:tcW w:w="3240" w:type="dxa"/>
          </w:tcPr>
          <w:p w14:paraId="27AB40D2" w14:textId="77777777" w:rsidR="0049793C" w:rsidRPr="00D7546C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6FE2829E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5FB9C86E" w14:textId="77777777" w:rsidR="0049793C" w:rsidRPr="00D7546C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29254E" w:rsidRPr="00D7546C" w14:paraId="443968A5" w14:textId="77777777" w:rsidTr="0049793C">
        <w:trPr>
          <w:trHeight w:val="261"/>
        </w:trPr>
        <w:tc>
          <w:tcPr>
            <w:tcW w:w="3240" w:type="dxa"/>
          </w:tcPr>
          <w:p w14:paraId="5A44E424" w14:textId="62EA74CC" w:rsidR="0049793C" w:rsidRPr="00D7546C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 xml:space="preserve">ณ วันที่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มีนาคม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  <w:t>256</w:t>
            </w:r>
            <w:r w:rsidR="00ED00C6"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8</w:t>
            </w:r>
          </w:p>
        </w:tc>
        <w:tc>
          <w:tcPr>
            <w:tcW w:w="720" w:type="dxa"/>
          </w:tcPr>
          <w:p w14:paraId="1FF1274D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017D6FDF" w14:textId="77777777" w:rsidR="0049793C" w:rsidRPr="00D7546C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</w:p>
        </w:tc>
      </w:tr>
      <w:tr w:rsidR="00952999" w:rsidRPr="00D7546C" w14:paraId="2D3A52A1" w14:textId="77777777" w:rsidTr="0049793C">
        <w:trPr>
          <w:trHeight w:val="261"/>
        </w:trPr>
        <w:tc>
          <w:tcPr>
            <w:tcW w:w="3240" w:type="dxa"/>
          </w:tcPr>
          <w:p w14:paraId="69706957" w14:textId="77777777" w:rsidR="0049793C" w:rsidRPr="00D7546C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18862D63" w14:textId="77777777" w:rsidR="0049793C" w:rsidRPr="00D7546C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6E87EF53" w14:textId="77777777" w:rsidR="0049793C" w:rsidRPr="00D7546C" w:rsidRDefault="0049793C" w:rsidP="00A202E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FF5447A" w14:textId="77777777" w:rsidR="0049793C" w:rsidRPr="00D7546C" w:rsidRDefault="0049793C" w:rsidP="00A202E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F50E9F1" w14:textId="77777777" w:rsidR="0049793C" w:rsidRPr="00D7546C" w:rsidRDefault="0049793C" w:rsidP="00A202E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E2B9280" w14:textId="77777777" w:rsidR="0049793C" w:rsidRPr="00D7546C" w:rsidRDefault="0049793C" w:rsidP="00A202E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8A00B11" w14:textId="77777777" w:rsidR="0049793C" w:rsidRPr="00D7546C" w:rsidRDefault="0049793C" w:rsidP="00A202E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ED591D3" w14:textId="77777777" w:rsidR="0049793C" w:rsidRPr="00D7546C" w:rsidRDefault="0049793C" w:rsidP="00A202E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2480EDD" w14:textId="77777777" w:rsidR="0049793C" w:rsidRPr="00D7546C" w:rsidRDefault="0049793C" w:rsidP="00A202E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16F0B81" w14:textId="77777777" w:rsidR="0049793C" w:rsidRPr="00D7546C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C1917D4" w14:textId="77777777" w:rsidR="0049793C" w:rsidRPr="00D7546C" w:rsidRDefault="0049793C" w:rsidP="00A202E1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9B3C9D4" w14:textId="77777777" w:rsidR="0049793C" w:rsidRPr="00D7546C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1528B21" w14:textId="77777777" w:rsidR="0049793C" w:rsidRPr="00D7546C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6B044E9" w14:textId="77777777" w:rsidR="0049793C" w:rsidRPr="00D7546C" w:rsidRDefault="0049793C" w:rsidP="00A202E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35062E9" w14:textId="77777777" w:rsidR="0049793C" w:rsidRPr="00D7546C" w:rsidRDefault="0049793C" w:rsidP="00A202E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DEF23F7" w14:textId="77777777" w:rsidR="0049793C" w:rsidRPr="00D7546C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A4391BA" w14:textId="77777777" w:rsidR="0049793C" w:rsidRPr="00D7546C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A10293" w:rsidRPr="00D7546C" w14:paraId="08E16EFC" w14:textId="77777777" w:rsidTr="00C578DA">
        <w:trPr>
          <w:trHeight w:val="261"/>
        </w:trPr>
        <w:tc>
          <w:tcPr>
            <w:tcW w:w="3240" w:type="dxa"/>
          </w:tcPr>
          <w:p w14:paraId="5D8978B7" w14:textId="10D3CB3C" w:rsidR="00A10293" w:rsidRPr="00D7546C" w:rsidRDefault="00A10293" w:rsidP="00A1029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720" w:type="dxa"/>
          </w:tcPr>
          <w:p w14:paraId="7DE8F58B" w14:textId="77777777" w:rsidR="00A10293" w:rsidRPr="00D7546C" w:rsidRDefault="00A10293" w:rsidP="00A1029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D20D95E" w14:textId="373A9DC0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03FDF5D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D68C222" w14:textId="4CBC8F50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6EC79E7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90D6DCE" w14:textId="656EBEE0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(418,825)</w:t>
            </w:r>
          </w:p>
        </w:tc>
        <w:tc>
          <w:tcPr>
            <w:tcW w:w="270" w:type="dxa"/>
            <w:vAlign w:val="bottom"/>
          </w:tcPr>
          <w:p w14:paraId="133A5E57" w14:textId="77777777" w:rsidR="00A10293" w:rsidRPr="00D7546C" w:rsidRDefault="00A10293" w:rsidP="00A1029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141F5AA" w14:textId="7F474028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(418,825)</w:t>
            </w:r>
          </w:p>
        </w:tc>
        <w:tc>
          <w:tcPr>
            <w:tcW w:w="270" w:type="dxa"/>
            <w:vAlign w:val="bottom"/>
          </w:tcPr>
          <w:p w14:paraId="1A7A4E3B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117EE3F" w14:textId="4CCCAE47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E1BC54B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A6CC95B" w14:textId="077C150F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A756C51" w14:textId="77777777" w:rsidR="00A10293" w:rsidRPr="00D7546C" w:rsidRDefault="00A10293" w:rsidP="00A1029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5C94B7A" w14:textId="2CC254D2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(41</w:t>
            </w:r>
            <w:r w:rsidR="007B6DEF" w:rsidRPr="00D7546C">
              <w:rPr>
                <w:rFonts w:asciiTheme="majorBidi" w:hAnsiTheme="majorBidi" w:cstheme="majorBidi"/>
                <w:sz w:val="24"/>
                <w:szCs w:val="24"/>
              </w:rPr>
              <w:t>5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>,1</w:t>
            </w:r>
            <w:r w:rsidR="007B6DEF" w:rsidRPr="00D7546C">
              <w:rPr>
                <w:rFonts w:asciiTheme="majorBidi" w:hAnsiTheme="majorBidi" w:cstheme="majorBidi"/>
                <w:sz w:val="24"/>
                <w:szCs w:val="24"/>
              </w:rPr>
              <w:t>17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1661381A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AB1FA70" w14:textId="24808B09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7B6DEF" w:rsidRPr="00D7546C">
              <w:rPr>
                <w:rFonts w:asciiTheme="majorBidi" w:hAnsiTheme="majorBidi" w:cstheme="majorBidi"/>
                <w:sz w:val="24"/>
                <w:szCs w:val="24"/>
              </w:rPr>
              <w:t>415,117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A10293" w:rsidRPr="00D7546C" w14:paraId="4D29AE3B" w14:textId="77777777" w:rsidTr="00FF2101">
        <w:trPr>
          <w:trHeight w:val="261"/>
        </w:trPr>
        <w:tc>
          <w:tcPr>
            <w:tcW w:w="3240" w:type="dxa"/>
          </w:tcPr>
          <w:p w14:paraId="719E77D7" w14:textId="77777777" w:rsidR="00A10293" w:rsidRPr="00D7546C" w:rsidRDefault="00A10293" w:rsidP="00A1029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67685C01" w14:textId="77777777" w:rsidR="00A10293" w:rsidRPr="00D7546C" w:rsidRDefault="00A10293" w:rsidP="00A1029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99E8322" w14:textId="5EC29A5A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11970FD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8107840" w14:textId="78D2DCDB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AE1D6A9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4F50010" w14:textId="2F53505D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(1,367,917)</w:t>
            </w:r>
          </w:p>
        </w:tc>
        <w:tc>
          <w:tcPr>
            <w:tcW w:w="270" w:type="dxa"/>
            <w:vAlign w:val="bottom"/>
          </w:tcPr>
          <w:p w14:paraId="06104A98" w14:textId="77777777" w:rsidR="00A10293" w:rsidRPr="00D7546C" w:rsidRDefault="00A10293" w:rsidP="00A1029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A0A6875" w14:textId="4355D8AA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(1,367,917)</w:t>
            </w:r>
          </w:p>
        </w:tc>
        <w:tc>
          <w:tcPr>
            <w:tcW w:w="270" w:type="dxa"/>
            <w:vAlign w:val="bottom"/>
          </w:tcPr>
          <w:p w14:paraId="3C563608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263AF77" w14:textId="6346BDE5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54F4AE9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DF9AEF3" w14:textId="4FBF6E07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EB9861B" w14:textId="77777777" w:rsidR="00A10293" w:rsidRPr="00D7546C" w:rsidRDefault="00A10293" w:rsidP="00A10293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3E5A8DE1" w14:textId="56512132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(1,332,883)</w:t>
            </w:r>
          </w:p>
        </w:tc>
        <w:tc>
          <w:tcPr>
            <w:tcW w:w="270" w:type="dxa"/>
            <w:vAlign w:val="bottom"/>
          </w:tcPr>
          <w:p w14:paraId="3301C2F0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65A02EA0" w14:textId="166013CC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(1,332,883)</w:t>
            </w:r>
          </w:p>
        </w:tc>
      </w:tr>
      <w:tr w:rsidR="00A10293" w:rsidRPr="00D7546C" w14:paraId="5BE52091" w14:textId="77777777" w:rsidTr="00FF2101">
        <w:trPr>
          <w:trHeight w:val="261"/>
        </w:trPr>
        <w:tc>
          <w:tcPr>
            <w:tcW w:w="3240" w:type="dxa"/>
          </w:tcPr>
          <w:p w14:paraId="4AA923D6" w14:textId="326C55F3" w:rsidR="00A10293" w:rsidRPr="00D7546C" w:rsidRDefault="00A10293" w:rsidP="00A10293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720" w:type="dxa"/>
          </w:tcPr>
          <w:p w14:paraId="55D0A760" w14:textId="77777777" w:rsidR="00A10293" w:rsidRPr="00D7546C" w:rsidRDefault="00A10293" w:rsidP="00A1029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40B1F786" w14:textId="6AA85319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671ADDE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227DD7D" w14:textId="4C6FB3DF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E68D4F5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6BE9EF5" w14:textId="747D5FC1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70" w:type="dxa"/>
            <w:vAlign w:val="bottom"/>
          </w:tcPr>
          <w:p w14:paraId="09E502AF" w14:textId="77777777" w:rsidR="00A10293" w:rsidRPr="00D7546C" w:rsidRDefault="00A10293" w:rsidP="00A1029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1A4B9C9" w14:textId="0C1CC23D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70" w:type="dxa"/>
            <w:vAlign w:val="bottom"/>
          </w:tcPr>
          <w:p w14:paraId="17780F11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3E6B7BE" w14:textId="2BEFEDCF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523F98B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0293DB7" w14:textId="0153FE59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9313E77" w14:textId="77777777" w:rsidR="00A10293" w:rsidRPr="00D7546C" w:rsidRDefault="00A10293" w:rsidP="00A10293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013642C9" w14:textId="3FFE3FA2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(12,284)</w:t>
            </w:r>
          </w:p>
        </w:tc>
        <w:tc>
          <w:tcPr>
            <w:tcW w:w="270" w:type="dxa"/>
            <w:vAlign w:val="bottom"/>
          </w:tcPr>
          <w:p w14:paraId="19ACDBEF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177E1B2C" w14:textId="13D6F96D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(12,284)</w:t>
            </w:r>
          </w:p>
        </w:tc>
      </w:tr>
      <w:tr w:rsidR="00A10293" w:rsidRPr="00D7546C" w14:paraId="7A8D5815" w14:textId="77777777" w:rsidTr="0049793C">
        <w:trPr>
          <w:trHeight w:val="261"/>
        </w:trPr>
        <w:tc>
          <w:tcPr>
            <w:tcW w:w="3240" w:type="dxa"/>
          </w:tcPr>
          <w:p w14:paraId="08AFD2A8" w14:textId="77777777" w:rsidR="00A10293" w:rsidRPr="00D7546C" w:rsidRDefault="00A10293" w:rsidP="00A1029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720" w:type="dxa"/>
          </w:tcPr>
          <w:p w14:paraId="5C313200" w14:textId="77777777" w:rsidR="00A10293" w:rsidRPr="00D7546C" w:rsidRDefault="00A10293" w:rsidP="00A1029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65801F7" w14:textId="5688CF35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9504402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74DF46A" w14:textId="745444A8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4A671BC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065EA14" w14:textId="7B000041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(43,485)</w:t>
            </w:r>
          </w:p>
        </w:tc>
        <w:tc>
          <w:tcPr>
            <w:tcW w:w="270" w:type="dxa"/>
            <w:vAlign w:val="bottom"/>
          </w:tcPr>
          <w:p w14:paraId="60D1BE41" w14:textId="77777777" w:rsidR="00A10293" w:rsidRPr="00D7546C" w:rsidRDefault="00A10293" w:rsidP="00A1029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97CBE45" w14:textId="465444E6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(43,485)</w:t>
            </w:r>
          </w:p>
        </w:tc>
        <w:tc>
          <w:tcPr>
            <w:tcW w:w="270" w:type="dxa"/>
            <w:vAlign w:val="bottom"/>
          </w:tcPr>
          <w:p w14:paraId="719C528D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517E43C" w14:textId="2E82DC17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09B92C2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B5A08D2" w14:textId="616C7E7D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8115327" w14:textId="77777777" w:rsidR="00A10293" w:rsidRPr="00D7546C" w:rsidRDefault="00A10293" w:rsidP="00A10293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5BAFEA8A" w14:textId="6B75BDBE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(42,084)</w:t>
            </w:r>
          </w:p>
        </w:tc>
        <w:tc>
          <w:tcPr>
            <w:tcW w:w="270" w:type="dxa"/>
            <w:vAlign w:val="bottom"/>
          </w:tcPr>
          <w:p w14:paraId="06C59524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64F733DB" w14:textId="531501A5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(42,084)</w:t>
            </w:r>
          </w:p>
        </w:tc>
      </w:tr>
      <w:tr w:rsidR="00A10293" w:rsidRPr="00D7546C" w14:paraId="6E4A2248" w14:textId="77777777" w:rsidTr="0049793C">
        <w:trPr>
          <w:trHeight w:val="261"/>
        </w:trPr>
        <w:tc>
          <w:tcPr>
            <w:tcW w:w="3240" w:type="dxa"/>
          </w:tcPr>
          <w:p w14:paraId="1B7923AE" w14:textId="77777777" w:rsidR="00A10293" w:rsidRPr="00D7546C" w:rsidRDefault="00A10293" w:rsidP="00A1029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เงินกู้ยืมระยะยาวจากบุคคลอื่น</w:t>
            </w:r>
          </w:p>
        </w:tc>
        <w:tc>
          <w:tcPr>
            <w:tcW w:w="720" w:type="dxa"/>
          </w:tcPr>
          <w:p w14:paraId="115A7C0B" w14:textId="77777777" w:rsidR="00A10293" w:rsidRPr="00D7546C" w:rsidRDefault="00A10293" w:rsidP="00A1029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7555D74" w14:textId="5981F806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0EF1279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EA44B93" w14:textId="5FDAC848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FF43945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745DC9D" w14:textId="111071A8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(22,550)</w:t>
            </w:r>
          </w:p>
        </w:tc>
        <w:tc>
          <w:tcPr>
            <w:tcW w:w="270" w:type="dxa"/>
            <w:vAlign w:val="bottom"/>
          </w:tcPr>
          <w:p w14:paraId="5E2D56FD" w14:textId="77777777" w:rsidR="00A10293" w:rsidRPr="00D7546C" w:rsidRDefault="00A10293" w:rsidP="00A1029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C6F0D97" w14:textId="29E401E0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(22,550)</w:t>
            </w:r>
          </w:p>
        </w:tc>
        <w:tc>
          <w:tcPr>
            <w:tcW w:w="270" w:type="dxa"/>
            <w:vAlign w:val="bottom"/>
          </w:tcPr>
          <w:p w14:paraId="1B691FFE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AFD075A" w14:textId="6D42398A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80FC463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FEDE8C0" w14:textId="43AF50AC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506DEFA" w14:textId="77777777" w:rsidR="00A10293" w:rsidRPr="00D7546C" w:rsidRDefault="00A10293" w:rsidP="00A10293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73A4CC66" w14:textId="6AF2580C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(22,340)</w:t>
            </w:r>
          </w:p>
        </w:tc>
        <w:tc>
          <w:tcPr>
            <w:tcW w:w="270" w:type="dxa"/>
            <w:vAlign w:val="bottom"/>
          </w:tcPr>
          <w:p w14:paraId="14424C02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4E6AB261" w14:textId="08D52F36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(22,340)</w:t>
            </w:r>
          </w:p>
        </w:tc>
      </w:tr>
      <w:tr w:rsidR="00A10293" w:rsidRPr="00D7546C" w14:paraId="3679E6C1" w14:textId="77777777" w:rsidTr="0049793C">
        <w:trPr>
          <w:trHeight w:val="261"/>
        </w:trPr>
        <w:tc>
          <w:tcPr>
            <w:tcW w:w="3240" w:type="dxa"/>
            <w:hideMark/>
          </w:tcPr>
          <w:p w14:paraId="2D120557" w14:textId="77777777" w:rsidR="00A10293" w:rsidRPr="00D7546C" w:rsidRDefault="00A10293" w:rsidP="00A10293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2763A4B6" w14:textId="6E5D0A72" w:rsidR="00A10293" w:rsidRPr="00D7546C" w:rsidRDefault="00A10293" w:rsidP="00A1029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34B2A63F" w14:textId="6A14DADD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4A08758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D75073F" w14:textId="674257AF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DA3D247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0C6D831" w14:textId="4CA38B16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(10,031,120)</w:t>
            </w:r>
          </w:p>
        </w:tc>
        <w:tc>
          <w:tcPr>
            <w:tcW w:w="270" w:type="dxa"/>
          </w:tcPr>
          <w:p w14:paraId="2760A6F2" w14:textId="77777777" w:rsidR="00A10293" w:rsidRPr="00D7546C" w:rsidRDefault="00A10293" w:rsidP="00A1029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1F14EE8" w14:textId="74AEEFA0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(10,031,120)</w:t>
            </w:r>
          </w:p>
        </w:tc>
        <w:tc>
          <w:tcPr>
            <w:tcW w:w="270" w:type="dxa"/>
          </w:tcPr>
          <w:p w14:paraId="616CEE93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B096481" w14:textId="0FEBD5A7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261804F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1840934" w14:textId="43CF1149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10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>,112,707)</w:t>
            </w:r>
          </w:p>
        </w:tc>
        <w:tc>
          <w:tcPr>
            <w:tcW w:w="270" w:type="dxa"/>
            <w:vAlign w:val="bottom"/>
          </w:tcPr>
          <w:p w14:paraId="1161D3B4" w14:textId="77777777" w:rsidR="00A10293" w:rsidRPr="00D7546C" w:rsidRDefault="00A10293" w:rsidP="00A1029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10362A0" w14:textId="31F95855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9EB83D8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B2DC8B7" w14:textId="6A6520F1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10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>,112,707)</w:t>
            </w:r>
          </w:p>
        </w:tc>
      </w:tr>
      <w:tr w:rsidR="00A10293" w:rsidRPr="00D7546C" w14:paraId="04405D6B" w14:textId="77777777" w:rsidTr="0049793C">
        <w:trPr>
          <w:trHeight w:val="261"/>
        </w:trPr>
        <w:tc>
          <w:tcPr>
            <w:tcW w:w="3240" w:type="dxa"/>
          </w:tcPr>
          <w:p w14:paraId="7D963E85" w14:textId="259A66CE" w:rsidR="00A10293" w:rsidRPr="00D7546C" w:rsidRDefault="00A10293" w:rsidP="00A10293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หนี้สินอนุพันธ์</w:t>
            </w:r>
          </w:p>
        </w:tc>
        <w:tc>
          <w:tcPr>
            <w:tcW w:w="720" w:type="dxa"/>
          </w:tcPr>
          <w:p w14:paraId="07E96E4E" w14:textId="77777777" w:rsidR="00A10293" w:rsidRPr="00D7546C" w:rsidRDefault="00A10293" w:rsidP="00A1029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21394EB9" w14:textId="7513F7E7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(79,723)</w:t>
            </w:r>
          </w:p>
        </w:tc>
        <w:tc>
          <w:tcPr>
            <w:tcW w:w="270" w:type="dxa"/>
          </w:tcPr>
          <w:p w14:paraId="2E8DE560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4A5695F" w14:textId="772AB321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8C81EA8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04CCEE7" w14:textId="4CE06EA8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DAA2C6A" w14:textId="77777777" w:rsidR="00A10293" w:rsidRPr="00D7546C" w:rsidRDefault="00A10293" w:rsidP="00A1029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476B6B3" w14:textId="0007C9F2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(79,723)</w:t>
            </w:r>
          </w:p>
        </w:tc>
        <w:tc>
          <w:tcPr>
            <w:tcW w:w="270" w:type="dxa"/>
            <w:vAlign w:val="bottom"/>
          </w:tcPr>
          <w:p w14:paraId="194BC2DA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A7EE629" w14:textId="65700F74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415078E1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73A1C3D" w14:textId="5560D4B1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(79,723)</w:t>
            </w:r>
          </w:p>
        </w:tc>
        <w:tc>
          <w:tcPr>
            <w:tcW w:w="270" w:type="dxa"/>
            <w:vAlign w:val="bottom"/>
          </w:tcPr>
          <w:p w14:paraId="1B5A3B76" w14:textId="77777777" w:rsidR="00A10293" w:rsidRPr="00D7546C" w:rsidRDefault="00A10293" w:rsidP="00A1029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FA7D589" w14:textId="45BE7910" w:rsidR="00A10293" w:rsidRPr="00D7546C" w:rsidRDefault="00A10293" w:rsidP="00A1029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4B7E767" w14:textId="77777777" w:rsidR="00A10293" w:rsidRPr="00D7546C" w:rsidRDefault="00A10293" w:rsidP="00A1029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E350CFE" w14:textId="56D9F7DB" w:rsidR="00A10293" w:rsidRPr="00D7546C" w:rsidRDefault="00A10293" w:rsidP="00A1029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(79,723)</w:t>
            </w:r>
          </w:p>
        </w:tc>
      </w:tr>
      <w:tr w:rsidR="00313CAB" w:rsidRPr="00D7546C" w14:paraId="4379D0F4" w14:textId="77777777" w:rsidTr="0049793C">
        <w:trPr>
          <w:trHeight w:val="261"/>
        </w:trPr>
        <w:tc>
          <w:tcPr>
            <w:tcW w:w="3240" w:type="dxa"/>
            <w:hideMark/>
          </w:tcPr>
          <w:p w14:paraId="344C9023" w14:textId="77777777" w:rsidR="00313CAB" w:rsidRPr="00D7546C" w:rsidRDefault="00313CAB" w:rsidP="00313CAB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รวมหนี้สินทางการเงินอื่น</w:t>
            </w:r>
          </w:p>
        </w:tc>
        <w:tc>
          <w:tcPr>
            <w:tcW w:w="720" w:type="dxa"/>
          </w:tcPr>
          <w:p w14:paraId="78426661" w14:textId="77777777" w:rsidR="00313CAB" w:rsidRPr="00D7546C" w:rsidRDefault="00313CAB" w:rsidP="00313CAB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65E8503" w14:textId="62556930" w:rsidR="00313CAB" w:rsidRPr="00D7546C" w:rsidRDefault="00313CAB" w:rsidP="00A1029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(79,723)</w:t>
            </w:r>
          </w:p>
        </w:tc>
        <w:tc>
          <w:tcPr>
            <w:tcW w:w="270" w:type="dxa"/>
          </w:tcPr>
          <w:p w14:paraId="13217B9D" w14:textId="77777777" w:rsidR="00313CAB" w:rsidRPr="00D7546C" w:rsidRDefault="00313CAB" w:rsidP="00313CAB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690005E" w14:textId="3C270208" w:rsidR="00313CAB" w:rsidRPr="00D7546C" w:rsidRDefault="00313CAB" w:rsidP="00313CAB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D6AD0D1" w14:textId="77777777" w:rsidR="00313CAB" w:rsidRPr="00D7546C" w:rsidRDefault="00313CAB" w:rsidP="00313CAB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5D9C461" w14:textId="28878DEA" w:rsidR="00313CAB" w:rsidRPr="00D7546C" w:rsidRDefault="00A10293" w:rsidP="00313CAB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</w:t>
            </w:r>
            <w:r w:rsidR="00313CAB"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11,896,23</w:t>
            </w: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3)</w:t>
            </w:r>
          </w:p>
        </w:tc>
        <w:tc>
          <w:tcPr>
            <w:tcW w:w="270" w:type="dxa"/>
          </w:tcPr>
          <w:p w14:paraId="6E4FB100" w14:textId="77777777" w:rsidR="00313CAB" w:rsidRPr="00D7546C" w:rsidRDefault="00313CAB" w:rsidP="00313CAB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2463F32" w14:textId="7BD99F32" w:rsidR="00313CAB" w:rsidRPr="00D7546C" w:rsidRDefault="00313CAB" w:rsidP="00313CAB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(11,975</w:t>
            </w:r>
            <w:r w:rsidR="00D32DE1"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,956</w:t>
            </w: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5BF30DBF" w14:textId="77777777" w:rsidR="00313CAB" w:rsidRPr="00D7546C" w:rsidRDefault="00313CAB" w:rsidP="00313CAB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6633527" w14:textId="0596A6FC" w:rsidR="00313CAB" w:rsidRPr="00D7546C" w:rsidRDefault="00313CAB" w:rsidP="00313CAB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6FADEB3" w14:textId="77777777" w:rsidR="00313CAB" w:rsidRPr="00D7546C" w:rsidRDefault="00313CAB" w:rsidP="00313CAB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113E6873" w14:textId="77777777" w:rsidR="00313CAB" w:rsidRPr="00D7546C" w:rsidRDefault="00313CAB" w:rsidP="00313CAB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239BB27" w14:textId="77777777" w:rsidR="00313CAB" w:rsidRPr="00D7546C" w:rsidRDefault="00313CAB" w:rsidP="00313CAB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BCD8390" w14:textId="77777777" w:rsidR="00313CAB" w:rsidRPr="00D7546C" w:rsidRDefault="00313CAB" w:rsidP="00313CAB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63CEE39" w14:textId="77777777" w:rsidR="00313CAB" w:rsidRPr="00D7546C" w:rsidRDefault="00313CAB" w:rsidP="00313CAB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5A8BE26A" w14:textId="77777777" w:rsidR="00313CAB" w:rsidRPr="00D7546C" w:rsidRDefault="00313CAB" w:rsidP="00313CAB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</w:tr>
    </w:tbl>
    <w:p w14:paraId="50F3667C" w14:textId="77777777" w:rsidR="0049793C" w:rsidRPr="00D7546C" w:rsidRDefault="0049793C">
      <w:pPr>
        <w:rPr>
          <w:rFonts w:asciiTheme="majorBidi" w:hAnsiTheme="majorBidi" w:cstheme="majorBidi"/>
          <w:sz w:val="28"/>
          <w:szCs w:val="28"/>
        </w:rPr>
      </w:pPr>
    </w:p>
    <w:p w14:paraId="155D959E" w14:textId="1DF4BC95" w:rsidR="00315168" w:rsidRPr="00D7546C" w:rsidRDefault="00315168">
      <w:pPr>
        <w:rPr>
          <w:rFonts w:asciiTheme="majorBidi" w:hAnsiTheme="majorBidi" w:cstheme="majorBidi"/>
          <w:lang w:val="en-GB"/>
        </w:rPr>
      </w:pPr>
      <w:r w:rsidRPr="00D7546C">
        <w:rPr>
          <w:rFonts w:asciiTheme="majorBidi" w:hAnsiTheme="majorBidi" w:cstheme="majorBidi"/>
        </w:rPr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ED00C6" w:rsidRPr="00D7546C" w14:paraId="4CEBE347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2DF18B4C" w14:textId="77777777" w:rsidR="00ED00C6" w:rsidRPr="00D7546C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2679A047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23068A14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ED00C6" w:rsidRPr="00D7546C" w14:paraId="0024CCC5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107AF59C" w14:textId="77777777" w:rsidR="00ED00C6" w:rsidRPr="00D7546C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82D1AD7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556B9AA6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1C18A567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788E24C0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ED00C6" w:rsidRPr="00D7546C" w14:paraId="3B9DC31A" w14:textId="77777777" w:rsidTr="00C578DA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1ED04E27" w14:textId="77777777" w:rsidR="00ED00C6" w:rsidRPr="00D7546C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  <w:hideMark/>
          </w:tcPr>
          <w:p w14:paraId="3852E491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5F1771F4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217B9155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1C832EBE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6FA4DFB9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2327BEF6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46D5957E" w14:textId="77777777" w:rsidR="00ED00C6" w:rsidRPr="00D7546C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0AD4F079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261A0270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4EDC4A2B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74163866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137E86A9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7800C08E" w14:textId="77777777" w:rsidR="00ED00C6" w:rsidRPr="00D7546C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4FE80C82" w14:textId="77777777" w:rsidR="00ED00C6" w:rsidRPr="00D7546C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1434BA0F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45D29B54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ED00C6" w:rsidRPr="00D7546C" w14:paraId="30653571" w14:textId="77777777" w:rsidTr="00C578DA">
        <w:trPr>
          <w:trHeight w:val="261"/>
        </w:trPr>
        <w:tc>
          <w:tcPr>
            <w:tcW w:w="3240" w:type="dxa"/>
          </w:tcPr>
          <w:p w14:paraId="2E529144" w14:textId="77777777" w:rsidR="00ED00C6" w:rsidRPr="00D7546C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309BA8DC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5EA9BA84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ED00C6" w:rsidRPr="00D7546C" w14:paraId="537CC68C" w14:textId="77777777" w:rsidTr="00C578DA">
        <w:trPr>
          <w:trHeight w:val="261"/>
        </w:trPr>
        <w:tc>
          <w:tcPr>
            <w:tcW w:w="3240" w:type="dxa"/>
          </w:tcPr>
          <w:p w14:paraId="35C00193" w14:textId="6913E0B4" w:rsidR="00ED00C6" w:rsidRPr="00D7546C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="00260903" w:rsidRPr="00D7546C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2567</w:t>
            </w:r>
          </w:p>
        </w:tc>
        <w:tc>
          <w:tcPr>
            <w:tcW w:w="720" w:type="dxa"/>
          </w:tcPr>
          <w:p w14:paraId="22092FDB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557DBB06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ED00C6" w:rsidRPr="00D7546C" w14:paraId="57E7048D" w14:textId="77777777" w:rsidTr="00C578DA">
        <w:trPr>
          <w:trHeight w:val="261"/>
        </w:trPr>
        <w:tc>
          <w:tcPr>
            <w:tcW w:w="3240" w:type="dxa"/>
            <w:hideMark/>
          </w:tcPr>
          <w:p w14:paraId="74D9BBE1" w14:textId="77777777" w:rsidR="00ED00C6" w:rsidRPr="00D7546C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60098A77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911EE70" w14:textId="77777777" w:rsidR="00ED00C6" w:rsidRPr="00D7546C" w:rsidRDefault="00ED00C6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FF53E83" w14:textId="77777777" w:rsidR="00ED00C6" w:rsidRPr="00D7546C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E6C2326" w14:textId="77777777" w:rsidR="00ED00C6" w:rsidRPr="00D7546C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58D3084" w14:textId="77777777" w:rsidR="00ED00C6" w:rsidRPr="00D7546C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48AE4EA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F7C97E3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9DB9FC1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98C831B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E8E9465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EDFF4FB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0C618A0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AAB8AFE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1FFF615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3906C3B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694DCCA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60903" w:rsidRPr="00D7546C" w14:paraId="3D76CB16" w14:textId="77777777" w:rsidTr="00C578DA">
        <w:trPr>
          <w:trHeight w:val="261"/>
        </w:trPr>
        <w:tc>
          <w:tcPr>
            <w:tcW w:w="3240" w:type="dxa"/>
          </w:tcPr>
          <w:p w14:paraId="54A686E3" w14:textId="77777777" w:rsidR="00260903" w:rsidRPr="00D7546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1391A15D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4E819AB" w14:textId="2BF3A0C9" w:rsidR="00260903" w:rsidRPr="00D7546C" w:rsidRDefault="00260903" w:rsidP="00260903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672D8764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8AFF21A" w14:textId="1A5E7D75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0E7A310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16791EE" w14:textId="2E939E63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29,500</w:t>
            </w:r>
          </w:p>
        </w:tc>
        <w:tc>
          <w:tcPr>
            <w:tcW w:w="270" w:type="dxa"/>
          </w:tcPr>
          <w:p w14:paraId="7D560756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8647111" w14:textId="7E00E5AE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29,500</w:t>
            </w:r>
          </w:p>
        </w:tc>
        <w:tc>
          <w:tcPr>
            <w:tcW w:w="270" w:type="dxa"/>
          </w:tcPr>
          <w:p w14:paraId="70528419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8A294A4" w14:textId="367578CF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02D1E3D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DEDC8A6" w14:textId="0075B19C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28,932</w:t>
            </w:r>
          </w:p>
        </w:tc>
        <w:tc>
          <w:tcPr>
            <w:tcW w:w="270" w:type="dxa"/>
          </w:tcPr>
          <w:p w14:paraId="063774E2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88BA52C" w14:textId="237C867C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04C3CC3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7C3CC06" w14:textId="63E0964F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28,932</w:t>
            </w:r>
          </w:p>
        </w:tc>
      </w:tr>
      <w:tr w:rsidR="00260903" w:rsidRPr="00D7546C" w14:paraId="535ECB16" w14:textId="77777777" w:rsidTr="00C578DA">
        <w:trPr>
          <w:trHeight w:val="261"/>
        </w:trPr>
        <w:tc>
          <w:tcPr>
            <w:tcW w:w="3240" w:type="dxa"/>
            <w:vAlign w:val="bottom"/>
          </w:tcPr>
          <w:p w14:paraId="1159DAB8" w14:textId="77777777" w:rsidR="00260903" w:rsidRPr="00D7546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3F288283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023A1E0" w14:textId="459D0425" w:rsidR="00260903" w:rsidRPr="00D7546C" w:rsidRDefault="00260903" w:rsidP="00260903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205D063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41840C6" w14:textId="3A7F4229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179F1D3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E3F1C46" w14:textId="5EDBBED6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24,503</w:t>
            </w:r>
          </w:p>
        </w:tc>
        <w:tc>
          <w:tcPr>
            <w:tcW w:w="270" w:type="dxa"/>
          </w:tcPr>
          <w:p w14:paraId="762C5D21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EFDA191" w14:textId="1CC2F733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24,503</w:t>
            </w:r>
          </w:p>
        </w:tc>
        <w:tc>
          <w:tcPr>
            <w:tcW w:w="270" w:type="dxa"/>
          </w:tcPr>
          <w:p w14:paraId="032C04C8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AC01C9C" w14:textId="489EB49E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716701B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2D787B6" w14:textId="5D7FE4DE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22,350</w:t>
            </w:r>
          </w:p>
        </w:tc>
        <w:tc>
          <w:tcPr>
            <w:tcW w:w="270" w:type="dxa"/>
          </w:tcPr>
          <w:p w14:paraId="617E2B08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045AA8C" w14:textId="45D8A2A6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BAC9221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66ECA97" w14:textId="362B2014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22,350</w:t>
            </w:r>
          </w:p>
        </w:tc>
      </w:tr>
      <w:tr w:rsidR="00260903" w:rsidRPr="00D7546C" w14:paraId="0991D176" w14:textId="77777777" w:rsidTr="00C578DA">
        <w:trPr>
          <w:trHeight w:val="261"/>
        </w:trPr>
        <w:tc>
          <w:tcPr>
            <w:tcW w:w="3240" w:type="dxa"/>
            <w:vAlign w:val="bottom"/>
          </w:tcPr>
          <w:p w14:paraId="76A1E8B9" w14:textId="77777777" w:rsidR="00260903" w:rsidRPr="00D7546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720" w:type="dxa"/>
          </w:tcPr>
          <w:p w14:paraId="3C6A0A54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4B1AFB93" w14:textId="094289F3" w:rsidR="00260903" w:rsidRPr="00D7546C" w:rsidRDefault="00260903" w:rsidP="00260903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532260B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FEA6690" w14:textId="611C5E82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E6D71BC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7B127D0" w14:textId="15C1CB52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78</w:t>
            </w:r>
            <w:r w:rsidR="00ED36D6" w:rsidRPr="00D7546C">
              <w:rPr>
                <w:rFonts w:asciiTheme="majorBidi" w:hAnsiTheme="majorBidi" w:cstheme="majorBidi"/>
                <w:sz w:val="24"/>
                <w:szCs w:val="24"/>
              </w:rPr>
              <w:t>6</w:t>
            </w:r>
          </w:p>
        </w:tc>
        <w:tc>
          <w:tcPr>
            <w:tcW w:w="270" w:type="dxa"/>
          </w:tcPr>
          <w:p w14:paraId="625153C4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507741F" w14:textId="188BAAFF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78</w:t>
            </w:r>
            <w:r w:rsidR="00ED36D6" w:rsidRPr="00D7546C">
              <w:rPr>
                <w:rFonts w:asciiTheme="majorBidi" w:hAnsiTheme="majorBidi" w:cstheme="majorBidi"/>
                <w:sz w:val="24"/>
                <w:szCs w:val="24"/>
              </w:rPr>
              <w:t>6</w:t>
            </w:r>
          </w:p>
        </w:tc>
        <w:tc>
          <w:tcPr>
            <w:tcW w:w="270" w:type="dxa"/>
          </w:tcPr>
          <w:p w14:paraId="69FEB502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B72EF35" w14:textId="5EECF5FA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34FAA28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23F9B92" w14:textId="3A17BC99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768</w:t>
            </w:r>
          </w:p>
        </w:tc>
        <w:tc>
          <w:tcPr>
            <w:tcW w:w="270" w:type="dxa"/>
          </w:tcPr>
          <w:p w14:paraId="2D3FFE1E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B0482B8" w14:textId="2DFADD90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7177AB3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ACB0528" w14:textId="418E0CEE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768</w:t>
            </w:r>
          </w:p>
        </w:tc>
      </w:tr>
      <w:tr w:rsidR="00260903" w:rsidRPr="00D7546C" w14:paraId="452520EC" w14:textId="77777777" w:rsidTr="00C578DA">
        <w:trPr>
          <w:trHeight w:val="261"/>
        </w:trPr>
        <w:tc>
          <w:tcPr>
            <w:tcW w:w="3240" w:type="dxa"/>
            <w:hideMark/>
          </w:tcPr>
          <w:p w14:paraId="3A1D4E25" w14:textId="77777777" w:rsidR="00260903" w:rsidRPr="00D7546C" w:rsidRDefault="00260903" w:rsidP="00260903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114BB6B7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20AD32B8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F7F8513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A2107A3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02EDAF8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093455E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16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CD908EE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D386DDF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8DBF4EE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9501E1D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19FF53C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08FC933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7269188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DA9C660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52C4504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E6072E9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60903" w:rsidRPr="00D7546C" w14:paraId="12F1098F" w14:textId="77777777" w:rsidTr="003471B5">
        <w:trPr>
          <w:trHeight w:val="261"/>
        </w:trPr>
        <w:tc>
          <w:tcPr>
            <w:tcW w:w="3240" w:type="dxa"/>
            <w:hideMark/>
          </w:tcPr>
          <w:p w14:paraId="3C6CD421" w14:textId="77777777" w:rsidR="00260903" w:rsidRPr="00D7546C" w:rsidRDefault="00260903" w:rsidP="00260903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D7546C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3612BA06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7774F53" w14:textId="7C5D2880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13,038</w:t>
            </w:r>
          </w:p>
        </w:tc>
        <w:tc>
          <w:tcPr>
            <w:tcW w:w="270" w:type="dxa"/>
          </w:tcPr>
          <w:p w14:paraId="072AE026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2E5BFBD" w14:textId="00DD2EBB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256,838</w:t>
            </w:r>
          </w:p>
        </w:tc>
        <w:tc>
          <w:tcPr>
            <w:tcW w:w="270" w:type="dxa"/>
          </w:tcPr>
          <w:p w14:paraId="12F97667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73FFE80" w14:textId="5024F37F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D132701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2CC152D" w14:textId="33DE81C0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369,876</w:t>
            </w:r>
          </w:p>
        </w:tc>
        <w:tc>
          <w:tcPr>
            <w:tcW w:w="270" w:type="dxa"/>
            <w:vAlign w:val="bottom"/>
          </w:tcPr>
          <w:p w14:paraId="0A552196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EF640D8" w14:textId="63510F99" w:rsidR="00260903" w:rsidRPr="00D7546C" w:rsidRDefault="00260903" w:rsidP="00260903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256,838</w:t>
            </w:r>
          </w:p>
        </w:tc>
        <w:tc>
          <w:tcPr>
            <w:tcW w:w="270" w:type="dxa"/>
            <w:vAlign w:val="bottom"/>
          </w:tcPr>
          <w:p w14:paraId="48229801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22E29D0" w14:textId="4B5B0786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0070D64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999A6D8" w14:textId="7422518D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113,038</w:t>
            </w:r>
          </w:p>
        </w:tc>
        <w:tc>
          <w:tcPr>
            <w:tcW w:w="270" w:type="dxa"/>
          </w:tcPr>
          <w:p w14:paraId="76A28D7F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51B49F4" w14:textId="78985AD4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369,876</w:t>
            </w:r>
          </w:p>
        </w:tc>
      </w:tr>
      <w:tr w:rsidR="00260903" w:rsidRPr="00D7546C" w14:paraId="3BCB4533" w14:textId="77777777" w:rsidTr="00C578DA">
        <w:trPr>
          <w:trHeight w:val="261"/>
        </w:trPr>
        <w:tc>
          <w:tcPr>
            <w:tcW w:w="3240" w:type="dxa"/>
            <w:hideMark/>
          </w:tcPr>
          <w:p w14:paraId="4408665A" w14:textId="77777777" w:rsidR="00260903" w:rsidRPr="00D7546C" w:rsidRDefault="00260903" w:rsidP="00260903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720" w:type="dxa"/>
          </w:tcPr>
          <w:p w14:paraId="114B5567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2180791" w14:textId="6DB62789" w:rsidR="00260903" w:rsidRPr="00D7546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113,038</w:t>
            </w:r>
          </w:p>
        </w:tc>
        <w:tc>
          <w:tcPr>
            <w:tcW w:w="270" w:type="dxa"/>
          </w:tcPr>
          <w:p w14:paraId="3EE71387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41E4F151" w14:textId="27DAF08C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256,838</w:t>
            </w:r>
          </w:p>
        </w:tc>
        <w:tc>
          <w:tcPr>
            <w:tcW w:w="270" w:type="dxa"/>
          </w:tcPr>
          <w:p w14:paraId="070A9103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B69D8BC" w14:textId="2909D1C0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54,7</w:t>
            </w:r>
            <w:r w:rsidR="00ED36D6"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89</w:t>
            </w:r>
          </w:p>
        </w:tc>
        <w:tc>
          <w:tcPr>
            <w:tcW w:w="270" w:type="dxa"/>
            <w:vAlign w:val="bottom"/>
          </w:tcPr>
          <w:p w14:paraId="66AC8A6C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447412E" w14:textId="44AD183D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424,66</w:t>
            </w:r>
            <w:r w:rsidR="00ED36D6"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270" w:type="dxa"/>
            <w:vAlign w:val="bottom"/>
          </w:tcPr>
          <w:p w14:paraId="3C9C436C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1D36B89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6D156CA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7FB4C11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EA1E2FF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38E1AAA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DA1D748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4CCB1BD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2F809D04" w14:textId="77777777" w:rsidR="001B42A5" w:rsidRPr="00D7546C" w:rsidRDefault="001B42A5">
      <w:r w:rsidRPr="00D7546C"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ED00C6" w:rsidRPr="00D7546C" w14:paraId="10470CD2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09A5B893" w14:textId="77777777" w:rsidR="00ED00C6" w:rsidRPr="00D7546C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5A6956D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52BF4F03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ED00C6" w:rsidRPr="00D7546C" w14:paraId="434D60ED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10C388E4" w14:textId="77777777" w:rsidR="00ED00C6" w:rsidRPr="00D7546C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86759F0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6FF20E1F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3414B579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1982A053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ED00C6" w:rsidRPr="00D7546C" w14:paraId="79D1A63C" w14:textId="77777777" w:rsidTr="00C578DA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0A8C3699" w14:textId="77777777" w:rsidR="00ED00C6" w:rsidRPr="00D7546C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40173E89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56C6D506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24E73D6B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562BFD79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70A7EF5C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7596858B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2A8E1FB5" w14:textId="77777777" w:rsidR="00ED00C6" w:rsidRPr="00D7546C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2963201F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5AD41608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155E29C5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58751D84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1FFA3E93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5E3F5D46" w14:textId="77777777" w:rsidR="00ED00C6" w:rsidRPr="00D7546C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3FEA3865" w14:textId="77777777" w:rsidR="00ED00C6" w:rsidRPr="00D7546C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17825F19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7F8704D7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ED00C6" w:rsidRPr="00D7546C" w14:paraId="6633898C" w14:textId="77777777" w:rsidTr="00C578DA">
        <w:trPr>
          <w:trHeight w:val="261"/>
        </w:trPr>
        <w:tc>
          <w:tcPr>
            <w:tcW w:w="3240" w:type="dxa"/>
          </w:tcPr>
          <w:p w14:paraId="7AE34EFE" w14:textId="77777777" w:rsidR="00ED00C6" w:rsidRPr="00D7546C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7D5A6892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106AA473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ED00C6" w:rsidRPr="00D7546C" w14:paraId="179848C3" w14:textId="77777777" w:rsidTr="00C578DA">
        <w:trPr>
          <w:trHeight w:val="261"/>
        </w:trPr>
        <w:tc>
          <w:tcPr>
            <w:tcW w:w="3240" w:type="dxa"/>
          </w:tcPr>
          <w:p w14:paraId="62309B6C" w14:textId="13DDDA47" w:rsidR="00ED00C6" w:rsidRPr="00D7546C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 xml:space="preserve">ณ วันที่ </w:t>
            </w:r>
            <w:r w:rsidR="00260903"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="00260903" w:rsidRPr="00D7546C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  <w:r w:rsidR="00260903"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260903"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2567</w:t>
            </w:r>
          </w:p>
        </w:tc>
        <w:tc>
          <w:tcPr>
            <w:tcW w:w="720" w:type="dxa"/>
          </w:tcPr>
          <w:p w14:paraId="7DC756B9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6356E4E6" w14:textId="77777777" w:rsidR="00ED00C6" w:rsidRPr="00D7546C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</w:p>
        </w:tc>
      </w:tr>
      <w:tr w:rsidR="00ED00C6" w:rsidRPr="00D7546C" w14:paraId="794CA9FD" w14:textId="77777777" w:rsidTr="00C578DA">
        <w:trPr>
          <w:trHeight w:val="261"/>
        </w:trPr>
        <w:tc>
          <w:tcPr>
            <w:tcW w:w="3240" w:type="dxa"/>
          </w:tcPr>
          <w:p w14:paraId="482C2852" w14:textId="77777777" w:rsidR="00ED00C6" w:rsidRPr="00D7546C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6113B691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4C4FBE47" w14:textId="77777777" w:rsidR="00ED00C6" w:rsidRPr="00D7546C" w:rsidRDefault="00ED00C6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A438F53" w14:textId="77777777" w:rsidR="00ED00C6" w:rsidRPr="00D7546C" w:rsidRDefault="00ED00C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CDE1B58" w14:textId="77777777" w:rsidR="00ED00C6" w:rsidRPr="00D7546C" w:rsidRDefault="00ED00C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FCC0803" w14:textId="77777777" w:rsidR="00ED00C6" w:rsidRPr="00D7546C" w:rsidRDefault="00ED00C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15C3D7A" w14:textId="77777777" w:rsidR="00ED00C6" w:rsidRPr="00D7546C" w:rsidRDefault="00ED00C6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AAF1177" w14:textId="77777777" w:rsidR="00ED00C6" w:rsidRPr="00D7546C" w:rsidRDefault="00ED00C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93DD926" w14:textId="77777777" w:rsidR="00ED00C6" w:rsidRPr="00D7546C" w:rsidRDefault="00ED00C6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4C060B9" w14:textId="77777777" w:rsidR="00ED00C6" w:rsidRPr="00D7546C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34B4B7C" w14:textId="77777777" w:rsidR="00ED00C6" w:rsidRPr="00D7546C" w:rsidRDefault="00ED00C6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A9BA950" w14:textId="77777777" w:rsidR="00ED00C6" w:rsidRPr="00D7546C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0BB5706" w14:textId="77777777" w:rsidR="00ED00C6" w:rsidRPr="00D7546C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E066FC6" w14:textId="77777777" w:rsidR="00ED00C6" w:rsidRPr="00D7546C" w:rsidRDefault="00ED00C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7FADCAA" w14:textId="77777777" w:rsidR="00ED00C6" w:rsidRPr="00D7546C" w:rsidRDefault="00ED00C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DF04884" w14:textId="77777777" w:rsidR="00ED00C6" w:rsidRPr="00D7546C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61AB2DC" w14:textId="77777777" w:rsidR="00ED00C6" w:rsidRPr="00D7546C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60903" w:rsidRPr="00D7546C" w14:paraId="6277439E" w14:textId="77777777" w:rsidTr="00C578DA">
        <w:trPr>
          <w:trHeight w:val="261"/>
        </w:trPr>
        <w:tc>
          <w:tcPr>
            <w:tcW w:w="3240" w:type="dxa"/>
          </w:tcPr>
          <w:p w14:paraId="0D2249B9" w14:textId="77777777" w:rsidR="00260903" w:rsidRPr="00D7546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720" w:type="dxa"/>
          </w:tcPr>
          <w:p w14:paraId="7772E697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E052B64" w14:textId="7DDAE365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75E4A9B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7610DBF" w14:textId="6690D2D6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15958E3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BB3EA16" w14:textId="490964CA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(437,686)</w:t>
            </w:r>
          </w:p>
        </w:tc>
        <w:tc>
          <w:tcPr>
            <w:tcW w:w="270" w:type="dxa"/>
            <w:vAlign w:val="bottom"/>
          </w:tcPr>
          <w:p w14:paraId="00281DDF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E0E9941" w14:textId="420914D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(437,686)</w:t>
            </w:r>
          </w:p>
        </w:tc>
        <w:tc>
          <w:tcPr>
            <w:tcW w:w="270" w:type="dxa"/>
            <w:vAlign w:val="bottom"/>
          </w:tcPr>
          <w:p w14:paraId="311A10A8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FFDCE2E" w14:textId="210CB858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6DB89AF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F3DE9A6" w14:textId="6A341446" w:rsidR="00260903" w:rsidRPr="00D7546C" w:rsidRDefault="00260903" w:rsidP="003E716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45394E6F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282DCF4" w14:textId="2DEC654E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(433,393)</w:t>
            </w:r>
          </w:p>
        </w:tc>
        <w:tc>
          <w:tcPr>
            <w:tcW w:w="270" w:type="dxa"/>
            <w:vAlign w:val="bottom"/>
          </w:tcPr>
          <w:p w14:paraId="3163544F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AA6221B" w14:textId="043C265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(433,393)</w:t>
            </w:r>
          </w:p>
        </w:tc>
      </w:tr>
      <w:tr w:rsidR="00260903" w:rsidRPr="00D7546C" w14:paraId="24D4BD56" w14:textId="77777777" w:rsidTr="00126E33">
        <w:trPr>
          <w:trHeight w:val="261"/>
        </w:trPr>
        <w:tc>
          <w:tcPr>
            <w:tcW w:w="3240" w:type="dxa"/>
          </w:tcPr>
          <w:p w14:paraId="1469EE20" w14:textId="77777777" w:rsidR="00260903" w:rsidRPr="00D7546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3EE1006A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8D9C496" w14:textId="58B44DD6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557A5C7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E7FA3B9" w14:textId="5DD9561B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1B8E7A6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D9B6D19" w14:textId="425D9279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(1,717,741)</w:t>
            </w:r>
          </w:p>
        </w:tc>
        <w:tc>
          <w:tcPr>
            <w:tcW w:w="270" w:type="dxa"/>
            <w:vAlign w:val="bottom"/>
          </w:tcPr>
          <w:p w14:paraId="3EB52EDA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7D338B6" w14:textId="2EA52120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(1,717,741)</w:t>
            </w:r>
          </w:p>
        </w:tc>
        <w:tc>
          <w:tcPr>
            <w:tcW w:w="270" w:type="dxa"/>
            <w:vAlign w:val="bottom"/>
          </w:tcPr>
          <w:p w14:paraId="0D337DF4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B73B955" w14:textId="35155768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199B47D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0AE0B9C" w14:textId="0317DCA6" w:rsidR="00260903" w:rsidRPr="00D7546C" w:rsidRDefault="00260903" w:rsidP="003E716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20001E3D" w14:textId="77777777" w:rsidR="00260903" w:rsidRPr="00D7546C" w:rsidRDefault="00260903" w:rsidP="00260903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3F94D756" w14:textId="38864774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(1,660,280)</w:t>
            </w:r>
          </w:p>
        </w:tc>
        <w:tc>
          <w:tcPr>
            <w:tcW w:w="270" w:type="dxa"/>
            <w:vAlign w:val="bottom"/>
          </w:tcPr>
          <w:p w14:paraId="4C15DB87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7D93A959" w14:textId="706F29D8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(1,660,280)</w:t>
            </w:r>
          </w:p>
        </w:tc>
      </w:tr>
      <w:tr w:rsidR="00260903" w:rsidRPr="00D7546C" w14:paraId="2776E6E9" w14:textId="77777777" w:rsidTr="00126E33">
        <w:trPr>
          <w:trHeight w:val="261"/>
        </w:trPr>
        <w:tc>
          <w:tcPr>
            <w:tcW w:w="3240" w:type="dxa"/>
          </w:tcPr>
          <w:p w14:paraId="1070456A" w14:textId="77777777" w:rsidR="00260903" w:rsidRPr="00D7546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720" w:type="dxa"/>
          </w:tcPr>
          <w:p w14:paraId="3E23BDB0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C30DC08" w14:textId="21848450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976099A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05B4BF6" w14:textId="40880A7E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97DEF51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F52ACD3" w14:textId="3D1A90A3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70" w:type="dxa"/>
            <w:vAlign w:val="bottom"/>
          </w:tcPr>
          <w:p w14:paraId="61BCEF8B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83E9FFC" w14:textId="05351270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70" w:type="dxa"/>
            <w:vAlign w:val="bottom"/>
          </w:tcPr>
          <w:p w14:paraId="058C3D06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00DC4AD" w14:textId="055D6B02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B3F1536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E1D95E8" w14:textId="5E037822" w:rsidR="00260903" w:rsidRPr="00D7546C" w:rsidRDefault="00260903" w:rsidP="003E716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700C9E39" w14:textId="77777777" w:rsidR="00260903" w:rsidRPr="00D7546C" w:rsidRDefault="00260903" w:rsidP="00260903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2F1EF2B5" w14:textId="0520B118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(12,176)</w:t>
            </w:r>
          </w:p>
        </w:tc>
        <w:tc>
          <w:tcPr>
            <w:tcW w:w="270" w:type="dxa"/>
            <w:vAlign w:val="bottom"/>
          </w:tcPr>
          <w:p w14:paraId="5151E949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4E6F8610" w14:textId="140D1FED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(12,176)</w:t>
            </w:r>
          </w:p>
        </w:tc>
      </w:tr>
      <w:tr w:rsidR="00260903" w:rsidRPr="00D7546C" w14:paraId="26BB8879" w14:textId="77777777" w:rsidTr="00C578DA">
        <w:trPr>
          <w:trHeight w:val="261"/>
        </w:trPr>
        <w:tc>
          <w:tcPr>
            <w:tcW w:w="3240" w:type="dxa"/>
          </w:tcPr>
          <w:p w14:paraId="17853CFB" w14:textId="77777777" w:rsidR="00260903" w:rsidRPr="00D7546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720" w:type="dxa"/>
          </w:tcPr>
          <w:p w14:paraId="6D8135D5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0FB259E" w14:textId="32773148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DDECDFB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790D6C6" w14:textId="23926EBE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A8C336F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F9E0A6D" w14:textId="3104D796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(43,485)</w:t>
            </w:r>
          </w:p>
        </w:tc>
        <w:tc>
          <w:tcPr>
            <w:tcW w:w="270" w:type="dxa"/>
            <w:vAlign w:val="bottom"/>
          </w:tcPr>
          <w:p w14:paraId="6D030762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83F2A52" w14:textId="2D032C28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(43,485)</w:t>
            </w:r>
          </w:p>
        </w:tc>
        <w:tc>
          <w:tcPr>
            <w:tcW w:w="270" w:type="dxa"/>
            <w:vAlign w:val="bottom"/>
          </w:tcPr>
          <w:p w14:paraId="1A475F09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F15AE8B" w14:textId="3ED21FA2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DD5CEE8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E6F6DE7" w14:textId="1032C41D" w:rsidR="00260903" w:rsidRPr="00D7546C" w:rsidRDefault="00260903" w:rsidP="003E716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23D805AB" w14:textId="77777777" w:rsidR="00260903" w:rsidRPr="00D7546C" w:rsidRDefault="00260903" w:rsidP="00260903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315E474A" w14:textId="6662C716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(41,859)</w:t>
            </w:r>
          </w:p>
        </w:tc>
        <w:tc>
          <w:tcPr>
            <w:tcW w:w="270" w:type="dxa"/>
            <w:vAlign w:val="bottom"/>
          </w:tcPr>
          <w:p w14:paraId="08E1B761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5644C161" w14:textId="244E3003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(41,859)</w:t>
            </w:r>
          </w:p>
        </w:tc>
      </w:tr>
      <w:tr w:rsidR="00260903" w:rsidRPr="00D7546C" w14:paraId="60A735C2" w14:textId="77777777" w:rsidTr="00C578DA">
        <w:trPr>
          <w:trHeight w:val="261"/>
        </w:trPr>
        <w:tc>
          <w:tcPr>
            <w:tcW w:w="3240" w:type="dxa"/>
          </w:tcPr>
          <w:p w14:paraId="036F4275" w14:textId="77777777" w:rsidR="00260903" w:rsidRPr="00D7546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เงินกู้ยืมระยะยาวจากบุคคลอื่น</w:t>
            </w:r>
          </w:p>
        </w:tc>
        <w:tc>
          <w:tcPr>
            <w:tcW w:w="720" w:type="dxa"/>
          </w:tcPr>
          <w:p w14:paraId="5E553454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5C572B4" w14:textId="6F0A7734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2CE245C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557D0B" w14:textId="3A56D284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FAADB81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8B3996F" w14:textId="6473CD28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(23,550)</w:t>
            </w:r>
          </w:p>
        </w:tc>
        <w:tc>
          <w:tcPr>
            <w:tcW w:w="270" w:type="dxa"/>
            <w:vAlign w:val="bottom"/>
          </w:tcPr>
          <w:p w14:paraId="1D1232A9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E2E3045" w14:textId="0F14667F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(23,550)</w:t>
            </w:r>
          </w:p>
        </w:tc>
        <w:tc>
          <w:tcPr>
            <w:tcW w:w="270" w:type="dxa"/>
            <w:vAlign w:val="bottom"/>
          </w:tcPr>
          <w:p w14:paraId="2CFEADB8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15B3FD7" w14:textId="2A9A2AE6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4ACE655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80D32CE" w14:textId="1B0EDEFD" w:rsidR="00260903" w:rsidRPr="00D7546C" w:rsidRDefault="00260903" w:rsidP="003E716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vAlign w:val="bottom"/>
          </w:tcPr>
          <w:p w14:paraId="0D62E035" w14:textId="77777777" w:rsidR="00260903" w:rsidRPr="00D7546C" w:rsidRDefault="00260903" w:rsidP="00260903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253FFCCA" w14:textId="5A5EFEA3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(22,692)</w:t>
            </w:r>
          </w:p>
        </w:tc>
        <w:tc>
          <w:tcPr>
            <w:tcW w:w="270" w:type="dxa"/>
            <w:vAlign w:val="bottom"/>
          </w:tcPr>
          <w:p w14:paraId="22D19951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5DF37A49" w14:textId="182DE489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(22,692)</w:t>
            </w:r>
          </w:p>
        </w:tc>
      </w:tr>
      <w:tr w:rsidR="00260903" w:rsidRPr="00D7546C" w14:paraId="7D2A6DD3" w14:textId="77777777" w:rsidTr="00C578DA">
        <w:trPr>
          <w:trHeight w:val="261"/>
        </w:trPr>
        <w:tc>
          <w:tcPr>
            <w:tcW w:w="3240" w:type="dxa"/>
            <w:hideMark/>
          </w:tcPr>
          <w:p w14:paraId="09C63B42" w14:textId="77777777" w:rsidR="00260903" w:rsidRPr="00D7546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14DBF60C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57ADE22" w14:textId="61EA0BA8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5A8ABE5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2D75F77" w14:textId="7DD24186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B760197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927E1E3" w14:textId="619C041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(10,527,732)</w:t>
            </w:r>
          </w:p>
        </w:tc>
        <w:tc>
          <w:tcPr>
            <w:tcW w:w="270" w:type="dxa"/>
          </w:tcPr>
          <w:p w14:paraId="7A1187D2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D9472A3" w14:textId="2ACC238D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(10,527,732)</w:t>
            </w:r>
          </w:p>
        </w:tc>
        <w:tc>
          <w:tcPr>
            <w:tcW w:w="270" w:type="dxa"/>
          </w:tcPr>
          <w:p w14:paraId="12FE87B2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9A87F25" w14:textId="6D88CFD6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0229338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976B0F3" w14:textId="1CD54F5B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(10,333,987)</w:t>
            </w:r>
          </w:p>
        </w:tc>
        <w:tc>
          <w:tcPr>
            <w:tcW w:w="270" w:type="dxa"/>
            <w:vAlign w:val="bottom"/>
          </w:tcPr>
          <w:p w14:paraId="496F1971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62FE29C" w14:textId="6BAC454B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6155D5A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CAB2800" w14:textId="3E58D888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(10,333,987)</w:t>
            </w:r>
          </w:p>
        </w:tc>
      </w:tr>
      <w:tr w:rsidR="00260903" w:rsidRPr="00D7546C" w14:paraId="15F5724F" w14:textId="77777777" w:rsidTr="00C578DA">
        <w:trPr>
          <w:trHeight w:val="261"/>
        </w:trPr>
        <w:tc>
          <w:tcPr>
            <w:tcW w:w="3240" w:type="dxa"/>
          </w:tcPr>
          <w:p w14:paraId="5FC43229" w14:textId="77777777" w:rsidR="00260903" w:rsidRPr="00D7546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หนี้สินอนุพันธ์</w:t>
            </w:r>
          </w:p>
        </w:tc>
        <w:tc>
          <w:tcPr>
            <w:tcW w:w="720" w:type="dxa"/>
          </w:tcPr>
          <w:p w14:paraId="04C52823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1AA18702" w14:textId="15418ACC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  <w:tc>
          <w:tcPr>
            <w:tcW w:w="270" w:type="dxa"/>
          </w:tcPr>
          <w:p w14:paraId="41C5055C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E6B65A6" w14:textId="72E04F96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927793B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A62A3CD" w14:textId="79444FA6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532C15E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7312172" w14:textId="2B826649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  <w:tc>
          <w:tcPr>
            <w:tcW w:w="270" w:type="dxa"/>
            <w:vAlign w:val="bottom"/>
          </w:tcPr>
          <w:p w14:paraId="72DCD446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CC874AC" w14:textId="00885456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130AC0C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3451FBA" w14:textId="7A72D149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  <w:tc>
          <w:tcPr>
            <w:tcW w:w="270" w:type="dxa"/>
            <w:vAlign w:val="bottom"/>
          </w:tcPr>
          <w:p w14:paraId="1DDEF478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D556787" w14:textId="5531E368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07167E8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9ABFC29" w14:textId="441103C9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(97,961)</w:t>
            </w:r>
          </w:p>
        </w:tc>
      </w:tr>
      <w:tr w:rsidR="00260903" w:rsidRPr="00D7546C" w14:paraId="386F1F53" w14:textId="77777777" w:rsidTr="00C578DA">
        <w:trPr>
          <w:trHeight w:val="261"/>
        </w:trPr>
        <w:tc>
          <w:tcPr>
            <w:tcW w:w="3240" w:type="dxa"/>
            <w:hideMark/>
          </w:tcPr>
          <w:p w14:paraId="042F0A22" w14:textId="77777777" w:rsidR="00260903" w:rsidRPr="00D7546C" w:rsidRDefault="00260903" w:rsidP="00260903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รวมหนี้สินทางการเงินอื่น</w:t>
            </w:r>
          </w:p>
        </w:tc>
        <w:tc>
          <w:tcPr>
            <w:tcW w:w="720" w:type="dxa"/>
          </w:tcPr>
          <w:p w14:paraId="1BA46E21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E21AF2C" w14:textId="1820BD1D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(97,961)</w:t>
            </w:r>
          </w:p>
        </w:tc>
        <w:tc>
          <w:tcPr>
            <w:tcW w:w="270" w:type="dxa"/>
          </w:tcPr>
          <w:p w14:paraId="3D49F3E4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91E418D" w14:textId="1AAB2A1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8C5A240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0EE5DE5" w14:textId="79EE280C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(12,762,530)</w:t>
            </w:r>
          </w:p>
        </w:tc>
        <w:tc>
          <w:tcPr>
            <w:tcW w:w="270" w:type="dxa"/>
          </w:tcPr>
          <w:p w14:paraId="639502B7" w14:textId="77777777" w:rsidR="00260903" w:rsidRPr="00D7546C" w:rsidRDefault="00260903" w:rsidP="00260903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6960F3A" w14:textId="093EAAD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(12,860,491)</w:t>
            </w:r>
          </w:p>
        </w:tc>
        <w:tc>
          <w:tcPr>
            <w:tcW w:w="270" w:type="dxa"/>
            <w:vAlign w:val="bottom"/>
          </w:tcPr>
          <w:p w14:paraId="25D321BA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FC1A780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343A58E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4532FA13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FB07B4D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0770EFE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286EDD5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7D5EC9C2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</w:tr>
    </w:tbl>
    <w:p w14:paraId="04B2B9F1" w14:textId="31C328E7" w:rsidR="00315168" w:rsidRPr="00D7546C" w:rsidRDefault="00315168">
      <w:pPr>
        <w:rPr>
          <w:rFonts w:asciiTheme="majorBidi" w:hAnsiTheme="majorBidi" w:cstheme="majorBidi"/>
        </w:rPr>
      </w:pPr>
      <w:r w:rsidRPr="00D7546C">
        <w:rPr>
          <w:rFonts w:asciiTheme="majorBidi" w:hAnsiTheme="majorBidi" w:cstheme="majorBidi"/>
        </w:rPr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4855B0" w:rsidRPr="00D7546C" w14:paraId="38EFDAD1" w14:textId="77777777" w:rsidTr="001F38BE">
        <w:trPr>
          <w:trHeight w:val="261"/>
          <w:tblHeader/>
        </w:trPr>
        <w:tc>
          <w:tcPr>
            <w:tcW w:w="3240" w:type="dxa"/>
            <w:vAlign w:val="bottom"/>
          </w:tcPr>
          <w:p w14:paraId="113DCB83" w14:textId="77777777" w:rsidR="001F38BE" w:rsidRPr="00D7546C" w:rsidRDefault="001F38BE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0AB52228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61EC1509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452439" w:rsidRPr="00D7546C" w14:paraId="4615CE42" w14:textId="77777777" w:rsidTr="001F38BE">
        <w:trPr>
          <w:trHeight w:val="261"/>
          <w:tblHeader/>
        </w:trPr>
        <w:tc>
          <w:tcPr>
            <w:tcW w:w="3240" w:type="dxa"/>
            <w:vAlign w:val="bottom"/>
          </w:tcPr>
          <w:p w14:paraId="64AA4C4E" w14:textId="77777777" w:rsidR="001F38BE" w:rsidRPr="00D7546C" w:rsidRDefault="001F38BE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743E3801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11F77F3E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5ED9312F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4D40B2BD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057618" w:rsidRPr="00D7546C" w14:paraId="65A09177" w14:textId="77777777" w:rsidTr="00451062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4D968C66" w14:textId="77777777" w:rsidR="001F38BE" w:rsidRPr="00D7546C" w:rsidRDefault="001F38BE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2394F767" w14:textId="3E60E58C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24E3F5CC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5859629B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7828C9CB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4FD269C1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562FF870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095ACD0A" w14:textId="77777777" w:rsidR="001F38BE" w:rsidRPr="00D7546C" w:rsidRDefault="001F38BE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7B789EC5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5D6FD6DD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2692BA52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6602B40D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10C255E1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0A655595" w14:textId="77777777" w:rsidR="001F38BE" w:rsidRPr="00D7546C" w:rsidRDefault="001F38BE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6C90FB7C" w14:textId="77777777" w:rsidR="001F38BE" w:rsidRPr="00D7546C" w:rsidRDefault="001F38BE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110CB365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2F4ADA2C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1F38BE" w:rsidRPr="00D7546C" w14:paraId="0E55D58F" w14:textId="77777777" w:rsidTr="001F38BE">
        <w:trPr>
          <w:trHeight w:val="261"/>
        </w:trPr>
        <w:tc>
          <w:tcPr>
            <w:tcW w:w="3240" w:type="dxa"/>
          </w:tcPr>
          <w:p w14:paraId="5BF96702" w14:textId="77777777" w:rsidR="001F38BE" w:rsidRPr="00D7546C" w:rsidRDefault="001F38BE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09F19D55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152D850C" w14:textId="77777777" w:rsidR="001F38BE" w:rsidRPr="00D7546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1F38BE" w:rsidRPr="00D7546C" w14:paraId="12BEE7A9" w14:textId="77777777" w:rsidTr="001F38BE">
        <w:trPr>
          <w:trHeight w:val="261"/>
        </w:trPr>
        <w:tc>
          <w:tcPr>
            <w:tcW w:w="3240" w:type="dxa"/>
          </w:tcPr>
          <w:p w14:paraId="0DEE8B45" w14:textId="7F60C4DE" w:rsidR="001F38BE" w:rsidRPr="00D7546C" w:rsidRDefault="001F38BE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มีนาคม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</w:t>
            </w:r>
            <w:r w:rsidR="00ED00C6"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8</w:t>
            </w:r>
          </w:p>
        </w:tc>
        <w:tc>
          <w:tcPr>
            <w:tcW w:w="720" w:type="dxa"/>
          </w:tcPr>
          <w:p w14:paraId="13619203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212B3C8E" w14:textId="77777777" w:rsidR="001F38BE" w:rsidRPr="00D7546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1F38BE" w:rsidRPr="00D7546C" w14:paraId="443C76FB" w14:textId="77777777" w:rsidTr="001F38BE">
        <w:trPr>
          <w:trHeight w:val="261"/>
        </w:trPr>
        <w:tc>
          <w:tcPr>
            <w:tcW w:w="3240" w:type="dxa"/>
            <w:hideMark/>
          </w:tcPr>
          <w:p w14:paraId="40C9EA3A" w14:textId="77777777" w:rsidR="001F38BE" w:rsidRPr="00D7546C" w:rsidRDefault="001F38BE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1D2B96E1" w14:textId="77777777" w:rsidR="001F38BE" w:rsidRPr="00D7546C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C47E71E" w14:textId="77777777" w:rsidR="001F38BE" w:rsidRPr="00D7546C" w:rsidRDefault="001F38BE" w:rsidP="00A202E1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D7A3846" w14:textId="77777777" w:rsidR="001F38BE" w:rsidRPr="00D7546C" w:rsidRDefault="001F38BE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4CDAF1F" w14:textId="77777777" w:rsidR="001F38BE" w:rsidRPr="00D7546C" w:rsidRDefault="001F38BE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1C3FBFF" w14:textId="77777777" w:rsidR="001F38BE" w:rsidRPr="00D7546C" w:rsidRDefault="001F38BE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6A74744" w14:textId="77777777" w:rsidR="001F38BE" w:rsidRPr="00D7546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A65EF8B" w14:textId="77777777" w:rsidR="001F38BE" w:rsidRPr="00D7546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3A37A4A" w14:textId="77777777" w:rsidR="001F38BE" w:rsidRPr="00D7546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1975E12" w14:textId="77777777" w:rsidR="001F38BE" w:rsidRPr="00D7546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700B5AE" w14:textId="77777777" w:rsidR="001F38BE" w:rsidRPr="00D7546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1467F38" w14:textId="77777777" w:rsidR="001F38BE" w:rsidRPr="00D7546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88B6B39" w14:textId="77777777" w:rsidR="001F38BE" w:rsidRPr="00D7546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79D486B" w14:textId="77777777" w:rsidR="001F38BE" w:rsidRPr="00D7546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7EFFB20" w14:textId="77777777" w:rsidR="001F38BE" w:rsidRPr="00D7546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C81D4B1" w14:textId="77777777" w:rsidR="001F38BE" w:rsidRPr="00D7546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BC94A85" w14:textId="77777777" w:rsidR="001F38BE" w:rsidRPr="00D7546C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561DB5" w:rsidRPr="00D7546C" w14:paraId="331B635F" w14:textId="77777777" w:rsidTr="00BA7117">
        <w:trPr>
          <w:trHeight w:val="261"/>
        </w:trPr>
        <w:tc>
          <w:tcPr>
            <w:tcW w:w="3240" w:type="dxa"/>
            <w:vAlign w:val="bottom"/>
          </w:tcPr>
          <w:p w14:paraId="40BB9026" w14:textId="57DA4527" w:rsidR="00561DB5" w:rsidRPr="00D7546C" w:rsidRDefault="00561DB5" w:rsidP="00561DB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7695DD84" w14:textId="77777777" w:rsidR="00561DB5" w:rsidRPr="00D7546C" w:rsidRDefault="00561DB5" w:rsidP="00561DB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E5FF761" w14:textId="4E2D6981" w:rsidR="00561DB5" w:rsidRPr="00D7546C" w:rsidRDefault="00561DB5" w:rsidP="00561DB5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2A229C3" w14:textId="77777777" w:rsidR="00561DB5" w:rsidRPr="00D7546C" w:rsidRDefault="00561DB5" w:rsidP="00561DB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auto"/>
          </w:tcPr>
          <w:p w14:paraId="522922D6" w14:textId="464609EA" w:rsidR="00561DB5" w:rsidRPr="00D7546C" w:rsidRDefault="00561DB5" w:rsidP="00561DB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F2A5578" w14:textId="77777777" w:rsidR="00561DB5" w:rsidRPr="00D7546C" w:rsidRDefault="00561DB5" w:rsidP="00561DB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61D9B62" w14:textId="587D8A26" w:rsidR="00561DB5" w:rsidRPr="00D7546C" w:rsidRDefault="00561DB5" w:rsidP="00561DB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1,573,940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18DEE0AF" w14:textId="77777777" w:rsidR="00561DB5" w:rsidRPr="00D7546C" w:rsidRDefault="00561DB5" w:rsidP="00561DB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95E6A7F" w14:textId="7A241EB0" w:rsidR="00561DB5" w:rsidRPr="00D7546C" w:rsidRDefault="00561DB5" w:rsidP="00561DB5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1,573,940</w:t>
            </w:r>
          </w:p>
        </w:tc>
        <w:tc>
          <w:tcPr>
            <w:tcW w:w="270" w:type="dxa"/>
            <w:shd w:val="clear" w:color="auto" w:fill="auto"/>
          </w:tcPr>
          <w:p w14:paraId="76286A91" w14:textId="77777777" w:rsidR="00561DB5" w:rsidRPr="00D7546C" w:rsidRDefault="00561DB5" w:rsidP="00561DB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078D341E" w14:textId="45A76E52" w:rsidR="00561DB5" w:rsidRPr="00D7546C" w:rsidRDefault="00561DB5" w:rsidP="00561DB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F1504B1" w14:textId="77777777" w:rsidR="00561DB5" w:rsidRPr="00D7546C" w:rsidRDefault="00561DB5" w:rsidP="00561DB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shd w:val="clear" w:color="auto" w:fill="auto"/>
          </w:tcPr>
          <w:p w14:paraId="7461D111" w14:textId="45194DA2" w:rsidR="00561DB5" w:rsidRPr="00D7546C" w:rsidRDefault="00561DB5" w:rsidP="0028123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1,534,651</w:t>
            </w:r>
          </w:p>
        </w:tc>
        <w:tc>
          <w:tcPr>
            <w:tcW w:w="270" w:type="dxa"/>
            <w:shd w:val="clear" w:color="auto" w:fill="auto"/>
          </w:tcPr>
          <w:p w14:paraId="679E600D" w14:textId="77777777" w:rsidR="00561DB5" w:rsidRPr="00D7546C" w:rsidRDefault="00561DB5" w:rsidP="00561DB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</w:tcPr>
          <w:p w14:paraId="41D7BBB3" w14:textId="16C05D11" w:rsidR="00561DB5" w:rsidRPr="00D7546C" w:rsidRDefault="00561DB5" w:rsidP="00561DB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0C4887DD" w14:textId="77777777" w:rsidR="00561DB5" w:rsidRPr="00D7546C" w:rsidRDefault="00561DB5" w:rsidP="00561DB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shd w:val="clear" w:color="auto" w:fill="auto"/>
          </w:tcPr>
          <w:p w14:paraId="5590E7D9" w14:textId="5407E7BB" w:rsidR="00561DB5" w:rsidRPr="00D7546C" w:rsidRDefault="00561DB5" w:rsidP="00561DB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1,534,651</w:t>
            </w:r>
          </w:p>
        </w:tc>
      </w:tr>
      <w:tr w:rsidR="00561DB5" w:rsidRPr="00D7546C" w14:paraId="2F825D17" w14:textId="77777777" w:rsidTr="00BA7117">
        <w:trPr>
          <w:trHeight w:val="261"/>
        </w:trPr>
        <w:tc>
          <w:tcPr>
            <w:tcW w:w="3240" w:type="dxa"/>
            <w:vAlign w:val="bottom"/>
          </w:tcPr>
          <w:p w14:paraId="11498381" w14:textId="77777777" w:rsidR="00561DB5" w:rsidRPr="00D7546C" w:rsidRDefault="00561DB5" w:rsidP="00561DB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4C46AD6D" w14:textId="77777777" w:rsidR="00561DB5" w:rsidRPr="00D7546C" w:rsidRDefault="00561DB5" w:rsidP="00561DB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4E7805F7" w14:textId="3F355ABF" w:rsidR="00561DB5" w:rsidRPr="00D7546C" w:rsidRDefault="00561DB5" w:rsidP="00561DB5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D89A6A0" w14:textId="77777777" w:rsidR="00561DB5" w:rsidRPr="00D7546C" w:rsidRDefault="00561DB5" w:rsidP="00561DB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auto"/>
          </w:tcPr>
          <w:p w14:paraId="54CA366B" w14:textId="07F72DC1" w:rsidR="00561DB5" w:rsidRPr="00D7546C" w:rsidRDefault="00561DB5" w:rsidP="00561DB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C968F18" w14:textId="77777777" w:rsidR="00561DB5" w:rsidRPr="00D7546C" w:rsidRDefault="00561DB5" w:rsidP="00561DB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66FC7EF5" w14:textId="444AA4BD" w:rsidR="00561DB5" w:rsidRPr="00D7546C" w:rsidRDefault="00561DB5" w:rsidP="00561DB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2,271,43</w:t>
            </w:r>
            <w:r w:rsidR="00D6673C" w:rsidRPr="00D7546C">
              <w:rPr>
                <w:rFonts w:asciiTheme="majorBidi" w:hAnsiTheme="majorBidi" w:cstheme="majorBidi"/>
                <w:sz w:val="24"/>
                <w:szCs w:val="24"/>
              </w:rPr>
              <w:t>4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F9F64ED" w14:textId="77777777" w:rsidR="00561DB5" w:rsidRPr="00D7546C" w:rsidRDefault="00561DB5" w:rsidP="00561DB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20EFD5D4" w14:textId="2D31E805" w:rsidR="00561DB5" w:rsidRPr="00D7546C" w:rsidRDefault="00561DB5" w:rsidP="00561DB5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2,271,43</w:t>
            </w:r>
            <w:r w:rsidR="00D6673C" w:rsidRPr="00D7546C">
              <w:rPr>
                <w:rFonts w:asciiTheme="majorBidi" w:hAnsiTheme="majorBidi" w:cstheme="majorBidi"/>
                <w:sz w:val="24"/>
                <w:szCs w:val="24"/>
              </w:rPr>
              <w:t>4</w:t>
            </w:r>
          </w:p>
        </w:tc>
        <w:tc>
          <w:tcPr>
            <w:tcW w:w="270" w:type="dxa"/>
            <w:shd w:val="clear" w:color="auto" w:fill="auto"/>
          </w:tcPr>
          <w:p w14:paraId="2BEAF810" w14:textId="77777777" w:rsidR="00561DB5" w:rsidRPr="00D7546C" w:rsidRDefault="00561DB5" w:rsidP="00561DB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03B53AD" w14:textId="434019C7" w:rsidR="00561DB5" w:rsidRPr="00D7546C" w:rsidRDefault="00561DB5" w:rsidP="00561DB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2F061A32" w14:textId="77777777" w:rsidR="00561DB5" w:rsidRPr="00D7546C" w:rsidRDefault="00561DB5" w:rsidP="00561DB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shd w:val="clear" w:color="auto" w:fill="auto"/>
          </w:tcPr>
          <w:p w14:paraId="1827BDDE" w14:textId="67C91E10" w:rsidR="00561DB5" w:rsidRPr="00D7546C" w:rsidRDefault="00561DB5" w:rsidP="0028123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2,134,227</w:t>
            </w:r>
          </w:p>
        </w:tc>
        <w:tc>
          <w:tcPr>
            <w:tcW w:w="270" w:type="dxa"/>
            <w:shd w:val="clear" w:color="auto" w:fill="auto"/>
          </w:tcPr>
          <w:p w14:paraId="47ABAEFC" w14:textId="77777777" w:rsidR="00561DB5" w:rsidRPr="00D7546C" w:rsidRDefault="00561DB5" w:rsidP="00561DB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</w:tcPr>
          <w:p w14:paraId="2064E260" w14:textId="6CBF2426" w:rsidR="00561DB5" w:rsidRPr="00D7546C" w:rsidRDefault="00561DB5" w:rsidP="00561DB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94D34C5" w14:textId="77777777" w:rsidR="00561DB5" w:rsidRPr="00D7546C" w:rsidRDefault="00561DB5" w:rsidP="00561DB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shd w:val="clear" w:color="auto" w:fill="auto"/>
          </w:tcPr>
          <w:p w14:paraId="01EE56BE" w14:textId="326FA484" w:rsidR="00561DB5" w:rsidRPr="00D7546C" w:rsidRDefault="00561DB5" w:rsidP="00561DB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2,134,227</w:t>
            </w:r>
          </w:p>
        </w:tc>
      </w:tr>
      <w:tr w:rsidR="00537A42" w:rsidRPr="00D7546C" w14:paraId="49784225" w14:textId="77777777" w:rsidTr="00BA7117">
        <w:trPr>
          <w:trHeight w:val="261"/>
        </w:trPr>
        <w:tc>
          <w:tcPr>
            <w:tcW w:w="3240" w:type="dxa"/>
            <w:hideMark/>
          </w:tcPr>
          <w:p w14:paraId="3739F953" w14:textId="77777777" w:rsidR="00537A42" w:rsidRPr="00D7546C" w:rsidRDefault="00537A42" w:rsidP="00537A42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461EB7F3" w14:textId="77777777" w:rsidR="00537A42" w:rsidRPr="00D7546C" w:rsidRDefault="00537A42" w:rsidP="00537A42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2383B41B" w14:textId="78C077E8" w:rsidR="00537A42" w:rsidRPr="00D7546C" w:rsidRDefault="00537A42" w:rsidP="00537A42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0EA12696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shd w:val="clear" w:color="auto" w:fill="auto"/>
          </w:tcPr>
          <w:p w14:paraId="5751F380" w14:textId="0AC4F23A" w:rsidR="00537A42" w:rsidRPr="00D7546C" w:rsidRDefault="00537A42" w:rsidP="00537A42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7DF75960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shd w:val="clear" w:color="auto" w:fill="auto"/>
            <w:vAlign w:val="bottom"/>
          </w:tcPr>
          <w:p w14:paraId="152CBCF3" w14:textId="408D40C2" w:rsidR="00537A42" w:rsidRPr="00D7546C" w:rsidRDefault="00537A42" w:rsidP="00BA7117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70598087" w14:textId="77777777" w:rsidR="00537A42" w:rsidRPr="00D7546C" w:rsidRDefault="00537A42" w:rsidP="00537A42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4A4BB79" w14:textId="05FA3A55" w:rsidR="00537A42" w:rsidRPr="00D7546C" w:rsidRDefault="00537A42" w:rsidP="00BA7117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2EB8D152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034311C2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F0CE038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C02ACA5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  <w:vAlign w:val="bottom"/>
          </w:tcPr>
          <w:p w14:paraId="3DA620CA" w14:textId="77777777" w:rsidR="00537A42" w:rsidRPr="00D7546C" w:rsidRDefault="00537A42" w:rsidP="00537A42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944C01F" w14:textId="77777777" w:rsidR="00537A42" w:rsidRPr="00D7546C" w:rsidRDefault="00537A42" w:rsidP="00537A42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shd w:val="clear" w:color="auto" w:fill="auto"/>
          </w:tcPr>
          <w:p w14:paraId="4D8B3DD4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shd w:val="clear" w:color="auto" w:fill="auto"/>
          </w:tcPr>
          <w:p w14:paraId="71CFBC50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537A42" w:rsidRPr="00D7546C" w14:paraId="33B7C2C6" w14:textId="77777777" w:rsidTr="00BA7117">
        <w:trPr>
          <w:trHeight w:val="261"/>
        </w:trPr>
        <w:tc>
          <w:tcPr>
            <w:tcW w:w="3240" w:type="dxa"/>
            <w:hideMark/>
          </w:tcPr>
          <w:p w14:paraId="258E73AA" w14:textId="5A4D03FA" w:rsidR="00537A42" w:rsidRPr="00D7546C" w:rsidRDefault="00537A42" w:rsidP="00537A42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D7546C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64F7FBA6" w14:textId="77777777" w:rsidR="00537A42" w:rsidRPr="00D7546C" w:rsidRDefault="00537A42" w:rsidP="00537A42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187E06AB" w14:textId="4AA60AED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5D28F29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shd w:val="clear" w:color="auto" w:fill="auto"/>
          </w:tcPr>
          <w:p w14:paraId="69CAE4D8" w14:textId="4ED441CC" w:rsidR="00537A42" w:rsidRPr="00D7546C" w:rsidRDefault="00537A42" w:rsidP="00537A42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255,663</w:t>
            </w:r>
          </w:p>
        </w:tc>
        <w:tc>
          <w:tcPr>
            <w:tcW w:w="270" w:type="dxa"/>
            <w:shd w:val="clear" w:color="auto" w:fill="auto"/>
          </w:tcPr>
          <w:p w14:paraId="27BA2137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shd w:val="clear" w:color="auto" w:fill="auto"/>
          </w:tcPr>
          <w:p w14:paraId="2A99004A" w14:textId="7C815C06" w:rsidR="00537A42" w:rsidRPr="00D7546C" w:rsidRDefault="00537A42" w:rsidP="00BA7117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AACF165" w14:textId="77777777" w:rsidR="00537A42" w:rsidRPr="00D7546C" w:rsidRDefault="00537A42" w:rsidP="00537A42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shd w:val="clear" w:color="auto" w:fill="auto"/>
          </w:tcPr>
          <w:p w14:paraId="67B599B6" w14:textId="550ABD1B" w:rsidR="00537A42" w:rsidRPr="00D7546C" w:rsidRDefault="00537A42" w:rsidP="00537A42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255,663</w:t>
            </w:r>
          </w:p>
        </w:tc>
        <w:tc>
          <w:tcPr>
            <w:tcW w:w="270" w:type="dxa"/>
            <w:shd w:val="clear" w:color="auto" w:fill="auto"/>
          </w:tcPr>
          <w:p w14:paraId="3CD6DC25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shd w:val="clear" w:color="auto" w:fill="auto"/>
          </w:tcPr>
          <w:p w14:paraId="19C8490A" w14:textId="1F43F12A" w:rsidR="00537A42" w:rsidRPr="00D7546C" w:rsidRDefault="00703A75" w:rsidP="00537A42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255,663</w:t>
            </w:r>
          </w:p>
        </w:tc>
        <w:tc>
          <w:tcPr>
            <w:tcW w:w="270" w:type="dxa"/>
            <w:shd w:val="clear" w:color="auto" w:fill="auto"/>
          </w:tcPr>
          <w:p w14:paraId="33A6D70E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shd w:val="clear" w:color="auto" w:fill="auto"/>
          </w:tcPr>
          <w:p w14:paraId="2295066F" w14:textId="0D29C6E8" w:rsidR="00537A42" w:rsidRPr="00D7546C" w:rsidRDefault="00703A75" w:rsidP="00537A4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A249BB4" w14:textId="77777777" w:rsidR="00537A42" w:rsidRPr="00D7546C" w:rsidRDefault="00537A42" w:rsidP="00537A42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797617E3" w14:textId="7BDAB0E0" w:rsidR="00537A42" w:rsidRPr="00D7546C" w:rsidRDefault="00703A75" w:rsidP="00537A4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27F54F4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shd w:val="clear" w:color="auto" w:fill="auto"/>
          </w:tcPr>
          <w:p w14:paraId="29EAE74A" w14:textId="0C879B9F" w:rsidR="00537A42" w:rsidRPr="00D7546C" w:rsidRDefault="00703A75" w:rsidP="00537A42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255,663</w:t>
            </w:r>
          </w:p>
        </w:tc>
      </w:tr>
      <w:tr w:rsidR="00537A42" w:rsidRPr="00D7546C" w14:paraId="53AEA212" w14:textId="77777777" w:rsidTr="00BA7117">
        <w:trPr>
          <w:trHeight w:val="261"/>
        </w:trPr>
        <w:tc>
          <w:tcPr>
            <w:tcW w:w="3240" w:type="dxa"/>
            <w:hideMark/>
          </w:tcPr>
          <w:p w14:paraId="2BB7E4F2" w14:textId="77777777" w:rsidR="00537A42" w:rsidRPr="00D7546C" w:rsidRDefault="00537A42" w:rsidP="00537A42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720" w:type="dxa"/>
          </w:tcPr>
          <w:p w14:paraId="48D6E889" w14:textId="77777777" w:rsidR="00537A42" w:rsidRPr="00D7546C" w:rsidRDefault="00537A42" w:rsidP="00537A42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77A3BAB0" w14:textId="5EFDF140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F3DF9DB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67A73394" w14:textId="61C971A5" w:rsidR="00537A42" w:rsidRPr="00D7546C" w:rsidRDefault="00537A42" w:rsidP="00537A42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255,663</w:t>
            </w:r>
          </w:p>
        </w:tc>
        <w:tc>
          <w:tcPr>
            <w:tcW w:w="270" w:type="dxa"/>
            <w:shd w:val="clear" w:color="auto" w:fill="auto"/>
          </w:tcPr>
          <w:p w14:paraId="1472999F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0B7C2EF9" w14:textId="6DC6F2ED" w:rsidR="00537A42" w:rsidRPr="00D7546C" w:rsidRDefault="00537A42" w:rsidP="00537A42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3,8</w:t>
            </w:r>
            <w:r w:rsidR="00ED36D6"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45</w:t>
            </w: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,37</w:t>
            </w:r>
            <w:r w:rsidR="00D6673C"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4</w:t>
            </w:r>
          </w:p>
        </w:tc>
        <w:tc>
          <w:tcPr>
            <w:tcW w:w="270" w:type="dxa"/>
            <w:shd w:val="clear" w:color="auto" w:fill="auto"/>
          </w:tcPr>
          <w:p w14:paraId="3622C180" w14:textId="77777777" w:rsidR="00537A42" w:rsidRPr="00D7546C" w:rsidRDefault="00537A42" w:rsidP="00537A42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6E662A6E" w14:textId="5C612873" w:rsidR="00537A42" w:rsidRPr="00D7546C" w:rsidRDefault="003D1A4E" w:rsidP="00537A42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4,101,03</w:t>
            </w:r>
            <w:r w:rsidR="00D6673C"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7</w:t>
            </w:r>
          </w:p>
        </w:tc>
        <w:tc>
          <w:tcPr>
            <w:tcW w:w="270" w:type="dxa"/>
            <w:shd w:val="clear" w:color="auto" w:fill="auto"/>
          </w:tcPr>
          <w:p w14:paraId="6076C37B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521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shd w:val="clear" w:color="auto" w:fill="auto"/>
          </w:tcPr>
          <w:p w14:paraId="473639E6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0657FBD5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shd w:val="clear" w:color="auto" w:fill="auto"/>
          </w:tcPr>
          <w:p w14:paraId="7864D498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4F3CD097" w14:textId="77777777" w:rsidR="00537A42" w:rsidRPr="00D7546C" w:rsidRDefault="00537A42" w:rsidP="00537A42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shd w:val="clear" w:color="auto" w:fill="auto"/>
          </w:tcPr>
          <w:p w14:paraId="6B1B16FB" w14:textId="77777777" w:rsidR="00537A42" w:rsidRPr="00D7546C" w:rsidRDefault="00537A42" w:rsidP="00537A42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  <w:shd w:val="clear" w:color="auto" w:fill="auto"/>
          </w:tcPr>
          <w:p w14:paraId="094D8B21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shd w:val="clear" w:color="auto" w:fill="auto"/>
          </w:tcPr>
          <w:p w14:paraId="7EDF32D9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537A42" w:rsidRPr="00D7546C" w14:paraId="1D827CCD" w14:textId="77777777" w:rsidTr="00BA7117">
        <w:trPr>
          <w:trHeight w:val="261"/>
        </w:trPr>
        <w:tc>
          <w:tcPr>
            <w:tcW w:w="3240" w:type="dxa"/>
          </w:tcPr>
          <w:p w14:paraId="6D8C7476" w14:textId="77777777" w:rsidR="00537A42" w:rsidRPr="00D7546C" w:rsidRDefault="00537A42" w:rsidP="00537A42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</w:p>
        </w:tc>
        <w:tc>
          <w:tcPr>
            <w:tcW w:w="720" w:type="dxa"/>
          </w:tcPr>
          <w:p w14:paraId="405CD099" w14:textId="77777777" w:rsidR="00537A42" w:rsidRPr="00D7546C" w:rsidRDefault="00537A42" w:rsidP="00537A42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</w:tcPr>
          <w:p w14:paraId="43BB4FA1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03EAA95C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  <w:shd w:val="clear" w:color="auto" w:fill="auto"/>
          </w:tcPr>
          <w:p w14:paraId="5C6FE80A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4C25BB9F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</w:tcPr>
          <w:p w14:paraId="5E9BA37E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13DC05B9" w14:textId="77777777" w:rsidR="00537A42" w:rsidRPr="00D7546C" w:rsidRDefault="00537A42" w:rsidP="00537A42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nil"/>
              <w:right w:val="nil"/>
            </w:tcBorders>
            <w:shd w:val="clear" w:color="auto" w:fill="auto"/>
          </w:tcPr>
          <w:p w14:paraId="7AD441BA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3BEA6D43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shd w:val="clear" w:color="auto" w:fill="auto"/>
          </w:tcPr>
          <w:p w14:paraId="2B6E8460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49D912F8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shd w:val="clear" w:color="auto" w:fill="auto"/>
          </w:tcPr>
          <w:p w14:paraId="27B9817F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12A9B0F8" w14:textId="77777777" w:rsidR="00537A42" w:rsidRPr="00D7546C" w:rsidRDefault="00537A42" w:rsidP="00537A42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shd w:val="clear" w:color="auto" w:fill="auto"/>
          </w:tcPr>
          <w:p w14:paraId="12F6C6AE" w14:textId="77777777" w:rsidR="00537A42" w:rsidRPr="00D7546C" w:rsidRDefault="00537A42" w:rsidP="00537A42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  <w:shd w:val="clear" w:color="auto" w:fill="auto"/>
          </w:tcPr>
          <w:p w14:paraId="2030B79C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shd w:val="clear" w:color="auto" w:fill="auto"/>
          </w:tcPr>
          <w:p w14:paraId="0800B092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537A42" w:rsidRPr="00D7546C" w14:paraId="18A35043" w14:textId="77777777" w:rsidTr="00BA7117">
        <w:trPr>
          <w:trHeight w:val="261"/>
        </w:trPr>
        <w:tc>
          <w:tcPr>
            <w:tcW w:w="3240" w:type="dxa"/>
          </w:tcPr>
          <w:p w14:paraId="31FA7AF2" w14:textId="77777777" w:rsidR="00537A42" w:rsidRPr="00D7546C" w:rsidRDefault="00537A42" w:rsidP="00537A42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714B71C6" w14:textId="77777777" w:rsidR="00537A42" w:rsidRPr="00D7546C" w:rsidRDefault="00537A42" w:rsidP="00537A42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7658AD4A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42FCF388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shd w:val="clear" w:color="auto" w:fill="auto"/>
          </w:tcPr>
          <w:p w14:paraId="7D1787C9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0AC132FE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shd w:val="clear" w:color="auto" w:fill="auto"/>
          </w:tcPr>
          <w:p w14:paraId="30CDEF40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67602DD5" w14:textId="77777777" w:rsidR="00537A42" w:rsidRPr="00D7546C" w:rsidRDefault="00537A42" w:rsidP="00537A42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shd w:val="clear" w:color="auto" w:fill="auto"/>
          </w:tcPr>
          <w:p w14:paraId="6FCB3E6F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63272467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shd w:val="clear" w:color="auto" w:fill="auto"/>
          </w:tcPr>
          <w:p w14:paraId="6FAC7BD3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471749E2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shd w:val="clear" w:color="auto" w:fill="auto"/>
          </w:tcPr>
          <w:p w14:paraId="637A433C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6472305B" w14:textId="77777777" w:rsidR="00537A42" w:rsidRPr="00D7546C" w:rsidRDefault="00537A42" w:rsidP="00537A42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shd w:val="clear" w:color="auto" w:fill="auto"/>
          </w:tcPr>
          <w:p w14:paraId="0BB611EA" w14:textId="77777777" w:rsidR="00537A42" w:rsidRPr="00D7546C" w:rsidRDefault="00537A42" w:rsidP="00537A42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  <w:shd w:val="clear" w:color="auto" w:fill="auto"/>
          </w:tcPr>
          <w:p w14:paraId="62DA0556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shd w:val="clear" w:color="auto" w:fill="auto"/>
          </w:tcPr>
          <w:p w14:paraId="610BB172" w14:textId="77777777" w:rsidR="00537A42" w:rsidRPr="00D7546C" w:rsidRDefault="00537A42" w:rsidP="00537A42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BC4805" w:rsidRPr="00D7546C" w14:paraId="757B4482" w14:textId="77777777" w:rsidTr="00BA7117">
        <w:trPr>
          <w:trHeight w:val="261"/>
        </w:trPr>
        <w:tc>
          <w:tcPr>
            <w:tcW w:w="3240" w:type="dxa"/>
          </w:tcPr>
          <w:p w14:paraId="0A631223" w14:textId="77777777" w:rsidR="00BC4805" w:rsidRPr="00D7546C" w:rsidRDefault="00BC4805" w:rsidP="00BC480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15BB8470" w14:textId="77777777" w:rsidR="00BC4805" w:rsidRPr="00D7546C" w:rsidRDefault="00BC4805" w:rsidP="00BC480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55D4673F" w14:textId="275D9DBE" w:rsidR="00BC4805" w:rsidRPr="00D7546C" w:rsidRDefault="00BC4805" w:rsidP="00BC480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089BC52" w14:textId="77777777" w:rsidR="00BC4805" w:rsidRPr="00D7546C" w:rsidRDefault="00BC4805" w:rsidP="00BC480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shd w:val="clear" w:color="auto" w:fill="auto"/>
          </w:tcPr>
          <w:p w14:paraId="4F0A66DC" w14:textId="5E5E9A9B" w:rsidR="00BC4805" w:rsidRPr="00D7546C" w:rsidRDefault="00BC4805" w:rsidP="00BC480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D18F44A" w14:textId="77777777" w:rsidR="00BC4805" w:rsidRPr="00D7546C" w:rsidRDefault="00BC4805" w:rsidP="00BC480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shd w:val="clear" w:color="auto" w:fill="auto"/>
          </w:tcPr>
          <w:p w14:paraId="2160AA14" w14:textId="59C33BDA" w:rsidR="00BC4805" w:rsidRPr="00D7546C" w:rsidRDefault="00BC4805" w:rsidP="00DC281E">
            <w:pPr>
              <w:pStyle w:val="acctfourfigures"/>
              <w:tabs>
                <w:tab w:val="clear" w:pos="765"/>
              </w:tabs>
              <w:spacing w:line="240" w:lineRule="auto"/>
              <w:ind w:left="-43" w:right="-7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(233,200)</w:t>
            </w:r>
          </w:p>
        </w:tc>
        <w:tc>
          <w:tcPr>
            <w:tcW w:w="270" w:type="dxa"/>
            <w:shd w:val="clear" w:color="auto" w:fill="auto"/>
          </w:tcPr>
          <w:p w14:paraId="14698A06" w14:textId="77777777" w:rsidR="00BC4805" w:rsidRPr="00D7546C" w:rsidRDefault="00BC4805" w:rsidP="00BC480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shd w:val="clear" w:color="auto" w:fill="auto"/>
          </w:tcPr>
          <w:p w14:paraId="2FE0C9F8" w14:textId="2C9D0C09" w:rsidR="00BC4805" w:rsidRPr="00D7546C" w:rsidRDefault="00BC4805" w:rsidP="0023229D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(233,200)</w:t>
            </w:r>
          </w:p>
        </w:tc>
        <w:tc>
          <w:tcPr>
            <w:tcW w:w="270" w:type="dxa"/>
            <w:shd w:val="clear" w:color="auto" w:fill="auto"/>
          </w:tcPr>
          <w:p w14:paraId="5DB0F500" w14:textId="77777777" w:rsidR="00BC4805" w:rsidRPr="00D7546C" w:rsidRDefault="00BC4805" w:rsidP="00BC480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8B3ECE5" w14:textId="64B9B939" w:rsidR="00BC4805" w:rsidRPr="00D7546C" w:rsidRDefault="005F01E9" w:rsidP="00BC480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993FC9C" w14:textId="77777777" w:rsidR="00BC4805" w:rsidRPr="00D7546C" w:rsidRDefault="00BC4805" w:rsidP="00BC480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shd w:val="clear" w:color="auto" w:fill="auto"/>
          </w:tcPr>
          <w:p w14:paraId="1D4ECA56" w14:textId="5477AE6D" w:rsidR="00BC4805" w:rsidRPr="00D7546C" w:rsidRDefault="00561DB5" w:rsidP="00561DB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2B4FAAA" w14:textId="77777777" w:rsidR="00BC4805" w:rsidRPr="00D7546C" w:rsidRDefault="00BC4805" w:rsidP="00BC4805">
            <w:pPr>
              <w:tabs>
                <w:tab w:val="clear" w:pos="680"/>
                <w:tab w:val="decimal" w:pos="521"/>
                <w:tab w:val="decimal" w:pos="70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4013928" w14:textId="412EAA73" w:rsidR="00BC4805" w:rsidRPr="00D7546C" w:rsidRDefault="00561DB5" w:rsidP="00561DB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(228,799)</w:t>
            </w:r>
          </w:p>
        </w:tc>
        <w:tc>
          <w:tcPr>
            <w:tcW w:w="270" w:type="dxa"/>
            <w:shd w:val="clear" w:color="auto" w:fill="auto"/>
          </w:tcPr>
          <w:p w14:paraId="5DFA6E80" w14:textId="77777777" w:rsidR="00BC4805" w:rsidRPr="00D7546C" w:rsidRDefault="00BC4805" w:rsidP="00BC4805">
            <w:pPr>
              <w:pStyle w:val="acctfourfigures"/>
              <w:tabs>
                <w:tab w:val="clear" w:pos="765"/>
                <w:tab w:val="left" w:pos="61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shd w:val="clear" w:color="auto" w:fill="auto"/>
          </w:tcPr>
          <w:p w14:paraId="6B6DFC77" w14:textId="2D2D945D" w:rsidR="00BC4805" w:rsidRPr="00D7546C" w:rsidRDefault="00561DB5" w:rsidP="0028123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6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(228,799)</w:t>
            </w:r>
          </w:p>
        </w:tc>
      </w:tr>
      <w:tr w:rsidR="00D6673C" w:rsidRPr="00D7546C" w14:paraId="50AA1F52" w14:textId="77777777" w:rsidTr="00BA7117">
        <w:trPr>
          <w:trHeight w:val="261"/>
        </w:trPr>
        <w:tc>
          <w:tcPr>
            <w:tcW w:w="3240" w:type="dxa"/>
          </w:tcPr>
          <w:p w14:paraId="140A7254" w14:textId="0EAB1424" w:rsidR="00D6673C" w:rsidRPr="00D7546C" w:rsidRDefault="00D6673C" w:rsidP="00BC4805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720" w:type="dxa"/>
          </w:tcPr>
          <w:p w14:paraId="6FD0CA3E" w14:textId="77777777" w:rsidR="00D6673C" w:rsidRPr="00D7546C" w:rsidRDefault="00D6673C" w:rsidP="00BC480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37EBA289" w14:textId="54305908" w:rsidR="00D6673C" w:rsidRPr="00D7546C" w:rsidRDefault="00D6673C" w:rsidP="00BC480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5C73EE7" w14:textId="77777777" w:rsidR="00D6673C" w:rsidRPr="00D7546C" w:rsidRDefault="00D6673C" w:rsidP="00BC480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shd w:val="clear" w:color="auto" w:fill="auto"/>
          </w:tcPr>
          <w:p w14:paraId="27C51BA8" w14:textId="5DD46B56" w:rsidR="00D6673C" w:rsidRPr="00D7546C" w:rsidRDefault="00D6673C" w:rsidP="00BC480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FC2B98C" w14:textId="77777777" w:rsidR="00D6673C" w:rsidRPr="00D7546C" w:rsidRDefault="00D6673C" w:rsidP="00BC480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shd w:val="clear" w:color="auto" w:fill="auto"/>
          </w:tcPr>
          <w:p w14:paraId="7C550E91" w14:textId="7709EC87" w:rsidR="00D6673C" w:rsidRPr="00D7546C" w:rsidRDefault="009614E2" w:rsidP="00DC281E">
            <w:pPr>
              <w:pStyle w:val="acctfourfigures"/>
              <w:tabs>
                <w:tab w:val="clear" w:pos="765"/>
              </w:tabs>
              <w:spacing w:line="240" w:lineRule="auto"/>
              <w:ind w:left="-43" w:right="-7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(150,000)</w:t>
            </w:r>
          </w:p>
        </w:tc>
        <w:tc>
          <w:tcPr>
            <w:tcW w:w="270" w:type="dxa"/>
            <w:shd w:val="clear" w:color="auto" w:fill="auto"/>
          </w:tcPr>
          <w:p w14:paraId="661CC14A" w14:textId="77777777" w:rsidR="00D6673C" w:rsidRPr="00D7546C" w:rsidRDefault="00D6673C" w:rsidP="00BC480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shd w:val="clear" w:color="auto" w:fill="auto"/>
          </w:tcPr>
          <w:p w14:paraId="78303462" w14:textId="41C04B58" w:rsidR="00D6673C" w:rsidRPr="00D7546C" w:rsidRDefault="009614E2" w:rsidP="00BC480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(150,000)</w:t>
            </w:r>
          </w:p>
        </w:tc>
        <w:tc>
          <w:tcPr>
            <w:tcW w:w="270" w:type="dxa"/>
            <w:shd w:val="clear" w:color="auto" w:fill="auto"/>
          </w:tcPr>
          <w:p w14:paraId="6C568125" w14:textId="77777777" w:rsidR="00D6673C" w:rsidRPr="00D7546C" w:rsidRDefault="00D6673C" w:rsidP="00BC480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DA557DC" w14:textId="091737CD" w:rsidR="00D6673C" w:rsidRPr="00D7546C" w:rsidRDefault="009614E2" w:rsidP="00BC480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5B2870A8" w14:textId="77777777" w:rsidR="00D6673C" w:rsidRPr="00D7546C" w:rsidRDefault="00D6673C" w:rsidP="00BC480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shd w:val="clear" w:color="auto" w:fill="auto"/>
          </w:tcPr>
          <w:p w14:paraId="3976BFCA" w14:textId="5AC47C3A" w:rsidR="00D6673C" w:rsidRPr="00D7546C" w:rsidRDefault="009614E2" w:rsidP="00561DB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BA86B4C" w14:textId="77777777" w:rsidR="00D6673C" w:rsidRPr="00D7546C" w:rsidRDefault="00D6673C" w:rsidP="00BC4805">
            <w:pPr>
              <w:tabs>
                <w:tab w:val="clear" w:pos="680"/>
                <w:tab w:val="decimal" w:pos="521"/>
                <w:tab w:val="decimal" w:pos="70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2728FDF4" w14:textId="1F8F2E3B" w:rsidR="00D6673C" w:rsidRPr="00D7546C" w:rsidRDefault="009614E2" w:rsidP="00561DB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(149,565)</w:t>
            </w:r>
          </w:p>
        </w:tc>
        <w:tc>
          <w:tcPr>
            <w:tcW w:w="270" w:type="dxa"/>
            <w:shd w:val="clear" w:color="auto" w:fill="auto"/>
          </w:tcPr>
          <w:p w14:paraId="6AA34E15" w14:textId="77777777" w:rsidR="00D6673C" w:rsidRPr="00D7546C" w:rsidRDefault="00D6673C" w:rsidP="00BC4805">
            <w:pPr>
              <w:pStyle w:val="acctfourfigures"/>
              <w:tabs>
                <w:tab w:val="clear" w:pos="765"/>
                <w:tab w:val="left" w:pos="61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shd w:val="clear" w:color="auto" w:fill="auto"/>
          </w:tcPr>
          <w:p w14:paraId="15F770AB" w14:textId="1C09CB5B" w:rsidR="00D6673C" w:rsidRPr="00D7546C" w:rsidRDefault="009614E2" w:rsidP="0028123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6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(149,565)</w:t>
            </w:r>
          </w:p>
        </w:tc>
      </w:tr>
      <w:tr w:rsidR="00BC4805" w:rsidRPr="00D7546C" w14:paraId="17EF1E58" w14:textId="77777777" w:rsidTr="00BA7117">
        <w:trPr>
          <w:trHeight w:val="261"/>
        </w:trPr>
        <w:tc>
          <w:tcPr>
            <w:tcW w:w="3240" w:type="dxa"/>
            <w:hideMark/>
          </w:tcPr>
          <w:p w14:paraId="7576EDFA" w14:textId="77777777" w:rsidR="00BC4805" w:rsidRPr="00D7546C" w:rsidRDefault="00BC4805" w:rsidP="00BC4805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6E9486A7" w14:textId="2652F691" w:rsidR="00BC4805" w:rsidRPr="00D7546C" w:rsidRDefault="00BC4805" w:rsidP="00BC480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shd w:val="clear" w:color="auto" w:fill="auto"/>
          </w:tcPr>
          <w:p w14:paraId="52FEB82B" w14:textId="4D79538C" w:rsidR="00BC4805" w:rsidRPr="00D7546C" w:rsidRDefault="00BC4805" w:rsidP="00BC480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0EC1B12" w14:textId="77777777" w:rsidR="00BC4805" w:rsidRPr="00D7546C" w:rsidRDefault="00BC4805" w:rsidP="00BC480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shd w:val="clear" w:color="auto" w:fill="auto"/>
          </w:tcPr>
          <w:p w14:paraId="4CD74606" w14:textId="6E5E138F" w:rsidR="00BC4805" w:rsidRPr="00D7546C" w:rsidRDefault="00BC4805" w:rsidP="00BC480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9A62EC4" w14:textId="77777777" w:rsidR="00BC4805" w:rsidRPr="00D7546C" w:rsidRDefault="00BC4805" w:rsidP="00BC480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shd w:val="clear" w:color="auto" w:fill="auto"/>
          </w:tcPr>
          <w:p w14:paraId="775D0631" w14:textId="07E67DBA" w:rsidR="00BC4805" w:rsidRPr="00D7546C" w:rsidRDefault="00BC4805" w:rsidP="00DC281E">
            <w:pPr>
              <w:pStyle w:val="acctfourfigures"/>
              <w:tabs>
                <w:tab w:val="clear" w:pos="765"/>
              </w:tabs>
              <w:spacing w:line="240" w:lineRule="auto"/>
              <w:ind w:left="-43" w:right="-7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(10,031,12</w:t>
            </w:r>
            <w:r w:rsidR="00D6673C" w:rsidRPr="00D7546C">
              <w:rPr>
                <w:rFonts w:asciiTheme="majorBidi" w:hAnsiTheme="majorBidi" w:cstheme="majorBidi"/>
                <w:sz w:val="24"/>
                <w:szCs w:val="24"/>
              </w:rPr>
              <w:t>0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46C382B5" w14:textId="77777777" w:rsidR="00BC4805" w:rsidRPr="00D7546C" w:rsidRDefault="00BC4805" w:rsidP="00BC480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shd w:val="clear" w:color="auto" w:fill="auto"/>
          </w:tcPr>
          <w:p w14:paraId="557A2BCD" w14:textId="3D6BD0CB" w:rsidR="00BC4805" w:rsidRPr="00D7546C" w:rsidRDefault="00BC4805" w:rsidP="00BC480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(10,031,12</w:t>
            </w:r>
            <w:r w:rsidR="00D6673C"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0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4AEF2D57" w14:textId="77777777" w:rsidR="00BC4805" w:rsidRPr="00D7546C" w:rsidRDefault="00BC4805" w:rsidP="00BC480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shd w:val="clear" w:color="auto" w:fill="auto"/>
          </w:tcPr>
          <w:p w14:paraId="54AB4296" w14:textId="44039A38" w:rsidR="00BC4805" w:rsidRPr="00D7546C" w:rsidRDefault="005F01E9" w:rsidP="00BC480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926687B" w14:textId="77777777" w:rsidR="00BC4805" w:rsidRPr="00D7546C" w:rsidRDefault="00BC4805" w:rsidP="00BC480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6183176A" w14:textId="7D0792FE" w:rsidR="00BC4805" w:rsidRPr="00D7546C" w:rsidRDefault="00AA18A8" w:rsidP="0028123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10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561DB5" w:rsidRPr="00D7546C">
              <w:rPr>
                <w:rFonts w:asciiTheme="majorBidi" w:hAnsiTheme="majorBidi" w:cstheme="majorBidi"/>
                <w:sz w:val="24"/>
                <w:szCs w:val="24"/>
              </w:rPr>
              <w:t>112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561DB5" w:rsidRPr="00D7546C">
              <w:rPr>
                <w:rFonts w:asciiTheme="majorBidi" w:hAnsiTheme="majorBidi" w:cstheme="majorBidi"/>
                <w:sz w:val="24"/>
                <w:szCs w:val="24"/>
              </w:rPr>
              <w:t>707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shd w:val="clear" w:color="auto" w:fill="auto"/>
            <w:vAlign w:val="bottom"/>
          </w:tcPr>
          <w:p w14:paraId="7D262A73" w14:textId="77777777" w:rsidR="00BC4805" w:rsidRPr="00D7546C" w:rsidRDefault="00BC4805" w:rsidP="00BC480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3C378207" w14:textId="36476D29" w:rsidR="00BC4805" w:rsidRPr="00D7546C" w:rsidRDefault="005F01E9" w:rsidP="00BC480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388410F3" w14:textId="77777777" w:rsidR="00BC4805" w:rsidRPr="00D7546C" w:rsidRDefault="00BC4805" w:rsidP="00BC480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shd w:val="clear" w:color="auto" w:fill="auto"/>
            <w:vAlign w:val="bottom"/>
          </w:tcPr>
          <w:p w14:paraId="3D8AFBEA" w14:textId="1B152FBC" w:rsidR="00BC4805" w:rsidRPr="00D7546C" w:rsidRDefault="00AA18A8" w:rsidP="00281239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68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(10,</w:t>
            </w:r>
            <w:r w:rsidR="00561DB5" w:rsidRPr="00D7546C">
              <w:rPr>
                <w:rFonts w:asciiTheme="majorBidi" w:hAnsiTheme="majorBidi" w:cstheme="majorBidi"/>
                <w:sz w:val="24"/>
                <w:szCs w:val="24"/>
              </w:rPr>
              <w:t>112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>,</w:t>
            </w:r>
            <w:r w:rsidR="00561DB5" w:rsidRPr="00D7546C">
              <w:rPr>
                <w:rFonts w:asciiTheme="majorBidi" w:hAnsiTheme="majorBidi" w:cstheme="majorBidi"/>
                <w:sz w:val="24"/>
                <w:szCs w:val="24"/>
              </w:rPr>
              <w:t>707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</w:tr>
      <w:tr w:rsidR="00BC4805" w:rsidRPr="00D7546C" w14:paraId="084F9EA3" w14:textId="77777777" w:rsidTr="00BA7117">
        <w:trPr>
          <w:trHeight w:val="261"/>
        </w:trPr>
        <w:tc>
          <w:tcPr>
            <w:tcW w:w="3240" w:type="dxa"/>
            <w:hideMark/>
          </w:tcPr>
          <w:p w14:paraId="4B6BE3BE" w14:textId="77777777" w:rsidR="00BC4805" w:rsidRPr="00D7546C" w:rsidRDefault="00BC4805" w:rsidP="00BC4805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รวมหนี้สินทางการเงินอื่น</w:t>
            </w:r>
          </w:p>
        </w:tc>
        <w:tc>
          <w:tcPr>
            <w:tcW w:w="720" w:type="dxa"/>
          </w:tcPr>
          <w:p w14:paraId="050CDEB2" w14:textId="77777777" w:rsidR="00BC4805" w:rsidRPr="00D7546C" w:rsidRDefault="00BC4805" w:rsidP="00BC480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59C81101" w14:textId="4286ED50" w:rsidR="00BC4805" w:rsidRPr="00D7546C" w:rsidRDefault="00BC4805" w:rsidP="00BC4805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6B4131FF" w14:textId="77777777" w:rsidR="00BC4805" w:rsidRPr="00D7546C" w:rsidRDefault="00BC4805" w:rsidP="00BC4805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3F27ED49" w14:textId="2A213A54" w:rsidR="00BC4805" w:rsidRPr="00D7546C" w:rsidRDefault="00BC4805" w:rsidP="00BC480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79C6E7DA" w14:textId="77777777" w:rsidR="00BC4805" w:rsidRPr="00D7546C" w:rsidRDefault="00BC4805" w:rsidP="00BC480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5EB98A55" w14:textId="32735300" w:rsidR="00BC4805" w:rsidRPr="00D7546C" w:rsidRDefault="00BC4805" w:rsidP="00DC281E">
            <w:pPr>
              <w:pStyle w:val="acctfourfigures"/>
              <w:tabs>
                <w:tab w:val="clear" w:pos="765"/>
              </w:tabs>
              <w:spacing w:line="240" w:lineRule="auto"/>
              <w:ind w:left="-43" w:right="-7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(10,</w:t>
            </w:r>
            <w:r w:rsidR="009614E2"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41</w:t>
            </w:r>
            <w:r w:rsidR="00D20596"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4,32</w:t>
            </w:r>
            <w:r w:rsidR="00D6673C"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0</w:t>
            </w: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0EFCCDB3" w14:textId="77777777" w:rsidR="00BC4805" w:rsidRPr="00D7546C" w:rsidRDefault="00BC4805" w:rsidP="00BC480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</w:tcPr>
          <w:p w14:paraId="136C184F" w14:textId="5BF5EAD0" w:rsidR="00BC4805" w:rsidRPr="00D7546C" w:rsidRDefault="00794060" w:rsidP="00BC4805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(10,</w:t>
            </w:r>
            <w:r w:rsidR="009614E2"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41</w:t>
            </w: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4,32</w:t>
            </w:r>
            <w:r w:rsidR="00D6673C"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0</w:t>
            </w: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  <w:shd w:val="clear" w:color="auto" w:fill="auto"/>
          </w:tcPr>
          <w:p w14:paraId="34ED3EBB" w14:textId="77777777" w:rsidR="00BC4805" w:rsidRPr="00D7546C" w:rsidRDefault="00BC4805" w:rsidP="00BC480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shd w:val="clear" w:color="auto" w:fill="auto"/>
          </w:tcPr>
          <w:p w14:paraId="0C8C4FF9" w14:textId="77777777" w:rsidR="00BC4805" w:rsidRPr="00D7546C" w:rsidRDefault="00BC4805" w:rsidP="00BC480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7DE4B43B" w14:textId="77777777" w:rsidR="00BC4805" w:rsidRPr="00D7546C" w:rsidRDefault="00BC4805" w:rsidP="00BC480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shd w:val="clear" w:color="auto" w:fill="auto"/>
          </w:tcPr>
          <w:p w14:paraId="49E34527" w14:textId="77777777" w:rsidR="00BC4805" w:rsidRPr="00D7546C" w:rsidRDefault="00BC4805" w:rsidP="00BC480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shd w:val="clear" w:color="auto" w:fill="auto"/>
          </w:tcPr>
          <w:p w14:paraId="2EE0BD9D" w14:textId="77777777" w:rsidR="00BC4805" w:rsidRPr="00D7546C" w:rsidRDefault="00BC4805" w:rsidP="00BC480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shd w:val="clear" w:color="auto" w:fill="auto"/>
          </w:tcPr>
          <w:p w14:paraId="7ED6FEB5" w14:textId="77777777" w:rsidR="00BC4805" w:rsidRPr="00D7546C" w:rsidRDefault="00BC4805" w:rsidP="00BC480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  <w:shd w:val="clear" w:color="auto" w:fill="auto"/>
          </w:tcPr>
          <w:p w14:paraId="18F65B52" w14:textId="77777777" w:rsidR="00BC4805" w:rsidRPr="00D7546C" w:rsidRDefault="00BC4805" w:rsidP="00BC480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shd w:val="clear" w:color="auto" w:fill="auto"/>
          </w:tcPr>
          <w:p w14:paraId="3E1A0C1E" w14:textId="77777777" w:rsidR="00BC4805" w:rsidRPr="00D7546C" w:rsidRDefault="00BC4805" w:rsidP="00BC480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6CA15146" w14:textId="0667B327" w:rsidR="00703CBE" w:rsidRPr="00D7546C" w:rsidRDefault="00703CBE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5A19294E" w14:textId="12527BFE" w:rsidR="001F38BE" w:rsidRPr="00D7546C" w:rsidRDefault="001F38BE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0EB865F6" w14:textId="77777777" w:rsidR="00ED00C6" w:rsidRPr="00D7546C" w:rsidRDefault="00ED00C6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66CC6BC6" w14:textId="77777777" w:rsidR="00ED00C6" w:rsidRPr="00D7546C" w:rsidRDefault="00ED00C6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ED00C6" w:rsidRPr="00D7546C" w14:paraId="7EAF825B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6B0D053D" w14:textId="77777777" w:rsidR="00ED00C6" w:rsidRPr="00D7546C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6D8EF7D5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20C69E31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ED00C6" w:rsidRPr="00D7546C" w14:paraId="0D2B7962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2E28E4FB" w14:textId="77777777" w:rsidR="00ED00C6" w:rsidRPr="00D7546C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71E537D7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019C17F7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5C4FFEB9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03EBEE8E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ED00C6" w:rsidRPr="00D7546C" w14:paraId="5B5E9A86" w14:textId="77777777" w:rsidTr="00C578DA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57DC5621" w14:textId="77777777" w:rsidR="00ED00C6" w:rsidRPr="00D7546C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AE10C4D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66A1B76B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65066EB8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42D2636F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1C3D63F5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7A305E2E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2C9A030C" w14:textId="77777777" w:rsidR="00ED00C6" w:rsidRPr="00D7546C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2B73B269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109031D3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06D430AA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155BA867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78582532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6897EEB1" w14:textId="77777777" w:rsidR="00ED00C6" w:rsidRPr="00D7546C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27ACDC23" w14:textId="77777777" w:rsidR="00ED00C6" w:rsidRPr="00D7546C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D7546C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2D85EA68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057E5A65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ED00C6" w:rsidRPr="00D7546C" w14:paraId="3C18E435" w14:textId="77777777" w:rsidTr="00C578DA">
        <w:trPr>
          <w:trHeight w:val="261"/>
        </w:trPr>
        <w:tc>
          <w:tcPr>
            <w:tcW w:w="3240" w:type="dxa"/>
          </w:tcPr>
          <w:p w14:paraId="575AEB9B" w14:textId="77777777" w:rsidR="00ED00C6" w:rsidRPr="00D7546C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560D8CD9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60E13E1E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ED00C6" w:rsidRPr="00D7546C" w14:paraId="043D9BF0" w14:textId="77777777" w:rsidTr="00C578DA">
        <w:trPr>
          <w:trHeight w:val="261"/>
        </w:trPr>
        <w:tc>
          <w:tcPr>
            <w:tcW w:w="3240" w:type="dxa"/>
          </w:tcPr>
          <w:p w14:paraId="21F7A0E5" w14:textId="7A0FFC29" w:rsidR="00ED00C6" w:rsidRPr="00D7546C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260903"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="00260903" w:rsidRPr="00D7546C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  <w:r w:rsidR="00260903"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260903"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2567</w:t>
            </w:r>
          </w:p>
        </w:tc>
        <w:tc>
          <w:tcPr>
            <w:tcW w:w="720" w:type="dxa"/>
          </w:tcPr>
          <w:p w14:paraId="33E42A4A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53371C18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ED00C6" w:rsidRPr="00D7546C" w14:paraId="04596032" w14:textId="77777777" w:rsidTr="00C578DA">
        <w:trPr>
          <w:trHeight w:val="261"/>
        </w:trPr>
        <w:tc>
          <w:tcPr>
            <w:tcW w:w="3240" w:type="dxa"/>
            <w:hideMark/>
          </w:tcPr>
          <w:p w14:paraId="4A940A26" w14:textId="77777777" w:rsidR="00ED00C6" w:rsidRPr="00D7546C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2C5623FB" w14:textId="77777777" w:rsidR="00ED00C6" w:rsidRPr="00D7546C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FAF154B" w14:textId="77777777" w:rsidR="00ED00C6" w:rsidRPr="00D7546C" w:rsidRDefault="00ED00C6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AD0D887" w14:textId="77777777" w:rsidR="00ED00C6" w:rsidRPr="00D7546C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0F9DAB" w14:textId="77777777" w:rsidR="00ED00C6" w:rsidRPr="00D7546C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7206EE2" w14:textId="77777777" w:rsidR="00ED00C6" w:rsidRPr="00D7546C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24A8BB3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0DE2354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4FE0411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FEEBCA5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4C7CFD3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07C88E0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49BCE31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8421F51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BB84762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7975617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3CE81E0" w14:textId="77777777" w:rsidR="00ED00C6" w:rsidRPr="00D7546C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60903" w:rsidRPr="00D7546C" w14:paraId="0880C305" w14:textId="77777777" w:rsidTr="00C578DA">
        <w:trPr>
          <w:trHeight w:val="261"/>
        </w:trPr>
        <w:tc>
          <w:tcPr>
            <w:tcW w:w="3240" w:type="dxa"/>
            <w:vAlign w:val="bottom"/>
          </w:tcPr>
          <w:p w14:paraId="73CC0E44" w14:textId="77777777" w:rsidR="00260903" w:rsidRPr="00D7546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764C3811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650FDDA2" w14:textId="1EF6A4F5" w:rsidR="00260903" w:rsidRPr="00D7546C" w:rsidRDefault="00260903" w:rsidP="00260903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CB67AA0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F8B1FBE" w14:textId="172FE7D6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74DB123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A9161F6" w14:textId="0E6CFB9A" w:rsidR="00260903" w:rsidRPr="00D7546C" w:rsidRDefault="00260903" w:rsidP="0032264D">
            <w:pPr>
              <w:pStyle w:val="acctfourfigures"/>
              <w:tabs>
                <w:tab w:val="clear" w:pos="765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916,940</w:t>
            </w:r>
          </w:p>
        </w:tc>
        <w:tc>
          <w:tcPr>
            <w:tcW w:w="270" w:type="dxa"/>
            <w:vAlign w:val="bottom"/>
          </w:tcPr>
          <w:p w14:paraId="0667D078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7B5449D" w14:textId="531C2F33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916,940</w:t>
            </w:r>
          </w:p>
        </w:tc>
        <w:tc>
          <w:tcPr>
            <w:tcW w:w="270" w:type="dxa"/>
          </w:tcPr>
          <w:p w14:paraId="60161DA4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B7BF7EA" w14:textId="2016F22A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DE2B5F4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D6B4BB3" w14:textId="749C3884" w:rsidR="00260903" w:rsidRPr="00D7546C" w:rsidRDefault="00260903" w:rsidP="0032264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35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888,638</w:t>
            </w:r>
          </w:p>
        </w:tc>
        <w:tc>
          <w:tcPr>
            <w:tcW w:w="270" w:type="dxa"/>
          </w:tcPr>
          <w:p w14:paraId="0843E7D3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0213C4E" w14:textId="7E9D3C6E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6134E16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DA75BFD" w14:textId="197B1337" w:rsidR="00260903" w:rsidRPr="00D7546C" w:rsidRDefault="00260903" w:rsidP="0032264D">
            <w:pPr>
              <w:pStyle w:val="acctfourfigures"/>
              <w:tabs>
                <w:tab w:val="clear" w:pos="765"/>
              </w:tabs>
              <w:spacing w:line="240" w:lineRule="auto"/>
              <w:ind w:left="-43" w:right="4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888,638</w:t>
            </w:r>
          </w:p>
        </w:tc>
      </w:tr>
      <w:tr w:rsidR="00260903" w:rsidRPr="00D7546C" w14:paraId="42314FB1" w14:textId="77777777" w:rsidTr="00323D64">
        <w:trPr>
          <w:trHeight w:val="261"/>
        </w:trPr>
        <w:tc>
          <w:tcPr>
            <w:tcW w:w="3240" w:type="dxa"/>
            <w:vAlign w:val="bottom"/>
          </w:tcPr>
          <w:p w14:paraId="4EC63C94" w14:textId="77777777" w:rsidR="00260903" w:rsidRPr="00D7546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260EE896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24FD8EC5" w14:textId="1ABB4013" w:rsidR="00260903" w:rsidRPr="00D7546C" w:rsidRDefault="00260903" w:rsidP="00260903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E5AF1F6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2012E66" w14:textId="3983BA46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25DFC90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AAEDD61" w14:textId="16F8DC3A" w:rsidR="00260903" w:rsidRPr="00D7546C" w:rsidRDefault="00260903" w:rsidP="0032264D">
            <w:pPr>
              <w:pStyle w:val="acctfourfigures"/>
              <w:tabs>
                <w:tab w:val="clear" w:pos="765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2,147,434</w:t>
            </w:r>
          </w:p>
        </w:tc>
        <w:tc>
          <w:tcPr>
            <w:tcW w:w="270" w:type="dxa"/>
            <w:vAlign w:val="bottom"/>
          </w:tcPr>
          <w:p w14:paraId="016FAD81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45FEA7B" w14:textId="06AC9B3E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2,147,434</w:t>
            </w:r>
          </w:p>
        </w:tc>
        <w:tc>
          <w:tcPr>
            <w:tcW w:w="270" w:type="dxa"/>
          </w:tcPr>
          <w:p w14:paraId="5EB34880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EF13759" w14:textId="0634505E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6E50F3A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C85D8E5" w14:textId="1A34F3AE" w:rsidR="00260903" w:rsidRPr="00D7546C" w:rsidRDefault="00260903" w:rsidP="0032264D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35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1,952,617</w:t>
            </w:r>
          </w:p>
        </w:tc>
        <w:tc>
          <w:tcPr>
            <w:tcW w:w="270" w:type="dxa"/>
          </w:tcPr>
          <w:p w14:paraId="75DEA533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97497D3" w14:textId="3577BE1F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8F17510" w14:textId="77777777" w:rsidR="00260903" w:rsidRPr="00D7546C" w:rsidRDefault="00260903" w:rsidP="00260903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224A095" w14:textId="2DC98588" w:rsidR="00260903" w:rsidRPr="00D7546C" w:rsidRDefault="00260903" w:rsidP="0032264D">
            <w:pPr>
              <w:pStyle w:val="acctfourfigures"/>
              <w:tabs>
                <w:tab w:val="clear" w:pos="765"/>
              </w:tabs>
              <w:spacing w:line="240" w:lineRule="auto"/>
              <w:ind w:left="-43" w:right="4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1,952,617</w:t>
            </w:r>
          </w:p>
        </w:tc>
      </w:tr>
      <w:tr w:rsidR="00260903" w:rsidRPr="00D7546C" w14:paraId="7D3AA34D" w14:textId="77777777" w:rsidTr="00323D64">
        <w:trPr>
          <w:trHeight w:val="261"/>
        </w:trPr>
        <w:tc>
          <w:tcPr>
            <w:tcW w:w="3240" w:type="dxa"/>
            <w:hideMark/>
          </w:tcPr>
          <w:p w14:paraId="78CB11CA" w14:textId="77777777" w:rsidR="00260903" w:rsidRPr="00D7546C" w:rsidRDefault="00260903" w:rsidP="00260903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21766014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5550B61B" w14:textId="77777777" w:rsidR="00260903" w:rsidRPr="00D7546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46717A8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2034672" w14:textId="77777777" w:rsidR="00260903" w:rsidRPr="00D7546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62B26904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vAlign w:val="bottom"/>
          </w:tcPr>
          <w:p w14:paraId="7173A3FA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C66B2BD" w14:textId="77777777" w:rsidR="00260903" w:rsidRPr="00D7546C" w:rsidRDefault="00260903" w:rsidP="00260903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0AE405DC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8C16C83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F6CC224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6A60D623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2003EE9C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51E58DBE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E7B9F44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799ED77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737A827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260903" w:rsidRPr="00D7546C" w14:paraId="265C4D92" w14:textId="77777777" w:rsidTr="00C578DA">
        <w:trPr>
          <w:trHeight w:val="261"/>
        </w:trPr>
        <w:tc>
          <w:tcPr>
            <w:tcW w:w="3240" w:type="dxa"/>
            <w:hideMark/>
          </w:tcPr>
          <w:p w14:paraId="4D97B795" w14:textId="77777777" w:rsidR="00260903" w:rsidRPr="00D7546C" w:rsidRDefault="00260903" w:rsidP="00260903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D7546C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506ABDA6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9FA6013" w14:textId="59696929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544796B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2EF2C069" w14:textId="24A08035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256,838</w:t>
            </w:r>
          </w:p>
        </w:tc>
        <w:tc>
          <w:tcPr>
            <w:tcW w:w="270" w:type="dxa"/>
          </w:tcPr>
          <w:p w14:paraId="31CC3B03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0300A4C8" w14:textId="4370A100" w:rsidR="00260903" w:rsidRPr="00D7546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ABE3318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7DBB0086" w14:textId="1161BBE2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256,838</w:t>
            </w:r>
          </w:p>
        </w:tc>
        <w:tc>
          <w:tcPr>
            <w:tcW w:w="270" w:type="dxa"/>
          </w:tcPr>
          <w:p w14:paraId="0A101F9A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2799016E" w14:textId="36F9B874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256,838</w:t>
            </w:r>
          </w:p>
        </w:tc>
        <w:tc>
          <w:tcPr>
            <w:tcW w:w="270" w:type="dxa"/>
          </w:tcPr>
          <w:p w14:paraId="33D8B26D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B41D4CB" w14:textId="41ED4971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78D3761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0F925098" w14:textId="4806CAF8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B2A8E36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2A9EBA42" w14:textId="2E3BDF65" w:rsidR="00260903" w:rsidRPr="00D7546C" w:rsidRDefault="00260903" w:rsidP="0032264D">
            <w:pPr>
              <w:pStyle w:val="acctfourfigures"/>
              <w:tabs>
                <w:tab w:val="clear" w:pos="765"/>
              </w:tabs>
              <w:spacing w:line="240" w:lineRule="auto"/>
              <w:ind w:left="-43" w:right="4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256,838</w:t>
            </w:r>
          </w:p>
        </w:tc>
      </w:tr>
      <w:tr w:rsidR="00260903" w:rsidRPr="00D7546C" w14:paraId="69EA0537" w14:textId="77777777" w:rsidTr="00C578DA">
        <w:trPr>
          <w:trHeight w:val="261"/>
        </w:trPr>
        <w:tc>
          <w:tcPr>
            <w:tcW w:w="3240" w:type="dxa"/>
            <w:hideMark/>
          </w:tcPr>
          <w:p w14:paraId="3E189A7A" w14:textId="77777777" w:rsidR="00260903" w:rsidRPr="00D7546C" w:rsidRDefault="00260903" w:rsidP="00260903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รวมสินทรัพย์ทางการเงินอื่น</w:t>
            </w:r>
          </w:p>
        </w:tc>
        <w:tc>
          <w:tcPr>
            <w:tcW w:w="720" w:type="dxa"/>
          </w:tcPr>
          <w:p w14:paraId="50EB1C40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6A7AC99" w14:textId="7C9B1E9C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9955242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0817E4E" w14:textId="1B08CBF4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256,838</w:t>
            </w:r>
          </w:p>
        </w:tc>
        <w:tc>
          <w:tcPr>
            <w:tcW w:w="270" w:type="dxa"/>
          </w:tcPr>
          <w:p w14:paraId="02D71F07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1CDF4DD" w14:textId="781A8FF9" w:rsidR="00260903" w:rsidRPr="00D7546C" w:rsidRDefault="00260903" w:rsidP="0032264D">
            <w:pPr>
              <w:pStyle w:val="acctfourfigures"/>
              <w:tabs>
                <w:tab w:val="clear" w:pos="765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3,064,374</w:t>
            </w:r>
          </w:p>
        </w:tc>
        <w:tc>
          <w:tcPr>
            <w:tcW w:w="270" w:type="dxa"/>
          </w:tcPr>
          <w:p w14:paraId="25376C6F" w14:textId="77777777" w:rsidR="00260903" w:rsidRPr="00D7546C" w:rsidRDefault="00260903" w:rsidP="00260903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A47949C" w14:textId="0D8F5E02" w:rsidR="00260903" w:rsidRPr="00D7546C" w:rsidRDefault="00260903" w:rsidP="0043364C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3,321,212</w:t>
            </w:r>
          </w:p>
        </w:tc>
        <w:tc>
          <w:tcPr>
            <w:tcW w:w="270" w:type="dxa"/>
          </w:tcPr>
          <w:p w14:paraId="071D024C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7EEDE2B1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71E8C47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9F82987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05E008E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3147F944" w14:textId="77777777" w:rsidR="00260903" w:rsidRPr="00D7546C" w:rsidRDefault="00260903" w:rsidP="00260903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31326997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6099D72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260903" w:rsidRPr="00D7546C" w14:paraId="1B558784" w14:textId="77777777" w:rsidTr="00C578DA">
        <w:trPr>
          <w:trHeight w:val="261"/>
        </w:trPr>
        <w:tc>
          <w:tcPr>
            <w:tcW w:w="3240" w:type="dxa"/>
          </w:tcPr>
          <w:p w14:paraId="51D6F0E9" w14:textId="77777777" w:rsidR="00260903" w:rsidRPr="00D7546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</w:p>
        </w:tc>
        <w:tc>
          <w:tcPr>
            <w:tcW w:w="720" w:type="dxa"/>
          </w:tcPr>
          <w:p w14:paraId="3DE503FF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</w:tcPr>
          <w:p w14:paraId="15D70FF3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68BAD99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678FBBFE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02BF164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  <w:left w:val="nil"/>
              <w:right w:val="nil"/>
            </w:tcBorders>
          </w:tcPr>
          <w:p w14:paraId="00D8554F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64D7239" w14:textId="77777777" w:rsidR="00260903" w:rsidRPr="00D7546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double" w:sz="4" w:space="0" w:color="auto"/>
              <w:left w:val="nil"/>
              <w:right w:val="nil"/>
            </w:tcBorders>
          </w:tcPr>
          <w:p w14:paraId="6423A2DD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62BD96D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1B40FCB9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72BFBAF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D631E12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E858CE7" w14:textId="77777777" w:rsidR="00260903" w:rsidRPr="00D7546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247B5721" w14:textId="77777777" w:rsidR="00260903" w:rsidRPr="00D7546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2ACA6555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19E2746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260903" w:rsidRPr="00D7546C" w14:paraId="035CFD36" w14:textId="77777777" w:rsidTr="00C578DA">
        <w:trPr>
          <w:trHeight w:val="261"/>
        </w:trPr>
        <w:tc>
          <w:tcPr>
            <w:tcW w:w="3240" w:type="dxa"/>
          </w:tcPr>
          <w:p w14:paraId="3B3C99B0" w14:textId="77777777" w:rsidR="00260903" w:rsidRPr="00D7546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1EE0BA66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E5B9D25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BA84FDD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30C8655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28A5BCC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30F070AF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31FBFAB" w14:textId="77777777" w:rsidR="00260903" w:rsidRPr="00D7546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4408D1A5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15F8E92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69ED3288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BB86DC9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D58A4D0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CB7B5E0" w14:textId="77777777" w:rsidR="00260903" w:rsidRPr="00D7546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3EC92505" w14:textId="77777777" w:rsidR="00260903" w:rsidRPr="00D7546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459E1811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D0E298D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260903" w:rsidRPr="00D7546C" w14:paraId="1796CFE2" w14:textId="77777777" w:rsidTr="00323D64">
        <w:trPr>
          <w:trHeight w:val="261"/>
        </w:trPr>
        <w:tc>
          <w:tcPr>
            <w:tcW w:w="3240" w:type="dxa"/>
          </w:tcPr>
          <w:p w14:paraId="423BA03B" w14:textId="77777777" w:rsidR="00260903" w:rsidRPr="00D7546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047EC237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DED7619" w14:textId="0036E2DD" w:rsidR="00260903" w:rsidRPr="00D7546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9D866CF" w14:textId="77777777" w:rsidR="00260903" w:rsidRPr="00D7546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2DED0936" w14:textId="15D4C8DF" w:rsidR="00260903" w:rsidRPr="00D7546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98739AD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3BC929D" w14:textId="460DA698" w:rsidR="00260903" w:rsidRPr="00D7546C" w:rsidRDefault="00260903" w:rsidP="0043364C">
            <w:pPr>
              <w:pStyle w:val="acctfourfigures"/>
              <w:tabs>
                <w:tab w:val="clear" w:pos="765"/>
                <w:tab w:val="decimal" w:pos="609"/>
                <w:tab w:val="decimal" w:pos="701"/>
              </w:tabs>
              <w:spacing w:line="240" w:lineRule="auto"/>
              <w:ind w:left="-43" w:right="-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(253,000)</w:t>
            </w:r>
          </w:p>
        </w:tc>
        <w:tc>
          <w:tcPr>
            <w:tcW w:w="270" w:type="dxa"/>
          </w:tcPr>
          <w:p w14:paraId="0451791D" w14:textId="77777777" w:rsidR="00260903" w:rsidRPr="00D7546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44A00C7A" w14:textId="2C93E1FF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(253,000)</w:t>
            </w:r>
          </w:p>
        </w:tc>
        <w:tc>
          <w:tcPr>
            <w:tcW w:w="270" w:type="dxa"/>
          </w:tcPr>
          <w:p w14:paraId="4B0B6DF9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1086D881" w14:textId="1C22400E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02C87AF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675E0E9A" w14:textId="46BFEA81" w:rsidR="00260903" w:rsidRPr="00D7546C" w:rsidRDefault="00260903" w:rsidP="003E7169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E631578" w14:textId="77777777" w:rsidR="00260903" w:rsidRPr="00D7546C" w:rsidRDefault="00260903" w:rsidP="00260903">
            <w:pPr>
              <w:tabs>
                <w:tab w:val="clear" w:pos="680"/>
                <w:tab w:val="decimal" w:pos="521"/>
                <w:tab w:val="decimal" w:pos="70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5A3B692B" w14:textId="0E90616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245,527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</w:tcPr>
          <w:p w14:paraId="343E88E3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E164661" w14:textId="08DF752F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245,527</w:t>
            </w: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</w:tr>
      <w:tr w:rsidR="00260903" w:rsidRPr="00D7546C" w14:paraId="43CF24D7" w14:textId="77777777" w:rsidTr="00C578DA">
        <w:trPr>
          <w:trHeight w:val="261"/>
        </w:trPr>
        <w:tc>
          <w:tcPr>
            <w:tcW w:w="3240" w:type="dxa"/>
            <w:hideMark/>
          </w:tcPr>
          <w:p w14:paraId="0FB1C003" w14:textId="77777777" w:rsidR="00260903" w:rsidRPr="00D7546C" w:rsidRDefault="00260903" w:rsidP="00260903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311FDB54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E2DEDBF" w14:textId="1C166D3B" w:rsidR="00260903" w:rsidRPr="00D7546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3069620" w14:textId="77777777" w:rsidR="00260903" w:rsidRPr="00D7546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1EBA0605" w14:textId="18227ED0" w:rsidR="00260903" w:rsidRPr="00D7546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185B0BA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60D9B146" w14:textId="6B5B2979" w:rsidR="00260903" w:rsidRPr="00D7546C" w:rsidRDefault="00260903" w:rsidP="0043364C">
            <w:pPr>
              <w:pStyle w:val="acctfourfigures"/>
              <w:tabs>
                <w:tab w:val="clear" w:pos="765"/>
                <w:tab w:val="decimal" w:pos="609"/>
                <w:tab w:val="decimal" w:pos="701"/>
              </w:tabs>
              <w:spacing w:line="240" w:lineRule="auto"/>
              <w:ind w:left="-43" w:right="-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(10,527,732)</w:t>
            </w:r>
          </w:p>
        </w:tc>
        <w:tc>
          <w:tcPr>
            <w:tcW w:w="270" w:type="dxa"/>
          </w:tcPr>
          <w:p w14:paraId="1A72C53D" w14:textId="77777777" w:rsidR="00260903" w:rsidRPr="00D7546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400583D6" w14:textId="3FA32B8B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</w:rPr>
              <w:t>(10,527,732)</w:t>
            </w:r>
          </w:p>
        </w:tc>
        <w:tc>
          <w:tcPr>
            <w:tcW w:w="270" w:type="dxa"/>
          </w:tcPr>
          <w:p w14:paraId="2E9F77F1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36C9322A" w14:textId="78E04F98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F965863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25C9B3B8" w14:textId="3690BB97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(10,333,987)</w:t>
            </w:r>
          </w:p>
        </w:tc>
        <w:tc>
          <w:tcPr>
            <w:tcW w:w="270" w:type="dxa"/>
            <w:vAlign w:val="bottom"/>
          </w:tcPr>
          <w:p w14:paraId="460066F2" w14:textId="77777777" w:rsidR="00260903" w:rsidRPr="00D7546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187A283C" w14:textId="714609EE" w:rsidR="00260903" w:rsidRPr="00D7546C" w:rsidRDefault="00260903" w:rsidP="00260903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16642DE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6B1FF38C" w14:textId="0DA161E4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(10,333,987)</w:t>
            </w:r>
          </w:p>
        </w:tc>
      </w:tr>
      <w:tr w:rsidR="00260903" w:rsidRPr="00D7546C" w14:paraId="0F11C658" w14:textId="77777777" w:rsidTr="00C578DA">
        <w:trPr>
          <w:trHeight w:val="261"/>
        </w:trPr>
        <w:tc>
          <w:tcPr>
            <w:tcW w:w="3240" w:type="dxa"/>
            <w:hideMark/>
          </w:tcPr>
          <w:p w14:paraId="7CC523FE" w14:textId="77777777" w:rsidR="00260903" w:rsidRPr="00D7546C" w:rsidRDefault="00260903" w:rsidP="00260903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รวมหนี้สินทางการเงินอื่น</w:t>
            </w:r>
          </w:p>
        </w:tc>
        <w:tc>
          <w:tcPr>
            <w:tcW w:w="720" w:type="dxa"/>
          </w:tcPr>
          <w:p w14:paraId="3202C9F3" w14:textId="77777777" w:rsidR="00260903" w:rsidRPr="00D7546C" w:rsidRDefault="00260903" w:rsidP="00260903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00A40BA" w14:textId="258B0659" w:rsidR="00260903" w:rsidRPr="00D7546C" w:rsidRDefault="00260903" w:rsidP="00260903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461E40F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A76C7AE" w14:textId="6CA619AB" w:rsidR="00260903" w:rsidRPr="00D7546C" w:rsidRDefault="00260903" w:rsidP="00260903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9D7027B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886D8DD" w14:textId="471F6129" w:rsidR="00260903" w:rsidRPr="00D7546C" w:rsidRDefault="00260903" w:rsidP="0043364C">
            <w:pPr>
              <w:pStyle w:val="acctfourfigures"/>
              <w:tabs>
                <w:tab w:val="clear" w:pos="765"/>
                <w:tab w:val="decimal" w:pos="609"/>
                <w:tab w:val="decimal" w:pos="701"/>
              </w:tabs>
              <w:spacing w:line="240" w:lineRule="auto"/>
              <w:ind w:left="-43" w:right="-5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(10,780,732)</w:t>
            </w:r>
          </w:p>
        </w:tc>
        <w:tc>
          <w:tcPr>
            <w:tcW w:w="270" w:type="dxa"/>
          </w:tcPr>
          <w:p w14:paraId="083A6843" w14:textId="77777777" w:rsidR="00260903" w:rsidRPr="00D7546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3BE7AE0" w14:textId="25C6B8AB" w:rsidR="00260903" w:rsidRPr="00D7546C" w:rsidRDefault="00260903" w:rsidP="00260903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(10,780,732)</w:t>
            </w:r>
          </w:p>
        </w:tc>
        <w:tc>
          <w:tcPr>
            <w:tcW w:w="270" w:type="dxa"/>
          </w:tcPr>
          <w:p w14:paraId="7D7CC77A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36FD86F0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72E6327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99EB154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805950C" w14:textId="77777777" w:rsidR="00260903" w:rsidRPr="00D7546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7933A34E" w14:textId="77777777" w:rsidR="00260903" w:rsidRPr="00D7546C" w:rsidRDefault="00260903" w:rsidP="00260903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4D0CDF25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1D9795E" w14:textId="77777777" w:rsidR="00260903" w:rsidRPr="00D7546C" w:rsidRDefault="00260903" w:rsidP="00260903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416C1922" w14:textId="77777777" w:rsidR="00ED00C6" w:rsidRPr="00D7546C" w:rsidRDefault="00ED00C6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016B6CE9" w14:textId="44E63F77" w:rsidR="001F38BE" w:rsidRPr="00D7546C" w:rsidRDefault="001F38BE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7EE640DC" w14:textId="77777777" w:rsidR="00703CBE" w:rsidRPr="00D7546C" w:rsidRDefault="00703CBE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031E6B4E" w14:textId="3CB965E4" w:rsidR="002E4D34" w:rsidRPr="00D7546C" w:rsidRDefault="002E4D34" w:rsidP="009777AF">
      <w:pPr>
        <w:spacing w:line="240" w:lineRule="auto"/>
        <w:rPr>
          <w:rFonts w:asciiTheme="majorBidi" w:hAnsiTheme="majorBidi" w:cstheme="majorBidi"/>
          <w:sz w:val="22"/>
          <w:szCs w:val="22"/>
          <w:cs/>
        </w:rPr>
        <w:sectPr w:rsidR="002E4D34" w:rsidRPr="00D7546C" w:rsidSect="00EA2FBC">
          <w:headerReference w:type="default" r:id="rId29"/>
          <w:footerReference w:type="default" r:id="rId30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p w14:paraId="4066CC3E" w14:textId="27EF5C91" w:rsidR="002E4D34" w:rsidRPr="00D7546C" w:rsidRDefault="002E4D34" w:rsidP="002E4D34">
      <w:pPr>
        <w:ind w:firstLine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D7546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lastRenderedPageBreak/>
        <w:t>เครื่องมือทางการเงินที่วัดมูลค่าด้วยมูลค่ายุติธรรม</w:t>
      </w:r>
    </w:p>
    <w:p w14:paraId="5D74BB0A" w14:textId="77777777" w:rsidR="005B63D6" w:rsidRPr="00D7546C" w:rsidRDefault="005B63D6" w:rsidP="002E4D34">
      <w:pPr>
        <w:ind w:firstLine="540"/>
        <w:rPr>
          <w:rFonts w:asciiTheme="majorBidi" w:hAnsiTheme="majorBidi" w:cstheme="majorBidi"/>
          <w:sz w:val="28"/>
          <w:szCs w:val="28"/>
          <w:cs/>
        </w:rPr>
      </w:pPr>
    </w:p>
    <w:p w14:paraId="5A1AE997" w14:textId="77777777" w:rsidR="00446BE4" w:rsidRPr="00D7546C" w:rsidRDefault="00446BE4" w:rsidP="00446B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rPr>
          <w:rFonts w:asciiTheme="majorBidi" w:hAnsiTheme="majorBidi" w:cstheme="majorBidi"/>
          <w:sz w:val="2"/>
          <w:szCs w:val="2"/>
        </w:rPr>
      </w:pPr>
    </w:p>
    <w:tbl>
      <w:tblPr>
        <w:tblStyle w:val="TableGrid"/>
        <w:tblW w:w="90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1530"/>
        <w:gridCol w:w="5040"/>
      </w:tblGrid>
      <w:tr w:rsidR="00446BE4" w:rsidRPr="00D7546C" w14:paraId="5E771DFC" w14:textId="77777777" w:rsidTr="00BE43F0">
        <w:trPr>
          <w:tblHeader/>
        </w:trPr>
        <w:tc>
          <w:tcPr>
            <w:tcW w:w="2520" w:type="dxa"/>
          </w:tcPr>
          <w:p w14:paraId="558032E0" w14:textId="77777777" w:rsidR="00446BE4" w:rsidRPr="00D7546C" w:rsidRDefault="00446BE4" w:rsidP="0085359C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1530" w:type="dxa"/>
          </w:tcPr>
          <w:p w14:paraId="322CA03B" w14:textId="77777777" w:rsidR="00446BE4" w:rsidRPr="00D7546C" w:rsidRDefault="00446BE4" w:rsidP="0085359C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040" w:type="dxa"/>
          </w:tcPr>
          <w:p w14:paraId="750BBDA3" w14:textId="77777777" w:rsidR="00446BE4" w:rsidRPr="00D7546C" w:rsidRDefault="00446BE4" w:rsidP="0085359C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</w:tr>
      <w:tr w:rsidR="00446BE4" w:rsidRPr="00D7546C" w14:paraId="6D24CBBB" w14:textId="77777777" w:rsidTr="00BE43F0">
        <w:tc>
          <w:tcPr>
            <w:tcW w:w="2520" w:type="dxa"/>
          </w:tcPr>
          <w:p w14:paraId="3E24AF9E" w14:textId="464C092E" w:rsidR="00446BE4" w:rsidRPr="00D7546C" w:rsidRDefault="00446BE4" w:rsidP="0085359C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เงินลงทุนใน</w:t>
            </w:r>
            <w:r w:rsidR="00215D9C" w:rsidRPr="00D7546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กองทุนรวมในความต้องการของตลาด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ที่วัดมูลค่าด้วย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 xml:space="preserve">มูลค่ายุติธรรมผ่านกำไรหรือขาดทุน </w:t>
            </w:r>
          </w:p>
        </w:tc>
        <w:tc>
          <w:tcPr>
            <w:tcW w:w="1530" w:type="dxa"/>
          </w:tcPr>
          <w:p w14:paraId="20720F4D" w14:textId="77777777" w:rsidR="00446BE4" w:rsidRPr="00D7546C" w:rsidRDefault="00446BE4" w:rsidP="0085359C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040" w:type="dxa"/>
          </w:tcPr>
          <w:p w14:paraId="52C1BAB6" w14:textId="77777777" w:rsidR="00446BE4" w:rsidRPr="00D7546C" w:rsidRDefault="00446BE4" w:rsidP="0085359C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มูลค่าสินทรัพย์สุทธิ 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ณ วันที่รายงาน</w:t>
            </w:r>
          </w:p>
        </w:tc>
      </w:tr>
      <w:tr w:rsidR="000F6818" w:rsidRPr="00D7546C" w14:paraId="0D23F03D" w14:textId="77777777" w:rsidTr="00BE43F0">
        <w:tc>
          <w:tcPr>
            <w:tcW w:w="2520" w:type="dxa"/>
          </w:tcPr>
          <w:p w14:paraId="6293E99C" w14:textId="305AA17A" w:rsidR="000F6818" w:rsidRPr="00D7546C" w:rsidRDefault="000F6818" w:rsidP="0085359C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อนุพันธ์</w:t>
            </w:r>
          </w:p>
        </w:tc>
        <w:tc>
          <w:tcPr>
            <w:tcW w:w="1530" w:type="dxa"/>
          </w:tcPr>
          <w:p w14:paraId="5F75EB7F" w14:textId="77777777" w:rsidR="000F6818" w:rsidRPr="00D7546C" w:rsidRDefault="000F6818" w:rsidP="0085359C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040" w:type="dxa"/>
          </w:tcPr>
          <w:p w14:paraId="49D86192" w14:textId="2AB8291B" w:rsidR="000F6818" w:rsidRPr="00D7546C" w:rsidRDefault="000F6818" w:rsidP="0085359C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คำนวณจากแบบจำลองโดยใช้ข้อมูลที่หาได้จากตลาด (</w:t>
            </w:r>
            <w:r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Observable Market Data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) ปรับด้วยค่าความเสี่ยงด้านเครดิตของคู่ค้าแต่ละราย ไม่รวมความเสี่ยงด้านเครดิตของกลุ่มบริษัท และค่าความเสี่ยงด้านอื่นๆ เพื่อสะท้อนมูลค่าที่แท้จริงของอนุพันธ์</w:t>
            </w:r>
          </w:p>
        </w:tc>
      </w:tr>
    </w:tbl>
    <w:p w14:paraId="37A8A930" w14:textId="713B7C60" w:rsidR="007A41ED" w:rsidRPr="00D7546C" w:rsidRDefault="007A41ED" w:rsidP="00446BE4">
      <w:pPr>
        <w:pStyle w:val="block"/>
        <w:spacing w:after="0" w:line="240" w:lineRule="auto"/>
        <w:ind w:left="540" w:right="-7"/>
        <w:jc w:val="both"/>
        <w:rPr>
          <w:rFonts w:asciiTheme="majorBidi" w:hAnsiTheme="majorBidi" w:cstheme="majorBidi"/>
          <w:sz w:val="28"/>
          <w:szCs w:val="28"/>
          <w:lang w:val="en-US"/>
        </w:rPr>
      </w:pPr>
    </w:p>
    <w:tbl>
      <w:tblPr>
        <w:tblStyle w:val="TableGrid"/>
        <w:tblW w:w="90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90"/>
        <w:gridCol w:w="236"/>
        <w:gridCol w:w="2284"/>
        <w:gridCol w:w="236"/>
        <w:gridCol w:w="1744"/>
        <w:gridCol w:w="236"/>
        <w:gridCol w:w="2464"/>
      </w:tblGrid>
      <w:tr w:rsidR="00DD1AFF" w:rsidRPr="00D7546C" w14:paraId="139CE958" w14:textId="77777777" w:rsidTr="0079722C">
        <w:trPr>
          <w:tblHeader/>
        </w:trPr>
        <w:tc>
          <w:tcPr>
            <w:tcW w:w="1890" w:type="dxa"/>
            <w:vAlign w:val="bottom"/>
          </w:tcPr>
          <w:p w14:paraId="5668F877" w14:textId="77777777" w:rsidR="00DD1AFF" w:rsidRPr="00D7546C" w:rsidRDefault="00DD1AFF" w:rsidP="00B908B4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236" w:type="dxa"/>
            <w:vAlign w:val="bottom"/>
          </w:tcPr>
          <w:p w14:paraId="1410C19A" w14:textId="77777777" w:rsidR="00DD1AFF" w:rsidRPr="00D7546C" w:rsidRDefault="00DD1AFF" w:rsidP="00B908B4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284" w:type="dxa"/>
            <w:vAlign w:val="bottom"/>
          </w:tcPr>
          <w:p w14:paraId="61DFF8A6" w14:textId="77777777" w:rsidR="00DD1AFF" w:rsidRPr="00D7546C" w:rsidRDefault="00DD1AFF" w:rsidP="00B908B4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  <w:tc>
          <w:tcPr>
            <w:tcW w:w="236" w:type="dxa"/>
            <w:vAlign w:val="bottom"/>
          </w:tcPr>
          <w:p w14:paraId="6852F1FC" w14:textId="77777777" w:rsidR="00DD1AFF" w:rsidRPr="00D7546C" w:rsidRDefault="00DD1AFF" w:rsidP="00B908B4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744" w:type="dxa"/>
            <w:vAlign w:val="bottom"/>
          </w:tcPr>
          <w:p w14:paraId="511A5026" w14:textId="6C2B6F3A" w:rsidR="00DD1AFF" w:rsidRPr="00D7546C" w:rsidRDefault="00DD1AFF" w:rsidP="00B908B4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ข้อมูลที่ไม่สามารถ</w:t>
            </w:r>
            <w:r w:rsidR="00142E03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br/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สังเกตได้</w:t>
            </w:r>
          </w:p>
          <w:p w14:paraId="7981A874" w14:textId="77777777" w:rsidR="00DD1AFF" w:rsidRPr="00D7546C" w:rsidRDefault="00DD1AFF" w:rsidP="00B908B4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ที่มีนัยสำคัญ</w:t>
            </w:r>
          </w:p>
        </w:tc>
        <w:tc>
          <w:tcPr>
            <w:tcW w:w="236" w:type="dxa"/>
            <w:vAlign w:val="bottom"/>
          </w:tcPr>
          <w:p w14:paraId="7E28647F" w14:textId="77777777" w:rsidR="00DD1AFF" w:rsidRPr="00D7546C" w:rsidRDefault="00DD1AFF" w:rsidP="00B908B4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464" w:type="dxa"/>
            <w:vAlign w:val="bottom"/>
          </w:tcPr>
          <w:p w14:paraId="6EA44DCD" w14:textId="77777777" w:rsidR="00DD1AFF" w:rsidRPr="00D7546C" w:rsidRDefault="00DD1AFF" w:rsidP="00B908B4">
            <w:pPr>
              <w:pStyle w:val="block"/>
              <w:spacing w:after="0" w:line="240" w:lineRule="auto"/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ความสัมพันธ์ระหว่าง</w:t>
            </w:r>
          </w:p>
          <w:p w14:paraId="3049A071" w14:textId="754C9CCC" w:rsidR="00DD1AFF" w:rsidRPr="00D7546C" w:rsidRDefault="00DD1AFF" w:rsidP="00B908B4">
            <w:pPr>
              <w:pStyle w:val="block"/>
              <w:spacing w:after="0" w:line="240" w:lineRule="auto"/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ข้อมูลที่ไม่สามารถสังเกตได้</w:t>
            </w:r>
            <w:r w:rsidR="00142E03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br/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ที่มีนัยสำคัญและการวัด</w:t>
            </w:r>
            <w:r w:rsidR="00142E03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br/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มูลค่ายุติธรรม</w:t>
            </w:r>
          </w:p>
        </w:tc>
      </w:tr>
      <w:tr w:rsidR="00DD1AFF" w:rsidRPr="00D7546C" w14:paraId="33F636DC" w14:textId="77777777" w:rsidTr="0079722C">
        <w:trPr>
          <w:trHeight w:val="1019"/>
        </w:trPr>
        <w:tc>
          <w:tcPr>
            <w:tcW w:w="1890" w:type="dxa"/>
          </w:tcPr>
          <w:p w14:paraId="05B083BA" w14:textId="633BEC72" w:rsidR="00DD1AFF" w:rsidRPr="00D7546C" w:rsidRDefault="00595601" w:rsidP="00595601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เงินให้กู้</w:t>
            </w:r>
            <w:r w:rsidR="00223A03" w:rsidRPr="00D7546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ยืม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 และเงินกู้ยืม</w:t>
            </w:r>
          </w:p>
        </w:tc>
        <w:tc>
          <w:tcPr>
            <w:tcW w:w="236" w:type="dxa"/>
          </w:tcPr>
          <w:p w14:paraId="5FBA373B" w14:textId="77777777" w:rsidR="00DD1AFF" w:rsidRPr="00D7546C" w:rsidRDefault="00DD1AFF" w:rsidP="00B908B4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284" w:type="dxa"/>
          </w:tcPr>
          <w:p w14:paraId="05E5C946" w14:textId="48A53CBF" w:rsidR="00DD1AFF" w:rsidRPr="00D7546C" w:rsidRDefault="00DD1AFF" w:rsidP="00B908B4">
            <w:pPr>
              <w:pStyle w:val="block"/>
              <w:spacing w:after="0" w:line="240" w:lineRule="auto"/>
              <w:ind w:left="0" w:right="-10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วิธี</w:t>
            </w:r>
            <w:r w:rsidR="0004060E" w:rsidRPr="00D7546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คิดลดกระแสเงินสด</w:t>
            </w:r>
            <w:r w:rsidRPr="00D7546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 </w:t>
            </w:r>
          </w:p>
        </w:tc>
        <w:tc>
          <w:tcPr>
            <w:tcW w:w="236" w:type="dxa"/>
          </w:tcPr>
          <w:p w14:paraId="5B67390D" w14:textId="77777777" w:rsidR="00DD1AFF" w:rsidRPr="00D7546C" w:rsidRDefault="00DD1AFF" w:rsidP="00B908B4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1744" w:type="dxa"/>
          </w:tcPr>
          <w:p w14:paraId="22049186" w14:textId="66C4725F" w:rsidR="00DD1AFF" w:rsidRPr="00D7546C" w:rsidRDefault="0004060E" w:rsidP="00B908B4">
            <w:pPr>
              <w:pStyle w:val="block"/>
              <w:spacing w:after="0" w:line="240" w:lineRule="auto"/>
              <w:ind w:left="0" w:right="-10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อัตราคิดลด</w:t>
            </w:r>
          </w:p>
        </w:tc>
        <w:tc>
          <w:tcPr>
            <w:tcW w:w="236" w:type="dxa"/>
          </w:tcPr>
          <w:p w14:paraId="244F8771" w14:textId="77777777" w:rsidR="00DD1AFF" w:rsidRPr="00D7546C" w:rsidRDefault="00DD1AFF" w:rsidP="00B908B4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464" w:type="dxa"/>
            <w:shd w:val="clear" w:color="auto" w:fill="auto"/>
          </w:tcPr>
          <w:p w14:paraId="4DAAFE9A" w14:textId="21239397" w:rsidR="00DD1AFF" w:rsidRPr="00D7546C" w:rsidRDefault="00DD1AFF" w:rsidP="00067338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มูลค่ายุติธรรมที่ประมาณการไว้จะเพิ่มขึ้น (ลดลง) หากอัตราคิดลดต่ำลง (สูงขึ้น)</w:t>
            </w:r>
          </w:p>
        </w:tc>
      </w:tr>
    </w:tbl>
    <w:p w14:paraId="0F3692B9" w14:textId="77777777" w:rsidR="00067338" w:rsidRPr="00D7546C" w:rsidRDefault="00067338" w:rsidP="005E5183">
      <w:pPr>
        <w:ind w:firstLine="540"/>
        <w:rPr>
          <w:rFonts w:asciiTheme="majorBidi" w:hAnsiTheme="majorBidi" w:cstheme="majorBidi"/>
          <w:i/>
          <w:iCs/>
          <w:sz w:val="28"/>
          <w:szCs w:val="28"/>
        </w:rPr>
      </w:pPr>
    </w:p>
    <w:p w14:paraId="48866595" w14:textId="1B6866A5" w:rsidR="005E5183" w:rsidRPr="00D7546C" w:rsidRDefault="005E5183" w:rsidP="005E5183">
      <w:pPr>
        <w:ind w:firstLine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D7546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เครื่องมือทางการเงินที่ไม่ได้วัดมูลค่าด้วยมูลค่ายุติธรรม </w:t>
      </w:r>
    </w:p>
    <w:p w14:paraId="66F3DF57" w14:textId="77777777" w:rsidR="005E5183" w:rsidRPr="00D7546C" w:rsidRDefault="005E5183" w:rsidP="005E5183">
      <w:pPr>
        <w:pStyle w:val="block"/>
        <w:spacing w:after="0" w:line="240" w:lineRule="auto"/>
        <w:ind w:left="540" w:right="-7"/>
        <w:jc w:val="both"/>
        <w:rPr>
          <w:rFonts w:asciiTheme="majorBidi" w:hAnsiTheme="majorBidi" w:cstheme="majorBidi"/>
          <w:sz w:val="28"/>
          <w:szCs w:val="28"/>
          <w:lang w:val="en-US"/>
        </w:rPr>
      </w:pPr>
    </w:p>
    <w:tbl>
      <w:tblPr>
        <w:tblW w:w="9060" w:type="dxa"/>
        <w:tblInd w:w="450" w:type="dxa"/>
        <w:tblLook w:val="04A0" w:firstRow="1" w:lastRow="0" w:firstColumn="1" w:lastColumn="0" w:noHBand="0" w:noVBand="1"/>
      </w:tblPr>
      <w:tblGrid>
        <w:gridCol w:w="3979"/>
        <w:gridCol w:w="5081"/>
      </w:tblGrid>
      <w:tr w:rsidR="005E5183" w:rsidRPr="00D7546C" w14:paraId="5607E775" w14:textId="77777777" w:rsidTr="00DE4158">
        <w:trPr>
          <w:trHeight w:val="425"/>
        </w:trPr>
        <w:tc>
          <w:tcPr>
            <w:tcW w:w="3979" w:type="dxa"/>
            <w:shd w:val="clear" w:color="auto" w:fill="auto"/>
          </w:tcPr>
          <w:p w14:paraId="34CC011F" w14:textId="77777777" w:rsidR="005E5183" w:rsidRPr="00D7546C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5081" w:type="dxa"/>
            <w:shd w:val="clear" w:color="auto" w:fill="auto"/>
          </w:tcPr>
          <w:p w14:paraId="1153C70D" w14:textId="77777777" w:rsidR="005E5183" w:rsidRPr="00D7546C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</w:tr>
      <w:tr w:rsidR="005E5183" w:rsidRPr="00D7546C" w14:paraId="3D0D0F3D" w14:textId="77777777" w:rsidTr="00DE4158">
        <w:trPr>
          <w:trHeight w:val="414"/>
        </w:trPr>
        <w:tc>
          <w:tcPr>
            <w:tcW w:w="3979" w:type="dxa"/>
            <w:shd w:val="clear" w:color="auto" w:fill="auto"/>
          </w:tcPr>
          <w:p w14:paraId="08475404" w14:textId="77777777" w:rsidR="005E5183" w:rsidRPr="00D7546C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หุ้นกู้</w:t>
            </w:r>
          </w:p>
        </w:tc>
        <w:tc>
          <w:tcPr>
            <w:tcW w:w="5081" w:type="dxa"/>
            <w:shd w:val="clear" w:color="auto" w:fill="auto"/>
          </w:tcPr>
          <w:p w14:paraId="336ECF22" w14:textId="77777777" w:rsidR="005E5183" w:rsidRPr="00D7546C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อ้างอิงจากราคานายหน้า</w:t>
            </w:r>
          </w:p>
        </w:tc>
      </w:tr>
    </w:tbl>
    <w:p w14:paraId="7A0ED3C1" w14:textId="17D672C7" w:rsidR="00A70949" w:rsidRPr="00D7546C" w:rsidRDefault="00A70949" w:rsidP="00A709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2D499CB2" w14:textId="56D665DE" w:rsidR="00006D55" w:rsidRPr="00D7546C" w:rsidRDefault="00006D55" w:rsidP="00A70949">
      <w:pPr>
        <w:ind w:firstLine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D7546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การกระจุกตัวของความเสี่ยงทางด้านเครดิต </w:t>
      </w:r>
    </w:p>
    <w:p w14:paraId="0EA2517D" w14:textId="425CB4E1" w:rsidR="002B1EC1" w:rsidRPr="00D7546C" w:rsidRDefault="002B1EC1" w:rsidP="005E51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Theme="majorBidi" w:hAnsiTheme="majorBidi" w:cstheme="majorBidi"/>
          <w:color w:val="0000FF"/>
          <w:sz w:val="28"/>
          <w:szCs w:val="28"/>
          <w:shd w:val="clear" w:color="auto" w:fill="D9D9D9" w:themeFill="background1" w:themeFillShade="D9"/>
        </w:rPr>
      </w:pPr>
    </w:p>
    <w:tbl>
      <w:tblPr>
        <w:tblW w:w="909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330"/>
        <w:gridCol w:w="900"/>
        <w:gridCol w:w="180"/>
        <w:gridCol w:w="990"/>
        <w:gridCol w:w="180"/>
        <w:gridCol w:w="1260"/>
        <w:gridCol w:w="180"/>
        <w:gridCol w:w="900"/>
        <w:gridCol w:w="180"/>
        <w:gridCol w:w="990"/>
      </w:tblGrid>
      <w:tr w:rsidR="008A7C73" w:rsidRPr="00D7546C" w14:paraId="2FC4E8E2" w14:textId="77777777">
        <w:trPr>
          <w:cantSplit/>
          <w:trHeight w:val="354"/>
          <w:tblHeader/>
        </w:trPr>
        <w:tc>
          <w:tcPr>
            <w:tcW w:w="3330" w:type="dxa"/>
            <w:vAlign w:val="bottom"/>
            <w:hideMark/>
          </w:tcPr>
          <w:p w14:paraId="1908A4C1" w14:textId="77777777" w:rsidR="008A7C73" w:rsidRPr="00D7546C" w:rsidRDefault="008A7C73" w:rsidP="00A202E1">
            <w:pPr>
              <w:pStyle w:val="acctfourfigures"/>
              <w:tabs>
                <w:tab w:val="clear" w:pos="765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ผลขาดทุนด้านเครดิตที่คาดว่าจะเกิดขึ้น </w:t>
            </w:r>
          </w:p>
        </w:tc>
        <w:tc>
          <w:tcPr>
            <w:tcW w:w="3510" w:type="dxa"/>
            <w:gridSpan w:val="5"/>
          </w:tcPr>
          <w:p w14:paraId="0AFE21F0" w14:textId="77777777" w:rsidR="008A7C73" w:rsidRPr="00D7546C" w:rsidRDefault="008A7C73" w:rsidP="00A202E1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Cs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5268A69D" w14:textId="77777777" w:rsidR="008A7C73" w:rsidRPr="00D7546C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070" w:type="dxa"/>
            <w:gridSpan w:val="3"/>
            <w:vAlign w:val="bottom"/>
          </w:tcPr>
          <w:p w14:paraId="13CCB83E" w14:textId="77777777" w:rsidR="008A7C73" w:rsidRPr="00D7546C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งบการเงินเฉพาะกิจการ</w:t>
            </w:r>
          </w:p>
        </w:tc>
      </w:tr>
      <w:tr w:rsidR="008A7C73" w:rsidRPr="00D7546C" w14:paraId="720CAE88" w14:textId="77777777" w:rsidTr="008A7C73">
        <w:trPr>
          <w:cantSplit/>
          <w:trHeight w:val="767"/>
          <w:tblHeader/>
        </w:trPr>
        <w:tc>
          <w:tcPr>
            <w:tcW w:w="3330" w:type="dxa"/>
            <w:vAlign w:val="bottom"/>
          </w:tcPr>
          <w:p w14:paraId="1ECAC07F" w14:textId="77777777" w:rsidR="008A7C73" w:rsidRPr="00D7546C" w:rsidRDefault="008A7C73" w:rsidP="00A202E1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สำหรับงวดสามเดือนสิ้นสุด</w:t>
            </w:r>
          </w:p>
          <w:p w14:paraId="3026EF15" w14:textId="564CAF38" w:rsidR="008A7C73" w:rsidRPr="00D7546C" w:rsidRDefault="008A7C73" w:rsidP="00A202E1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</w:rPr>
            </w:pPr>
            <w:r w:rsidRPr="00D7546C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  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วันที่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  <w:t xml:space="preserve">31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มีนาคม</w:t>
            </w:r>
            <w:r w:rsidRPr="00D7546C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  <w:t>256</w:t>
            </w:r>
            <w:r w:rsidR="00645F35"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  <w:t>8</w:t>
            </w:r>
          </w:p>
        </w:tc>
        <w:tc>
          <w:tcPr>
            <w:tcW w:w="900" w:type="dxa"/>
            <w:vAlign w:val="bottom"/>
          </w:tcPr>
          <w:p w14:paraId="7A191B94" w14:textId="069005AF" w:rsidR="008A7C73" w:rsidRPr="00D7546C" w:rsidDel="005916DC" w:rsidRDefault="008A7C73" w:rsidP="008A7C73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80" w:type="dxa"/>
          </w:tcPr>
          <w:p w14:paraId="60AECF52" w14:textId="50196A8A" w:rsidR="008A7C73" w:rsidRPr="00D7546C" w:rsidDel="005916DC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2D545CB3" w14:textId="107E8601" w:rsidR="008A7C73" w:rsidRPr="00D7546C" w:rsidRDefault="008A7C73" w:rsidP="008A7C73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กลับรายการ</w:t>
            </w:r>
          </w:p>
        </w:tc>
        <w:tc>
          <w:tcPr>
            <w:tcW w:w="180" w:type="dxa"/>
            <w:vAlign w:val="bottom"/>
          </w:tcPr>
          <w:p w14:paraId="187505B0" w14:textId="77777777" w:rsidR="008A7C73" w:rsidRPr="00D7546C" w:rsidRDefault="008A7C73" w:rsidP="00A202E1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5C67EF6D" w14:textId="247A3B98" w:rsidR="008A7C73" w:rsidRPr="00D7546C" w:rsidRDefault="008A7C73" w:rsidP="00A202E1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ผลต่างจากอัตราแลกเปลี่ยน</w:t>
            </w:r>
          </w:p>
        </w:tc>
        <w:tc>
          <w:tcPr>
            <w:tcW w:w="180" w:type="dxa"/>
          </w:tcPr>
          <w:p w14:paraId="1A59152C" w14:textId="77777777" w:rsidR="008A7C73" w:rsidRPr="00D7546C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668DF407" w14:textId="77777777" w:rsidR="008A7C73" w:rsidRPr="00D7546C" w:rsidRDefault="008A7C73" w:rsidP="00A202E1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80" w:type="dxa"/>
            <w:vAlign w:val="bottom"/>
          </w:tcPr>
          <w:p w14:paraId="6ED78F79" w14:textId="77777777" w:rsidR="008A7C73" w:rsidRPr="00D7546C" w:rsidRDefault="008A7C73" w:rsidP="00A202E1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5EA81A7A" w14:textId="13E4B876" w:rsidR="008A7C73" w:rsidRPr="00D7546C" w:rsidRDefault="008A7C73" w:rsidP="008A7C73">
            <w:pPr>
              <w:pStyle w:val="acctmergecolhdg"/>
              <w:spacing w:line="240" w:lineRule="auto"/>
              <w:ind w:left="-80" w:right="-79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กลับรายการ</w:t>
            </w:r>
          </w:p>
        </w:tc>
      </w:tr>
      <w:tr w:rsidR="008A7C73" w:rsidRPr="00D7546C" w14:paraId="378D98B6" w14:textId="77777777">
        <w:trPr>
          <w:cantSplit/>
          <w:trHeight w:val="164"/>
          <w:tblHeader/>
        </w:trPr>
        <w:tc>
          <w:tcPr>
            <w:tcW w:w="3330" w:type="dxa"/>
            <w:vAlign w:val="bottom"/>
            <w:hideMark/>
          </w:tcPr>
          <w:p w14:paraId="6B908D0B" w14:textId="77777777" w:rsidR="008A7C73" w:rsidRPr="00D7546C" w:rsidRDefault="008A7C73" w:rsidP="00A202E1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</w:p>
        </w:tc>
        <w:tc>
          <w:tcPr>
            <w:tcW w:w="5760" w:type="dxa"/>
            <w:gridSpan w:val="9"/>
          </w:tcPr>
          <w:p w14:paraId="76EB2F97" w14:textId="77777777" w:rsidR="008A7C73" w:rsidRPr="00D7546C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8A7C73" w:rsidRPr="00D7546C" w14:paraId="1CAF021B" w14:textId="77777777" w:rsidTr="008A7C73">
        <w:trPr>
          <w:cantSplit/>
          <w:trHeight w:val="323"/>
        </w:trPr>
        <w:tc>
          <w:tcPr>
            <w:tcW w:w="3330" w:type="dxa"/>
          </w:tcPr>
          <w:p w14:paraId="4E284479" w14:textId="77777777" w:rsidR="008A7C73" w:rsidRPr="00D7546C" w:rsidRDefault="008A7C73" w:rsidP="00A202E1">
            <w:pPr>
              <w:tabs>
                <w:tab w:val="clear" w:pos="227"/>
                <w:tab w:val="left" w:pos="19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ลูกหนี้การค้าและลูกหนี้หมุนเวียนอื่น</w:t>
            </w:r>
          </w:p>
        </w:tc>
        <w:tc>
          <w:tcPr>
            <w:tcW w:w="900" w:type="dxa"/>
          </w:tcPr>
          <w:p w14:paraId="7954BF96" w14:textId="3F1DC3D0" w:rsidR="008A7C73" w:rsidRPr="00D7546C" w:rsidRDefault="000817A6" w:rsidP="00A202E1">
            <w:pPr>
              <w:pStyle w:val="acctfourfigures"/>
              <w:tabs>
                <w:tab w:val="clear" w:pos="765"/>
              </w:tabs>
              <w:spacing w:line="240" w:lineRule="auto"/>
              <w:ind w:left="-83" w:right="-83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 w:rsidR="003E7169"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,7</w:t>
            </w:r>
            <w:r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88</w:t>
            </w:r>
          </w:p>
        </w:tc>
        <w:tc>
          <w:tcPr>
            <w:tcW w:w="180" w:type="dxa"/>
            <w:shd w:val="clear" w:color="auto" w:fill="auto"/>
          </w:tcPr>
          <w:p w14:paraId="79D7C54C" w14:textId="33C074FC" w:rsidR="008A7C73" w:rsidRPr="00D7546C" w:rsidRDefault="008A7C73" w:rsidP="00A202E1">
            <w:pPr>
              <w:pStyle w:val="acctfourfigures"/>
              <w:tabs>
                <w:tab w:val="clear" w:pos="765"/>
              </w:tabs>
              <w:spacing w:line="240" w:lineRule="auto"/>
              <w:ind w:left="-83" w:right="-83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990" w:type="dxa"/>
          </w:tcPr>
          <w:p w14:paraId="65B8F1AA" w14:textId="43F756F5" w:rsidR="008A7C73" w:rsidRPr="00D7546C" w:rsidRDefault="003E7169" w:rsidP="00A202E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83" w:right="1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817A6"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871</w:t>
            </w:r>
            <w:r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031BE6BF" w14:textId="77777777" w:rsidR="008A7C73" w:rsidRPr="00D7546C" w:rsidRDefault="008A7C73" w:rsidP="00A202E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83" w:right="1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606FD4A6" w14:textId="0AE3E8DC" w:rsidR="008A7C73" w:rsidRPr="00D7546C" w:rsidRDefault="003E7169" w:rsidP="00A202E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83" w:right="-6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(11)</w:t>
            </w:r>
          </w:p>
        </w:tc>
        <w:tc>
          <w:tcPr>
            <w:tcW w:w="180" w:type="dxa"/>
          </w:tcPr>
          <w:p w14:paraId="3D3DC50A" w14:textId="77777777" w:rsidR="008A7C73" w:rsidRPr="00D7546C" w:rsidRDefault="008A7C73" w:rsidP="00A202E1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79" w:right="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</w:tcPr>
          <w:p w14:paraId="05BCEE39" w14:textId="2837AA03" w:rsidR="008A7C73" w:rsidRPr="00D7546C" w:rsidRDefault="003E7169" w:rsidP="00A202E1">
            <w:pPr>
              <w:pStyle w:val="acctfourfigures"/>
              <w:tabs>
                <w:tab w:val="clear" w:pos="765"/>
                <w:tab w:val="decimal" w:pos="584"/>
              </w:tabs>
              <w:spacing w:line="240" w:lineRule="auto"/>
              <w:ind w:left="-83" w:right="-6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4,387</w:t>
            </w:r>
          </w:p>
        </w:tc>
        <w:tc>
          <w:tcPr>
            <w:tcW w:w="180" w:type="dxa"/>
          </w:tcPr>
          <w:p w14:paraId="3C0BAF2A" w14:textId="77777777" w:rsidR="008A7C73" w:rsidRPr="00D7546C" w:rsidRDefault="008A7C73" w:rsidP="00A202E1">
            <w:pPr>
              <w:pStyle w:val="acctfourfigures"/>
              <w:tabs>
                <w:tab w:val="clear" w:pos="765"/>
                <w:tab w:val="decimal" w:pos="620"/>
              </w:tabs>
              <w:spacing w:line="240" w:lineRule="auto"/>
              <w:ind w:right="1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</w:tcPr>
          <w:p w14:paraId="274BA96A" w14:textId="042C2EFA" w:rsidR="008A7C73" w:rsidRPr="00D7546C" w:rsidRDefault="003E7169" w:rsidP="00E4022C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83" w:right="1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0817A6"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260</w:t>
            </w:r>
            <w:r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</w:tbl>
    <w:p w14:paraId="7C4CB174" w14:textId="6F4DD16A" w:rsidR="00741CF8" w:rsidRPr="00D7546C" w:rsidRDefault="00741CF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lang w:bidi="ar-SA"/>
        </w:rPr>
      </w:pPr>
    </w:p>
    <w:p w14:paraId="6B8189F2" w14:textId="77777777" w:rsidR="00CE5F83" w:rsidRPr="00D7546C" w:rsidRDefault="00CE5F83" w:rsidP="00EB371C">
      <w:pPr>
        <w:pStyle w:val="Heading1"/>
        <w:keepLines/>
        <w:numPr>
          <w:ilvl w:val="0"/>
          <w:numId w:val="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D7546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ภาระผูกพันกับบุคคลหรือกิจการที่ไม่เกี่ยวข้องกัน</w:t>
      </w:r>
    </w:p>
    <w:p w14:paraId="49C4B61E" w14:textId="630B36F6" w:rsidR="00CE5F83" w:rsidRPr="00D7546C" w:rsidRDefault="00CE5F83" w:rsidP="00945EE2">
      <w:pPr>
        <w:pStyle w:val="block"/>
        <w:spacing w:after="0" w:line="240" w:lineRule="auto"/>
        <w:ind w:left="540" w:right="-7"/>
        <w:jc w:val="both"/>
        <w:rPr>
          <w:rFonts w:asciiTheme="majorBidi" w:hAnsiTheme="majorBidi" w:cstheme="majorBidi"/>
          <w:sz w:val="28"/>
          <w:szCs w:val="28"/>
          <w:lang w:val="en-US" w:bidi="th-TH"/>
        </w:rPr>
      </w:pPr>
    </w:p>
    <w:tbl>
      <w:tblPr>
        <w:tblW w:w="919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6120"/>
        <w:gridCol w:w="1476"/>
        <w:gridCol w:w="345"/>
        <w:gridCol w:w="1258"/>
      </w:tblGrid>
      <w:tr w:rsidR="00A261F0" w:rsidRPr="00D7546C" w14:paraId="32DC7B7F" w14:textId="77777777" w:rsidTr="5ADB1884">
        <w:trPr>
          <w:trHeight w:val="659"/>
          <w:tblHeader/>
        </w:trPr>
        <w:tc>
          <w:tcPr>
            <w:tcW w:w="6120" w:type="dxa"/>
            <w:vAlign w:val="bottom"/>
          </w:tcPr>
          <w:p w14:paraId="18C5FA31" w14:textId="28266895" w:rsidR="00A261F0" w:rsidRPr="00D7546C" w:rsidRDefault="00A261F0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ณ วันที่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31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มีนาคม</w:t>
            </w:r>
            <w:r w:rsidRPr="00D7546C"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</w:t>
            </w: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</w:t>
            </w:r>
            <w:r w:rsidR="00574ED5"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8</w:t>
            </w:r>
          </w:p>
        </w:tc>
        <w:tc>
          <w:tcPr>
            <w:tcW w:w="1476" w:type="dxa"/>
            <w:vAlign w:val="bottom"/>
          </w:tcPr>
          <w:p w14:paraId="7E1BE4C4" w14:textId="77777777" w:rsidR="00A261F0" w:rsidRPr="00D7546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345" w:type="dxa"/>
            <w:vAlign w:val="bottom"/>
          </w:tcPr>
          <w:p w14:paraId="0F243189" w14:textId="77777777" w:rsidR="00A261F0" w:rsidRPr="00D7546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7A8D11D5" w14:textId="77777777" w:rsidR="00A261F0" w:rsidRPr="00D7546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</w:t>
            </w:r>
          </w:p>
          <w:p w14:paraId="10F21A02" w14:textId="77777777" w:rsidR="00A261F0" w:rsidRPr="00D7546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เฉพาะกิจการ </w:t>
            </w:r>
          </w:p>
        </w:tc>
      </w:tr>
      <w:tr w:rsidR="00A261F0" w:rsidRPr="00D7546C" w14:paraId="3786EFC2" w14:textId="77777777" w:rsidTr="5ADB1884">
        <w:trPr>
          <w:tblHeader/>
        </w:trPr>
        <w:tc>
          <w:tcPr>
            <w:tcW w:w="6120" w:type="dxa"/>
          </w:tcPr>
          <w:p w14:paraId="4F7A7687" w14:textId="77777777" w:rsidR="00A261F0" w:rsidRPr="00D7546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079" w:type="dxa"/>
            <w:gridSpan w:val="3"/>
          </w:tcPr>
          <w:p w14:paraId="2821E625" w14:textId="77777777" w:rsidR="00A261F0" w:rsidRPr="00D7546C" w:rsidRDefault="00A261F0" w:rsidP="00A202E1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A261F0" w:rsidRPr="00D7546C" w14:paraId="381DC60F" w14:textId="77777777" w:rsidTr="5ADB1884">
        <w:trPr>
          <w:trHeight w:val="452"/>
        </w:trPr>
        <w:tc>
          <w:tcPr>
            <w:tcW w:w="6120" w:type="dxa"/>
          </w:tcPr>
          <w:p w14:paraId="4EA8C8E8" w14:textId="77777777" w:rsidR="00A261F0" w:rsidRPr="00D7546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ภาระผูกพันรายจ่ายฝ่ายทุน </w:t>
            </w:r>
          </w:p>
        </w:tc>
        <w:tc>
          <w:tcPr>
            <w:tcW w:w="1476" w:type="dxa"/>
            <w:vAlign w:val="bottom"/>
          </w:tcPr>
          <w:p w14:paraId="3C30478B" w14:textId="77777777" w:rsidR="00A261F0" w:rsidRPr="00D7546C" w:rsidRDefault="00A261F0" w:rsidP="00A202E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45" w:type="dxa"/>
          </w:tcPr>
          <w:p w14:paraId="2335827A" w14:textId="77777777" w:rsidR="00A261F0" w:rsidRPr="00D7546C" w:rsidRDefault="00A261F0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258" w:type="dxa"/>
          </w:tcPr>
          <w:p w14:paraId="56DB5A23" w14:textId="77777777" w:rsidR="00A261F0" w:rsidRPr="00D7546C" w:rsidRDefault="00A261F0" w:rsidP="00A202E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A261F0" w:rsidRPr="00D7546C" w14:paraId="743D1414" w14:textId="77777777" w:rsidTr="5ADB1884">
        <w:tc>
          <w:tcPr>
            <w:tcW w:w="6120" w:type="dxa"/>
          </w:tcPr>
          <w:p w14:paraId="69440304" w14:textId="77777777" w:rsidR="00A261F0" w:rsidRPr="00D7546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อาคารและสิ่งปลูกสร้างอื่น</w:t>
            </w:r>
          </w:p>
        </w:tc>
        <w:tc>
          <w:tcPr>
            <w:tcW w:w="1476" w:type="dxa"/>
          </w:tcPr>
          <w:p w14:paraId="71349AEC" w14:textId="208C2BFF" w:rsidR="00A261F0" w:rsidRPr="00D7546C" w:rsidRDefault="00147266" w:rsidP="00A4480B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32,528</w:t>
            </w:r>
          </w:p>
        </w:tc>
        <w:tc>
          <w:tcPr>
            <w:tcW w:w="345" w:type="dxa"/>
          </w:tcPr>
          <w:p w14:paraId="0A285436" w14:textId="77777777" w:rsidR="00A261F0" w:rsidRPr="00D7546C" w:rsidRDefault="00A261F0" w:rsidP="00A44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</w:tcPr>
          <w:p w14:paraId="4833547D" w14:textId="719DE013" w:rsidR="00A261F0" w:rsidRPr="00D7546C" w:rsidRDefault="00A15A37" w:rsidP="00A4480B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3,</w:t>
            </w:r>
            <w:r w:rsidR="00147266" w:rsidRPr="00D7546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687</w:t>
            </w:r>
          </w:p>
        </w:tc>
      </w:tr>
      <w:tr w:rsidR="00A261F0" w:rsidRPr="00D7546C" w14:paraId="41B39CEA" w14:textId="77777777" w:rsidTr="5ADB1884">
        <w:tc>
          <w:tcPr>
            <w:tcW w:w="6120" w:type="dxa"/>
          </w:tcPr>
          <w:p w14:paraId="663826D8" w14:textId="77777777" w:rsidR="00A261F0" w:rsidRPr="00D7546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เครื่องจักรและอุปกรณ์</w:t>
            </w:r>
          </w:p>
        </w:tc>
        <w:tc>
          <w:tcPr>
            <w:tcW w:w="1476" w:type="dxa"/>
          </w:tcPr>
          <w:p w14:paraId="133715BF" w14:textId="74B0B6A0" w:rsidR="00A261F0" w:rsidRPr="00D7546C" w:rsidRDefault="00147266" w:rsidP="00A4480B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92,422</w:t>
            </w:r>
          </w:p>
        </w:tc>
        <w:tc>
          <w:tcPr>
            <w:tcW w:w="345" w:type="dxa"/>
          </w:tcPr>
          <w:p w14:paraId="4349FBBB" w14:textId="77777777" w:rsidR="00A261F0" w:rsidRPr="00D7546C" w:rsidRDefault="00A261F0" w:rsidP="00A44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</w:tcPr>
          <w:p w14:paraId="084B0962" w14:textId="073067C9" w:rsidR="00A261F0" w:rsidRPr="00D7546C" w:rsidRDefault="007C3C1A" w:rsidP="00A4480B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6,506</w:t>
            </w:r>
          </w:p>
        </w:tc>
      </w:tr>
      <w:tr w:rsidR="00A261F0" w:rsidRPr="00D7546C" w14:paraId="1EDB6921" w14:textId="77777777" w:rsidTr="5ADB1884">
        <w:tc>
          <w:tcPr>
            <w:tcW w:w="6120" w:type="dxa"/>
          </w:tcPr>
          <w:p w14:paraId="2E3EDB30" w14:textId="77777777" w:rsidR="00A261F0" w:rsidRPr="00D7546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สินทรัพย์ไม่มีตัวตน</w:t>
            </w:r>
          </w:p>
        </w:tc>
        <w:tc>
          <w:tcPr>
            <w:tcW w:w="1476" w:type="dxa"/>
          </w:tcPr>
          <w:p w14:paraId="3C6B7D81" w14:textId="13EEBF87" w:rsidR="00A261F0" w:rsidRPr="00D7546C" w:rsidRDefault="00147266" w:rsidP="00A4480B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3,801</w:t>
            </w:r>
          </w:p>
        </w:tc>
        <w:tc>
          <w:tcPr>
            <w:tcW w:w="345" w:type="dxa"/>
          </w:tcPr>
          <w:p w14:paraId="02BA9921" w14:textId="77777777" w:rsidR="00A261F0" w:rsidRPr="00D7546C" w:rsidRDefault="00A261F0" w:rsidP="00A44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</w:tcPr>
          <w:p w14:paraId="4B91439B" w14:textId="62ECDB14" w:rsidR="00A261F0" w:rsidRPr="00D7546C" w:rsidRDefault="000F7D9D" w:rsidP="00A4480B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756</w:t>
            </w:r>
          </w:p>
        </w:tc>
      </w:tr>
      <w:tr w:rsidR="00A261F0" w:rsidRPr="00D7546C" w14:paraId="5B1B46FE" w14:textId="77777777" w:rsidTr="5ADB1884">
        <w:tc>
          <w:tcPr>
            <w:tcW w:w="6120" w:type="dxa"/>
          </w:tcPr>
          <w:p w14:paraId="625CDCF8" w14:textId="77777777" w:rsidR="00A261F0" w:rsidRPr="00D7546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9608F6" w14:textId="0F3BEF17" w:rsidR="00A261F0" w:rsidRPr="00D7546C" w:rsidRDefault="00147266" w:rsidP="00A4480B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128,751</w:t>
            </w:r>
          </w:p>
        </w:tc>
        <w:tc>
          <w:tcPr>
            <w:tcW w:w="345" w:type="dxa"/>
          </w:tcPr>
          <w:p w14:paraId="59E28A4D" w14:textId="77777777" w:rsidR="00A261F0" w:rsidRPr="00D7546C" w:rsidRDefault="00A261F0" w:rsidP="00A4480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2E08A01" w14:textId="558CA75E" w:rsidR="00A261F0" w:rsidRPr="00D7546C" w:rsidRDefault="00F90845" w:rsidP="00A4480B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</w:t>
            </w:r>
            <w:r w:rsidR="00147266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0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,</w:t>
            </w:r>
            <w:r w:rsidR="00147266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949</w:t>
            </w:r>
          </w:p>
        </w:tc>
      </w:tr>
      <w:tr w:rsidR="00A261F0" w:rsidRPr="00D7546C" w14:paraId="72160213" w14:textId="77777777" w:rsidTr="5ADB1884">
        <w:tc>
          <w:tcPr>
            <w:tcW w:w="6120" w:type="dxa"/>
          </w:tcPr>
          <w:p w14:paraId="407F5710" w14:textId="77777777" w:rsidR="00A261F0" w:rsidRPr="00D7546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476" w:type="dxa"/>
            <w:tcBorders>
              <w:top w:val="double" w:sz="4" w:space="0" w:color="auto"/>
              <w:left w:val="nil"/>
              <w:right w:val="nil"/>
            </w:tcBorders>
          </w:tcPr>
          <w:p w14:paraId="703BE404" w14:textId="77777777" w:rsidR="00A261F0" w:rsidRPr="00D7546C" w:rsidRDefault="00A261F0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345" w:type="dxa"/>
          </w:tcPr>
          <w:p w14:paraId="44A75A2D" w14:textId="77777777" w:rsidR="00A261F0" w:rsidRPr="00D7546C" w:rsidRDefault="00A261F0" w:rsidP="5ADB18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double" w:sz="4" w:space="0" w:color="auto"/>
              <w:left w:val="nil"/>
              <w:right w:val="nil"/>
            </w:tcBorders>
          </w:tcPr>
          <w:p w14:paraId="633B3967" w14:textId="77777777" w:rsidR="00A261F0" w:rsidRPr="00D7546C" w:rsidRDefault="00A261F0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</w:tr>
      <w:tr w:rsidR="00A261F0" w:rsidRPr="00D7546C" w14:paraId="24F8748A" w14:textId="77777777" w:rsidTr="5ADB1884">
        <w:tc>
          <w:tcPr>
            <w:tcW w:w="6120" w:type="dxa"/>
          </w:tcPr>
          <w:p w14:paraId="515A950D" w14:textId="77777777" w:rsidR="00A261F0" w:rsidRPr="00D7546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</w:rPr>
            </w:pPr>
            <w:r w:rsidRPr="00D7546C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ภาระผูกพันอื่น ๆ</w:t>
            </w:r>
          </w:p>
        </w:tc>
        <w:tc>
          <w:tcPr>
            <w:tcW w:w="1476" w:type="dxa"/>
          </w:tcPr>
          <w:p w14:paraId="1B150132" w14:textId="77777777" w:rsidR="00A261F0" w:rsidRPr="00D7546C" w:rsidRDefault="00A261F0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45" w:type="dxa"/>
          </w:tcPr>
          <w:p w14:paraId="0FDB9D1B" w14:textId="77777777" w:rsidR="00A261F0" w:rsidRPr="00D7546C" w:rsidRDefault="00A261F0" w:rsidP="5ADB18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</w:tcPr>
          <w:p w14:paraId="7726C249" w14:textId="77777777" w:rsidR="00A261F0" w:rsidRPr="00D7546C" w:rsidRDefault="00A261F0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</w:tr>
      <w:tr w:rsidR="00A261F0" w:rsidRPr="00D7546C" w14:paraId="220D69A1" w14:textId="77777777" w:rsidTr="5ADB1884">
        <w:tc>
          <w:tcPr>
            <w:tcW w:w="6120" w:type="dxa"/>
          </w:tcPr>
          <w:p w14:paraId="6A9B9C16" w14:textId="77777777" w:rsidR="00A261F0" w:rsidRPr="00D7546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หนังสือค้ำประกันจากธนาคาร </w:t>
            </w:r>
          </w:p>
        </w:tc>
        <w:tc>
          <w:tcPr>
            <w:tcW w:w="1476" w:type="dxa"/>
          </w:tcPr>
          <w:p w14:paraId="6EBFDC8B" w14:textId="4321BB32" w:rsidR="00A261F0" w:rsidRPr="00D7546C" w:rsidRDefault="00147266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985,588</w:t>
            </w:r>
          </w:p>
        </w:tc>
        <w:tc>
          <w:tcPr>
            <w:tcW w:w="345" w:type="dxa"/>
          </w:tcPr>
          <w:p w14:paraId="517CB78E" w14:textId="77777777" w:rsidR="00A261F0" w:rsidRPr="00D7546C" w:rsidRDefault="00A261F0" w:rsidP="5ADB18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</w:tcPr>
          <w:p w14:paraId="389AB48D" w14:textId="3E329336" w:rsidR="00A261F0" w:rsidRPr="00D7546C" w:rsidRDefault="00620CC9" w:rsidP="00A4480B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904,002</w:t>
            </w:r>
          </w:p>
        </w:tc>
      </w:tr>
      <w:tr w:rsidR="00A261F0" w:rsidRPr="00D7546C" w14:paraId="1F4F4448" w14:textId="77777777" w:rsidTr="5ADB1884">
        <w:tc>
          <w:tcPr>
            <w:tcW w:w="6120" w:type="dxa"/>
          </w:tcPr>
          <w:p w14:paraId="779A083F" w14:textId="77777777" w:rsidR="00A261F0" w:rsidRPr="00D7546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สัญญาอื่น ๆ 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B3B5304" w14:textId="236615B0" w:rsidR="00A261F0" w:rsidRPr="00D7546C" w:rsidRDefault="00147266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27,5</w:t>
            </w:r>
            <w:r w:rsidR="00D00FB8" w:rsidRPr="00D7546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</w:t>
            </w:r>
            <w:r w:rsidRPr="00D7546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</w:t>
            </w:r>
          </w:p>
        </w:tc>
        <w:tc>
          <w:tcPr>
            <w:tcW w:w="345" w:type="dxa"/>
          </w:tcPr>
          <w:p w14:paraId="5DECC3A7" w14:textId="77777777" w:rsidR="00A261F0" w:rsidRPr="00D7546C" w:rsidRDefault="00A261F0" w:rsidP="5ADB18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F1AB99A" w14:textId="5EF76517" w:rsidR="00A261F0" w:rsidRPr="00D7546C" w:rsidRDefault="0085322C" w:rsidP="006D7400">
            <w:pPr>
              <w:pStyle w:val="acctfourfigures"/>
              <w:tabs>
                <w:tab w:val="clear" w:pos="765"/>
              </w:tabs>
              <w:spacing w:line="240" w:lineRule="auto"/>
              <w:ind w:right="-26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A261F0" w:rsidRPr="00D7546C" w14:paraId="0F579845" w14:textId="77777777" w:rsidTr="5ADB1884">
        <w:trPr>
          <w:trHeight w:val="100"/>
        </w:trPr>
        <w:tc>
          <w:tcPr>
            <w:tcW w:w="6120" w:type="dxa"/>
          </w:tcPr>
          <w:p w14:paraId="3EFB30E2" w14:textId="77777777" w:rsidR="00A261F0" w:rsidRPr="00D7546C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58F26D1" w14:textId="46DFD951" w:rsidR="00A261F0" w:rsidRPr="00D7546C" w:rsidRDefault="004A3BEC" w:rsidP="5ADB1884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1,0</w:t>
            </w:r>
            <w:r w:rsidR="00147266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</w:t>
            </w: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3,</w:t>
            </w:r>
            <w:r w:rsidR="00147266"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109</w:t>
            </w:r>
          </w:p>
        </w:tc>
        <w:tc>
          <w:tcPr>
            <w:tcW w:w="345" w:type="dxa"/>
            <w:vAlign w:val="bottom"/>
          </w:tcPr>
          <w:p w14:paraId="1FD0FC2A" w14:textId="77777777" w:rsidR="00A261F0" w:rsidRPr="00D7546C" w:rsidRDefault="00A261F0" w:rsidP="5ADB188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F66A1BD" w14:textId="5A94D63C" w:rsidR="00A261F0" w:rsidRPr="00D7546C" w:rsidRDefault="004A3BEC" w:rsidP="00A4480B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D7546C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904,002</w:t>
            </w:r>
          </w:p>
        </w:tc>
      </w:tr>
    </w:tbl>
    <w:p w14:paraId="124B4C28" w14:textId="77777777" w:rsidR="002D147B" w:rsidRPr="00D7546C" w:rsidRDefault="002D147B" w:rsidP="002D147B">
      <w:pPr>
        <w:rPr>
          <w:rFonts w:asciiTheme="majorBidi" w:hAnsiTheme="majorBidi" w:cstheme="majorBidi"/>
          <w:sz w:val="28"/>
          <w:szCs w:val="28"/>
        </w:rPr>
      </w:pPr>
    </w:p>
    <w:p w14:paraId="6DB55FEA" w14:textId="034B1A79" w:rsidR="002D147B" w:rsidRPr="00D7546C" w:rsidRDefault="002D147B" w:rsidP="002D14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Pr="00D7546C">
        <w:rPr>
          <w:rFonts w:asciiTheme="majorBidi" w:hAnsiTheme="majorBidi" w:cstheme="majorBidi"/>
          <w:sz w:val="28"/>
          <w:szCs w:val="28"/>
        </w:rPr>
        <w:t>3</w:t>
      </w:r>
      <w:r w:rsidR="00A261F0" w:rsidRPr="00D7546C">
        <w:rPr>
          <w:rFonts w:asciiTheme="majorBidi" w:hAnsiTheme="majorBidi" w:cstheme="majorBidi"/>
          <w:sz w:val="28"/>
          <w:szCs w:val="28"/>
        </w:rPr>
        <w:t xml:space="preserve">1 </w:t>
      </w:r>
      <w:r w:rsidR="00A261F0" w:rsidRPr="00D7546C">
        <w:rPr>
          <w:rFonts w:asciiTheme="majorBidi" w:hAnsiTheme="majorBidi" w:cstheme="majorBidi"/>
          <w:sz w:val="28"/>
          <w:szCs w:val="28"/>
          <w:cs/>
        </w:rPr>
        <w:t xml:space="preserve">มีนาคม </w:t>
      </w:r>
      <w:r w:rsidRPr="00D7546C">
        <w:rPr>
          <w:rFonts w:asciiTheme="majorBidi" w:hAnsiTheme="majorBidi" w:cstheme="majorBidi"/>
          <w:sz w:val="28"/>
          <w:szCs w:val="28"/>
        </w:rPr>
        <w:t>256</w:t>
      </w:r>
      <w:r w:rsidR="00574ED5" w:rsidRPr="00D7546C">
        <w:rPr>
          <w:rFonts w:asciiTheme="majorBidi" w:hAnsiTheme="majorBidi" w:cstheme="majorBidi"/>
          <w:sz w:val="28"/>
          <w:szCs w:val="28"/>
        </w:rPr>
        <w:t>8</w:t>
      </w:r>
      <w:r w:rsidRPr="00D7546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>หนังสือค้ำประกันที่ออกโดยธนาคารของกลุ่มบริษัทและบริษัทค้ำประกันโดยการวางเงินฝากธนาคารออมทรัพย์ ที่ดินพร้อมสิ่งปลูกสร้างและอสังหาริมทรัพย์เพื่อการลงทุนเป็นหลักประกัน</w:t>
      </w:r>
    </w:p>
    <w:p w14:paraId="622D757D" w14:textId="77777777" w:rsidR="002D147B" w:rsidRPr="00D7546C" w:rsidRDefault="002D147B" w:rsidP="002D14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cs/>
        </w:rPr>
      </w:pPr>
    </w:p>
    <w:p w14:paraId="07E5C198" w14:textId="2CD32701" w:rsidR="00BE097E" w:rsidRPr="00D7546C" w:rsidRDefault="002D147B" w:rsidP="00BE097E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D7546C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Pr="00D7546C">
        <w:rPr>
          <w:rFonts w:asciiTheme="majorBidi" w:hAnsiTheme="majorBidi" w:cstheme="majorBidi"/>
          <w:sz w:val="28"/>
          <w:szCs w:val="28"/>
        </w:rPr>
        <w:t>3</w:t>
      </w:r>
      <w:r w:rsidR="00A261F0" w:rsidRPr="00D7546C">
        <w:rPr>
          <w:rFonts w:asciiTheme="majorBidi" w:hAnsiTheme="majorBidi" w:cstheme="majorBidi"/>
          <w:sz w:val="28"/>
          <w:szCs w:val="28"/>
        </w:rPr>
        <w:t xml:space="preserve">1 </w:t>
      </w:r>
      <w:r w:rsidR="00A261F0" w:rsidRPr="00D7546C">
        <w:rPr>
          <w:rFonts w:asciiTheme="majorBidi" w:hAnsiTheme="majorBidi" w:cstheme="majorBidi"/>
          <w:sz w:val="28"/>
          <w:szCs w:val="28"/>
          <w:cs/>
        </w:rPr>
        <w:t xml:space="preserve">มีนาคม </w:t>
      </w:r>
      <w:r w:rsidRPr="00D7546C">
        <w:rPr>
          <w:rFonts w:asciiTheme="majorBidi" w:hAnsiTheme="majorBidi" w:cstheme="majorBidi"/>
          <w:sz w:val="28"/>
          <w:szCs w:val="28"/>
        </w:rPr>
        <w:t>256</w:t>
      </w:r>
      <w:r w:rsidR="00574ED5" w:rsidRPr="00D7546C">
        <w:rPr>
          <w:rFonts w:asciiTheme="majorBidi" w:hAnsiTheme="majorBidi" w:cstheme="majorBidi"/>
          <w:sz w:val="28"/>
          <w:szCs w:val="28"/>
        </w:rPr>
        <w:t>8</w:t>
      </w:r>
      <w:r w:rsidRPr="00D7546C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เงินฝากธนาคารของกลุ่มบริษัทและบริษัทจำนวนเงิน </w:t>
      </w:r>
      <w:r w:rsidR="006176DC" w:rsidRPr="00D7546C">
        <w:rPr>
          <w:rFonts w:asciiTheme="majorBidi" w:hAnsiTheme="majorBidi" w:cstheme="majorBidi"/>
          <w:sz w:val="28"/>
          <w:szCs w:val="28"/>
        </w:rPr>
        <w:t>28</w:t>
      </w:r>
      <w:r w:rsidR="43730846" w:rsidRPr="00D7546C">
        <w:rPr>
          <w:rFonts w:asciiTheme="majorBidi" w:hAnsiTheme="majorBidi" w:cstheme="majorBidi"/>
          <w:sz w:val="28"/>
          <w:szCs w:val="28"/>
          <w:cs/>
        </w:rPr>
        <w:t>.</w:t>
      </w:r>
      <w:r w:rsidR="00A20D26" w:rsidRPr="00D7546C">
        <w:rPr>
          <w:rFonts w:asciiTheme="majorBidi" w:hAnsiTheme="majorBidi" w:cstheme="majorBidi"/>
          <w:sz w:val="28"/>
          <w:szCs w:val="28"/>
        </w:rPr>
        <w:t>0</w:t>
      </w:r>
      <w:r w:rsidR="006176DC" w:rsidRPr="00D7546C">
        <w:rPr>
          <w:rFonts w:asciiTheme="majorBidi" w:hAnsiTheme="majorBidi" w:cstheme="majorBidi"/>
          <w:sz w:val="28"/>
          <w:szCs w:val="28"/>
        </w:rPr>
        <w:t>5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ล้านบาท และ </w:t>
      </w:r>
      <w:r w:rsidR="006176DC" w:rsidRPr="00D7546C">
        <w:rPr>
          <w:rFonts w:asciiTheme="majorBidi" w:hAnsiTheme="majorBidi" w:cstheme="majorBidi"/>
          <w:sz w:val="28"/>
          <w:szCs w:val="28"/>
        </w:rPr>
        <w:t>4</w:t>
      </w:r>
      <w:r w:rsidR="2C05ADD5" w:rsidRPr="00D7546C">
        <w:rPr>
          <w:rFonts w:asciiTheme="majorBidi" w:hAnsiTheme="majorBidi" w:cstheme="majorBidi"/>
          <w:sz w:val="28"/>
          <w:szCs w:val="28"/>
          <w:cs/>
        </w:rPr>
        <w:t>.</w:t>
      </w:r>
      <w:r w:rsidR="006176DC" w:rsidRPr="00D7546C">
        <w:rPr>
          <w:rFonts w:asciiTheme="majorBidi" w:hAnsiTheme="majorBidi" w:cstheme="majorBidi"/>
          <w:sz w:val="28"/>
          <w:szCs w:val="28"/>
        </w:rPr>
        <w:t>5</w:t>
      </w:r>
      <w:r w:rsidR="00682AF4" w:rsidRPr="00D7546C">
        <w:rPr>
          <w:rFonts w:asciiTheme="majorBidi" w:hAnsiTheme="majorBidi" w:cstheme="majorBidi"/>
          <w:sz w:val="28"/>
          <w:szCs w:val="28"/>
        </w:rPr>
        <w:t>8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 ล้านบาท ตามลำดับ</w:t>
      </w:r>
      <w:r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>ใช้เป็นหลักประกันหนังสือค้ำประกันจากธนาคารและอื่น</w:t>
      </w:r>
      <w:r w:rsidR="006176DC" w:rsidRPr="00D7546C">
        <w:rPr>
          <w:rFonts w:asciiTheme="majorBidi" w:hAnsiTheme="majorBidi" w:cstheme="majorBidi"/>
          <w:sz w:val="28"/>
          <w:szCs w:val="28"/>
        </w:rPr>
        <w:t xml:space="preserve"> </w:t>
      </w:r>
      <w:r w:rsidRPr="00D7546C">
        <w:rPr>
          <w:rFonts w:asciiTheme="majorBidi" w:hAnsiTheme="majorBidi" w:cstheme="majorBidi"/>
          <w:sz w:val="28"/>
          <w:szCs w:val="28"/>
          <w:cs/>
        </w:rPr>
        <w:t xml:space="preserve">ๆ 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6176DC" w:rsidRPr="00D7546C">
        <w:rPr>
          <w:rFonts w:asciiTheme="majorBidi" w:hAnsiTheme="majorBidi" w:cstheme="majorBidi"/>
          <w:i/>
          <w:iCs/>
          <w:sz w:val="28"/>
          <w:szCs w:val="28"/>
        </w:rPr>
        <w:t>31</w:t>
      </w:r>
      <w:r w:rsidR="3F32B0B6" w:rsidRPr="00D7546C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6176DC" w:rsidRPr="00D7546C">
        <w:rPr>
          <w:rFonts w:asciiTheme="majorBidi" w:hAnsiTheme="majorBidi" w:cstheme="majorBidi"/>
          <w:i/>
          <w:iCs/>
          <w:sz w:val="28"/>
          <w:szCs w:val="28"/>
        </w:rPr>
        <w:t>256</w:t>
      </w:r>
      <w:r w:rsidR="009C40EE" w:rsidRPr="00D7546C">
        <w:rPr>
          <w:rFonts w:asciiTheme="majorBidi" w:hAnsiTheme="majorBidi" w:cstheme="majorBidi"/>
          <w:i/>
          <w:iCs/>
          <w:sz w:val="28"/>
          <w:szCs w:val="28"/>
        </w:rPr>
        <w:t>7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="00574ED5" w:rsidRPr="00D7546C">
        <w:rPr>
          <w:rFonts w:asciiTheme="majorBidi" w:hAnsiTheme="majorBidi" w:cstheme="majorBidi"/>
          <w:i/>
          <w:iCs/>
          <w:sz w:val="28"/>
          <w:szCs w:val="28"/>
        </w:rPr>
        <w:t>27.73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ล้านบาท และ</w:t>
      </w:r>
      <w:r w:rsidR="1247ECD2" w:rsidRPr="00D7546C">
        <w:rPr>
          <w:rFonts w:asciiTheme="majorBidi" w:hAnsiTheme="majorBidi" w:cstheme="majorBidi"/>
          <w:i/>
          <w:iCs/>
          <w:sz w:val="28"/>
          <w:szCs w:val="28"/>
          <w:cs/>
        </w:rPr>
        <w:t xml:space="preserve"> </w:t>
      </w:r>
      <w:r w:rsidR="006176DC" w:rsidRPr="00D7546C">
        <w:rPr>
          <w:rFonts w:asciiTheme="majorBidi" w:hAnsiTheme="majorBidi" w:cstheme="majorBidi"/>
          <w:i/>
          <w:iCs/>
          <w:sz w:val="28"/>
          <w:szCs w:val="28"/>
        </w:rPr>
        <w:t>4</w:t>
      </w:r>
      <w:r w:rsidR="1247ECD2" w:rsidRPr="00D7546C">
        <w:rPr>
          <w:rFonts w:asciiTheme="majorBidi" w:hAnsiTheme="majorBidi" w:cstheme="majorBidi"/>
          <w:i/>
          <w:iCs/>
          <w:sz w:val="28"/>
          <w:szCs w:val="28"/>
        </w:rPr>
        <w:t>.</w:t>
      </w:r>
      <w:r w:rsidR="00574ED5" w:rsidRPr="00D7546C">
        <w:rPr>
          <w:rFonts w:asciiTheme="majorBidi" w:hAnsiTheme="majorBidi" w:cstheme="majorBidi"/>
          <w:i/>
          <w:iCs/>
          <w:sz w:val="28"/>
          <w:szCs w:val="28"/>
        </w:rPr>
        <w:t>58</w:t>
      </w:r>
      <w:r w:rsidR="00FF0231" w:rsidRPr="00D7546C">
        <w:rPr>
          <w:rFonts w:asciiTheme="majorBidi" w:hAnsiTheme="majorBidi" w:cstheme="majorBidi"/>
          <w:i/>
          <w:iCs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i/>
          <w:iCs/>
          <w:sz w:val="28"/>
          <w:szCs w:val="28"/>
          <w:cs/>
        </w:rPr>
        <w:t>ล้านบาท ตามลำดับ)</w:t>
      </w:r>
    </w:p>
    <w:p w14:paraId="0E334BE4" w14:textId="77777777" w:rsidR="00BE097E" w:rsidRPr="00D7546C" w:rsidRDefault="00BE097E" w:rsidP="291CB1AA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</w:p>
    <w:p w14:paraId="0083BBB4" w14:textId="1E418A0A" w:rsidR="004F2F4C" w:rsidRPr="00D7546C" w:rsidRDefault="008505F8" w:rsidP="004F2F4C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num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lang w:val="th-TH"/>
        </w:rPr>
      </w:pPr>
      <w:r w:rsidRPr="00D7546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เหตุการณ์ภายหลังรอบระยะเวลา</w:t>
      </w:r>
      <w:r w:rsidR="009751BE" w:rsidRPr="00D7546C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รายงาน</w:t>
      </w:r>
    </w:p>
    <w:p w14:paraId="5F1266B2" w14:textId="6EEC4213" w:rsidR="004F2F4C" w:rsidRPr="00D7546C" w:rsidRDefault="004F2F4C" w:rsidP="0091536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color w:val="FF0000"/>
          <w:spacing w:val="-2"/>
          <w:sz w:val="28"/>
          <w:szCs w:val="28"/>
        </w:rPr>
      </w:pPr>
    </w:p>
    <w:p w14:paraId="5BD5D008" w14:textId="77777777" w:rsidR="00BF0EC5" w:rsidRPr="00D7546C" w:rsidRDefault="00BF0EC5" w:rsidP="00BF0EC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jc w:val="both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D7546C">
        <w:rPr>
          <w:rFonts w:asciiTheme="majorBidi" w:hAnsiTheme="majorBidi" w:cs="Angsana New" w:hint="cs"/>
          <w:i/>
          <w:iCs/>
          <w:spacing w:val="-2"/>
          <w:sz w:val="28"/>
          <w:szCs w:val="28"/>
          <w:cs/>
        </w:rPr>
        <w:t>การร่วมลงทุนในบริษัทร่วมค้าของบริษัทย่อย</w:t>
      </w:r>
    </w:p>
    <w:p w14:paraId="349A9E9F" w14:textId="77777777" w:rsidR="00BF0EC5" w:rsidRPr="00D7546C" w:rsidRDefault="00BF0EC5" w:rsidP="00BF0EC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pacing w:val="-2"/>
          <w:sz w:val="28"/>
          <w:szCs w:val="28"/>
        </w:rPr>
      </w:pPr>
    </w:p>
    <w:p w14:paraId="64EF5BBB" w14:textId="746667B9" w:rsidR="00225A48" w:rsidRPr="00D7546C" w:rsidRDefault="00225A48" w:rsidP="00F248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pacing w:val="-2"/>
          <w:sz w:val="28"/>
          <w:szCs w:val="28"/>
        </w:rPr>
      </w:pP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ในเดือนเมษายน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/>
          <w:spacing w:val="-2"/>
          <w:sz w:val="28"/>
          <w:szCs w:val="28"/>
        </w:rPr>
        <w:t xml:space="preserve">2568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บริษัทย่อย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/>
          <w:spacing w:val="-2"/>
          <w:sz w:val="28"/>
          <w:szCs w:val="28"/>
        </w:rPr>
        <w:t xml:space="preserve">JWD Asia Holdings Private Limited (“JAH”)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ได้เข้าร่วมทุนกับ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/>
          <w:spacing w:val="-2"/>
          <w:sz w:val="28"/>
          <w:szCs w:val="28"/>
        </w:rPr>
        <w:t xml:space="preserve">Swift Haulage </w:t>
      </w:r>
      <w:proofErr w:type="spellStart"/>
      <w:r w:rsidRPr="00D7546C">
        <w:rPr>
          <w:rFonts w:asciiTheme="majorBidi" w:hAnsiTheme="majorBidi" w:cs="Angsana New"/>
          <w:spacing w:val="-2"/>
          <w:sz w:val="28"/>
          <w:szCs w:val="28"/>
        </w:rPr>
        <w:t>Berhad</w:t>
      </w:r>
      <w:proofErr w:type="spellEnd"/>
      <w:r w:rsidRPr="00D7546C">
        <w:rPr>
          <w:rFonts w:asciiTheme="majorBidi" w:hAnsiTheme="majorBidi" w:cs="Angsana New"/>
          <w:spacing w:val="-2"/>
          <w:sz w:val="28"/>
          <w:szCs w:val="28"/>
        </w:rPr>
        <w:t xml:space="preserve"> (“SWIFT”)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ให้จัดตั้งบริษัทใหม่ชื่อ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/>
          <w:spacing w:val="-2"/>
          <w:sz w:val="28"/>
          <w:szCs w:val="28"/>
        </w:rPr>
        <w:t xml:space="preserve">Swift Cold Chain </w:t>
      </w:r>
      <w:proofErr w:type="spellStart"/>
      <w:r w:rsidRPr="00D7546C">
        <w:rPr>
          <w:rFonts w:asciiTheme="majorBidi" w:hAnsiTheme="majorBidi" w:cs="Angsana New"/>
          <w:spacing w:val="-2"/>
          <w:sz w:val="28"/>
          <w:szCs w:val="28"/>
        </w:rPr>
        <w:t>Sdn</w:t>
      </w:r>
      <w:proofErr w:type="spellEnd"/>
      <w:r w:rsidRPr="00D7546C">
        <w:rPr>
          <w:rFonts w:asciiTheme="majorBidi" w:hAnsiTheme="majorBidi" w:cs="Angsana New"/>
          <w:spacing w:val="-2"/>
          <w:sz w:val="28"/>
          <w:szCs w:val="28"/>
        </w:rPr>
        <w:t xml:space="preserve">. Bhd.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เพื่อลงทุนโครงการคลังสินค้าควบคุมอุณหภูมิที่ประเทศมาเลเซีย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โดยการออกหุ้นสามัญจำนวน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/>
          <w:spacing w:val="-2"/>
          <w:sz w:val="28"/>
          <w:szCs w:val="28"/>
        </w:rPr>
        <w:t xml:space="preserve">14,400,000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หุ้น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มูลค่าหุ้นที่ตราไว้หุ้นละ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/>
          <w:spacing w:val="-2"/>
          <w:sz w:val="28"/>
          <w:szCs w:val="28"/>
        </w:rPr>
        <w:t xml:space="preserve">1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ริงกิตมาเลเซียหรือเทียบเท่า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/>
          <w:spacing w:val="-2"/>
          <w:sz w:val="28"/>
          <w:szCs w:val="28"/>
        </w:rPr>
        <w:t xml:space="preserve">7.85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บาท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รวมมีทุนจดทะเบียน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/>
          <w:spacing w:val="-2"/>
          <w:sz w:val="28"/>
          <w:szCs w:val="28"/>
        </w:rPr>
        <w:t xml:space="preserve">14.40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ล้านริงกิตมาเลเซีย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หรือเทียบเท่า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/>
          <w:spacing w:val="-2"/>
          <w:sz w:val="28"/>
          <w:szCs w:val="28"/>
        </w:rPr>
        <w:t xml:space="preserve">112.99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ล้านบาท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ซึ่ง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/>
          <w:spacing w:val="-2"/>
          <w:sz w:val="28"/>
          <w:szCs w:val="28"/>
        </w:rPr>
        <w:t xml:space="preserve">JAH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ถือหุ้นร้อยละ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/>
          <w:spacing w:val="-2"/>
          <w:sz w:val="28"/>
          <w:szCs w:val="28"/>
        </w:rPr>
        <w:t xml:space="preserve">49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ส่งผลให้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/>
          <w:spacing w:val="-2"/>
          <w:sz w:val="28"/>
          <w:szCs w:val="28"/>
        </w:rPr>
        <w:t xml:space="preserve">Swift Cold Chain </w:t>
      </w:r>
      <w:proofErr w:type="spellStart"/>
      <w:r w:rsidRPr="00D7546C">
        <w:rPr>
          <w:rFonts w:asciiTheme="majorBidi" w:hAnsiTheme="majorBidi" w:cs="Angsana New"/>
          <w:spacing w:val="-2"/>
          <w:sz w:val="28"/>
          <w:szCs w:val="28"/>
        </w:rPr>
        <w:t>Sdn</w:t>
      </w:r>
      <w:proofErr w:type="spellEnd"/>
      <w:r w:rsidRPr="00D7546C">
        <w:rPr>
          <w:rFonts w:asciiTheme="majorBidi" w:hAnsiTheme="majorBidi" w:cs="Angsana New"/>
          <w:spacing w:val="-2"/>
          <w:sz w:val="28"/>
          <w:szCs w:val="28"/>
        </w:rPr>
        <w:t xml:space="preserve">. Bhd.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เป็นบริษัทร่วมของกลุ่มบริษัท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โดยมี</w:t>
      </w:r>
      <w:r w:rsidR="006A1F86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กำหนดการจ่ายชำระค่าหุ้น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ทั้งหมด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/>
          <w:spacing w:val="-2"/>
          <w:sz w:val="28"/>
          <w:szCs w:val="28"/>
        </w:rPr>
        <w:t xml:space="preserve">3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ครั้ง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เริ่มตั้งแต่เดือนเมษายน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/>
          <w:spacing w:val="-2"/>
          <w:sz w:val="28"/>
          <w:szCs w:val="28"/>
        </w:rPr>
        <w:t xml:space="preserve">2568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จนถึงเดือนตุลาคม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/>
          <w:spacing w:val="-2"/>
          <w:sz w:val="28"/>
          <w:szCs w:val="28"/>
        </w:rPr>
        <w:t>2568</w:t>
      </w:r>
    </w:p>
    <w:p w14:paraId="547DFE7A" w14:textId="77777777" w:rsidR="003C1276" w:rsidRPr="00D7546C" w:rsidRDefault="003C1276" w:rsidP="003C127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pacing w:val="-2"/>
          <w:sz w:val="28"/>
          <w:szCs w:val="28"/>
        </w:rPr>
      </w:pPr>
    </w:p>
    <w:p w14:paraId="5552973B" w14:textId="0E855214" w:rsidR="002C6599" w:rsidRPr="00D7546C" w:rsidRDefault="002C6599" w:rsidP="00225A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i/>
          <w:iCs/>
          <w:spacing w:val="-2"/>
          <w:sz w:val="28"/>
          <w:szCs w:val="28"/>
        </w:rPr>
      </w:pPr>
      <w:r w:rsidRPr="00D7546C">
        <w:rPr>
          <w:rFonts w:asciiTheme="majorBidi" w:hAnsiTheme="majorBidi" w:cstheme="majorBidi" w:hint="cs"/>
          <w:i/>
          <w:iCs/>
          <w:spacing w:val="-2"/>
          <w:sz w:val="28"/>
          <w:szCs w:val="28"/>
          <w:cs/>
        </w:rPr>
        <w:lastRenderedPageBreak/>
        <w:t>การเพิ่มทุนจดทะเบียนบริษัทย่อย</w:t>
      </w:r>
    </w:p>
    <w:p w14:paraId="48FE79FC" w14:textId="77777777" w:rsidR="00225A48" w:rsidRPr="00D7546C" w:rsidRDefault="00225A48" w:rsidP="00225A4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i/>
          <w:iCs/>
          <w:spacing w:val="-2"/>
          <w:sz w:val="28"/>
          <w:szCs w:val="28"/>
        </w:rPr>
      </w:pPr>
    </w:p>
    <w:p w14:paraId="5742FC7D" w14:textId="7D933E43" w:rsidR="00225A48" w:rsidRPr="00D7546C" w:rsidRDefault="00225A48" w:rsidP="00F248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pacing w:val="-2"/>
          <w:sz w:val="28"/>
          <w:szCs w:val="28"/>
        </w:rPr>
      </w:pP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เมื่อวันที่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pacing w:val="-2"/>
          <w:sz w:val="28"/>
          <w:szCs w:val="28"/>
        </w:rPr>
        <w:t xml:space="preserve">21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เมษายน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pacing w:val="-2"/>
          <w:sz w:val="28"/>
          <w:szCs w:val="28"/>
        </w:rPr>
        <w:t xml:space="preserve">2568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ในการประชุมวิสามัญผู้ถือหุ้นบริษัท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เจดับเบิ้ลยูดี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เอเชีย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จำกัด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="000D6DD9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ซึ่งเป็นบริษัทย่อยแห่งหนึ่ง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ผู้ถือหุ้นและกรรมการของบริษัทย่อยมีมติอนุมัติการเพิ่มทุนจดทะเบียนจาก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pacing w:val="-2"/>
          <w:sz w:val="28"/>
          <w:szCs w:val="28"/>
        </w:rPr>
        <w:t xml:space="preserve">1,025.00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ล้านบาท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เป็น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pacing w:val="-2"/>
          <w:sz w:val="28"/>
          <w:szCs w:val="28"/>
        </w:rPr>
        <w:t xml:space="preserve">1,894.30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ล้านบาท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โดยการออกหุ้นสามัญใหม่จำนวน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pacing w:val="-2"/>
          <w:sz w:val="28"/>
          <w:szCs w:val="28"/>
        </w:rPr>
        <w:t xml:space="preserve">8,693,000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หุ้น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มูลค่าหุ้นที่ตราไว้หุ้นละ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pacing w:val="-2"/>
          <w:sz w:val="28"/>
          <w:szCs w:val="28"/>
        </w:rPr>
        <w:t xml:space="preserve">100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บาท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โดยบริษัทจะซื้อหุ้นเพิ่มทุนดังกล่าวจำนวนเงิน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pacing w:val="-2"/>
          <w:sz w:val="28"/>
          <w:szCs w:val="28"/>
        </w:rPr>
        <w:t xml:space="preserve">869.30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ล้านบาท</w:t>
      </w:r>
      <w:r w:rsidR="005369F3" w:rsidRPr="00D7546C">
        <w:rPr>
          <w:rFonts w:asciiTheme="majorBidi" w:hAnsiTheme="majorBidi" w:cstheme="majorBidi"/>
          <w:spacing w:val="-2"/>
          <w:sz w:val="28"/>
          <w:szCs w:val="28"/>
        </w:rPr>
        <w:t xml:space="preserve">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ซึ่งมีกำหนดการ</w:t>
      </w:r>
      <w:r w:rsidR="006A1F86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จ่ายชำระค่าหุ้น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ทั้งหมด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pacing w:val="-2"/>
          <w:sz w:val="28"/>
          <w:szCs w:val="28"/>
        </w:rPr>
        <w:t xml:space="preserve">4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ครั้ง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เริ่มตั้งแต่เดือนเมษายน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pacing w:val="-2"/>
          <w:sz w:val="28"/>
          <w:szCs w:val="28"/>
        </w:rPr>
        <w:t xml:space="preserve">2568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จนถึงเดือนกรกฎาคม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pacing w:val="-2"/>
          <w:sz w:val="28"/>
          <w:szCs w:val="28"/>
        </w:rPr>
        <w:t>2568</w:t>
      </w:r>
    </w:p>
    <w:p w14:paraId="0BDDA3A0" w14:textId="77777777" w:rsidR="002C6599" w:rsidRPr="00D7546C" w:rsidRDefault="002C6599" w:rsidP="000E24F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pacing w:val="-2"/>
          <w:sz w:val="28"/>
          <w:szCs w:val="28"/>
        </w:rPr>
      </w:pPr>
    </w:p>
    <w:p w14:paraId="7AD0DEF9" w14:textId="34B8BA5B" w:rsidR="002C6599" w:rsidRPr="00D7546C" w:rsidRDefault="002C6599" w:rsidP="0033628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i/>
          <w:iCs/>
          <w:spacing w:val="-2"/>
          <w:sz w:val="28"/>
          <w:szCs w:val="28"/>
        </w:rPr>
      </w:pPr>
      <w:r w:rsidRPr="00D7546C">
        <w:rPr>
          <w:rFonts w:asciiTheme="majorBidi" w:hAnsiTheme="majorBidi" w:cstheme="majorBidi" w:hint="cs"/>
          <w:i/>
          <w:iCs/>
          <w:spacing w:val="-2"/>
          <w:sz w:val="28"/>
          <w:szCs w:val="28"/>
          <w:cs/>
        </w:rPr>
        <w:t xml:space="preserve">การเปลี่ยนชื่อของบริษัทย่อย </w:t>
      </w:r>
    </w:p>
    <w:p w14:paraId="6F9233B7" w14:textId="77777777" w:rsidR="002C6599" w:rsidRPr="00D7546C" w:rsidRDefault="002C6599" w:rsidP="0033628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i/>
          <w:iCs/>
          <w:spacing w:val="-2"/>
          <w:sz w:val="28"/>
          <w:szCs w:val="28"/>
        </w:rPr>
      </w:pPr>
    </w:p>
    <w:p w14:paraId="0C05184B" w14:textId="1CEEB07B" w:rsidR="002C6599" w:rsidRPr="00D7546C" w:rsidRDefault="002C6599" w:rsidP="00F248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pacing w:val="-2"/>
          <w:sz w:val="28"/>
          <w:szCs w:val="28"/>
        </w:rPr>
      </w:pP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เมื่อวันที่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="005034B2" w:rsidRPr="00D7546C">
        <w:rPr>
          <w:rFonts w:asciiTheme="majorBidi" w:hAnsiTheme="majorBidi" w:cstheme="majorBidi"/>
          <w:spacing w:val="-2"/>
          <w:sz w:val="28"/>
          <w:szCs w:val="28"/>
        </w:rPr>
        <w:t>2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กุมภาพันธ์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="005034B2" w:rsidRPr="00D7546C">
        <w:rPr>
          <w:rFonts w:asciiTheme="majorBidi" w:hAnsiTheme="majorBidi" w:cstheme="majorBidi"/>
          <w:spacing w:val="-2"/>
          <w:sz w:val="28"/>
          <w:szCs w:val="28"/>
        </w:rPr>
        <w:t>2568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บริษัทย่อยได้ยื่นหนังสือเปลี่ยนแปลงชื่อบริษัทจาก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pacing w:val="-2"/>
          <w:sz w:val="28"/>
          <w:szCs w:val="28"/>
        </w:rPr>
        <w:t xml:space="preserve">SCG Logistics Lao Co., Ltd.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เป็น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pacing w:val="-2"/>
          <w:sz w:val="28"/>
          <w:szCs w:val="28"/>
        </w:rPr>
        <w:t xml:space="preserve">SCGJWD Logistics (Laos) Co., Ltd.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กับแผนกอุ</w:t>
      </w:r>
      <w:r w:rsidR="00AF7476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ต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สาหกรรมและการค้าแขวงคำม่วน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โดยการเปลี่ยนแปลงชื่อแล้วเสร็จและมีผลตั้งแต่วันที่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="005034B2" w:rsidRPr="00D7546C">
        <w:rPr>
          <w:rFonts w:asciiTheme="majorBidi" w:hAnsiTheme="majorBidi" w:cstheme="majorBidi"/>
          <w:spacing w:val="-2"/>
          <w:sz w:val="28"/>
          <w:szCs w:val="28"/>
        </w:rPr>
        <w:t>1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เมษายน</w:t>
      </w:r>
      <w:r w:rsidRPr="00D7546C">
        <w:rPr>
          <w:rFonts w:asciiTheme="majorBidi" w:hAnsiTheme="majorBidi" w:cstheme="majorBidi"/>
          <w:spacing w:val="-2"/>
          <w:sz w:val="28"/>
          <w:szCs w:val="28"/>
          <w:cs/>
        </w:rPr>
        <w:t xml:space="preserve"> </w:t>
      </w:r>
      <w:r w:rsidR="005034B2" w:rsidRPr="00D7546C">
        <w:rPr>
          <w:rFonts w:asciiTheme="majorBidi" w:hAnsiTheme="majorBidi" w:cstheme="majorBidi"/>
          <w:spacing w:val="-2"/>
          <w:sz w:val="28"/>
          <w:szCs w:val="28"/>
        </w:rPr>
        <w:t>2568</w:t>
      </w:r>
    </w:p>
    <w:p w14:paraId="6B4BFC10" w14:textId="77777777" w:rsidR="002C6599" w:rsidRPr="00D7546C" w:rsidRDefault="002C6599" w:rsidP="002C65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Theme="majorBidi" w:hAnsiTheme="majorBidi" w:cstheme="majorBidi"/>
          <w:spacing w:val="-2"/>
          <w:sz w:val="28"/>
          <w:szCs w:val="28"/>
        </w:rPr>
      </w:pPr>
    </w:p>
    <w:p w14:paraId="3B725928" w14:textId="28C0BA96" w:rsidR="00BE097E" w:rsidRPr="00D7546C" w:rsidRDefault="00BC0272" w:rsidP="00F248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pacing w:val="-2"/>
          <w:sz w:val="28"/>
          <w:szCs w:val="28"/>
          <w:cs/>
        </w:rPr>
      </w:pP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เมื่อวันที่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A16999" w:rsidRPr="00D7546C">
        <w:rPr>
          <w:rFonts w:asciiTheme="majorBidi" w:hAnsiTheme="majorBidi" w:cstheme="majorBidi"/>
          <w:spacing w:val="-2"/>
          <w:sz w:val="28"/>
          <w:szCs w:val="28"/>
        </w:rPr>
        <w:t xml:space="preserve">7 </w:t>
      </w:r>
      <w:r w:rsidR="00A16999" w:rsidRPr="00D7546C">
        <w:rPr>
          <w:rFonts w:asciiTheme="majorBidi" w:hAnsiTheme="majorBidi" w:cstheme="majorBidi"/>
          <w:spacing w:val="-2"/>
          <w:sz w:val="28"/>
          <w:szCs w:val="28"/>
          <w:cs/>
        </w:rPr>
        <w:t>พฤษภาคม</w:t>
      </w:r>
      <w:r w:rsidR="00A16999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/>
          <w:spacing w:val="-2"/>
          <w:sz w:val="28"/>
          <w:szCs w:val="28"/>
        </w:rPr>
        <w:t>2568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บริษัทย่อยได้ยื่นหนังสือเปลี่ยนแปลงชื่อบริษัทจาก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pacing w:val="-2"/>
          <w:sz w:val="28"/>
          <w:szCs w:val="28"/>
        </w:rPr>
        <w:t xml:space="preserve">SCG Logistics Management (Cambodia) </w:t>
      </w:r>
      <w:r w:rsidR="00A16999" w:rsidRPr="00D7546C">
        <w:rPr>
          <w:rFonts w:asciiTheme="majorBidi" w:hAnsiTheme="majorBidi" w:cstheme="majorBidi"/>
          <w:spacing w:val="-2"/>
          <w:sz w:val="28"/>
          <w:szCs w:val="28"/>
          <w:cs/>
        </w:rPr>
        <w:br/>
      </w:r>
      <w:r w:rsidRPr="00D7546C">
        <w:rPr>
          <w:rFonts w:asciiTheme="majorBidi" w:hAnsiTheme="majorBidi" w:cstheme="majorBidi"/>
          <w:spacing w:val="-2"/>
          <w:sz w:val="28"/>
          <w:szCs w:val="28"/>
        </w:rPr>
        <w:t xml:space="preserve">Co., Ltd.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เป็น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theme="majorBidi"/>
          <w:spacing w:val="-2"/>
          <w:sz w:val="28"/>
          <w:szCs w:val="28"/>
        </w:rPr>
        <w:t xml:space="preserve">SCGJWD Logistics Management (Cambodia) Co., Ltd.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กับ</w:t>
      </w:r>
      <w:r w:rsidR="00765E71"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กรมจดทะเบียนบริษัท กระทรวงพาณิชยกรรม</w:t>
      </w:r>
      <w:r w:rsidR="00ED36D6" w:rsidRPr="00D7546C">
        <w:rPr>
          <w:rFonts w:asciiTheme="majorBidi" w:hAnsiTheme="majorBidi" w:cs="Angsana New"/>
          <w:spacing w:val="-2"/>
          <w:sz w:val="28"/>
          <w:szCs w:val="28"/>
        </w:rPr>
        <w:br/>
      </w:r>
      <w:r w:rsidR="00496171"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 xml:space="preserve">ซึ่งคาดว่าจะแล้วเสร็จในเดือนกรกฎาคม </w:t>
      </w:r>
      <w:r w:rsidR="00496171" w:rsidRPr="00D7546C">
        <w:rPr>
          <w:rFonts w:asciiTheme="majorBidi" w:hAnsiTheme="majorBidi" w:cs="Angsana New"/>
          <w:spacing w:val="-2"/>
          <w:sz w:val="28"/>
          <w:szCs w:val="28"/>
        </w:rPr>
        <w:t>2568</w:t>
      </w:r>
    </w:p>
    <w:p w14:paraId="72B5B538" w14:textId="77777777" w:rsidR="00BE097E" w:rsidRPr="00D7546C" w:rsidRDefault="00BE097E" w:rsidP="00BE097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Theme="majorBidi" w:hAnsiTheme="majorBidi" w:cstheme="majorBidi"/>
          <w:spacing w:val="-2"/>
          <w:sz w:val="28"/>
          <w:szCs w:val="28"/>
        </w:rPr>
      </w:pPr>
    </w:p>
    <w:p w14:paraId="4CF3BB06" w14:textId="15273A28" w:rsidR="000D47C3" w:rsidRPr="00D7546C" w:rsidRDefault="0033628C" w:rsidP="0033628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i/>
          <w:iCs/>
          <w:spacing w:val="-2"/>
          <w:sz w:val="28"/>
          <w:szCs w:val="28"/>
          <w:cs/>
        </w:rPr>
      </w:pPr>
      <w:r w:rsidRPr="00D7546C">
        <w:rPr>
          <w:rFonts w:asciiTheme="majorBidi" w:hAnsiTheme="majorBidi" w:cstheme="majorBidi" w:hint="cs"/>
          <w:i/>
          <w:iCs/>
          <w:spacing w:val="-2"/>
          <w:sz w:val="28"/>
          <w:szCs w:val="28"/>
          <w:cs/>
        </w:rPr>
        <w:t xml:space="preserve">การซื้อหุ้นคืน </w:t>
      </w:r>
    </w:p>
    <w:p w14:paraId="5E7C95E8" w14:textId="77777777" w:rsidR="0033628C" w:rsidRPr="00D7546C" w:rsidRDefault="0033628C" w:rsidP="0033628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spacing w:val="-2"/>
          <w:sz w:val="28"/>
          <w:szCs w:val="28"/>
        </w:rPr>
      </w:pPr>
    </w:p>
    <w:p w14:paraId="6EEF9036" w14:textId="477282BA" w:rsidR="0033628C" w:rsidRPr="00D7546C" w:rsidRDefault="0033628C" w:rsidP="00F248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pacing w:val="-2"/>
          <w:sz w:val="28"/>
          <w:szCs w:val="28"/>
          <w:cs/>
        </w:rPr>
      </w:pP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เมื่อวันที่ </w:t>
      </w:r>
      <w:r w:rsidR="005034B2" w:rsidRPr="00D7546C">
        <w:rPr>
          <w:rFonts w:asciiTheme="majorBidi" w:hAnsiTheme="majorBidi" w:cstheme="majorBidi"/>
          <w:spacing w:val="-2"/>
          <w:sz w:val="28"/>
          <w:szCs w:val="28"/>
        </w:rPr>
        <w:t>18</w:t>
      </w:r>
      <w:r w:rsidRPr="00D7546C">
        <w:rPr>
          <w:rFonts w:asciiTheme="majorBidi" w:hAnsiTheme="majorBidi" w:cstheme="majorBidi"/>
          <w:spacing w:val="-2"/>
          <w:sz w:val="28"/>
          <w:szCs w:val="28"/>
        </w:rPr>
        <w:t xml:space="preserve"> 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เมษายน </w:t>
      </w:r>
      <w:r w:rsidRPr="00D7546C">
        <w:rPr>
          <w:rFonts w:asciiTheme="majorBidi" w:hAnsiTheme="majorBidi" w:cstheme="majorBidi"/>
          <w:spacing w:val="-2"/>
          <w:sz w:val="28"/>
          <w:szCs w:val="28"/>
        </w:rPr>
        <w:t xml:space="preserve">2568 </w:t>
      </w:r>
      <w:bookmarkStart w:id="8" w:name="_Hlk197364307"/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คณะกรรมการบริษัท</w:t>
      </w:r>
      <w:bookmarkEnd w:id="8"/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มีมติอนุมัติ</w:t>
      </w:r>
      <w:r w:rsidR="00D974B7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โคร</w:t>
      </w:r>
      <w:r w:rsidR="00313D54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งการซื้อหุ้นคืนเพื่อบริหารทางการเงิน </w:t>
      </w:r>
      <w:r w:rsidR="00515081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โดยกำหนดวงเงิน</w:t>
      </w:r>
      <w:r w:rsidR="004E4DC3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ที่ใช้ในการซื้อหุ้นคืนไม่เกิน </w:t>
      </w:r>
      <w:r w:rsidR="004E4DC3" w:rsidRPr="00D7546C">
        <w:rPr>
          <w:rFonts w:asciiTheme="majorBidi" w:hAnsiTheme="majorBidi" w:cstheme="majorBidi"/>
          <w:spacing w:val="-2"/>
          <w:sz w:val="28"/>
          <w:szCs w:val="28"/>
        </w:rPr>
        <w:t xml:space="preserve">300 </w:t>
      </w:r>
      <w:r w:rsidR="004E4DC3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ล้านบาท และจำนวนหุ้นที่จะซื้อคืนไม่เกิน </w:t>
      </w:r>
      <w:r w:rsidR="005034B2" w:rsidRPr="00D7546C">
        <w:rPr>
          <w:rFonts w:asciiTheme="majorBidi" w:hAnsiTheme="majorBidi" w:cstheme="majorBidi"/>
          <w:spacing w:val="-2"/>
          <w:sz w:val="28"/>
          <w:szCs w:val="28"/>
        </w:rPr>
        <w:t>50</w:t>
      </w:r>
      <w:r w:rsidR="004E4DC3" w:rsidRPr="00D7546C">
        <w:rPr>
          <w:rFonts w:asciiTheme="majorBidi" w:hAnsiTheme="majorBidi" w:cstheme="majorBidi"/>
          <w:spacing w:val="-2"/>
          <w:sz w:val="28"/>
          <w:szCs w:val="28"/>
        </w:rPr>
        <w:t xml:space="preserve"> </w:t>
      </w:r>
      <w:r w:rsidR="004E4DC3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ล้านหุ้น ด้วยวิธีจับค</w:t>
      </w:r>
      <w:r w:rsidR="00FC42DA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ู่อัตโนมัติผ่านระบบซื้อขายของ</w:t>
      </w:r>
      <w:r w:rsidR="009C21EC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ตลาด</w:t>
      </w:r>
      <w:r w:rsidR="00FC42DA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หลักทรัพย์</w:t>
      </w:r>
      <w:r w:rsidR="00CD132F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 มีกำหนดระยะเวลาตั้งแต่</w:t>
      </w:r>
      <w:r w:rsidR="00260903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วันที่</w:t>
      </w:r>
      <w:r w:rsidR="00CD132F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 </w:t>
      </w:r>
      <w:r w:rsidR="00CD132F" w:rsidRPr="00D7546C">
        <w:rPr>
          <w:rFonts w:asciiTheme="majorBidi" w:hAnsiTheme="majorBidi" w:cstheme="majorBidi"/>
          <w:spacing w:val="-2"/>
          <w:sz w:val="28"/>
          <w:szCs w:val="28"/>
        </w:rPr>
        <w:t xml:space="preserve">22 </w:t>
      </w:r>
      <w:r w:rsidR="00CD132F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เมษายน </w:t>
      </w:r>
      <w:r w:rsidR="00CD132F" w:rsidRPr="00D7546C">
        <w:rPr>
          <w:rFonts w:asciiTheme="majorBidi" w:hAnsiTheme="majorBidi" w:cstheme="majorBidi"/>
          <w:spacing w:val="-2"/>
          <w:sz w:val="28"/>
          <w:szCs w:val="28"/>
        </w:rPr>
        <w:t xml:space="preserve">2568 </w:t>
      </w:r>
      <w:r w:rsidR="00CD132F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 ถึง</w:t>
      </w:r>
      <w:r w:rsidR="00260903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วันที่</w:t>
      </w:r>
      <w:r w:rsidR="00CD132F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 </w:t>
      </w:r>
      <w:r w:rsidR="00CD132F" w:rsidRPr="00D7546C">
        <w:rPr>
          <w:rFonts w:asciiTheme="majorBidi" w:hAnsiTheme="majorBidi" w:cstheme="majorBidi"/>
          <w:spacing w:val="-2"/>
          <w:sz w:val="28"/>
          <w:szCs w:val="28"/>
        </w:rPr>
        <w:t xml:space="preserve">22 </w:t>
      </w:r>
      <w:r w:rsidR="00CD132F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ตุลาคม </w:t>
      </w:r>
      <w:r w:rsidR="00CD132F" w:rsidRPr="00D7546C">
        <w:rPr>
          <w:rFonts w:asciiTheme="majorBidi" w:hAnsiTheme="majorBidi" w:cstheme="majorBidi"/>
          <w:spacing w:val="-2"/>
          <w:sz w:val="28"/>
          <w:szCs w:val="28"/>
        </w:rPr>
        <w:t>2568</w:t>
      </w:r>
    </w:p>
    <w:p w14:paraId="36924F20" w14:textId="77777777" w:rsidR="008B022F" w:rsidRPr="00D7546C" w:rsidRDefault="008B022F" w:rsidP="002C65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both"/>
        <w:rPr>
          <w:rFonts w:asciiTheme="majorBidi" w:hAnsiTheme="majorBidi" w:cstheme="majorBidi"/>
          <w:spacing w:val="-2"/>
          <w:sz w:val="28"/>
          <w:szCs w:val="28"/>
        </w:rPr>
      </w:pPr>
    </w:p>
    <w:p w14:paraId="169588FE" w14:textId="17A1322E" w:rsidR="000D47C3" w:rsidRPr="00D7546C" w:rsidRDefault="002C6599" w:rsidP="009C21E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Theme="majorBidi" w:hAnsiTheme="majorBidi" w:cstheme="majorBidi"/>
          <w:i/>
          <w:iCs/>
          <w:spacing w:val="-2"/>
          <w:sz w:val="28"/>
          <w:szCs w:val="28"/>
        </w:rPr>
      </w:pPr>
      <w:r w:rsidRPr="00D7546C">
        <w:rPr>
          <w:rFonts w:asciiTheme="majorBidi" w:hAnsiTheme="majorBidi" w:cstheme="majorBidi" w:hint="cs"/>
          <w:i/>
          <w:iCs/>
          <w:spacing w:val="-2"/>
          <w:sz w:val="28"/>
          <w:szCs w:val="28"/>
          <w:cs/>
        </w:rPr>
        <w:t>การ</w:t>
      </w:r>
      <w:r w:rsidR="00260903" w:rsidRPr="00D7546C">
        <w:rPr>
          <w:rFonts w:asciiTheme="majorBidi" w:hAnsiTheme="majorBidi" w:cstheme="majorBidi" w:hint="cs"/>
          <w:i/>
          <w:iCs/>
          <w:spacing w:val="-2"/>
          <w:sz w:val="28"/>
          <w:szCs w:val="28"/>
          <w:cs/>
        </w:rPr>
        <w:t xml:space="preserve">ประกาศจ่ายเงินปันผลประจำปี </w:t>
      </w:r>
      <w:r w:rsidR="00260903" w:rsidRPr="00D7546C">
        <w:rPr>
          <w:rFonts w:asciiTheme="majorBidi" w:hAnsiTheme="majorBidi" w:cstheme="majorBidi"/>
          <w:i/>
          <w:iCs/>
          <w:spacing w:val="-2"/>
          <w:sz w:val="28"/>
          <w:szCs w:val="28"/>
        </w:rPr>
        <w:t>256</w:t>
      </w:r>
      <w:r w:rsidR="00225A48" w:rsidRPr="00D7546C">
        <w:rPr>
          <w:rFonts w:asciiTheme="majorBidi" w:hAnsiTheme="majorBidi" w:cstheme="majorBidi"/>
          <w:i/>
          <w:iCs/>
          <w:spacing w:val="-2"/>
          <w:sz w:val="28"/>
          <w:szCs w:val="28"/>
        </w:rPr>
        <w:t>7</w:t>
      </w:r>
    </w:p>
    <w:p w14:paraId="0A33F2C9" w14:textId="77777777" w:rsidR="002C6599" w:rsidRPr="00D7546C" w:rsidRDefault="002C6599" w:rsidP="009C21E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both"/>
        <w:rPr>
          <w:rFonts w:asciiTheme="majorBidi" w:hAnsiTheme="majorBidi" w:cstheme="majorBidi"/>
          <w:i/>
          <w:iCs/>
          <w:spacing w:val="-2"/>
          <w:sz w:val="28"/>
          <w:szCs w:val="28"/>
        </w:rPr>
      </w:pPr>
    </w:p>
    <w:p w14:paraId="40884C25" w14:textId="007FEA52" w:rsidR="008B022F" w:rsidRPr="00D7546C" w:rsidRDefault="002C6599" w:rsidP="00F248F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pacing w:val="-2"/>
          <w:sz w:val="28"/>
          <w:szCs w:val="28"/>
        </w:rPr>
      </w:pP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เมื่อวันที่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5034B2" w:rsidRPr="00D7546C">
        <w:rPr>
          <w:rFonts w:asciiTheme="majorBidi" w:hAnsiTheme="majorBidi" w:cs="Angsana New"/>
          <w:spacing w:val="-2"/>
          <w:sz w:val="28"/>
          <w:szCs w:val="28"/>
        </w:rPr>
        <w:t>29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เมษายน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5034B2" w:rsidRPr="00D7546C">
        <w:rPr>
          <w:rFonts w:asciiTheme="majorBidi" w:hAnsiTheme="majorBidi" w:cs="Angsana New"/>
          <w:spacing w:val="-2"/>
          <w:sz w:val="28"/>
          <w:szCs w:val="28"/>
        </w:rPr>
        <w:t>2568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ในการประชุมผู้ถือหุ้นสามัญประจำปีของบริษัท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ผู้ถือหุ้นมีมติอนุมัติการจ่ายเงินปันผลประจำปีสำหรับผลประกอบการปี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5034B2" w:rsidRPr="00D7546C">
        <w:rPr>
          <w:rFonts w:asciiTheme="majorBidi" w:hAnsiTheme="majorBidi" w:cs="Angsana New"/>
          <w:spacing w:val="-2"/>
          <w:sz w:val="28"/>
          <w:szCs w:val="28"/>
        </w:rPr>
        <w:t>2567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ในอัตราหุ้นละ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5034B2" w:rsidRPr="00D7546C">
        <w:rPr>
          <w:rFonts w:asciiTheme="majorBidi" w:hAnsiTheme="majorBidi" w:cs="Angsana New"/>
          <w:spacing w:val="-2"/>
          <w:sz w:val="28"/>
          <w:szCs w:val="28"/>
        </w:rPr>
        <w:t>0.28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บาท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รวมเป็นเงินทั้งสิ้นประมาณ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5034B2" w:rsidRPr="00D7546C">
        <w:rPr>
          <w:rFonts w:asciiTheme="majorBidi" w:hAnsiTheme="majorBidi" w:cs="Angsana New"/>
          <w:spacing w:val="-2"/>
          <w:sz w:val="28"/>
          <w:szCs w:val="28"/>
        </w:rPr>
        <w:t>507.09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ล้านบาท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ซึ่งมีกำหนดจ่าย</w:t>
      </w:r>
      <w:r w:rsidR="005034B2" w:rsidRPr="00D7546C">
        <w:rPr>
          <w:rFonts w:asciiTheme="majorBidi" w:hAnsiTheme="majorBidi" w:cs="Angsana New"/>
          <w:spacing w:val="-2"/>
          <w:sz w:val="28"/>
          <w:szCs w:val="28"/>
        </w:rPr>
        <w:br/>
      </w:r>
      <w:r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เงินปันผลในเดือนพฤษภาคม</w:t>
      </w:r>
      <w:r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5034B2" w:rsidRPr="00D7546C">
        <w:rPr>
          <w:rFonts w:asciiTheme="majorBidi" w:hAnsiTheme="majorBidi" w:cs="Angsana New"/>
          <w:spacing w:val="-2"/>
          <w:sz w:val="28"/>
          <w:szCs w:val="28"/>
        </w:rPr>
        <w:t>2568</w:t>
      </w:r>
    </w:p>
    <w:p w14:paraId="3AC7AE64" w14:textId="77777777" w:rsidR="00BE097E" w:rsidRPr="00D7546C" w:rsidRDefault="00BE097E" w:rsidP="00A169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="Angsana New"/>
          <w:spacing w:val="-2"/>
          <w:sz w:val="28"/>
          <w:szCs w:val="28"/>
        </w:rPr>
      </w:pPr>
    </w:p>
    <w:p w14:paraId="3508590A" w14:textId="2D11D322" w:rsidR="000E24F3" w:rsidRPr="00D7546C" w:rsidRDefault="000E24F3" w:rsidP="000E24F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i/>
          <w:iCs/>
          <w:spacing w:val="-2"/>
          <w:sz w:val="28"/>
          <w:szCs w:val="28"/>
          <w:cs/>
        </w:rPr>
      </w:pPr>
      <w:r w:rsidRPr="00D7546C">
        <w:rPr>
          <w:rFonts w:asciiTheme="majorBidi" w:hAnsiTheme="majorBidi" w:cstheme="majorBidi" w:hint="cs"/>
          <w:i/>
          <w:iCs/>
          <w:spacing w:val="-2"/>
          <w:sz w:val="28"/>
          <w:szCs w:val="28"/>
          <w:cs/>
        </w:rPr>
        <w:t>เงินปันผล</w:t>
      </w:r>
      <w:r w:rsidR="006A1F86" w:rsidRPr="00D7546C">
        <w:rPr>
          <w:rFonts w:asciiTheme="majorBidi" w:hAnsiTheme="majorBidi" w:cstheme="majorBidi" w:hint="cs"/>
          <w:i/>
          <w:iCs/>
          <w:spacing w:val="-2"/>
          <w:sz w:val="28"/>
          <w:szCs w:val="28"/>
          <w:cs/>
        </w:rPr>
        <w:t>รับ</w:t>
      </w:r>
      <w:r w:rsidRPr="00D7546C">
        <w:rPr>
          <w:rFonts w:asciiTheme="majorBidi" w:hAnsiTheme="majorBidi" w:cstheme="majorBidi" w:hint="cs"/>
          <w:i/>
          <w:iCs/>
          <w:spacing w:val="-2"/>
          <w:sz w:val="28"/>
          <w:szCs w:val="28"/>
          <w:cs/>
        </w:rPr>
        <w:t xml:space="preserve">  </w:t>
      </w:r>
    </w:p>
    <w:p w14:paraId="1C4CA21C" w14:textId="77777777" w:rsidR="000E24F3" w:rsidRPr="00D7546C" w:rsidRDefault="000E24F3" w:rsidP="000E24F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spacing w:val="-2"/>
          <w:sz w:val="28"/>
          <w:szCs w:val="28"/>
        </w:rPr>
      </w:pPr>
    </w:p>
    <w:p w14:paraId="6B97A2D1" w14:textId="0F7B31E9" w:rsidR="00E0551C" w:rsidRPr="008B022F" w:rsidRDefault="000E24F3" w:rsidP="000A1DB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</w:pP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ในเดือนเมษายน </w:t>
      </w:r>
      <w:r w:rsidRPr="00D7546C">
        <w:rPr>
          <w:rFonts w:asciiTheme="majorBidi" w:hAnsiTheme="majorBidi" w:cstheme="majorBidi"/>
          <w:spacing w:val="-2"/>
          <w:sz w:val="28"/>
          <w:szCs w:val="28"/>
        </w:rPr>
        <w:t xml:space="preserve">2568 </w:t>
      </w:r>
      <w:r w:rsidR="00E0551C"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กลุ่ม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>บริษัทได้รับเงินปันผลจากเงินลงทุนในบริษัท</w:t>
      </w:r>
      <w:r w:rsidR="00A16999" w:rsidRPr="00D7546C">
        <w:rPr>
          <w:rFonts w:asciiTheme="majorBidi" w:hAnsiTheme="majorBidi" w:cstheme="majorBidi"/>
          <w:spacing w:val="-2"/>
          <w:sz w:val="28"/>
          <w:szCs w:val="28"/>
        </w:rPr>
        <w:t xml:space="preserve"> </w:t>
      </w:r>
      <w:r w:rsidR="00E0551C" w:rsidRPr="00D7546C">
        <w:rPr>
          <w:rFonts w:asciiTheme="majorBidi" w:hAnsiTheme="majorBidi" w:cstheme="majorBidi"/>
          <w:spacing w:val="-2"/>
          <w:sz w:val="28"/>
          <w:szCs w:val="28"/>
        </w:rPr>
        <w:t>Swift</w:t>
      </w:r>
      <w:r w:rsidRPr="00D7546C">
        <w:rPr>
          <w:rFonts w:asciiTheme="majorBidi" w:hAnsiTheme="majorBidi" w:cstheme="majorBidi" w:hint="cs"/>
          <w:spacing w:val="-2"/>
          <w:sz w:val="28"/>
          <w:szCs w:val="28"/>
          <w:cs/>
        </w:rPr>
        <w:t xml:space="preserve"> เป็นจำนวนเงิน </w:t>
      </w:r>
      <w:r w:rsidR="000A1DBA" w:rsidRPr="00D7546C">
        <w:rPr>
          <w:rFonts w:asciiTheme="majorBidi" w:hAnsiTheme="majorBidi" w:cstheme="majorBidi"/>
          <w:spacing w:val="-2"/>
          <w:sz w:val="28"/>
          <w:szCs w:val="28"/>
        </w:rPr>
        <w:t xml:space="preserve">1.44 </w:t>
      </w:r>
      <w:r w:rsidR="000A1DBA"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ล้านริงกิตมาเลเซีย</w:t>
      </w:r>
      <w:r w:rsidR="000A1DBA"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0A1DBA"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เทียบเท่าเงินบาทจำนวน</w:t>
      </w:r>
      <w:r w:rsidR="000A1DBA" w:rsidRPr="00D7546C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0A1DBA" w:rsidRPr="00D7546C">
        <w:rPr>
          <w:rFonts w:asciiTheme="majorBidi" w:hAnsiTheme="majorBidi" w:cstheme="majorBidi"/>
          <w:spacing w:val="-2"/>
          <w:sz w:val="28"/>
          <w:szCs w:val="28"/>
        </w:rPr>
        <w:t xml:space="preserve">11.01 </w:t>
      </w:r>
      <w:r w:rsidR="000A1DBA" w:rsidRPr="00D7546C">
        <w:rPr>
          <w:rFonts w:asciiTheme="majorBidi" w:hAnsiTheme="majorBidi" w:cs="Angsana New" w:hint="cs"/>
          <w:spacing w:val="-2"/>
          <w:sz w:val="28"/>
          <w:szCs w:val="28"/>
          <w:cs/>
        </w:rPr>
        <w:t>ล้านบาท</w:t>
      </w:r>
    </w:p>
    <w:sectPr w:rsidR="00E0551C" w:rsidRPr="008B022F" w:rsidSect="00EA2FBC">
      <w:headerReference w:type="default" r:id="rId31"/>
      <w:footerReference w:type="default" r:id="rId32"/>
      <w:pgSz w:w="11909" w:h="16834" w:code="9"/>
      <w:pgMar w:top="691" w:right="1152" w:bottom="576" w:left="115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B95FD5" w14:textId="77777777" w:rsidR="00E34682" w:rsidRDefault="00E34682">
      <w:r>
        <w:separator/>
      </w:r>
    </w:p>
  </w:endnote>
  <w:endnote w:type="continuationSeparator" w:id="0">
    <w:p w14:paraId="2FDB59D2" w14:textId="77777777" w:rsidR="00E34682" w:rsidRDefault="00E34682">
      <w:r>
        <w:continuationSeparator/>
      </w:r>
    </w:p>
  </w:endnote>
  <w:endnote w:type="continuationNotice" w:id="1">
    <w:p w14:paraId="79C3E8F7" w14:textId="77777777" w:rsidR="00E34682" w:rsidRDefault="00E34682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9999999">
    <w:panose1 w:val="00000000000000000000"/>
    <w:charset w:val="00"/>
    <w:family w:val="roman"/>
    <w:notTrueType/>
    <w:pitch w:val="default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KPMG Logo">
    <w:panose1 w:val="05000000000000000000"/>
    <w:charset w:val="00"/>
    <w:family w:val="auto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Univers 45 Light">
    <w:altName w:val="Calibri"/>
    <w:panose1 w:val="00000000000000000000"/>
    <w:charset w:val="00"/>
    <w:family w:val="auto"/>
    <w:pitch w:val="variable"/>
    <w:sig w:usb0="8000002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ZapfDingbats BT">
    <w:altName w:val="Arial Unicode MS"/>
    <w:panose1 w:val="00000000000000000000"/>
    <w:charset w:val="6F"/>
    <w:family w:val="decorative"/>
    <w:notTrueType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Univers LT Std 45 Light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01822145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77518787" w14:textId="5EDEFF1C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903D52">
          <w:rPr>
            <w:rFonts w:asciiTheme="majorBidi" w:hAnsiTheme="majorBidi" w:cstheme="majorBidi"/>
            <w:noProof/>
            <w:sz w:val="28"/>
            <w:szCs w:val="28"/>
          </w:rPr>
          <w:t>23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533301819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5B6DAA66" w14:textId="77777777" w:rsidR="00AD7B53" w:rsidRPr="00E42AFD" w:rsidRDefault="0049228F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>
          <w:rPr>
            <w:rFonts w:asciiTheme="majorBidi" w:hAnsiTheme="majorBidi" w:cstheme="majorBidi"/>
            <w:noProof/>
            <w:sz w:val="28"/>
            <w:szCs w:val="28"/>
          </w:rPr>
          <w:t>23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70404968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5A0FAB57" w14:textId="77777777" w:rsidR="00207930" w:rsidRPr="00E42AFD" w:rsidRDefault="00207930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>
          <w:rPr>
            <w:rFonts w:asciiTheme="majorBidi" w:hAnsiTheme="majorBidi" w:cstheme="majorBidi"/>
            <w:noProof/>
            <w:sz w:val="28"/>
            <w:szCs w:val="28"/>
          </w:rPr>
          <w:t>23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75489631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1CD93377" w14:textId="3482BC06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903D52">
          <w:rPr>
            <w:rFonts w:asciiTheme="majorBidi" w:hAnsiTheme="majorBidi" w:cstheme="majorBidi"/>
            <w:noProof/>
            <w:sz w:val="28"/>
            <w:szCs w:val="28"/>
          </w:rPr>
          <w:t>32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126180712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40523FE1" w14:textId="79E7CAEE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033882">
          <w:rPr>
            <w:rFonts w:asciiTheme="majorBidi" w:hAnsiTheme="majorBidi" w:cstheme="majorBidi"/>
            <w:noProof/>
            <w:sz w:val="28"/>
            <w:szCs w:val="28"/>
          </w:rPr>
          <w:t>33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7713754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6F382169" w14:textId="3EBA7C04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903D52">
          <w:rPr>
            <w:rFonts w:asciiTheme="majorBidi" w:hAnsiTheme="majorBidi" w:cstheme="majorBidi"/>
            <w:noProof/>
            <w:sz w:val="28"/>
            <w:szCs w:val="28"/>
          </w:rPr>
          <w:t>35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97049299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7667A286" w14:textId="71E62DEE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033882">
          <w:rPr>
            <w:rFonts w:asciiTheme="majorBidi" w:hAnsiTheme="majorBidi" w:cstheme="majorBidi"/>
            <w:noProof/>
            <w:sz w:val="28"/>
            <w:szCs w:val="28"/>
          </w:rPr>
          <w:t>41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039D19" w14:textId="77777777" w:rsidR="00E34682" w:rsidRDefault="00E34682">
      <w:r>
        <w:separator/>
      </w:r>
    </w:p>
  </w:footnote>
  <w:footnote w:type="continuationSeparator" w:id="0">
    <w:p w14:paraId="1B2CB6DE" w14:textId="77777777" w:rsidR="00E34682" w:rsidRDefault="00E34682">
      <w:r>
        <w:continuationSeparator/>
      </w:r>
    </w:p>
  </w:footnote>
  <w:footnote w:type="continuationNotice" w:id="1">
    <w:p w14:paraId="73047927" w14:textId="77777777" w:rsidR="00E34682" w:rsidRDefault="00E34682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AC6ED2" w14:textId="77777777" w:rsidR="00484EA3" w:rsidRPr="00B206A1" w:rsidRDefault="00484EA3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bookmarkStart w:id="2" w:name="_Hlk129953345"/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6DA8BCEE" w14:textId="29CE63B1" w:rsidR="00484EA3" w:rsidRPr="00B206A1" w:rsidRDefault="00484EA3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bookmarkEnd w:id="2"/>
  <w:p w14:paraId="3BAC9D69" w14:textId="2ADB7C25" w:rsidR="00E04436" w:rsidRPr="00B206A1" w:rsidRDefault="00E04436" w:rsidP="00E04436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 xml:space="preserve">สำหรับงวดสามเดือนสิ้นสุดวันที่ </w:t>
    </w:r>
    <w:r>
      <w:rPr>
        <w:rFonts w:ascii="Angsana New" w:hAnsi="Angsana New" w:cs="Angsana New"/>
        <w:b/>
        <w:bCs/>
        <w:sz w:val="30"/>
        <w:szCs w:val="30"/>
      </w:rPr>
      <w:t>3</w:t>
    </w:r>
    <w:r w:rsidR="00486FFE">
      <w:rPr>
        <w:rFonts w:ascii="Angsana New" w:hAnsi="Angsana New" w:cs="Angsana New"/>
        <w:b/>
        <w:bCs/>
        <w:sz w:val="30"/>
        <w:szCs w:val="30"/>
      </w:rPr>
      <w:t xml:space="preserve">1 </w:t>
    </w:r>
    <w:r w:rsidR="00486FFE">
      <w:rPr>
        <w:rFonts w:ascii="Angsana New" w:hAnsi="Angsana New" w:cs="Angsana New" w:hint="cs"/>
        <w:b/>
        <w:bCs/>
        <w:sz w:val="30"/>
        <w:szCs w:val="30"/>
        <w:cs/>
      </w:rPr>
      <w:t xml:space="preserve">มีนาคม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 w:rsidR="0042305B"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theme="majorBidi"/>
        <w:b/>
        <w:bCs/>
        <w:sz w:val="30"/>
        <w:szCs w:val="30"/>
      </w:rPr>
      <w:t xml:space="preserve"> </w:t>
    </w:r>
    <w:r w:rsidRPr="00B206A1">
      <w:rPr>
        <w:rFonts w:asciiTheme="majorBidi" w:hAnsiTheme="majorBidi" w:cstheme="majorBidi"/>
        <w:b/>
        <w:bCs/>
        <w:sz w:val="30"/>
        <w:szCs w:val="30"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theme="majorBidi"/>
        <w:b/>
        <w:bCs/>
        <w:sz w:val="30"/>
        <w:szCs w:val="30"/>
      </w:rPr>
      <w:t>)</w:t>
    </w:r>
  </w:p>
  <w:p w14:paraId="3A3DCF0B" w14:textId="602E32CE" w:rsidR="00661712" w:rsidRPr="00E04436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8378D3" w14:textId="77777777" w:rsidR="00661712" w:rsidRPr="00B206A1" w:rsidRDefault="00661712" w:rsidP="009E211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2F85188B" w14:textId="5A08C8DE" w:rsidR="00661712" w:rsidRPr="00B206A1" w:rsidRDefault="00661712" w:rsidP="009E211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50B975E3" w14:textId="37CB9DBF" w:rsidR="00AD258E" w:rsidRPr="00B206A1" w:rsidRDefault="001411E7" w:rsidP="00AD258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 xml:space="preserve">สำหรับงวดสามเดือนสิ้นสุดวันที่ </w:t>
    </w:r>
    <w:r>
      <w:rPr>
        <w:rFonts w:ascii="Angsana New" w:hAnsi="Angsana New" w:cs="Angsana New"/>
        <w:b/>
        <w:bCs/>
        <w:sz w:val="30"/>
        <w:szCs w:val="30"/>
      </w:rPr>
      <w:t xml:space="preserve">31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มีนาคม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 w:rsidR="00B52895"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theme="majorBidi"/>
        <w:b/>
        <w:bCs/>
        <w:sz w:val="30"/>
        <w:szCs w:val="30"/>
      </w:rPr>
      <w:t xml:space="preserve"> </w:t>
    </w:r>
    <w:r w:rsidRPr="00B206A1">
      <w:rPr>
        <w:rFonts w:asciiTheme="majorBidi" w:hAnsiTheme="majorBidi" w:cstheme="majorBidi"/>
        <w:b/>
        <w:bCs/>
        <w:sz w:val="30"/>
        <w:szCs w:val="30"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theme="majorBidi"/>
        <w:b/>
        <w:bCs/>
        <w:sz w:val="30"/>
        <w:szCs w:val="30"/>
      </w:rPr>
      <w:t>)</w:t>
    </w:r>
  </w:p>
  <w:p w14:paraId="6914388C" w14:textId="77777777" w:rsidR="00BC1569" w:rsidRPr="00AD258E" w:rsidRDefault="00BC1569" w:rsidP="00BC156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360"/>
      <w:rPr>
        <w:rFonts w:asciiTheme="majorBidi" w:hAnsiTheme="majorBidi" w:cs="Angsana New"/>
        <w:b/>
        <w:bCs/>
        <w:sz w:val="30"/>
        <w:szCs w:val="3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952E9B" w14:textId="524360B9" w:rsidR="00661712" w:rsidRPr="008F7DA4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 w:rsidRPr="008F7DA4"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55F31964" w14:textId="45689056" w:rsidR="00661712" w:rsidRPr="008F7DA4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8F7DA4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8F7DA4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8F7DA4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75EC6EA9" w14:textId="52570D61" w:rsidR="00AD258E" w:rsidRPr="00B206A1" w:rsidRDefault="001411E7" w:rsidP="00AD258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 xml:space="preserve">สำหรับงวดสามเดือนสิ้นสุดวันที่ </w:t>
    </w:r>
    <w:r>
      <w:rPr>
        <w:rFonts w:ascii="Angsana New" w:hAnsi="Angsana New" w:cs="Angsana New"/>
        <w:b/>
        <w:bCs/>
        <w:sz w:val="30"/>
        <w:szCs w:val="30"/>
      </w:rPr>
      <w:t xml:space="preserve">31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มีนาคม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 w:rsidR="00B52895"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theme="majorBidi"/>
        <w:b/>
        <w:bCs/>
        <w:sz w:val="30"/>
        <w:szCs w:val="30"/>
      </w:rPr>
      <w:t xml:space="preserve"> </w:t>
    </w:r>
    <w:r w:rsidRPr="00B206A1">
      <w:rPr>
        <w:rFonts w:asciiTheme="majorBidi" w:hAnsiTheme="majorBidi" w:cstheme="majorBidi"/>
        <w:b/>
        <w:bCs/>
        <w:sz w:val="30"/>
        <w:szCs w:val="30"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theme="majorBidi"/>
        <w:b/>
        <w:bCs/>
        <w:sz w:val="30"/>
        <w:szCs w:val="30"/>
      </w:rPr>
      <w:t>)</w:t>
    </w:r>
  </w:p>
  <w:p w14:paraId="213CDD4C" w14:textId="77777777" w:rsidR="00661712" w:rsidRPr="00AD258E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F625DD" w14:textId="01C19E13" w:rsidR="004931ED" w:rsidRPr="008F7DA4" w:rsidRDefault="004931ED" w:rsidP="004931E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/>
      <w:rPr>
        <w:rFonts w:asciiTheme="majorBidi" w:hAnsiTheme="majorBidi" w:cstheme="majorBidi"/>
        <w:b/>
        <w:bCs/>
        <w:sz w:val="30"/>
        <w:szCs w:val="30"/>
        <w:cs/>
      </w:rPr>
    </w:pPr>
    <w:r w:rsidRPr="008F7DA4"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62174D66" w14:textId="77777777" w:rsidR="004931ED" w:rsidRPr="008F7DA4" w:rsidRDefault="004931ED" w:rsidP="004931E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/>
      <w:rPr>
        <w:rFonts w:asciiTheme="majorBidi" w:hAnsiTheme="majorBidi" w:cstheme="majorBidi"/>
        <w:b/>
        <w:bCs/>
        <w:sz w:val="30"/>
        <w:szCs w:val="30"/>
      </w:rPr>
    </w:pPr>
    <w:r w:rsidRPr="008F7DA4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8F7DA4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8F7DA4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33013226" w14:textId="77777777" w:rsidR="004931ED" w:rsidRPr="00B206A1" w:rsidRDefault="004931ED" w:rsidP="004931ED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/>
      <w:rPr>
        <w:rFonts w:asciiTheme="majorBidi" w:hAnsiTheme="majorBidi" w:cstheme="majorBidi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 xml:space="preserve">สำหรับงวดสามเดือนสิ้นสุดวันที่ </w:t>
    </w:r>
    <w:r>
      <w:rPr>
        <w:rFonts w:ascii="Angsana New" w:hAnsi="Angsana New" w:cs="Angsana New"/>
        <w:b/>
        <w:bCs/>
        <w:sz w:val="30"/>
        <w:szCs w:val="30"/>
      </w:rPr>
      <w:t xml:space="preserve">31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มีนาคม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>
      <w:rPr>
        <w:rFonts w:asciiTheme="majorBidi" w:hAnsiTheme="majorBidi" w:cstheme="majorBidi"/>
        <w:b/>
        <w:bCs/>
        <w:sz w:val="30"/>
        <w:szCs w:val="30"/>
      </w:rPr>
      <w:t xml:space="preserve">8 </w:t>
    </w:r>
    <w:r w:rsidRPr="00B206A1">
      <w:rPr>
        <w:rFonts w:asciiTheme="majorBidi" w:hAnsiTheme="majorBidi" w:cstheme="majorBidi"/>
        <w:b/>
        <w:bCs/>
        <w:sz w:val="30"/>
        <w:szCs w:val="30"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theme="majorBidi"/>
        <w:b/>
        <w:bCs/>
        <w:sz w:val="30"/>
        <w:szCs w:val="30"/>
      </w:rPr>
      <w:t>)</w:t>
    </w:r>
  </w:p>
  <w:p w14:paraId="4FEDAB74" w14:textId="77777777" w:rsidR="004931ED" w:rsidRPr="00AD258E" w:rsidRDefault="004931ED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267FC1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46564D45" w14:textId="3D824D6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0A5E4A80" w14:textId="01B0374F" w:rsidR="00AD258E" w:rsidRPr="00B206A1" w:rsidRDefault="00207930" w:rsidP="00AD258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 xml:space="preserve">สำหรับงวดสามเดือนสิ้นสุดวันที่ </w:t>
    </w:r>
    <w:r>
      <w:rPr>
        <w:rFonts w:ascii="Angsana New" w:hAnsi="Angsana New" w:cs="Angsana New"/>
        <w:b/>
        <w:bCs/>
        <w:sz w:val="30"/>
        <w:szCs w:val="30"/>
      </w:rPr>
      <w:t xml:space="preserve">31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มีนาคม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 w:rsidR="00B52895"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theme="majorBidi"/>
        <w:b/>
        <w:bCs/>
        <w:sz w:val="30"/>
        <w:szCs w:val="30"/>
      </w:rPr>
      <w:t xml:space="preserve"> </w:t>
    </w:r>
    <w:r w:rsidRPr="00B206A1">
      <w:rPr>
        <w:rFonts w:asciiTheme="majorBidi" w:hAnsiTheme="majorBidi" w:cstheme="majorBidi"/>
        <w:b/>
        <w:bCs/>
        <w:sz w:val="30"/>
        <w:szCs w:val="30"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theme="majorBidi"/>
        <w:b/>
        <w:bCs/>
        <w:sz w:val="30"/>
        <w:szCs w:val="30"/>
      </w:rPr>
      <w:t>)</w:t>
    </w:r>
  </w:p>
  <w:p w14:paraId="7A235944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04576B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58CA5853" w14:textId="10802393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5E5CC2C6" w14:textId="6EFF3B0D" w:rsidR="00AD258E" w:rsidRPr="00B206A1" w:rsidRDefault="00AD258E" w:rsidP="00AD258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 xml:space="preserve">สำหรับงวดสามเดือนสิ้นสุดวันที่ </w:t>
    </w:r>
    <w:r>
      <w:rPr>
        <w:rFonts w:ascii="Angsana New" w:hAnsi="Angsana New" w:cs="Angsana New"/>
        <w:b/>
        <w:bCs/>
        <w:sz w:val="30"/>
        <w:szCs w:val="30"/>
      </w:rPr>
      <w:t>3</w:t>
    </w:r>
    <w:r w:rsidR="00F81259">
      <w:rPr>
        <w:rFonts w:ascii="Angsana New" w:hAnsi="Angsana New" w:cs="Angsana New"/>
        <w:b/>
        <w:bCs/>
        <w:sz w:val="30"/>
        <w:szCs w:val="30"/>
      </w:rPr>
      <w:t xml:space="preserve">1 </w:t>
    </w:r>
    <w:r w:rsidR="00F81259">
      <w:rPr>
        <w:rFonts w:ascii="Angsana New" w:hAnsi="Angsana New" w:cs="Angsana New" w:hint="cs"/>
        <w:b/>
        <w:bCs/>
        <w:sz w:val="30"/>
        <w:szCs w:val="30"/>
        <w:cs/>
      </w:rPr>
      <w:t xml:space="preserve">มีนาคม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 w:rsidR="00B52895"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theme="majorBidi"/>
        <w:b/>
        <w:bCs/>
        <w:sz w:val="30"/>
        <w:szCs w:val="30"/>
      </w:rPr>
      <w:t xml:space="preserve"> </w:t>
    </w:r>
    <w:r w:rsidRPr="00B206A1">
      <w:rPr>
        <w:rFonts w:asciiTheme="majorBidi" w:hAnsiTheme="majorBidi" w:cstheme="majorBidi"/>
        <w:b/>
        <w:bCs/>
        <w:sz w:val="30"/>
        <w:szCs w:val="30"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theme="majorBidi"/>
        <w:b/>
        <w:bCs/>
        <w:sz w:val="30"/>
        <w:szCs w:val="30"/>
      </w:rPr>
      <w:t>)</w:t>
    </w:r>
  </w:p>
  <w:p w14:paraId="5AB1DD6A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B46D99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16892139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7F1C6DE4" w14:textId="5799456B" w:rsidR="00AD258E" w:rsidRPr="00B206A1" w:rsidRDefault="00F81259" w:rsidP="00AD258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 xml:space="preserve">สำหรับงวดสามเดือนสิ้นสุดวันที่ </w:t>
    </w:r>
    <w:r>
      <w:rPr>
        <w:rFonts w:ascii="Angsana New" w:hAnsi="Angsana New" w:cs="Angsana New"/>
        <w:b/>
        <w:bCs/>
        <w:sz w:val="30"/>
        <w:szCs w:val="30"/>
      </w:rPr>
      <w:t xml:space="preserve">31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มีนาคม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 w:rsidR="00B52895"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theme="majorBidi"/>
        <w:b/>
        <w:bCs/>
        <w:sz w:val="30"/>
        <w:szCs w:val="30"/>
      </w:rPr>
      <w:t xml:space="preserve"> </w:t>
    </w:r>
    <w:r w:rsidRPr="00B206A1">
      <w:rPr>
        <w:rFonts w:asciiTheme="majorBidi" w:hAnsiTheme="majorBidi" w:cstheme="majorBidi"/>
        <w:b/>
        <w:bCs/>
        <w:sz w:val="30"/>
        <w:szCs w:val="30"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theme="majorBidi"/>
        <w:b/>
        <w:bCs/>
        <w:sz w:val="30"/>
        <w:szCs w:val="30"/>
      </w:rPr>
      <w:t>)</w:t>
    </w:r>
  </w:p>
  <w:p w14:paraId="2EAED60C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58C8B8" w14:textId="77777777" w:rsidR="00484EA3" w:rsidRPr="00E67357" w:rsidRDefault="00484EA3" w:rsidP="00636EC0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 w:rsidRPr="00E67357"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6488EBC1" w14:textId="77777777" w:rsidR="00484EA3" w:rsidRPr="00E67357" w:rsidRDefault="00484EA3" w:rsidP="00636EC0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E67357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E67357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E67357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6104F772" w14:textId="52D8ACDD" w:rsidR="00AD258E" w:rsidRPr="00B206A1" w:rsidRDefault="00F81259" w:rsidP="00AD258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 xml:space="preserve">สำหรับงวดสามเดือนสิ้นสุดวันที่ </w:t>
    </w:r>
    <w:r>
      <w:rPr>
        <w:rFonts w:ascii="Angsana New" w:hAnsi="Angsana New" w:cs="Angsana New"/>
        <w:b/>
        <w:bCs/>
        <w:sz w:val="30"/>
        <w:szCs w:val="30"/>
      </w:rPr>
      <w:t xml:space="preserve">31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มีนาคม </w:t>
    </w:r>
    <w:r w:rsidRPr="00B206A1">
      <w:rPr>
        <w:rFonts w:asciiTheme="majorBidi" w:hAnsiTheme="majorBidi" w:cstheme="majorBidi"/>
        <w:b/>
        <w:bCs/>
        <w:sz w:val="30"/>
        <w:szCs w:val="30"/>
      </w:rPr>
      <w:t>256</w:t>
    </w:r>
    <w:r w:rsidR="00B52895">
      <w:rPr>
        <w:rFonts w:asciiTheme="majorBidi" w:hAnsiTheme="majorBidi" w:cstheme="majorBidi"/>
        <w:b/>
        <w:bCs/>
        <w:sz w:val="30"/>
        <w:szCs w:val="30"/>
      </w:rPr>
      <w:t>8</w:t>
    </w:r>
    <w:r>
      <w:rPr>
        <w:rFonts w:asciiTheme="majorBidi" w:hAnsiTheme="majorBidi" w:cstheme="majorBidi"/>
        <w:b/>
        <w:bCs/>
        <w:sz w:val="30"/>
        <w:szCs w:val="30"/>
      </w:rPr>
      <w:t xml:space="preserve"> </w:t>
    </w:r>
    <w:r w:rsidRPr="00B206A1">
      <w:rPr>
        <w:rFonts w:asciiTheme="majorBidi" w:hAnsiTheme="majorBidi" w:cstheme="majorBidi"/>
        <w:b/>
        <w:bCs/>
        <w:sz w:val="30"/>
        <w:szCs w:val="30"/>
      </w:rPr>
      <w:t>(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Pr="00DC0DD7">
      <w:rPr>
        <w:rFonts w:asciiTheme="majorBidi" w:hAnsiTheme="majorBidi" w:cstheme="majorBidi"/>
        <w:b/>
        <w:bCs/>
        <w:sz w:val="30"/>
        <w:szCs w:val="30"/>
      </w:rPr>
      <w:t>)</w:t>
    </w:r>
  </w:p>
  <w:p w14:paraId="4006B6A8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BA364A7C"/>
    <w:lvl w:ilvl="0">
      <w:start w:val="1"/>
      <w:numFmt w:val="bullet"/>
      <w:pStyle w:val="Heading1"/>
      <w:lvlText w:val=""/>
      <w:lvlJc w:val="left"/>
      <w:pPr>
        <w:tabs>
          <w:tab w:val="num" w:pos="684"/>
        </w:tabs>
        <w:ind w:left="684" w:hanging="360"/>
      </w:pPr>
      <w:rPr>
        <w:rFonts w:ascii="Symbol" w:hAnsi="Symbol" w:hint="default"/>
      </w:rPr>
    </w:lvl>
  </w:abstractNum>
  <w:abstractNum w:abstractNumId="1" w15:restartNumberingAfterBreak="0">
    <w:nsid w:val="050F4E1A"/>
    <w:multiLevelType w:val="singleLevel"/>
    <w:tmpl w:val="B3EC003E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2" w15:restartNumberingAfterBreak="0">
    <w:nsid w:val="05357567"/>
    <w:multiLevelType w:val="hybridMultilevel"/>
    <w:tmpl w:val="886E6848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0D2A3842"/>
    <w:multiLevelType w:val="hybridMultilevel"/>
    <w:tmpl w:val="E2C2B882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0E1C7990"/>
    <w:multiLevelType w:val="singleLevel"/>
    <w:tmpl w:val="FB14D4EE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5" w15:restartNumberingAfterBreak="0">
    <w:nsid w:val="10A40B2A"/>
    <w:multiLevelType w:val="multilevel"/>
    <w:tmpl w:val="8DEC334E"/>
    <w:lvl w:ilvl="0">
      <w:start w:val="1"/>
      <w:numFmt w:val="decimal"/>
      <w:lvlText w:val="%1"/>
      <w:lvlJc w:val="left"/>
      <w:pPr>
        <w:tabs>
          <w:tab w:val="num" w:pos="2458"/>
        </w:tabs>
        <w:ind w:left="2458" w:hanging="340"/>
      </w:pPr>
      <w:rPr>
        <w:rFonts w:hint="default"/>
        <w:b w:val="0"/>
        <w:bCs/>
        <w:i w:val="0"/>
        <w:sz w:val="28"/>
        <w:szCs w:val="28"/>
        <w:lang w:bidi="th-TH"/>
      </w:rPr>
    </w:lvl>
    <w:lvl w:ilvl="1">
      <w:start w:val="1"/>
      <w:numFmt w:val="bullet"/>
      <w:lvlText w:val=""/>
      <w:lvlJc w:val="left"/>
      <w:pPr>
        <w:tabs>
          <w:tab w:val="num" w:pos="2798"/>
        </w:tabs>
        <w:ind w:left="2798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3138"/>
        </w:tabs>
        <w:ind w:left="3138" w:hanging="340"/>
      </w:pPr>
      <w:rPr>
        <w:rFonts w:ascii="9999999" w:hAnsi="9999999" w:hint="default"/>
      </w:rPr>
    </w:lvl>
    <w:lvl w:ilvl="3">
      <w:start w:val="1"/>
      <w:numFmt w:val="bullet"/>
      <w:lvlText w:val="-"/>
      <w:lvlJc w:val="left"/>
      <w:pPr>
        <w:tabs>
          <w:tab w:val="num" w:pos="3479"/>
        </w:tabs>
        <w:ind w:left="3479" w:hanging="341"/>
      </w:pPr>
      <w:rPr>
        <w:rFonts w:ascii="Angsana New" w:hAnsi="Angsana New" w:hint="default"/>
        <w:color w:val="auto"/>
        <w:sz w:val="22"/>
      </w:rPr>
    </w:lvl>
    <w:lvl w:ilvl="4">
      <w:start w:val="1"/>
      <w:numFmt w:val="bullet"/>
      <w:lvlText w:val=""/>
      <w:lvlJc w:val="left"/>
      <w:pPr>
        <w:tabs>
          <w:tab w:val="num" w:pos="3819"/>
        </w:tabs>
        <w:ind w:left="3819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4159"/>
        </w:tabs>
        <w:ind w:left="4159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4499"/>
        </w:tabs>
        <w:ind w:left="4499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4839"/>
        </w:tabs>
        <w:ind w:left="4839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5179"/>
        </w:tabs>
        <w:ind w:left="5179" w:hanging="340"/>
      </w:pPr>
      <w:rPr>
        <w:rFonts w:ascii="Symbol" w:hAnsi="Symbol" w:hint="default"/>
      </w:rPr>
    </w:lvl>
  </w:abstractNum>
  <w:abstractNum w:abstractNumId="6" w15:restartNumberingAfterBreak="0">
    <w:nsid w:val="1C0D5959"/>
    <w:multiLevelType w:val="hybridMultilevel"/>
    <w:tmpl w:val="74126F40"/>
    <w:lvl w:ilvl="0" w:tplc="AD5AC8EA">
      <w:start w:val="1"/>
      <w:numFmt w:val="thaiLetters"/>
      <w:lvlText w:val="(%1)"/>
      <w:lvlJc w:val="left"/>
      <w:pPr>
        <w:ind w:left="914" w:hanging="396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98" w:hanging="360"/>
      </w:pPr>
    </w:lvl>
    <w:lvl w:ilvl="2" w:tplc="0409001B" w:tentative="1">
      <w:start w:val="1"/>
      <w:numFmt w:val="lowerRoman"/>
      <w:lvlText w:val="%3."/>
      <w:lvlJc w:val="right"/>
      <w:pPr>
        <w:ind w:left="2318" w:hanging="180"/>
      </w:pPr>
    </w:lvl>
    <w:lvl w:ilvl="3" w:tplc="0409000F" w:tentative="1">
      <w:start w:val="1"/>
      <w:numFmt w:val="decimal"/>
      <w:lvlText w:val="%4."/>
      <w:lvlJc w:val="left"/>
      <w:pPr>
        <w:ind w:left="3038" w:hanging="360"/>
      </w:pPr>
    </w:lvl>
    <w:lvl w:ilvl="4" w:tplc="04090019" w:tentative="1">
      <w:start w:val="1"/>
      <w:numFmt w:val="lowerLetter"/>
      <w:lvlText w:val="%5."/>
      <w:lvlJc w:val="left"/>
      <w:pPr>
        <w:ind w:left="3758" w:hanging="360"/>
      </w:pPr>
    </w:lvl>
    <w:lvl w:ilvl="5" w:tplc="0409001B" w:tentative="1">
      <w:start w:val="1"/>
      <w:numFmt w:val="lowerRoman"/>
      <w:lvlText w:val="%6."/>
      <w:lvlJc w:val="right"/>
      <w:pPr>
        <w:ind w:left="4478" w:hanging="180"/>
      </w:pPr>
    </w:lvl>
    <w:lvl w:ilvl="6" w:tplc="0409000F" w:tentative="1">
      <w:start w:val="1"/>
      <w:numFmt w:val="decimal"/>
      <w:lvlText w:val="%7."/>
      <w:lvlJc w:val="left"/>
      <w:pPr>
        <w:ind w:left="5198" w:hanging="360"/>
      </w:pPr>
    </w:lvl>
    <w:lvl w:ilvl="7" w:tplc="04090019" w:tentative="1">
      <w:start w:val="1"/>
      <w:numFmt w:val="lowerLetter"/>
      <w:lvlText w:val="%8."/>
      <w:lvlJc w:val="left"/>
      <w:pPr>
        <w:ind w:left="5918" w:hanging="360"/>
      </w:pPr>
    </w:lvl>
    <w:lvl w:ilvl="8" w:tplc="0409001B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7" w15:restartNumberingAfterBreak="0">
    <w:nsid w:val="24661D2A"/>
    <w:multiLevelType w:val="hybridMultilevel"/>
    <w:tmpl w:val="05A0288E"/>
    <w:lvl w:ilvl="0" w:tplc="89D88AD4">
      <w:start w:val="1"/>
      <w:numFmt w:val="bullet"/>
      <w:lvlText w:val=""/>
      <w:lvlJc w:val="left"/>
      <w:pPr>
        <w:ind w:left="1238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9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98" w:hanging="360"/>
      </w:pPr>
      <w:rPr>
        <w:rFonts w:ascii="Wingdings" w:hAnsi="Wingdings" w:hint="default"/>
      </w:rPr>
    </w:lvl>
  </w:abstractNum>
  <w:abstractNum w:abstractNumId="8" w15:restartNumberingAfterBreak="0">
    <w:nsid w:val="297D6C5D"/>
    <w:multiLevelType w:val="singleLevel"/>
    <w:tmpl w:val="A3B6206A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9" w15:restartNumberingAfterBreak="0">
    <w:nsid w:val="42B73BA6"/>
    <w:multiLevelType w:val="hybridMultilevel"/>
    <w:tmpl w:val="0260945A"/>
    <w:lvl w:ilvl="0" w:tplc="04090011">
      <w:start w:val="1"/>
      <w:numFmt w:val="decimal"/>
      <w:lvlText w:val="%1)"/>
      <w:lvlJc w:val="left"/>
      <w:pPr>
        <w:ind w:left="1260" w:hanging="360"/>
      </w:p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0" w15:restartNumberingAfterBreak="0">
    <w:nsid w:val="47263C93"/>
    <w:multiLevelType w:val="multilevel"/>
    <w:tmpl w:val="15883FA2"/>
    <w:lvl w:ilvl="0">
      <w:start w:val="1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Theme="majorBidi" w:hAnsiTheme="majorBidi" w:cstheme="majorBidi" w:hint="default"/>
        <w:b/>
        <w:i w:val="0"/>
        <w:color w:val="auto"/>
        <w:sz w:val="29"/>
        <w:szCs w:val="29"/>
        <w:lang w:val="en-US" w:bidi="th-TH"/>
      </w:rPr>
    </w:lvl>
    <w:lvl w:ilvl="1">
      <w:start w:val="1"/>
      <w:numFmt w:val="decimal"/>
      <w:lvlText w:val="%2.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 w:val="0"/>
        <w:iCs w:val="0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4D1E3EDF"/>
    <w:multiLevelType w:val="multilevel"/>
    <w:tmpl w:val="15883FA2"/>
    <w:lvl w:ilvl="0">
      <w:start w:val="1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Theme="majorBidi" w:hAnsiTheme="majorBidi" w:cstheme="majorBidi" w:hint="default"/>
        <w:b/>
        <w:i w:val="0"/>
        <w:color w:val="auto"/>
        <w:sz w:val="29"/>
        <w:szCs w:val="29"/>
        <w:lang w:val="en-US" w:bidi="th-TH"/>
      </w:rPr>
    </w:lvl>
    <w:lvl w:ilvl="1">
      <w:start w:val="1"/>
      <w:numFmt w:val="decimal"/>
      <w:lvlText w:val="%2.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 w:val="0"/>
        <w:iCs w:val="0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 w15:restartNumberingAfterBreak="0">
    <w:nsid w:val="4D283F98"/>
    <w:multiLevelType w:val="hybridMultilevel"/>
    <w:tmpl w:val="D10439DC"/>
    <w:lvl w:ilvl="0" w:tplc="040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13" w15:restartNumberingAfterBreak="0">
    <w:nsid w:val="501E57DD"/>
    <w:multiLevelType w:val="singleLevel"/>
    <w:tmpl w:val="AA38AC62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4" w15:restartNumberingAfterBreak="0">
    <w:nsid w:val="55933F04"/>
    <w:multiLevelType w:val="hybridMultilevel"/>
    <w:tmpl w:val="CECE4712"/>
    <w:lvl w:ilvl="0" w:tplc="DADA8B5C">
      <w:start w:val="1"/>
      <w:numFmt w:val="thaiLetters"/>
      <w:lvlText w:val="(%1)"/>
      <w:lvlJc w:val="left"/>
      <w:pPr>
        <w:ind w:left="8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98" w:hanging="360"/>
      </w:pPr>
    </w:lvl>
    <w:lvl w:ilvl="2" w:tplc="0409001B" w:tentative="1">
      <w:start w:val="1"/>
      <w:numFmt w:val="lowerRoman"/>
      <w:lvlText w:val="%3."/>
      <w:lvlJc w:val="right"/>
      <w:pPr>
        <w:ind w:left="2318" w:hanging="180"/>
      </w:pPr>
    </w:lvl>
    <w:lvl w:ilvl="3" w:tplc="0409000F" w:tentative="1">
      <w:start w:val="1"/>
      <w:numFmt w:val="decimal"/>
      <w:lvlText w:val="%4."/>
      <w:lvlJc w:val="left"/>
      <w:pPr>
        <w:ind w:left="3038" w:hanging="360"/>
      </w:pPr>
    </w:lvl>
    <w:lvl w:ilvl="4" w:tplc="04090019" w:tentative="1">
      <w:start w:val="1"/>
      <w:numFmt w:val="lowerLetter"/>
      <w:lvlText w:val="%5."/>
      <w:lvlJc w:val="left"/>
      <w:pPr>
        <w:ind w:left="3758" w:hanging="360"/>
      </w:pPr>
    </w:lvl>
    <w:lvl w:ilvl="5" w:tplc="0409001B" w:tentative="1">
      <w:start w:val="1"/>
      <w:numFmt w:val="lowerRoman"/>
      <w:lvlText w:val="%6."/>
      <w:lvlJc w:val="right"/>
      <w:pPr>
        <w:ind w:left="4478" w:hanging="180"/>
      </w:pPr>
    </w:lvl>
    <w:lvl w:ilvl="6" w:tplc="0409000F" w:tentative="1">
      <w:start w:val="1"/>
      <w:numFmt w:val="decimal"/>
      <w:lvlText w:val="%7."/>
      <w:lvlJc w:val="left"/>
      <w:pPr>
        <w:ind w:left="5198" w:hanging="360"/>
      </w:pPr>
    </w:lvl>
    <w:lvl w:ilvl="7" w:tplc="04090019" w:tentative="1">
      <w:start w:val="1"/>
      <w:numFmt w:val="lowerLetter"/>
      <w:lvlText w:val="%8."/>
      <w:lvlJc w:val="left"/>
      <w:pPr>
        <w:ind w:left="5918" w:hanging="360"/>
      </w:pPr>
    </w:lvl>
    <w:lvl w:ilvl="8" w:tplc="0409001B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15" w15:restartNumberingAfterBreak="0">
    <w:nsid w:val="58686225"/>
    <w:multiLevelType w:val="multilevel"/>
    <w:tmpl w:val="CECE4712"/>
    <w:lvl w:ilvl="0">
      <w:start w:val="1"/>
      <w:numFmt w:val="thaiLetters"/>
      <w:lvlText w:val="(%1)"/>
      <w:lvlJc w:val="left"/>
      <w:pPr>
        <w:ind w:left="878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98" w:hanging="360"/>
      </w:pPr>
    </w:lvl>
    <w:lvl w:ilvl="2" w:tentative="1">
      <w:start w:val="1"/>
      <w:numFmt w:val="lowerRoman"/>
      <w:lvlText w:val="%3."/>
      <w:lvlJc w:val="right"/>
      <w:pPr>
        <w:ind w:left="2318" w:hanging="180"/>
      </w:pPr>
    </w:lvl>
    <w:lvl w:ilvl="3" w:tentative="1">
      <w:start w:val="1"/>
      <w:numFmt w:val="decimal"/>
      <w:lvlText w:val="%4."/>
      <w:lvlJc w:val="left"/>
      <w:pPr>
        <w:ind w:left="3038" w:hanging="360"/>
      </w:pPr>
    </w:lvl>
    <w:lvl w:ilvl="4" w:tentative="1">
      <w:start w:val="1"/>
      <w:numFmt w:val="lowerLetter"/>
      <w:lvlText w:val="%5."/>
      <w:lvlJc w:val="left"/>
      <w:pPr>
        <w:ind w:left="3758" w:hanging="360"/>
      </w:pPr>
    </w:lvl>
    <w:lvl w:ilvl="5" w:tentative="1">
      <w:start w:val="1"/>
      <w:numFmt w:val="lowerRoman"/>
      <w:lvlText w:val="%6."/>
      <w:lvlJc w:val="right"/>
      <w:pPr>
        <w:ind w:left="4478" w:hanging="180"/>
      </w:pPr>
    </w:lvl>
    <w:lvl w:ilvl="6" w:tentative="1">
      <w:start w:val="1"/>
      <w:numFmt w:val="decimal"/>
      <w:lvlText w:val="%7."/>
      <w:lvlJc w:val="left"/>
      <w:pPr>
        <w:ind w:left="5198" w:hanging="360"/>
      </w:pPr>
    </w:lvl>
    <w:lvl w:ilvl="7" w:tentative="1">
      <w:start w:val="1"/>
      <w:numFmt w:val="lowerLetter"/>
      <w:lvlText w:val="%8."/>
      <w:lvlJc w:val="left"/>
      <w:pPr>
        <w:ind w:left="5918" w:hanging="360"/>
      </w:pPr>
    </w:lvl>
    <w:lvl w:ilvl="8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16" w15:restartNumberingAfterBreak="0">
    <w:nsid w:val="5CDC35B6"/>
    <w:multiLevelType w:val="hybridMultilevel"/>
    <w:tmpl w:val="EEEEC48E"/>
    <w:lvl w:ilvl="0" w:tplc="E12E5226">
      <w:numFmt w:val="bullet"/>
      <w:lvlText w:val="•"/>
      <w:lvlJc w:val="left"/>
      <w:pPr>
        <w:ind w:left="1620" w:hanging="360"/>
      </w:pPr>
      <w:rPr>
        <w:rFonts w:ascii="Times New Roman" w:eastAsia="Times New Roman" w:hAnsi="Times New Roman" w:cs="Times New Roman" w:hint="default"/>
        <w:color w:val="auto"/>
        <w:sz w:val="24"/>
        <w:szCs w:val="36"/>
      </w:rPr>
    </w:lvl>
    <w:lvl w:ilvl="1" w:tplc="342E16C6">
      <w:start w:val="1"/>
      <w:numFmt w:val="bullet"/>
      <w:lvlText w:val="-"/>
      <w:lvlJc w:val="left"/>
      <w:pPr>
        <w:ind w:left="2340" w:hanging="360"/>
      </w:pPr>
      <w:rPr>
        <w:rFonts w:ascii="Times New Roman" w:hAnsi="Times New Roman" w:cs="Times New Roman" w:hint="default"/>
        <w:color w:val="auto"/>
        <w:sz w:val="20"/>
        <w:szCs w:val="20"/>
      </w:rPr>
    </w:lvl>
    <w:lvl w:ilvl="2" w:tplc="04090005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17" w15:restartNumberingAfterBreak="0">
    <w:nsid w:val="692B611F"/>
    <w:multiLevelType w:val="hybridMultilevel"/>
    <w:tmpl w:val="000C44C6"/>
    <w:lvl w:ilvl="0" w:tplc="E12E5226">
      <w:numFmt w:val="bullet"/>
      <w:lvlText w:val="•"/>
      <w:lvlJc w:val="left"/>
      <w:pPr>
        <w:ind w:left="1238" w:hanging="360"/>
      </w:pPr>
      <w:rPr>
        <w:rFonts w:ascii="Times New Roman" w:eastAsia="Times New Roman" w:hAnsi="Times New Roman" w:cs="Times New Roman" w:hint="default"/>
        <w:color w:val="auto"/>
        <w:sz w:val="24"/>
        <w:szCs w:val="36"/>
      </w:rPr>
    </w:lvl>
    <w:lvl w:ilvl="1" w:tplc="04090003" w:tentative="1">
      <w:start w:val="1"/>
      <w:numFmt w:val="bullet"/>
      <w:lvlText w:val="o"/>
      <w:lvlJc w:val="left"/>
      <w:pPr>
        <w:ind w:left="19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98" w:hanging="360"/>
      </w:pPr>
      <w:rPr>
        <w:rFonts w:ascii="Wingdings" w:hAnsi="Wingdings" w:hint="default"/>
      </w:rPr>
    </w:lvl>
  </w:abstractNum>
  <w:abstractNum w:abstractNumId="18" w15:restartNumberingAfterBreak="0">
    <w:nsid w:val="77D026E7"/>
    <w:multiLevelType w:val="singleLevel"/>
    <w:tmpl w:val="A4C6CBA0"/>
    <w:lvl w:ilvl="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</w:abstractNum>
  <w:num w:numId="1" w16cid:durableId="2042437553">
    <w:abstractNumId w:val="0"/>
  </w:num>
  <w:num w:numId="2" w16cid:durableId="1713918015">
    <w:abstractNumId w:val="5"/>
  </w:num>
  <w:num w:numId="3" w16cid:durableId="1986860965">
    <w:abstractNumId w:val="10"/>
  </w:num>
  <w:num w:numId="4" w16cid:durableId="2014726301">
    <w:abstractNumId w:val="13"/>
  </w:num>
  <w:num w:numId="5" w16cid:durableId="1674146485">
    <w:abstractNumId w:val="7"/>
  </w:num>
  <w:num w:numId="6" w16cid:durableId="250899249">
    <w:abstractNumId w:val="2"/>
  </w:num>
  <w:num w:numId="7" w16cid:durableId="1897935647">
    <w:abstractNumId w:val="3"/>
  </w:num>
  <w:num w:numId="8" w16cid:durableId="541480900">
    <w:abstractNumId w:val="12"/>
  </w:num>
  <w:num w:numId="9" w16cid:durableId="1809199281">
    <w:abstractNumId w:val="9"/>
  </w:num>
  <w:num w:numId="10" w16cid:durableId="322779429">
    <w:abstractNumId w:val="0"/>
  </w:num>
  <w:num w:numId="11" w16cid:durableId="1982269553">
    <w:abstractNumId w:val="4"/>
  </w:num>
  <w:num w:numId="12" w16cid:durableId="1475101011">
    <w:abstractNumId w:val="17"/>
  </w:num>
  <w:num w:numId="13" w16cid:durableId="533421870">
    <w:abstractNumId w:val="0"/>
  </w:num>
  <w:num w:numId="14" w16cid:durableId="1841263853">
    <w:abstractNumId w:val="18"/>
  </w:num>
  <w:num w:numId="15" w16cid:durableId="1664894061">
    <w:abstractNumId w:val="14"/>
  </w:num>
  <w:num w:numId="16" w16cid:durableId="1277299561">
    <w:abstractNumId w:val="8"/>
  </w:num>
  <w:num w:numId="17" w16cid:durableId="1640652708">
    <w:abstractNumId w:val="1"/>
  </w:num>
  <w:num w:numId="18" w16cid:durableId="287199263">
    <w:abstractNumId w:val="0"/>
  </w:num>
  <w:num w:numId="19" w16cid:durableId="881870377">
    <w:abstractNumId w:val="11"/>
  </w:num>
  <w:num w:numId="20" w16cid:durableId="1381974266">
    <w:abstractNumId w:val="0"/>
  </w:num>
  <w:num w:numId="21" w16cid:durableId="1132139804">
    <w:abstractNumId w:val="0"/>
  </w:num>
  <w:num w:numId="22" w16cid:durableId="997611109">
    <w:abstractNumId w:val="16"/>
  </w:num>
  <w:num w:numId="23" w16cid:durableId="2105682438">
    <w:abstractNumId w:val="6"/>
  </w:num>
  <w:num w:numId="24" w16cid:durableId="284629105">
    <w:abstractNumId w:val="1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isplayBackgroundShape/>
  <w:embedSystemFonts/>
  <w:hideSpellingErrors/>
  <w:hideGrammatical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6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CFC"/>
    <w:rsid w:val="000000DC"/>
    <w:rsid w:val="00000146"/>
    <w:rsid w:val="000006C2"/>
    <w:rsid w:val="000006E8"/>
    <w:rsid w:val="000006F0"/>
    <w:rsid w:val="00000779"/>
    <w:rsid w:val="0000085B"/>
    <w:rsid w:val="00000A99"/>
    <w:rsid w:val="00000AB6"/>
    <w:rsid w:val="000011BB"/>
    <w:rsid w:val="00001221"/>
    <w:rsid w:val="000013C3"/>
    <w:rsid w:val="0000155C"/>
    <w:rsid w:val="000015A1"/>
    <w:rsid w:val="000015C7"/>
    <w:rsid w:val="0000190F"/>
    <w:rsid w:val="000019CD"/>
    <w:rsid w:val="00001BEF"/>
    <w:rsid w:val="0000200C"/>
    <w:rsid w:val="000020E3"/>
    <w:rsid w:val="000023FF"/>
    <w:rsid w:val="00002599"/>
    <w:rsid w:val="000025CB"/>
    <w:rsid w:val="00002788"/>
    <w:rsid w:val="0000294C"/>
    <w:rsid w:val="00002C59"/>
    <w:rsid w:val="00002D6B"/>
    <w:rsid w:val="00002F50"/>
    <w:rsid w:val="00003133"/>
    <w:rsid w:val="000032BA"/>
    <w:rsid w:val="000034F2"/>
    <w:rsid w:val="00003891"/>
    <w:rsid w:val="000039AE"/>
    <w:rsid w:val="0000418B"/>
    <w:rsid w:val="0000419E"/>
    <w:rsid w:val="0000435C"/>
    <w:rsid w:val="000045CB"/>
    <w:rsid w:val="000045E6"/>
    <w:rsid w:val="0000464A"/>
    <w:rsid w:val="00004690"/>
    <w:rsid w:val="00004819"/>
    <w:rsid w:val="00004A0A"/>
    <w:rsid w:val="00004A86"/>
    <w:rsid w:val="00005185"/>
    <w:rsid w:val="000052FA"/>
    <w:rsid w:val="000053C0"/>
    <w:rsid w:val="00005434"/>
    <w:rsid w:val="000054E5"/>
    <w:rsid w:val="0000581F"/>
    <w:rsid w:val="00005ACB"/>
    <w:rsid w:val="00005B7D"/>
    <w:rsid w:val="00005BAB"/>
    <w:rsid w:val="00005BB4"/>
    <w:rsid w:val="00005D4F"/>
    <w:rsid w:val="00005DC0"/>
    <w:rsid w:val="00005DE5"/>
    <w:rsid w:val="00005FF3"/>
    <w:rsid w:val="00006007"/>
    <w:rsid w:val="00006121"/>
    <w:rsid w:val="00006390"/>
    <w:rsid w:val="000064DE"/>
    <w:rsid w:val="00006518"/>
    <w:rsid w:val="00006690"/>
    <w:rsid w:val="000067D1"/>
    <w:rsid w:val="000068DC"/>
    <w:rsid w:val="00006B52"/>
    <w:rsid w:val="00006BF9"/>
    <w:rsid w:val="00006D55"/>
    <w:rsid w:val="000077D6"/>
    <w:rsid w:val="00007873"/>
    <w:rsid w:val="000079D8"/>
    <w:rsid w:val="00007B57"/>
    <w:rsid w:val="00007C58"/>
    <w:rsid w:val="00007D76"/>
    <w:rsid w:val="00007EA2"/>
    <w:rsid w:val="00007EE9"/>
    <w:rsid w:val="00007F8E"/>
    <w:rsid w:val="00010374"/>
    <w:rsid w:val="00010738"/>
    <w:rsid w:val="00010C07"/>
    <w:rsid w:val="00010F9D"/>
    <w:rsid w:val="000112EE"/>
    <w:rsid w:val="00011324"/>
    <w:rsid w:val="000115FB"/>
    <w:rsid w:val="0001192B"/>
    <w:rsid w:val="00011A91"/>
    <w:rsid w:val="00011C60"/>
    <w:rsid w:val="00011CB1"/>
    <w:rsid w:val="00012208"/>
    <w:rsid w:val="0001251A"/>
    <w:rsid w:val="000126EE"/>
    <w:rsid w:val="000127FC"/>
    <w:rsid w:val="00012931"/>
    <w:rsid w:val="00012BB4"/>
    <w:rsid w:val="00012E83"/>
    <w:rsid w:val="0001324D"/>
    <w:rsid w:val="000134F8"/>
    <w:rsid w:val="000135F7"/>
    <w:rsid w:val="0001364C"/>
    <w:rsid w:val="0001367E"/>
    <w:rsid w:val="0001370F"/>
    <w:rsid w:val="00013716"/>
    <w:rsid w:val="00013C02"/>
    <w:rsid w:val="00014411"/>
    <w:rsid w:val="00014428"/>
    <w:rsid w:val="00014589"/>
    <w:rsid w:val="00014598"/>
    <w:rsid w:val="000147B9"/>
    <w:rsid w:val="00014A12"/>
    <w:rsid w:val="00014A3B"/>
    <w:rsid w:val="00014A4A"/>
    <w:rsid w:val="00014B3C"/>
    <w:rsid w:val="00014C07"/>
    <w:rsid w:val="000153AD"/>
    <w:rsid w:val="000153D7"/>
    <w:rsid w:val="000155F8"/>
    <w:rsid w:val="0001562E"/>
    <w:rsid w:val="00015717"/>
    <w:rsid w:val="000157CE"/>
    <w:rsid w:val="00015990"/>
    <w:rsid w:val="000159E2"/>
    <w:rsid w:val="00015C52"/>
    <w:rsid w:val="00015D55"/>
    <w:rsid w:val="00015E8A"/>
    <w:rsid w:val="00015EC1"/>
    <w:rsid w:val="000160A4"/>
    <w:rsid w:val="00016728"/>
    <w:rsid w:val="000167EF"/>
    <w:rsid w:val="00016879"/>
    <w:rsid w:val="00016C90"/>
    <w:rsid w:val="00016E14"/>
    <w:rsid w:val="0001707F"/>
    <w:rsid w:val="00017563"/>
    <w:rsid w:val="000177CE"/>
    <w:rsid w:val="000179F5"/>
    <w:rsid w:val="0001E3BC"/>
    <w:rsid w:val="00020021"/>
    <w:rsid w:val="00020144"/>
    <w:rsid w:val="000204BF"/>
    <w:rsid w:val="0002055E"/>
    <w:rsid w:val="000205B2"/>
    <w:rsid w:val="00020700"/>
    <w:rsid w:val="00020882"/>
    <w:rsid w:val="00020B55"/>
    <w:rsid w:val="00020E2A"/>
    <w:rsid w:val="00020E35"/>
    <w:rsid w:val="00020F08"/>
    <w:rsid w:val="00020F55"/>
    <w:rsid w:val="00021255"/>
    <w:rsid w:val="000216F1"/>
    <w:rsid w:val="00021837"/>
    <w:rsid w:val="00021A4A"/>
    <w:rsid w:val="00021FCB"/>
    <w:rsid w:val="0002207C"/>
    <w:rsid w:val="00022087"/>
    <w:rsid w:val="000221F6"/>
    <w:rsid w:val="000222A3"/>
    <w:rsid w:val="00022507"/>
    <w:rsid w:val="000226F6"/>
    <w:rsid w:val="00022A49"/>
    <w:rsid w:val="00022A5E"/>
    <w:rsid w:val="00022BB4"/>
    <w:rsid w:val="00022CE8"/>
    <w:rsid w:val="00022E0E"/>
    <w:rsid w:val="00022EA8"/>
    <w:rsid w:val="000231B4"/>
    <w:rsid w:val="00023500"/>
    <w:rsid w:val="00023CE6"/>
    <w:rsid w:val="00023DFC"/>
    <w:rsid w:val="00024091"/>
    <w:rsid w:val="00024304"/>
    <w:rsid w:val="000243CE"/>
    <w:rsid w:val="00024897"/>
    <w:rsid w:val="00024953"/>
    <w:rsid w:val="00024B71"/>
    <w:rsid w:val="00024BBC"/>
    <w:rsid w:val="00024F30"/>
    <w:rsid w:val="00025287"/>
    <w:rsid w:val="000252D7"/>
    <w:rsid w:val="000253C9"/>
    <w:rsid w:val="00025426"/>
    <w:rsid w:val="000254D5"/>
    <w:rsid w:val="0002557D"/>
    <w:rsid w:val="0002586A"/>
    <w:rsid w:val="00025942"/>
    <w:rsid w:val="00025AA9"/>
    <w:rsid w:val="00025B1F"/>
    <w:rsid w:val="00025B80"/>
    <w:rsid w:val="00025B8F"/>
    <w:rsid w:val="00025EFE"/>
    <w:rsid w:val="00026132"/>
    <w:rsid w:val="00026146"/>
    <w:rsid w:val="000261DD"/>
    <w:rsid w:val="000263D2"/>
    <w:rsid w:val="0002666D"/>
    <w:rsid w:val="00026B06"/>
    <w:rsid w:val="00026C1A"/>
    <w:rsid w:val="00027168"/>
    <w:rsid w:val="0002764F"/>
    <w:rsid w:val="00027979"/>
    <w:rsid w:val="00027A4F"/>
    <w:rsid w:val="00027BD5"/>
    <w:rsid w:val="00027E00"/>
    <w:rsid w:val="00027ED2"/>
    <w:rsid w:val="00027F5B"/>
    <w:rsid w:val="0003010E"/>
    <w:rsid w:val="00030329"/>
    <w:rsid w:val="000303F6"/>
    <w:rsid w:val="000305FA"/>
    <w:rsid w:val="000307FB"/>
    <w:rsid w:val="00030C23"/>
    <w:rsid w:val="00030CD3"/>
    <w:rsid w:val="00030E6B"/>
    <w:rsid w:val="00031014"/>
    <w:rsid w:val="000310F9"/>
    <w:rsid w:val="0003127C"/>
    <w:rsid w:val="000313B7"/>
    <w:rsid w:val="00031583"/>
    <w:rsid w:val="000315C3"/>
    <w:rsid w:val="000316A7"/>
    <w:rsid w:val="00031762"/>
    <w:rsid w:val="00031980"/>
    <w:rsid w:val="00031A44"/>
    <w:rsid w:val="00031ADE"/>
    <w:rsid w:val="00031B57"/>
    <w:rsid w:val="00031E53"/>
    <w:rsid w:val="00031F4C"/>
    <w:rsid w:val="00032236"/>
    <w:rsid w:val="000324D0"/>
    <w:rsid w:val="0003250C"/>
    <w:rsid w:val="00032716"/>
    <w:rsid w:val="00032763"/>
    <w:rsid w:val="00032ABF"/>
    <w:rsid w:val="00032D35"/>
    <w:rsid w:val="00032DB7"/>
    <w:rsid w:val="0003302D"/>
    <w:rsid w:val="0003340E"/>
    <w:rsid w:val="0003347E"/>
    <w:rsid w:val="00033483"/>
    <w:rsid w:val="000334F5"/>
    <w:rsid w:val="00033882"/>
    <w:rsid w:val="00033950"/>
    <w:rsid w:val="000339D5"/>
    <w:rsid w:val="00033B05"/>
    <w:rsid w:val="00033CF2"/>
    <w:rsid w:val="00033D3C"/>
    <w:rsid w:val="00033E79"/>
    <w:rsid w:val="00033EFB"/>
    <w:rsid w:val="000340C9"/>
    <w:rsid w:val="000340E4"/>
    <w:rsid w:val="0003464D"/>
    <w:rsid w:val="000346CE"/>
    <w:rsid w:val="00034A8A"/>
    <w:rsid w:val="00034B76"/>
    <w:rsid w:val="00034DE8"/>
    <w:rsid w:val="000350B5"/>
    <w:rsid w:val="000351D6"/>
    <w:rsid w:val="000351EC"/>
    <w:rsid w:val="00035579"/>
    <w:rsid w:val="000356B4"/>
    <w:rsid w:val="00035878"/>
    <w:rsid w:val="00035936"/>
    <w:rsid w:val="00035A15"/>
    <w:rsid w:val="00035BFA"/>
    <w:rsid w:val="00035D7C"/>
    <w:rsid w:val="00035E36"/>
    <w:rsid w:val="00036143"/>
    <w:rsid w:val="00036185"/>
    <w:rsid w:val="000362D5"/>
    <w:rsid w:val="00036557"/>
    <w:rsid w:val="00036576"/>
    <w:rsid w:val="0003660C"/>
    <w:rsid w:val="00036714"/>
    <w:rsid w:val="000367E5"/>
    <w:rsid w:val="00036C0F"/>
    <w:rsid w:val="00036C21"/>
    <w:rsid w:val="00036C24"/>
    <w:rsid w:val="00036CDB"/>
    <w:rsid w:val="00036E95"/>
    <w:rsid w:val="00036F52"/>
    <w:rsid w:val="00036F6D"/>
    <w:rsid w:val="00036F81"/>
    <w:rsid w:val="00036FD3"/>
    <w:rsid w:val="00037609"/>
    <w:rsid w:val="00037637"/>
    <w:rsid w:val="00037713"/>
    <w:rsid w:val="000378C7"/>
    <w:rsid w:val="000378D1"/>
    <w:rsid w:val="00037920"/>
    <w:rsid w:val="00037952"/>
    <w:rsid w:val="00037979"/>
    <w:rsid w:val="0004018B"/>
    <w:rsid w:val="00040331"/>
    <w:rsid w:val="000404E2"/>
    <w:rsid w:val="0004053B"/>
    <w:rsid w:val="00040549"/>
    <w:rsid w:val="0004060E"/>
    <w:rsid w:val="00040791"/>
    <w:rsid w:val="000407EC"/>
    <w:rsid w:val="00040952"/>
    <w:rsid w:val="00040E69"/>
    <w:rsid w:val="00040EDD"/>
    <w:rsid w:val="000410D5"/>
    <w:rsid w:val="00041597"/>
    <w:rsid w:val="000417FD"/>
    <w:rsid w:val="00041C82"/>
    <w:rsid w:val="00041E25"/>
    <w:rsid w:val="00041E72"/>
    <w:rsid w:val="00042021"/>
    <w:rsid w:val="0004220E"/>
    <w:rsid w:val="00042451"/>
    <w:rsid w:val="000425EC"/>
    <w:rsid w:val="00042931"/>
    <w:rsid w:val="0004297F"/>
    <w:rsid w:val="00042ACF"/>
    <w:rsid w:val="00042B99"/>
    <w:rsid w:val="00042C2B"/>
    <w:rsid w:val="00042F74"/>
    <w:rsid w:val="0004334B"/>
    <w:rsid w:val="00043355"/>
    <w:rsid w:val="000434F1"/>
    <w:rsid w:val="000435C0"/>
    <w:rsid w:val="000437CB"/>
    <w:rsid w:val="00043CFF"/>
    <w:rsid w:val="00043DA7"/>
    <w:rsid w:val="00043DDD"/>
    <w:rsid w:val="00043EF5"/>
    <w:rsid w:val="000440BA"/>
    <w:rsid w:val="0004445C"/>
    <w:rsid w:val="000444A8"/>
    <w:rsid w:val="00044500"/>
    <w:rsid w:val="000447BC"/>
    <w:rsid w:val="00044872"/>
    <w:rsid w:val="0004494E"/>
    <w:rsid w:val="00044DAA"/>
    <w:rsid w:val="00044F32"/>
    <w:rsid w:val="00045154"/>
    <w:rsid w:val="00045740"/>
    <w:rsid w:val="000457A2"/>
    <w:rsid w:val="00045BC3"/>
    <w:rsid w:val="00045E6A"/>
    <w:rsid w:val="000460FA"/>
    <w:rsid w:val="000463AC"/>
    <w:rsid w:val="00046429"/>
    <w:rsid w:val="00046759"/>
    <w:rsid w:val="00046802"/>
    <w:rsid w:val="00046887"/>
    <w:rsid w:val="000469F4"/>
    <w:rsid w:val="00046B89"/>
    <w:rsid w:val="00046D11"/>
    <w:rsid w:val="00046DED"/>
    <w:rsid w:val="00046E2D"/>
    <w:rsid w:val="00046F33"/>
    <w:rsid w:val="00047017"/>
    <w:rsid w:val="00047248"/>
    <w:rsid w:val="0004726C"/>
    <w:rsid w:val="000477AB"/>
    <w:rsid w:val="00047A74"/>
    <w:rsid w:val="00047FB1"/>
    <w:rsid w:val="0005007E"/>
    <w:rsid w:val="0005031A"/>
    <w:rsid w:val="0005031C"/>
    <w:rsid w:val="000505AE"/>
    <w:rsid w:val="0005062C"/>
    <w:rsid w:val="00050862"/>
    <w:rsid w:val="0005087C"/>
    <w:rsid w:val="000508D7"/>
    <w:rsid w:val="00050935"/>
    <w:rsid w:val="00050982"/>
    <w:rsid w:val="00050BEF"/>
    <w:rsid w:val="00050C12"/>
    <w:rsid w:val="00050C98"/>
    <w:rsid w:val="00050DDE"/>
    <w:rsid w:val="00050FA1"/>
    <w:rsid w:val="000512E3"/>
    <w:rsid w:val="00051352"/>
    <w:rsid w:val="00051417"/>
    <w:rsid w:val="000514DA"/>
    <w:rsid w:val="00051566"/>
    <w:rsid w:val="00051641"/>
    <w:rsid w:val="000517A1"/>
    <w:rsid w:val="000518C8"/>
    <w:rsid w:val="00051AFC"/>
    <w:rsid w:val="00051E25"/>
    <w:rsid w:val="00051E53"/>
    <w:rsid w:val="00051F69"/>
    <w:rsid w:val="00052251"/>
    <w:rsid w:val="0005270F"/>
    <w:rsid w:val="000528EF"/>
    <w:rsid w:val="000529F4"/>
    <w:rsid w:val="00052A3F"/>
    <w:rsid w:val="00052EB3"/>
    <w:rsid w:val="00052FF6"/>
    <w:rsid w:val="00053157"/>
    <w:rsid w:val="00053483"/>
    <w:rsid w:val="00053765"/>
    <w:rsid w:val="00053ACF"/>
    <w:rsid w:val="00053B5C"/>
    <w:rsid w:val="00054026"/>
    <w:rsid w:val="00054433"/>
    <w:rsid w:val="000544D9"/>
    <w:rsid w:val="00054577"/>
    <w:rsid w:val="00054602"/>
    <w:rsid w:val="00054663"/>
    <w:rsid w:val="0005480F"/>
    <w:rsid w:val="00054B07"/>
    <w:rsid w:val="00054D45"/>
    <w:rsid w:val="00054F67"/>
    <w:rsid w:val="00055014"/>
    <w:rsid w:val="000553C1"/>
    <w:rsid w:val="0005542F"/>
    <w:rsid w:val="00055589"/>
    <w:rsid w:val="00055592"/>
    <w:rsid w:val="000555B9"/>
    <w:rsid w:val="00055638"/>
    <w:rsid w:val="000558C4"/>
    <w:rsid w:val="00055C08"/>
    <w:rsid w:val="00055CA5"/>
    <w:rsid w:val="00055CBD"/>
    <w:rsid w:val="00055ED0"/>
    <w:rsid w:val="00055F34"/>
    <w:rsid w:val="0005621A"/>
    <w:rsid w:val="0005638A"/>
    <w:rsid w:val="00056664"/>
    <w:rsid w:val="00056764"/>
    <w:rsid w:val="000569A6"/>
    <w:rsid w:val="00056B58"/>
    <w:rsid w:val="00056DFE"/>
    <w:rsid w:val="00056F2D"/>
    <w:rsid w:val="000570A0"/>
    <w:rsid w:val="0005736F"/>
    <w:rsid w:val="00057618"/>
    <w:rsid w:val="00057651"/>
    <w:rsid w:val="0005782A"/>
    <w:rsid w:val="00057A0E"/>
    <w:rsid w:val="00057A80"/>
    <w:rsid w:val="00057AD1"/>
    <w:rsid w:val="00057EEF"/>
    <w:rsid w:val="00057F6B"/>
    <w:rsid w:val="000609C5"/>
    <w:rsid w:val="00060AB1"/>
    <w:rsid w:val="00061270"/>
    <w:rsid w:val="00061321"/>
    <w:rsid w:val="00061623"/>
    <w:rsid w:val="0006165F"/>
    <w:rsid w:val="000616BD"/>
    <w:rsid w:val="00061955"/>
    <w:rsid w:val="00061A77"/>
    <w:rsid w:val="00061B0E"/>
    <w:rsid w:val="00061CDD"/>
    <w:rsid w:val="00061E0B"/>
    <w:rsid w:val="00062421"/>
    <w:rsid w:val="000624D4"/>
    <w:rsid w:val="00062766"/>
    <w:rsid w:val="0006276B"/>
    <w:rsid w:val="000629BD"/>
    <w:rsid w:val="00062AE7"/>
    <w:rsid w:val="00062B25"/>
    <w:rsid w:val="00062BB1"/>
    <w:rsid w:val="0006324D"/>
    <w:rsid w:val="000632B1"/>
    <w:rsid w:val="000632F6"/>
    <w:rsid w:val="000639A9"/>
    <w:rsid w:val="00063A6E"/>
    <w:rsid w:val="00063C4C"/>
    <w:rsid w:val="00063DB7"/>
    <w:rsid w:val="00063DC3"/>
    <w:rsid w:val="00064056"/>
    <w:rsid w:val="000640C2"/>
    <w:rsid w:val="000641F4"/>
    <w:rsid w:val="000643EC"/>
    <w:rsid w:val="0006467A"/>
    <w:rsid w:val="00064723"/>
    <w:rsid w:val="00064837"/>
    <w:rsid w:val="000648DA"/>
    <w:rsid w:val="00064DF1"/>
    <w:rsid w:val="00064F1D"/>
    <w:rsid w:val="00065008"/>
    <w:rsid w:val="00065061"/>
    <w:rsid w:val="000650C6"/>
    <w:rsid w:val="0006537A"/>
    <w:rsid w:val="000654B1"/>
    <w:rsid w:val="00065604"/>
    <w:rsid w:val="000656C3"/>
    <w:rsid w:val="00065C76"/>
    <w:rsid w:val="00065E8B"/>
    <w:rsid w:val="00065F17"/>
    <w:rsid w:val="000660AB"/>
    <w:rsid w:val="00066106"/>
    <w:rsid w:val="00066144"/>
    <w:rsid w:val="00066202"/>
    <w:rsid w:val="000662DC"/>
    <w:rsid w:val="0006644C"/>
    <w:rsid w:val="0006646D"/>
    <w:rsid w:val="00066839"/>
    <w:rsid w:val="00066A82"/>
    <w:rsid w:val="00066B40"/>
    <w:rsid w:val="00066DB9"/>
    <w:rsid w:val="00066E26"/>
    <w:rsid w:val="00066FAD"/>
    <w:rsid w:val="00066FB7"/>
    <w:rsid w:val="00067091"/>
    <w:rsid w:val="00067218"/>
    <w:rsid w:val="000672DA"/>
    <w:rsid w:val="000672F9"/>
    <w:rsid w:val="0006731B"/>
    <w:rsid w:val="00067335"/>
    <w:rsid w:val="00067338"/>
    <w:rsid w:val="000674FA"/>
    <w:rsid w:val="000675C1"/>
    <w:rsid w:val="000675C4"/>
    <w:rsid w:val="0006774B"/>
    <w:rsid w:val="00067BEB"/>
    <w:rsid w:val="00067E6F"/>
    <w:rsid w:val="000704B7"/>
    <w:rsid w:val="00070559"/>
    <w:rsid w:val="000705CC"/>
    <w:rsid w:val="00070647"/>
    <w:rsid w:val="0007075C"/>
    <w:rsid w:val="000708C8"/>
    <w:rsid w:val="000708D6"/>
    <w:rsid w:val="00070C82"/>
    <w:rsid w:val="00070D1D"/>
    <w:rsid w:val="00070ECD"/>
    <w:rsid w:val="000719EE"/>
    <w:rsid w:val="00071C80"/>
    <w:rsid w:val="00071D00"/>
    <w:rsid w:val="00071E82"/>
    <w:rsid w:val="00072132"/>
    <w:rsid w:val="00072430"/>
    <w:rsid w:val="0007245E"/>
    <w:rsid w:val="00072552"/>
    <w:rsid w:val="000726DB"/>
    <w:rsid w:val="0007286E"/>
    <w:rsid w:val="00072A47"/>
    <w:rsid w:val="00072AD3"/>
    <w:rsid w:val="00072B27"/>
    <w:rsid w:val="00072C75"/>
    <w:rsid w:val="000732DB"/>
    <w:rsid w:val="00073367"/>
    <w:rsid w:val="000733E9"/>
    <w:rsid w:val="000736E0"/>
    <w:rsid w:val="00073C23"/>
    <w:rsid w:val="00073ED1"/>
    <w:rsid w:val="00074621"/>
    <w:rsid w:val="000746BC"/>
    <w:rsid w:val="000746FD"/>
    <w:rsid w:val="00074727"/>
    <w:rsid w:val="00074891"/>
    <w:rsid w:val="00074AF2"/>
    <w:rsid w:val="00074B59"/>
    <w:rsid w:val="00074BBC"/>
    <w:rsid w:val="00074D50"/>
    <w:rsid w:val="00074EC9"/>
    <w:rsid w:val="00074F14"/>
    <w:rsid w:val="00074F69"/>
    <w:rsid w:val="00075019"/>
    <w:rsid w:val="00075041"/>
    <w:rsid w:val="00075099"/>
    <w:rsid w:val="0007542C"/>
    <w:rsid w:val="000756D9"/>
    <w:rsid w:val="000758AE"/>
    <w:rsid w:val="00075907"/>
    <w:rsid w:val="00075927"/>
    <w:rsid w:val="00075993"/>
    <w:rsid w:val="00075B2F"/>
    <w:rsid w:val="00075BC1"/>
    <w:rsid w:val="00075D21"/>
    <w:rsid w:val="00075E86"/>
    <w:rsid w:val="00075FFE"/>
    <w:rsid w:val="00076170"/>
    <w:rsid w:val="00076211"/>
    <w:rsid w:val="00076943"/>
    <w:rsid w:val="00076ABC"/>
    <w:rsid w:val="00076BDC"/>
    <w:rsid w:val="00076E25"/>
    <w:rsid w:val="000771B5"/>
    <w:rsid w:val="0007722B"/>
    <w:rsid w:val="00077245"/>
    <w:rsid w:val="0007735E"/>
    <w:rsid w:val="00077859"/>
    <w:rsid w:val="00077B93"/>
    <w:rsid w:val="00077C5C"/>
    <w:rsid w:val="00077E11"/>
    <w:rsid w:val="00077F9C"/>
    <w:rsid w:val="000804F3"/>
    <w:rsid w:val="00080A5F"/>
    <w:rsid w:val="00080AA6"/>
    <w:rsid w:val="00081023"/>
    <w:rsid w:val="0008106E"/>
    <w:rsid w:val="000811AD"/>
    <w:rsid w:val="0008157C"/>
    <w:rsid w:val="000817A6"/>
    <w:rsid w:val="00081947"/>
    <w:rsid w:val="000819B2"/>
    <w:rsid w:val="00081D57"/>
    <w:rsid w:val="00081F3B"/>
    <w:rsid w:val="00081F88"/>
    <w:rsid w:val="00082360"/>
    <w:rsid w:val="000825C1"/>
    <w:rsid w:val="000826F9"/>
    <w:rsid w:val="00082881"/>
    <w:rsid w:val="00082944"/>
    <w:rsid w:val="00082B40"/>
    <w:rsid w:val="00082EAE"/>
    <w:rsid w:val="00082F4B"/>
    <w:rsid w:val="00083497"/>
    <w:rsid w:val="00083A90"/>
    <w:rsid w:val="00083C4F"/>
    <w:rsid w:val="00083CD4"/>
    <w:rsid w:val="00083DEC"/>
    <w:rsid w:val="00083E1D"/>
    <w:rsid w:val="00083F9C"/>
    <w:rsid w:val="00083FAD"/>
    <w:rsid w:val="00084299"/>
    <w:rsid w:val="000843ED"/>
    <w:rsid w:val="0008454D"/>
    <w:rsid w:val="0008486A"/>
    <w:rsid w:val="00084D75"/>
    <w:rsid w:val="00084E43"/>
    <w:rsid w:val="00084E8D"/>
    <w:rsid w:val="00084E93"/>
    <w:rsid w:val="00085178"/>
    <w:rsid w:val="00085226"/>
    <w:rsid w:val="00085378"/>
    <w:rsid w:val="00085406"/>
    <w:rsid w:val="0008577C"/>
    <w:rsid w:val="00085C50"/>
    <w:rsid w:val="00085EAB"/>
    <w:rsid w:val="00085F5F"/>
    <w:rsid w:val="0008613A"/>
    <w:rsid w:val="000861BA"/>
    <w:rsid w:val="00086220"/>
    <w:rsid w:val="000863AA"/>
    <w:rsid w:val="000863C6"/>
    <w:rsid w:val="000863D8"/>
    <w:rsid w:val="00086427"/>
    <w:rsid w:val="0008644B"/>
    <w:rsid w:val="00086754"/>
    <w:rsid w:val="00086B23"/>
    <w:rsid w:val="00086EB9"/>
    <w:rsid w:val="00086FEE"/>
    <w:rsid w:val="00087195"/>
    <w:rsid w:val="0008735C"/>
    <w:rsid w:val="000874B9"/>
    <w:rsid w:val="00087633"/>
    <w:rsid w:val="00087679"/>
    <w:rsid w:val="00087870"/>
    <w:rsid w:val="00087F67"/>
    <w:rsid w:val="00087F95"/>
    <w:rsid w:val="00087FC1"/>
    <w:rsid w:val="0009000A"/>
    <w:rsid w:val="000900D2"/>
    <w:rsid w:val="000901E2"/>
    <w:rsid w:val="000902EE"/>
    <w:rsid w:val="000903D4"/>
    <w:rsid w:val="000904B7"/>
    <w:rsid w:val="00090737"/>
    <w:rsid w:val="00090942"/>
    <w:rsid w:val="00090A18"/>
    <w:rsid w:val="00090E6C"/>
    <w:rsid w:val="00090EBA"/>
    <w:rsid w:val="00090F48"/>
    <w:rsid w:val="000910E0"/>
    <w:rsid w:val="00091174"/>
    <w:rsid w:val="000911C3"/>
    <w:rsid w:val="000911E1"/>
    <w:rsid w:val="000913A0"/>
    <w:rsid w:val="00091CA0"/>
    <w:rsid w:val="00092159"/>
    <w:rsid w:val="00092224"/>
    <w:rsid w:val="00092435"/>
    <w:rsid w:val="000925F8"/>
    <w:rsid w:val="000926A7"/>
    <w:rsid w:val="000926FD"/>
    <w:rsid w:val="000927BD"/>
    <w:rsid w:val="000928C3"/>
    <w:rsid w:val="00092B09"/>
    <w:rsid w:val="00092D09"/>
    <w:rsid w:val="00092EEE"/>
    <w:rsid w:val="0009316C"/>
    <w:rsid w:val="00093270"/>
    <w:rsid w:val="0009338A"/>
    <w:rsid w:val="000933E3"/>
    <w:rsid w:val="0009353D"/>
    <w:rsid w:val="00093576"/>
    <w:rsid w:val="000937A8"/>
    <w:rsid w:val="00093AFC"/>
    <w:rsid w:val="00093B30"/>
    <w:rsid w:val="00093B78"/>
    <w:rsid w:val="00094170"/>
    <w:rsid w:val="00094179"/>
    <w:rsid w:val="000941C0"/>
    <w:rsid w:val="0009451A"/>
    <w:rsid w:val="00094637"/>
    <w:rsid w:val="000946AC"/>
    <w:rsid w:val="0009470A"/>
    <w:rsid w:val="00094B1C"/>
    <w:rsid w:val="00094BAF"/>
    <w:rsid w:val="00094D1B"/>
    <w:rsid w:val="00094FB4"/>
    <w:rsid w:val="0009503D"/>
    <w:rsid w:val="00095351"/>
    <w:rsid w:val="000953A9"/>
    <w:rsid w:val="00095463"/>
    <w:rsid w:val="00095A5F"/>
    <w:rsid w:val="00095B3D"/>
    <w:rsid w:val="00095BFA"/>
    <w:rsid w:val="00095C44"/>
    <w:rsid w:val="00095E09"/>
    <w:rsid w:val="00095E95"/>
    <w:rsid w:val="0009636E"/>
    <w:rsid w:val="00096543"/>
    <w:rsid w:val="000967D6"/>
    <w:rsid w:val="00096A7A"/>
    <w:rsid w:val="00096A8E"/>
    <w:rsid w:val="00096C1B"/>
    <w:rsid w:val="00096D6C"/>
    <w:rsid w:val="00096F65"/>
    <w:rsid w:val="00096FE4"/>
    <w:rsid w:val="00097067"/>
    <w:rsid w:val="000970FD"/>
    <w:rsid w:val="000974B3"/>
    <w:rsid w:val="00097659"/>
    <w:rsid w:val="000977EB"/>
    <w:rsid w:val="00097B9C"/>
    <w:rsid w:val="00097EE3"/>
    <w:rsid w:val="00097F08"/>
    <w:rsid w:val="00097F4A"/>
    <w:rsid w:val="000A0252"/>
    <w:rsid w:val="000A0469"/>
    <w:rsid w:val="000A0559"/>
    <w:rsid w:val="000A07B1"/>
    <w:rsid w:val="000A07D1"/>
    <w:rsid w:val="000A09EB"/>
    <w:rsid w:val="000A0BB9"/>
    <w:rsid w:val="000A0C9E"/>
    <w:rsid w:val="000A0CE7"/>
    <w:rsid w:val="000A0FBB"/>
    <w:rsid w:val="000A10EA"/>
    <w:rsid w:val="000A12A1"/>
    <w:rsid w:val="000A1423"/>
    <w:rsid w:val="000A1458"/>
    <w:rsid w:val="000A15E3"/>
    <w:rsid w:val="000A164C"/>
    <w:rsid w:val="000A16D8"/>
    <w:rsid w:val="000A171A"/>
    <w:rsid w:val="000A1CD9"/>
    <w:rsid w:val="000A1DBA"/>
    <w:rsid w:val="000A1E4E"/>
    <w:rsid w:val="000A1F12"/>
    <w:rsid w:val="000A2199"/>
    <w:rsid w:val="000A220B"/>
    <w:rsid w:val="000A2225"/>
    <w:rsid w:val="000A2466"/>
    <w:rsid w:val="000A26A7"/>
    <w:rsid w:val="000A28AB"/>
    <w:rsid w:val="000A2BEC"/>
    <w:rsid w:val="000A2DC6"/>
    <w:rsid w:val="000A2F3D"/>
    <w:rsid w:val="000A2FC3"/>
    <w:rsid w:val="000A3093"/>
    <w:rsid w:val="000A31C6"/>
    <w:rsid w:val="000A323E"/>
    <w:rsid w:val="000A361F"/>
    <w:rsid w:val="000A37E2"/>
    <w:rsid w:val="000A390B"/>
    <w:rsid w:val="000A398B"/>
    <w:rsid w:val="000A3A81"/>
    <w:rsid w:val="000A4114"/>
    <w:rsid w:val="000A42BF"/>
    <w:rsid w:val="000A4553"/>
    <w:rsid w:val="000A49ED"/>
    <w:rsid w:val="000A4B0B"/>
    <w:rsid w:val="000A4C2E"/>
    <w:rsid w:val="000A4C69"/>
    <w:rsid w:val="000A4C7F"/>
    <w:rsid w:val="000A4D19"/>
    <w:rsid w:val="000A52A4"/>
    <w:rsid w:val="000A534B"/>
    <w:rsid w:val="000A535B"/>
    <w:rsid w:val="000A5401"/>
    <w:rsid w:val="000A545D"/>
    <w:rsid w:val="000A56C5"/>
    <w:rsid w:val="000A590E"/>
    <w:rsid w:val="000A5B3A"/>
    <w:rsid w:val="000A5D46"/>
    <w:rsid w:val="000A60BF"/>
    <w:rsid w:val="000A627E"/>
    <w:rsid w:val="000A6842"/>
    <w:rsid w:val="000A69EF"/>
    <w:rsid w:val="000A6A27"/>
    <w:rsid w:val="000A6B33"/>
    <w:rsid w:val="000A6D5A"/>
    <w:rsid w:val="000A6D64"/>
    <w:rsid w:val="000A6E57"/>
    <w:rsid w:val="000A6F11"/>
    <w:rsid w:val="000A6F12"/>
    <w:rsid w:val="000A74A7"/>
    <w:rsid w:val="000A7635"/>
    <w:rsid w:val="000A78E1"/>
    <w:rsid w:val="000A79CC"/>
    <w:rsid w:val="000A7AB6"/>
    <w:rsid w:val="000A7AB8"/>
    <w:rsid w:val="000A7B48"/>
    <w:rsid w:val="000A7C1C"/>
    <w:rsid w:val="000A7C89"/>
    <w:rsid w:val="000A7CD7"/>
    <w:rsid w:val="000A7DB4"/>
    <w:rsid w:val="000A7F26"/>
    <w:rsid w:val="000B00A5"/>
    <w:rsid w:val="000B0188"/>
    <w:rsid w:val="000B024F"/>
    <w:rsid w:val="000B02D6"/>
    <w:rsid w:val="000B035F"/>
    <w:rsid w:val="000B048B"/>
    <w:rsid w:val="000B07EC"/>
    <w:rsid w:val="000B09DC"/>
    <w:rsid w:val="000B0B83"/>
    <w:rsid w:val="000B0BD1"/>
    <w:rsid w:val="000B0D32"/>
    <w:rsid w:val="000B1006"/>
    <w:rsid w:val="000B132A"/>
    <w:rsid w:val="000B142E"/>
    <w:rsid w:val="000B14A1"/>
    <w:rsid w:val="000B1666"/>
    <w:rsid w:val="000B18F0"/>
    <w:rsid w:val="000B1BDD"/>
    <w:rsid w:val="000B1C16"/>
    <w:rsid w:val="000B1CB1"/>
    <w:rsid w:val="000B1CCD"/>
    <w:rsid w:val="000B1F53"/>
    <w:rsid w:val="000B21CA"/>
    <w:rsid w:val="000B227B"/>
    <w:rsid w:val="000B2335"/>
    <w:rsid w:val="000B268E"/>
    <w:rsid w:val="000B283C"/>
    <w:rsid w:val="000B287F"/>
    <w:rsid w:val="000B288E"/>
    <w:rsid w:val="000B2AAF"/>
    <w:rsid w:val="000B2D9B"/>
    <w:rsid w:val="000B32BE"/>
    <w:rsid w:val="000B33FE"/>
    <w:rsid w:val="000B3600"/>
    <w:rsid w:val="000B360F"/>
    <w:rsid w:val="000B3712"/>
    <w:rsid w:val="000B3A35"/>
    <w:rsid w:val="000B3CF5"/>
    <w:rsid w:val="000B3DCD"/>
    <w:rsid w:val="000B3E60"/>
    <w:rsid w:val="000B4431"/>
    <w:rsid w:val="000B44E3"/>
    <w:rsid w:val="000B4948"/>
    <w:rsid w:val="000B4BE8"/>
    <w:rsid w:val="000B4BEB"/>
    <w:rsid w:val="000B4D54"/>
    <w:rsid w:val="000B4D87"/>
    <w:rsid w:val="000B4F74"/>
    <w:rsid w:val="000B502E"/>
    <w:rsid w:val="000B50C5"/>
    <w:rsid w:val="000B510B"/>
    <w:rsid w:val="000B52DB"/>
    <w:rsid w:val="000B5306"/>
    <w:rsid w:val="000B532C"/>
    <w:rsid w:val="000B5333"/>
    <w:rsid w:val="000B53AA"/>
    <w:rsid w:val="000B5589"/>
    <w:rsid w:val="000B5594"/>
    <w:rsid w:val="000B5790"/>
    <w:rsid w:val="000B57F9"/>
    <w:rsid w:val="000B599C"/>
    <w:rsid w:val="000B5A36"/>
    <w:rsid w:val="000B5DFC"/>
    <w:rsid w:val="000B5F3F"/>
    <w:rsid w:val="000B6244"/>
    <w:rsid w:val="000B6737"/>
    <w:rsid w:val="000B68D0"/>
    <w:rsid w:val="000B68FC"/>
    <w:rsid w:val="000B698D"/>
    <w:rsid w:val="000B6A34"/>
    <w:rsid w:val="000B6A3B"/>
    <w:rsid w:val="000B6B2A"/>
    <w:rsid w:val="000B6C2A"/>
    <w:rsid w:val="000B6CDD"/>
    <w:rsid w:val="000B6D85"/>
    <w:rsid w:val="000B6FC3"/>
    <w:rsid w:val="000B6FD3"/>
    <w:rsid w:val="000B7081"/>
    <w:rsid w:val="000B7292"/>
    <w:rsid w:val="000B7375"/>
    <w:rsid w:val="000B74CF"/>
    <w:rsid w:val="000B7961"/>
    <w:rsid w:val="000B7AC0"/>
    <w:rsid w:val="000B7BDB"/>
    <w:rsid w:val="000B7E5D"/>
    <w:rsid w:val="000C0077"/>
    <w:rsid w:val="000C00BB"/>
    <w:rsid w:val="000C0354"/>
    <w:rsid w:val="000C0362"/>
    <w:rsid w:val="000C06CD"/>
    <w:rsid w:val="000C0813"/>
    <w:rsid w:val="000C08E3"/>
    <w:rsid w:val="000C09D7"/>
    <w:rsid w:val="000C0AA6"/>
    <w:rsid w:val="000C0B62"/>
    <w:rsid w:val="000C0CD4"/>
    <w:rsid w:val="000C0D1C"/>
    <w:rsid w:val="000C0DBC"/>
    <w:rsid w:val="000C0F33"/>
    <w:rsid w:val="000C0F89"/>
    <w:rsid w:val="000C1276"/>
    <w:rsid w:val="000C135C"/>
    <w:rsid w:val="000C1365"/>
    <w:rsid w:val="000C13EE"/>
    <w:rsid w:val="000C1494"/>
    <w:rsid w:val="000C154D"/>
    <w:rsid w:val="000C1616"/>
    <w:rsid w:val="000C1784"/>
    <w:rsid w:val="000C17B4"/>
    <w:rsid w:val="000C180A"/>
    <w:rsid w:val="000C18F1"/>
    <w:rsid w:val="000C199A"/>
    <w:rsid w:val="000C1E59"/>
    <w:rsid w:val="000C2074"/>
    <w:rsid w:val="000C21DB"/>
    <w:rsid w:val="000C2252"/>
    <w:rsid w:val="000C24E3"/>
    <w:rsid w:val="000C25AF"/>
    <w:rsid w:val="000C27E5"/>
    <w:rsid w:val="000C297A"/>
    <w:rsid w:val="000C2B77"/>
    <w:rsid w:val="000C2D08"/>
    <w:rsid w:val="000C2DF8"/>
    <w:rsid w:val="000C3023"/>
    <w:rsid w:val="000C30A9"/>
    <w:rsid w:val="000C31D0"/>
    <w:rsid w:val="000C3273"/>
    <w:rsid w:val="000C367A"/>
    <w:rsid w:val="000C3693"/>
    <w:rsid w:val="000C38FA"/>
    <w:rsid w:val="000C3CF9"/>
    <w:rsid w:val="000C3DA0"/>
    <w:rsid w:val="000C41C4"/>
    <w:rsid w:val="000C41D9"/>
    <w:rsid w:val="000C431B"/>
    <w:rsid w:val="000C4356"/>
    <w:rsid w:val="000C44AB"/>
    <w:rsid w:val="000C451D"/>
    <w:rsid w:val="000C45B1"/>
    <w:rsid w:val="000C4700"/>
    <w:rsid w:val="000C49CD"/>
    <w:rsid w:val="000C4ACA"/>
    <w:rsid w:val="000C4CAA"/>
    <w:rsid w:val="000C4DF0"/>
    <w:rsid w:val="000C5074"/>
    <w:rsid w:val="000C5243"/>
    <w:rsid w:val="000C5376"/>
    <w:rsid w:val="000C539F"/>
    <w:rsid w:val="000C54AC"/>
    <w:rsid w:val="000C56E7"/>
    <w:rsid w:val="000C582A"/>
    <w:rsid w:val="000C5A46"/>
    <w:rsid w:val="000C5A5D"/>
    <w:rsid w:val="000C5BF2"/>
    <w:rsid w:val="000C5D19"/>
    <w:rsid w:val="000C5F27"/>
    <w:rsid w:val="000C600D"/>
    <w:rsid w:val="000C6070"/>
    <w:rsid w:val="000C61D8"/>
    <w:rsid w:val="000C6330"/>
    <w:rsid w:val="000C633A"/>
    <w:rsid w:val="000C681D"/>
    <w:rsid w:val="000C698D"/>
    <w:rsid w:val="000C6AB3"/>
    <w:rsid w:val="000C6AE2"/>
    <w:rsid w:val="000C6B0F"/>
    <w:rsid w:val="000C6B3B"/>
    <w:rsid w:val="000C6D0E"/>
    <w:rsid w:val="000C6DDD"/>
    <w:rsid w:val="000C6F4B"/>
    <w:rsid w:val="000C6F4D"/>
    <w:rsid w:val="000C70AC"/>
    <w:rsid w:val="000C7237"/>
    <w:rsid w:val="000C7B97"/>
    <w:rsid w:val="000C7C98"/>
    <w:rsid w:val="000C7F12"/>
    <w:rsid w:val="000D0063"/>
    <w:rsid w:val="000D0180"/>
    <w:rsid w:val="000D01FE"/>
    <w:rsid w:val="000D041B"/>
    <w:rsid w:val="000D0562"/>
    <w:rsid w:val="000D06AD"/>
    <w:rsid w:val="000D08FD"/>
    <w:rsid w:val="000D0A7A"/>
    <w:rsid w:val="000D0AE2"/>
    <w:rsid w:val="000D0CDC"/>
    <w:rsid w:val="000D0FED"/>
    <w:rsid w:val="000D1150"/>
    <w:rsid w:val="000D1279"/>
    <w:rsid w:val="000D1535"/>
    <w:rsid w:val="000D165D"/>
    <w:rsid w:val="000D16F5"/>
    <w:rsid w:val="000D17C3"/>
    <w:rsid w:val="000D17CF"/>
    <w:rsid w:val="000D1837"/>
    <w:rsid w:val="000D1929"/>
    <w:rsid w:val="000D1947"/>
    <w:rsid w:val="000D1979"/>
    <w:rsid w:val="000D1B02"/>
    <w:rsid w:val="000D1C42"/>
    <w:rsid w:val="000D1F12"/>
    <w:rsid w:val="000D2165"/>
    <w:rsid w:val="000D2246"/>
    <w:rsid w:val="000D245C"/>
    <w:rsid w:val="000D2500"/>
    <w:rsid w:val="000D262E"/>
    <w:rsid w:val="000D277E"/>
    <w:rsid w:val="000D27E9"/>
    <w:rsid w:val="000D2C41"/>
    <w:rsid w:val="000D2D38"/>
    <w:rsid w:val="000D2EF9"/>
    <w:rsid w:val="000D30D7"/>
    <w:rsid w:val="000D31E5"/>
    <w:rsid w:val="000D3327"/>
    <w:rsid w:val="000D33F9"/>
    <w:rsid w:val="000D3453"/>
    <w:rsid w:val="000D3629"/>
    <w:rsid w:val="000D36C1"/>
    <w:rsid w:val="000D3725"/>
    <w:rsid w:val="000D37FC"/>
    <w:rsid w:val="000D3B7D"/>
    <w:rsid w:val="000D3D4E"/>
    <w:rsid w:val="000D3DC9"/>
    <w:rsid w:val="000D3E01"/>
    <w:rsid w:val="000D3EDE"/>
    <w:rsid w:val="000D3F3E"/>
    <w:rsid w:val="000D3FB2"/>
    <w:rsid w:val="000D4738"/>
    <w:rsid w:val="000D47C3"/>
    <w:rsid w:val="000D4810"/>
    <w:rsid w:val="000D4842"/>
    <w:rsid w:val="000D4881"/>
    <w:rsid w:val="000D4978"/>
    <w:rsid w:val="000D4AD5"/>
    <w:rsid w:val="000D4AED"/>
    <w:rsid w:val="000D4CC2"/>
    <w:rsid w:val="000D4CEA"/>
    <w:rsid w:val="000D4E2B"/>
    <w:rsid w:val="000D51E8"/>
    <w:rsid w:val="000D5251"/>
    <w:rsid w:val="000D53AB"/>
    <w:rsid w:val="000D5565"/>
    <w:rsid w:val="000D55B1"/>
    <w:rsid w:val="000D56F9"/>
    <w:rsid w:val="000D58CC"/>
    <w:rsid w:val="000D59EA"/>
    <w:rsid w:val="000D5A9D"/>
    <w:rsid w:val="000D5B80"/>
    <w:rsid w:val="000D5D43"/>
    <w:rsid w:val="000D5E2D"/>
    <w:rsid w:val="000D6054"/>
    <w:rsid w:val="000D614D"/>
    <w:rsid w:val="000D6183"/>
    <w:rsid w:val="000D6590"/>
    <w:rsid w:val="000D6696"/>
    <w:rsid w:val="000D66BA"/>
    <w:rsid w:val="000D6971"/>
    <w:rsid w:val="000D6DD9"/>
    <w:rsid w:val="000D6FB3"/>
    <w:rsid w:val="000D7072"/>
    <w:rsid w:val="000D71CC"/>
    <w:rsid w:val="000D74EB"/>
    <w:rsid w:val="000D7652"/>
    <w:rsid w:val="000D78EE"/>
    <w:rsid w:val="000D798F"/>
    <w:rsid w:val="000D7C3B"/>
    <w:rsid w:val="000D7C7C"/>
    <w:rsid w:val="000E0116"/>
    <w:rsid w:val="000E015E"/>
    <w:rsid w:val="000E0195"/>
    <w:rsid w:val="000E01CD"/>
    <w:rsid w:val="000E0629"/>
    <w:rsid w:val="000E065E"/>
    <w:rsid w:val="000E066F"/>
    <w:rsid w:val="000E069E"/>
    <w:rsid w:val="000E075C"/>
    <w:rsid w:val="000E0BB8"/>
    <w:rsid w:val="000E0EDC"/>
    <w:rsid w:val="000E0F5D"/>
    <w:rsid w:val="000E0FA4"/>
    <w:rsid w:val="000E10DB"/>
    <w:rsid w:val="000E14C0"/>
    <w:rsid w:val="000E16D7"/>
    <w:rsid w:val="000E1BF7"/>
    <w:rsid w:val="000E222D"/>
    <w:rsid w:val="000E23F3"/>
    <w:rsid w:val="000E242B"/>
    <w:rsid w:val="000E2490"/>
    <w:rsid w:val="000E24F3"/>
    <w:rsid w:val="000E28E6"/>
    <w:rsid w:val="000E2C49"/>
    <w:rsid w:val="000E2E3B"/>
    <w:rsid w:val="000E2EAF"/>
    <w:rsid w:val="000E2EC2"/>
    <w:rsid w:val="000E2F85"/>
    <w:rsid w:val="000E2F8E"/>
    <w:rsid w:val="000E2FA6"/>
    <w:rsid w:val="000E3283"/>
    <w:rsid w:val="000E33C1"/>
    <w:rsid w:val="000E3890"/>
    <w:rsid w:val="000E39D3"/>
    <w:rsid w:val="000E3C99"/>
    <w:rsid w:val="000E405A"/>
    <w:rsid w:val="000E41ED"/>
    <w:rsid w:val="000E42B7"/>
    <w:rsid w:val="000E4370"/>
    <w:rsid w:val="000E44BF"/>
    <w:rsid w:val="000E4BC8"/>
    <w:rsid w:val="000E4BD7"/>
    <w:rsid w:val="000E4C92"/>
    <w:rsid w:val="000E541A"/>
    <w:rsid w:val="000E54C4"/>
    <w:rsid w:val="000E56AF"/>
    <w:rsid w:val="000E5B32"/>
    <w:rsid w:val="000E5B65"/>
    <w:rsid w:val="000E5DFB"/>
    <w:rsid w:val="000E5F52"/>
    <w:rsid w:val="000E5FA0"/>
    <w:rsid w:val="000E65A1"/>
    <w:rsid w:val="000E66D3"/>
    <w:rsid w:val="000E6788"/>
    <w:rsid w:val="000E68E5"/>
    <w:rsid w:val="000E69D1"/>
    <w:rsid w:val="000E6DE5"/>
    <w:rsid w:val="000E7243"/>
    <w:rsid w:val="000E7320"/>
    <w:rsid w:val="000E7324"/>
    <w:rsid w:val="000E7362"/>
    <w:rsid w:val="000E7766"/>
    <w:rsid w:val="000E78F0"/>
    <w:rsid w:val="000E7909"/>
    <w:rsid w:val="000E7AEE"/>
    <w:rsid w:val="000E7C7D"/>
    <w:rsid w:val="000E7CA4"/>
    <w:rsid w:val="000E7F42"/>
    <w:rsid w:val="000F0217"/>
    <w:rsid w:val="000F021D"/>
    <w:rsid w:val="000F0637"/>
    <w:rsid w:val="000F07BE"/>
    <w:rsid w:val="000F0832"/>
    <w:rsid w:val="000F08E2"/>
    <w:rsid w:val="000F09BA"/>
    <w:rsid w:val="000F0A8B"/>
    <w:rsid w:val="000F0B7B"/>
    <w:rsid w:val="000F0BC6"/>
    <w:rsid w:val="000F0CD7"/>
    <w:rsid w:val="000F1466"/>
    <w:rsid w:val="000F16A3"/>
    <w:rsid w:val="000F172B"/>
    <w:rsid w:val="000F173C"/>
    <w:rsid w:val="000F1A6F"/>
    <w:rsid w:val="000F1BC9"/>
    <w:rsid w:val="000F1C38"/>
    <w:rsid w:val="000F1C55"/>
    <w:rsid w:val="000F21E4"/>
    <w:rsid w:val="000F2239"/>
    <w:rsid w:val="000F2322"/>
    <w:rsid w:val="000F2622"/>
    <w:rsid w:val="000F2770"/>
    <w:rsid w:val="000F28C8"/>
    <w:rsid w:val="000F2C64"/>
    <w:rsid w:val="000F2CA2"/>
    <w:rsid w:val="000F2CB6"/>
    <w:rsid w:val="000F2D2C"/>
    <w:rsid w:val="000F2DC7"/>
    <w:rsid w:val="000F2EE7"/>
    <w:rsid w:val="000F2F52"/>
    <w:rsid w:val="000F30C3"/>
    <w:rsid w:val="000F3123"/>
    <w:rsid w:val="000F355A"/>
    <w:rsid w:val="000F367E"/>
    <w:rsid w:val="000F3B1D"/>
    <w:rsid w:val="000F412F"/>
    <w:rsid w:val="000F48BF"/>
    <w:rsid w:val="000F4A38"/>
    <w:rsid w:val="000F4C73"/>
    <w:rsid w:val="000F4CA1"/>
    <w:rsid w:val="000F4D71"/>
    <w:rsid w:val="000F4F1D"/>
    <w:rsid w:val="000F5352"/>
    <w:rsid w:val="000F5407"/>
    <w:rsid w:val="000F55F7"/>
    <w:rsid w:val="000F5751"/>
    <w:rsid w:val="000F5810"/>
    <w:rsid w:val="000F595B"/>
    <w:rsid w:val="000F59B5"/>
    <w:rsid w:val="000F5C38"/>
    <w:rsid w:val="000F5DB0"/>
    <w:rsid w:val="000F5E3C"/>
    <w:rsid w:val="000F603B"/>
    <w:rsid w:val="000F6169"/>
    <w:rsid w:val="000F6231"/>
    <w:rsid w:val="000F65F5"/>
    <w:rsid w:val="000F6657"/>
    <w:rsid w:val="000F6818"/>
    <w:rsid w:val="000F698D"/>
    <w:rsid w:val="000F6A8C"/>
    <w:rsid w:val="000F6AB1"/>
    <w:rsid w:val="000F6F02"/>
    <w:rsid w:val="000F6F4B"/>
    <w:rsid w:val="000F6FBD"/>
    <w:rsid w:val="000F700F"/>
    <w:rsid w:val="000F71DD"/>
    <w:rsid w:val="000F7354"/>
    <w:rsid w:val="000F7500"/>
    <w:rsid w:val="000F751A"/>
    <w:rsid w:val="000F7723"/>
    <w:rsid w:val="000F78AF"/>
    <w:rsid w:val="000F7D9D"/>
    <w:rsid w:val="00100142"/>
    <w:rsid w:val="0010032A"/>
    <w:rsid w:val="001003C4"/>
    <w:rsid w:val="0010049A"/>
    <w:rsid w:val="00100550"/>
    <w:rsid w:val="0010067E"/>
    <w:rsid w:val="0010079F"/>
    <w:rsid w:val="00100A6A"/>
    <w:rsid w:val="00100F95"/>
    <w:rsid w:val="001010B3"/>
    <w:rsid w:val="001011B7"/>
    <w:rsid w:val="0010123A"/>
    <w:rsid w:val="001018C6"/>
    <w:rsid w:val="001018F3"/>
    <w:rsid w:val="00101A27"/>
    <w:rsid w:val="00101A8B"/>
    <w:rsid w:val="00101AA9"/>
    <w:rsid w:val="00101B0B"/>
    <w:rsid w:val="00101CFC"/>
    <w:rsid w:val="00101DCE"/>
    <w:rsid w:val="00101DD6"/>
    <w:rsid w:val="00101E1D"/>
    <w:rsid w:val="0010249F"/>
    <w:rsid w:val="001024EB"/>
    <w:rsid w:val="001025E0"/>
    <w:rsid w:val="00102729"/>
    <w:rsid w:val="001028C1"/>
    <w:rsid w:val="00102987"/>
    <w:rsid w:val="00102E0B"/>
    <w:rsid w:val="00102FDD"/>
    <w:rsid w:val="001031F9"/>
    <w:rsid w:val="00103224"/>
    <w:rsid w:val="00103304"/>
    <w:rsid w:val="00103853"/>
    <w:rsid w:val="001038AB"/>
    <w:rsid w:val="001038C6"/>
    <w:rsid w:val="00103DD6"/>
    <w:rsid w:val="00103FE9"/>
    <w:rsid w:val="001042C0"/>
    <w:rsid w:val="001043FA"/>
    <w:rsid w:val="00104688"/>
    <w:rsid w:val="001046F0"/>
    <w:rsid w:val="001046FC"/>
    <w:rsid w:val="00104960"/>
    <w:rsid w:val="00104BE9"/>
    <w:rsid w:val="00104E8C"/>
    <w:rsid w:val="0010503C"/>
    <w:rsid w:val="0010545C"/>
    <w:rsid w:val="00105667"/>
    <w:rsid w:val="00105BF0"/>
    <w:rsid w:val="00105CE9"/>
    <w:rsid w:val="00105E0E"/>
    <w:rsid w:val="00105E29"/>
    <w:rsid w:val="001060B0"/>
    <w:rsid w:val="00106136"/>
    <w:rsid w:val="00106190"/>
    <w:rsid w:val="00106251"/>
    <w:rsid w:val="001063D4"/>
    <w:rsid w:val="00106445"/>
    <w:rsid w:val="00106491"/>
    <w:rsid w:val="00106F03"/>
    <w:rsid w:val="00106F8E"/>
    <w:rsid w:val="00107004"/>
    <w:rsid w:val="001075F5"/>
    <w:rsid w:val="0010767C"/>
    <w:rsid w:val="00107748"/>
    <w:rsid w:val="0010779D"/>
    <w:rsid w:val="00107B8A"/>
    <w:rsid w:val="00107E02"/>
    <w:rsid w:val="00107EA8"/>
    <w:rsid w:val="0011010C"/>
    <w:rsid w:val="0011021A"/>
    <w:rsid w:val="00110254"/>
    <w:rsid w:val="001105C8"/>
    <w:rsid w:val="00110B7B"/>
    <w:rsid w:val="00110C30"/>
    <w:rsid w:val="001111E1"/>
    <w:rsid w:val="00111393"/>
    <w:rsid w:val="00111498"/>
    <w:rsid w:val="001114D7"/>
    <w:rsid w:val="00111815"/>
    <w:rsid w:val="001118E3"/>
    <w:rsid w:val="00111928"/>
    <w:rsid w:val="00111978"/>
    <w:rsid w:val="00111B59"/>
    <w:rsid w:val="00111B99"/>
    <w:rsid w:val="00112677"/>
    <w:rsid w:val="00112749"/>
    <w:rsid w:val="0011287F"/>
    <w:rsid w:val="00112B26"/>
    <w:rsid w:val="00112D60"/>
    <w:rsid w:val="00112E35"/>
    <w:rsid w:val="00113150"/>
    <w:rsid w:val="001131B7"/>
    <w:rsid w:val="001131FD"/>
    <w:rsid w:val="00113288"/>
    <w:rsid w:val="00113E35"/>
    <w:rsid w:val="00113FF0"/>
    <w:rsid w:val="00114277"/>
    <w:rsid w:val="0011430C"/>
    <w:rsid w:val="001144C8"/>
    <w:rsid w:val="00114506"/>
    <w:rsid w:val="00114D64"/>
    <w:rsid w:val="00114DEB"/>
    <w:rsid w:val="00114FF7"/>
    <w:rsid w:val="00115431"/>
    <w:rsid w:val="00115594"/>
    <w:rsid w:val="001159FE"/>
    <w:rsid w:val="00115A1F"/>
    <w:rsid w:val="00115B5F"/>
    <w:rsid w:val="00115B7F"/>
    <w:rsid w:val="00115B83"/>
    <w:rsid w:val="00115D9F"/>
    <w:rsid w:val="001163DE"/>
    <w:rsid w:val="00116572"/>
    <w:rsid w:val="00116574"/>
    <w:rsid w:val="0011673B"/>
    <w:rsid w:val="0011689D"/>
    <w:rsid w:val="001168D5"/>
    <w:rsid w:val="00116924"/>
    <w:rsid w:val="00116AA6"/>
    <w:rsid w:val="00116AC1"/>
    <w:rsid w:val="00116EC2"/>
    <w:rsid w:val="00116F60"/>
    <w:rsid w:val="00117354"/>
    <w:rsid w:val="001177D3"/>
    <w:rsid w:val="001179E6"/>
    <w:rsid w:val="00117BE6"/>
    <w:rsid w:val="00117D0F"/>
    <w:rsid w:val="00117F7C"/>
    <w:rsid w:val="0012005F"/>
    <w:rsid w:val="001201B0"/>
    <w:rsid w:val="001202A0"/>
    <w:rsid w:val="001202FD"/>
    <w:rsid w:val="001203E2"/>
    <w:rsid w:val="001205EF"/>
    <w:rsid w:val="001205F3"/>
    <w:rsid w:val="00120777"/>
    <w:rsid w:val="0012085D"/>
    <w:rsid w:val="001209EF"/>
    <w:rsid w:val="00120A0C"/>
    <w:rsid w:val="00120AC0"/>
    <w:rsid w:val="00120B4C"/>
    <w:rsid w:val="00120C4E"/>
    <w:rsid w:val="00120CAD"/>
    <w:rsid w:val="00120DB4"/>
    <w:rsid w:val="00120E82"/>
    <w:rsid w:val="00120EDE"/>
    <w:rsid w:val="00120F23"/>
    <w:rsid w:val="00120F61"/>
    <w:rsid w:val="001214B7"/>
    <w:rsid w:val="001214D9"/>
    <w:rsid w:val="001216E4"/>
    <w:rsid w:val="0012182C"/>
    <w:rsid w:val="00121944"/>
    <w:rsid w:val="00121A8A"/>
    <w:rsid w:val="00122257"/>
    <w:rsid w:val="00122516"/>
    <w:rsid w:val="0012295A"/>
    <w:rsid w:val="001229DD"/>
    <w:rsid w:val="00122A8E"/>
    <w:rsid w:val="00122B08"/>
    <w:rsid w:val="00122BAF"/>
    <w:rsid w:val="00122C97"/>
    <w:rsid w:val="00122D3A"/>
    <w:rsid w:val="0012321A"/>
    <w:rsid w:val="00123564"/>
    <w:rsid w:val="00123587"/>
    <w:rsid w:val="0012363E"/>
    <w:rsid w:val="00123777"/>
    <w:rsid w:val="001238A0"/>
    <w:rsid w:val="001239BC"/>
    <w:rsid w:val="00123D9D"/>
    <w:rsid w:val="00123DBE"/>
    <w:rsid w:val="001241D3"/>
    <w:rsid w:val="00124243"/>
    <w:rsid w:val="00124630"/>
    <w:rsid w:val="001246CB"/>
    <w:rsid w:val="00124898"/>
    <w:rsid w:val="00124D32"/>
    <w:rsid w:val="00124DA5"/>
    <w:rsid w:val="00124F9C"/>
    <w:rsid w:val="00124FCF"/>
    <w:rsid w:val="0012508D"/>
    <w:rsid w:val="00125302"/>
    <w:rsid w:val="00125454"/>
    <w:rsid w:val="001254A5"/>
    <w:rsid w:val="00125754"/>
    <w:rsid w:val="00125877"/>
    <w:rsid w:val="00125BFC"/>
    <w:rsid w:val="00125CB8"/>
    <w:rsid w:val="00125FC1"/>
    <w:rsid w:val="00126137"/>
    <w:rsid w:val="00126193"/>
    <w:rsid w:val="00126474"/>
    <w:rsid w:val="00126C48"/>
    <w:rsid w:val="00126D49"/>
    <w:rsid w:val="00126FDA"/>
    <w:rsid w:val="001271F8"/>
    <w:rsid w:val="0012730B"/>
    <w:rsid w:val="00127637"/>
    <w:rsid w:val="0012795F"/>
    <w:rsid w:val="00127973"/>
    <w:rsid w:val="0012799C"/>
    <w:rsid w:val="0013011B"/>
    <w:rsid w:val="0013031C"/>
    <w:rsid w:val="00130588"/>
    <w:rsid w:val="001305BB"/>
    <w:rsid w:val="00130698"/>
    <w:rsid w:val="00130ACC"/>
    <w:rsid w:val="00130D7F"/>
    <w:rsid w:val="00130DA0"/>
    <w:rsid w:val="00131191"/>
    <w:rsid w:val="001311D3"/>
    <w:rsid w:val="001311D5"/>
    <w:rsid w:val="001314A3"/>
    <w:rsid w:val="00131869"/>
    <w:rsid w:val="00131892"/>
    <w:rsid w:val="00131B88"/>
    <w:rsid w:val="00131C8D"/>
    <w:rsid w:val="00131E9B"/>
    <w:rsid w:val="00131EB2"/>
    <w:rsid w:val="00131F78"/>
    <w:rsid w:val="00131FEB"/>
    <w:rsid w:val="00131FF9"/>
    <w:rsid w:val="00132110"/>
    <w:rsid w:val="00132222"/>
    <w:rsid w:val="00132500"/>
    <w:rsid w:val="00132598"/>
    <w:rsid w:val="0013279A"/>
    <w:rsid w:val="00132980"/>
    <w:rsid w:val="00132B37"/>
    <w:rsid w:val="00132B72"/>
    <w:rsid w:val="00132F57"/>
    <w:rsid w:val="001333FA"/>
    <w:rsid w:val="00133659"/>
    <w:rsid w:val="00133776"/>
    <w:rsid w:val="0013387D"/>
    <w:rsid w:val="00133AF3"/>
    <w:rsid w:val="00133CD6"/>
    <w:rsid w:val="00133FEA"/>
    <w:rsid w:val="00134345"/>
    <w:rsid w:val="00134349"/>
    <w:rsid w:val="001345D6"/>
    <w:rsid w:val="001345E8"/>
    <w:rsid w:val="001346D4"/>
    <w:rsid w:val="00134713"/>
    <w:rsid w:val="00134A6E"/>
    <w:rsid w:val="00134B38"/>
    <w:rsid w:val="00134D5F"/>
    <w:rsid w:val="00134E36"/>
    <w:rsid w:val="00135009"/>
    <w:rsid w:val="00135135"/>
    <w:rsid w:val="00135138"/>
    <w:rsid w:val="0013549D"/>
    <w:rsid w:val="001354D0"/>
    <w:rsid w:val="00135511"/>
    <w:rsid w:val="0013557B"/>
    <w:rsid w:val="001357D9"/>
    <w:rsid w:val="001357F2"/>
    <w:rsid w:val="0013589D"/>
    <w:rsid w:val="00135AB7"/>
    <w:rsid w:val="00135C66"/>
    <w:rsid w:val="00135F5A"/>
    <w:rsid w:val="001362AB"/>
    <w:rsid w:val="001363AF"/>
    <w:rsid w:val="0013657B"/>
    <w:rsid w:val="001365DD"/>
    <w:rsid w:val="00136640"/>
    <w:rsid w:val="001369B6"/>
    <w:rsid w:val="00136AC5"/>
    <w:rsid w:val="00136AD0"/>
    <w:rsid w:val="00136BC7"/>
    <w:rsid w:val="00136FA6"/>
    <w:rsid w:val="00137083"/>
    <w:rsid w:val="0013717D"/>
    <w:rsid w:val="001373C8"/>
    <w:rsid w:val="0013742A"/>
    <w:rsid w:val="001374E9"/>
    <w:rsid w:val="00137583"/>
    <w:rsid w:val="00137656"/>
    <w:rsid w:val="001377AE"/>
    <w:rsid w:val="00137846"/>
    <w:rsid w:val="00137954"/>
    <w:rsid w:val="0013796D"/>
    <w:rsid w:val="001379B1"/>
    <w:rsid w:val="00137AFB"/>
    <w:rsid w:val="0014000F"/>
    <w:rsid w:val="001400CC"/>
    <w:rsid w:val="001401E0"/>
    <w:rsid w:val="00140292"/>
    <w:rsid w:val="001403A2"/>
    <w:rsid w:val="001406AA"/>
    <w:rsid w:val="001407F2"/>
    <w:rsid w:val="00140BB9"/>
    <w:rsid w:val="001411E7"/>
    <w:rsid w:val="0014158E"/>
    <w:rsid w:val="001416D1"/>
    <w:rsid w:val="001417B3"/>
    <w:rsid w:val="00141A20"/>
    <w:rsid w:val="00141A23"/>
    <w:rsid w:val="00141A30"/>
    <w:rsid w:val="00141D2E"/>
    <w:rsid w:val="00141FC7"/>
    <w:rsid w:val="0014207D"/>
    <w:rsid w:val="001422FE"/>
    <w:rsid w:val="0014236C"/>
    <w:rsid w:val="00142451"/>
    <w:rsid w:val="001424C2"/>
    <w:rsid w:val="00142672"/>
    <w:rsid w:val="00142803"/>
    <w:rsid w:val="00142866"/>
    <w:rsid w:val="00142953"/>
    <w:rsid w:val="00142979"/>
    <w:rsid w:val="00142A43"/>
    <w:rsid w:val="00142B35"/>
    <w:rsid w:val="00142C71"/>
    <w:rsid w:val="00142CF1"/>
    <w:rsid w:val="00142DC4"/>
    <w:rsid w:val="00142E03"/>
    <w:rsid w:val="00143097"/>
    <w:rsid w:val="001430E7"/>
    <w:rsid w:val="0014329A"/>
    <w:rsid w:val="001433E7"/>
    <w:rsid w:val="001435C0"/>
    <w:rsid w:val="00143848"/>
    <w:rsid w:val="00143873"/>
    <w:rsid w:val="00143A1A"/>
    <w:rsid w:val="00143A89"/>
    <w:rsid w:val="00143D77"/>
    <w:rsid w:val="00143E43"/>
    <w:rsid w:val="00143F40"/>
    <w:rsid w:val="001441A1"/>
    <w:rsid w:val="00144204"/>
    <w:rsid w:val="0014423D"/>
    <w:rsid w:val="001447D3"/>
    <w:rsid w:val="00144B7A"/>
    <w:rsid w:val="00144E9A"/>
    <w:rsid w:val="00144F2F"/>
    <w:rsid w:val="00144F79"/>
    <w:rsid w:val="0014507B"/>
    <w:rsid w:val="00145100"/>
    <w:rsid w:val="0014517B"/>
    <w:rsid w:val="0014529A"/>
    <w:rsid w:val="001452F7"/>
    <w:rsid w:val="00145522"/>
    <w:rsid w:val="001455E8"/>
    <w:rsid w:val="001456D1"/>
    <w:rsid w:val="001457CD"/>
    <w:rsid w:val="001458F8"/>
    <w:rsid w:val="00145B06"/>
    <w:rsid w:val="00145CBB"/>
    <w:rsid w:val="00145D01"/>
    <w:rsid w:val="00146334"/>
    <w:rsid w:val="00146562"/>
    <w:rsid w:val="00146638"/>
    <w:rsid w:val="0014683D"/>
    <w:rsid w:val="001468E2"/>
    <w:rsid w:val="0014692F"/>
    <w:rsid w:val="0014694E"/>
    <w:rsid w:val="00146C91"/>
    <w:rsid w:val="00146F44"/>
    <w:rsid w:val="00147266"/>
    <w:rsid w:val="0014738E"/>
    <w:rsid w:val="001475AB"/>
    <w:rsid w:val="001476E8"/>
    <w:rsid w:val="0014774F"/>
    <w:rsid w:val="001478A7"/>
    <w:rsid w:val="00147C77"/>
    <w:rsid w:val="00150273"/>
    <w:rsid w:val="0015060B"/>
    <w:rsid w:val="001507D6"/>
    <w:rsid w:val="001508F8"/>
    <w:rsid w:val="00150A03"/>
    <w:rsid w:val="00150B34"/>
    <w:rsid w:val="00150DE5"/>
    <w:rsid w:val="00151146"/>
    <w:rsid w:val="0015162A"/>
    <w:rsid w:val="00151734"/>
    <w:rsid w:val="00151AD7"/>
    <w:rsid w:val="00151CA8"/>
    <w:rsid w:val="00151CAE"/>
    <w:rsid w:val="00151E87"/>
    <w:rsid w:val="00151FCF"/>
    <w:rsid w:val="001520E7"/>
    <w:rsid w:val="001525FB"/>
    <w:rsid w:val="0015288D"/>
    <w:rsid w:val="00152942"/>
    <w:rsid w:val="0015294C"/>
    <w:rsid w:val="001529AA"/>
    <w:rsid w:val="00152E00"/>
    <w:rsid w:val="00152E38"/>
    <w:rsid w:val="00153930"/>
    <w:rsid w:val="00153A70"/>
    <w:rsid w:val="00153B37"/>
    <w:rsid w:val="00153B4E"/>
    <w:rsid w:val="00153B92"/>
    <w:rsid w:val="00153BB5"/>
    <w:rsid w:val="00153E26"/>
    <w:rsid w:val="00153EDB"/>
    <w:rsid w:val="00153FFB"/>
    <w:rsid w:val="001541A1"/>
    <w:rsid w:val="00154468"/>
    <w:rsid w:val="001544E3"/>
    <w:rsid w:val="0015451C"/>
    <w:rsid w:val="001545E7"/>
    <w:rsid w:val="00154650"/>
    <w:rsid w:val="001546EA"/>
    <w:rsid w:val="00154776"/>
    <w:rsid w:val="001547A1"/>
    <w:rsid w:val="00154B4F"/>
    <w:rsid w:val="00154D62"/>
    <w:rsid w:val="00154EB7"/>
    <w:rsid w:val="00154FD9"/>
    <w:rsid w:val="001550B0"/>
    <w:rsid w:val="00155479"/>
    <w:rsid w:val="00155582"/>
    <w:rsid w:val="00155670"/>
    <w:rsid w:val="001557BD"/>
    <w:rsid w:val="00155998"/>
    <w:rsid w:val="00155A0C"/>
    <w:rsid w:val="00155A2A"/>
    <w:rsid w:val="00155A5D"/>
    <w:rsid w:val="00155A8A"/>
    <w:rsid w:val="00155B88"/>
    <w:rsid w:val="00155D02"/>
    <w:rsid w:val="00155D10"/>
    <w:rsid w:val="00155E96"/>
    <w:rsid w:val="00155F7D"/>
    <w:rsid w:val="001560A5"/>
    <w:rsid w:val="00156307"/>
    <w:rsid w:val="001565C2"/>
    <w:rsid w:val="0015669B"/>
    <w:rsid w:val="00156719"/>
    <w:rsid w:val="001569A1"/>
    <w:rsid w:val="00156A7E"/>
    <w:rsid w:val="00156D01"/>
    <w:rsid w:val="00157232"/>
    <w:rsid w:val="0015728D"/>
    <w:rsid w:val="001572A8"/>
    <w:rsid w:val="001573FD"/>
    <w:rsid w:val="00157412"/>
    <w:rsid w:val="001579CD"/>
    <w:rsid w:val="00157B0B"/>
    <w:rsid w:val="00157B0E"/>
    <w:rsid w:val="00157C97"/>
    <w:rsid w:val="00157E3D"/>
    <w:rsid w:val="00160128"/>
    <w:rsid w:val="0016031D"/>
    <w:rsid w:val="00160557"/>
    <w:rsid w:val="00160632"/>
    <w:rsid w:val="00160769"/>
    <w:rsid w:val="001608CB"/>
    <w:rsid w:val="00160A32"/>
    <w:rsid w:val="00160DDB"/>
    <w:rsid w:val="0016123D"/>
    <w:rsid w:val="001614B9"/>
    <w:rsid w:val="00161586"/>
    <w:rsid w:val="00161720"/>
    <w:rsid w:val="0016178C"/>
    <w:rsid w:val="00161810"/>
    <w:rsid w:val="00161866"/>
    <w:rsid w:val="0016195C"/>
    <w:rsid w:val="00161A84"/>
    <w:rsid w:val="00161AC9"/>
    <w:rsid w:val="00161BDE"/>
    <w:rsid w:val="00161C6E"/>
    <w:rsid w:val="001620DE"/>
    <w:rsid w:val="00162142"/>
    <w:rsid w:val="00162451"/>
    <w:rsid w:val="0016267F"/>
    <w:rsid w:val="00162684"/>
    <w:rsid w:val="001628F9"/>
    <w:rsid w:val="00162E35"/>
    <w:rsid w:val="00162E95"/>
    <w:rsid w:val="00162FFC"/>
    <w:rsid w:val="0016305D"/>
    <w:rsid w:val="00163299"/>
    <w:rsid w:val="001632F7"/>
    <w:rsid w:val="001634A2"/>
    <w:rsid w:val="00163526"/>
    <w:rsid w:val="0016373D"/>
    <w:rsid w:val="001639BA"/>
    <w:rsid w:val="00163A9F"/>
    <w:rsid w:val="00163F77"/>
    <w:rsid w:val="00163FB1"/>
    <w:rsid w:val="001644CC"/>
    <w:rsid w:val="0016462C"/>
    <w:rsid w:val="001647E3"/>
    <w:rsid w:val="00164BF3"/>
    <w:rsid w:val="00164FA7"/>
    <w:rsid w:val="00164FF7"/>
    <w:rsid w:val="0016501A"/>
    <w:rsid w:val="00165213"/>
    <w:rsid w:val="001652FA"/>
    <w:rsid w:val="0016556C"/>
    <w:rsid w:val="00165663"/>
    <w:rsid w:val="001657B2"/>
    <w:rsid w:val="00165A2C"/>
    <w:rsid w:val="00165AFD"/>
    <w:rsid w:val="00165CD4"/>
    <w:rsid w:val="00166027"/>
    <w:rsid w:val="001662EE"/>
    <w:rsid w:val="001666BC"/>
    <w:rsid w:val="00166940"/>
    <w:rsid w:val="00166BBF"/>
    <w:rsid w:val="00166E20"/>
    <w:rsid w:val="0016760F"/>
    <w:rsid w:val="00167728"/>
    <w:rsid w:val="00167BD5"/>
    <w:rsid w:val="00167E7A"/>
    <w:rsid w:val="00167EB5"/>
    <w:rsid w:val="00167FCD"/>
    <w:rsid w:val="00170371"/>
    <w:rsid w:val="00170380"/>
    <w:rsid w:val="00170451"/>
    <w:rsid w:val="0017045E"/>
    <w:rsid w:val="00170494"/>
    <w:rsid w:val="001704F4"/>
    <w:rsid w:val="00170693"/>
    <w:rsid w:val="001708FA"/>
    <w:rsid w:val="00170970"/>
    <w:rsid w:val="00170A36"/>
    <w:rsid w:val="00170D50"/>
    <w:rsid w:val="00170EB5"/>
    <w:rsid w:val="00170EF6"/>
    <w:rsid w:val="0017111E"/>
    <w:rsid w:val="00171251"/>
    <w:rsid w:val="001712B6"/>
    <w:rsid w:val="00171321"/>
    <w:rsid w:val="00171347"/>
    <w:rsid w:val="00171351"/>
    <w:rsid w:val="00171361"/>
    <w:rsid w:val="001713B2"/>
    <w:rsid w:val="00171584"/>
    <w:rsid w:val="0017166C"/>
    <w:rsid w:val="00171725"/>
    <w:rsid w:val="00171730"/>
    <w:rsid w:val="001717D4"/>
    <w:rsid w:val="0017182F"/>
    <w:rsid w:val="00171880"/>
    <w:rsid w:val="001718B0"/>
    <w:rsid w:val="001719AF"/>
    <w:rsid w:val="00171A92"/>
    <w:rsid w:val="00171D7E"/>
    <w:rsid w:val="0017237B"/>
    <w:rsid w:val="001723F7"/>
    <w:rsid w:val="00172429"/>
    <w:rsid w:val="00172759"/>
    <w:rsid w:val="001728D0"/>
    <w:rsid w:val="00172BE0"/>
    <w:rsid w:val="00172D26"/>
    <w:rsid w:val="00173059"/>
    <w:rsid w:val="00173116"/>
    <w:rsid w:val="00173659"/>
    <w:rsid w:val="00173786"/>
    <w:rsid w:val="00173800"/>
    <w:rsid w:val="00173A44"/>
    <w:rsid w:val="00173A66"/>
    <w:rsid w:val="00173B15"/>
    <w:rsid w:val="00173D47"/>
    <w:rsid w:val="00173F9B"/>
    <w:rsid w:val="00174060"/>
    <w:rsid w:val="00174161"/>
    <w:rsid w:val="00174341"/>
    <w:rsid w:val="0017439B"/>
    <w:rsid w:val="0017496D"/>
    <w:rsid w:val="00174AAC"/>
    <w:rsid w:val="00174BF5"/>
    <w:rsid w:val="001751A8"/>
    <w:rsid w:val="00175590"/>
    <w:rsid w:val="001755CE"/>
    <w:rsid w:val="001757CF"/>
    <w:rsid w:val="00175883"/>
    <w:rsid w:val="001758A5"/>
    <w:rsid w:val="00175C89"/>
    <w:rsid w:val="00175E89"/>
    <w:rsid w:val="00175F1A"/>
    <w:rsid w:val="00176096"/>
    <w:rsid w:val="00176566"/>
    <w:rsid w:val="00176616"/>
    <w:rsid w:val="0017670E"/>
    <w:rsid w:val="001768D4"/>
    <w:rsid w:val="00176AC9"/>
    <w:rsid w:val="00176B89"/>
    <w:rsid w:val="00176C9D"/>
    <w:rsid w:val="00176EC4"/>
    <w:rsid w:val="0017713F"/>
    <w:rsid w:val="001771CB"/>
    <w:rsid w:val="001773E5"/>
    <w:rsid w:val="001775EF"/>
    <w:rsid w:val="0017765D"/>
    <w:rsid w:val="00177BFC"/>
    <w:rsid w:val="00177EE2"/>
    <w:rsid w:val="00177FFA"/>
    <w:rsid w:val="001804E5"/>
    <w:rsid w:val="00180592"/>
    <w:rsid w:val="0018075B"/>
    <w:rsid w:val="00180BB5"/>
    <w:rsid w:val="00180D4B"/>
    <w:rsid w:val="00180DB8"/>
    <w:rsid w:val="00181088"/>
    <w:rsid w:val="0018127B"/>
    <w:rsid w:val="001816E8"/>
    <w:rsid w:val="001818DA"/>
    <w:rsid w:val="00181B40"/>
    <w:rsid w:val="00181B8C"/>
    <w:rsid w:val="00181D49"/>
    <w:rsid w:val="00182234"/>
    <w:rsid w:val="00182600"/>
    <w:rsid w:val="001826FA"/>
    <w:rsid w:val="001826FB"/>
    <w:rsid w:val="00182747"/>
    <w:rsid w:val="001828A7"/>
    <w:rsid w:val="00182D71"/>
    <w:rsid w:val="00183341"/>
    <w:rsid w:val="001835BA"/>
    <w:rsid w:val="0018378C"/>
    <w:rsid w:val="00183A4D"/>
    <w:rsid w:val="00183D47"/>
    <w:rsid w:val="00183E94"/>
    <w:rsid w:val="00183FB5"/>
    <w:rsid w:val="001841D0"/>
    <w:rsid w:val="001845AC"/>
    <w:rsid w:val="00184715"/>
    <w:rsid w:val="00184997"/>
    <w:rsid w:val="00184FDB"/>
    <w:rsid w:val="001851D7"/>
    <w:rsid w:val="00185324"/>
    <w:rsid w:val="001854C0"/>
    <w:rsid w:val="001855E3"/>
    <w:rsid w:val="0018561C"/>
    <w:rsid w:val="00185764"/>
    <w:rsid w:val="00185851"/>
    <w:rsid w:val="00185888"/>
    <w:rsid w:val="001858A3"/>
    <w:rsid w:val="00185917"/>
    <w:rsid w:val="00185959"/>
    <w:rsid w:val="00185A56"/>
    <w:rsid w:val="00185E80"/>
    <w:rsid w:val="00185FDB"/>
    <w:rsid w:val="001865C5"/>
    <w:rsid w:val="0018681D"/>
    <w:rsid w:val="0018699B"/>
    <w:rsid w:val="00186AC3"/>
    <w:rsid w:val="00186DE9"/>
    <w:rsid w:val="00186E89"/>
    <w:rsid w:val="00187057"/>
    <w:rsid w:val="001870CB"/>
    <w:rsid w:val="00187423"/>
    <w:rsid w:val="00187944"/>
    <w:rsid w:val="0018795F"/>
    <w:rsid w:val="001879C1"/>
    <w:rsid w:val="00187C40"/>
    <w:rsid w:val="00187C92"/>
    <w:rsid w:val="00187D20"/>
    <w:rsid w:val="00187EC2"/>
    <w:rsid w:val="00190035"/>
    <w:rsid w:val="0019015C"/>
    <w:rsid w:val="001902EA"/>
    <w:rsid w:val="0019038D"/>
    <w:rsid w:val="00190404"/>
    <w:rsid w:val="00190501"/>
    <w:rsid w:val="00190538"/>
    <w:rsid w:val="001906D8"/>
    <w:rsid w:val="00190788"/>
    <w:rsid w:val="00190CD1"/>
    <w:rsid w:val="00190D01"/>
    <w:rsid w:val="00190F96"/>
    <w:rsid w:val="00191061"/>
    <w:rsid w:val="00191077"/>
    <w:rsid w:val="001914D8"/>
    <w:rsid w:val="00191564"/>
    <w:rsid w:val="00191823"/>
    <w:rsid w:val="00191940"/>
    <w:rsid w:val="0019198D"/>
    <w:rsid w:val="00191B7A"/>
    <w:rsid w:val="00191E5F"/>
    <w:rsid w:val="0019210D"/>
    <w:rsid w:val="001921AD"/>
    <w:rsid w:val="001921AF"/>
    <w:rsid w:val="0019248E"/>
    <w:rsid w:val="001925F5"/>
    <w:rsid w:val="00192946"/>
    <w:rsid w:val="00192969"/>
    <w:rsid w:val="00192AEA"/>
    <w:rsid w:val="00192F3E"/>
    <w:rsid w:val="00193035"/>
    <w:rsid w:val="00193725"/>
    <w:rsid w:val="00193A40"/>
    <w:rsid w:val="00193BFA"/>
    <w:rsid w:val="00193E21"/>
    <w:rsid w:val="00193EE8"/>
    <w:rsid w:val="00193F4D"/>
    <w:rsid w:val="00194030"/>
    <w:rsid w:val="0019403B"/>
    <w:rsid w:val="001940EA"/>
    <w:rsid w:val="0019437F"/>
    <w:rsid w:val="00194936"/>
    <w:rsid w:val="001949BC"/>
    <w:rsid w:val="00194A18"/>
    <w:rsid w:val="00194B15"/>
    <w:rsid w:val="00194C92"/>
    <w:rsid w:val="00194D35"/>
    <w:rsid w:val="00194D7B"/>
    <w:rsid w:val="00194DD2"/>
    <w:rsid w:val="00195149"/>
    <w:rsid w:val="00195172"/>
    <w:rsid w:val="00195304"/>
    <w:rsid w:val="001953B7"/>
    <w:rsid w:val="00195516"/>
    <w:rsid w:val="001955D8"/>
    <w:rsid w:val="00195741"/>
    <w:rsid w:val="00195772"/>
    <w:rsid w:val="00195909"/>
    <w:rsid w:val="0019592A"/>
    <w:rsid w:val="00195AD7"/>
    <w:rsid w:val="00195B1F"/>
    <w:rsid w:val="00195CF0"/>
    <w:rsid w:val="00195D01"/>
    <w:rsid w:val="00195DB5"/>
    <w:rsid w:val="00195DC1"/>
    <w:rsid w:val="00195F7E"/>
    <w:rsid w:val="0019610D"/>
    <w:rsid w:val="00196228"/>
    <w:rsid w:val="001964A9"/>
    <w:rsid w:val="00196550"/>
    <w:rsid w:val="001969D7"/>
    <w:rsid w:val="00196B08"/>
    <w:rsid w:val="00196BDA"/>
    <w:rsid w:val="00196C0A"/>
    <w:rsid w:val="00196C49"/>
    <w:rsid w:val="00196CB8"/>
    <w:rsid w:val="00196CBF"/>
    <w:rsid w:val="00196E07"/>
    <w:rsid w:val="00197108"/>
    <w:rsid w:val="0019739F"/>
    <w:rsid w:val="001973AB"/>
    <w:rsid w:val="001973B5"/>
    <w:rsid w:val="00197591"/>
    <w:rsid w:val="0019762E"/>
    <w:rsid w:val="00197A22"/>
    <w:rsid w:val="00197E2D"/>
    <w:rsid w:val="00197E79"/>
    <w:rsid w:val="00197EE5"/>
    <w:rsid w:val="001A03CF"/>
    <w:rsid w:val="001A0493"/>
    <w:rsid w:val="001A05C0"/>
    <w:rsid w:val="001A06E4"/>
    <w:rsid w:val="001A08A3"/>
    <w:rsid w:val="001A095B"/>
    <w:rsid w:val="001A0A40"/>
    <w:rsid w:val="001A0B1A"/>
    <w:rsid w:val="001A0B75"/>
    <w:rsid w:val="001A0D17"/>
    <w:rsid w:val="001A0DC4"/>
    <w:rsid w:val="001A0E1E"/>
    <w:rsid w:val="001A189F"/>
    <w:rsid w:val="001A1C23"/>
    <w:rsid w:val="001A1CB4"/>
    <w:rsid w:val="001A1FC0"/>
    <w:rsid w:val="001A2208"/>
    <w:rsid w:val="001A269D"/>
    <w:rsid w:val="001A2797"/>
    <w:rsid w:val="001A2944"/>
    <w:rsid w:val="001A2ACE"/>
    <w:rsid w:val="001A2BD3"/>
    <w:rsid w:val="001A2DC1"/>
    <w:rsid w:val="001A301E"/>
    <w:rsid w:val="001A3281"/>
    <w:rsid w:val="001A339F"/>
    <w:rsid w:val="001A33E8"/>
    <w:rsid w:val="001A35BC"/>
    <w:rsid w:val="001A3648"/>
    <w:rsid w:val="001A3E8F"/>
    <w:rsid w:val="001A3F74"/>
    <w:rsid w:val="001A442F"/>
    <w:rsid w:val="001A44B4"/>
    <w:rsid w:val="001A4825"/>
    <w:rsid w:val="001A485D"/>
    <w:rsid w:val="001A4A19"/>
    <w:rsid w:val="001A4A52"/>
    <w:rsid w:val="001A4B2B"/>
    <w:rsid w:val="001A4DC2"/>
    <w:rsid w:val="001A53B5"/>
    <w:rsid w:val="001A5651"/>
    <w:rsid w:val="001A599C"/>
    <w:rsid w:val="001A5B12"/>
    <w:rsid w:val="001A5CAA"/>
    <w:rsid w:val="001A5E35"/>
    <w:rsid w:val="001A5F3F"/>
    <w:rsid w:val="001A61B6"/>
    <w:rsid w:val="001A6578"/>
    <w:rsid w:val="001A65B3"/>
    <w:rsid w:val="001A66B3"/>
    <w:rsid w:val="001A6911"/>
    <w:rsid w:val="001A6B60"/>
    <w:rsid w:val="001A6BB5"/>
    <w:rsid w:val="001A6BDB"/>
    <w:rsid w:val="001A727B"/>
    <w:rsid w:val="001A72D9"/>
    <w:rsid w:val="001A74B6"/>
    <w:rsid w:val="001A76CF"/>
    <w:rsid w:val="001A77F0"/>
    <w:rsid w:val="001A7A47"/>
    <w:rsid w:val="001A7AAE"/>
    <w:rsid w:val="001A7C47"/>
    <w:rsid w:val="001A7E0C"/>
    <w:rsid w:val="001A7E3E"/>
    <w:rsid w:val="001A7E47"/>
    <w:rsid w:val="001B0188"/>
    <w:rsid w:val="001B025A"/>
    <w:rsid w:val="001B0394"/>
    <w:rsid w:val="001B0396"/>
    <w:rsid w:val="001B05A9"/>
    <w:rsid w:val="001B066A"/>
    <w:rsid w:val="001B087A"/>
    <w:rsid w:val="001B087C"/>
    <w:rsid w:val="001B09BC"/>
    <w:rsid w:val="001B0CF7"/>
    <w:rsid w:val="001B0F2E"/>
    <w:rsid w:val="001B0F87"/>
    <w:rsid w:val="001B127F"/>
    <w:rsid w:val="001B1480"/>
    <w:rsid w:val="001B15BE"/>
    <w:rsid w:val="001B1625"/>
    <w:rsid w:val="001B180A"/>
    <w:rsid w:val="001B19A8"/>
    <w:rsid w:val="001B1B48"/>
    <w:rsid w:val="001B1BE6"/>
    <w:rsid w:val="001B1D03"/>
    <w:rsid w:val="001B1D5B"/>
    <w:rsid w:val="001B1DDD"/>
    <w:rsid w:val="001B1EB9"/>
    <w:rsid w:val="001B1EFC"/>
    <w:rsid w:val="001B1F0C"/>
    <w:rsid w:val="001B24DE"/>
    <w:rsid w:val="001B27CE"/>
    <w:rsid w:val="001B28B1"/>
    <w:rsid w:val="001B2937"/>
    <w:rsid w:val="001B2A75"/>
    <w:rsid w:val="001B2BFC"/>
    <w:rsid w:val="001B2C53"/>
    <w:rsid w:val="001B2CD4"/>
    <w:rsid w:val="001B33F9"/>
    <w:rsid w:val="001B375C"/>
    <w:rsid w:val="001B37F6"/>
    <w:rsid w:val="001B3B4C"/>
    <w:rsid w:val="001B3E9F"/>
    <w:rsid w:val="001B4233"/>
    <w:rsid w:val="001B42A5"/>
    <w:rsid w:val="001B44F5"/>
    <w:rsid w:val="001B4693"/>
    <w:rsid w:val="001B46BD"/>
    <w:rsid w:val="001B49E6"/>
    <w:rsid w:val="001B4C70"/>
    <w:rsid w:val="001B4F5D"/>
    <w:rsid w:val="001B4F5E"/>
    <w:rsid w:val="001B514E"/>
    <w:rsid w:val="001B53FA"/>
    <w:rsid w:val="001B5774"/>
    <w:rsid w:val="001B57DB"/>
    <w:rsid w:val="001B5871"/>
    <w:rsid w:val="001B5928"/>
    <w:rsid w:val="001B5B2B"/>
    <w:rsid w:val="001B5D2C"/>
    <w:rsid w:val="001B5F07"/>
    <w:rsid w:val="001B5F0C"/>
    <w:rsid w:val="001B5FAE"/>
    <w:rsid w:val="001B657C"/>
    <w:rsid w:val="001B662B"/>
    <w:rsid w:val="001B66A5"/>
    <w:rsid w:val="001B6964"/>
    <w:rsid w:val="001B69F7"/>
    <w:rsid w:val="001B6A47"/>
    <w:rsid w:val="001B6CBF"/>
    <w:rsid w:val="001B6D32"/>
    <w:rsid w:val="001B6DC0"/>
    <w:rsid w:val="001B6E98"/>
    <w:rsid w:val="001B70E3"/>
    <w:rsid w:val="001B71ED"/>
    <w:rsid w:val="001B7266"/>
    <w:rsid w:val="001B7369"/>
    <w:rsid w:val="001B749F"/>
    <w:rsid w:val="001B764F"/>
    <w:rsid w:val="001B7900"/>
    <w:rsid w:val="001B79FD"/>
    <w:rsid w:val="001B7B73"/>
    <w:rsid w:val="001B7BDD"/>
    <w:rsid w:val="001B7E1F"/>
    <w:rsid w:val="001B7ED0"/>
    <w:rsid w:val="001C036A"/>
    <w:rsid w:val="001C069E"/>
    <w:rsid w:val="001C0B25"/>
    <w:rsid w:val="001C0CE9"/>
    <w:rsid w:val="001C0FEA"/>
    <w:rsid w:val="001C10E3"/>
    <w:rsid w:val="001C1415"/>
    <w:rsid w:val="001C1823"/>
    <w:rsid w:val="001C18F5"/>
    <w:rsid w:val="001C19A2"/>
    <w:rsid w:val="001C19ED"/>
    <w:rsid w:val="001C1A36"/>
    <w:rsid w:val="001C1AA2"/>
    <w:rsid w:val="001C1B7E"/>
    <w:rsid w:val="001C1C2B"/>
    <w:rsid w:val="001C1EE3"/>
    <w:rsid w:val="001C2005"/>
    <w:rsid w:val="001C2034"/>
    <w:rsid w:val="001C2102"/>
    <w:rsid w:val="001C2307"/>
    <w:rsid w:val="001C246C"/>
    <w:rsid w:val="001C2816"/>
    <w:rsid w:val="001C28A3"/>
    <w:rsid w:val="001C2B1D"/>
    <w:rsid w:val="001C2FF9"/>
    <w:rsid w:val="001C330C"/>
    <w:rsid w:val="001C351A"/>
    <w:rsid w:val="001C3597"/>
    <w:rsid w:val="001C35E0"/>
    <w:rsid w:val="001C367A"/>
    <w:rsid w:val="001C3B09"/>
    <w:rsid w:val="001C3C22"/>
    <w:rsid w:val="001C3C91"/>
    <w:rsid w:val="001C3D3B"/>
    <w:rsid w:val="001C3FF4"/>
    <w:rsid w:val="001C4325"/>
    <w:rsid w:val="001C4995"/>
    <w:rsid w:val="001C4A99"/>
    <w:rsid w:val="001C4CC0"/>
    <w:rsid w:val="001C4D65"/>
    <w:rsid w:val="001C4E8F"/>
    <w:rsid w:val="001C50F2"/>
    <w:rsid w:val="001C5927"/>
    <w:rsid w:val="001C5939"/>
    <w:rsid w:val="001C5EA5"/>
    <w:rsid w:val="001C615F"/>
    <w:rsid w:val="001C6192"/>
    <w:rsid w:val="001C619F"/>
    <w:rsid w:val="001C63AB"/>
    <w:rsid w:val="001C65F2"/>
    <w:rsid w:val="001C6700"/>
    <w:rsid w:val="001C6956"/>
    <w:rsid w:val="001C6A84"/>
    <w:rsid w:val="001C6B2D"/>
    <w:rsid w:val="001C6BAF"/>
    <w:rsid w:val="001C6D27"/>
    <w:rsid w:val="001C6D57"/>
    <w:rsid w:val="001C7210"/>
    <w:rsid w:val="001C7218"/>
    <w:rsid w:val="001C73D0"/>
    <w:rsid w:val="001C74C6"/>
    <w:rsid w:val="001C77A5"/>
    <w:rsid w:val="001C7AB4"/>
    <w:rsid w:val="001C7E04"/>
    <w:rsid w:val="001C7EF8"/>
    <w:rsid w:val="001D0217"/>
    <w:rsid w:val="001D0480"/>
    <w:rsid w:val="001D0AA5"/>
    <w:rsid w:val="001D0DFC"/>
    <w:rsid w:val="001D0EFA"/>
    <w:rsid w:val="001D0FFF"/>
    <w:rsid w:val="001D13A9"/>
    <w:rsid w:val="001D1638"/>
    <w:rsid w:val="001D174E"/>
    <w:rsid w:val="001D17BF"/>
    <w:rsid w:val="001D1889"/>
    <w:rsid w:val="001D1ABD"/>
    <w:rsid w:val="001D2450"/>
    <w:rsid w:val="001D272D"/>
    <w:rsid w:val="001D2824"/>
    <w:rsid w:val="001D2B4D"/>
    <w:rsid w:val="001D2C80"/>
    <w:rsid w:val="001D2FEC"/>
    <w:rsid w:val="001D3187"/>
    <w:rsid w:val="001D31A9"/>
    <w:rsid w:val="001D322E"/>
    <w:rsid w:val="001D360D"/>
    <w:rsid w:val="001D38AB"/>
    <w:rsid w:val="001D3B5D"/>
    <w:rsid w:val="001D3DA4"/>
    <w:rsid w:val="001D3DFA"/>
    <w:rsid w:val="001D402F"/>
    <w:rsid w:val="001D4174"/>
    <w:rsid w:val="001D4301"/>
    <w:rsid w:val="001D43B1"/>
    <w:rsid w:val="001D4790"/>
    <w:rsid w:val="001D4A8F"/>
    <w:rsid w:val="001D5075"/>
    <w:rsid w:val="001D522E"/>
    <w:rsid w:val="001D5645"/>
    <w:rsid w:val="001D5663"/>
    <w:rsid w:val="001D5D99"/>
    <w:rsid w:val="001D6217"/>
    <w:rsid w:val="001D65E4"/>
    <w:rsid w:val="001D693E"/>
    <w:rsid w:val="001D6980"/>
    <w:rsid w:val="001D6B07"/>
    <w:rsid w:val="001D6F41"/>
    <w:rsid w:val="001D7291"/>
    <w:rsid w:val="001D7295"/>
    <w:rsid w:val="001D73E2"/>
    <w:rsid w:val="001D74A7"/>
    <w:rsid w:val="001D792D"/>
    <w:rsid w:val="001D7B60"/>
    <w:rsid w:val="001D7DA1"/>
    <w:rsid w:val="001E007F"/>
    <w:rsid w:val="001E054F"/>
    <w:rsid w:val="001E05FE"/>
    <w:rsid w:val="001E060F"/>
    <w:rsid w:val="001E0976"/>
    <w:rsid w:val="001E0B72"/>
    <w:rsid w:val="001E0CE4"/>
    <w:rsid w:val="001E0E11"/>
    <w:rsid w:val="001E152F"/>
    <w:rsid w:val="001E16E3"/>
    <w:rsid w:val="001E177F"/>
    <w:rsid w:val="001E185E"/>
    <w:rsid w:val="001E1C32"/>
    <w:rsid w:val="001E1CD2"/>
    <w:rsid w:val="001E1D0C"/>
    <w:rsid w:val="001E1E36"/>
    <w:rsid w:val="001E1F36"/>
    <w:rsid w:val="001E20AB"/>
    <w:rsid w:val="001E21B4"/>
    <w:rsid w:val="001E221E"/>
    <w:rsid w:val="001E24EC"/>
    <w:rsid w:val="001E2593"/>
    <w:rsid w:val="001E2AE6"/>
    <w:rsid w:val="001E2C14"/>
    <w:rsid w:val="001E2C30"/>
    <w:rsid w:val="001E2FAD"/>
    <w:rsid w:val="001E30B8"/>
    <w:rsid w:val="001E34DA"/>
    <w:rsid w:val="001E36BA"/>
    <w:rsid w:val="001E3A83"/>
    <w:rsid w:val="001E3F31"/>
    <w:rsid w:val="001E3FEC"/>
    <w:rsid w:val="001E42D5"/>
    <w:rsid w:val="001E4517"/>
    <w:rsid w:val="001E45B6"/>
    <w:rsid w:val="001E45BD"/>
    <w:rsid w:val="001E469C"/>
    <w:rsid w:val="001E4733"/>
    <w:rsid w:val="001E48AC"/>
    <w:rsid w:val="001E4992"/>
    <w:rsid w:val="001E4C21"/>
    <w:rsid w:val="001E4D90"/>
    <w:rsid w:val="001E4ED6"/>
    <w:rsid w:val="001E4F51"/>
    <w:rsid w:val="001E4FB5"/>
    <w:rsid w:val="001E5203"/>
    <w:rsid w:val="001E528E"/>
    <w:rsid w:val="001E5570"/>
    <w:rsid w:val="001E56F2"/>
    <w:rsid w:val="001E5803"/>
    <w:rsid w:val="001E5C04"/>
    <w:rsid w:val="001E6380"/>
    <w:rsid w:val="001E656B"/>
    <w:rsid w:val="001E6656"/>
    <w:rsid w:val="001E67A2"/>
    <w:rsid w:val="001E69EF"/>
    <w:rsid w:val="001E6CDC"/>
    <w:rsid w:val="001E6E4A"/>
    <w:rsid w:val="001E6F38"/>
    <w:rsid w:val="001E6FD0"/>
    <w:rsid w:val="001E7058"/>
    <w:rsid w:val="001E715F"/>
    <w:rsid w:val="001E7168"/>
    <w:rsid w:val="001E7274"/>
    <w:rsid w:val="001E7747"/>
    <w:rsid w:val="001E79E8"/>
    <w:rsid w:val="001E7A88"/>
    <w:rsid w:val="001E7E8B"/>
    <w:rsid w:val="001E7EBB"/>
    <w:rsid w:val="001E7EF8"/>
    <w:rsid w:val="001F01C9"/>
    <w:rsid w:val="001F04DE"/>
    <w:rsid w:val="001F0508"/>
    <w:rsid w:val="001F0A56"/>
    <w:rsid w:val="001F0B07"/>
    <w:rsid w:val="001F0E77"/>
    <w:rsid w:val="001F0EFA"/>
    <w:rsid w:val="001F101E"/>
    <w:rsid w:val="001F12CF"/>
    <w:rsid w:val="001F134A"/>
    <w:rsid w:val="001F13AC"/>
    <w:rsid w:val="001F160F"/>
    <w:rsid w:val="001F186C"/>
    <w:rsid w:val="001F18CF"/>
    <w:rsid w:val="001F1959"/>
    <w:rsid w:val="001F1A85"/>
    <w:rsid w:val="001F1C27"/>
    <w:rsid w:val="001F1D3F"/>
    <w:rsid w:val="001F1EF5"/>
    <w:rsid w:val="001F1F39"/>
    <w:rsid w:val="001F1FA6"/>
    <w:rsid w:val="001F2043"/>
    <w:rsid w:val="001F21B2"/>
    <w:rsid w:val="001F21C6"/>
    <w:rsid w:val="001F21DE"/>
    <w:rsid w:val="001F2343"/>
    <w:rsid w:val="001F2447"/>
    <w:rsid w:val="001F248C"/>
    <w:rsid w:val="001F2771"/>
    <w:rsid w:val="001F2870"/>
    <w:rsid w:val="001F2920"/>
    <w:rsid w:val="001F2B14"/>
    <w:rsid w:val="001F2D29"/>
    <w:rsid w:val="001F2E68"/>
    <w:rsid w:val="001F2E8C"/>
    <w:rsid w:val="001F2ECD"/>
    <w:rsid w:val="001F2F98"/>
    <w:rsid w:val="001F3562"/>
    <w:rsid w:val="001F3625"/>
    <w:rsid w:val="001F367F"/>
    <w:rsid w:val="001F36AC"/>
    <w:rsid w:val="001F37A2"/>
    <w:rsid w:val="001F3831"/>
    <w:rsid w:val="001F38BE"/>
    <w:rsid w:val="001F3A53"/>
    <w:rsid w:val="001F3A8F"/>
    <w:rsid w:val="001F3CD1"/>
    <w:rsid w:val="001F3D49"/>
    <w:rsid w:val="001F4616"/>
    <w:rsid w:val="001F4ABA"/>
    <w:rsid w:val="001F5433"/>
    <w:rsid w:val="001F566D"/>
    <w:rsid w:val="001F568E"/>
    <w:rsid w:val="001F5B18"/>
    <w:rsid w:val="001F5C19"/>
    <w:rsid w:val="001F5C3D"/>
    <w:rsid w:val="001F5D5B"/>
    <w:rsid w:val="001F6027"/>
    <w:rsid w:val="001F624B"/>
    <w:rsid w:val="001F624C"/>
    <w:rsid w:val="001F631D"/>
    <w:rsid w:val="001F6556"/>
    <w:rsid w:val="001F663E"/>
    <w:rsid w:val="001F680F"/>
    <w:rsid w:val="001F69AD"/>
    <w:rsid w:val="001F6A9C"/>
    <w:rsid w:val="001F6B2B"/>
    <w:rsid w:val="001F6DAD"/>
    <w:rsid w:val="001F71A3"/>
    <w:rsid w:val="001F73DD"/>
    <w:rsid w:val="001F7627"/>
    <w:rsid w:val="001F76BA"/>
    <w:rsid w:val="001F7799"/>
    <w:rsid w:val="001F7820"/>
    <w:rsid w:val="001F7922"/>
    <w:rsid w:val="001F798B"/>
    <w:rsid w:val="001F7BC6"/>
    <w:rsid w:val="001F7CA1"/>
    <w:rsid w:val="001F7ECB"/>
    <w:rsid w:val="001F7FFA"/>
    <w:rsid w:val="002005CE"/>
    <w:rsid w:val="00200685"/>
    <w:rsid w:val="00200861"/>
    <w:rsid w:val="002008AA"/>
    <w:rsid w:val="002008E9"/>
    <w:rsid w:val="00200ACA"/>
    <w:rsid w:val="00200B51"/>
    <w:rsid w:val="00201088"/>
    <w:rsid w:val="002011EF"/>
    <w:rsid w:val="002013B1"/>
    <w:rsid w:val="00201484"/>
    <w:rsid w:val="002014D4"/>
    <w:rsid w:val="00201552"/>
    <w:rsid w:val="0020157D"/>
    <w:rsid w:val="002015A0"/>
    <w:rsid w:val="002018DF"/>
    <w:rsid w:val="00201AA0"/>
    <w:rsid w:val="00201CB0"/>
    <w:rsid w:val="00201CF8"/>
    <w:rsid w:val="00201D87"/>
    <w:rsid w:val="00201FB1"/>
    <w:rsid w:val="0020205A"/>
    <w:rsid w:val="002022E2"/>
    <w:rsid w:val="00202491"/>
    <w:rsid w:val="0020292E"/>
    <w:rsid w:val="00202B12"/>
    <w:rsid w:val="00202E18"/>
    <w:rsid w:val="00202E26"/>
    <w:rsid w:val="00202E28"/>
    <w:rsid w:val="00202E75"/>
    <w:rsid w:val="00202E9D"/>
    <w:rsid w:val="00202F35"/>
    <w:rsid w:val="00203012"/>
    <w:rsid w:val="0020301B"/>
    <w:rsid w:val="002031B0"/>
    <w:rsid w:val="002031BF"/>
    <w:rsid w:val="0020377B"/>
    <w:rsid w:val="00203A1C"/>
    <w:rsid w:val="00203B9F"/>
    <w:rsid w:val="00203D30"/>
    <w:rsid w:val="00203E44"/>
    <w:rsid w:val="00204915"/>
    <w:rsid w:val="00204E6B"/>
    <w:rsid w:val="00204E7A"/>
    <w:rsid w:val="00204EA3"/>
    <w:rsid w:val="00204F5D"/>
    <w:rsid w:val="0020518E"/>
    <w:rsid w:val="0020533D"/>
    <w:rsid w:val="0020590F"/>
    <w:rsid w:val="00205A85"/>
    <w:rsid w:val="002061CA"/>
    <w:rsid w:val="00206210"/>
    <w:rsid w:val="002065CB"/>
    <w:rsid w:val="00206652"/>
    <w:rsid w:val="00206743"/>
    <w:rsid w:val="0020690E"/>
    <w:rsid w:val="00206CB0"/>
    <w:rsid w:val="00206DEC"/>
    <w:rsid w:val="00206F4C"/>
    <w:rsid w:val="00207109"/>
    <w:rsid w:val="00207168"/>
    <w:rsid w:val="00207395"/>
    <w:rsid w:val="00207454"/>
    <w:rsid w:val="0020745F"/>
    <w:rsid w:val="0020748A"/>
    <w:rsid w:val="002076C9"/>
    <w:rsid w:val="00207773"/>
    <w:rsid w:val="00207930"/>
    <w:rsid w:val="00207C56"/>
    <w:rsid w:val="0021013A"/>
    <w:rsid w:val="002106D4"/>
    <w:rsid w:val="00210987"/>
    <w:rsid w:val="00210A44"/>
    <w:rsid w:val="00211165"/>
    <w:rsid w:val="0021139F"/>
    <w:rsid w:val="002115C2"/>
    <w:rsid w:val="002115CB"/>
    <w:rsid w:val="002115E0"/>
    <w:rsid w:val="002117DD"/>
    <w:rsid w:val="00211C5A"/>
    <w:rsid w:val="00212021"/>
    <w:rsid w:val="00212214"/>
    <w:rsid w:val="0021287D"/>
    <w:rsid w:val="00212CF9"/>
    <w:rsid w:val="00212DBA"/>
    <w:rsid w:val="00212DDA"/>
    <w:rsid w:val="00212E26"/>
    <w:rsid w:val="002131C8"/>
    <w:rsid w:val="0021327E"/>
    <w:rsid w:val="002133F5"/>
    <w:rsid w:val="0021345E"/>
    <w:rsid w:val="002134EA"/>
    <w:rsid w:val="002135AD"/>
    <w:rsid w:val="00213989"/>
    <w:rsid w:val="002139F4"/>
    <w:rsid w:val="00213A1E"/>
    <w:rsid w:val="00213B00"/>
    <w:rsid w:val="00213B80"/>
    <w:rsid w:val="00213BA3"/>
    <w:rsid w:val="00213C1F"/>
    <w:rsid w:val="00213CBC"/>
    <w:rsid w:val="00213E20"/>
    <w:rsid w:val="00213E55"/>
    <w:rsid w:val="002140CC"/>
    <w:rsid w:val="002140E9"/>
    <w:rsid w:val="00214177"/>
    <w:rsid w:val="002141E8"/>
    <w:rsid w:val="002141F0"/>
    <w:rsid w:val="00214863"/>
    <w:rsid w:val="00214888"/>
    <w:rsid w:val="002148A9"/>
    <w:rsid w:val="00214C30"/>
    <w:rsid w:val="00214DD7"/>
    <w:rsid w:val="00214DD8"/>
    <w:rsid w:val="00215113"/>
    <w:rsid w:val="002152C7"/>
    <w:rsid w:val="002153E0"/>
    <w:rsid w:val="002155D0"/>
    <w:rsid w:val="0021589E"/>
    <w:rsid w:val="002158F7"/>
    <w:rsid w:val="00215947"/>
    <w:rsid w:val="00215A71"/>
    <w:rsid w:val="00215ACC"/>
    <w:rsid w:val="00215D31"/>
    <w:rsid w:val="00215D9C"/>
    <w:rsid w:val="00215DF9"/>
    <w:rsid w:val="00216011"/>
    <w:rsid w:val="002160F0"/>
    <w:rsid w:val="0021611C"/>
    <w:rsid w:val="00216173"/>
    <w:rsid w:val="002161B8"/>
    <w:rsid w:val="002162A1"/>
    <w:rsid w:val="00216313"/>
    <w:rsid w:val="00216390"/>
    <w:rsid w:val="002167F9"/>
    <w:rsid w:val="00216832"/>
    <w:rsid w:val="00216983"/>
    <w:rsid w:val="00216ADD"/>
    <w:rsid w:val="00216DE3"/>
    <w:rsid w:val="00217196"/>
    <w:rsid w:val="00217210"/>
    <w:rsid w:val="0021723F"/>
    <w:rsid w:val="002172F0"/>
    <w:rsid w:val="002175E4"/>
    <w:rsid w:val="00217890"/>
    <w:rsid w:val="0021790A"/>
    <w:rsid w:val="00217945"/>
    <w:rsid w:val="00217ABA"/>
    <w:rsid w:val="00217AC3"/>
    <w:rsid w:val="00217AF6"/>
    <w:rsid w:val="00217C0A"/>
    <w:rsid w:val="00217C2A"/>
    <w:rsid w:val="00217E08"/>
    <w:rsid w:val="00217F39"/>
    <w:rsid w:val="00217F8F"/>
    <w:rsid w:val="00220035"/>
    <w:rsid w:val="002200B2"/>
    <w:rsid w:val="0022014A"/>
    <w:rsid w:val="0022048A"/>
    <w:rsid w:val="00220777"/>
    <w:rsid w:val="00220853"/>
    <w:rsid w:val="00220884"/>
    <w:rsid w:val="00220ACE"/>
    <w:rsid w:val="00220AF3"/>
    <w:rsid w:val="00220BA1"/>
    <w:rsid w:val="00220D28"/>
    <w:rsid w:val="00220F09"/>
    <w:rsid w:val="00220F81"/>
    <w:rsid w:val="00220FDE"/>
    <w:rsid w:val="0022127F"/>
    <w:rsid w:val="00221306"/>
    <w:rsid w:val="0022144C"/>
    <w:rsid w:val="0022159F"/>
    <w:rsid w:val="0022182F"/>
    <w:rsid w:val="0022193F"/>
    <w:rsid w:val="00221AD8"/>
    <w:rsid w:val="00221C10"/>
    <w:rsid w:val="00221C3F"/>
    <w:rsid w:val="00221C45"/>
    <w:rsid w:val="00221D12"/>
    <w:rsid w:val="00221D80"/>
    <w:rsid w:val="00221EB8"/>
    <w:rsid w:val="00221ECC"/>
    <w:rsid w:val="00221F0A"/>
    <w:rsid w:val="00221FA7"/>
    <w:rsid w:val="002221CC"/>
    <w:rsid w:val="00222200"/>
    <w:rsid w:val="00222360"/>
    <w:rsid w:val="002223E2"/>
    <w:rsid w:val="00222558"/>
    <w:rsid w:val="00222634"/>
    <w:rsid w:val="00222661"/>
    <w:rsid w:val="0022273B"/>
    <w:rsid w:val="00222793"/>
    <w:rsid w:val="0022283B"/>
    <w:rsid w:val="00222AB6"/>
    <w:rsid w:val="002232D8"/>
    <w:rsid w:val="00223434"/>
    <w:rsid w:val="00223650"/>
    <w:rsid w:val="002237CA"/>
    <w:rsid w:val="002238A7"/>
    <w:rsid w:val="002238C4"/>
    <w:rsid w:val="0022392A"/>
    <w:rsid w:val="00223943"/>
    <w:rsid w:val="002239D8"/>
    <w:rsid w:val="00223A03"/>
    <w:rsid w:val="00223AEC"/>
    <w:rsid w:val="00223CA6"/>
    <w:rsid w:val="00223CD5"/>
    <w:rsid w:val="00223D50"/>
    <w:rsid w:val="00223D80"/>
    <w:rsid w:val="00223DD1"/>
    <w:rsid w:val="00223F8E"/>
    <w:rsid w:val="002241CE"/>
    <w:rsid w:val="002249DE"/>
    <w:rsid w:val="00224A2A"/>
    <w:rsid w:val="00224B27"/>
    <w:rsid w:val="00224BB2"/>
    <w:rsid w:val="00224C6A"/>
    <w:rsid w:val="00224D67"/>
    <w:rsid w:val="00224DA6"/>
    <w:rsid w:val="00224E63"/>
    <w:rsid w:val="002254D7"/>
    <w:rsid w:val="00225627"/>
    <w:rsid w:val="002256F3"/>
    <w:rsid w:val="00225868"/>
    <w:rsid w:val="002258D4"/>
    <w:rsid w:val="00225A48"/>
    <w:rsid w:val="00225CB7"/>
    <w:rsid w:val="00225D4D"/>
    <w:rsid w:val="00225F8D"/>
    <w:rsid w:val="00226486"/>
    <w:rsid w:val="002264FF"/>
    <w:rsid w:val="002265B7"/>
    <w:rsid w:val="002265D8"/>
    <w:rsid w:val="002268EA"/>
    <w:rsid w:val="002269D4"/>
    <w:rsid w:val="00226A18"/>
    <w:rsid w:val="00226B4A"/>
    <w:rsid w:val="00226C7A"/>
    <w:rsid w:val="00226F9A"/>
    <w:rsid w:val="00227170"/>
    <w:rsid w:val="00227207"/>
    <w:rsid w:val="0022736F"/>
    <w:rsid w:val="0022751A"/>
    <w:rsid w:val="0022756F"/>
    <w:rsid w:val="00227570"/>
    <w:rsid w:val="002277BF"/>
    <w:rsid w:val="00227845"/>
    <w:rsid w:val="0022793E"/>
    <w:rsid w:val="00227969"/>
    <w:rsid w:val="00227E99"/>
    <w:rsid w:val="00230032"/>
    <w:rsid w:val="00230246"/>
    <w:rsid w:val="00230344"/>
    <w:rsid w:val="002303B6"/>
    <w:rsid w:val="0023041A"/>
    <w:rsid w:val="0023051B"/>
    <w:rsid w:val="0023087E"/>
    <w:rsid w:val="002308FD"/>
    <w:rsid w:val="00230FE6"/>
    <w:rsid w:val="00231045"/>
    <w:rsid w:val="0023112B"/>
    <w:rsid w:val="00231565"/>
    <w:rsid w:val="0023162B"/>
    <w:rsid w:val="00231736"/>
    <w:rsid w:val="00231A7F"/>
    <w:rsid w:val="00231B1E"/>
    <w:rsid w:val="00231C4B"/>
    <w:rsid w:val="00231EE0"/>
    <w:rsid w:val="0023200A"/>
    <w:rsid w:val="002321A2"/>
    <w:rsid w:val="002321AA"/>
    <w:rsid w:val="0023229D"/>
    <w:rsid w:val="00232495"/>
    <w:rsid w:val="0023271A"/>
    <w:rsid w:val="002327EF"/>
    <w:rsid w:val="00232A65"/>
    <w:rsid w:val="00232B26"/>
    <w:rsid w:val="00232EDD"/>
    <w:rsid w:val="00232F4A"/>
    <w:rsid w:val="002334A5"/>
    <w:rsid w:val="002335BC"/>
    <w:rsid w:val="002336E0"/>
    <w:rsid w:val="00233853"/>
    <w:rsid w:val="002338AE"/>
    <w:rsid w:val="00233E53"/>
    <w:rsid w:val="00233F08"/>
    <w:rsid w:val="00234014"/>
    <w:rsid w:val="0023412E"/>
    <w:rsid w:val="002342D5"/>
    <w:rsid w:val="0023434C"/>
    <w:rsid w:val="00234B12"/>
    <w:rsid w:val="00234D11"/>
    <w:rsid w:val="00235122"/>
    <w:rsid w:val="00235398"/>
    <w:rsid w:val="0023559E"/>
    <w:rsid w:val="002359D4"/>
    <w:rsid w:val="00235A02"/>
    <w:rsid w:val="00235A07"/>
    <w:rsid w:val="00236096"/>
    <w:rsid w:val="00236430"/>
    <w:rsid w:val="00236479"/>
    <w:rsid w:val="0023668A"/>
    <w:rsid w:val="0023687A"/>
    <w:rsid w:val="00236EFF"/>
    <w:rsid w:val="00236F74"/>
    <w:rsid w:val="00237034"/>
    <w:rsid w:val="00237122"/>
    <w:rsid w:val="002371BD"/>
    <w:rsid w:val="00237317"/>
    <w:rsid w:val="00237580"/>
    <w:rsid w:val="00237D8A"/>
    <w:rsid w:val="00237DA6"/>
    <w:rsid w:val="00237EF0"/>
    <w:rsid w:val="00237FB0"/>
    <w:rsid w:val="00240089"/>
    <w:rsid w:val="00240277"/>
    <w:rsid w:val="002402EF"/>
    <w:rsid w:val="002403EE"/>
    <w:rsid w:val="002406FE"/>
    <w:rsid w:val="00240B99"/>
    <w:rsid w:val="00240DBF"/>
    <w:rsid w:val="00240E83"/>
    <w:rsid w:val="00240EE5"/>
    <w:rsid w:val="00240FB9"/>
    <w:rsid w:val="00241164"/>
    <w:rsid w:val="00241336"/>
    <w:rsid w:val="0024154A"/>
    <w:rsid w:val="00241923"/>
    <w:rsid w:val="00241C5A"/>
    <w:rsid w:val="00241C9F"/>
    <w:rsid w:val="00241DDA"/>
    <w:rsid w:val="00241DDE"/>
    <w:rsid w:val="00241F55"/>
    <w:rsid w:val="00241F6E"/>
    <w:rsid w:val="002420AA"/>
    <w:rsid w:val="002420AE"/>
    <w:rsid w:val="002421BC"/>
    <w:rsid w:val="00242375"/>
    <w:rsid w:val="0024237B"/>
    <w:rsid w:val="0024238C"/>
    <w:rsid w:val="002423E1"/>
    <w:rsid w:val="002424EE"/>
    <w:rsid w:val="00242578"/>
    <w:rsid w:val="002425E4"/>
    <w:rsid w:val="00242804"/>
    <w:rsid w:val="00242AF0"/>
    <w:rsid w:val="00242B78"/>
    <w:rsid w:val="00242C7A"/>
    <w:rsid w:val="00242DF6"/>
    <w:rsid w:val="00243234"/>
    <w:rsid w:val="0024331D"/>
    <w:rsid w:val="0024351C"/>
    <w:rsid w:val="00243551"/>
    <w:rsid w:val="00243648"/>
    <w:rsid w:val="0024396F"/>
    <w:rsid w:val="0024399A"/>
    <w:rsid w:val="00243C61"/>
    <w:rsid w:val="002442ED"/>
    <w:rsid w:val="002443B7"/>
    <w:rsid w:val="00244649"/>
    <w:rsid w:val="00244728"/>
    <w:rsid w:val="002447E4"/>
    <w:rsid w:val="002448B8"/>
    <w:rsid w:val="002448EE"/>
    <w:rsid w:val="00244B90"/>
    <w:rsid w:val="00244D1A"/>
    <w:rsid w:val="002451DC"/>
    <w:rsid w:val="00245271"/>
    <w:rsid w:val="00245288"/>
    <w:rsid w:val="00245379"/>
    <w:rsid w:val="0024538B"/>
    <w:rsid w:val="0024593F"/>
    <w:rsid w:val="00245945"/>
    <w:rsid w:val="00245AA3"/>
    <w:rsid w:val="0024616C"/>
    <w:rsid w:val="002463B9"/>
    <w:rsid w:val="00246563"/>
    <w:rsid w:val="0024657E"/>
    <w:rsid w:val="002469A7"/>
    <w:rsid w:val="00246AD2"/>
    <w:rsid w:val="00246C27"/>
    <w:rsid w:val="00246C64"/>
    <w:rsid w:val="00246D8F"/>
    <w:rsid w:val="00246EB1"/>
    <w:rsid w:val="00246F32"/>
    <w:rsid w:val="00247039"/>
    <w:rsid w:val="0024704D"/>
    <w:rsid w:val="002470E8"/>
    <w:rsid w:val="00247121"/>
    <w:rsid w:val="00247214"/>
    <w:rsid w:val="00247614"/>
    <w:rsid w:val="00247CDB"/>
    <w:rsid w:val="00247D36"/>
    <w:rsid w:val="00247E7D"/>
    <w:rsid w:val="00247E93"/>
    <w:rsid w:val="00247ED7"/>
    <w:rsid w:val="00247EE4"/>
    <w:rsid w:val="00247F3A"/>
    <w:rsid w:val="0025022B"/>
    <w:rsid w:val="00250290"/>
    <w:rsid w:val="002502F0"/>
    <w:rsid w:val="00250423"/>
    <w:rsid w:val="002504DE"/>
    <w:rsid w:val="00250A7F"/>
    <w:rsid w:val="00250B66"/>
    <w:rsid w:val="0025105F"/>
    <w:rsid w:val="002510A7"/>
    <w:rsid w:val="00251172"/>
    <w:rsid w:val="00251305"/>
    <w:rsid w:val="0025142D"/>
    <w:rsid w:val="0025164D"/>
    <w:rsid w:val="00251654"/>
    <w:rsid w:val="00251694"/>
    <w:rsid w:val="002518ED"/>
    <w:rsid w:val="00251AC3"/>
    <w:rsid w:val="00251BB8"/>
    <w:rsid w:val="00251BEC"/>
    <w:rsid w:val="00251CB8"/>
    <w:rsid w:val="00251D47"/>
    <w:rsid w:val="00251F58"/>
    <w:rsid w:val="00252161"/>
    <w:rsid w:val="00252647"/>
    <w:rsid w:val="00252A5D"/>
    <w:rsid w:val="00252F4A"/>
    <w:rsid w:val="00253189"/>
    <w:rsid w:val="00253264"/>
    <w:rsid w:val="0025326E"/>
    <w:rsid w:val="00253835"/>
    <w:rsid w:val="0025386D"/>
    <w:rsid w:val="002538E4"/>
    <w:rsid w:val="002539C6"/>
    <w:rsid w:val="00253D46"/>
    <w:rsid w:val="00253ECD"/>
    <w:rsid w:val="00253F4A"/>
    <w:rsid w:val="002540DD"/>
    <w:rsid w:val="002541E8"/>
    <w:rsid w:val="0025422D"/>
    <w:rsid w:val="002543A0"/>
    <w:rsid w:val="00254423"/>
    <w:rsid w:val="00254490"/>
    <w:rsid w:val="002544AB"/>
    <w:rsid w:val="00254E70"/>
    <w:rsid w:val="00254FD9"/>
    <w:rsid w:val="00255041"/>
    <w:rsid w:val="002551CB"/>
    <w:rsid w:val="00255332"/>
    <w:rsid w:val="00255473"/>
    <w:rsid w:val="00255666"/>
    <w:rsid w:val="00255C1A"/>
    <w:rsid w:val="00255C3F"/>
    <w:rsid w:val="00255CEE"/>
    <w:rsid w:val="00255DB7"/>
    <w:rsid w:val="00255F8C"/>
    <w:rsid w:val="00256033"/>
    <w:rsid w:val="0025609C"/>
    <w:rsid w:val="002560A0"/>
    <w:rsid w:val="00256123"/>
    <w:rsid w:val="002562C6"/>
    <w:rsid w:val="0025646A"/>
    <w:rsid w:val="00256663"/>
    <w:rsid w:val="0025670C"/>
    <w:rsid w:val="00256729"/>
    <w:rsid w:val="0025686F"/>
    <w:rsid w:val="00256870"/>
    <w:rsid w:val="002568A8"/>
    <w:rsid w:val="0025694E"/>
    <w:rsid w:val="0025695F"/>
    <w:rsid w:val="00256AA4"/>
    <w:rsid w:val="00256CA6"/>
    <w:rsid w:val="002570ED"/>
    <w:rsid w:val="00257166"/>
    <w:rsid w:val="002571B5"/>
    <w:rsid w:val="002571E3"/>
    <w:rsid w:val="0025731B"/>
    <w:rsid w:val="002573B5"/>
    <w:rsid w:val="002574BD"/>
    <w:rsid w:val="002576D5"/>
    <w:rsid w:val="002578CE"/>
    <w:rsid w:val="002578D0"/>
    <w:rsid w:val="00257ACF"/>
    <w:rsid w:val="00257DC4"/>
    <w:rsid w:val="00257DE8"/>
    <w:rsid w:val="00260034"/>
    <w:rsid w:val="002600EF"/>
    <w:rsid w:val="00260196"/>
    <w:rsid w:val="002603B1"/>
    <w:rsid w:val="002607AB"/>
    <w:rsid w:val="00260856"/>
    <w:rsid w:val="0026085C"/>
    <w:rsid w:val="002608C3"/>
    <w:rsid w:val="00260903"/>
    <w:rsid w:val="00260911"/>
    <w:rsid w:val="0026092F"/>
    <w:rsid w:val="00260AAB"/>
    <w:rsid w:val="00260CA0"/>
    <w:rsid w:val="00260F18"/>
    <w:rsid w:val="00261074"/>
    <w:rsid w:val="002610C5"/>
    <w:rsid w:val="00261321"/>
    <w:rsid w:val="0026133A"/>
    <w:rsid w:val="00261641"/>
    <w:rsid w:val="002617C5"/>
    <w:rsid w:val="002619EE"/>
    <w:rsid w:val="00261CE3"/>
    <w:rsid w:val="00261DAB"/>
    <w:rsid w:val="00261E9B"/>
    <w:rsid w:val="00262497"/>
    <w:rsid w:val="0026249B"/>
    <w:rsid w:val="0026256A"/>
    <w:rsid w:val="002626C0"/>
    <w:rsid w:val="00262814"/>
    <w:rsid w:val="002628B4"/>
    <w:rsid w:val="00262ADE"/>
    <w:rsid w:val="00262AFD"/>
    <w:rsid w:val="00263041"/>
    <w:rsid w:val="00263417"/>
    <w:rsid w:val="00263795"/>
    <w:rsid w:val="00263D1E"/>
    <w:rsid w:val="0026403D"/>
    <w:rsid w:val="002640E5"/>
    <w:rsid w:val="00264106"/>
    <w:rsid w:val="00264142"/>
    <w:rsid w:val="00264686"/>
    <w:rsid w:val="002646D4"/>
    <w:rsid w:val="002648A8"/>
    <w:rsid w:val="002649E5"/>
    <w:rsid w:val="00264D2E"/>
    <w:rsid w:val="00264FF9"/>
    <w:rsid w:val="0026521A"/>
    <w:rsid w:val="002654B1"/>
    <w:rsid w:val="002655C0"/>
    <w:rsid w:val="002657FA"/>
    <w:rsid w:val="00265A3B"/>
    <w:rsid w:val="00265D60"/>
    <w:rsid w:val="00265F36"/>
    <w:rsid w:val="00265F65"/>
    <w:rsid w:val="002662D6"/>
    <w:rsid w:val="002662E6"/>
    <w:rsid w:val="00266424"/>
    <w:rsid w:val="00266557"/>
    <w:rsid w:val="002665F4"/>
    <w:rsid w:val="00266610"/>
    <w:rsid w:val="00266628"/>
    <w:rsid w:val="00266762"/>
    <w:rsid w:val="0026680E"/>
    <w:rsid w:val="00266840"/>
    <w:rsid w:val="00266A25"/>
    <w:rsid w:val="00266A59"/>
    <w:rsid w:val="00266CF3"/>
    <w:rsid w:val="00266F8A"/>
    <w:rsid w:val="0026700A"/>
    <w:rsid w:val="00267452"/>
    <w:rsid w:val="00267738"/>
    <w:rsid w:val="00267877"/>
    <w:rsid w:val="00267B76"/>
    <w:rsid w:val="00267BDE"/>
    <w:rsid w:val="00267F98"/>
    <w:rsid w:val="0027004F"/>
    <w:rsid w:val="002700DB"/>
    <w:rsid w:val="002701B3"/>
    <w:rsid w:val="00270429"/>
    <w:rsid w:val="00270881"/>
    <w:rsid w:val="00270BE0"/>
    <w:rsid w:val="00270C49"/>
    <w:rsid w:val="00270DE3"/>
    <w:rsid w:val="00270E3F"/>
    <w:rsid w:val="00270E9F"/>
    <w:rsid w:val="00270F60"/>
    <w:rsid w:val="0027107E"/>
    <w:rsid w:val="00271216"/>
    <w:rsid w:val="002712A3"/>
    <w:rsid w:val="00271515"/>
    <w:rsid w:val="0027152F"/>
    <w:rsid w:val="002717DC"/>
    <w:rsid w:val="00271EF5"/>
    <w:rsid w:val="00272031"/>
    <w:rsid w:val="0027215C"/>
    <w:rsid w:val="00272342"/>
    <w:rsid w:val="002726AD"/>
    <w:rsid w:val="002728C3"/>
    <w:rsid w:val="002729A7"/>
    <w:rsid w:val="00272C03"/>
    <w:rsid w:val="00272C26"/>
    <w:rsid w:val="00272D23"/>
    <w:rsid w:val="00272FBC"/>
    <w:rsid w:val="00272FC2"/>
    <w:rsid w:val="00273157"/>
    <w:rsid w:val="00273425"/>
    <w:rsid w:val="002734AC"/>
    <w:rsid w:val="00273574"/>
    <w:rsid w:val="0027358C"/>
    <w:rsid w:val="00273638"/>
    <w:rsid w:val="0027366A"/>
    <w:rsid w:val="0027370B"/>
    <w:rsid w:val="0027389A"/>
    <w:rsid w:val="00273967"/>
    <w:rsid w:val="00273B1A"/>
    <w:rsid w:val="00273BB5"/>
    <w:rsid w:val="00273C7F"/>
    <w:rsid w:val="002746B0"/>
    <w:rsid w:val="00274A86"/>
    <w:rsid w:val="00274B49"/>
    <w:rsid w:val="00274D48"/>
    <w:rsid w:val="00275366"/>
    <w:rsid w:val="00275667"/>
    <w:rsid w:val="0027597A"/>
    <w:rsid w:val="002759A8"/>
    <w:rsid w:val="00275AD1"/>
    <w:rsid w:val="00275B69"/>
    <w:rsid w:val="00275C7F"/>
    <w:rsid w:val="00275D10"/>
    <w:rsid w:val="00275E19"/>
    <w:rsid w:val="00275EF5"/>
    <w:rsid w:val="0027604B"/>
    <w:rsid w:val="0027615A"/>
    <w:rsid w:val="0027615D"/>
    <w:rsid w:val="00276171"/>
    <w:rsid w:val="00276423"/>
    <w:rsid w:val="0027646F"/>
    <w:rsid w:val="002768B2"/>
    <w:rsid w:val="00276BB1"/>
    <w:rsid w:val="00276CAF"/>
    <w:rsid w:val="00276F0F"/>
    <w:rsid w:val="0027703D"/>
    <w:rsid w:val="0027724F"/>
    <w:rsid w:val="00277299"/>
    <w:rsid w:val="002773C2"/>
    <w:rsid w:val="0027745D"/>
    <w:rsid w:val="002775DC"/>
    <w:rsid w:val="00277642"/>
    <w:rsid w:val="0028029D"/>
    <w:rsid w:val="002803F6"/>
    <w:rsid w:val="002806ED"/>
    <w:rsid w:val="002807E8"/>
    <w:rsid w:val="0028098C"/>
    <w:rsid w:val="00280A18"/>
    <w:rsid w:val="00280AB1"/>
    <w:rsid w:val="00280B2C"/>
    <w:rsid w:val="00280CB6"/>
    <w:rsid w:val="00280F3D"/>
    <w:rsid w:val="00280FFC"/>
    <w:rsid w:val="002811B8"/>
    <w:rsid w:val="00281239"/>
    <w:rsid w:val="00281317"/>
    <w:rsid w:val="0028165A"/>
    <w:rsid w:val="0028180F"/>
    <w:rsid w:val="00281832"/>
    <w:rsid w:val="00281D4E"/>
    <w:rsid w:val="00281D58"/>
    <w:rsid w:val="00282198"/>
    <w:rsid w:val="0028220C"/>
    <w:rsid w:val="00282307"/>
    <w:rsid w:val="00282528"/>
    <w:rsid w:val="00282592"/>
    <w:rsid w:val="00282600"/>
    <w:rsid w:val="002826E8"/>
    <w:rsid w:val="002826FE"/>
    <w:rsid w:val="00282798"/>
    <w:rsid w:val="00282AE8"/>
    <w:rsid w:val="00282E11"/>
    <w:rsid w:val="002830BD"/>
    <w:rsid w:val="00283130"/>
    <w:rsid w:val="002831E2"/>
    <w:rsid w:val="00283275"/>
    <w:rsid w:val="0028327B"/>
    <w:rsid w:val="002835F6"/>
    <w:rsid w:val="00283A52"/>
    <w:rsid w:val="00283FC0"/>
    <w:rsid w:val="00284070"/>
    <w:rsid w:val="00284671"/>
    <w:rsid w:val="00284CAA"/>
    <w:rsid w:val="00284E05"/>
    <w:rsid w:val="00284FE0"/>
    <w:rsid w:val="00285148"/>
    <w:rsid w:val="002853AE"/>
    <w:rsid w:val="00285442"/>
    <w:rsid w:val="0028559F"/>
    <w:rsid w:val="0028571D"/>
    <w:rsid w:val="002858DA"/>
    <w:rsid w:val="00285AF5"/>
    <w:rsid w:val="00285CB7"/>
    <w:rsid w:val="002865F4"/>
    <w:rsid w:val="00286617"/>
    <w:rsid w:val="00286671"/>
    <w:rsid w:val="0028667C"/>
    <w:rsid w:val="00286A45"/>
    <w:rsid w:val="00286A81"/>
    <w:rsid w:val="00286B6F"/>
    <w:rsid w:val="00287416"/>
    <w:rsid w:val="002876B3"/>
    <w:rsid w:val="0028799B"/>
    <w:rsid w:val="00287AE9"/>
    <w:rsid w:val="00287BD2"/>
    <w:rsid w:val="00287FD5"/>
    <w:rsid w:val="0029002E"/>
    <w:rsid w:val="002900A6"/>
    <w:rsid w:val="002900E7"/>
    <w:rsid w:val="002904B9"/>
    <w:rsid w:val="002905D2"/>
    <w:rsid w:val="00290683"/>
    <w:rsid w:val="002907CC"/>
    <w:rsid w:val="00290CF4"/>
    <w:rsid w:val="00290DFE"/>
    <w:rsid w:val="00291523"/>
    <w:rsid w:val="00291534"/>
    <w:rsid w:val="002915CC"/>
    <w:rsid w:val="002917D4"/>
    <w:rsid w:val="002917DD"/>
    <w:rsid w:val="00291853"/>
    <w:rsid w:val="0029199E"/>
    <w:rsid w:val="00291A03"/>
    <w:rsid w:val="00291C38"/>
    <w:rsid w:val="00291D68"/>
    <w:rsid w:val="00291FC2"/>
    <w:rsid w:val="00292027"/>
    <w:rsid w:val="0029204D"/>
    <w:rsid w:val="0029226B"/>
    <w:rsid w:val="0029254E"/>
    <w:rsid w:val="00292579"/>
    <w:rsid w:val="002925F7"/>
    <w:rsid w:val="002928DB"/>
    <w:rsid w:val="00292D21"/>
    <w:rsid w:val="00292DF7"/>
    <w:rsid w:val="00292E76"/>
    <w:rsid w:val="00293041"/>
    <w:rsid w:val="0029306B"/>
    <w:rsid w:val="002930AE"/>
    <w:rsid w:val="002930E7"/>
    <w:rsid w:val="002932B6"/>
    <w:rsid w:val="002934C9"/>
    <w:rsid w:val="00293609"/>
    <w:rsid w:val="00293648"/>
    <w:rsid w:val="002936B1"/>
    <w:rsid w:val="0029370F"/>
    <w:rsid w:val="00293BE2"/>
    <w:rsid w:val="00293C8C"/>
    <w:rsid w:val="00293CC8"/>
    <w:rsid w:val="00293D22"/>
    <w:rsid w:val="00293EEF"/>
    <w:rsid w:val="00293F37"/>
    <w:rsid w:val="00293F45"/>
    <w:rsid w:val="00294672"/>
    <w:rsid w:val="00294673"/>
    <w:rsid w:val="0029489D"/>
    <w:rsid w:val="00294959"/>
    <w:rsid w:val="00294A8F"/>
    <w:rsid w:val="00294B87"/>
    <w:rsid w:val="00294BB8"/>
    <w:rsid w:val="00294C8E"/>
    <w:rsid w:val="00294D99"/>
    <w:rsid w:val="00294F97"/>
    <w:rsid w:val="00295004"/>
    <w:rsid w:val="0029537C"/>
    <w:rsid w:val="0029563C"/>
    <w:rsid w:val="002956D5"/>
    <w:rsid w:val="00295919"/>
    <w:rsid w:val="00295FF9"/>
    <w:rsid w:val="00296054"/>
    <w:rsid w:val="00296182"/>
    <w:rsid w:val="0029640F"/>
    <w:rsid w:val="0029672F"/>
    <w:rsid w:val="002968DE"/>
    <w:rsid w:val="00296A92"/>
    <w:rsid w:val="00296B10"/>
    <w:rsid w:val="00296B88"/>
    <w:rsid w:val="00296DB7"/>
    <w:rsid w:val="002970C9"/>
    <w:rsid w:val="00297291"/>
    <w:rsid w:val="00297486"/>
    <w:rsid w:val="002975B1"/>
    <w:rsid w:val="00297711"/>
    <w:rsid w:val="002977F9"/>
    <w:rsid w:val="0029797B"/>
    <w:rsid w:val="00297BE8"/>
    <w:rsid w:val="00297D7A"/>
    <w:rsid w:val="00297FA6"/>
    <w:rsid w:val="002A000B"/>
    <w:rsid w:val="002A0047"/>
    <w:rsid w:val="002A0059"/>
    <w:rsid w:val="002A01E2"/>
    <w:rsid w:val="002A039F"/>
    <w:rsid w:val="002A03F0"/>
    <w:rsid w:val="002A051E"/>
    <w:rsid w:val="002A081A"/>
    <w:rsid w:val="002A09C2"/>
    <w:rsid w:val="002A0C60"/>
    <w:rsid w:val="002A1054"/>
    <w:rsid w:val="002A10CD"/>
    <w:rsid w:val="002A11D5"/>
    <w:rsid w:val="002A11FA"/>
    <w:rsid w:val="002A1252"/>
    <w:rsid w:val="002A13A6"/>
    <w:rsid w:val="002A13CA"/>
    <w:rsid w:val="002A1436"/>
    <w:rsid w:val="002A149D"/>
    <w:rsid w:val="002A16E9"/>
    <w:rsid w:val="002A1878"/>
    <w:rsid w:val="002A1922"/>
    <w:rsid w:val="002A1E93"/>
    <w:rsid w:val="002A1F87"/>
    <w:rsid w:val="002A1F8B"/>
    <w:rsid w:val="002A24A4"/>
    <w:rsid w:val="002A27D5"/>
    <w:rsid w:val="002A28E1"/>
    <w:rsid w:val="002A2D02"/>
    <w:rsid w:val="002A2D24"/>
    <w:rsid w:val="002A2DB6"/>
    <w:rsid w:val="002A2DBB"/>
    <w:rsid w:val="002A2FA5"/>
    <w:rsid w:val="002A319F"/>
    <w:rsid w:val="002A31F1"/>
    <w:rsid w:val="002A33C9"/>
    <w:rsid w:val="002A33E1"/>
    <w:rsid w:val="002A370B"/>
    <w:rsid w:val="002A37C9"/>
    <w:rsid w:val="002A37CB"/>
    <w:rsid w:val="002A3A01"/>
    <w:rsid w:val="002A3B5F"/>
    <w:rsid w:val="002A3B80"/>
    <w:rsid w:val="002A3CF1"/>
    <w:rsid w:val="002A3DA2"/>
    <w:rsid w:val="002A3E74"/>
    <w:rsid w:val="002A443C"/>
    <w:rsid w:val="002A4469"/>
    <w:rsid w:val="002A447F"/>
    <w:rsid w:val="002A495F"/>
    <w:rsid w:val="002A4B3E"/>
    <w:rsid w:val="002A4B7E"/>
    <w:rsid w:val="002A4C02"/>
    <w:rsid w:val="002A4F95"/>
    <w:rsid w:val="002A5212"/>
    <w:rsid w:val="002A5230"/>
    <w:rsid w:val="002A5459"/>
    <w:rsid w:val="002A5647"/>
    <w:rsid w:val="002A5786"/>
    <w:rsid w:val="002A5941"/>
    <w:rsid w:val="002A59DE"/>
    <w:rsid w:val="002A5AAD"/>
    <w:rsid w:val="002A5BFB"/>
    <w:rsid w:val="002A5D52"/>
    <w:rsid w:val="002A6034"/>
    <w:rsid w:val="002A6176"/>
    <w:rsid w:val="002A6302"/>
    <w:rsid w:val="002A644B"/>
    <w:rsid w:val="002A66DB"/>
    <w:rsid w:val="002A6736"/>
    <w:rsid w:val="002A689B"/>
    <w:rsid w:val="002A6908"/>
    <w:rsid w:val="002A6930"/>
    <w:rsid w:val="002A6A65"/>
    <w:rsid w:val="002A6B2E"/>
    <w:rsid w:val="002A6B9A"/>
    <w:rsid w:val="002A6BEA"/>
    <w:rsid w:val="002A6C0B"/>
    <w:rsid w:val="002A6C58"/>
    <w:rsid w:val="002A7162"/>
    <w:rsid w:val="002A742F"/>
    <w:rsid w:val="002A7516"/>
    <w:rsid w:val="002A7603"/>
    <w:rsid w:val="002A77C1"/>
    <w:rsid w:val="002A7815"/>
    <w:rsid w:val="002A78B6"/>
    <w:rsid w:val="002A79E0"/>
    <w:rsid w:val="002A79F8"/>
    <w:rsid w:val="002A7A7E"/>
    <w:rsid w:val="002A7BA5"/>
    <w:rsid w:val="002A7D0F"/>
    <w:rsid w:val="002A7D8F"/>
    <w:rsid w:val="002A7E48"/>
    <w:rsid w:val="002A7E5D"/>
    <w:rsid w:val="002A7FE4"/>
    <w:rsid w:val="002B002D"/>
    <w:rsid w:val="002B0129"/>
    <w:rsid w:val="002B0539"/>
    <w:rsid w:val="002B0878"/>
    <w:rsid w:val="002B0B79"/>
    <w:rsid w:val="002B0B9E"/>
    <w:rsid w:val="002B0C67"/>
    <w:rsid w:val="002B101F"/>
    <w:rsid w:val="002B1773"/>
    <w:rsid w:val="002B1891"/>
    <w:rsid w:val="002B1A01"/>
    <w:rsid w:val="002B1A76"/>
    <w:rsid w:val="002B1AAD"/>
    <w:rsid w:val="002B1C30"/>
    <w:rsid w:val="002B1EC1"/>
    <w:rsid w:val="002B2248"/>
    <w:rsid w:val="002B2354"/>
    <w:rsid w:val="002B238F"/>
    <w:rsid w:val="002B242D"/>
    <w:rsid w:val="002B243E"/>
    <w:rsid w:val="002B245C"/>
    <w:rsid w:val="002B24F7"/>
    <w:rsid w:val="002B28F4"/>
    <w:rsid w:val="002B2910"/>
    <w:rsid w:val="002B2948"/>
    <w:rsid w:val="002B296B"/>
    <w:rsid w:val="002B2B6C"/>
    <w:rsid w:val="002B2C82"/>
    <w:rsid w:val="002B2C8C"/>
    <w:rsid w:val="002B2D77"/>
    <w:rsid w:val="002B2E0A"/>
    <w:rsid w:val="002B2FA2"/>
    <w:rsid w:val="002B3096"/>
    <w:rsid w:val="002B30A8"/>
    <w:rsid w:val="002B3323"/>
    <w:rsid w:val="002B33D0"/>
    <w:rsid w:val="002B351C"/>
    <w:rsid w:val="002B35D8"/>
    <w:rsid w:val="002B35E0"/>
    <w:rsid w:val="002B361E"/>
    <w:rsid w:val="002B3735"/>
    <w:rsid w:val="002B3874"/>
    <w:rsid w:val="002B39AF"/>
    <w:rsid w:val="002B3B74"/>
    <w:rsid w:val="002B3CB7"/>
    <w:rsid w:val="002B3CF6"/>
    <w:rsid w:val="002B3EC7"/>
    <w:rsid w:val="002B3FF8"/>
    <w:rsid w:val="002B40E6"/>
    <w:rsid w:val="002B41AE"/>
    <w:rsid w:val="002B42FB"/>
    <w:rsid w:val="002B435A"/>
    <w:rsid w:val="002B480F"/>
    <w:rsid w:val="002B4F5D"/>
    <w:rsid w:val="002B4FA3"/>
    <w:rsid w:val="002B5240"/>
    <w:rsid w:val="002B52F1"/>
    <w:rsid w:val="002B547B"/>
    <w:rsid w:val="002B55C6"/>
    <w:rsid w:val="002B5715"/>
    <w:rsid w:val="002B57A1"/>
    <w:rsid w:val="002B59EC"/>
    <w:rsid w:val="002B5B00"/>
    <w:rsid w:val="002B5B13"/>
    <w:rsid w:val="002B5B7D"/>
    <w:rsid w:val="002B5B9A"/>
    <w:rsid w:val="002B5BD7"/>
    <w:rsid w:val="002B5DA6"/>
    <w:rsid w:val="002B6071"/>
    <w:rsid w:val="002B6159"/>
    <w:rsid w:val="002B61BE"/>
    <w:rsid w:val="002B64A4"/>
    <w:rsid w:val="002B6660"/>
    <w:rsid w:val="002B66F2"/>
    <w:rsid w:val="002B6DED"/>
    <w:rsid w:val="002B6E2D"/>
    <w:rsid w:val="002B6EBE"/>
    <w:rsid w:val="002B6F9D"/>
    <w:rsid w:val="002B7001"/>
    <w:rsid w:val="002B71F8"/>
    <w:rsid w:val="002B749D"/>
    <w:rsid w:val="002B750B"/>
    <w:rsid w:val="002B75DA"/>
    <w:rsid w:val="002B7981"/>
    <w:rsid w:val="002B7C5A"/>
    <w:rsid w:val="002B7F17"/>
    <w:rsid w:val="002C01A6"/>
    <w:rsid w:val="002C02AC"/>
    <w:rsid w:val="002C03D9"/>
    <w:rsid w:val="002C0607"/>
    <w:rsid w:val="002C08A2"/>
    <w:rsid w:val="002C091D"/>
    <w:rsid w:val="002C0CD4"/>
    <w:rsid w:val="002C0D34"/>
    <w:rsid w:val="002C0D6C"/>
    <w:rsid w:val="002C0E74"/>
    <w:rsid w:val="002C0EED"/>
    <w:rsid w:val="002C155B"/>
    <w:rsid w:val="002C179C"/>
    <w:rsid w:val="002C17F3"/>
    <w:rsid w:val="002C18BE"/>
    <w:rsid w:val="002C1B7C"/>
    <w:rsid w:val="002C20E9"/>
    <w:rsid w:val="002C22A1"/>
    <w:rsid w:val="002C22BA"/>
    <w:rsid w:val="002C23D0"/>
    <w:rsid w:val="002C2471"/>
    <w:rsid w:val="002C25B7"/>
    <w:rsid w:val="002C25C9"/>
    <w:rsid w:val="002C26CC"/>
    <w:rsid w:val="002C284C"/>
    <w:rsid w:val="002C2921"/>
    <w:rsid w:val="002C2954"/>
    <w:rsid w:val="002C29E4"/>
    <w:rsid w:val="002C2B8C"/>
    <w:rsid w:val="002C3253"/>
    <w:rsid w:val="002C35F7"/>
    <w:rsid w:val="002C36F6"/>
    <w:rsid w:val="002C387A"/>
    <w:rsid w:val="002C39A0"/>
    <w:rsid w:val="002C3C07"/>
    <w:rsid w:val="002C3C1D"/>
    <w:rsid w:val="002C3E42"/>
    <w:rsid w:val="002C3EDF"/>
    <w:rsid w:val="002C434D"/>
    <w:rsid w:val="002C4417"/>
    <w:rsid w:val="002C461D"/>
    <w:rsid w:val="002C4AF6"/>
    <w:rsid w:val="002C4BD3"/>
    <w:rsid w:val="002C519B"/>
    <w:rsid w:val="002C54A7"/>
    <w:rsid w:val="002C5778"/>
    <w:rsid w:val="002C57C5"/>
    <w:rsid w:val="002C57C6"/>
    <w:rsid w:val="002C583E"/>
    <w:rsid w:val="002C591E"/>
    <w:rsid w:val="002C5AD2"/>
    <w:rsid w:val="002C5C7B"/>
    <w:rsid w:val="002C5F67"/>
    <w:rsid w:val="002C60A7"/>
    <w:rsid w:val="002C6243"/>
    <w:rsid w:val="002C625B"/>
    <w:rsid w:val="002C650D"/>
    <w:rsid w:val="002C6599"/>
    <w:rsid w:val="002C7217"/>
    <w:rsid w:val="002C72F6"/>
    <w:rsid w:val="002C7691"/>
    <w:rsid w:val="002C7739"/>
    <w:rsid w:val="002C7866"/>
    <w:rsid w:val="002C7A26"/>
    <w:rsid w:val="002C7B8D"/>
    <w:rsid w:val="002C7DBB"/>
    <w:rsid w:val="002D0113"/>
    <w:rsid w:val="002D0329"/>
    <w:rsid w:val="002D0379"/>
    <w:rsid w:val="002D03EF"/>
    <w:rsid w:val="002D04F2"/>
    <w:rsid w:val="002D051D"/>
    <w:rsid w:val="002D0537"/>
    <w:rsid w:val="002D0541"/>
    <w:rsid w:val="002D05C0"/>
    <w:rsid w:val="002D065C"/>
    <w:rsid w:val="002D06DC"/>
    <w:rsid w:val="002D07E9"/>
    <w:rsid w:val="002D0958"/>
    <w:rsid w:val="002D0BAE"/>
    <w:rsid w:val="002D0D9D"/>
    <w:rsid w:val="002D0E8D"/>
    <w:rsid w:val="002D1083"/>
    <w:rsid w:val="002D10B0"/>
    <w:rsid w:val="002D1247"/>
    <w:rsid w:val="002D147B"/>
    <w:rsid w:val="002D1501"/>
    <w:rsid w:val="002D16AB"/>
    <w:rsid w:val="002D1803"/>
    <w:rsid w:val="002D184B"/>
    <w:rsid w:val="002D1894"/>
    <w:rsid w:val="002D18B5"/>
    <w:rsid w:val="002D19F2"/>
    <w:rsid w:val="002D1C3F"/>
    <w:rsid w:val="002D1EDB"/>
    <w:rsid w:val="002D1FA0"/>
    <w:rsid w:val="002D205F"/>
    <w:rsid w:val="002D211D"/>
    <w:rsid w:val="002D2609"/>
    <w:rsid w:val="002D27BD"/>
    <w:rsid w:val="002D2979"/>
    <w:rsid w:val="002D2AF8"/>
    <w:rsid w:val="002D2F5C"/>
    <w:rsid w:val="002D3026"/>
    <w:rsid w:val="002D304C"/>
    <w:rsid w:val="002D3165"/>
    <w:rsid w:val="002D3278"/>
    <w:rsid w:val="002D3453"/>
    <w:rsid w:val="002D3502"/>
    <w:rsid w:val="002D3582"/>
    <w:rsid w:val="002D35E4"/>
    <w:rsid w:val="002D369B"/>
    <w:rsid w:val="002D3CD8"/>
    <w:rsid w:val="002D456F"/>
    <w:rsid w:val="002D45A1"/>
    <w:rsid w:val="002D482A"/>
    <w:rsid w:val="002D4A47"/>
    <w:rsid w:val="002D4A98"/>
    <w:rsid w:val="002D4B58"/>
    <w:rsid w:val="002D4D22"/>
    <w:rsid w:val="002D4F40"/>
    <w:rsid w:val="002D4F70"/>
    <w:rsid w:val="002D5374"/>
    <w:rsid w:val="002D53F4"/>
    <w:rsid w:val="002D54BA"/>
    <w:rsid w:val="002D54CF"/>
    <w:rsid w:val="002D55E7"/>
    <w:rsid w:val="002D5639"/>
    <w:rsid w:val="002D5678"/>
    <w:rsid w:val="002D56BF"/>
    <w:rsid w:val="002D581F"/>
    <w:rsid w:val="002D58B0"/>
    <w:rsid w:val="002D5BE0"/>
    <w:rsid w:val="002D5F65"/>
    <w:rsid w:val="002D6081"/>
    <w:rsid w:val="002D60BC"/>
    <w:rsid w:val="002D60EF"/>
    <w:rsid w:val="002D65D8"/>
    <w:rsid w:val="002D666E"/>
    <w:rsid w:val="002D67C0"/>
    <w:rsid w:val="002D68C2"/>
    <w:rsid w:val="002D68ED"/>
    <w:rsid w:val="002D6B45"/>
    <w:rsid w:val="002D6D42"/>
    <w:rsid w:val="002D6D7E"/>
    <w:rsid w:val="002D70FB"/>
    <w:rsid w:val="002D7384"/>
    <w:rsid w:val="002D74C4"/>
    <w:rsid w:val="002D7570"/>
    <w:rsid w:val="002D7A2F"/>
    <w:rsid w:val="002D7FA1"/>
    <w:rsid w:val="002E00A6"/>
    <w:rsid w:val="002E00E8"/>
    <w:rsid w:val="002E0128"/>
    <w:rsid w:val="002E0175"/>
    <w:rsid w:val="002E02A1"/>
    <w:rsid w:val="002E078F"/>
    <w:rsid w:val="002E07B3"/>
    <w:rsid w:val="002E08F3"/>
    <w:rsid w:val="002E098A"/>
    <w:rsid w:val="002E0A88"/>
    <w:rsid w:val="002E0A98"/>
    <w:rsid w:val="002E101D"/>
    <w:rsid w:val="002E1088"/>
    <w:rsid w:val="002E10A1"/>
    <w:rsid w:val="002E10F4"/>
    <w:rsid w:val="002E1140"/>
    <w:rsid w:val="002E1150"/>
    <w:rsid w:val="002E11A9"/>
    <w:rsid w:val="002E12CB"/>
    <w:rsid w:val="002E1455"/>
    <w:rsid w:val="002E15C5"/>
    <w:rsid w:val="002E1CD5"/>
    <w:rsid w:val="002E22BF"/>
    <w:rsid w:val="002E25CA"/>
    <w:rsid w:val="002E2620"/>
    <w:rsid w:val="002E26E3"/>
    <w:rsid w:val="002E2783"/>
    <w:rsid w:val="002E29E9"/>
    <w:rsid w:val="002E2AD3"/>
    <w:rsid w:val="002E2B73"/>
    <w:rsid w:val="002E2B9C"/>
    <w:rsid w:val="002E2C49"/>
    <w:rsid w:val="002E2D52"/>
    <w:rsid w:val="002E3010"/>
    <w:rsid w:val="002E301A"/>
    <w:rsid w:val="002E30DD"/>
    <w:rsid w:val="002E3190"/>
    <w:rsid w:val="002E3534"/>
    <w:rsid w:val="002E361D"/>
    <w:rsid w:val="002E38A6"/>
    <w:rsid w:val="002E3B80"/>
    <w:rsid w:val="002E3C5F"/>
    <w:rsid w:val="002E3E99"/>
    <w:rsid w:val="002E3EAF"/>
    <w:rsid w:val="002E3FC1"/>
    <w:rsid w:val="002E4310"/>
    <w:rsid w:val="002E433B"/>
    <w:rsid w:val="002E4442"/>
    <w:rsid w:val="002E459A"/>
    <w:rsid w:val="002E4745"/>
    <w:rsid w:val="002E4A9D"/>
    <w:rsid w:val="002E4BC0"/>
    <w:rsid w:val="002E4C88"/>
    <w:rsid w:val="002E4D02"/>
    <w:rsid w:val="002E4D34"/>
    <w:rsid w:val="002E50A6"/>
    <w:rsid w:val="002E5D6C"/>
    <w:rsid w:val="002E5E86"/>
    <w:rsid w:val="002E6147"/>
    <w:rsid w:val="002E6263"/>
    <w:rsid w:val="002E6365"/>
    <w:rsid w:val="002E654A"/>
    <w:rsid w:val="002E6591"/>
    <w:rsid w:val="002E69EB"/>
    <w:rsid w:val="002E6C5F"/>
    <w:rsid w:val="002E6C8E"/>
    <w:rsid w:val="002E6CAB"/>
    <w:rsid w:val="002E6D73"/>
    <w:rsid w:val="002E6DE4"/>
    <w:rsid w:val="002E6DED"/>
    <w:rsid w:val="002E6E89"/>
    <w:rsid w:val="002E6EE9"/>
    <w:rsid w:val="002E6F62"/>
    <w:rsid w:val="002E7173"/>
    <w:rsid w:val="002E7186"/>
    <w:rsid w:val="002E71A4"/>
    <w:rsid w:val="002E729E"/>
    <w:rsid w:val="002E73A7"/>
    <w:rsid w:val="002E73EF"/>
    <w:rsid w:val="002E7447"/>
    <w:rsid w:val="002E7852"/>
    <w:rsid w:val="002E7A59"/>
    <w:rsid w:val="002E7A8D"/>
    <w:rsid w:val="002E7AF2"/>
    <w:rsid w:val="002E7B7D"/>
    <w:rsid w:val="002E7D2E"/>
    <w:rsid w:val="002F03D8"/>
    <w:rsid w:val="002F056A"/>
    <w:rsid w:val="002F0911"/>
    <w:rsid w:val="002F0A34"/>
    <w:rsid w:val="002F0B28"/>
    <w:rsid w:val="002F0B8B"/>
    <w:rsid w:val="002F0CB8"/>
    <w:rsid w:val="002F0F2C"/>
    <w:rsid w:val="002F130C"/>
    <w:rsid w:val="002F141F"/>
    <w:rsid w:val="002F16A8"/>
    <w:rsid w:val="002F182A"/>
    <w:rsid w:val="002F1907"/>
    <w:rsid w:val="002F1A0B"/>
    <w:rsid w:val="002F1CBD"/>
    <w:rsid w:val="002F1CCE"/>
    <w:rsid w:val="002F1CF7"/>
    <w:rsid w:val="002F1D40"/>
    <w:rsid w:val="002F1DF1"/>
    <w:rsid w:val="002F1F54"/>
    <w:rsid w:val="002F203B"/>
    <w:rsid w:val="002F22BB"/>
    <w:rsid w:val="002F25AE"/>
    <w:rsid w:val="002F27A5"/>
    <w:rsid w:val="002F287B"/>
    <w:rsid w:val="002F2ED6"/>
    <w:rsid w:val="002F2F86"/>
    <w:rsid w:val="002F321B"/>
    <w:rsid w:val="002F33BD"/>
    <w:rsid w:val="002F35CB"/>
    <w:rsid w:val="002F373D"/>
    <w:rsid w:val="002F3F31"/>
    <w:rsid w:val="002F4103"/>
    <w:rsid w:val="002F461D"/>
    <w:rsid w:val="002F48A4"/>
    <w:rsid w:val="002F4B48"/>
    <w:rsid w:val="002F4C49"/>
    <w:rsid w:val="002F4D3F"/>
    <w:rsid w:val="002F507D"/>
    <w:rsid w:val="002F516A"/>
    <w:rsid w:val="002F5220"/>
    <w:rsid w:val="002F54D6"/>
    <w:rsid w:val="002F54DF"/>
    <w:rsid w:val="002F573C"/>
    <w:rsid w:val="002F5818"/>
    <w:rsid w:val="002F58CA"/>
    <w:rsid w:val="002F593C"/>
    <w:rsid w:val="002F5D4C"/>
    <w:rsid w:val="002F5E95"/>
    <w:rsid w:val="002F5FB0"/>
    <w:rsid w:val="002F5FD9"/>
    <w:rsid w:val="002F6148"/>
    <w:rsid w:val="002F63E0"/>
    <w:rsid w:val="002F65EA"/>
    <w:rsid w:val="002F664E"/>
    <w:rsid w:val="002F665E"/>
    <w:rsid w:val="002F675E"/>
    <w:rsid w:val="002F676F"/>
    <w:rsid w:val="002F6A3A"/>
    <w:rsid w:val="002F6B1D"/>
    <w:rsid w:val="002F6E71"/>
    <w:rsid w:val="002F6F5B"/>
    <w:rsid w:val="002F6FC6"/>
    <w:rsid w:val="002F7041"/>
    <w:rsid w:val="002F73E4"/>
    <w:rsid w:val="002F7711"/>
    <w:rsid w:val="002F78A1"/>
    <w:rsid w:val="002F7BA1"/>
    <w:rsid w:val="002F7E78"/>
    <w:rsid w:val="002F7EA5"/>
    <w:rsid w:val="00300750"/>
    <w:rsid w:val="0030077F"/>
    <w:rsid w:val="00300904"/>
    <w:rsid w:val="00300CAF"/>
    <w:rsid w:val="00300E71"/>
    <w:rsid w:val="00301443"/>
    <w:rsid w:val="0030199D"/>
    <w:rsid w:val="00301A57"/>
    <w:rsid w:val="00301AAC"/>
    <w:rsid w:val="00301C87"/>
    <w:rsid w:val="00301D3C"/>
    <w:rsid w:val="00301DFD"/>
    <w:rsid w:val="0030205F"/>
    <w:rsid w:val="0030209C"/>
    <w:rsid w:val="00302130"/>
    <w:rsid w:val="003021AC"/>
    <w:rsid w:val="0030230B"/>
    <w:rsid w:val="00302395"/>
    <w:rsid w:val="00302595"/>
    <w:rsid w:val="003025D2"/>
    <w:rsid w:val="00302E85"/>
    <w:rsid w:val="00302EE6"/>
    <w:rsid w:val="0030315B"/>
    <w:rsid w:val="00303409"/>
    <w:rsid w:val="00303481"/>
    <w:rsid w:val="003034E8"/>
    <w:rsid w:val="003035D9"/>
    <w:rsid w:val="00303D44"/>
    <w:rsid w:val="00303DFD"/>
    <w:rsid w:val="00303E53"/>
    <w:rsid w:val="00303F71"/>
    <w:rsid w:val="0030412B"/>
    <w:rsid w:val="003041EB"/>
    <w:rsid w:val="003042FA"/>
    <w:rsid w:val="00304718"/>
    <w:rsid w:val="0030490B"/>
    <w:rsid w:val="00304943"/>
    <w:rsid w:val="00304997"/>
    <w:rsid w:val="00304BFE"/>
    <w:rsid w:val="00304D2A"/>
    <w:rsid w:val="00304D39"/>
    <w:rsid w:val="00304F1D"/>
    <w:rsid w:val="0030516D"/>
    <w:rsid w:val="00305255"/>
    <w:rsid w:val="00305581"/>
    <w:rsid w:val="003055F1"/>
    <w:rsid w:val="0030566A"/>
    <w:rsid w:val="0030567D"/>
    <w:rsid w:val="003056F8"/>
    <w:rsid w:val="00305869"/>
    <w:rsid w:val="003058D4"/>
    <w:rsid w:val="00305A43"/>
    <w:rsid w:val="00305B15"/>
    <w:rsid w:val="00305B25"/>
    <w:rsid w:val="00305B63"/>
    <w:rsid w:val="00305E7F"/>
    <w:rsid w:val="00305F00"/>
    <w:rsid w:val="00305FEA"/>
    <w:rsid w:val="0030636F"/>
    <w:rsid w:val="003063B3"/>
    <w:rsid w:val="00306552"/>
    <w:rsid w:val="00306663"/>
    <w:rsid w:val="00306676"/>
    <w:rsid w:val="00306853"/>
    <w:rsid w:val="0030698E"/>
    <w:rsid w:val="00306AC4"/>
    <w:rsid w:val="00306DA0"/>
    <w:rsid w:val="00306FAA"/>
    <w:rsid w:val="00307352"/>
    <w:rsid w:val="0030743B"/>
    <w:rsid w:val="003075E8"/>
    <w:rsid w:val="00307BC3"/>
    <w:rsid w:val="00307C65"/>
    <w:rsid w:val="00307EA0"/>
    <w:rsid w:val="00307F22"/>
    <w:rsid w:val="003105D8"/>
    <w:rsid w:val="0031089B"/>
    <w:rsid w:val="003108F6"/>
    <w:rsid w:val="00310AE4"/>
    <w:rsid w:val="00310B22"/>
    <w:rsid w:val="00310BAA"/>
    <w:rsid w:val="00310BD9"/>
    <w:rsid w:val="00310C8F"/>
    <w:rsid w:val="00310CC6"/>
    <w:rsid w:val="00310E23"/>
    <w:rsid w:val="0031107C"/>
    <w:rsid w:val="0031116E"/>
    <w:rsid w:val="0031132B"/>
    <w:rsid w:val="0031155B"/>
    <w:rsid w:val="00311BDD"/>
    <w:rsid w:val="00311DC6"/>
    <w:rsid w:val="00311F22"/>
    <w:rsid w:val="00311F63"/>
    <w:rsid w:val="00312238"/>
    <w:rsid w:val="0031242C"/>
    <w:rsid w:val="00312449"/>
    <w:rsid w:val="003125CC"/>
    <w:rsid w:val="00312803"/>
    <w:rsid w:val="00312A9F"/>
    <w:rsid w:val="00312CDE"/>
    <w:rsid w:val="00312D54"/>
    <w:rsid w:val="00312F19"/>
    <w:rsid w:val="003130E3"/>
    <w:rsid w:val="00313335"/>
    <w:rsid w:val="003133F9"/>
    <w:rsid w:val="0031346D"/>
    <w:rsid w:val="003134B6"/>
    <w:rsid w:val="0031368C"/>
    <w:rsid w:val="00313761"/>
    <w:rsid w:val="003137A6"/>
    <w:rsid w:val="0031399E"/>
    <w:rsid w:val="00313CAB"/>
    <w:rsid w:val="00313D54"/>
    <w:rsid w:val="00314048"/>
    <w:rsid w:val="00314088"/>
    <w:rsid w:val="003140CB"/>
    <w:rsid w:val="0031412D"/>
    <w:rsid w:val="00314204"/>
    <w:rsid w:val="003147B4"/>
    <w:rsid w:val="00314834"/>
    <w:rsid w:val="003148A4"/>
    <w:rsid w:val="00314A06"/>
    <w:rsid w:val="00314AE2"/>
    <w:rsid w:val="00314B8A"/>
    <w:rsid w:val="00314BC0"/>
    <w:rsid w:val="00314D92"/>
    <w:rsid w:val="00315168"/>
    <w:rsid w:val="00315348"/>
    <w:rsid w:val="003154DE"/>
    <w:rsid w:val="003156DA"/>
    <w:rsid w:val="0031608A"/>
    <w:rsid w:val="003160E9"/>
    <w:rsid w:val="003161E3"/>
    <w:rsid w:val="00316517"/>
    <w:rsid w:val="00316519"/>
    <w:rsid w:val="003166A7"/>
    <w:rsid w:val="003166CD"/>
    <w:rsid w:val="003167E2"/>
    <w:rsid w:val="003168AE"/>
    <w:rsid w:val="00316A40"/>
    <w:rsid w:val="00316B91"/>
    <w:rsid w:val="00316DC3"/>
    <w:rsid w:val="00316FA8"/>
    <w:rsid w:val="00317100"/>
    <w:rsid w:val="00317593"/>
    <w:rsid w:val="003177CF"/>
    <w:rsid w:val="00317866"/>
    <w:rsid w:val="00317A6E"/>
    <w:rsid w:val="00317C3A"/>
    <w:rsid w:val="00317D07"/>
    <w:rsid w:val="00317D45"/>
    <w:rsid w:val="00317DAC"/>
    <w:rsid w:val="00317E7E"/>
    <w:rsid w:val="00317F4C"/>
    <w:rsid w:val="0032044C"/>
    <w:rsid w:val="00320792"/>
    <w:rsid w:val="0032083B"/>
    <w:rsid w:val="00320843"/>
    <w:rsid w:val="003209F0"/>
    <w:rsid w:val="00320A58"/>
    <w:rsid w:val="00320D03"/>
    <w:rsid w:val="00320EB2"/>
    <w:rsid w:val="00321924"/>
    <w:rsid w:val="00321C2F"/>
    <w:rsid w:val="00322047"/>
    <w:rsid w:val="0032264D"/>
    <w:rsid w:val="00322774"/>
    <w:rsid w:val="0032287A"/>
    <w:rsid w:val="003228BE"/>
    <w:rsid w:val="003228CC"/>
    <w:rsid w:val="00322B55"/>
    <w:rsid w:val="00322BB6"/>
    <w:rsid w:val="00322CAA"/>
    <w:rsid w:val="00322CC6"/>
    <w:rsid w:val="00322D08"/>
    <w:rsid w:val="00322E3E"/>
    <w:rsid w:val="003230C8"/>
    <w:rsid w:val="003230CE"/>
    <w:rsid w:val="00323120"/>
    <w:rsid w:val="00323554"/>
    <w:rsid w:val="0032361C"/>
    <w:rsid w:val="00323A26"/>
    <w:rsid w:val="00323B28"/>
    <w:rsid w:val="00323F29"/>
    <w:rsid w:val="00324055"/>
    <w:rsid w:val="00324225"/>
    <w:rsid w:val="00324478"/>
    <w:rsid w:val="003245D6"/>
    <w:rsid w:val="00324739"/>
    <w:rsid w:val="003249B8"/>
    <w:rsid w:val="00324AC9"/>
    <w:rsid w:val="00324B0E"/>
    <w:rsid w:val="003251D7"/>
    <w:rsid w:val="0032529C"/>
    <w:rsid w:val="0032538C"/>
    <w:rsid w:val="0032560E"/>
    <w:rsid w:val="00325833"/>
    <w:rsid w:val="00325C89"/>
    <w:rsid w:val="00325CF5"/>
    <w:rsid w:val="00325E45"/>
    <w:rsid w:val="00325E89"/>
    <w:rsid w:val="00325ED6"/>
    <w:rsid w:val="00325FA9"/>
    <w:rsid w:val="00326130"/>
    <w:rsid w:val="003261CD"/>
    <w:rsid w:val="00326205"/>
    <w:rsid w:val="003262C7"/>
    <w:rsid w:val="00326361"/>
    <w:rsid w:val="003267BF"/>
    <w:rsid w:val="00326801"/>
    <w:rsid w:val="00326C3F"/>
    <w:rsid w:val="00327557"/>
    <w:rsid w:val="00327683"/>
    <w:rsid w:val="00327687"/>
    <w:rsid w:val="00327788"/>
    <w:rsid w:val="00327892"/>
    <w:rsid w:val="003279EE"/>
    <w:rsid w:val="00327EDF"/>
    <w:rsid w:val="00330278"/>
    <w:rsid w:val="00330544"/>
    <w:rsid w:val="00330745"/>
    <w:rsid w:val="00330856"/>
    <w:rsid w:val="0033085C"/>
    <w:rsid w:val="00330938"/>
    <w:rsid w:val="00330CA3"/>
    <w:rsid w:val="00330D8A"/>
    <w:rsid w:val="00330E9E"/>
    <w:rsid w:val="00331012"/>
    <w:rsid w:val="00331205"/>
    <w:rsid w:val="00331304"/>
    <w:rsid w:val="00331383"/>
    <w:rsid w:val="00331468"/>
    <w:rsid w:val="00331A47"/>
    <w:rsid w:val="00331BDC"/>
    <w:rsid w:val="00331DF1"/>
    <w:rsid w:val="00331ECC"/>
    <w:rsid w:val="00332150"/>
    <w:rsid w:val="0033276F"/>
    <w:rsid w:val="00332962"/>
    <w:rsid w:val="00332D2E"/>
    <w:rsid w:val="00332FE2"/>
    <w:rsid w:val="00333003"/>
    <w:rsid w:val="00333057"/>
    <w:rsid w:val="003331FA"/>
    <w:rsid w:val="00333482"/>
    <w:rsid w:val="0033396E"/>
    <w:rsid w:val="00333CEF"/>
    <w:rsid w:val="00333D1B"/>
    <w:rsid w:val="00333E34"/>
    <w:rsid w:val="00333F6D"/>
    <w:rsid w:val="00334526"/>
    <w:rsid w:val="0033481B"/>
    <w:rsid w:val="00334EDE"/>
    <w:rsid w:val="00335397"/>
    <w:rsid w:val="003353E4"/>
    <w:rsid w:val="0033545C"/>
    <w:rsid w:val="0033583F"/>
    <w:rsid w:val="00335950"/>
    <w:rsid w:val="00335D0D"/>
    <w:rsid w:val="00335DF3"/>
    <w:rsid w:val="003360DD"/>
    <w:rsid w:val="00336141"/>
    <w:rsid w:val="0033628C"/>
    <w:rsid w:val="003363E9"/>
    <w:rsid w:val="003365E6"/>
    <w:rsid w:val="00336636"/>
    <w:rsid w:val="003367A9"/>
    <w:rsid w:val="00336938"/>
    <w:rsid w:val="00336A5E"/>
    <w:rsid w:val="00336AC2"/>
    <w:rsid w:val="00336B8F"/>
    <w:rsid w:val="00336CE6"/>
    <w:rsid w:val="00336D59"/>
    <w:rsid w:val="00336F9C"/>
    <w:rsid w:val="0033705D"/>
    <w:rsid w:val="003373F4"/>
    <w:rsid w:val="0033747D"/>
    <w:rsid w:val="003375C7"/>
    <w:rsid w:val="0033781D"/>
    <w:rsid w:val="00337898"/>
    <w:rsid w:val="00337984"/>
    <w:rsid w:val="00337D25"/>
    <w:rsid w:val="00337F2B"/>
    <w:rsid w:val="00340401"/>
    <w:rsid w:val="00340488"/>
    <w:rsid w:val="00340574"/>
    <w:rsid w:val="003405C6"/>
    <w:rsid w:val="00340909"/>
    <w:rsid w:val="00340952"/>
    <w:rsid w:val="00340A9F"/>
    <w:rsid w:val="00340AD1"/>
    <w:rsid w:val="00340B12"/>
    <w:rsid w:val="00341043"/>
    <w:rsid w:val="00341245"/>
    <w:rsid w:val="003412A2"/>
    <w:rsid w:val="0034141D"/>
    <w:rsid w:val="003414C0"/>
    <w:rsid w:val="0034156A"/>
    <w:rsid w:val="00341605"/>
    <w:rsid w:val="003416B3"/>
    <w:rsid w:val="0034180B"/>
    <w:rsid w:val="0034224C"/>
    <w:rsid w:val="0034240B"/>
    <w:rsid w:val="00342477"/>
    <w:rsid w:val="0034250B"/>
    <w:rsid w:val="003425E9"/>
    <w:rsid w:val="00342AAD"/>
    <w:rsid w:val="00342B45"/>
    <w:rsid w:val="00342C77"/>
    <w:rsid w:val="00342E13"/>
    <w:rsid w:val="003431AF"/>
    <w:rsid w:val="00343324"/>
    <w:rsid w:val="003433DD"/>
    <w:rsid w:val="003433FE"/>
    <w:rsid w:val="0034350F"/>
    <w:rsid w:val="003435CE"/>
    <w:rsid w:val="003435E9"/>
    <w:rsid w:val="003436F9"/>
    <w:rsid w:val="00343875"/>
    <w:rsid w:val="00343BD8"/>
    <w:rsid w:val="00343D72"/>
    <w:rsid w:val="00344210"/>
    <w:rsid w:val="003448E6"/>
    <w:rsid w:val="00344BA3"/>
    <w:rsid w:val="00344E37"/>
    <w:rsid w:val="0034501F"/>
    <w:rsid w:val="0034504C"/>
    <w:rsid w:val="00345179"/>
    <w:rsid w:val="0034520E"/>
    <w:rsid w:val="00345374"/>
    <w:rsid w:val="0034562C"/>
    <w:rsid w:val="0034571E"/>
    <w:rsid w:val="0034576D"/>
    <w:rsid w:val="00345941"/>
    <w:rsid w:val="00345CCB"/>
    <w:rsid w:val="00345D2B"/>
    <w:rsid w:val="00345EEE"/>
    <w:rsid w:val="00345FDC"/>
    <w:rsid w:val="00346051"/>
    <w:rsid w:val="003463C0"/>
    <w:rsid w:val="003466CF"/>
    <w:rsid w:val="003468CF"/>
    <w:rsid w:val="003469B9"/>
    <w:rsid w:val="00346AF1"/>
    <w:rsid w:val="00346CD7"/>
    <w:rsid w:val="00347000"/>
    <w:rsid w:val="003470F8"/>
    <w:rsid w:val="003473A4"/>
    <w:rsid w:val="003475AD"/>
    <w:rsid w:val="003475D0"/>
    <w:rsid w:val="00347618"/>
    <w:rsid w:val="003476E0"/>
    <w:rsid w:val="003476F3"/>
    <w:rsid w:val="00347769"/>
    <w:rsid w:val="00347797"/>
    <w:rsid w:val="00347860"/>
    <w:rsid w:val="00347A5E"/>
    <w:rsid w:val="00347B16"/>
    <w:rsid w:val="00347C1D"/>
    <w:rsid w:val="003501A3"/>
    <w:rsid w:val="003502D7"/>
    <w:rsid w:val="003503B0"/>
    <w:rsid w:val="003503BC"/>
    <w:rsid w:val="003504ED"/>
    <w:rsid w:val="00350981"/>
    <w:rsid w:val="00350D4A"/>
    <w:rsid w:val="00350F0A"/>
    <w:rsid w:val="00350F1E"/>
    <w:rsid w:val="0035103D"/>
    <w:rsid w:val="00351060"/>
    <w:rsid w:val="00351089"/>
    <w:rsid w:val="0035123D"/>
    <w:rsid w:val="003514D9"/>
    <w:rsid w:val="0035154B"/>
    <w:rsid w:val="00351677"/>
    <w:rsid w:val="0035173D"/>
    <w:rsid w:val="003517BD"/>
    <w:rsid w:val="00351862"/>
    <w:rsid w:val="00351A9E"/>
    <w:rsid w:val="00351C36"/>
    <w:rsid w:val="00351D9F"/>
    <w:rsid w:val="00351E44"/>
    <w:rsid w:val="0035226E"/>
    <w:rsid w:val="00352377"/>
    <w:rsid w:val="0035264E"/>
    <w:rsid w:val="0035281F"/>
    <w:rsid w:val="00352B28"/>
    <w:rsid w:val="00352CBF"/>
    <w:rsid w:val="00353173"/>
    <w:rsid w:val="00353212"/>
    <w:rsid w:val="003533B9"/>
    <w:rsid w:val="00353649"/>
    <w:rsid w:val="003536CF"/>
    <w:rsid w:val="00353730"/>
    <w:rsid w:val="00353954"/>
    <w:rsid w:val="00353BDC"/>
    <w:rsid w:val="00353C8B"/>
    <w:rsid w:val="00353E4D"/>
    <w:rsid w:val="00353EE4"/>
    <w:rsid w:val="00353EF0"/>
    <w:rsid w:val="00353FFB"/>
    <w:rsid w:val="003541BF"/>
    <w:rsid w:val="00354202"/>
    <w:rsid w:val="00354205"/>
    <w:rsid w:val="0035424A"/>
    <w:rsid w:val="00354459"/>
    <w:rsid w:val="00354621"/>
    <w:rsid w:val="0035467C"/>
    <w:rsid w:val="003546E8"/>
    <w:rsid w:val="00354744"/>
    <w:rsid w:val="003547D7"/>
    <w:rsid w:val="00354899"/>
    <w:rsid w:val="0035498F"/>
    <w:rsid w:val="003549F5"/>
    <w:rsid w:val="00354A33"/>
    <w:rsid w:val="00354B4A"/>
    <w:rsid w:val="00354FD5"/>
    <w:rsid w:val="00355252"/>
    <w:rsid w:val="003552E8"/>
    <w:rsid w:val="00355452"/>
    <w:rsid w:val="0035559A"/>
    <w:rsid w:val="0035564A"/>
    <w:rsid w:val="0035585D"/>
    <w:rsid w:val="00355CA1"/>
    <w:rsid w:val="00355CA7"/>
    <w:rsid w:val="00355F44"/>
    <w:rsid w:val="00355FC5"/>
    <w:rsid w:val="0035602C"/>
    <w:rsid w:val="003562E0"/>
    <w:rsid w:val="003563D0"/>
    <w:rsid w:val="003563FC"/>
    <w:rsid w:val="00356530"/>
    <w:rsid w:val="00356539"/>
    <w:rsid w:val="003565FF"/>
    <w:rsid w:val="00356BB4"/>
    <w:rsid w:val="00357151"/>
    <w:rsid w:val="00357243"/>
    <w:rsid w:val="003572B2"/>
    <w:rsid w:val="0035732E"/>
    <w:rsid w:val="003573C0"/>
    <w:rsid w:val="003573DD"/>
    <w:rsid w:val="003574C6"/>
    <w:rsid w:val="00357553"/>
    <w:rsid w:val="003577A9"/>
    <w:rsid w:val="00357985"/>
    <w:rsid w:val="00357A45"/>
    <w:rsid w:val="00357B5B"/>
    <w:rsid w:val="00357C5A"/>
    <w:rsid w:val="0036011A"/>
    <w:rsid w:val="00360144"/>
    <w:rsid w:val="00360161"/>
    <w:rsid w:val="0036067A"/>
    <w:rsid w:val="0036070D"/>
    <w:rsid w:val="00360B28"/>
    <w:rsid w:val="00360CFD"/>
    <w:rsid w:val="00360D7C"/>
    <w:rsid w:val="003610A2"/>
    <w:rsid w:val="0036125F"/>
    <w:rsid w:val="003613CA"/>
    <w:rsid w:val="00361401"/>
    <w:rsid w:val="00361405"/>
    <w:rsid w:val="003614E0"/>
    <w:rsid w:val="00361530"/>
    <w:rsid w:val="00361572"/>
    <w:rsid w:val="00361892"/>
    <w:rsid w:val="00361B11"/>
    <w:rsid w:val="00361BA2"/>
    <w:rsid w:val="00361C59"/>
    <w:rsid w:val="00361FDA"/>
    <w:rsid w:val="00361FDD"/>
    <w:rsid w:val="003621D0"/>
    <w:rsid w:val="00362255"/>
    <w:rsid w:val="00362289"/>
    <w:rsid w:val="003623D5"/>
    <w:rsid w:val="0036252F"/>
    <w:rsid w:val="0036257F"/>
    <w:rsid w:val="00362715"/>
    <w:rsid w:val="003627C3"/>
    <w:rsid w:val="00362A1B"/>
    <w:rsid w:val="00362A74"/>
    <w:rsid w:val="00362BB2"/>
    <w:rsid w:val="00362D09"/>
    <w:rsid w:val="00362E09"/>
    <w:rsid w:val="00362E0F"/>
    <w:rsid w:val="00362E50"/>
    <w:rsid w:val="00363281"/>
    <w:rsid w:val="0036329E"/>
    <w:rsid w:val="003632A7"/>
    <w:rsid w:val="003633E2"/>
    <w:rsid w:val="00363629"/>
    <w:rsid w:val="003639AD"/>
    <w:rsid w:val="00363B9C"/>
    <w:rsid w:val="00363C35"/>
    <w:rsid w:val="00363CF6"/>
    <w:rsid w:val="00363DE3"/>
    <w:rsid w:val="00363E1A"/>
    <w:rsid w:val="003642E0"/>
    <w:rsid w:val="00364375"/>
    <w:rsid w:val="00364603"/>
    <w:rsid w:val="0036492C"/>
    <w:rsid w:val="00364A19"/>
    <w:rsid w:val="00364B0C"/>
    <w:rsid w:val="00364BAC"/>
    <w:rsid w:val="00364EBE"/>
    <w:rsid w:val="00364ED1"/>
    <w:rsid w:val="00364FB3"/>
    <w:rsid w:val="003651BF"/>
    <w:rsid w:val="003651FC"/>
    <w:rsid w:val="003652BB"/>
    <w:rsid w:val="003652C2"/>
    <w:rsid w:val="00365305"/>
    <w:rsid w:val="003653F3"/>
    <w:rsid w:val="0036574B"/>
    <w:rsid w:val="0036579A"/>
    <w:rsid w:val="003657EC"/>
    <w:rsid w:val="00365883"/>
    <w:rsid w:val="003658D4"/>
    <w:rsid w:val="00365977"/>
    <w:rsid w:val="00365A9C"/>
    <w:rsid w:val="00365AE8"/>
    <w:rsid w:val="00365C7A"/>
    <w:rsid w:val="00365C86"/>
    <w:rsid w:val="00365E3C"/>
    <w:rsid w:val="00365F41"/>
    <w:rsid w:val="00366510"/>
    <w:rsid w:val="003665CA"/>
    <w:rsid w:val="00366869"/>
    <w:rsid w:val="003668EC"/>
    <w:rsid w:val="00366CA5"/>
    <w:rsid w:val="00366CF3"/>
    <w:rsid w:val="00367245"/>
    <w:rsid w:val="00367325"/>
    <w:rsid w:val="00367606"/>
    <w:rsid w:val="003676C6"/>
    <w:rsid w:val="0036784A"/>
    <w:rsid w:val="003679C8"/>
    <w:rsid w:val="00367A93"/>
    <w:rsid w:val="00367E0E"/>
    <w:rsid w:val="00367E33"/>
    <w:rsid w:val="00367E35"/>
    <w:rsid w:val="00367E97"/>
    <w:rsid w:val="00367E9C"/>
    <w:rsid w:val="00367FDE"/>
    <w:rsid w:val="003700C7"/>
    <w:rsid w:val="0037028F"/>
    <w:rsid w:val="003702BE"/>
    <w:rsid w:val="00370C36"/>
    <w:rsid w:val="00370C3C"/>
    <w:rsid w:val="00370C5D"/>
    <w:rsid w:val="00370CD5"/>
    <w:rsid w:val="00370EEC"/>
    <w:rsid w:val="00371225"/>
    <w:rsid w:val="00371360"/>
    <w:rsid w:val="003716BB"/>
    <w:rsid w:val="00371AC8"/>
    <w:rsid w:val="00371B45"/>
    <w:rsid w:val="00371BBF"/>
    <w:rsid w:val="00371C96"/>
    <w:rsid w:val="00371E0E"/>
    <w:rsid w:val="0037226D"/>
    <w:rsid w:val="00372310"/>
    <w:rsid w:val="00372353"/>
    <w:rsid w:val="0037242C"/>
    <w:rsid w:val="0037248A"/>
    <w:rsid w:val="003726FB"/>
    <w:rsid w:val="00372711"/>
    <w:rsid w:val="00372A29"/>
    <w:rsid w:val="00372A4F"/>
    <w:rsid w:val="00372AAC"/>
    <w:rsid w:val="00372C4F"/>
    <w:rsid w:val="00372D8D"/>
    <w:rsid w:val="00372EFD"/>
    <w:rsid w:val="00373258"/>
    <w:rsid w:val="003732D7"/>
    <w:rsid w:val="003734FC"/>
    <w:rsid w:val="0037352F"/>
    <w:rsid w:val="0037354E"/>
    <w:rsid w:val="003735D3"/>
    <w:rsid w:val="00373B0B"/>
    <w:rsid w:val="00373B9E"/>
    <w:rsid w:val="00373BAD"/>
    <w:rsid w:val="00373BC7"/>
    <w:rsid w:val="00373DBC"/>
    <w:rsid w:val="00373ED9"/>
    <w:rsid w:val="00373F74"/>
    <w:rsid w:val="003743F7"/>
    <w:rsid w:val="0037448C"/>
    <w:rsid w:val="003744FD"/>
    <w:rsid w:val="00374522"/>
    <w:rsid w:val="003748AA"/>
    <w:rsid w:val="003749CD"/>
    <w:rsid w:val="00374AAD"/>
    <w:rsid w:val="00374AD2"/>
    <w:rsid w:val="00374B55"/>
    <w:rsid w:val="00374B66"/>
    <w:rsid w:val="00374C40"/>
    <w:rsid w:val="00374DD8"/>
    <w:rsid w:val="003750E5"/>
    <w:rsid w:val="00375100"/>
    <w:rsid w:val="00375291"/>
    <w:rsid w:val="003752ED"/>
    <w:rsid w:val="0037559B"/>
    <w:rsid w:val="00375BE7"/>
    <w:rsid w:val="00375D98"/>
    <w:rsid w:val="00375E05"/>
    <w:rsid w:val="00375E67"/>
    <w:rsid w:val="00375E8F"/>
    <w:rsid w:val="00375ED2"/>
    <w:rsid w:val="003760D4"/>
    <w:rsid w:val="00376166"/>
    <w:rsid w:val="003765F3"/>
    <w:rsid w:val="003766BC"/>
    <w:rsid w:val="00376738"/>
    <w:rsid w:val="00376B2D"/>
    <w:rsid w:val="00376C5F"/>
    <w:rsid w:val="00376CCC"/>
    <w:rsid w:val="00376CFB"/>
    <w:rsid w:val="00376E71"/>
    <w:rsid w:val="003775C7"/>
    <w:rsid w:val="00377628"/>
    <w:rsid w:val="003776BB"/>
    <w:rsid w:val="00377712"/>
    <w:rsid w:val="00377838"/>
    <w:rsid w:val="00377856"/>
    <w:rsid w:val="003779BF"/>
    <w:rsid w:val="00377CE9"/>
    <w:rsid w:val="00377DDD"/>
    <w:rsid w:val="00377F9E"/>
    <w:rsid w:val="00380036"/>
    <w:rsid w:val="00380491"/>
    <w:rsid w:val="0038051B"/>
    <w:rsid w:val="0038062D"/>
    <w:rsid w:val="003808BF"/>
    <w:rsid w:val="00380948"/>
    <w:rsid w:val="00380D0D"/>
    <w:rsid w:val="00380FB9"/>
    <w:rsid w:val="0038139A"/>
    <w:rsid w:val="003815E8"/>
    <w:rsid w:val="0038165B"/>
    <w:rsid w:val="00381692"/>
    <w:rsid w:val="003816CE"/>
    <w:rsid w:val="00381ACE"/>
    <w:rsid w:val="00381C16"/>
    <w:rsid w:val="00382046"/>
    <w:rsid w:val="00382179"/>
    <w:rsid w:val="003821E0"/>
    <w:rsid w:val="00382228"/>
    <w:rsid w:val="0038278D"/>
    <w:rsid w:val="00382906"/>
    <w:rsid w:val="00382ABB"/>
    <w:rsid w:val="00382B66"/>
    <w:rsid w:val="00382BA0"/>
    <w:rsid w:val="00382C43"/>
    <w:rsid w:val="00382C5A"/>
    <w:rsid w:val="00382CA1"/>
    <w:rsid w:val="003830F0"/>
    <w:rsid w:val="00383118"/>
    <w:rsid w:val="00383184"/>
    <w:rsid w:val="0038335A"/>
    <w:rsid w:val="00383390"/>
    <w:rsid w:val="00383766"/>
    <w:rsid w:val="00383807"/>
    <w:rsid w:val="00383858"/>
    <w:rsid w:val="00383A98"/>
    <w:rsid w:val="00383BA2"/>
    <w:rsid w:val="00383C48"/>
    <w:rsid w:val="00383CBB"/>
    <w:rsid w:val="00383D04"/>
    <w:rsid w:val="00383FED"/>
    <w:rsid w:val="0038408F"/>
    <w:rsid w:val="003841DC"/>
    <w:rsid w:val="00384440"/>
    <w:rsid w:val="0038462C"/>
    <w:rsid w:val="00384667"/>
    <w:rsid w:val="00384708"/>
    <w:rsid w:val="003849C8"/>
    <w:rsid w:val="00384B8F"/>
    <w:rsid w:val="00384CFF"/>
    <w:rsid w:val="00385387"/>
    <w:rsid w:val="00385469"/>
    <w:rsid w:val="003854F8"/>
    <w:rsid w:val="00385570"/>
    <w:rsid w:val="0038573F"/>
    <w:rsid w:val="00385781"/>
    <w:rsid w:val="003858C5"/>
    <w:rsid w:val="00385CB5"/>
    <w:rsid w:val="00385CFC"/>
    <w:rsid w:val="00385EB7"/>
    <w:rsid w:val="00385F9A"/>
    <w:rsid w:val="0038609D"/>
    <w:rsid w:val="0038642A"/>
    <w:rsid w:val="0038654D"/>
    <w:rsid w:val="003865CD"/>
    <w:rsid w:val="003865F6"/>
    <w:rsid w:val="003869CF"/>
    <w:rsid w:val="00386BAA"/>
    <w:rsid w:val="00386C2C"/>
    <w:rsid w:val="00386EBB"/>
    <w:rsid w:val="00387034"/>
    <w:rsid w:val="0038715F"/>
    <w:rsid w:val="003871CA"/>
    <w:rsid w:val="00387232"/>
    <w:rsid w:val="0038759D"/>
    <w:rsid w:val="00387653"/>
    <w:rsid w:val="0038771D"/>
    <w:rsid w:val="00387720"/>
    <w:rsid w:val="003878E6"/>
    <w:rsid w:val="003879F1"/>
    <w:rsid w:val="00387A17"/>
    <w:rsid w:val="00387E46"/>
    <w:rsid w:val="00387E76"/>
    <w:rsid w:val="00387FBD"/>
    <w:rsid w:val="00390192"/>
    <w:rsid w:val="00390943"/>
    <w:rsid w:val="0039094B"/>
    <w:rsid w:val="00390979"/>
    <w:rsid w:val="00390B1E"/>
    <w:rsid w:val="00390BE7"/>
    <w:rsid w:val="00390C19"/>
    <w:rsid w:val="00390D0F"/>
    <w:rsid w:val="00390F37"/>
    <w:rsid w:val="00390FD4"/>
    <w:rsid w:val="0039118B"/>
    <w:rsid w:val="003911A9"/>
    <w:rsid w:val="003913A6"/>
    <w:rsid w:val="00391515"/>
    <w:rsid w:val="003916DE"/>
    <w:rsid w:val="0039191A"/>
    <w:rsid w:val="0039198A"/>
    <w:rsid w:val="00391A73"/>
    <w:rsid w:val="00391AC0"/>
    <w:rsid w:val="00391B41"/>
    <w:rsid w:val="00391CD1"/>
    <w:rsid w:val="00392195"/>
    <w:rsid w:val="00392231"/>
    <w:rsid w:val="003923AC"/>
    <w:rsid w:val="0039276B"/>
    <w:rsid w:val="00392AA4"/>
    <w:rsid w:val="00392BAB"/>
    <w:rsid w:val="00392CCB"/>
    <w:rsid w:val="00392E38"/>
    <w:rsid w:val="00393100"/>
    <w:rsid w:val="0039387A"/>
    <w:rsid w:val="00393E23"/>
    <w:rsid w:val="00393EA9"/>
    <w:rsid w:val="00393F1F"/>
    <w:rsid w:val="00394086"/>
    <w:rsid w:val="00394131"/>
    <w:rsid w:val="00394291"/>
    <w:rsid w:val="00394331"/>
    <w:rsid w:val="0039456C"/>
    <w:rsid w:val="00394A24"/>
    <w:rsid w:val="00394C1B"/>
    <w:rsid w:val="00394C4C"/>
    <w:rsid w:val="00394CD4"/>
    <w:rsid w:val="003950C5"/>
    <w:rsid w:val="0039524D"/>
    <w:rsid w:val="0039558C"/>
    <w:rsid w:val="003955B1"/>
    <w:rsid w:val="003959E1"/>
    <w:rsid w:val="00395D09"/>
    <w:rsid w:val="00395FF3"/>
    <w:rsid w:val="00396074"/>
    <w:rsid w:val="003964E8"/>
    <w:rsid w:val="0039660B"/>
    <w:rsid w:val="00396930"/>
    <w:rsid w:val="003969BF"/>
    <w:rsid w:val="003969E7"/>
    <w:rsid w:val="00396B31"/>
    <w:rsid w:val="00396B6E"/>
    <w:rsid w:val="00396DDB"/>
    <w:rsid w:val="003973C1"/>
    <w:rsid w:val="00397471"/>
    <w:rsid w:val="003974DD"/>
    <w:rsid w:val="00397552"/>
    <w:rsid w:val="003975C2"/>
    <w:rsid w:val="003976EF"/>
    <w:rsid w:val="00397926"/>
    <w:rsid w:val="00397B0C"/>
    <w:rsid w:val="00397B22"/>
    <w:rsid w:val="00397DCB"/>
    <w:rsid w:val="003A000F"/>
    <w:rsid w:val="003A00DB"/>
    <w:rsid w:val="003A01DA"/>
    <w:rsid w:val="003A02A1"/>
    <w:rsid w:val="003A0936"/>
    <w:rsid w:val="003A0979"/>
    <w:rsid w:val="003A0B4F"/>
    <w:rsid w:val="003A0E2D"/>
    <w:rsid w:val="003A0EF4"/>
    <w:rsid w:val="003A1000"/>
    <w:rsid w:val="003A1095"/>
    <w:rsid w:val="003A10CE"/>
    <w:rsid w:val="003A1105"/>
    <w:rsid w:val="003A110D"/>
    <w:rsid w:val="003A1425"/>
    <w:rsid w:val="003A1648"/>
    <w:rsid w:val="003A1700"/>
    <w:rsid w:val="003A1892"/>
    <w:rsid w:val="003A18D6"/>
    <w:rsid w:val="003A1AA0"/>
    <w:rsid w:val="003A1DAF"/>
    <w:rsid w:val="003A1E92"/>
    <w:rsid w:val="003A1FE0"/>
    <w:rsid w:val="003A20B0"/>
    <w:rsid w:val="003A2127"/>
    <w:rsid w:val="003A24BF"/>
    <w:rsid w:val="003A24E7"/>
    <w:rsid w:val="003A260A"/>
    <w:rsid w:val="003A2785"/>
    <w:rsid w:val="003A2800"/>
    <w:rsid w:val="003A28C9"/>
    <w:rsid w:val="003A2A67"/>
    <w:rsid w:val="003A2E84"/>
    <w:rsid w:val="003A2FC7"/>
    <w:rsid w:val="003A2FCE"/>
    <w:rsid w:val="003A315D"/>
    <w:rsid w:val="003A3354"/>
    <w:rsid w:val="003A3567"/>
    <w:rsid w:val="003A3575"/>
    <w:rsid w:val="003A3749"/>
    <w:rsid w:val="003A3763"/>
    <w:rsid w:val="003A38E2"/>
    <w:rsid w:val="003A3924"/>
    <w:rsid w:val="003A3B2C"/>
    <w:rsid w:val="003A3BC2"/>
    <w:rsid w:val="003A3C1F"/>
    <w:rsid w:val="003A40E3"/>
    <w:rsid w:val="003A412D"/>
    <w:rsid w:val="003A42F1"/>
    <w:rsid w:val="003A451A"/>
    <w:rsid w:val="003A4598"/>
    <w:rsid w:val="003A466D"/>
    <w:rsid w:val="003A4770"/>
    <w:rsid w:val="003A4876"/>
    <w:rsid w:val="003A49D9"/>
    <w:rsid w:val="003A4C7C"/>
    <w:rsid w:val="003A4CF9"/>
    <w:rsid w:val="003A4EB1"/>
    <w:rsid w:val="003A4FCA"/>
    <w:rsid w:val="003A4FF8"/>
    <w:rsid w:val="003A52E8"/>
    <w:rsid w:val="003A537A"/>
    <w:rsid w:val="003A545A"/>
    <w:rsid w:val="003A54C7"/>
    <w:rsid w:val="003A551C"/>
    <w:rsid w:val="003A560F"/>
    <w:rsid w:val="003A5627"/>
    <w:rsid w:val="003A5703"/>
    <w:rsid w:val="003A5CFF"/>
    <w:rsid w:val="003A5ED8"/>
    <w:rsid w:val="003A6087"/>
    <w:rsid w:val="003A614A"/>
    <w:rsid w:val="003A6156"/>
    <w:rsid w:val="003A61C3"/>
    <w:rsid w:val="003A6400"/>
    <w:rsid w:val="003A6475"/>
    <w:rsid w:val="003A661A"/>
    <w:rsid w:val="003A6754"/>
    <w:rsid w:val="003A68A6"/>
    <w:rsid w:val="003A699A"/>
    <w:rsid w:val="003A6A6D"/>
    <w:rsid w:val="003A6AAE"/>
    <w:rsid w:val="003A6AF3"/>
    <w:rsid w:val="003A6BB5"/>
    <w:rsid w:val="003A6BEA"/>
    <w:rsid w:val="003A6D02"/>
    <w:rsid w:val="003A6DC4"/>
    <w:rsid w:val="003A6E3B"/>
    <w:rsid w:val="003A6F0C"/>
    <w:rsid w:val="003A74C6"/>
    <w:rsid w:val="003A797C"/>
    <w:rsid w:val="003A7A04"/>
    <w:rsid w:val="003A7F51"/>
    <w:rsid w:val="003A7F83"/>
    <w:rsid w:val="003B03DF"/>
    <w:rsid w:val="003B03F5"/>
    <w:rsid w:val="003B059C"/>
    <w:rsid w:val="003B060A"/>
    <w:rsid w:val="003B075D"/>
    <w:rsid w:val="003B08CE"/>
    <w:rsid w:val="003B0A78"/>
    <w:rsid w:val="003B0BE2"/>
    <w:rsid w:val="003B0BE6"/>
    <w:rsid w:val="003B0C7B"/>
    <w:rsid w:val="003B0CA7"/>
    <w:rsid w:val="003B1009"/>
    <w:rsid w:val="003B144F"/>
    <w:rsid w:val="003B15F0"/>
    <w:rsid w:val="003B161C"/>
    <w:rsid w:val="003B1826"/>
    <w:rsid w:val="003B1E77"/>
    <w:rsid w:val="003B1E7C"/>
    <w:rsid w:val="003B1F86"/>
    <w:rsid w:val="003B22C4"/>
    <w:rsid w:val="003B2737"/>
    <w:rsid w:val="003B2990"/>
    <w:rsid w:val="003B2A0E"/>
    <w:rsid w:val="003B2B49"/>
    <w:rsid w:val="003B2CA7"/>
    <w:rsid w:val="003B314F"/>
    <w:rsid w:val="003B3183"/>
    <w:rsid w:val="003B353E"/>
    <w:rsid w:val="003B37EC"/>
    <w:rsid w:val="003B392D"/>
    <w:rsid w:val="003B3E08"/>
    <w:rsid w:val="003B3FDB"/>
    <w:rsid w:val="003B45CA"/>
    <w:rsid w:val="003B483E"/>
    <w:rsid w:val="003B484E"/>
    <w:rsid w:val="003B4DE7"/>
    <w:rsid w:val="003B5005"/>
    <w:rsid w:val="003B507A"/>
    <w:rsid w:val="003B50D2"/>
    <w:rsid w:val="003B532E"/>
    <w:rsid w:val="003B5339"/>
    <w:rsid w:val="003B5356"/>
    <w:rsid w:val="003B539A"/>
    <w:rsid w:val="003B5401"/>
    <w:rsid w:val="003B5403"/>
    <w:rsid w:val="003B5728"/>
    <w:rsid w:val="003B580C"/>
    <w:rsid w:val="003B5936"/>
    <w:rsid w:val="003B5962"/>
    <w:rsid w:val="003B5A52"/>
    <w:rsid w:val="003B5C2B"/>
    <w:rsid w:val="003B5DD0"/>
    <w:rsid w:val="003B66D7"/>
    <w:rsid w:val="003B6776"/>
    <w:rsid w:val="003B68AE"/>
    <w:rsid w:val="003B68CF"/>
    <w:rsid w:val="003B6B27"/>
    <w:rsid w:val="003B6CC3"/>
    <w:rsid w:val="003B6DDD"/>
    <w:rsid w:val="003B6E17"/>
    <w:rsid w:val="003B6E66"/>
    <w:rsid w:val="003B6E9B"/>
    <w:rsid w:val="003B6FE6"/>
    <w:rsid w:val="003B70C3"/>
    <w:rsid w:val="003B733B"/>
    <w:rsid w:val="003B7455"/>
    <w:rsid w:val="003B751A"/>
    <w:rsid w:val="003B7797"/>
    <w:rsid w:val="003B78FE"/>
    <w:rsid w:val="003B7B13"/>
    <w:rsid w:val="003B7B15"/>
    <w:rsid w:val="003B7C45"/>
    <w:rsid w:val="003B7DB4"/>
    <w:rsid w:val="003B7F71"/>
    <w:rsid w:val="003C04A8"/>
    <w:rsid w:val="003C0682"/>
    <w:rsid w:val="003C094B"/>
    <w:rsid w:val="003C0C88"/>
    <w:rsid w:val="003C100B"/>
    <w:rsid w:val="003C1195"/>
    <w:rsid w:val="003C11AE"/>
    <w:rsid w:val="003C1276"/>
    <w:rsid w:val="003C18B0"/>
    <w:rsid w:val="003C18F3"/>
    <w:rsid w:val="003C19A4"/>
    <w:rsid w:val="003C1A39"/>
    <w:rsid w:val="003C1B73"/>
    <w:rsid w:val="003C1CC6"/>
    <w:rsid w:val="003C1F71"/>
    <w:rsid w:val="003C2133"/>
    <w:rsid w:val="003C2172"/>
    <w:rsid w:val="003C23AA"/>
    <w:rsid w:val="003C29AF"/>
    <w:rsid w:val="003C29D0"/>
    <w:rsid w:val="003C2AA1"/>
    <w:rsid w:val="003C2F0C"/>
    <w:rsid w:val="003C30A8"/>
    <w:rsid w:val="003C30BF"/>
    <w:rsid w:val="003C30FC"/>
    <w:rsid w:val="003C312D"/>
    <w:rsid w:val="003C3177"/>
    <w:rsid w:val="003C3236"/>
    <w:rsid w:val="003C32AE"/>
    <w:rsid w:val="003C3672"/>
    <w:rsid w:val="003C37B1"/>
    <w:rsid w:val="003C39D9"/>
    <w:rsid w:val="003C3AA1"/>
    <w:rsid w:val="003C3DA2"/>
    <w:rsid w:val="003C3DF1"/>
    <w:rsid w:val="003C414D"/>
    <w:rsid w:val="003C429D"/>
    <w:rsid w:val="003C42AA"/>
    <w:rsid w:val="003C4785"/>
    <w:rsid w:val="003C48A7"/>
    <w:rsid w:val="003C4A2A"/>
    <w:rsid w:val="003C513B"/>
    <w:rsid w:val="003C5519"/>
    <w:rsid w:val="003C56B0"/>
    <w:rsid w:val="003C5E1B"/>
    <w:rsid w:val="003C5F0F"/>
    <w:rsid w:val="003C5FEA"/>
    <w:rsid w:val="003C602B"/>
    <w:rsid w:val="003C617E"/>
    <w:rsid w:val="003C62CC"/>
    <w:rsid w:val="003C675C"/>
    <w:rsid w:val="003C681F"/>
    <w:rsid w:val="003C6D9F"/>
    <w:rsid w:val="003C6FAF"/>
    <w:rsid w:val="003C71E0"/>
    <w:rsid w:val="003C72A2"/>
    <w:rsid w:val="003C7367"/>
    <w:rsid w:val="003C7386"/>
    <w:rsid w:val="003C763B"/>
    <w:rsid w:val="003C78F0"/>
    <w:rsid w:val="003C7B31"/>
    <w:rsid w:val="003C7FBB"/>
    <w:rsid w:val="003D032E"/>
    <w:rsid w:val="003D0439"/>
    <w:rsid w:val="003D0875"/>
    <w:rsid w:val="003D08E1"/>
    <w:rsid w:val="003D0B8A"/>
    <w:rsid w:val="003D0DA6"/>
    <w:rsid w:val="003D0F65"/>
    <w:rsid w:val="003D1281"/>
    <w:rsid w:val="003D174A"/>
    <w:rsid w:val="003D1A4E"/>
    <w:rsid w:val="003D1AF0"/>
    <w:rsid w:val="003D1C00"/>
    <w:rsid w:val="003D1E40"/>
    <w:rsid w:val="003D20A5"/>
    <w:rsid w:val="003D2105"/>
    <w:rsid w:val="003D23BB"/>
    <w:rsid w:val="003D2437"/>
    <w:rsid w:val="003D271B"/>
    <w:rsid w:val="003D276C"/>
    <w:rsid w:val="003D2D83"/>
    <w:rsid w:val="003D2F2E"/>
    <w:rsid w:val="003D2F72"/>
    <w:rsid w:val="003D3339"/>
    <w:rsid w:val="003D337F"/>
    <w:rsid w:val="003D34A6"/>
    <w:rsid w:val="003D365B"/>
    <w:rsid w:val="003D36A5"/>
    <w:rsid w:val="003D36E9"/>
    <w:rsid w:val="003D3907"/>
    <w:rsid w:val="003D3B95"/>
    <w:rsid w:val="003D3BDA"/>
    <w:rsid w:val="003D3BFF"/>
    <w:rsid w:val="003D3D3C"/>
    <w:rsid w:val="003D40F9"/>
    <w:rsid w:val="003D42B6"/>
    <w:rsid w:val="003D43C6"/>
    <w:rsid w:val="003D4443"/>
    <w:rsid w:val="003D460F"/>
    <w:rsid w:val="003D4661"/>
    <w:rsid w:val="003D4709"/>
    <w:rsid w:val="003D47C9"/>
    <w:rsid w:val="003D47F3"/>
    <w:rsid w:val="003D49F3"/>
    <w:rsid w:val="003D4A53"/>
    <w:rsid w:val="003D4B1F"/>
    <w:rsid w:val="003D4B51"/>
    <w:rsid w:val="003D4C0D"/>
    <w:rsid w:val="003D4DA0"/>
    <w:rsid w:val="003D4E0A"/>
    <w:rsid w:val="003D4F1C"/>
    <w:rsid w:val="003D525F"/>
    <w:rsid w:val="003D5362"/>
    <w:rsid w:val="003D5448"/>
    <w:rsid w:val="003D5472"/>
    <w:rsid w:val="003D5683"/>
    <w:rsid w:val="003D5B91"/>
    <w:rsid w:val="003D5F01"/>
    <w:rsid w:val="003D61E3"/>
    <w:rsid w:val="003D64B0"/>
    <w:rsid w:val="003D676A"/>
    <w:rsid w:val="003D6828"/>
    <w:rsid w:val="003D69E3"/>
    <w:rsid w:val="003D6AFD"/>
    <w:rsid w:val="003D6BA4"/>
    <w:rsid w:val="003D7078"/>
    <w:rsid w:val="003D7150"/>
    <w:rsid w:val="003D71E0"/>
    <w:rsid w:val="003D77F5"/>
    <w:rsid w:val="003D78FA"/>
    <w:rsid w:val="003D79DF"/>
    <w:rsid w:val="003D7BA7"/>
    <w:rsid w:val="003D7C1B"/>
    <w:rsid w:val="003D7D08"/>
    <w:rsid w:val="003D7FFD"/>
    <w:rsid w:val="003E00F9"/>
    <w:rsid w:val="003E0510"/>
    <w:rsid w:val="003E070F"/>
    <w:rsid w:val="003E0BCC"/>
    <w:rsid w:val="003E0BDD"/>
    <w:rsid w:val="003E0FB3"/>
    <w:rsid w:val="003E1001"/>
    <w:rsid w:val="003E107D"/>
    <w:rsid w:val="003E10D2"/>
    <w:rsid w:val="003E12A9"/>
    <w:rsid w:val="003E13D2"/>
    <w:rsid w:val="003E148A"/>
    <w:rsid w:val="003E1490"/>
    <w:rsid w:val="003E1731"/>
    <w:rsid w:val="003E1DDD"/>
    <w:rsid w:val="003E1DF2"/>
    <w:rsid w:val="003E1E88"/>
    <w:rsid w:val="003E2001"/>
    <w:rsid w:val="003E22C4"/>
    <w:rsid w:val="003E2414"/>
    <w:rsid w:val="003E259B"/>
    <w:rsid w:val="003E265E"/>
    <w:rsid w:val="003E2695"/>
    <w:rsid w:val="003E276F"/>
    <w:rsid w:val="003E2849"/>
    <w:rsid w:val="003E2897"/>
    <w:rsid w:val="003E2A2F"/>
    <w:rsid w:val="003E2C31"/>
    <w:rsid w:val="003E2DC2"/>
    <w:rsid w:val="003E3134"/>
    <w:rsid w:val="003E3222"/>
    <w:rsid w:val="003E34A2"/>
    <w:rsid w:val="003E35F0"/>
    <w:rsid w:val="003E3602"/>
    <w:rsid w:val="003E3873"/>
    <w:rsid w:val="003E3B7C"/>
    <w:rsid w:val="003E3CB1"/>
    <w:rsid w:val="003E3E3D"/>
    <w:rsid w:val="003E4295"/>
    <w:rsid w:val="003E44C3"/>
    <w:rsid w:val="003E44E5"/>
    <w:rsid w:val="003E45EC"/>
    <w:rsid w:val="003E46FA"/>
    <w:rsid w:val="003E4800"/>
    <w:rsid w:val="003E499E"/>
    <w:rsid w:val="003E5835"/>
    <w:rsid w:val="003E5A58"/>
    <w:rsid w:val="003E5C38"/>
    <w:rsid w:val="003E5C4C"/>
    <w:rsid w:val="003E5C63"/>
    <w:rsid w:val="003E5CA4"/>
    <w:rsid w:val="003E5D73"/>
    <w:rsid w:val="003E5FE2"/>
    <w:rsid w:val="003E63A3"/>
    <w:rsid w:val="003E6412"/>
    <w:rsid w:val="003E6568"/>
    <w:rsid w:val="003E6709"/>
    <w:rsid w:val="003E67CA"/>
    <w:rsid w:val="003E6A17"/>
    <w:rsid w:val="003E6A5C"/>
    <w:rsid w:val="003E6C9E"/>
    <w:rsid w:val="003E6D58"/>
    <w:rsid w:val="003E70BC"/>
    <w:rsid w:val="003E7169"/>
    <w:rsid w:val="003E71ED"/>
    <w:rsid w:val="003E732D"/>
    <w:rsid w:val="003E7466"/>
    <w:rsid w:val="003E7613"/>
    <w:rsid w:val="003E7C4E"/>
    <w:rsid w:val="003E7D98"/>
    <w:rsid w:val="003E7EFC"/>
    <w:rsid w:val="003E7FC6"/>
    <w:rsid w:val="003F001F"/>
    <w:rsid w:val="003F022D"/>
    <w:rsid w:val="003F03B6"/>
    <w:rsid w:val="003F0524"/>
    <w:rsid w:val="003F06E0"/>
    <w:rsid w:val="003F078A"/>
    <w:rsid w:val="003F0C1C"/>
    <w:rsid w:val="003F0CE8"/>
    <w:rsid w:val="003F0D9C"/>
    <w:rsid w:val="003F0E3B"/>
    <w:rsid w:val="003F148A"/>
    <w:rsid w:val="003F1579"/>
    <w:rsid w:val="003F1951"/>
    <w:rsid w:val="003F1A9F"/>
    <w:rsid w:val="003F1EF4"/>
    <w:rsid w:val="003F1F53"/>
    <w:rsid w:val="003F20C7"/>
    <w:rsid w:val="003F226E"/>
    <w:rsid w:val="003F22FE"/>
    <w:rsid w:val="003F2371"/>
    <w:rsid w:val="003F2701"/>
    <w:rsid w:val="003F2751"/>
    <w:rsid w:val="003F29CD"/>
    <w:rsid w:val="003F2C0B"/>
    <w:rsid w:val="003F2DC4"/>
    <w:rsid w:val="003F2FB2"/>
    <w:rsid w:val="003F31F5"/>
    <w:rsid w:val="003F3228"/>
    <w:rsid w:val="003F3325"/>
    <w:rsid w:val="003F34B5"/>
    <w:rsid w:val="003F34B6"/>
    <w:rsid w:val="003F3D32"/>
    <w:rsid w:val="003F3F16"/>
    <w:rsid w:val="003F3FAC"/>
    <w:rsid w:val="003F3FBA"/>
    <w:rsid w:val="003F415F"/>
    <w:rsid w:val="003F4688"/>
    <w:rsid w:val="003F4A01"/>
    <w:rsid w:val="003F4B0E"/>
    <w:rsid w:val="003F4CA6"/>
    <w:rsid w:val="003F4D4E"/>
    <w:rsid w:val="003F51A4"/>
    <w:rsid w:val="003F5240"/>
    <w:rsid w:val="003F52A6"/>
    <w:rsid w:val="003F5326"/>
    <w:rsid w:val="003F542D"/>
    <w:rsid w:val="003F553D"/>
    <w:rsid w:val="003F58F4"/>
    <w:rsid w:val="003F5924"/>
    <w:rsid w:val="003F598C"/>
    <w:rsid w:val="003F5A18"/>
    <w:rsid w:val="003F5A7F"/>
    <w:rsid w:val="003F5ED7"/>
    <w:rsid w:val="003F6165"/>
    <w:rsid w:val="003F61FA"/>
    <w:rsid w:val="003F62FF"/>
    <w:rsid w:val="003F65C3"/>
    <w:rsid w:val="003F691F"/>
    <w:rsid w:val="003F6A7A"/>
    <w:rsid w:val="003F6B7A"/>
    <w:rsid w:val="003F6BDD"/>
    <w:rsid w:val="003F6F38"/>
    <w:rsid w:val="003F6F40"/>
    <w:rsid w:val="003F741D"/>
    <w:rsid w:val="003F759B"/>
    <w:rsid w:val="003F7692"/>
    <w:rsid w:val="003F77C1"/>
    <w:rsid w:val="003F798C"/>
    <w:rsid w:val="003F7F3F"/>
    <w:rsid w:val="003F7FB3"/>
    <w:rsid w:val="0040004C"/>
    <w:rsid w:val="0040017C"/>
    <w:rsid w:val="004003D7"/>
    <w:rsid w:val="004005F5"/>
    <w:rsid w:val="0040065B"/>
    <w:rsid w:val="00400819"/>
    <w:rsid w:val="00400995"/>
    <w:rsid w:val="004009A3"/>
    <w:rsid w:val="00400B20"/>
    <w:rsid w:val="00400B6E"/>
    <w:rsid w:val="00400E28"/>
    <w:rsid w:val="004011B4"/>
    <w:rsid w:val="00401310"/>
    <w:rsid w:val="00401335"/>
    <w:rsid w:val="004013E2"/>
    <w:rsid w:val="00401589"/>
    <w:rsid w:val="004015B0"/>
    <w:rsid w:val="00401914"/>
    <w:rsid w:val="00401B88"/>
    <w:rsid w:val="00401CE5"/>
    <w:rsid w:val="00401D6C"/>
    <w:rsid w:val="00401D91"/>
    <w:rsid w:val="00401F9C"/>
    <w:rsid w:val="00402008"/>
    <w:rsid w:val="0040201F"/>
    <w:rsid w:val="00402021"/>
    <w:rsid w:val="00402171"/>
    <w:rsid w:val="0040221B"/>
    <w:rsid w:val="0040243D"/>
    <w:rsid w:val="004025D2"/>
    <w:rsid w:val="004027F0"/>
    <w:rsid w:val="00402907"/>
    <w:rsid w:val="0040297E"/>
    <w:rsid w:val="0040306B"/>
    <w:rsid w:val="00403717"/>
    <w:rsid w:val="0040390A"/>
    <w:rsid w:val="00403A57"/>
    <w:rsid w:val="00403A67"/>
    <w:rsid w:val="00403D66"/>
    <w:rsid w:val="00403D9F"/>
    <w:rsid w:val="00403E1C"/>
    <w:rsid w:val="00403ECE"/>
    <w:rsid w:val="00404039"/>
    <w:rsid w:val="004042B6"/>
    <w:rsid w:val="0040430C"/>
    <w:rsid w:val="00404313"/>
    <w:rsid w:val="00404469"/>
    <w:rsid w:val="00404609"/>
    <w:rsid w:val="00404677"/>
    <w:rsid w:val="004047A8"/>
    <w:rsid w:val="004048D5"/>
    <w:rsid w:val="00404CE6"/>
    <w:rsid w:val="00405062"/>
    <w:rsid w:val="00405107"/>
    <w:rsid w:val="00405108"/>
    <w:rsid w:val="00405162"/>
    <w:rsid w:val="004051B9"/>
    <w:rsid w:val="004051D7"/>
    <w:rsid w:val="00405271"/>
    <w:rsid w:val="00405532"/>
    <w:rsid w:val="00405635"/>
    <w:rsid w:val="00405663"/>
    <w:rsid w:val="0040570A"/>
    <w:rsid w:val="00405874"/>
    <w:rsid w:val="00405A25"/>
    <w:rsid w:val="00405A7D"/>
    <w:rsid w:val="00405C7A"/>
    <w:rsid w:val="00405D95"/>
    <w:rsid w:val="004062E3"/>
    <w:rsid w:val="00406373"/>
    <w:rsid w:val="004064B9"/>
    <w:rsid w:val="004064C3"/>
    <w:rsid w:val="004065C3"/>
    <w:rsid w:val="00406604"/>
    <w:rsid w:val="00406A0B"/>
    <w:rsid w:val="00406B6D"/>
    <w:rsid w:val="00406BBA"/>
    <w:rsid w:val="00406C22"/>
    <w:rsid w:val="00406CD3"/>
    <w:rsid w:val="00406D0B"/>
    <w:rsid w:val="00406E20"/>
    <w:rsid w:val="00406E82"/>
    <w:rsid w:val="00406FF4"/>
    <w:rsid w:val="00407035"/>
    <w:rsid w:val="00407303"/>
    <w:rsid w:val="004076E0"/>
    <w:rsid w:val="004078BF"/>
    <w:rsid w:val="00407A08"/>
    <w:rsid w:val="00407B9E"/>
    <w:rsid w:val="00407E36"/>
    <w:rsid w:val="00407EA6"/>
    <w:rsid w:val="00410089"/>
    <w:rsid w:val="0041069A"/>
    <w:rsid w:val="00410767"/>
    <w:rsid w:val="00410770"/>
    <w:rsid w:val="0041086D"/>
    <w:rsid w:val="0041089C"/>
    <w:rsid w:val="00410966"/>
    <w:rsid w:val="004109B8"/>
    <w:rsid w:val="00410D3D"/>
    <w:rsid w:val="00410E02"/>
    <w:rsid w:val="0041106F"/>
    <w:rsid w:val="00411269"/>
    <w:rsid w:val="004113F9"/>
    <w:rsid w:val="00411450"/>
    <w:rsid w:val="004114E8"/>
    <w:rsid w:val="004119BC"/>
    <w:rsid w:val="00411D1C"/>
    <w:rsid w:val="004122A5"/>
    <w:rsid w:val="004123F4"/>
    <w:rsid w:val="00412542"/>
    <w:rsid w:val="0041273A"/>
    <w:rsid w:val="00412856"/>
    <w:rsid w:val="0041295F"/>
    <w:rsid w:val="0041299E"/>
    <w:rsid w:val="00412A3E"/>
    <w:rsid w:val="00412B1C"/>
    <w:rsid w:val="00412B41"/>
    <w:rsid w:val="00412D7B"/>
    <w:rsid w:val="00412F0E"/>
    <w:rsid w:val="0041306D"/>
    <w:rsid w:val="004133C9"/>
    <w:rsid w:val="004134AD"/>
    <w:rsid w:val="00413666"/>
    <w:rsid w:val="00413718"/>
    <w:rsid w:val="00413893"/>
    <w:rsid w:val="00413945"/>
    <w:rsid w:val="00413C64"/>
    <w:rsid w:val="00413E23"/>
    <w:rsid w:val="00413F17"/>
    <w:rsid w:val="00414258"/>
    <w:rsid w:val="00414347"/>
    <w:rsid w:val="004146E0"/>
    <w:rsid w:val="004146E8"/>
    <w:rsid w:val="00414843"/>
    <w:rsid w:val="004148AE"/>
    <w:rsid w:val="00414ADF"/>
    <w:rsid w:val="00414BD3"/>
    <w:rsid w:val="00414D09"/>
    <w:rsid w:val="00414D5D"/>
    <w:rsid w:val="00414D7A"/>
    <w:rsid w:val="00415041"/>
    <w:rsid w:val="004150D3"/>
    <w:rsid w:val="0041541C"/>
    <w:rsid w:val="004156B2"/>
    <w:rsid w:val="004156EF"/>
    <w:rsid w:val="004157CA"/>
    <w:rsid w:val="00415BA7"/>
    <w:rsid w:val="00415DFA"/>
    <w:rsid w:val="00415E1A"/>
    <w:rsid w:val="00415E3E"/>
    <w:rsid w:val="004161FE"/>
    <w:rsid w:val="004162A3"/>
    <w:rsid w:val="004162EB"/>
    <w:rsid w:val="0041648E"/>
    <w:rsid w:val="0041650A"/>
    <w:rsid w:val="0041682C"/>
    <w:rsid w:val="00416AE5"/>
    <w:rsid w:val="00416AFF"/>
    <w:rsid w:val="00416BD0"/>
    <w:rsid w:val="00416D28"/>
    <w:rsid w:val="00416DDE"/>
    <w:rsid w:val="00416ECD"/>
    <w:rsid w:val="004172D5"/>
    <w:rsid w:val="004172F8"/>
    <w:rsid w:val="0041771C"/>
    <w:rsid w:val="00417769"/>
    <w:rsid w:val="00417AF8"/>
    <w:rsid w:val="00417B69"/>
    <w:rsid w:val="00417E56"/>
    <w:rsid w:val="00417F29"/>
    <w:rsid w:val="00417F32"/>
    <w:rsid w:val="00420121"/>
    <w:rsid w:val="00420240"/>
    <w:rsid w:val="00420591"/>
    <w:rsid w:val="0042064A"/>
    <w:rsid w:val="0042070F"/>
    <w:rsid w:val="00420763"/>
    <w:rsid w:val="00420884"/>
    <w:rsid w:val="004208A0"/>
    <w:rsid w:val="0042095D"/>
    <w:rsid w:val="00420E7F"/>
    <w:rsid w:val="00420EDC"/>
    <w:rsid w:val="00420F72"/>
    <w:rsid w:val="00420F73"/>
    <w:rsid w:val="004210F2"/>
    <w:rsid w:val="004211A1"/>
    <w:rsid w:val="00421243"/>
    <w:rsid w:val="00421340"/>
    <w:rsid w:val="00421498"/>
    <w:rsid w:val="00421508"/>
    <w:rsid w:val="00421814"/>
    <w:rsid w:val="004219F2"/>
    <w:rsid w:val="00421A36"/>
    <w:rsid w:val="00421AE1"/>
    <w:rsid w:val="00421C0E"/>
    <w:rsid w:val="00421D7F"/>
    <w:rsid w:val="00421E82"/>
    <w:rsid w:val="00421FDF"/>
    <w:rsid w:val="004221FD"/>
    <w:rsid w:val="00422385"/>
    <w:rsid w:val="00422723"/>
    <w:rsid w:val="00422743"/>
    <w:rsid w:val="0042290E"/>
    <w:rsid w:val="00422AAB"/>
    <w:rsid w:val="00422E3C"/>
    <w:rsid w:val="00422E9E"/>
    <w:rsid w:val="0042305B"/>
    <w:rsid w:val="00423084"/>
    <w:rsid w:val="004230AE"/>
    <w:rsid w:val="0042329B"/>
    <w:rsid w:val="004234CE"/>
    <w:rsid w:val="00423696"/>
    <w:rsid w:val="004236D6"/>
    <w:rsid w:val="00423AB8"/>
    <w:rsid w:val="00423B2A"/>
    <w:rsid w:val="00423E0A"/>
    <w:rsid w:val="00423E39"/>
    <w:rsid w:val="00423E3A"/>
    <w:rsid w:val="00424154"/>
    <w:rsid w:val="00424225"/>
    <w:rsid w:val="00424279"/>
    <w:rsid w:val="0042436C"/>
    <w:rsid w:val="004243A9"/>
    <w:rsid w:val="0042444C"/>
    <w:rsid w:val="004244C1"/>
    <w:rsid w:val="0042468B"/>
    <w:rsid w:val="0042491D"/>
    <w:rsid w:val="004249CD"/>
    <w:rsid w:val="00424FCC"/>
    <w:rsid w:val="0042513C"/>
    <w:rsid w:val="0042534C"/>
    <w:rsid w:val="00425478"/>
    <w:rsid w:val="004254DD"/>
    <w:rsid w:val="0042579D"/>
    <w:rsid w:val="004257D8"/>
    <w:rsid w:val="0042587C"/>
    <w:rsid w:val="00425A7C"/>
    <w:rsid w:val="00425CF5"/>
    <w:rsid w:val="00425E02"/>
    <w:rsid w:val="00425E27"/>
    <w:rsid w:val="00426127"/>
    <w:rsid w:val="00426503"/>
    <w:rsid w:val="00426530"/>
    <w:rsid w:val="0042657F"/>
    <w:rsid w:val="004266BF"/>
    <w:rsid w:val="004267FB"/>
    <w:rsid w:val="0042693F"/>
    <w:rsid w:val="00426BD2"/>
    <w:rsid w:val="00426C29"/>
    <w:rsid w:val="00426CAC"/>
    <w:rsid w:val="00426D92"/>
    <w:rsid w:val="00426E45"/>
    <w:rsid w:val="004270FB"/>
    <w:rsid w:val="00427443"/>
    <w:rsid w:val="004274AC"/>
    <w:rsid w:val="004274B7"/>
    <w:rsid w:val="00427590"/>
    <w:rsid w:val="0042765C"/>
    <w:rsid w:val="00427724"/>
    <w:rsid w:val="0042781E"/>
    <w:rsid w:val="00427BE9"/>
    <w:rsid w:val="00427BF1"/>
    <w:rsid w:val="00427CD0"/>
    <w:rsid w:val="00427D4A"/>
    <w:rsid w:val="00427DFD"/>
    <w:rsid w:val="00427EB9"/>
    <w:rsid w:val="00427FCC"/>
    <w:rsid w:val="004301E6"/>
    <w:rsid w:val="00430326"/>
    <w:rsid w:val="00430AD3"/>
    <w:rsid w:val="00430C52"/>
    <w:rsid w:val="00430D53"/>
    <w:rsid w:val="00430D70"/>
    <w:rsid w:val="00431316"/>
    <w:rsid w:val="00431481"/>
    <w:rsid w:val="00431917"/>
    <w:rsid w:val="004319EC"/>
    <w:rsid w:val="00431D2D"/>
    <w:rsid w:val="00431EC7"/>
    <w:rsid w:val="0043249B"/>
    <w:rsid w:val="00432632"/>
    <w:rsid w:val="00432A95"/>
    <w:rsid w:val="00432B27"/>
    <w:rsid w:val="00432BBA"/>
    <w:rsid w:val="00432D2B"/>
    <w:rsid w:val="00432E4B"/>
    <w:rsid w:val="0043302F"/>
    <w:rsid w:val="0043308F"/>
    <w:rsid w:val="0043315F"/>
    <w:rsid w:val="004332E8"/>
    <w:rsid w:val="00433456"/>
    <w:rsid w:val="00433567"/>
    <w:rsid w:val="0043358B"/>
    <w:rsid w:val="0043364C"/>
    <w:rsid w:val="004336E0"/>
    <w:rsid w:val="00433753"/>
    <w:rsid w:val="00433893"/>
    <w:rsid w:val="0043393B"/>
    <w:rsid w:val="00433BD3"/>
    <w:rsid w:val="00433D45"/>
    <w:rsid w:val="00433D8A"/>
    <w:rsid w:val="00433E84"/>
    <w:rsid w:val="00433F1F"/>
    <w:rsid w:val="0043416E"/>
    <w:rsid w:val="00434231"/>
    <w:rsid w:val="004342D5"/>
    <w:rsid w:val="00434481"/>
    <w:rsid w:val="0043454B"/>
    <w:rsid w:val="004346FB"/>
    <w:rsid w:val="00434DCE"/>
    <w:rsid w:val="00434ECA"/>
    <w:rsid w:val="0043508A"/>
    <w:rsid w:val="004350AE"/>
    <w:rsid w:val="0043526D"/>
    <w:rsid w:val="00435849"/>
    <w:rsid w:val="00435B64"/>
    <w:rsid w:val="00435C4D"/>
    <w:rsid w:val="00435D22"/>
    <w:rsid w:val="00435DC0"/>
    <w:rsid w:val="00436512"/>
    <w:rsid w:val="00436627"/>
    <w:rsid w:val="00436913"/>
    <w:rsid w:val="004369E5"/>
    <w:rsid w:val="00436ABB"/>
    <w:rsid w:val="00436BA2"/>
    <w:rsid w:val="00436E1F"/>
    <w:rsid w:val="00437017"/>
    <w:rsid w:val="004370F4"/>
    <w:rsid w:val="0043728C"/>
    <w:rsid w:val="004372CF"/>
    <w:rsid w:val="00437395"/>
    <w:rsid w:val="004373E7"/>
    <w:rsid w:val="0043740F"/>
    <w:rsid w:val="004374F2"/>
    <w:rsid w:val="00437747"/>
    <w:rsid w:val="00437BA7"/>
    <w:rsid w:val="00437C5D"/>
    <w:rsid w:val="00440002"/>
    <w:rsid w:val="0044005E"/>
    <w:rsid w:val="004400E7"/>
    <w:rsid w:val="00440222"/>
    <w:rsid w:val="00440230"/>
    <w:rsid w:val="004402DF"/>
    <w:rsid w:val="004403B5"/>
    <w:rsid w:val="00440630"/>
    <w:rsid w:val="00440684"/>
    <w:rsid w:val="004406AA"/>
    <w:rsid w:val="00440816"/>
    <w:rsid w:val="004408ED"/>
    <w:rsid w:val="00440A6D"/>
    <w:rsid w:val="00440E84"/>
    <w:rsid w:val="00440EB6"/>
    <w:rsid w:val="00441187"/>
    <w:rsid w:val="004412A1"/>
    <w:rsid w:val="00441315"/>
    <w:rsid w:val="004414A1"/>
    <w:rsid w:val="00441C4C"/>
    <w:rsid w:val="00441D7D"/>
    <w:rsid w:val="00441E8F"/>
    <w:rsid w:val="00442055"/>
    <w:rsid w:val="00442450"/>
    <w:rsid w:val="004424A2"/>
    <w:rsid w:val="004424B3"/>
    <w:rsid w:val="0044261A"/>
    <w:rsid w:val="0044265D"/>
    <w:rsid w:val="004426E6"/>
    <w:rsid w:val="004426FB"/>
    <w:rsid w:val="0044274C"/>
    <w:rsid w:val="0044275B"/>
    <w:rsid w:val="00442A40"/>
    <w:rsid w:val="00442AFD"/>
    <w:rsid w:val="00442B5E"/>
    <w:rsid w:val="00442D22"/>
    <w:rsid w:val="0044312A"/>
    <w:rsid w:val="0044317E"/>
    <w:rsid w:val="00443460"/>
    <w:rsid w:val="0044348E"/>
    <w:rsid w:val="004434E0"/>
    <w:rsid w:val="004434FD"/>
    <w:rsid w:val="004435F0"/>
    <w:rsid w:val="00443BCE"/>
    <w:rsid w:val="00443D82"/>
    <w:rsid w:val="00443F6E"/>
    <w:rsid w:val="0044411B"/>
    <w:rsid w:val="00444262"/>
    <w:rsid w:val="004442DF"/>
    <w:rsid w:val="004445E1"/>
    <w:rsid w:val="004448EA"/>
    <w:rsid w:val="00444939"/>
    <w:rsid w:val="00444A01"/>
    <w:rsid w:val="00444A7C"/>
    <w:rsid w:val="00444AA2"/>
    <w:rsid w:val="00445196"/>
    <w:rsid w:val="00445271"/>
    <w:rsid w:val="0044534A"/>
    <w:rsid w:val="004454AD"/>
    <w:rsid w:val="0044554D"/>
    <w:rsid w:val="004456C1"/>
    <w:rsid w:val="0044595B"/>
    <w:rsid w:val="004459D9"/>
    <w:rsid w:val="00445A9C"/>
    <w:rsid w:val="00445C45"/>
    <w:rsid w:val="00445C6B"/>
    <w:rsid w:val="00445CC4"/>
    <w:rsid w:val="00445D10"/>
    <w:rsid w:val="0044608B"/>
    <w:rsid w:val="00446155"/>
    <w:rsid w:val="00446229"/>
    <w:rsid w:val="00446250"/>
    <w:rsid w:val="004464BE"/>
    <w:rsid w:val="00446746"/>
    <w:rsid w:val="004467E4"/>
    <w:rsid w:val="00446BE4"/>
    <w:rsid w:val="00446D10"/>
    <w:rsid w:val="00446DBB"/>
    <w:rsid w:val="004471CA"/>
    <w:rsid w:val="00447213"/>
    <w:rsid w:val="0044723A"/>
    <w:rsid w:val="004473B6"/>
    <w:rsid w:val="004474F9"/>
    <w:rsid w:val="004478C8"/>
    <w:rsid w:val="004479A1"/>
    <w:rsid w:val="00447BB8"/>
    <w:rsid w:val="00447D84"/>
    <w:rsid w:val="00447DC2"/>
    <w:rsid w:val="00450012"/>
    <w:rsid w:val="004500F2"/>
    <w:rsid w:val="00450237"/>
    <w:rsid w:val="0045024B"/>
    <w:rsid w:val="00450256"/>
    <w:rsid w:val="0045028F"/>
    <w:rsid w:val="00450356"/>
    <w:rsid w:val="00450590"/>
    <w:rsid w:val="004506B5"/>
    <w:rsid w:val="0045074C"/>
    <w:rsid w:val="00450CFA"/>
    <w:rsid w:val="00450EFF"/>
    <w:rsid w:val="00451062"/>
    <w:rsid w:val="004511FA"/>
    <w:rsid w:val="004512B3"/>
    <w:rsid w:val="0045141E"/>
    <w:rsid w:val="00451545"/>
    <w:rsid w:val="00451710"/>
    <w:rsid w:val="00451857"/>
    <w:rsid w:val="00451BC0"/>
    <w:rsid w:val="00451D16"/>
    <w:rsid w:val="00451F15"/>
    <w:rsid w:val="00452011"/>
    <w:rsid w:val="0045203F"/>
    <w:rsid w:val="0045204D"/>
    <w:rsid w:val="0045207E"/>
    <w:rsid w:val="004520AF"/>
    <w:rsid w:val="0045211C"/>
    <w:rsid w:val="00452291"/>
    <w:rsid w:val="00452439"/>
    <w:rsid w:val="00452517"/>
    <w:rsid w:val="00453416"/>
    <w:rsid w:val="00453583"/>
    <w:rsid w:val="004535F6"/>
    <w:rsid w:val="0045386E"/>
    <w:rsid w:val="00453C81"/>
    <w:rsid w:val="00453E77"/>
    <w:rsid w:val="00453EB2"/>
    <w:rsid w:val="00453F18"/>
    <w:rsid w:val="0045414E"/>
    <w:rsid w:val="00454215"/>
    <w:rsid w:val="00454289"/>
    <w:rsid w:val="00454455"/>
    <w:rsid w:val="0045490C"/>
    <w:rsid w:val="00454974"/>
    <w:rsid w:val="00454DBD"/>
    <w:rsid w:val="00454E7B"/>
    <w:rsid w:val="0045505F"/>
    <w:rsid w:val="004550BD"/>
    <w:rsid w:val="00455237"/>
    <w:rsid w:val="004553B0"/>
    <w:rsid w:val="004553EC"/>
    <w:rsid w:val="0045540C"/>
    <w:rsid w:val="00455481"/>
    <w:rsid w:val="00455597"/>
    <w:rsid w:val="004555CB"/>
    <w:rsid w:val="00455673"/>
    <w:rsid w:val="004558EF"/>
    <w:rsid w:val="00455BA5"/>
    <w:rsid w:val="00455C44"/>
    <w:rsid w:val="00455CDA"/>
    <w:rsid w:val="00455DB4"/>
    <w:rsid w:val="00455DF9"/>
    <w:rsid w:val="00455E02"/>
    <w:rsid w:val="00456142"/>
    <w:rsid w:val="004561B5"/>
    <w:rsid w:val="00456244"/>
    <w:rsid w:val="004562B5"/>
    <w:rsid w:val="0045672A"/>
    <w:rsid w:val="004567A8"/>
    <w:rsid w:val="004568A2"/>
    <w:rsid w:val="00456930"/>
    <w:rsid w:val="00456B53"/>
    <w:rsid w:val="00456C36"/>
    <w:rsid w:val="00456D0B"/>
    <w:rsid w:val="00456D19"/>
    <w:rsid w:val="00456D39"/>
    <w:rsid w:val="00456DDD"/>
    <w:rsid w:val="004570BD"/>
    <w:rsid w:val="0045716D"/>
    <w:rsid w:val="00457178"/>
    <w:rsid w:val="00457319"/>
    <w:rsid w:val="004573DB"/>
    <w:rsid w:val="004575C0"/>
    <w:rsid w:val="0045771F"/>
    <w:rsid w:val="0045794D"/>
    <w:rsid w:val="00457A9C"/>
    <w:rsid w:val="00457F61"/>
    <w:rsid w:val="00457F9D"/>
    <w:rsid w:val="004600AA"/>
    <w:rsid w:val="00460722"/>
    <w:rsid w:val="00460739"/>
    <w:rsid w:val="00460898"/>
    <w:rsid w:val="00460D4A"/>
    <w:rsid w:val="00460F92"/>
    <w:rsid w:val="00461041"/>
    <w:rsid w:val="004614DD"/>
    <w:rsid w:val="00461562"/>
    <w:rsid w:val="00461586"/>
    <w:rsid w:val="00461869"/>
    <w:rsid w:val="004619D1"/>
    <w:rsid w:val="00461B7F"/>
    <w:rsid w:val="00461B9B"/>
    <w:rsid w:val="00461C93"/>
    <w:rsid w:val="00461D84"/>
    <w:rsid w:val="00462322"/>
    <w:rsid w:val="0046260A"/>
    <w:rsid w:val="0046268B"/>
    <w:rsid w:val="004627FF"/>
    <w:rsid w:val="00462970"/>
    <w:rsid w:val="00462B95"/>
    <w:rsid w:val="00462FA9"/>
    <w:rsid w:val="0046326D"/>
    <w:rsid w:val="00463344"/>
    <w:rsid w:val="0046377C"/>
    <w:rsid w:val="004638AA"/>
    <w:rsid w:val="0046397B"/>
    <w:rsid w:val="00463A1A"/>
    <w:rsid w:val="00463D21"/>
    <w:rsid w:val="00463E9A"/>
    <w:rsid w:val="00463F27"/>
    <w:rsid w:val="00464215"/>
    <w:rsid w:val="004646FF"/>
    <w:rsid w:val="004647C4"/>
    <w:rsid w:val="004648C8"/>
    <w:rsid w:val="00464B1F"/>
    <w:rsid w:val="00464CBA"/>
    <w:rsid w:val="00464E7B"/>
    <w:rsid w:val="00464EC3"/>
    <w:rsid w:val="00464FDC"/>
    <w:rsid w:val="004651B4"/>
    <w:rsid w:val="00465258"/>
    <w:rsid w:val="004653C5"/>
    <w:rsid w:val="004655B7"/>
    <w:rsid w:val="004655C7"/>
    <w:rsid w:val="004656B4"/>
    <w:rsid w:val="00465888"/>
    <w:rsid w:val="00465976"/>
    <w:rsid w:val="00465AE5"/>
    <w:rsid w:val="00465BBC"/>
    <w:rsid w:val="00465BC8"/>
    <w:rsid w:val="00465BCB"/>
    <w:rsid w:val="00465BE4"/>
    <w:rsid w:val="00465C23"/>
    <w:rsid w:val="00465D59"/>
    <w:rsid w:val="004660D0"/>
    <w:rsid w:val="004661CA"/>
    <w:rsid w:val="004661DB"/>
    <w:rsid w:val="004664B3"/>
    <w:rsid w:val="00466578"/>
    <w:rsid w:val="004666EC"/>
    <w:rsid w:val="00466B47"/>
    <w:rsid w:val="00466D87"/>
    <w:rsid w:val="00466E04"/>
    <w:rsid w:val="00466F02"/>
    <w:rsid w:val="00466FA3"/>
    <w:rsid w:val="00467010"/>
    <w:rsid w:val="004670B1"/>
    <w:rsid w:val="00467139"/>
    <w:rsid w:val="00467185"/>
    <w:rsid w:val="0046758B"/>
    <w:rsid w:val="004679F1"/>
    <w:rsid w:val="00467CF1"/>
    <w:rsid w:val="00467D5D"/>
    <w:rsid w:val="004701F8"/>
    <w:rsid w:val="0047042B"/>
    <w:rsid w:val="00470444"/>
    <w:rsid w:val="004705DD"/>
    <w:rsid w:val="00470607"/>
    <w:rsid w:val="00470619"/>
    <w:rsid w:val="00470992"/>
    <w:rsid w:val="00470A6E"/>
    <w:rsid w:val="00470A8A"/>
    <w:rsid w:val="00470AB0"/>
    <w:rsid w:val="00470AC8"/>
    <w:rsid w:val="00470E45"/>
    <w:rsid w:val="00470E49"/>
    <w:rsid w:val="00470F51"/>
    <w:rsid w:val="004712A2"/>
    <w:rsid w:val="004713AC"/>
    <w:rsid w:val="00471430"/>
    <w:rsid w:val="004715B4"/>
    <w:rsid w:val="004715B8"/>
    <w:rsid w:val="004716EA"/>
    <w:rsid w:val="00471882"/>
    <w:rsid w:val="00471900"/>
    <w:rsid w:val="004719E1"/>
    <w:rsid w:val="00471DC9"/>
    <w:rsid w:val="00471F89"/>
    <w:rsid w:val="0047202B"/>
    <w:rsid w:val="004720C7"/>
    <w:rsid w:val="00472304"/>
    <w:rsid w:val="00472353"/>
    <w:rsid w:val="00472627"/>
    <w:rsid w:val="00472B44"/>
    <w:rsid w:val="00472B75"/>
    <w:rsid w:val="00472BB2"/>
    <w:rsid w:val="00472CAD"/>
    <w:rsid w:val="00472CC8"/>
    <w:rsid w:val="00472DED"/>
    <w:rsid w:val="004730CA"/>
    <w:rsid w:val="00473248"/>
    <w:rsid w:val="004733F9"/>
    <w:rsid w:val="00473702"/>
    <w:rsid w:val="0047371C"/>
    <w:rsid w:val="00473738"/>
    <w:rsid w:val="0047386D"/>
    <w:rsid w:val="00473AF2"/>
    <w:rsid w:val="00473C4B"/>
    <w:rsid w:val="0047402E"/>
    <w:rsid w:val="00474067"/>
    <w:rsid w:val="004740BC"/>
    <w:rsid w:val="00474313"/>
    <w:rsid w:val="004745E7"/>
    <w:rsid w:val="00474634"/>
    <w:rsid w:val="004749A4"/>
    <w:rsid w:val="004749F9"/>
    <w:rsid w:val="00474C5B"/>
    <w:rsid w:val="00474DE2"/>
    <w:rsid w:val="00475357"/>
    <w:rsid w:val="004758D4"/>
    <w:rsid w:val="0047595E"/>
    <w:rsid w:val="00475BCA"/>
    <w:rsid w:val="00475C7A"/>
    <w:rsid w:val="00475DA0"/>
    <w:rsid w:val="00475F97"/>
    <w:rsid w:val="00476322"/>
    <w:rsid w:val="00476655"/>
    <w:rsid w:val="0047667D"/>
    <w:rsid w:val="004768BE"/>
    <w:rsid w:val="0047722A"/>
    <w:rsid w:val="00477345"/>
    <w:rsid w:val="00477346"/>
    <w:rsid w:val="0047748D"/>
    <w:rsid w:val="0047761B"/>
    <w:rsid w:val="00477656"/>
    <w:rsid w:val="0047777E"/>
    <w:rsid w:val="004777DC"/>
    <w:rsid w:val="00477904"/>
    <w:rsid w:val="00477B34"/>
    <w:rsid w:val="00480171"/>
    <w:rsid w:val="0048047E"/>
    <w:rsid w:val="0048057C"/>
    <w:rsid w:val="0048094F"/>
    <w:rsid w:val="00480B16"/>
    <w:rsid w:val="00480DC5"/>
    <w:rsid w:val="00480E04"/>
    <w:rsid w:val="00480F35"/>
    <w:rsid w:val="00480FB9"/>
    <w:rsid w:val="0048106D"/>
    <w:rsid w:val="0048140E"/>
    <w:rsid w:val="00481826"/>
    <w:rsid w:val="004819C1"/>
    <w:rsid w:val="00481BE3"/>
    <w:rsid w:val="00481F41"/>
    <w:rsid w:val="0048243E"/>
    <w:rsid w:val="004824D8"/>
    <w:rsid w:val="00482571"/>
    <w:rsid w:val="00482768"/>
    <w:rsid w:val="00482B18"/>
    <w:rsid w:val="00482C33"/>
    <w:rsid w:val="00482D8E"/>
    <w:rsid w:val="00482DAC"/>
    <w:rsid w:val="00482DDC"/>
    <w:rsid w:val="00482E45"/>
    <w:rsid w:val="00482FAC"/>
    <w:rsid w:val="004830E6"/>
    <w:rsid w:val="00483120"/>
    <w:rsid w:val="00483359"/>
    <w:rsid w:val="004834E1"/>
    <w:rsid w:val="0048361E"/>
    <w:rsid w:val="004836C5"/>
    <w:rsid w:val="0048396C"/>
    <w:rsid w:val="004839B1"/>
    <w:rsid w:val="00483CAD"/>
    <w:rsid w:val="00483CC4"/>
    <w:rsid w:val="00483E0E"/>
    <w:rsid w:val="00483F46"/>
    <w:rsid w:val="00483F68"/>
    <w:rsid w:val="004840A6"/>
    <w:rsid w:val="00484833"/>
    <w:rsid w:val="00484A91"/>
    <w:rsid w:val="00484B3E"/>
    <w:rsid w:val="00484C1E"/>
    <w:rsid w:val="00484EA3"/>
    <w:rsid w:val="004850EE"/>
    <w:rsid w:val="004853F4"/>
    <w:rsid w:val="00485432"/>
    <w:rsid w:val="0048546D"/>
    <w:rsid w:val="004855B0"/>
    <w:rsid w:val="004857EA"/>
    <w:rsid w:val="00485AA2"/>
    <w:rsid w:val="00485B57"/>
    <w:rsid w:val="00485F1D"/>
    <w:rsid w:val="00485F7F"/>
    <w:rsid w:val="0048608A"/>
    <w:rsid w:val="0048611D"/>
    <w:rsid w:val="00486203"/>
    <w:rsid w:val="004862C4"/>
    <w:rsid w:val="00486339"/>
    <w:rsid w:val="004864DF"/>
    <w:rsid w:val="00486725"/>
    <w:rsid w:val="00486847"/>
    <w:rsid w:val="00486A3E"/>
    <w:rsid w:val="00486BAC"/>
    <w:rsid w:val="00486BB9"/>
    <w:rsid w:val="00486D7C"/>
    <w:rsid w:val="00486E3B"/>
    <w:rsid w:val="00486FFE"/>
    <w:rsid w:val="004873C5"/>
    <w:rsid w:val="004876A8"/>
    <w:rsid w:val="004876E2"/>
    <w:rsid w:val="004878AA"/>
    <w:rsid w:val="00487A07"/>
    <w:rsid w:val="00487B1B"/>
    <w:rsid w:val="00487D89"/>
    <w:rsid w:val="00487DB0"/>
    <w:rsid w:val="00487F3F"/>
    <w:rsid w:val="0048BBDB"/>
    <w:rsid w:val="004904D1"/>
    <w:rsid w:val="00490624"/>
    <w:rsid w:val="00490C34"/>
    <w:rsid w:val="00490F5C"/>
    <w:rsid w:val="004910CA"/>
    <w:rsid w:val="0049138A"/>
    <w:rsid w:val="00491395"/>
    <w:rsid w:val="004913CD"/>
    <w:rsid w:val="00491B2A"/>
    <w:rsid w:val="00491E6B"/>
    <w:rsid w:val="00492156"/>
    <w:rsid w:val="0049218C"/>
    <w:rsid w:val="0049228F"/>
    <w:rsid w:val="004922FD"/>
    <w:rsid w:val="0049241C"/>
    <w:rsid w:val="00492697"/>
    <w:rsid w:val="00492876"/>
    <w:rsid w:val="00492AC8"/>
    <w:rsid w:val="00492C09"/>
    <w:rsid w:val="00493061"/>
    <w:rsid w:val="00493080"/>
    <w:rsid w:val="004931CF"/>
    <w:rsid w:val="004931ED"/>
    <w:rsid w:val="00493332"/>
    <w:rsid w:val="00493862"/>
    <w:rsid w:val="0049388F"/>
    <w:rsid w:val="004939E7"/>
    <w:rsid w:val="00493C57"/>
    <w:rsid w:val="00493EEC"/>
    <w:rsid w:val="00493FE9"/>
    <w:rsid w:val="0049401E"/>
    <w:rsid w:val="0049427C"/>
    <w:rsid w:val="00494348"/>
    <w:rsid w:val="0049470C"/>
    <w:rsid w:val="004947D4"/>
    <w:rsid w:val="00495214"/>
    <w:rsid w:val="004952EC"/>
    <w:rsid w:val="004952F4"/>
    <w:rsid w:val="004953F4"/>
    <w:rsid w:val="00495429"/>
    <w:rsid w:val="00495765"/>
    <w:rsid w:val="0049602D"/>
    <w:rsid w:val="00496171"/>
    <w:rsid w:val="00496218"/>
    <w:rsid w:val="004965C2"/>
    <w:rsid w:val="0049665D"/>
    <w:rsid w:val="0049688E"/>
    <w:rsid w:val="00496913"/>
    <w:rsid w:val="004969D9"/>
    <w:rsid w:val="00496AB6"/>
    <w:rsid w:val="00496B61"/>
    <w:rsid w:val="00496B82"/>
    <w:rsid w:val="00496B87"/>
    <w:rsid w:val="00496C62"/>
    <w:rsid w:val="00496D25"/>
    <w:rsid w:val="00497162"/>
    <w:rsid w:val="0049732C"/>
    <w:rsid w:val="004973AE"/>
    <w:rsid w:val="004973B8"/>
    <w:rsid w:val="004975CC"/>
    <w:rsid w:val="004976E3"/>
    <w:rsid w:val="0049793C"/>
    <w:rsid w:val="00497A98"/>
    <w:rsid w:val="00497E7B"/>
    <w:rsid w:val="004A0186"/>
    <w:rsid w:val="004A03B5"/>
    <w:rsid w:val="004A0808"/>
    <w:rsid w:val="004A090A"/>
    <w:rsid w:val="004A0C45"/>
    <w:rsid w:val="004A0FA8"/>
    <w:rsid w:val="004A140B"/>
    <w:rsid w:val="004A152B"/>
    <w:rsid w:val="004A15CF"/>
    <w:rsid w:val="004A18D8"/>
    <w:rsid w:val="004A190A"/>
    <w:rsid w:val="004A195A"/>
    <w:rsid w:val="004A1AB1"/>
    <w:rsid w:val="004A2331"/>
    <w:rsid w:val="004A2433"/>
    <w:rsid w:val="004A249F"/>
    <w:rsid w:val="004A2623"/>
    <w:rsid w:val="004A2683"/>
    <w:rsid w:val="004A276A"/>
    <w:rsid w:val="004A28B1"/>
    <w:rsid w:val="004A2BD8"/>
    <w:rsid w:val="004A2D51"/>
    <w:rsid w:val="004A2E9C"/>
    <w:rsid w:val="004A317B"/>
    <w:rsid w:val="004A339F"/>
    <w:rsid w:val="004A351E"/>
    <w:rsid w:val="004A3819"/>
    <w:rsid w:val="004A3939"/>
    <w:rsid w:val="004A3A4F"/>
    <w:rsid w:val="004A3BEC"/>
    <w:rsid w:val="004A412F"/>
    <w:rsid w:val="004A4359"/>
    <w:rsid w:val="004A4778"/>
    <w:rsid w:val="004A4792"/>
    <w:rsid w:val="004A48D8"/>
    <w:rsid w:val="004A4CC3"/>
    <w:rsid w:val="004A51EC"/>
    <w:rsid w:val="004A5247"/>
    <w:rsid w:val="004A5300"/>
    <w:rsid w:val="004A533C"/>
    <w:rsid w:val="004A536C"/>
    <w:rsid w:val="004A5433"/>
    <w:rsid w:val="004A5676"/>
    <w:rsid w:val="004A577D"/>
    <w:rsid w:val="004A57EE"/>
    <w:rsid w:val="004A58A3"/>
    <w:rsid w:val="004A58F7"/>
    <w:rsid w:val="004A5B45"/>
    <w:rsid w:val="004A5F17"/>
    <w:rsid w:val="004A5F49"/>
    <w:rsid w:val="004A5F59"/>
    <w:rsid w:val="004A6075"/>
    <w:rsid w:val="004A6518"/>
    <w:rsid w:val="004A651F"/>
    <w:rsid w:val="004A663F"/>
    <w:rsid w:val="004A69B8"/>
    <w:rsid w:val="004A6A7D"/>
    <w:rsid w:val="004A6CFD"/>
    <w:rsid w:val="004A6D26"/>
    <w:rsid w:val="004A6D74"/>
    <w:rsid w:val="004A6E6E"/>
    <w:rsid w:val="004A6EC1"/>
    <w:rsid w:val="004A71C1"/>
    <w:rsid w:val="004A72D3"/>
    <w:rsid w:val="004A72FE"/>
    <w:rsid w:val="004A75CD"/>
    <w:rsid w:val="004A7838"/>
    <w:rsid w:val="004A7997"/>
    <w:rsid w:val="004A79A3"/>
    <w:rsid w:val="004A7B84"/>
    <w:rsid w:val="004A7CDE"/>
    <w:rsid w:val="004A7CF8"/>
    <w:rsid w:val="004A7D06"/>
    <w:rsid w:val="004A7DF4"/>
    <w:rsid w:val="004A7EC2"/>
    <w:rsid w:val="004A7F6D"/>
    <w:rsid w:val="004B0067"/>
    <w:rsid w:val="004B054C"/>
    <w:rsid w:val="004B076E"/>
    <w:rsid w:val="004B0A17"/>
    <w:rsid w:val="004B0A87"/>
    <w:rsid w:val="004B0B2C"/>
    <w:rsid w:val="004B0BD3"/>
    <w:rsid w:val="004B0CFB"/>
    <w:rsid w:val="004B106F"/>
    <w:rsid w:val="004B10AB"/>
    <w:rsid w:val="004B13AF"/>
    <w:rsid w:val="004B1543"/>
    <w:rsid w:val="004B1A09"/>
    <w:rsid w:val="004B1A85"/>
    <w:rsid w:val="004B1A95"/>
    <w:rsid w:val="004B1BDB"/>
    <w:rsid w:val="004B20E7"/>
    <w:rsid w:val="004B226C"/>
    <w:rsid w:val="004B234C"/>
    <w:rsid w:val="004B268E"/>
    <w:rsid w:val="004B295E"/>
    <w:rsid w:val="004B2C1F"/>
    <w:rsid w:val="004B2DDB"/>
    <w:rsid w:val="004B2FBD"/>
    <w:rsid w:val="004B304F"/>
    <w:rsid w:val="004B34A7"/>
    <w:rsid w:val="004B359E"/>
    <w:rsid w:val="004B35B1"/>
    <w:rsid w:val="004B3719"/>
    <w:rsid w:val="004B374D"/>
    <w:rsid w:val="004B37C0"/>
    <w:rsid w:val="004B37E7"/>
    <w:rsid w:val="004B38AF"/>
    <w:rsid w:val="004B3B45"/>
    <w:rsid w:val="004B3ECF"/>
    <w:rsid w:val="004B3F9D"/>
    <w:rsid w:val="004B4180"/>
    <w:rsid w:val="004B419A"/>
    <w:rsid w:val="004B41CD"/>
    <w:rsid w:val="004B42BC"/>
    <w:rsid w:val="004B492A"/>
    <w:rsid w:val="004B49CD"/>
    <w:rsid w:val="004B4A25"/>
    <w:rsid w:val="004B4A44"/>
    <w:rsid w:val="004B4B6B"/>
    <w:rsid w:val="004B4C8D"/>
    <w:rsid w:val="004B4D27"/>
    <w:rsid w:val="004B5280"/>
    <w:rsid w:val="004B54A9"/>
    <w:rsid w:val="004B5840"/>
    <w:rsid w:val="004B5B8D"/>
    <w:rsid w:val="004B5C1C"/>
    <w:rsid w:val="004B5DFE"/>
    <w:rsid w:val="004B5EF7"/>
    <w:rsid w:val="004B6234"/>
    <w:rsid w:val="004B63B8"/>
    <w:rsid w:val="004B654F"/>
    <w:rsid w:val="004B6776"/>
    <w:rsid w:val="004B67A3"/>
    <w:rsid w:val="004B6983"/>
    <w:rsid w:val="004B6BB8"/>
    <w:rsid w:val="004B6C07"/>
    <w:rsid w:val="004B6C3E"/>
    <w:rsid w:val="004B6C51"/>
    <w:rsid w:val="004B6CC9"/>
    <w:rsid w:val="004B6DD6"/>
    <w:rsid w:val="004B6E99"/>
    <w:rsid w:val="004B7296"/>
    <w:rsid w:val="004B7350"/>
    <w:rsid w:val="004B745A"/>
    <w:rsid w:val="004B76A4"/>
    <w:rsid w:val="004B7795"/>
    <w:rsid w:val="004B77BA"/>
    <w:rsid w:val="004B787C"/>
    <w:rsid w:val="004B794E"/>
    <w:rsid w:val="004B7950"/>
    <w:rsid w:val="004B7953"/>
    <w:rsid w:val="004B7957"/>
    <w:rsid w:val="004B7E00"/>
    <w:rsid w:val="004B7F7B"/>
    <w:rsid w:val="004C034D"/>
    <w:rsid w:val="004C05CB"/>
    <w:rsid w:val="004C067E"/>
    <w:rsid w:val="004C08CA"/>
    <w:rsid w:val="004C0ADE"/>
    <w:rsid w:val="004C0BCC"/>
    <w:rsid w:val="004C0BE7"/>
    <w:rsid w:val="004C0C97"/>
    <w:rsid w:val="004C10C5"/>
    <w:rsid w:val="004C10C6"/>
    <w:rsid w:val="004C12B4"/>
    <w:rsid w:val="004C1705"/>
    <w:rsid w:val="004C171F"/>
    <w:rsid w:val="004C18DF"/>
    <w:rsid w:val="004C1BA6"/>
    <w:rsid w:val="004C1D0F"/>
    <w:rsid w:val="004C218D"/>
    <w:rsid w:val="004C21DA"/>
    <w:rsid w:val="004C25C6"/>
    <w:rsid w:val="004C2742"/>
    <w:rsid w:val="004C2890"/>
    <w:rsid w:val="004C2936"/>
    <w:rsid w:val="004C2997"/>
    <w:rsid w:val="004C29C4"/>
    <w:rsid w:val="004C2BB0"/>
    <w:rsid w:val="004C2C23"/>
    <w:rsid w:val="004C2D0B"/>
    <w:rsid w:val="004C3135"/>
    <w:rsid w:val="004C331E"/>
    <w:rsid w:val="004C33DB"/>
    <w:rsid w:val="004C3578"/>
    <w:rsid w:val="004C3961"/>
    <w:rsid w:val="004C3CA7"/>
    <w:rsid w:val="004C3E0C"/>
    <w:rsid w:val="004C3E2A"/>
    <w:rsid w:val="004C3F70"/>
    <w:rsid w:val="004C3F86"/>
    <w:rsid w:val="004C3F8D"/>
    <w:rsid w:val="004C446A"/>
    <w:rsid w:val="004C44DC"/>
    <w:rsid w:val="004C455E"/>
    <w:rsid w:val="004C4660"/>
    <w:rsid w:val="004C470E"/>
    <w:rsid w:val="004C48A2"/>
    <w:rsid w:val="004C49B3"/>
    <w:rsid w:val="004C49E3"/>
    <w:rsid w:val="004C4A3E"/>
    <w:rsid w:val="004C4AD8"/>
    <w:rsid w:val="004C4B6E"/>
    <w:rsid w:val="004C4C74"/>
    <w:rsid w:val="004C4E77"/>
    <w:rsid w:val="004C4F7C"/>
    <w:rsid w:val="004C5026"/>
    <w:rsid w:val="004C50B5"/>
    <w:rsid w:val="004C521B"/>
    <w:rsid w:val="004C574A"/>
    <w:rsid w:val="004C5814"/>
    <w:rsid w:val="004C5C5B"/>
    <w:rsid w:val="004C5C7E"/>
    <w:rsid w:val="004C5F4C"/>
    <w:rsid w:val="004C5FF2"/>
    <w:rsid w:val="004C6179"/>
    <w:rsid w:val="004C6184"/>
    <w:rsid w:val="004C6496"/>
    <w:rsid w:val="004C6642"/>
    <w:rsid w:val="004C6A57"/>
    <w:rsid w:val="004C6B7E"/>
    <w:rsid w:val="004C7020"/>
    <w:rsid w:val="004C72F0"/>
    <w:rsid w:val="004C7712"/>
    <w:rsid w:val="004C7B51"/>
    <w:rsid w:val="004C7D64"/>
    <w:rsid w:val="004C7E22"/>
    <w:rsid w:val="004D01C2"/>
    <w:rsid w:val="004D0255"/>
    <w:rsid w:val="004D051D"/>
    <w:rsid w:val="004D073F"/>
    <w:rsid w:val="004D07F5"/>
    <w:rsid w:val="004D09B2"/>
    <w:rsid w:val="004D0D96"/>
    <w:rsid w:val="004D116E"/>
    <w:rsid w:val="004D142F"/>
    <w:rsid w:val="004D1473"/>
    <w:rsid w:val="004D14A5"/>
    <w:rsid w:val="004D1B22"/>
    <w:rsid w:val="004D1DDC"/>
    <w:rsid w:val="004D1E33"/>
    <w:rsid w:val="004D1F6C"/>
    <w:rsid w:val="004D20EE"/>
    <w:rsid w:val="004D21E7"/>
    <w:rsid w:val="004D247A"/>
    <w:rsid w:val="004D2519"/>
    <w:rsid w:val="004D2606"/>
    <w:rsid w:val="004D2646"/>
    <w:rsid w:val="004D28AB"/>
    <w:rsid w:val="004D2947"/>
    <w:rsid w:val="004D2CD8"/>
    <w:rsid w:val="004D2F54"/>
    <w:rsid w:val="004D303B"/>
    <w:rsid w:val="004D337C"/>
    <w:rsid w:val="004D3953"/>
    <w:rsid w:val="004D3F1B"/>
    <w:rsid w:val="004D3FA0"/>
    <w:rsid w:val="004D4008"/>
    <w:rsid w:val="004D4352"/>
    <w:rsid w:val="004D43B4"/>
    <w:rsid w:val="004D45EB"/>
    <w:rsid w:val="004D478A"/>
    <w:rsid w:val="004D4C0F"/>
    <w:rsid w:val="004D5115"/>
    <w:rsid w:val="004D5277"/>
    <w:rsid w:val="004D53F2"/>
    <w:rsid w:val="004D5762"/>
    <w:rsid w:val="004D591D"/>
    <w:rsid w:val="004D67E8"/>
    <w:rsid w:val="004D69E8"/>
    <w:rsid w:val="004D6A5C"/>
    <w:rsid w:val="004D6A80"/>
    <w:rsid w:val="004D736E"/>
    <w:rsid w:val="004D74E8"/>
    <w:rsid w:val="004D75C8"/>
    <w:rsid w:val="004D7734"/>
    <w:rsid w:val="004D77A0"/>
    <w:rsid w:val="004D79D1"/>
    <w:rsid w:val="004D7A1D"/>
    <w:rsid w:val="004D7A58"/>
    <w:rsid w:val="004D7CC1"/>
    <w:rsid w:val="004D7F6C"/>
    <w:rsid w:val="004E00F9"/>
    <w:rsid w:val="004E0224"/>
    <w:rsid w:val="004E023E"/>
    <w:rsid w:val="004E04DA"/>
    <w:rsid w:val="004E0550"/>
    <w:rsid w:val="004E0553"/>
    <w:rsid w:val="004E085B"/>
    <w:rsid w:val="004E095C"/>
    <w:rsid w:val="004E0BCD"/>
    <w:rsid w:val="004E0CBC"/>
    <w:rsid w:val="004E1521"/>
    <w:rsid w:val="004E16DD"/>
    <w:rsid w:val="004E19AA"/>
    <w:rsid w:val="004E19BE"/>
    <w:rsid w:val="004E1CA1"/>
    <w:rsid w:val="004E1CD3"/>
    <w:rsid w:val="004E1D44"/>
    <w:rsid w:val="004E1F03"/>
    <w:rsid w:val="004E2035"/>
    <w:rsid w:val="004E2078"/>
    <w:rsid w:val="004E2439"/>
    <w:rsid w:val="004E27A4"/>
    <w:rsid w:val="004E280A"/>
    <w:rsid w:val="004E288B"/>
    <w:rsid w:val="004E2AF1"/>
    <w:rsid w:val="004E2B41"/>
    <w:rsid w:val="004E2C12"/>
    <w:rsid w:val="004E2C81"/>
    <w:rsid w:val="004E2E23"/>
    <w:rsid w:val="004E2F06"/>
    <w:rsid w:val="004E2FA7"/>
    <w:rsid w:val="004E3406"/>
    <w:rsid w:val="004E3426"/>
    <w:rsid w:val="004E353C"/>
    <w:rsid w:val="004E35FC"/>
    <w:rsid w:val="004E3607"/>
    <w:rsid w:val="004E3713"/>
    <w:rsid w:val="004E390B"/>
    <w:rsid w:val="004E397A"/>
    <w:rsid w:val="004E3A1B"/>
    <w:rsid w:val="004E3D57"/>
    <w:rsid w:val="004E4070"/>
    <w:rsid w:val="004E4162"/>
    <w:rsid w:val="004E4336"/>
    <w:rsid w:val="004E449A"/>
    <w:rsid w:val="004E44F3"/>
    <w:rsid w:val="004E4565"/>
    <w:rsid w:val="004E478A"/>
    <w:rsid w:val="004E4941"/>
    <w:rsid w:val="004E4A39"/>
    <w:rsid w:val="004E4CC8"/>
    <w:rsid w:val="004E4D29"/>
    <w:rsid w:val="004E4DC3"/>
    <w:rsid w:val="004E519D"/>
    <w:rsid w:val="004E532E"/>
    <w:rsid w:val="004E55D6"/>
    <w:rsid w:val="004E5C96"/>
    <w:rsid w:val="004E5D53"/>
    <w:rsid w:val="004E60A6"/>
    <w:rsid w:val="004E61FC"/>
    <w:rsid w:val="004E63B1"/>
    <w:rsid w:val="004E6469"/>
    <w:rsid w:val="004E67CC"/>
    <w:rsid w:val="004E68DF"/>
    <w:rsid w:val="004E69B8"/>
    <w:rsid w:val="004E6B95"/>
    <w:rsid w:val="004E70DA"/>
    <w:rsid w:val="004E790C"/>
    <w:rsid w:val="004E79D7"/>
    <w:rsid w:val="004E7A27"/>
    <w:rsid w:val="004E7A2C"/>
    <w:rsid w:val="004E7A55"/>
    <w:rsid w:val="004E7C71"/>
    <w:rsid w:val="004F00B5"/>
    <w:rsid w:val="004F0116"/>
    <w:rsid w:val="004F03FB"/>
    <w:rsid w:val="004F0454"/>
    <w:rsid w:val="004F04EA"/>
    <w:rsid w:val="004F06BB"/>
    <w:rsid w:val="004F074A"/>
    <w:rsid w:val="004F0938"/>
    <w:rsid w:val="004F11F7"/>
    <w:rsid w:val="004F128B"/>
    <w:rsid w:val="004F13B3"/>
    <w:rsid w:val="004F144D"/>
    <w:rsid w:val="004F1647"/>
    <w:rsid w:val="004F16D0"/>
    <w:rsid w:val="004F16EF"/>
    <w:rsid w:val="004F1891"/>
    <w:rsid w:val="004F1D7C"/>
    <w:rsid w:val="004F1E7F"/>
    <w:rsid w:val="004F1F9A"/>
    <w:rsid w:val="004F23C7"/>
    <w:rsid w:val="004F255B"/>
    <w:rsid w:val="004F27EE"/>
    <w:rsid w:val="004F281E"/>
    <w:rsid w:val="004F2971"/>
    <w:rsid w:val="004F2988"/>
    <w:rsid w:val="004F2B21"/>
    <w:rsid w:val="004F2D3F"/>
    <w:rsid w:val="004F2E28"/>
    <w:rsid w:val="004F2F4C"/>
    <w:rsid w:val="004F2FA3"/>
    <w:rsid w:val="004F307C"/>
    <w:rsid w:val="004F324A"/>
    <w:rsid w:val="004F32BF"/>
    <w:rsid w:val="004F354C"/>
    <w:rsid w:val="004F3823"/>
    <w:rsid w:val="004F3962"/>
    <w:rsid w:val="004F39BB"/>
    <w:rsid w:val="004F3B29"/>
    <w:rsid w:val="004F3E8B"/>
    <w:rsid w:val="004F3FA9"/>
    <w:rsid w:val="004F45BF"/>
    <w:rsid w:val="004F4B27"/>
    <w:rsid w:val="004F4BBA"/>
    <w:rsid w:val="004F4BDF"/>
    <w:rsid w:val="004F4D50"/>
    <w:rsid w:val="004F50A8"/>
    <w:rsid w:val="004F5258"/>
    <w:rsid w:val="004F531E"/>
    <w:rsid w:val="004F53F4"/>
    <w:rsid w:val="004F53FD"/>
    <w:rsid w:val="004F541E"/>
    <w:rsid w:val="004F5648"/>
    <w:rsid w:val="004F5994"/>
    <w:rsid w:val="004F5C8C"/>
    <w:rsid w:val="004F5F5E"/>
    <w:rsid w:val="004F6397"/>
    <w:rsid w:val="004F63BB"/>
    <w:rsid w:val="004F65B2"/>
    <w:rsid w:val="004F65E7"/>
    <w:rsid w:val="004F67FB"/>
    <w:rsid w:val="004F686B"/>
    <w:rsid w:val="004F6F72"/>
    <w:rsid w:val="004F7037"/>
    <w:rsid w:val="004F7223"/>
    <w:rsid w:val="004F72A9"/>
    <w:rsid w:val="004F7310"/>
    <w:rsid w:val="004F75CC"/>
    <w:rsid w:val="004F786D"/>
    <w:rsid w:val="004F7A9B"/>
    <w:rsid w:val="004F7BB4"/>
    <w:rsid w:val="004F7EB8"/>
    <w:rsid w:val="004F7EDB"/>
    <w:rsid w:val="0050018C"/>
    <w:rsid w:val="005004A7"/>
    <w:rsid w:val="005004C4"/>
    <w:rsid w:val="0050051D"/>
    <w:rsid w:val="005005F0"/>
    <w:rsid w:val="0050069F"/>
    <w:rsid w:val="00500768"/>
    <w:rsid w:val="00500852"/>
    <w:rsid w:val="005008FC"/>
    <w:rsid w:val="005009ED"/>
    <w:rsid w:val="00500B7F"/>
    <w:rsid w:val="00500C77"/>
    <w:rsid w:val="00500D2C"/>
    <w:rsid w:val="00500E0C"/>
    <w:rsid w:val="00500F1C"/>
    <w:rsid w:val="0050114B"/>
    <w:rsid w:val="0050129F"/>
    <w:rsid w:val="00501565"/>
    <w:rsid w:val="005015EB"/>
    <w:rsid w:val="005015F2"/>
    <w:rsid w:val="005019BB"/>
    <w:rsid w:val="005019C5"/>
    <w:rsid w:val="00501C87"/>
    <w:rsid w:val="00501ED5"/>
    <w:rsid w:val="00501F72"/>
    <w:rsid w:val="00502047"/>
    <w:rsid w:val="005020EF"/>
    <w:rsid w:val="00502195"/>
    <w:rsid w:val="00502265"/>
    <w:rsid w:val="00502542"/>
    <w:rsid w:val="0050260C"/>
    <w:rsid w:val="00502850"/>
    <w:rsid w:val="0050290E"/>
    <w:rsid w:val="00502BA9"/>
    <w:rsid w:val="00502CEB"/>
    <w:rsid w:val="00502DD0"/>
    <w:rsid w:val="00502FFA"/>
    <w:rsid w:val="005032F5"/>
    <w:rsid w:val="005034B2"/>
    <w:rsid w:val="005038CE"/>
    <w:rsid w:val="00503A39"/>
    <w:rsid w:val="00503CF9"/>
    <w:rsid w:val="00503F43"/>
    <w:rsid w:val="00503FA5"/>
    <w:rsid w:val="00504036"/>
    <w:rsid w:val="005040F1"/>
    <w:rsid w:val="00504464"/>
    <w:rsid w:val="005046AB"/>
    <w:rsid w:val="005047FF"/>
    <w:rsid w:val="00504806"/>
    <w:rsid w:val="005048E0"/>
    <w:rsid w:val="00504B7C"/>
    <w:rsid w:val="00504DC5"/>
    <w:rsid w:val="00504DF9"/>
    <w:rsid w:val="005053F1"/>
    <w:rsid w:val="0050546F"/>
    <w:rsid w:val="005057D4"/>
    <w:rsid w:val="00505869"/>
    <w:rsid w:val="00505872"/>
    <w:rsid w:val="00505ACA"/>
    <w:rsid w:val="00505ACE"/>
    <w:rsid w:val="00506248"/>
    <w:rsid w:val="0050643C"/>
    <w:rsid w:val="005064ED"/>
    <w:rsid w:val="00506504"/>
    <w:rsid w:val="005068BD"/>
    <w:rsid w:val="00506D78"/>
    <w:rsid w:val="00506FA6"/>
    <w:rsid w:val="005070F2"/>
    <w:rsid w:val="0050724E"/>
    <w:rsid w:val="0050744D"/>
    <w:rsid w:val="0050796D"/>
    <w:rsid w:val="00507CE0"/>
    <w:rsid w:val="0051012E"/>
    <w:rsid w:val="00510272"/>
    <w:rsid w:val="00510665"/>
    <w:rsid w:val="0051070D"/>
    <w:rsid w:val="00510838"/>
    <w:rsid w:val="00510CCA"/>
    <w:rsid w:val="00510E28"/>
    <w:rsid w:val="005110FE"/>
    <w:rsid w:val="0051145E"/>
    <w:rsid w:val="0051161C"/>
    <w:rsid w:val="00511AC2"/>
    <w:rsid w:val="00511CF3"/>
    <w:rsid w:val="00511D53"/>
    <w:rsid w:val="00511D89"/>
    <w:rsid w:val="00511F29"/>
    <w:rsid w:val="00511F34"/>
    <w:rsid w:val="00511F35"/>
    <w:rsid w:val="005120F4"/>
    <w:rsid w:val="005121D1"/>
    <w:rsid w:val="005127E5"/>
    <w:rsid w:val="0051291B"/>
    <w:rsid w:val="00512BB5"/>
    <w:rsid w:val="00512C41"/>
    <w:rsid w:val="00512F0A"/>
    <w:rsid w:val="00512F27"/>
    <w:rsid w:val="00512FE9"/>
    <w:rsid w:val="00512FED"/>
    <w:rsid w:val="005134DC"/>
    <w:rsid w:val="00513618"/>
    <w:rsid w:val="00513669"/>
    <w:rsid w:val="0051371B"/>
    <w:rsid w:val="00513AFC"/>
    <w:rsid w:val="00513B4E"/>
    <w:rsid w:val="00513D56"/>
    <w:rsid w:val="00513EA9"/>
    <w:rsid w:val="00513F00"/>
    <w:rsid w:val="00513F65"/>
    <w:rsid w:val="00514056"/>
    <w:rsid w:val="00514091"/>
    <w:rsid w:val="005140D6"/>
    <w:rsid w:val="00514152"/>
    <w:rsid w:val="005141E6"/>
    <w:rsid w:val="005141FC"/>
    <w:rsid w:val="0051421C"/>
    <w:rsid w:val="005144E4"/>
    <w:rsid w:val="00514626"/>
    <w:rsid w:val="0051481E"/>
    <w:rsid w:val="005148FE"/>
    <w:rsid w:val="00514AF2"/>
    <w:rsid w:val="00514BE1"/>
    <w:rsid w:val="00515081"/>
    <w:rsid w:val="005151A9"/>
    <w:rsid w:val="005153CE"/>
    <w:rsid w:val="005154AD"/>
    <w:rsid w:val="00515595"/>
    <w:rsid w:val="00515A9C"/>
    <w:rsid w:val="00515BBD"/>
    <w:rsid w:val="005163C5"/>
    <w:rsid w:val="00516892"/>
    <w:rsid w:val="00516B42"/>
    <w:rsid w:val="00516C5E"/>
    <w:rsid w:val="00516DAB"/>
    <w:rsid w:val="00516EF2"/>
    <w:rsid w:val="00517006"/>
    <w:rsid w:val="005170FF"/>
    <w:rsid w:val="00517106"/>
    <w:rsid w:val="005171A5"/>
    <w:rsid w:val="005171C3"/>
    <w:rsid w:val="005174BA"/>
    <w:rsid w:val="00517632"/>
    <w:rsid w:val="00517A12"/>
    <w:rsid w:val="00517AE2"/>
    <w:rsid w:val="00517B19"/>
    <w:rsid w:val="00517B65"/>
    <w:rsid w:val="00517C7C"/>
    <w:rsid w:val="00517CC6"/>
    <w:rsid w:val="005200AE"/>
    <w:rsid w:val="00520375"/>
    <w:rsid w:val="0052049E"/>
    <w:rsid w:val="005204CB"/>
    <w:rsid w:val="00520831"/>
    <w:rsid w:val="00520D97"/>
    <w:rsid w:val="00521054"/>
    <w:rsid w:val="005210F8"/>
    <w:rsid w:val="0052120C"/>
    <w:rsid w:val="005212C2"/>
    <w:rsid w:val="005215C3"/>
    <w:rsid w:val="00521661"/>
    <w:rsid w:val="005216B0"/>
    <w:rsid w:val="005218A5"/>
    <w:rsid w:val="00521933"/>
    <w:rsid w:val="00521AA5"/>
    <w:rsid w:val="00521BBB"/>
    <w:rsid w:val="00521E1E"/>
    <w:rsid w:val="00521F4C"/>
    <w:rsid w:val="00521F7F"/>
    <w:rsid w:val="00522124"/>
    <w:rsid w:val="005221C3"/>
    <w:rsid w:val="00522221"/>
    <w:rsid w:val="005223C6"/>
    <w:rsid w:val="00522485"/>
    <w:rsid w:val="0052259E"/>
    <w:rsid w:val="0052270A"/>
    <w:rsid w:val="00522756"/>
    <w:rsid w:val="00522969"/>
    <w:rsid w:val="00522A13"/>
    <w:rsid w:val="00522B0D"/>
    <w:rsid w:val="00522BB3"/>
    <w:rsid w:val="00522CFB"/>
    <w:rsid w:val="00522F25"/>
    <w:rsid w:val="00522F35"/>
    <w:rsid w:val="00522FB2"/>
    <w:rsid w:val="005230C4"/>
    <w:rsid w:val="0052315B"/>
    <w:rsid w:val="00523228"/>
    <w:rsid w:val="005237D8"/>
    <w:rsid w:val="00523890"/>
    <w:rsid w:val="00523B42"/>
    <w:rsid w:val="00523D6B"/>
    <w:rsid w:val="00523DA1"/>
    <w:rsid w:val="00523DF7"/>
    <w:rsid w:val="00523E87"/>
    <w:rsid w:val="005240BF"/>
    <w:rsid w:val="005242CE"/>
    <w:rsid w:val="005243D5"/>
    <w:rsid w:val="005243EE"/>
    <w:rsid w:val="005245C2"/>
    <w:rsid w:val="0052466E"/>
    <w:rsid w:val="005246D3"/>
    <w:rsid w:val="005247AC"/>
    <w:rsid w:val="005249ED"/>
    <w:rsid w:val="00524A64"/>
    <w:rsid w:val="00524B6E"/>
    <w:rsid w:val="00524CC1"/>
    <w:rsid w:val="00524CDA"/>
    <w:rsid w:val="00524E10"/>
    <w:rsid w:val="005250BE"/>
    <w:rsid w:val="0052527F"/>
    <w:rsid w:val="00525463"/>
    <w:rsid w:val="00525669"/>
    <w:rsid w:val="00525892"/>
    <w:rsid w:val="00525AE7"/>
    <w:rsid w:val="00525BB3"/>
    <w:rsid w:val="00525C8F"/>
    <w:rsid w:val="0052601E"/>
    <w:rsid w:val="005261F7"/>
    <w:rsid w:val="005269A4"/>
    <w:rsid w:val="00526E2F"/>
    <w:rsid w:val="00526EB5"/>
    <w:rsid w:val="00527298"/>
    <w:rsid w:val="0052765D"/>
    <w:rsid w:val="005301D9"/>
    <w:rsid w:val="00530411"/>
    <w:rsid w:val="005305C5"/>
    <w:rsid w:val="0053096E"/>
    <w:rsid w:val="00530BAE"/>
    <w:rsid w:val="00530BED"/>
    <w:rsid w:val="00530DC1"/>
    <w:rsid w:val="00530E34"/>
    <w:rsid w:val="00530FAC"/>
    <w:rsid w:val="005310BA"/>
    <w:rsid w:val="005312D5"/>
    <w:rsid w:val="00531312"/>
    <w:rsid w:val="00531318"/>
    <w:rsid w:val="00531360"/>
    <w:rsid w:val="0053154E"/>
    <w:rsid w:val="00531665"/>
    <w:rsid w:val="005317E8"/>
    <w:rsid w:val="005318AF"/>
    <w:rsid w:val="005319C4"/>
    <w:rsid w:val="005319F1"/>
    <w:rsid w:val="005319FF"/>
    <w:rsid w:val="00531A02"/>
    <w:rsid w:val="00531B44"/>
    <w:rsid w:val="00531D37"/>
    <w:rsid w:val="00531D5D"/>
    <w:rsid w:val="00531D91"/>
    <w:rsid w:val="005321B6"/>
    <w:rsid w:val="00532490"/>
    <w:rsid w:val="00532651"/>
    <w:rsid w:val="0053276C"/>
    <w:rsid w:val="00532874"/>
    <w:rsid w:val="00532C28"/>
    <w:rsid w:val="00532E62"/>
    <w:rsid w:val="00532F1D"/>
    <w:rsid w:val="0053331E"/>
    <w:rsid w:val="005335E2"/>
    <w:rsid w:val="0053366B"/>
    <w:rsid w:val="00533A59"/>
    <w:rsid w:val="00533A8F"/>
    <w:rsid w:val="00533B01"/>
    <w:rsid w:val="00533D9A"/>
    <w:rsid w:val="00533DB2"/>
    <w:rsid w:val="00533EBD"/>
    <w:rsid w:val="00534152"/>
    <w:rsid w:val="00534491"/>
    <w:rsid w:val="005344A2"/>
    <w:rsid w:val="00534546"/>
    <w:rsid w:val="005345F0"/>
    <w:rsid w:val="005346B5"/>
    <w:rsid w:val="0053498F"/>
    <w:rsid w:val="00534B4D"/>
    <w:rsid w:val="00534C39"/>
    <w:rsid w:val="00534C85"/>
    <w:rsid w:val="00534E3E"/>
    <w:rsid w:val="005351A4"/>
    <w:rsid w:val="005352D0"/>
    <w:rsid w:val="00535316"/>
    <w:rsid w:val="0053533E"/>
    <w:rsid w:val="0053535C"/>
    <w:rsid w:val="0053548C"/>
    <w:rsid w:val="005355FE"/>
    <w:rsid w:val="005356C6"/>
    <w:rsid w:val="00535B7E"/>
    <w:rsid w:val="00535C82"/>
    <w:rsid w:val="00535CFF"/>
    <w:rsid w:val="00535DB6"/>
    <w:rsid w:val="0053619C"/>
    <w:rsid w:val="0053642D"/>
    <w:rsid w:val="005364D1"/>
    <w:rsid w:val="005369F3"/>
    <w:rsid w:val="00536A54"/>
    <w:rsid w:val="00536B8E"/>
    <w:rsid w:val="00537004"/>
    <w:rsid w:val="005373A9"/>
    <w:rsid w:val="005373CE"/>
    <w:rsid w:val="005374A1"/>
    <w:rsid w:val="00537523"/>
    <w:rsid w:val="0053766E"/>
    <w:rsid w:val="005377F1"/>
    <w:rsid w:val="00537948"/>
    <w:rsid w:val="00537A42"/>
    <w:rsid w:val="00537A61"/>
    <w:rsid w:val="00537E62"/>
    <w:rsid w:val="00537F8C"/>
    <w:rsid w:val="0054021D"/>
    <w:rsid w:val="0054080D"/>
    <w:rsid w:val="00540A38"/>
    <w:rsid w:val="00540AF3"/>
    <w:rsid w:val="0054127E"/>
    <w:rsid w:val="005412CA"/>
    <w:rsid w:val="0054148D"/>
    <w:rsid w:val="00541A47"/>
    <w:rsid w:val="00541A72"/>
    <w:rsid w:val="00541B64"/>
    <w:rsid w:val="00541D7B"/>
    <w:rsid w:val="00541DCE"/>
    <w:rsid w:val="00541EC7"/>
    <w:rsid w:val="00542104"/>
    <w:rsid w:val="0054218D"/>
    <w:rsid w:val="005422C9"/>
    <w:rsid w:val="005423A1"/>
    <w:rsid w:val="00542549"/>
    <w:rsid w:val="005425D6"/>
    <w:rsid w:val="005426CF"/>
    <w:rsid w:val="005426DD"/>
    <w:rsid w:val="00542903"/>
    <w:rsid w:val="00542944"/>
    <w:rsid w:val="00542A12"/>
    <w:rsid w:val="00542DB7"/>
    <w:rsid w:val="00542E31"/>
    <w:rsid w:val="00542E78"/>
    <w:rsid w:val="00542E8E"/>
    <w:rsid w:val="005432F4"/>
    <w:rsid w:val="005433EB"/>
    <w:rsid w:val="00543436"/>
    <w:rsid w:val="005434C7"/>
    <w:rsid w:val="00543611"/>
    <w:rsid w:val="0054375A"/>
    <w:rsid w:val="0054401D"/>
    <w:rsid w:val="00544316"/>
    <w:rsid w:val="0054440C"/>
    <w:rsid w:val="00544622"/>
    <w:rsid w:val="005446C0"/>
    <w:rsid w:val="00544868"/>
    <w:rsid w:val="00544940"/>
    <w:rsid w:val="00544A56"/>
    <w:rsid w:val="00544B13"/>
    <w:rsid w:val="00544DC1"/>
    <w:rsid w:val="005450DD"/>
    <w:rsid w:val="005456D1"/>
    <w:rsid w:val="0054595C"/>
    <w:rsid w:val="00545D60"/>
    <w:rsid w:val="00545D68"/>
    <w:rsid w:val="00545D9A"/>
    <w:rsid w:val="005464B4"/>
    <w:rsid w:val="0054667F"/>
    <w:rsid w:val="00546C4A"/>
    <w:rsid w:val="00546C78"/>
    <w:rsid w:val="00547042"/>
    <w:rsid w:val="005473D4"/>
    <w:rsid w:val="00547495"/>
    <w:rsid w:val="005474CF"/>
    <w:rsid w:val="005475D4"/>
    <w:rsid w:val="00547671"/>
    <w:rsid w:val="005476F5"/>
    <w:rsid w:val="005478A2"/>
    <w:rsid w:val="005478B5"/>
    <w:rsid w:val="005479FA"/>
    <w:rsid w:val="00547C67"/>
    <w:rsid w:val="00547CB2"/>
    <w:rsid w:val="00547ED8"/>
    <w:rsid w:val="00547F02"/>
    <w:rsid w:val="0055005D"/>
    <w:rsid w:val="005501AB"/>
    <w:rsid w:val="00550267"/>
    <w:rsid w:val="00550411"/>
    <w:rsid w:val="00550519"/>
    <w:rsid w:val="005505DF"/>
    <w:rsid w:val="005506F4"/>
    <w:rsid w:val="00550851"/>
    <w:rsid w:val="0055096F"/>
    <w:rsid w:val="005509C1"/>
    <w:rsid w:val="00550B2A"/>
    <w:rsid w:val="00550B8A"/>
    <w:rsid w:val="00550C0B"/>
    <w:rsid w:val="00550C5E"/>
    <w:rsid w:val="00550E6A"/>
    <w:rsid w:val="00550E83"/>
    <w:rsid w:val="00551221"/>
    <w:rsid w:val="00551353"/>
    <w:rsid w:val="005518C8"/>
    <w:rsid w:val="005519BE"/>
    <w:rsid w:val="00551A12"/>
    <w:rsid w:val="00551ACB"/>
    <w:rsid w:val="00551C78"/>
    <w:rsid w:val="00551FB4"/>
    <w:rsid w:val="00552099"/>
    <w:rsid w:val="0055267F"/>
    <w:rsid w:val="005526C1"/>
    <w:rsid w:val="005528DF"/>
    <w:rsid w:val="00552B33"/>
    <w:rsid w:val="00552C6E"/>
    <w:rsid w:val="00552DFC"/>
    <w:rsid w:val="005530FC"/>
    <w:rsid w:val="0055327A"/>
    <w:rsid w:val="00553309"/>
    <w:rsid w:val="00553379"/>
    <w:rsid w:val="0055337A"/>
    <w:rsid w:val="005534EC"/>
    <w:rsid w:val="00553810"/>
    <w:rsid w:val="0055397C"/>
    <w:rsid w:val="00553D3B"/>
    <w:rsid w:val="00554523"/>
    <w:rsid w:val="0055491B"/>
    <w:rsid w:val="00554CEC"/>
    <w:rsid w:val="00554E22"/>
    <w:rsid w:val="00555292"/>
    <w:rsid w:val="005553FC"/>
    <w:rsid w:val="00555547"/>
    <w:rsid w:val="005555A1"/>
    <w:rsid w:val="0055564D"/>
    <w:rsid w:val="00555659"/>
    <w:rsid w:val="0055565A"/>
    <w:rsid w:val="005557ED"/>
    <w:rsid w:val="0055581C"/>
    <w:rsid w:val="00555A8A"/>
    <w:rsid w:val="00555BB0"/>
    <w:rsid w:val="00555EDF"/>
    <w:rsid w:val="00555F77"/>
    <w:rsid w:val="00556241"/>
    <w:rsid w:val="00556379"/>
    <w:rsid w:val="005563F9"/>
    <w:rsid w:val="005565FD"/>
    <w:rsid w:val="00556757"/>
    <w:rsid w:val="00556837"/>
    <w:rsid w:val="00556849"/>
    <w:rsid w:val="00556A82"/>
    <w:rsid w:val="00556BE3"/>
    <w:rsid w:val="00556C74"/>
    <w:rsid w:val="00556E7E"/>
    <w:rsid w:val="00556F09"/>
    <w:rsid w:val="00556F39"/>
    <w:rsid w:val="00557086"/>
    <w:rsid w:val="00557124"/>
    <w:rsid w:val="00557203"/>
    <w:rsid w:val="0055747F"/>
    <w:rsid w:val="005578E0"/>
    <w:rsid w:val="00557A8D"/>
    <w:rsid w:val="00557B07"/>
    <w:rsid w:val="00557C9C"/>
    <w:rsid w:val="00557E92"/>
    <w:rsid w:val="00560059"/>
    <w:rsid w:val="005604C8"/>
    <w:rsid w:val="005606B7"/>
    <w:rsid w:val="005609B3"/>
    <w:rsid w:val="005609F0"/>
    <w:rsid w:val="00560A46"/>
    <w:rsid w:val="00560D9D"/>
    <w:rsid w:val="00560E27"/>
    <w:rsid w:val="0056100B"/>
    <w:rsid w:val="00561043"/>
    <w:rsid w:val="00561060"/>
    <w:rsid w:val="00561125"/>
    <w:rsid w:val="005612B0"/>
    <w:rsid w:val="00561430"/>
    <w:rsid w:val="00561439"/>
    <w:rsid w:val="005614B8"/>
    <w:rsid w:val="005614E8"/>
    <w:rsid w:val="00561524"/>
    <w:rsid w:val="00561607"/>
    <w:rsid w:val="005617B0"/>
    <w:rsid w:val="0056195B"/>
    <w:rsid w:val="00561C66"/>
    <w:rsid w:val="00561DB5"/>
    <w:rsid w:val="00561E4B"/>
    <w:rsid w:val="00561E71"/>
    <w:rsid w:val="00562345"/>
    <w:rsid w:val="00562520"/>
    <w:rsid w:val="00562729"/>
    <w:rsid w:val="00562944"/>
    <w:rsid w:val="00562BB8"/>
    <w:rsid w:val="0056326D"/>
    <w:rsid w:val="0056331A"/>
    <w:rsid w:val="005633C0"/>
    <w:rsid w:val="005635C5"/>
    <w:rsid w:val="005638F4"/>
    <w:rsid w:val="00563BDC"/>
    <w:rsid w:val="00563F2D"/>
    <w:rsid w:val="00563F83"/>
    <w:rsid w:val="00563FAA"/>
    <w:rsid w:val="00563FD0"/>
    <w:rsid w:val="00564041"/>
    <w:rsid w:val="00564059"/>
    <w:rsid w:val="005640BD"/>
    <w:rsid w:val="005642A6"/>
    <w:rsid w:val="005642BC"/>
    <w:rsid w:val="0056430F"/>
    <w:rsid w:val="005643F2"/>
    <w:rsid w:val="0056454E"/>
    <w:rsid w:val="00564838"/>
    <w:rsid w:val="00564934"/>
    <w:rsid w:val="00564985"/>
    <w:rsid w:val="00564B1F"/>
    <w:rsid w:val="00564B30"/>
    <w:rsid w:val="00564E9A"/>
    <w:rsid w:val="00564F1C"/>
    <w:rsid w:val="005654C0"/>
    <w:rsid w:val="00565608"/>
    <w:rsid w:val="0056581F"/>
    <w:rsid w:val="005658FF"/>
    <w:rsid w:val="00565AA3"/>
    <w:rsid w:val="00565B12"/>
    <w:rsid w:val="00565BD4"/>
    <w:rsid w:val="005662B9"/>
    <w:rsid w:val="0056643C"/>
    <w:rsid w:val="00566715"/>
    <w:rsid w:val="0056697F"/>
    <w:rsid w:val="00566DA0"/>
    <w:rsid w:val="00567442"/>
    <w:rsid w:val="00567C81"/>
    <w:rsid w:val="00567D07"/>
    <w:rsid w:val="00570123"/>
    <w:rsid w:val="00570159"/>
    <w:rsid w:val="005701F4"/>
    <w:rsid w:val="005708ED"/>
    <w:rsid w:val="005709DB"/>
    <w:rsid w:val="00570DF9"/>
    <w:rsid w:val="00570E22"/>
    <w:rsid w:val="00570EBE"/>
    <w:rsid w:val="00570FAC"/>
    <w:rsid w:val="005712FE"/>
    <w:rsid w:val="0057161B"/>
    <w:rsid w:val="005716CB"/>
    <w:rsid w:val="005719EE"/>
    <w:rsid w:val="00571D76"/>
    <w:rsid w:val="00571D9F"/>
    <w:rsid w:val="005720A8"/>
    <w:rsid w:val="00572134"/>
    <w:rsid w:val="0057213F"/>
    <w:rsid w:val="00572333"/>
    <w:rsid w:val="0057240D"/>
    <w:rsid w:val="005724E4"/>
    <w:rsid w:val="0057264F"/>
    <w:rsid w:val="00572823"/>
    <w:rsid w:val="005728F5"/>
    <w:rsid w:val="00572AE8"/>
    <w:rsid w:val="00572B73"/>
    <w:rsid w:val="00572BE0"/>
    <w:rsid w:val="00572D2A"/>
    <w:rsid w:val="00572E21"/>
    <w:rsid w:val="00572F22"/>
    <w:rsid w:val="00572F97"/>
    <w:rsid w:val="005734D5"/>
    <w:rsid w:val="0057364B"/>
    <w:rsid w:val="0057379F"/>
    <w:rsid w:val="00573AB8"/>
    <w:rsid w:val="00573AC4"/>
    <w:rsid w:val="00573D35"/>
    <w:rsid w:val="00573F6D"/>
    <w:rsid w:val="00574400"/>
    <w:rsid w:val="005745EA"/>
    <w:rsid w:val="00574611"/>
    <w:rsid w:val="005746CA"/>
    <w:rsid w:val="00574891"/>
    <w:rsid w:val="00574A0F"/>
    <w:rsid w:val="00574CEA"/>
    <w:rsid w:val="00574ED5"/>
    <w:rsid w:val="00575241"/>
    <w:rsid w:val="00575251"/>
    <w:rsid w:val="0057547F"/>
    <w:rsid w:val="005754FE"/>
    <w:rsid w:val="00575591"/>
    <w:rsid w:val="005755F7"/>
    <w:rsid w:val="00575641"/>
    <w:rsid w:val="00575839"/>
    <w:rsid w:val="0057590C"/>
    <w:rsid w:val="00575A81"/>
    <w:rsid w:val="00575C4D"/>
    <w:rsid w:val="00575EE3"/>
    <w:rsid w:val="00576401"/>
    <w:rsid w:val="005764CC"/>
    <w:rsid w:val="00576A47"/>
    <w:rsid w:val="00576B14"/>
    <w:rsid w:val="00576CFD"/>
    <w:rsid w:val="00576DD3"/>
    <w:rsid w:val="00576E93"/>
    <w:rsid w:val="00576EF7"/>
    <w:rsid w:val="005770FF"/>
    <w:rsid w:val="00577291"/>
    <w:rsid w:val="00577331"/>
    <w:rsid w:val="005774E2"/>
    <w:rsid w:val="005775B8"/>
    <w:rsid w:val="00577B93"/>
    <w:rsid w:val="00577DE1"/>
    <w:rsid w:val="00577E45"/>
    <w:rsid w:val="00577E58"/>
    <w:rsid w:val="0058029F"/>
    <w:rsid w:val="0058045E"/>
    <w:rsid w:val="005804B6"/>
    <w:rsid w:val="0058059C"/>
    <w:rsid w:val="00580983"/>
    <w:rsid w:val="00580B34"/>
    <w:rsid w:val="00580BEC"/>
    <w:rsid w:val="00580C31"/>
    <w:rsid w:val="00580CD7"/>
    <w:rsid w:val="00580E96"/>
    <w:rsid w:val="0058145B"/>
    <w:rsid w:val="005815A0"/>
    <w:rsid w:val="0058170F"/>
    <w:rsid w:val="00581A14"/>
    <w:rsid w:val="00581AAF"/>
    <w:rsid w:val="00581BA4"/>
    <w:rsid w:val="00581C95"/>
    <w:rsid w:val="0058204F"/>
    <w:rsid w:val="005821DB"/>
    <w:rsid w:val="0058234C"/>
    <w:rsid w:val="00582E51"/>
    <w:rsid w:val="00582F1E"/>
    <w:rsid w:val="00583099"/>
    <w:rsid w:val="00583283"/>
    <w:rsid w:val="005832BC"/>
    <w:rsid w:val="005832EC"/>
    <w:rsid w:val="0058385E"/>
    <w:rsid w:val="00583C2E"/>
    <w:rsid w:val="00583CF9"/>
    <w:rsid w:val="00583D32"/>
    <w:rsid w:val="0058400B"/>
    <w:rsid w:val="005841E1"/>
    <w:rsid w:val="0058435E"/>
    <w:rsid w:val="005843DB"/>
    <w:rsid w:val="00584446"/>
    <w:rsid w:val="00584474"/>
    <w:rsid w:val="00584A31"/>
    <w:rsid w:val="00584A3F"/>
    <w:rsid w:val="00584D79"/>
    <w:rsid w:val="00584F38"/>
    <w:rsid w:val="00585144"/>
    <w:rsid w:val="005852BB"/>
    <w:rsid w:val="00585418"/>
    <w:rsid w:val="00585537"/>
    <w:rsid w:val="0058559C"/>
    <w:rsid w:val="00585881"/>
    <w:rsid w:val="005859DF"/>
    <w:rsid w:val="00585A2B"/>
    <w:rsid w:val="00585C1E"/>
    <w:rsid w:val="00585C25"/>
    <w:rsid w:val="00585D3B"/>
    <w:rsid w:val="005861B9"/>
    <w:rsid w:val="005865F0"/>
    <w:rsid w:val="00586741"/>
    <w:rsid w:val="005867B8"/>
    <w:rsid w:val="00586898"/>
    <w:rsid w:val="0058691F"/>
    <w:rsid w:val="00586ABA"/>
    <w:rsid w:val="00586C75"/>
    <w:rsid w:val="00586D37"/>
    <w:rsid w:val="00586E6C"/>
    <w:rsid w:val="00586ED9"/>
    <w:rsid w:val="005872E3"/>
    <w:rsid w:val="005873B7"/>
    <w:rsid w:val="00587441"/>
    <w:rsid w:val="005874CD"/>
    <w:rsid w:val="0058753F"/>
    <w:rsid w:val="005875CD"/>
    <w:rsid w:val="0058765A"/>
    <w:rsid w:val="00587A48"/>
    <w:rsid w:val="00587ACE"/>
    <w:rsid w:val="00587B48"/>
    <w:rsid w:val="00587C04"/>
    <w:rsid w:val="00587EC4"/>
    <w:rsid w:val="005901FD"/>
    <w:rsid w:val="0059020A"/>
    <w:rsid w:val="00590283"/>
    <w:rsid w:val="0059058A"/>
    <w:rsid w:val="00590634"/>
    <w:rsid w:val="00590857"/>
    <w:rsid w:val="005908FE"/>
    <w:rsid w:val="00590A11"/>
    <w:rsid w:val="00590CC3"/>
    <w:rsid w:val="00590DFA"/>
    <w:rsid w:val="0059108E"/>
    <w:rsid w:val="005911E3"/>
    <w:rsid w:val="0059120C"/>
    <w:rsid w:val="00591546"/>
    <w:rsid w:val="00591749"/>
    <w:rsid w:val="0059192C"/>
    <w:rsid w:val="005919FE"/>
    <w:rsid w:val="00591A8D"/>
    <w:rsid w:val="00591B10"/>
    <w:rsid w:val="00591B87"/>
    <w:rsid w:val="00591EEF"/>
    <w:rsid w:val="00592392"/>
    <w:rsid w:val="0059240F"/>
    <w:rsid w:val="005925BC"/>
    <w:rsid w:val="005927A8"/>
    <w:rsid w:val="0059292F"/>
    <w:rsid w:val="00592E37"/>
    <w:rsid w:val="00592FFE"/>
    <w:rsid w:val="005931F7"/>
    <w:rsid w:val="0059334C"/>
    <w:rsid w:val="00593634"/>
    <w:rsid w:val="0059371A"/>
    <w:rsid w:val="00593751"/>
    <w:rsid w:val="005937C0"/>
    <w:rsid w:val="005937ED"/>
    <w:rsid w:val="00593891"/>
    <w:rsid w:val="005938B2"/>
    <w:rsid w:val="00593C68"/>
    <w:rsid w:val="00593F6C"/>
    <w:rsid w:val="00594193"/>
    <w:rsid w:val="005941B3"/>
    <w:rsid w:val="00594324"/>
    <w:rsid w:val="0059461B"/>
    <w:rsid w:val="00594653"/>
    <w:rsid w:val="005946F9"/>
    <w:rsid w:val="00594704"/>
    <w:rsid w:val="005947DC"/>
    <w:rsid w:val="00594802"/>
    <w:rsid w:val="00594B93"/>
    <w:rsid w:val="00594E6B"/>
    <w:rsid w:val="005951C2"/>
    <w:rsid w:val="0059526D"/>
    <w:rsid w:val="00595288"/>
    <w:rsid w:val="00595601"/>
    <w:rsid w:val="005956B9"/>
    <w:rsid w:val="0059571B"/>
    <w:rsid w:val="00595782"/>
    <w:rsid w:val="005957C0"/>
    <w:rsid w:val="00595A86"/>
    <w:rsid w:val="00595B37"/>
    <w:rsid w:val="00595C95"/>
    <w:rsid w:val="00595C9A"/>
    <w:rsid w:val="00595E8C"/>
    <w:rsid w:val="00596287"/>
    <w:rsid w:val="00596466"/>
    <w:rsid w:val="0059662D"/>
    <w:rsid w:val="005967D1"/>
    <w:rsid w:val="005968BA"/>
    <w:rsid w:val="00596934"/>
    <w:rsid w:val="0059698A"/>
    <w:rsid w:val="00596CA5"/>
    <w:rsid w:val="00596D27"/>
    <w:rsid w:val="00596FE5"/>
    <w:rsid w:val="00597128"/>
    <w:rsid w:val="0059781B"/>
    <w:rsid w:val="005978E5"/>
    <w:rsid w:val="005979A9"/>
    <w:rsid w:val="005979E3"/>
    <w:rsid w:val="00597D00"/>
    <w:rsid w:val="00597F53"/>
    <w:rsid w:val="00597FDD"/>
    <w:rsid w:val="005A0023"/>
    <w:rsid w:val="005A023B"/>
    <w:rsid w:val="005A0266"/>
    <w:rsid w:val="005A0990"/>
    <w:rsid w:val="005A0A21"/>
    <w:rsid w:val="005A0A44"/>
    <w:rsid w:val="005A0C71"/>
    <w:rsid w:val="005A0E5C"/>
    <w:rsid w:val="005A1021"/>
    <w:rsid w:val="005A1259"/>
    <w:rsid w:val="005A1437"/>
    <w:rsid w:val="005A16E0"/>
    <w:rsid w:val="005A1825"/>
    <w:rsid w:val="005A1978"/>
    <w:rsid w:val="005A1C2D"/>
    <w:rsid w:val="005A1CEA"/>
    <w:rsid w:val="005A1D9C"/>
    <w:rsid w:val="005A1F71"/>
    <w:rsid w:val="005A21F3"/>
    <w:rsid w:val="005A2674"/>
    <w:rsid w:val="005A2C97"/>
    <w:rsid w:val="005A2CC4"/>
    <w:rsid w:val="005A2E8C"/>
    <w:rsid w:val="005A2FCA"/>
    <w:rsid w:val="005A3212"/>
    <w:rsid w:val="005A3433"/>
    <w:rsid w:val="005A356F"/>
    <w:rsid w:val="005A362D"/>
    <w:rsid w:val="005A364F"/>
    <w:rsid w:val="005A36CD"/>
    <w:rsid w:val="005A388C"/>
    <w:rsid w:val="005A38B2"/>
    <w:rsid w:val="005A39FC"/>
    <w:rsid w:val="005A3A58"/>
    <w:rsid w:val="005A3D11"/>
    <w:rsid w:val="005A3E5F"/>
    <w:rsid w:val="005A3EE7"/>
    <w:rsid w:val="005A3F43"/>
    <w:rsid w:val="005A402B"/>
    <w:rsid w:val="005A42D3"/>
    <w:rsid w:val="005A468A"/>
    <w:rsid w:val="005A46B3"/>
    <w:rsid w:val="005A4735"/>
    <w:rsid w:val="005A4AFE"/>
    <w:rsid w:val="005A4B77"/>
    <w:rsid w:val="005A4CB7"/>
    <w:rsid w:val="005A5412"/>
    <w:rsid w:val="005A58B4"/>
    <w:rsid w:val="005A58FE"/>
    <w:rsid w:val="005A5DD8"/>
    <w:rsid w:val="005A6263"/>
    <w:rsid w:val="005A6291"/>
    <w:rsid w:val="005A6414"/>
    <w:rsid w:val="005A6502"/>
    <w:rsid w:val="005A65AF"/>
    <w:rsid w:val="005A662A"/>
    <w:rsid w:val="005A6673"/>
    <w:rsid w:val="005A68BF"/>
    <w:rsid w:val="005A6A70"/>
    <w:rsid w:val="005A6BBB"/>
    <w:rsid w:val="005A6C9D"/>
    <w:rsid w:val="005A6DB3"/>
    <w:rsid w:val="005A7284"/>
    <w:rsid w:val="005A7400"/>
    <w:rsid w:val="005A7402"/>
    <w:rsid w:val="005A7500"/>
    <w:rsid w:val="005A768D"/>
    <w:rsid w:val="005A76C4"/>
    <w:rsid w:val="005A7BB3"/>
    <w:rsid w:val="005A7FA7"/>
    <w:rsid w:val="005B0238"/>
    <w:rsid w:val="005B04D0"/>
    <w:rsid w:val="005B06F5"/>
    <w:rsid w:val="005B071B"/>
    <w:rsid w:val="005B0828"/>
    <w:rsid w:val="005B0A35"/>
    <w:rsid w:val="005B0C0C"/>
    <w:rsid w:val="005B0E74"/>
    <w:rsid w:val="005B0F57"/>
    <w:rsid w:val="005B0F64"/>
    <w:rsid w:val="005B112E"/>
    <w:rsid w:val="005B125A"/>
    <w:rsid w:val="005B1282"/>
    <w:rsid w:val="005B1578"/>
    <w:rsid w:val="005B16DD"/>
    <w:rsid w:val="005B16DF"/>
    <w:rsid w:val="005B17A9"/>
    <w:rsid w:val="005B1853"/>
    <w:rsid w:val="005B190F"/>
    <w:rsid w:val="005B1BFB"/>
    <w:rsid w:val="005B1D3E"/>
    <w:rsid w:val="005B1DAB"/>
    <w:rsid w:val="005B1DE6"/>
    <w:rsid w:val="005B1E01"/>
    <w:rsid w:val="005B1F77"/>
    <w:rsid w:val="005B20B6"/>
    <w:rsid w:val="005B26AA"/>
    <w:rsid w:val="005B28F2"/>
    <w:rsid w:val="005B293A"/>
    <w:rsid w:val="005B294D"/>
    <w:rsid w:val="005B2A16"/>
    <w:rsid w:val="005B2D66"/>
    <w:rsid w:val="005B2D6A"/>
    <w:rsid w:val="005B2DE1"/>
    <w:rsid w:val="005B2F44"/>
    <w:rsid w:val="005B311E"/>
    <w:rsid w:val="005B32BD"/>
    <w:rsid w:val="005B3304"/>
    <w:rsid w:val="005B33F5"/>
    <w:rsid w:val="005B352A"/>
    <w:rsid w:val="005B353C"/>
    <w:rsid w:val="005B3556"/>
    <w:rsid w:val="005B35AB"/>
    <w:rsid w:val="005B382D"/>
    <w:rsid w:val="005B3852"/>
    <w:rsid w:val="005B394D"/>
    <w:rsid w:val="005B3AFA"/>
    <w:rsid w:val="005B3B56"/>
    <w:rsid w:val="005B3CE9"/>
    <w:rsid w:val="005B3DFA"/>
    <w:rsid w:val="005B40EA"/>
    <w:rsid w:val="005B4286"/>
    <w:rsid w:val="005B42A0"/>
    <w:rsid w:val="005B4420"/>
    <w:rsid w:val="005B459C"/>
    <w:rsid w:val="005B45C5"/>
    <w:rsid w:val="005B4701"/>
    <w:rsid w:val="005B4727"/>
    <w:rsid w:val="005B49CC"/>
    <w:rsid w:val="005B4A00"/>
    <w:rsid w:val="005B4DA4"/>
    <w:rsid w:val="005B5143"/>
    <w:rsid w:val="005B528F"/>
    <w:rsid w:val="005B537B"/>
    <w:rsid w:val="005B545E"/>
    <w:rsid w:val="005B5466"/>
    <w:rsid w:val="005B5476"/>
    <w:rsid w:val="005B5837"/>
    <w:rsid w:val="005B5840"/>
    <w:rsid w:val="005B59E1"/>
    <w:rsid w:val="005B5B63"/>
    <w:rsid w:val="005B5C47"/>
    <w:rsid w:val="005B5C62"/>
    <w:rsid w:val="005B5CE8"/>
    <w:rsid w:val="005B631B"/>
    <w:rsid w:val="005B63D6"/>
    <w:rsid w:val="005B64A8"/>
    <w:rsid w:val="005B6585"/>
    <w:rsid w:val="005B677E"/>
    <w:rsid w:val="005B696F"/>
    <w:rsid w:val="005B6B43"/>
    <w:rsid w:val="005B6BA4"/>
    <w:rsid w:val="005B6BB3"/>
    <w:rsid w:val="005B6C6A"/>
    <w:rsid w:val="005B6E1D"/>
    <w:rsid w:val="005B6E9F"/>
    <w:rsid w:val="005B6EE0"/>
    <w:rsid w:val="005B6F42"/>
    <w:rsid w:val="005B6F5D"/>
    <w:rsid w:val="005B6FF1"/>
    <w:rsid w:val="005B7183"/>
    <w:rsid w:val="005B7236"/>
    <w:rsid w:val="005B730D"/>
    <w:rsid w:val="005B753E"/>
    <w:rsid w:val="005B7577"/>
    <w:rsid w:val="005B762D"/>
    <w:rsid w:val="005B76D1"/>
    <w:rsid w:val="005B7A78"/>
    <w:rsid w:val="005B7CBC"/>
    <w:rsid w:val="005C00AF"/>
    <w:rsid w:val="005C01BE"/>
    <w:rsid w:val="005C0329"/>
    <w:rsid w:val="005C037E"/>
    <w:rsid w:val="005C06FA"/>
    <w:rsid w:val="005C0AA0"/>
    <w:rsid w:val="005C0AA5"/>
    <w:rsid w:val="005C0C9E"/>
    <w:rsid w:val="005C0E8F"/>
    <w:rsid w:val="005C109C"/>
    <w:rsid w:val="005C10DC"/>
    <w:rsid w:val="005C1193"/>
    <w:rsid w:val="005C11FD"/>
    <w:rsid w:val="005C1245"/>
    <w:rsid w:val="005C162A"/>
    <w:rsid w:val="005C1781"/>
    <w:rsid w:val="005C1997"/>
    <w:rsid w:val="005C19E7"/>
    <w:rsid w:val="005C1A3F"/>
    <w:rsid w:val="005C1A8A"/>
    <w:rsid w:val="005C1B65"/>
    <w:rsid w:val="005C1C2D"/>
    <w:rsid w:val="005C206F"/>
    <w:rsid w:val="005C21F2"/>
    <w:rsid w:val="005C227D"/>
    <w:rsid w:val="005C22A8"/>
    <w:rsid w:val="005C2353"/>
    <w:rsid w:val="005C240A"/>
    <w:rsid w:val="005C2437"/>
    <w:rsid w:val="005C26C6"/>
    <w:rsid w:val="005C2857"/>
    <w:rsid w:val="005C2A74"/>
    <w:rsid w:val="005C2AAD"/>
    <w:rsid w:val="005C2ADF"/>
    <w:rsid w:val="005C2BD3"/>
    <w:rsid w:val="005C2BF6"/>
    <w:rsid w:val="005C2CC1"/>
    <w:rsid w:val="005C2D47"/>
    <w:rsid w:val="005C2D4F"/>
    <w:rsid w:val="005C318F"/>
    <w:rsid w:val="005C328F"/>
    <w:rsid w:val="005C3298"/>
    <w:rsid w:val="005C3457"/>
    <w:rsid w:val="005C351B"/>
    <w:rsid w:val="005C35F2"/>
    <w:rsid w:val="005C39BF"/>
    <w:rsid w:val="005C3B2B"/>
    <w:rsid w:val="005C3E56"/>
    <w:rsid w:val="005C402C"/>
    <w:rsid w:val="005C4103"/>
    <w:rsid w:val="005C41DD"/>
    <w:rsid w:val="005C4256"/>
    <w:rsid w:val="005C43CC"/>
    <w:rsid w:val="005C48B8"/>
    <w:rsid w:val="005C4991"/>
    <w:rsid w:val="005C4C49"/>
    <w:rsid w:val="005C4F91"/>
    <w:rsid w:val="005C5030"/>
    <w:rsid w:val="005C54C8"/>
    <w:rsid w:val="005C5554"/>
    <w:rsid w:val="005C55C6"/>
    <w:rsid w:val="005C55D7"/>
    <w:rsid w:val="005C55EC"/>
    <w:rsid w:val="005C55F6"/>
    <w:rsid w:val="005C56B3"/>
    <w:rsid w:val="005C5834"/>
    <w:rsid w:val="005C5AA5"/>
    <w:rsid w:val="005C5DCD"/>
    <w:rsid w:val="005C5EF2"/>
    <w:rsid w:val="005C5F06"/>
    <w:rsid w:val="005C6188"/>
    <w:rsid w:val="005C61A5"/>
    <w:rsid w:val="005C6359"/>
    <w:rsid w:val="005C6436"/>
    <w:rsid w:val="005C650A"/>
    <w:rsid w:val="005C6663"/>
    <w:rsid w:val="005C669F"/>
    <w:rsid w:val="005C6875"/>
    <w:rsid w:val="005C68BA"/>
    <w:rsid w:val="005C68F0"/>
    <w:rsid w:val="005C69E5"/>
    <w:rsid w:val="005C6B86"/>
    <w:rsid w:val="005C6E7F"/>
    <w:rsid w:val="005C6F84"/>
    <w:rsid w:val="005C7039"/>
    <w:rsid w:val="005C74B1"/>
    <w:rsid w:val="005C76AF"/>
    <w:rsid w:val="005C76C7"/>
    <w:rsid w:val="005C77EF"/>
    <w:rsid w:val="005C7D79"/>
    <w:rsid w:val="005C7F51"/>
    <w:rsid w:val="005D00E6"/>
    <w:rsid w:val="005D01AE"/>
    <w:rsid w:val="005D01B5"/>
    <w:rsid w:val="005D02E1"/>
    <w:rsid w:val="005D0466"/>
    <w:rsid w:val="005D0508"/>
    <w:rsid w:val="005D06E4"/>
    <w:rsid w:val="005D08DD"/>
    <w:rsid w:val="005D0EF8"/>
    <w:rsid w:val="005D0F71"/>
    <w:rsid w:val="005D0FAD"/>
    <w:rsid w:val="005D1027"/>
    <w:rsid w:val="005D1034"/>
    <w:rsid w:val="005D12CD"/>
    <w:rsid w:val="005D1337"/>
    <w:rsid w:val="005D1409"/>
    <w:rsid w:val="005D142B"/>
    <w:rsid w:val="005D1475"/>
    <w:rsid w:val="005D162C"/>
    <w:rsid w:val="005D16A9"/>
    <w:rsid w:val="005D17E5"/>
    <w:rsid w:val="005D1A55"/>
    <w:rsid w:val="005D1C26"/>
    <w:rsid w:val="005D21A4"/>
    <w:rsid w:val="005D2931"/>
    <w:rsid w:val="005D2E2B"/>
    <w:rsid w:val="005D2E8F"/>
    <w:rsid w:val="005D337C"/>
    <w:rsid w:val="005D36EC"/>
    <w:rsid w:val="005D3838"/>
    <w:rsid w:val="005D3DC5"/>
    <w:rsid w:val="005D40C6"/>
    <w:rsid w:val="005D4105"/>
    <w:rsid w:val="005D42BA"/>
    <w:rsid w:val="005D438D"/>
    <w:rsid w:val="005D465E"/>
    <w:rsid w:val="005D4857"/>
    <w:rsid w:val="005D4887"/>
    <w:rsid w:val="005D48CB"/>
    <w:rsid w:val="005D4981"/>
    <w:rsid w:val="005D4E9A"/>
    <w:rsid w:val="005D4ED9"/>
    <w:rsid w:val="005D4F41"/>
    <w:rsid w:val="005D539C"/>
    <w:rsid w:val="005D5503"/>
    <w:rsid w:val="005D5728"/>
    <w:rsid w:val="005D585D"/>
    <w:rsid w:val="005D5FD6"/>
    <w:rsid w:val="005D6004"/>
    <w:rsid w:val="005D606D"/>
    <w:rsid w:val="005D6132"/>
    <w:rsid w:val="005D64CE"/>
    <w:rsid w:val="005D68B5"/>
    <w:rsid w:val="005D6B8D"/>
    <w:rsid w:val="005D6C64"/>
    <w:rsid w:val="005D6F83"/>
    <w:rsid w:val="005D77B8"/>
    <w:rsid w:val="005D7898"/>
    <w:rsid w:val="005D79B8"/>
    <w:rsid w:val="005D7BD7"/>
    <w:rsid w:val="005D7FD5"/>
    <w:rsid w:val="005E067E"/>
    <w:rsid w:val="005E0682"/>
    <w:rsid w:val="005E07DC"/>
    <w:rsid w:val="005E0B4B"/>
    <w:rsid w:val="005E0D26"/>
    <w:rsid w:val="005E0E55"/>
    <w:rsid w:val="005E122B"/>
    <w:rsid w:val="005E1244"/>
    <w:rsid w:val="005E12D5"/>
    <w:rsid w:val="005E1521"/>
    <w:rsid w:val="005E1636"/>
    <w:rsid w:val="005E18BF"/>
    <w:rsid w:val="005E1BE8"/>
    <w:rsid w:val="005E1BEB"/>
    <w:rsid w:val="005E1DE1"/>
    <w:rsid w:val="005E1E85"/>
    <w:rsid w:val="005E1ED1"/>
    <w:rsid w:val="005E2121"/>
    <w:rsid w:val="005E2219"/>
    <w:rsid w:val="005E22A5"/>
    <w:rsid w:val="005E22E0"/>
    <w:rsid w:val="005E2602"/>
    <w:rsid w:val="005E264A"/>
    <w:rsid w:val="005E2770"/>
    <w:rsid w:val="005E28E2"/>
    <w:rsid w:val="005E2A21"/>
    <w:rsid w:val="005E2A4B"/>
    <w:rsid w:val="005E2DAD"/>
    <w:rsid w:val="005E2EB2"/>
    <w:rsid w:val="005E30D5"/>
    <w:rsid w:val="005E31D4"/>
    <w:rsid w:val="005E3292"/>
    <w:rsid w:val="005E3306"/>
    <w:rsid w:val="005E347D"/>
    <w:rsid w:val="005E396A"/>
    <w:rsid w:val="005E39E2"/>
    <w:rsid w:val="005E3D6F"/>
    <w:rsid w:val="005E3DBD"/>
    <w:rsid w:val="005E3EB0"/>
    <w:rsid w:val="005E3F37"/>
    <w:rsid w:val="005E4112"/>
    <w:rsid w:val="005E44EB"/>
    <w:rsid w:val="005E4626"/>
    <w:rsid w:val="005E47BB"/>
    <w:rsid w:val="005E4999"/>
    <w:rsid w:val="005E49B4"/>
    <w:rsid w:val="005E4C1E"/>
    <w:rsid w:val="005E4DC2"/>
    <w:rsid w:val="005E5183"/>
    <w:rsid w:val="005E51C3"/>
    <w:rsid w:val="005E538A"/>
    <w:rsid w:val="005E5773"/>
    <w:rsid w:val="005E578A"/>
    <w:rsid w:val="005E5A12"/>
    <w:rsid w:val="005E5A71"/>
    <w:rsid w:val="005E5B33"/>
    <w:rsid w:val="005E5D39"/>
    <w:rsid w:val="005E6027"/>
    <w:rsid w:val="005E618D"/>
    <w:rsid w:val="005E6289"/>
    <w:rsid w:val="005E64EF"/>
    <w:rsid w:val="005E6520"/>
    <w:rsid w:val="005E6853"/>
    <w:rsid w:val="005E68EB"/>
    <w:rsid w:val="005E6BC5"/>
    <w:rsid w:val="005E6D6B"/>
    <w:rsid w:val="005E6EAE"/>
    <w:rsid w:val="005E6FFC"/>
    <w:rsid w:val="005E7010"/>
    <w:rsid w:val="005E7138"/>
    <w:rsid w:val="005E7152"/>
    <w:rsid w:val="005E7166"/>
    <w:rsid w:val="005E725E"/>
    <w:rsid w:val="005E7266"/>
    <w:rsid w:val="005E73A7"/>
    <w:rsid w:val="005E7466"/>
    <w:rsid w:val="005E749B"/>
    <w:rsid w:val="005E75EB"/>
    <w:rsid w:val="005E7705"/>
    <w:rsid w:val="005E7734"/>
    <w:rsid w:val="005E7A01"/>
    <w:rsid w:val="005E7A11"/>
    <w:rsid w:val="005E7AEE"/>
    <w:rsid w:val="005E7B4F"/>
    <w:rsid w:val="005E7BB6"/>
    <w:rsid w:val="005E7D4F"/>
    <w:rsid w:val="005E7F0E"/>
    <w:rsid w:val="005F0049"/>
    <w:rsid w:val="005F00A9"/>
    <w:rsid w:val="005F01E9"/>
    <w:rsid w:val="005F030E"/>
    <w:rsid w:val="005F0350"/>
    <w:rsid w:val="005F075B"/>
    <w:rsid w:val="005F0A02"/>
    <w:rsid w:val="005F0BB2"/>
    <w:rsid w:val="005F104F"/>
    <w:rsid w:val="005F1278"/>
    <w:rsid w:val="005F143E"/>
    <w:rsid w:val="005F14E1"/>
    <w:rsid w:val="005F17FF"/>
    <w:rsid w:val="005F187E"/>
    <w:rsid w:val="005F1A71"/>
    <w:rsid w:val="005F1B1D"/>
    <w:rsid w:val="005F1B56"/>
    <w:rsid w:val="005F1B80"/>
    <w:rsid w:val="005F1CC2"/>
    <w:rsid w:val="005F1E62"/>
    <w:rsid w:val="005F1E8D"/>
    <w:rsid w:val="005F243E"/>
    <w:rsid w:val="005F25DA"/>
    <w:rsid w:val="005F2662"/>
    <w:rsid w:val="005F278E"/>
    <w:rsid w:val="005F283D"/>
    <w:rsid w:val="005F2EC0"/>
    <w:rsid w:val="005F2FB8"/>
    <w:rsid w:val="005F303F"/>
    <w:rsid w:val="005F347B"/>
    <w:rsid w:val="005F3D92"/>
    <w:rsid w:val="005F3E86"/>
    <w:rsid w:val="005F3EC5"/>
    <w:rsid w:val="005F415E"/>
    <w:rsid w:val="005F436A"/>
    <w:rsid w:val="005F4495"/>
    <w:rsid w:val="005F4577"/>
    <w:rsid w:val="005F47CA"/>
    <w:rsid w:val="005F4884"/>
    <w:rsid w:val="005F4A2F"/>
    <w:rsid w:val="005F4AEB"/>
    <w:rsid w:val="005F4B94"/>
    <w:rsid w:val="005F4C47"/>
    <w:rsid w:val="005F4D0A"/>
    <w:rsid w:val="005F5020"/>
    <w:rsid w:val="005F53C4"/>
    <w:rsid w:val="005F552C"/>
    <w:rsid w:val="005F578D"/>
    <w:rsid w:val="005F58DE"/>
    <w:rsid w:val="005F595B"/>
    <w:rsid w:val="005F5C5D"/>
    <w:rsid w:val="005F5D64"/>
    <w:rsid w:val="005F5DA7"/>
    <w:rsid w:val="005F5DDB"/>
    <w:rsid w:val="005F60C9"/>
    <w:rsid w:val="005F61CD"/>
    <w:rsid w:val="005F645A"/>
    <w:rsid w:val="005F6587"/>
    <w:rsid w:val="005F68DF"/>
    <w:rsid w:val="005F6B83"/>
    <w:rsid w:val="005F6E57"/>
    <w:rsid w:val="005F6F6F"/>
    <w:rsid w:val="005F7038"/>
    <w:rsid w:val="005F70A6"/>
    <w:rsid w:val="005F70F1"/>
    <w:rsid w:val="005F73CC"/>
    <w:rsid w:val="005F73CD"/>
    <w:rsid w:val="005F74ED"/>
    <w:rsid w:val="005F75F9"/>
    <w:rsid w:val="005F76CC"/>
    <w:rsid w:val="005F786D"/>
    <w:rsid w:val="005F7A2D"/>
    <w:rsid w:val="005F7A59"/>
    <w:rsid w:val="005F7A65"/>
    <w:rsid w:val="005F7A85"/>
    <w:rsid w:val="005F7B16"/>
    <w:rsid w:val="005F7BF8"/>
    <w:rsid w:val="00600114"/>
    <w:rsid w:val="00600248"/>
    <w:rsid w:val="00600698"/>
    <w:rsid w:val="0060075A"/>
    <w:rsid w:val="00600957"/>
    <w:rsid w:val="006009CD"/>
    <w:rsid w:val="00600AE5"/>
    <w:rsid w:val="00600B2D"/>
    <w:rsid w:val="00600B31"/>
    <w:rsid w:val="00600FD2"/>
    <w:rsid w:val="006014EF"/>
    <w:rsid w:val="00601898"/>
    <w:rsid w:val="00601A14"/>
    <w:rsid w:val="00601A59"/>
    <w:rsid w:val="00601A61"/>
    <w:rsid w:val="00601B5A"/>
    <w:rsid w:val="00601BBB"/>
    <w:rsid w:val="006021B7"/>
    <w:rsid w:val="00602343"/>
    <w:rsid w:val="006025B5"/>
    <w:rsid w:val="00602B2C"/>
    <w:rsid w:val="0060308F"/>
    <w:rsid w:val="00603102"/>
    <w:rsid w:val="006031EC"/>
    <w:rsid w:val="00603205"/>
    <w:rsid w:val="00603295"/>
    <w:rsid w:val="00603468"/>
    <w:rsid w:val="00603967"/>
    <w:rsid w:val="00603A65"/>
    <w:rsid w:val="00603E96"/>
    <w:rsid w:val="00603F2B"/>
    <w:rsid w:val="006040AC"/>
    <w:rsid w:val="006040EA"/>
    <w:rsid w:val="00604264"/>
    <w:rsid w:val="00604343"/>
    <w:rsid w:val="006046AE"/>
    <w:rsid w:val="00604816"/>
    <w:rsid w:val="00604977"/>
    <w:rsid w:val="00604DEE"/>
    <w:rsid w:val="00604FE8"/>
    <w:rsid w:val="006051C7"/>
    <w:rsid w:val="00605462"/>
    <w:rsid w:val="00605468"/>
    <w:rsid w:val="006055A7"/>
    <w:rsid w:val="006057E5"/>
    <w:rsid w:val="00605A61"/>
    <w:rsid w:val="00605E2D"/>
    <w:rsid w:val="006062BA"/>
    <w:rsid w:val="00606372"/>
    <w:rsid w:val="006065B7"/>
    <w:rsid w:val="006067ED"/>
    <w:rsid w:val="00606970"/>
    <w:rsid w:val="00606B89"/>
    <w:rsid w:val="006073CA"/>
    <w:rsid w:val="00607480"/>
    <w:rsid w:val="00607A93"/>
    <w:rsid w:val="00607C19"/>
    <w:rsid w:val="00607C60"/>
    <w:rsid w:val="00607C99"/>
    <w:rsid w:val="00607E3F"/>
    <w:rsid w:val="00610152"/>
    <w:rsid w:val="006102B9"/>
    <w:rsid w:val="00610588"/>
    <w:rsid w:val="006105FB"/>
    <w:rsid w:val="0061071E"/>
    <w:rsid w:val="00610728"/>
    <w:rsid w:val="00610873"/>
    <w:rsid w:val="00610948"/>
    <w:rsid w:val="00610971"/>
    <w:rsid w:val="006109A5"/>
    <w:rsid w:val="00610AB2"/>
    <w:rsid w:val="00610B91"/>
    <w:rsid w:val="00610BA6"/>
    <w:rsid w:val="00610CB0"/>
    <w:rsid w:val="00611008"/>
    <w:rsid w:val="00611069"/>
    <w:rsid w:val="00611081"/>
    <w:rsid w:val="006113B6"/>
    <w:rsid w:val="00611519"/>
    <w:rsid w:val="0061178A"/>
    <w:rsid w:val="00611C8D"/>
    <w:rsid w:val="00611D65"/>
    <w:rsid w:val="00611DBD"/>
    <w:rsid w:val="00611E19"/>
    <w:rsid w:val="00611F58"/>
    <w:rsid w:val="0061208E"/>
    <w:rsid w:val="006120A7"/>
    <w:rsid w:val="0061229C"/>
    <w:rsid w:val="006123C5"/>
    <w:rsid w:val="00612512"/>
    <w:rsid w:val="00612561"/>
    <w:rsid w:val="0061295F"/>
    <w:rsid w:val="00612B25"/>
    <w:rsid w:val="00612C45"/>
    <w:rsid w:val="00612CD3"/>
    <w:rsid w:val="00612CF6"/>
    <w:rsid w:val="00612D72"/>
    <w:rsid w:val="00612E20"/>
    <w:rsid w:val="006133C3"/>
    <w:rsid w:val="006135A4"/>
    <w:rsid w:val="0061391C"/>
    <w:rsid w:val="00613C70"/>
    <w:rsid w:val="00613E48"/>
    <w:rsid w:val="006141B5"/>
    <w:rsid w:val="006144C0"/>
    <w:rsid w:val="0061456E"/>
    <w:rsid w:val="00614F56"/>
    <w:rsid w:val="00615052"/>
    <w:rsid w:val="00615223"/>
    <w:rsid w:val="00615233"/>
    <w:rsid w:val="006153F7"/>
    <w:rsid w:val="006156CC"/>
    <w:rsid w:val="00615754"/>
    <w:rsid w:val="006159DD"/>
    <w:rsid w:val="00615B0D"/>
    <w:rsid w:val="00615BEC"/>
    <w:rsid w:val="00615C4C"/>
    <w:rsid w:val="00615D6B"/>
    <w:rsid w:val="00615E7B"/>
    <w:rsid w:val="00615F44"/>
    <w:rsid w:val="00615F52"/>
    <w:rsid w:val="00616002"/>
    <w:rsid w:val="00616581"/>
    <w:rsid w:val="0061672E"/>
    <w:rsid w:val="0061679B"/>
    <w:rsid w:val="006167B7"/>
    <w:rsid w:val="00616B9D"/>
    <w:rsid w:val="00616D01"/>
    <w:rsid w:val="00616D59"/>
    <w:rsid w:val="00616D82"/>
    <w:rsid w:val="00617071"/>
    <w:rsid w:val="00617354"/>
    <w:rsid w:val="00617370"/>
    <w:rsid w:val="006176DC"/>
    <w:rsid w:val="006179C5"/>
    <w:rsid w:val="00617B41"/>
    <w:rsid w:val="00620094"/>
    <w:rsid w:val="00620341"/>
    <w:rsid w:val="00620564"/>
    <w:rsid w:val="00620678"/>
    <w:rsid w:val="0062071B"/>
    <w:rsid w:val="00620955"/>
    <w:rsid w:val="00620967"/>
    <w:rsid w:val="00620CC9"/>
    <w:rsid w:val="00620E1D"/>
    <w:rsid w:val="00620FC9"/>
    <w:rsid w:val="00621012"/>
    <w:rsid w:val="00621239"/>
    <w:rsid w:val="00621305"/>
    <w:rsid w:val="00621781"/>
    <w:rsid w:val="00621C1D"/>
    <w:rsid w:val="00621CC1"/>
    <w:rsid w:val="00621F9F"/>
    <w:rsid w:val="00621FF2"/>
    <w:rsid w:val="00622460"/>
    <w:rsid w:val="00622540"/>
    <w:rsid w:val="0062260D"/>
    <w:rsid w:val="006227D4"/>
    <w:rsid w:val="006228A6"/>
    <w:rsid w:val="006228C5"/>
    <w:rsid w:val="0062292C"/>
    <w:rsid w:val="00622933"/>
    <w:rsid w:val="00622A8D"/>
    <w:rsid w:val="00622AD3"/>
    <w:rsid w:val="00622B6F"/>
    <w:rsid w:val="00622C2B"/>
    <w:rsid w:val="00622FCE"/>
    <w:rsid w:val="00623046"/>
    <w:rsid w:val="006230F8"/>
    <w:rsid w:val="0062318B"/>
    <w:rsid w:val="0062322C"/>
    <w:rsid w:val="0062372D"/>
    <w:rsid w:val="00623851"/>
    <w:rsid w:val="00623D64"/>
    <w:rsid w:val="00624027"/>
    <w:rsid w:val="00624359"/>
    <w:rsid w:val="00624379"/>
    <w:rsid w:val="0062487C"/>
    <w:rsid w:val="006249EA"/>
    <w:rsid w:val="00624AF3"/>
    <w:rsid w:val="00624BC8"/>
    <w:rsid w:val="006250B8"/>
    <w:rsid w:val="00625123"/>
    <w:rsid w:val="006251E3"/>
    <w:rsid w:val="00625389"/>
    <w:rsid w:val="00625695"/>
    <w:rsid w:val="00625701"/>
    <w:rsid w:val="00625795"/>
    <w:rsid w:val="00625A0F"/>
    <w:rsid w:val="00625C7C"/>
    <w:rsid w:val="00625E34"/>
    <w:rsid w:val="00625E9B"/>
    <w:rsid w:val="00626477"/>
    <w:rsid w:val="006265C6"/>
    <w:rsid w:val="00626618"/>
    <w:rsid w:val="0062680B"/>
    <w:rsid w:val="0062681D"/>
    <w:rsid w:val="00626B5A"/>
    <w:rsid w:val="00627184"/>
    <w:rsid w:val="00627223"/>
    <w:rsid w:val="00627335"/>
    <w:rsid w:val="0062743D"/>
    <w:rsid w:val="0062748B"/>
    <w:rsid w:val="0062761F"/>
    <w:rsid w:val="00627620"/>
    <w:rsid w:val="006276D9"/>
    <w:rsid w:val="0062771A"/>
    <w:rsid w:val="00627C7B"/>
    <w:rsid w:val="00627E26"/>
    <w:rsid w:val="006300B9"/>
    <w:rsid w:val="00630149"/>
    <w:rsid w:val="006301F2"/>
    <w:rsid w:val="0063022F"/>
    <w:rsid w:val="00630245"/>
    <w:rsid w:val="00630C48"/>
    <w:rsid w:val="00630CCC"/>
    <w:rsid w:val="00631000"/>
    <w:rsid w:val="00631024"/>
    <w:rsid w:val="006311F1"/>
    <w:rsid w:val="0063134C"/>
    <w:rsid w:val="0063146B"/>
    <w:rsid w:val="0063159C"/>
    <w:rsid w:val="0063167D"/>
    <w:rsid w:val="00631852"/>
    <w:rsid w:val="006318AE"/>
    <w:rsid w:val="006318DA"/>
    <w:rsid w:val="0063194B"/>
    <w:rsid w:val="00631B03"/>
    <w:rsid w:val="00631CA8"/>
    <w:rsid w:val="0063205B"/>
    <w:rsid w:val="006323E4"/>
    <w:rsid w:val="00632EE5"/>
    <w:rsid w:val="00632FF1"/>
    <w:rsid w:val="00633083"/>
    <w:rsid w:val="006331CB"/>
    <w:rsid w:val="00633687"/>
    <w:rsid w:val="006338A1"/>
    <w:rsid w:val="006339FB"/>
    <w:rsid w:val="00633A30"/>
    <w:rsid w:val="00633DDC"/>
    <w:rsid w:val="00634010"/>
    <w:rsid w:val="00634018"/>
    <w:rsid w:val="00634118"/>
    <w:rsid w:val="00634258"/>
    <w:rsid w:val="006345A4"/>
    <w:rsid w:val="006345AA"/>
    <w:rsid w:val="006346FF"/>
    <w:rsid w:val="00634ABD"/>
    <w:rsid w:val="00634BFC"/>
    <w:rsid w:val="00634C65"/>
    <w:rsid w:val="00634C7D"/>
    <w:rsid w:val="00634CFC"/>
    <w:rsid w:val="00634F15"/>
    <w:rsid w:val="00635521"/>
    <w:rsid w:val="006356C3"/>
    <w:rsid w:val="00635746"/>
    <w:rsid w:val="0063579A"/>
    <w:rsid w:val="00635B90"/>
    <w:rsid w:val="00635BD3"/>
    <w:rsid w:val="00635D8A"/>
    <w:rsid w:val="00635E97"/>
    <w:rsid w:val="00635EEB"/>
    <w:rsid w:val="00636004"/>
    <w:rsid w:val="00636039"/>
    <w:rsid w:val="006360FB"/>
    <w:rsid w:val="006361F4"/>
    <w:rsid w:val="00636374"/>
    <w:rsid w:val="006363D6"/>
    <w:rsid w:val="00636508"/>
    <w:rsid w:val="006365A9"/>
    <w:rsid w:val="006366C3"/>
    <w:rsid w:val="006366EC"/>
    <w:rsid w:val="00636995"/>
    <w:rsid w:val="00636AC9"/>
    <w:rsid w:val="00636BAD"/>
    <w:rsid w:val="00636C2D"/>
    <w:rsid w:val="00636D59"/>
    <w:rsid w:val="00636DD8"/>
    <w:rsid w:val="00636EC0"/>
    <w:rsid w:val="00637294"/>
    <w:rsid w:val="00637573"/>
    <w:rsid w:val="00637578"/>
    <w:rsid w:val="00637766"/>
    <w:rsid w:val="006378B1"/>
    <w:rsid w:val="006378D3"/>
    <w:rsid w:val="00637970"/>
    <w:rsid w:val="00637A87"/>
    <w:rsid w:val="00637C54"/>
    <w:rsid w:val="00637D2D"/>
    <w:rsid w:val="006401BE"/>
    <w:rsid w:val="0064033C"/>
    <w:rsid w:val="00640519"/>
    <w:rsid w:val="00640547"/>
    <w:rsid w:val="00640730"/>
    <w:rsid w:val="00640756"/>
    <w:rsid w:val="0064078B"/>
    <w:rsid w:val="00640801"/>
    <w:rsid w:val="00640898"/>
    <w:rsid w:val="006409D1"/>
    <w:rsid w:val="00640A0A"/>
    <w:rsid w:val="00640BD8"/>
    <w:rsid w:val="00640BEF"/>
    <w:rsid w:val="00640C78"/>
    <w:rsid w:val="00640D25"/>
    <w:rsid w:val="00640D61"/>
    <w:rsid w:val="00640D85"/>
    <w:rsid w:val="00640FE2"/>
    <w:rsid w:val="00641286"/>
    <w:rsid w:val="0064163C"/>
    <w:rsid w:val="006418B3"/>
    <w:rsid w:val="00641B33"/>
    <w:rsid w:val="00641E08"/>
    <w:rsid w:val="00641E6F"/>
    <w:rsid w:val="006423B5"/>
    <w:rsid w:val="00642475"/>
    <w:rsid w:val="006425A4"/>
    <w:rsid w:val="006426F2"/>
    <w:rsid w:val="006427AD"/>
    <w:rsid w:val="00642A26"/>
    <w:rsid w:val="00642C29"/>
    <w:rsid w:val="00642E57"/>
    <w:rsid w:val="00642EB4"/>
    <w:rsid w:val="006431DA"/>
    <w:rsid w:val="00643572"/>
    <w:rsid w:val="00643671"/>
    <w:rsid w:val="006436BE"/>
    <w:rsid w:val="006439E4"/>
    <w:rsid w:val="00643A5B"/>
    <w:rsid w:val="00643BFF"/>
    <w:rsid w:val="00643C41"/>
    <w:rsid w:val="00643D35"/>
    <w:rsid w:val="00643E5C"/>
    <w:rsid w:val="00643F0D"/>
    <w:rsid w:val="00643F78"/>
    <w:rsid w:val="00643F97"/>
    <w:rsid w:val="006440B2"/>
    <w:rsid w:val="00644354"/>
    <w:rsid w:val="00644807"/>
    <w:rsid w:val="00644B04"/>
    <w:rsid w:val="00644E8D"/>
    <w:rsid w:val="00644FE7"/>
    <w:rsid w:val="00645069"/>
    <w:rsid w:val="006450BB"/>
    <w:rsid w:val="00645201"/>
    <w:rsid w:val="00645215"/>
    <w:rsid w:val="00645243"/>
    <w:rsid w:val="006457CE"/>
    <w:rsid w:val="00645A3A"/>
    <w:rsid w:val="00645A78"/>
    <w:rsid w:val="00645D38"/>
    <w:rsid w:val="00645EA9"/>
    <w:rsid w:val="00645F35"/>
    <w:rsid w:val="00646087"/>
    <w:rsid w:val="00646221"/>
    <w:rsid w:val="006464B6"/>
    <w:rsid w:val="0064658C"/>
    <w:rsid w:val="006466BA"/>
    <w:rsid w:val="006467C3"/>
    <w:rsid w:val="006469D5"/>
    <w:rsid w:val="00646A9E"/>
    <w:rsid w:val="00646B74"/>
    <w:rsid w:val="00646BC9"/>
    <w:rsid w:val="00646EB1"/>
    <w:rsid w:val="00646FCA"/>
    <w:rsid w:val="0064734B"/>
    <w:rsid w:val="0064744B"/>
    <w:rsid w:val="006474CE"/>
    <w:rsid w:val="00647544"/>
    <w:rsid w:val="006475F3"/>
    <w:rsid w:val="00647930"/>
    <w:rsid w:val="00647BE1"/>
    <w:rsid w:val="00647D38"/>
    <w:rsid w:val="00650006"/>
    <w:rsid w:val="0065000C"/>
    <w:rsid w:val="00650379"/>
    <w:rsid w:val="00650598"/>
    <w:rsid w:val="00650848"/>
    <w:rsid w:val="00650972"/>
    <w:rsid w:val="00650B17"/>
    <w:rsid w:val="00650B1D"/>
    <w:rsid w:val="00650D47"/>
    <w:rsid w:val="00650E5A"/>
    <w:rsid w:val="00650F61"/>
    <w:rsid w:val="00651166"/>
    <w:rsid w:val="00651289"/>
    <w:rsid w:val="00651313"/>
    <w:rsid w:val="006513C5"/>
    <w:rsid w:val="00651410"/>
    <w:rsid w:val="0065168F"/>
    <w:rsid w:val="006517E8"/>
    <w:rsid w:val="006518E9"/>
    <w:rsid w:val="00651BE5"/>
    <w:rsid w:val="00651C2C"/>
    <w:rsid w:val="00651E4F"/>
    <w:rsid w:val="0065203D"/>
    <w:rsid w:val="006520D3"/>
    <w:rsid w:val="00652571"/>
    <w:rsid w:val="006528BC"/>
    <w:rsid w:val="00652C79"/>
    <w:rsid w:val="0065301E"/>
    <w:rsid w:val="0065304C"/>
    <w:rsid w:val="006530AB"/>
    <w:rsid w:val="0065311D"/>
    <w:rsid w:val="00653284"/>
    <w:rsid w:val="006535BC"/>
    <w:rsid w:val="0065370E"/>
    <w:rsid w:val="00653930"/>
    <w:rsid w:val="00653AAD"/>
    <w:rsid w:val="00653CAD"/>
    <w:rsid w:val="00653EE2"/>
    <w:rsid w:val="00654097"/>
    <w:rsid w:val="006543DD"/>
    <w:rsid w:val="0065459B"/>
    <w:rsid w:val="006545A6"/>
    <w:rsid w:val="0065473B"/>
    <w:rsid w:val="0065490D"/>
    <w:rsid w:val="00654A44"/>
    <w:rsid w:val="00654A8B"/>
    <w:rsid w:val="00654D6A"/>
    <w:rsid w:val="00654DCE"/>
    <w:rsid w:val="00654F04"/>
    <w:rsid w:val="00654FAC"/>
    <w:rsid w:val="00655179"/>
    <w:rsid w:val="00655254"/>
    <w:rsid w:val="006552CD"/>
    <w:rsid w:val="00655467"/>
    <w:rsid w:val="006558FD"/>
    <w:rsid w:val="006559B3"/>
    <w:rsid w:val="006559B4"/>
    <w:rsid w:val="00655B12"/>
    <w:rsid w:val="006560FF"/>
    <w:rsid w:val="006561BE"/>
    <w:rsid w:val="00656218"/>
    <w:rsid w:val="006564E9"/>
    <w:rsid w:val="0065659A"/>
    <w:rsid w:val="0065663B"/>
    <w:rsid w:val="00656684"/>
    <w:rsid w:val="0065677C"/>
    <w:rsid w:val="0065686E"/>
    <w:rsid w:val="00656B0B"/>
    <w:rsid w:val="00656BF0"/>
    <w:rsid w:val="00656CBA"/>
    <w:rsid w:val="00656F95"/>
    <w:rsid w:val="00656FB6"/>
    <w:rsid w:val="00657017"/>
    <w:rsid w:val="0065728B"/>
    <w:rsid w:val="0065739A"/>
    <w:rsid w:val="006574EF"/>
    <w:rsid w:val="00657634"/>
    <w:rsid w:val="00657878"/>
    <w:rsid w:val="006579FB"/>
    <w:rsid w:val="00657B15"/>
    <w:rsid w:val="00657B6E"/>
    <w:rsid w:val="00657D2D"/>
    <w:rsid w:val="00657F55"/>
    <w:rsid w:val="0066007E"/>
    <w:rsid w:val="00660283"/>
    <w:rsid w:val="00660508"/>
    <w:rsid w:val="006605CB"/>
    <w:rsid w:val="006606D8"/>
    <w:rsid w:val="00660747"/>
    <w:rsid w:val="00660A56"/>
    <w:rsid w:val="00660D74"/>
    <w:rsid w:val="00660DC7"/>
    <w:rsid w:val="006610BF"/>
    <w:rsid w:val="006611E7"/>
    <w:rsid w:val="00661447"/>
    <w:rsid w:val="00661543"/>
    <w:rsid w:val="00661712"/>
    <w:rsid w:val="006617FB"/>
    <w:rsid w:val="006618D8"/>
    <w:rsid w:val="00661AA4"/>
    <w:rsid w:val="00661CFD"/>
    <w:rsid w:val="00661E49"/>
    <w:rsid w:val="00661ECC"/>
    <w:rsid w:val="00661F8D"/>
    <w:rsid w:val="00661F96"/>
    <w:rsid w:val="00662173"/>
    <w:rsid w:val="00662175"/>
    <w:rsid w:val="006621D3"/>
    <w:rsid w:val="006622F6"/>
    <w:rsid w:val="00662389"/>
    <w:rsid w:val="00662401"/>
    <w:rsid w:val="006626AF"/>
    <w:rsid w:val="006628A7"/>
    <w:rsid w:val="006629F0"/>
    <w:rsid w:val="00662B04"/>
    <w:rsid w:val="00662BB5"/>
    <w:rsid w:val="00662E8A"/>
    <w:rsid w:val="00662ED8"/>
    <w:rsid w:val="006636E5"/>
    <w:rsid w:val="0066372A"/>
    <w:rsid w:val="006637F7"/>
    <w:rsid w:val="00663FB5"/>
    <w:rsid w:val="006640BB"/>
    <w:rsid w:val="00664117"/>
    <w:rsid w:val="0066419F"/>
    <w:rsid w:val="00664374"/>
    <w:rsid w:val="00664394"/>
    <w:rsid w:val="00664481"/>
    <w:rsid w:val="00664A43"/>
    <w:rsid w:val="00664A6E"/>
    <w:rsid w:val="00664C33"/>
    <w:rsid w:val="006650DA"/>
    <w:rsid w:val="00665120"/>
    <w:rsid w:val="006654B7"/>
    <w:rsid w:val="00665523"/>
    <w:rsid w:val="00665596"/>
    <w:rsid w:val="006656A0"/>
    <w:rsid w:val="0066589B"/>
    <w:rsid w:val="006658BE"/>
    <w:rsid w:val="00665B2F"/>
    <w:rsid w:val="00665FA7"/>
    <w:rsid w:val="0066608D"/>
    <w:rsid w:val="0066608E"/>
    <w:rsid w:val="00666276"/>
    <w:rsid w:val="0066645B"/>
    <w:rsid w:val="00666A4B"/>
    <w:rsid w:val="00666B1C"/>
    <w:rsid w:val="00666C53"/>
    <w:rsid w:val="00666C58"/>
    <w:rsid w:val="00666D77"/>
    <w:rsid w:val="00666D8C"/>
    <w:rsid w:val="006670C2"/>
    <w:rsid w:val="00667260"/>
    <w:rsid w:val="0066727C"/>
    <w:rsid w:val="0066747C"/>
    <w:rsid w:val="0066752D"/>
    <w:rsid w:val="00667662"/>
    <w:rsid w:val="00667667"/>
    <w:rsid w:val="00667702"/>
    <w:rsid w:val="00667ACB"/>
    <w:rsid w:val="00667F02"/>
    <w:rsid w:val="00670021"/>
    <w:rsid w:val="0067005A"/>
    <w:rsid w:val="0067005C"/>
    <w:rsid w:val="0067013A"/>
    <w:rsid w:val="0067024C"/>
    <w:rsid w:val="0067030A"/>
    <w:rsid w:val="00670791"/>
    <w:rsid w:val="00670838"/>
    <w:rsid w:val="006709C9"/>
    <w:rsid w:val="00670DE7"/>
    <w:rsid w:val="00670DEB"/>
    <w:rsid w:val="00670EDC"/>
    <w:rsid w:val="006713C5"/>
    <w:rsid w:val="00671468"/>
    <w:rsid w:val="006715B2"/>
    <w:rsid w:val="006715BF"/>
    <w:rsid w:val="0067163B"/>
    <w:rsid w:val="00671822"/>
    <w:rsid w:val="0067195C"/>
    <w:rsid w:val="006719B2"/>
    <w:rsid w:val="00671B80"/>
    <w:rsid w:val="00671C1C"/>
    <w:rsid w:val="00672065"/>
    <w:rsid w:val="006720D4"/>
    <w:rsid w:val="006723B5"/>
    <w:rsid w:val="006724E9"/>
    <w:rsid w:val="006725B0"/>
    <w:rsid w:val="00672712"/>
    <w:rsid w:val="00672746"/>
    <w:rsid w:val="00672831"/>
    <w:rsid w:val="00672A6E"/>
    <w:rsid w:val="00672BC4"/>
    <w:rsid w:val="00672E94"/>
    <w:rsid w:val="00672EC5"/>
    <w:rsid w:val="00673438"/>
    <w:rsid w:val="00673582"/>
    <w:rsid w:val="006735CE"/>
    <w:rsid w:val="006735DA"/>
    <w:rsid w:val="006736B9"/>
    <w:rsid w:val="006737C8"/>
    <w:rsid w:val="00673842"/>
    <w:rsid w:val="00673EB6"/>
    <w:rsid w:val="00673FCF"/>
    <w:rsid w:val="0067402B"/>
    <w:rsid w:val="0067429F"/>
    <w:rsid w:val="006742B3"/>
    <w:rsid w:val="00674334"/>
    <w:rsid w:val="00674633"/>
    <w:rsid w:val="00674945"/>
    <w:rsid w:val="00674E6D"/>
    <w:rsid w:val="0067508B"/>
    <w:rsid w:val="00675257"/>
    <w:rsid w:val="006752B8"/>
    <w:rsid w:val="0067536C"/>
    <w:rsid w:val="0067542F"/>
    <w:rsid w:val="00675476"/>
    <w:rsid w:val="0067584C"/>
    <w:rsid w:val="0067599B"/>
    <w:rsid w:val="00675B33"/>
    <w:rsid w:val="00675BFF"/>
    <w:rsid w:val="00675C8F"/>
    <w:rsid w:val="00675D39"/>
    <w:rsid w:val="00675E25"/>
    <w:rsid w:val="0067606B"/>
    <w:rsid w:val="006760FE"/>
    <w:rsid w:val="00676197"/>
    <w:rsid w:val="006764FA"/>
    <w:rsid w:val="00676683"/>
    <w:rsid w:val="006766F8"/>
    <w:rsid w:val="00676AB0"/>
    <w:rsid w:val="00676BC7"/>
    <w:rsid w:val="00676DE9"/>
    <w:rsid w:val="00676FEE"/>
    <w:rsid w:val="00677171"/>
    <w:rsid w:val="006776B0"/>
    <w:rsid w:val="0067782D"/>
    <w:rsid w:val="00677833"/>
    <w:rsid w:val="006778D6"/>
    <w:rsid w:val="00677C9B"/>
    <w:rsid w:val="00677F93"/>
    <w:rsid w:val="0068018E"/>
    <w:rsid w:val="00680326"/>
    <w:rsid w:val="00680370"/>
    <w:rsid w:val="006803CE"/>
    <w:rsid w:val="00680409"/>
    <w:rsid w:val="0068049D"/>
    <w:rsid w:val="006804E2"/>
    <w:rsid w:val="006807C8"/>
    <w:rsid w:val="00680A57"/>
    <w:rsid w:val="00680C1E"/>
    <w:rsid w:val="00680C67"/>
    <w:rsid w:val="00680D3C"/>
    <w:rsid w:val="00680E9A"/>
    <w:rsid w:val="00680F6D"/>
    <w:rsid w:val="00681003"/>
    <w:rsid w:val="0068109A"/>
    <w:rsid w:val="0068128C"/>
    <w:rsid w:val="006812E8"/>
    <w:rsid w:val="0068140E"/>
    <w:rsid w:val="0068156C"/>
    <w:rsid w:val="00681570"/>
    <w:rsid w:val="0068160F"/>
    <w:rsid w:val="00681696"/>
    <w:rsid w:val="006816E9"/>
    <w:rsid w:val="0068173F"/>
    <w:rsid w:val="0068184F"/>
    <w:rsid w:val="006819D9"/>
    <w:rsid w:val="00681FB4"/>
    <w:rsid w:val="00681FC8"/>
    <w:rsid w:val="00682112"/>
    <w:rsid w:val="00682250"/>
    <w:rsid w:val="0068229C"/>
    <w:rsid w:val="00682338"/>
    <w:rsid w:val="00682877"/>
    <w:rsid w:val="006828AB"/>
    <w:rsid w:val="0068295A"/>
    <w:rsid w:val="00682982"/>
    <w:rsid w:val="00682A48"/>
    <w:rsid w:val="00682AF4"/>
    <w:rsid w:val="00682B0F"/>
    <w:rsid w:val="00682C46"/>
    <w:rsid w:val="00682D9D"/>
    <w:rsid w:val="00682DE1"/>
    <w:rsid w:val="00683206"/>
    <w:rsid w:val="006836CC"/>
    <w:rsid w:val="006836E3"/>
    <w:rsid w:val="006837BA"/>
    <w:rsid w:val="00683869"/>
    <w:rsid w:val="00683DAE"/>
    <w:rsid w:val="00683E50"/>
    <w:rsid w:val="00683F2D"/>
    <w:rsid w:val="00683FA9"/>
    <w:rsid w:val="00683FEA"/>
    <w:rsid w:val="0068409A"/>
    <w:rsid w:val="006840CD"/>
    <w:rsid w:val="006841EC"/>
    <w:rsid w:val="0068426B"/>
    <w:rsid w:val="00684291"/>
    <w:rsid w:val="0068430B"/>
    <w:rsid w:val="0068454D"/>
    <w:rsid w:val="00684642"/>
    <w:rsid w:val="006847C8"/>
    <w:rsid w:val="00684CE1"/>
    <w:rsid w:val="00684DEF"/>
    <w:rsid w:val="00684F1C"/>
    <w:rsid w:val="00685149"/>
    <w:rsid w:val="006853A1"/>
    <w:rsid w:val="0068540D"/>
    <w:rsid w:val="00685444"/>
    <w:rsid w:val="00685572"/>
    <w:rsid w:val="006855FC"/>
    <w:rsid w:val="00685629"/>
    <w:rsid w:val="006856D1"/>
    <w:rsid w:val="006858A3"/>
    <w:rsid w:val="0068597C"/>
    <w:rsid w:val="00685B00"/>
    <w:rsid w:val="00685B8F"/>
    <w:rsid w:val="0068607D"/>
    <w:rsid w:val="0068655B"/>
    <w:rsid w:val="00686A1F"/>
    <w:rsid w:val="00686C1E"/>
    <w:rsid w:val="00686F72"/>
    <w:rsid w:val="00686FE7"/>
    <w:rsid w:val="0068742A"/>
    <w:rsid w:val="00687735"/>
    <w:rsid w:val="00687AB4"/>
    <w:rsid w:val="00687BFD"/>
    <w:rsid w:val="00687E1C"/>
    <w:rsid w:val="00687E5F"/>
    <w:rsid w:val="00687EBF"/>
    <w:rsid w:val="00687FBF"/>
    <w:rsid w:val="006900D8"/>
    <w:rsid w:val="00690293"/>
    <w:rsid w:val="0069033F"/>
    <w:rsid w:val="00690435"/>
    <w:rsid w:val="00690462"/>
    <w:rsid w:val="0069054D"/>
    <w:rsid w:val="006905A4"/>
    <w:rsid w:val="00690785"/>
    <w:rsid w:val="00690924"/>
    <w:rsid w:val="00690B03"/>
    <w:rsid w:val="00690CA1"/>
    <w:rsid w:val="00691094"/>
    <w:rsid w:val="006910EC"/>
    <w:rsid w:val="0069143D"/>
    <w:rsid w:val="006914C5"/>
    <w:rsid w:val="00691587"/>
    <w:rsid w:val="0069164F"/>
    <w:rsid w:val="00691757"/>
    <w:rsid w:val="00691985"/>
    <w:rsid w:val="00691AC7"/>
    <w:rsid w:val="00691B32"/>
    <w:rsid w:val="00691B76"/>
    <w:rsid w:val="00692082"/>
    <w:rsid w:val="00692093"/>
    <w:rsid w:val="006921D8"/>
    <w:rsid w:val="00692307"/>
    <w:rsid w:val="006923A5"/>
    <w:rsid w:val="0069256D"/>
    <w:rsid w:val="00692882"/>
    <w:rsid w:val="006928DC"/>
    <w:rsid w:val="00692E15"/>
    <w:rsid w:val="00692E75"/>
    <w:rsid w:val="00692EC8"/>
    <w:rsid w:val="00692F30"/>
    <w:rsid w:val="00693147"/>
    <w:rsid w:val="00693263"/>
    <w:rsid w:val="0069331B"/>
    <w:rsid w:val="00693537"/>
    <w:rsid w:val="0069355C"/>
    <w:rsid w:val="0069381D"/>
    <w:rsid w:val="006939CF"/>
    <w:rsid w:val="00693A19"/>
    <w:rsid w:val="00693A5E"/>
    <w:rsid w:val="00693BA8"/>
    <w:rsid w:val="00693DAD"/>
    <w:rsid w:val="006941D4"/>
    <w:rsid w:val="006941FE"/>
    <w:rsid w:val="00694253"/>
    <w:rsid w:val="006943F0"/>
    <w:rsid w:val="006945ED"/>
    <w:rsid w:val="006947E9"/>
    <w:rsid w:val="006949C6"/>
    <w:rsid w:val="006949F4"/>
    <w:rsid w:val="00694AF9"/>
    <w:rsid w:val="00694B77"/>
    <w:rsid w:val="00694B9B"/>
    <w:rsid w:val="00694F4D"/>
    <w:rsid w:val="00694F6B"/>
    <w:rsid w:val="00695090"/>
    <w:rsid w:val="00695098"/>
    <w:rsid w:val="00695211"/>
    <w:rsid w:val="00695369"/>
    <w:rsid w:val="0069563B"/>
    <w:rsid w:val="00695900"/>
    <w:rsid w:val="00695AD3"/>
    <w:rsid w:val="00695B08"/>
    <w:rsid w:val="00695DCF"/>
    <w:rsid w:val="00695EFE"/>
    <w:rsid w:val="006960F0"/>
    <w:rsid w:val="00696244"/>
    <w:rsid w:val="0069632C"/>
    <w:rsid w:val="00696376"/>
    <w:rsid w:val="00696A00"/>
    <w:rsid w:val="00696BDE"/>
    <w:rsid w:val="00696CA8"/>
    <w:rsid w:val="00696D7E"/>
    <w:rsid w:val="00696DD0"/>
    <w:rsid w:val="0069707E"/>
    <w:rsid w:val="0069714C"/>
    <w:rsid w:val="0069765B"/>
    <w:rsid w:val="00697663"/>
    <w:rsid w:val="0069776B"/>
    <w:rsid w:val="00697B2F"/>
    <w:rsid w:val="00697C08"/>
    <w:rsid w:val="00697D07"/>
    <w:rsid w:val="00697FAC"/>
    <w:rsid w:val="006A0094"/>
    <w:rsid w:val="006A0115"/>
    <w:rsid w:val="006A0451"/>
    <w:rsid w:val="006A06AA"/>
    <w:rsid w:val="006A0722"/>
    <w:rsid w:val="006A075A"/>
    <w:rsid w:val="006A0C2B"/>
    <w:rsid w:val="006A0CB0"/>
    <w:rsid w:val="006A0E0F"/>
    <w:rsid w:val="006A10A5"/>
    <w:rsid w:val="006A1376"/>
    <w:rsid w:val="006A14CC"/>
    <w:rsid w:val="006A1640"/>
    <w:rsid w:val="006A1667"/>
    <w:rsid w:val="006A18D5"/>
    <w:rsid w:val="006A1949"/>
    <w:rsid w:val="006A1987"/>
    <w:rsid w:val="006A1B0E"/>
    <w:rsid w:val="006A1B37"/>
    <w:rsid w:val="006A1DAE"/>
    <w:rsid w:val="006A1DD2"/>
    <w:rsid w:val="006A1F00"/>
    <w:rsid w:val="006A1F86"/>
    <w:rsid w:val="006A2326"/>
    <w:rsid w:val="006A2695"/>
    <w:rsid w:val="006A270E"/>
    <w:rsid w:val="006A27E1"/>
    <w:rsid w:val="006A2BD4"/>
    <w:rsid w:val="006A2BFD"/>
    <w:rsid w:val="006A2F08"/>
    <w:rsid w:val="006A2F21"/>
    <w:rsid w:val="006A3010"/>
    <w:rsid w:val="006A3135"/>
    <w:rsid w:val="006A314A"/>
    <w:rsid w:val="006A3338"/>
    <w:rsid w:val="006A3427"/>
    <w:rsid w:val="006A34BB"/>
    <w:rsid w:val="006A3698"/>
    <w:rsid w:val="006A370F"/>
    <w:rsid w:val="006A386B"/>
    <w:rsid w:val="006A3A32"/>
    <w:rsid w:val="006A3A67"/>
    <w:rsid w:val="006A3DF3"/>
    <w:rsid w:val="006A3E5E"/>
    <w:rsid w:val="006A3ED5"/>
    <w:rsid w:val="006A3ED8"/>
    <w:rsid w:val="006A4244"/>
    <w:rsid w:val="006A43E3"/>
    <w:rsid w:val="006A45B7"/>
    <w:rsid w:val="006A47F4"/>
    <w:rsid w:val="006A4A3E"/>
    <w:rsid w:val="006A4BE3"/>
    <w:rsid w:val="006A4CF5"/>
    <w:rsid w:val="006A4D35"/>
    <w:rsid w:val="006A4E59"/>
    <w:rsid w:val="006A4F83"/>
    <w:rsid w:val="006A4FDA"/>
    <w:rsid w:val="006A5014"/>
    <w:rsid w:val="006A5329"/>
    <w:rsid w:val="006A551C"/>
    <w:rsid w:val="006A5549"/>
    <w:rsid w:val="006A5845"/>
    <w:rsid w:val="006A589D"/>
    <w:rsid w:val="006A5B98"/>
    <w:rsid w:val="006A5C5C"/>
    <w:rsid w:val="006A5D9D"/>
    <w:rsid w:val="006A5F54"/>
    <w:rsid w:val="006A6185"/>
    <w:rsid w:val="006A6298"/>
    <w:rsid w:val="006A641D"/>
    <w:rsid w:val="006A643D"/>
    <w:rsid w:val="006A6615"/>
    <w:rsid w:val="006A68FB"/>
    <w:rsid w:val="006A6A5F"/>
    <w:rsid w:val="006A6FA3"/>
    <w:rsid w:val="006A706E"/>
    <w:rsid w:val="006A708F"/>
    <w:rsid w:val="006A70A9"/>
    <w:rsid w:val="006A756E"/>
    <w:rsid w:val="006A7903"/>
    <w:rsid w:val="006A7968"/>
    <w:rsid w:val="006A7A9D"/>
    <w:rsid w:val="006A7AEC"/>
    <w:rsid w:val="006A7B63"/>
    <w:rsid w:val="006A7B72"/>
    <w:rsid w:val="006A7BD2"/>
    <w:rsid w:val="006B0082"/>
    <w:rsid w:val="006B0233"/>
    <w:rsid w:val="006B0636"/>
    <w:rsid w:val="006B073D"/>
    <w:rsid w:val="006B0BC4"/>
    <w:rsid w:val="006B0C71"/>
    <w:rsid w:val="006B0C8F"/>
    <w:rsid w:val="006B105C"/>
    <w:rsid w:val="006B121A"/>
    <w:rsid w:val="006B1442"/>
    <w:rsid w:val="006B1916"/>
    <w:rsid w:val="006B1C94"/>
    <w:rsid w:val="006B1D56"/>
    <w:rsid w:val="006B2356"/>
    <w:rsid w:val="006B236E"/>
    <w:rsid w:val="006B24CE"/>
    <w:rsid w:val="006B268E"/>
    <w:rsid w:val="006B27A8"/>
    <w:rsid w:val="006B28EB"/>
    <w:rsid w:val="006B2F26"/>
    <w:rsid w:val="006B3016"/>
    <w:rsid w:val="006B306B"/>
    <w:rsid w:val="006B3119"/>
    <w:rsid w:val="006B319B"/>
    <w:rsid w:val="006B3583"/>
    <w:rsid w:val="006B3754"/>
    <w:rsid w:val="006B3A5A"/>
    <w:rsid w:val="006B3B4D"/>
    <w:rsid w:val="006B3BE9"/>
    <w:rsid w:val="006B3D83"/>
    <w:rsid w:val="006B3DB7"/>
    <w:rsid w:val="006B3E7C"/>
    <w:rsid w:val="006B4638"/>
    <w:rsid w:val="006B4B7E"/>
    <w:rsid w:val="006B4E32"/>
    <w:rsid w:val="006B520C"/>
    <w:rsid w:val="006B520E"/>
    <w:rsid w:val="006B5410"/>
    <w:rsid w:val="006B5428"/>
    <w:rsid w:val="006B542C"/>
    <w:rsid w:val="006B5B69"/>
    <w:rsid w:val="006B612B"/>
    <w:rsid w:val="006B6299"/>
    <w:rsid w:val="006B640E"/>
    <w:rsid w:val="006B65F6"/>
    <w:rsid w:val="006B6607"/>
    <w:rsid w:val="006B6835"/>
    <w:rsid w:val="006B68F4"/>
    <w:rsid w:val="006B6A07"/>
    <w:rsid w:val="006B6ACF"/>
    <w:rsid w:val="006B6CD2"/>
    <w:rsid w:val="006B6E94"/>
    <w:rsid w:val="006B6EFE"/>
    <w:rsid w:val="006B7072"/>
    <w:rsid w:val="006B7172"/>
    <w:rsid w:val="006B720C"/>
    <w:rsid w:val="006B7364"/>
    <w:rsid w:val="006B73B8"/>
    <w:rsid w:val="006B746B"/>
    <w:rsid w:val="006B7A1B"/>
    <w:rsid w:val="006B7A48"/>
    <w:rsid w:val="006B7D15"/>
    <w:rsid w:val="006B7DF2"/>
    <w:rsid w:val="006C0113"/>
    <w:rsid w:val="006C0127"/>
    <w:rsid w:val="006C01F9"/>
    <w:rsid w:val="006C022F"/>
    <w:rsid w:val="006C027B"/>
    <w:rsid w:val="006C02AE"/>
    <w:rsid w:val="006C0369"/>
    <w:rsid w:val="006C0635"/>
    <w:rsid w:val="006C09B5"/>
    <w:rsid w:val="006C09B9"/>
    <w:rsid w:val="006C09BB"/>
    <w:rsid w:val="006C0A5B"/>
    <w:rsid w:val="006C0B01"/>
    <w:rsid w:val="006C0B2E"/>
    <w:rsid w:val="006C0B66"/>
    <w:rsid w:val="006C0EDD"/>
    <w:rsid w:val="006C0F0B"/>
    <w:rsid w:val="006C100A"/>
    <w:rsid w:val="006C1235"/>
    <w:rsid w:val="006C1241"/>
    <w:rsid w:val="006C1313"/>
    <w:rsid w:val="006C14CD"/>
    <w:rsid w:val="006C1557"/>
    <w:rsid w:val="006C15F6"/>
    <w:rsid w:val="006C175C"/>
    <w:rsid w:val="006C1866"/>
    <w:rsid w:val="006C191E"/>
    <w:rsid w:val="006C1933"/>
    <w:rsid w:val="006C199A"/>
    <w:rsid w:val="006C19BE"/>
    <w:rsid w:val="006C1A0A"/>
    <w:rsid w:val="006C1A8F"/>
    <w:rsid w:val="006C1BCB"/>
    <w:rsid w:val="006C1C84"/>
    <w:rsid w:val="006C1D76"/>
    <w:rsid w:val="006C2077"/>
    <w:rsid w:val="006C2316"/>
    <w:rsid w:val="006C231B"/>
    <w:rsid w:val="006C2341"/>
    <w:rsid w:val="006C2465"/>
    <w:rsid w:val="006C27D0"/>
    <w:rsid w:val="006C27ED"/>
    <w:rsid w:val="006C28BA"/>
    <w:rsid w:val="006C2970"/>
    <w:rsid w:val="006C2A15"/>
    <w:rsid w:val="006C2D61"/>
    <w:rsid w:val="006C2D9E"/>
    <w:rsid w:val="006C2E66"/>
    <w:rsid w:val="006C2EBD"/>
    <w:rsid w:val="006C30B8"/>
    <w:rsid w:val="006C371F"/>
    <w:rsid w:val="006C389D"/>
    <w:rsid w:val="006C39D3"/>
    <w:rsid w:val="006C3C42"/>
    <w:rsid w:val="006C3C48"/>
    <w:rsid w:val="006C3C53"/>
    <w:rsid w:val="006C3D4B"/>
    <w:rsid w:val="006C3F9D"/>
    <w:rsid w:val="006C4067"/>
    <w:rsid w:val="006C41D3"/>
    <w:rsid w:val="006C4356"/>
    <w:rsid w:val="006C439F"/>
    <w:rsid w:val="006C44B1"/>
    <w:rsid w:val="006C4564"/>
    <w:rsid w:val="006C47B3"/>
    <w:rsid w:val="006C4E1F"/>
    <w:rsid w:val="006C4F22"/>
    <w:rsid w:val="006C4F56"/>
    <w:rsid w:val="006C5299"/>
    <w:rsid w:val="006C52AE"/>
    <w:rsid w:val="006C566A"/>
    <w:rsid w:val="006C56F6"/>
    <w:rsid w:val="006C5943"/>
    <w:rsid w:val="006C5BEF"/>
    <w:rsid w:val="006C5C0C"/>
    <w:rsid w:val="006C5D8A"/>
    <w:rsid w:val="006C5DB9"/>
    <w:rsid w:val="006C624D"/>
    <w:rsid w:val="006C6253"/>
    <w:rsid w:val="006C6284"/>
    <w:rsid w:val="006C666A"/>
    <w:rsid w:val="006C69D3"/>
    <w:rsid w:val="006C6B9A"/>
    <w:rsid w:val="006C6E4C"/>
    <w:rsid w:val="006C753F"/>
    <w:rsid w:val="006C7547"/>
    <w:rsid w:val="006C75BB"/>
    <w:rsid w:val="006C7AF0"/>
    <w:rsid w:val="006C7B41"/>
    <w:rsid w:val="006C7C46"/>
    <w:rsid w:val="006C7CA6"/>
    <w:rsid w:val="006C7D11"/>
    <w:rsid w:val="006C7D44"/>
    <w:rsid w:val="006C7DA1"/>
    <w:rsid w:val="006C7F33"/>
    <w:rsid w:val="006C7F83"/>
    <w:rsid w:val="006C7F91"/>
    <w:rsid w:val="006D00A1"/>
    <w:rsid w:val="006D02B0"/>
    <w:rsid w:val="006D03D2"/>
    <w:rsid w:val="006D058B"/>
    <w:rsid w:val="006D0615"/>
    <w:rsid w:val="006D0795"/>
    <w:rsid w:val="006D0C4B"/>
    <w:rsid w:val="006D0EFB"/>
    <w:rsid w:val="006D116F"/>
    <w:rsid w:val="006D1249"/>
    <w:rsid w:val="006D131F"/>
    <w:rsid w:val="006D1331"/>
    <w:rsid w:val="006D1512"/>
    <w:rsid w:val="006D15F0"/>
    <w:rsid w:val="006D1698"/>
    <w:rsid w:val="006D17AE"/>
    <w:rsid w:val="006D196C"/>
    <w:rsid w:val="006D1A25"/>
    <w:rsid w:val="006D1BA6"/>
    <w:rsid w:val="006D1C18"/>
    <w:rsid w:val="006D1D2F"/>
    <w:rsid w:val="006D1DA4"/>
    <w:rsid w:val="006D1DC8"/>
    <w:rsid w:val="006D1F4D"/>
    <w:rsid w:val="006D2016"/>
    <w:rsid w:val="006D2487"/>
    <w:rsid w:val="006D25B9"/>
    <w:rsid w:val="006D25BB"/>
    <w:rsid w:val="006D2602"/>
    <w:rsid w:val="006D2BD9"/>
    <w:rsid w:val="006D2BEB"/>
    <w:rsid w:val="006D2C41"/>
    <w:rsid w:val="006D2D35"/>
    <w:rsid w:val="006D2E0A"/>
    <w:rsid w:val="006D2EAA"/>
    <w:rsid w:val="006D2F15"/>
    <w:rsid w:val="006D3009"/>
    <w:rsid w:val="006D32CA"/>
    <w:rsid w:val="006D32E8"/>
    <w:rsid w:val="006D33EF"/>
    <w:rsid w:val="006D3537"/>
    <w:rsid w:val="006D3608"/>
    <w:rsid w:val="006D3642"/>
    <w:rsid w:val="006D376F"/>
    <w:rsid w:val="006D3918"/>
    <w:rsid w:val="006D3967"/>
    <w:rsid w:val="006D3AA0"/>
    <w:rsid w:val="006D3D17"/>
    <w:rsid w:val="006D3EFC"/>
    <w:rsid w:val="006D418A"/>
    <w:rsid w:val="006D44D8"/>
    <w:rsid w:val="006D4582"/>
    <w:rsid w:val="006D477F"/>
    <w:rsid w:val="006D4A57"/>
    <w:rsid w:val="006D4E95"/>
    <w:rsid w:val="006D4EFE"/>
    <w:rsid w:val="006D4F0A"/>
    <w:rsid w:val="006D50B9"/>
    <w:rsid w:val="006D5249"/>
    <w:rsid w:val="006D53EA"/>
    <w:rsid w:val="006D548B"/>
    <w:rsid w:val="006D55D3"/>
    <w:rsid w:val="006D5691"/>
    <w:rsid w:val="006D5751"/>
    <w:rsid w:val="006D5992"/>
    <w:rsid w:val="006D5B09"/>
    <w:rsid w:val="006D5B79"/>
    <w:rsid w:val="006D5B97"/>
    <w:rsid w:val="006D5E94"/>
    <w:rsid w:val="006D5F10"/>
    <w:rsid w:val="006D6324"/>
    <w:rsid w:val="006D6A93"/>
    <w:rsid w:val="006D6BDC"/>
    <w:rsid w:val="006D6CE2"/>
    <w:rsid w:val="006D6F1A"/>
    <w:rsid w:val="006D72BF"/>
    <w:rsid w:val="006D7400"/>
    <w:rsid w:val="006D7705"/>
    <w:rsid w:val="006D7CD0"/>
    <w:rsid w:val="006D7D57"/>
    <w:rsid w:val="006D7DD8"/>
    <w:rsid w:val="006D7E58"/>
    <w:rsid w:val="006D7E97"/>
    <w:rsid w:val="006E0574"/>
    <w:rsid w:val="006E0692"/>
    <w:rsid w:val="006E0758"/>
    <w:rsid w:val="006E0930"/>
    <w:rsid w:val="006E0A5A"/>
    <w:rsid w:val="006E0BE1"/>
    <w:rsid w:val="006E1138"/>
    <w:rsid w:val="006E141D"/>
    <w:rsid w:val="006E1428"/>
    <w:rsid w:val="006E1A41"/>
    <w:rsid w:val="006E1ADC"/>
    <w:rsid w:val="006E1B98"/>
    <w:rsid w:val="006E1C63"/>
    <w:rsid w:val="006E1D3B"/>
    <w:rsid w:val="006E1E18"/>
    <w:rsid w:val="006E1F18"/>
    <w:rsid w:val="006E1F28"/>
    <w:rsid w:val="006E2433"/>
    <w:rsid w:val="006E25D5"/>
    <w:rsid w:val="006E265D"/>
    <w:rsid w:val="006E2732"/>
    <w:rsid w:val="006E2767"/>
    <w:rsid w:val="006E27FA"/>
    <w:rsid w:val="006E288C"/>
    <w:rsid w:val="006E2972"/>
    <w:rsid w:val="006E2A12"/>
    <w:rsid w:val="006E2DD8"/>
    <w:rsid w:val="006E2F21"/>
    <w:rsid w:val="006E2F6A"/>
    <w:rsid w:val="006E3065"/>
    <w:rsid w:val="006E328A"/>
    <w:rsid w:val="006E3387"/>
    <w:rsid w:val="006E3452"/>
    <w:rsid w:val="006E34EB"/>
    <w:rsid w:val="006E3658"/>
    <w:rsid w:val="006E36FD"/>
    <w:rsid w:val="006E3AC6"/>
    <w:rsid w:val="006E3AE1"/>
    <w:rsid w:val="006E3AE3"/>
    <w:rsid w:val="006E3C77"/>
    <w:rsid w:val="006E4017"/>
    <w:rsid w:val="006E42E5"/>
    <w:rsid w:val="006E43AF"/>
    <w:rsid w:val="006E43C7"/>
    <w:rsid w:val="006E47ED"/>
    <w:rsid w:val="006E4A2C"/>
    <w:rsid w:val="006E4C63"/>
    <w:rsid w:val="006E4CB7"/>
    <w:rsid w:val="006E4E4B"/>
    <w:rsid w:val="006E4E5D"/>
    <w:rsid w:val="006E5306"/>
    <w:rsid w:val="006E5361"/>
    <w:rsid w:val="006E53B6"/>
    <w:rsid w:val="006E563C"/>
    <w:rsid w:val="006E5C1C"/>
    <w:rsid w:val="006E5CD9"/>
    <w:rsid w:val="006E60B4"/>
    <w:rsid w:val="006E60F2"/>
    <w:rsid w:val="006E616C"/>
    <w:rsid w:val="006E62AF"/>
    <w:rsid w:val="006E6698"/>
    <w:rsid w:val="006E66A2"/>
    <w:rsid w:val="006E697F"/>
    <w:rsid w:val="006E6A4A"/>
    <w:rsid w:val="006E6A53"/>
    <w:rsid w:val="006E6CA6"/>
    <w:rsid w:val="006E6D29"/>
    <w:rsid w:val="006E6FF8"/>
    <w:rsid w:val="006E75A5"/>
    <w:rsid w:val="006E7736"/>
    <w:rsid w:val="006E7789"/>
    <w:rsid w:val="006E7928"/>
    <w:rsid w:val="006E79B6"/>
    <w:rsid w:val="006E79DA"/>
    <w:rsid w:val="006E7AA7"/>
    <w:rsid w:val="006E7FC8"/>
    <w:rsid w:val="006E7FF5"/>
    <w:rsid w:val="006F01E1"/>
    <w:rsid w:val="006F03F0"/>
    <w:rsid w:val="006F0660"/>
    <w:rsid w:val="006F07C6"/>
    <w:rsid w:val="006F0AA1"/>
    <w:rsid w:val="006F0DA9"/>
    <w:rsid w:val="006F1215"/>
    <w:rsid w:val="006F12B7"/>
    <w:rsid w:val="006F1459"/>
    <w:rsid w:val="006F181F"/>
    <w:rsid w:val="006F18C1"/>
    <w:rsid w:val="006F194E"/>
    <w:rsid w:val="006F1B26"/>
    <w:rsid w:val="006F1BB5"/>
    <w:rsid w:val="006F1EC1"/>
    <w:rsid w:val="006F1EEB"/>
    <w:rsid w:val="006F23B4"/>
    <w:rsid w:val="006F246A"/>
    <w:rsid w:val="006F264D"/>
    <w:rsid w:val="006F27B9"/>
    <w:rsid w:val="006F2979"/>
    <w:rsid w:val="006F2B1E"/>
    <w:rsid w:val="006F2BD6"/>
    <w:rsid w:val="006F2D1E"/>
    <w:rsid w:val="006F2D5F"/>
    <w:rsid w:val="006F2DF9"/>
    <w:rsid w:val="006F2E17"/>
    <w:rsid w:val="006F30BF"/>
    <w:rsid w:val="006F30CE"/>
    <w:rsid w:val="006F320C"/>
    <w:rsid w:val="006F32EC"/>
    <w:rsid w:val="006F3406"/>
    <w:rsid w:val="006F347C"/>
    <w:rsid w:val="006F368C"/>
    <w:rsid w:val="006F383E"/>
    <w:rsid w:val="006F3842"/>
    <w:rsid w:val="006F3A73"/>
    <w:rsid w:val="006F3F1C"/>
    <w:rsid w:val="006F3F7B"/>
    <w:rsid w:val="006F3FA6"/>
    <w:rsid w:val="006F40AF"/>
    <w:rsid w:val="006F4128"/>
    <w:rsid w:val="006F41C1"/>
    <w:rsid w:val="006F4432"/>
    <w:rsid w:val="006F4724"/>
    <w:rsid w:val="006F486A"/>
    <w:rsid w:val="006F4984"/>
    <w:rsid w:val="006F49F7"/>
    <w:rsid w:val="006F4C5A"/>
    <w:rsid w:val="006F4F3E"/>
    <w:rsid w:val="006F4FD7"/>
    <w:rsid w:val="006F5016"/>
    <w:rsid w:val="006F514E"/>
    <w:rsid w:val="006F5280"/>
    <w:rsid w:val="006F5303"/>
    <w:rsid w:val="006F5506"/>
    <w:rsid w:val="006F5AB0"/>
    <w:rsid w:val="006F5CBC"/>
    <w:rsid w:val="006F5D80"/>
    <w:rsid w:val="006F66B2"/>
    <w:rsid w:val="006F6773"/>
    <w:rsid w:val="006F6816"/>
    <w:rsid w:val="006F6B5F"/>
    <w:rsid w:val="006F6D44"/>
    <w:rsid w:val="006F6EEE"/>
    <w:rsid w:val="006F707F"/>
    <w:rsid w:val="006F70C6"/>
    <w:rsid w:val="006F71E9"/>
    <w:rsid w:val="006F7243"/>
    <w:rsid w:val="006F7357"/>
    <w:rsid w:val="006F748B"/>
    <w:rsid w:val="006F753C"/>
    <w:rsid w:val="006F7C34"/>
    <w:rsid w:val="006F7E7B"/>
    <w:rsid w:val="006F7EC5"/>
    <w:rsid w:val="00700790"/>
    <w:rsid w:val="0070080E"/>
    <w:rsid w:val="00700847"/>
    <w:rsid w:val="0070093F"/>
    <w:rsid w:val="00700B4F"/>
    <w:rsid w:val="00700BF4"/>
    <w:rsid w:val="00700F9B"/>
    <w:rsid w:val="007015DC"/>
    <w:rsid w:val="007019E2"/>
    <w:rsid w:val="00701B4E"/>
    <w:rsid w:val="00701B6D"/>
    <w:rsid w:val="00701C54"/>
    <w:rsid w:val="00701C8E"/>
    <w:rsid w:val="00701E5A"/>
    <w:rsid w:val="00701E66"/>
    <w:rsid w:val="00702430"/>
    <w:rsid w:val="007024AC"/>
    <w:rsid w:val="007024F5"/>
    <w:rsid w:val="00702595"/>
    <w:rsid w:val="0070264A"/>
    <w:rsid w:val="00702A9F"/>
    <w:rsid w:val="00702C10"/>
    <w:rsid w:val="00703290"/>
    <w:rsid w:val="00703336"/>
    <w:rsid w:val="00703722"/>
    <w:rsid w:val="0070380A"/>
    <w:rsid w:val="00703A75"/>
    <w:rsid w:val="00703CBE"/>
    <w:rsid w:val="00703E38"/>
    <w:rsid w:val="00703F3D"/>
    <w:rsid w:val="00704102"/>
    <w:rsid w:val="007041E6"/>
    <w:rsid w:val="00704231"/>
    <w:rsid w:val="00704233"/>
    <w:rsid w:val="007043E8"/>
    <w:rsid w:val="0070444B"/>
    <w:rsid w:val="00704890"/>
    <w:rsid w:val="00704BEE"/>
    <w:rsid w:val="00704C79"/>
    <w:rsid w:val="00704CEF"/>
    <w:rsid w:val="00704E36"/>
    <w:rsid w:val="00705117"/>
    <w:rsid w:val="00705182"/>
    <w:rsid w:val="0070527A"/>
    <w:rsid w:val="00705300"/>
    <w:rsid w:val="0070555D"/>
    <w:rsid w:val="0070567E"/>
    <w:rsid w:val="007057D1"/>
    <w:rsid w:val="0070581A"/>
    <w:rsid w:val="00705889"/>
    <w:rsid w:val="007059AD"/>
    <w:rsid w:val="00705A50"/>
    <w:rsid w:val="00705A75"/>
    <w:rsid w:val="00705B7F"/>
    <w:rsid w:val="00705BD2"/>
    <w:rsid w:val="00705C96"/>
    <w:rsid w:val="00705CF9"/>
    <w:rsid w:val="00705EFC"/>
    <w:rsid w:val="00705F7F"/>
    <w:rsid w:val="00705F9D"/>
    <w:rsid w:val="00706117"/>
    <w:rsid w:val="00706252"/>
    <w:rsid w:val="007063BB"/>
    <w:rsid w:val="00706534"/>
    <w:rsid w:val="00706A5B"/>
    <w:rsid w:val="00706ABB"/>
    <w:rsid w:val="00706CA1"/>
    <w:rsid w:val="00706CF0"/>
    <w:rsid w:val="00706D04"/>
    <w:rsid w:val="00706D16"/>
    <w:rsid w:val="00706EA3"/>
    <w:rsid w:val="00706FAA"/>
    <w:rsid w:val="00707107"/>
    <w:rsid w:val="0070727B"/>
    <w:rsid w:val="00707336"/>
    <w:rsid w:val="00707617"/>
    <w:rsid w:val="007076E9"/>
    <w:rsid w:val="0070773F"/>
    <w:rsid w:val="007077B5"/>
    <w:rsid w:val="00707D69"/>
    <w:rsid w:val="00707F2F"/>
    <w:rsid w:val="00707F93"/>
    <w:rsid w:val="007100B1"/>
    <w:rsid w:val="00710266"/>
    <w:rsid w:val="00710308"/>
    <w:rsid w:val="0071034B"/>
    <w:rsid w:val="007103F7"/>
    <w:rsid w:val="00710403"/>
    <w:rsid w:val="00710606"/>
    <w:rsid w:val="007108B1"/>
    <w:rsid w:val="007108C2"/>
    <w:rsid w:val="007109B6"/>
    <w:rsid w:val="00710A62"/>
    <w:rsid w:val="00710AA6"/>
    <w:rsid w:val="00710C38"/>
    <w:rsid w:val="00710D29"/>
    <w:rsid w:val="00710E3E"/>
    <w:rsid w:val="0071119A"/>
    <w:rsid w:val="00711215"/>
    <w:rsid w:val="0071123B"/>
    <w:rsid w:val="00711316"/>
    <w:rsid w:val="007113BA"/>
    <w:rsid w:val="00711598"/>
    <w:rsid w:val="007116E4"/>
    <w:rsid w:val="00711848"/>
    <w:rsid w:val="00711B35"/>
    <w:rsid w:val="00712042"/>
    <w:rsid w:val="007120CF"/>
    <w:rsid w:val="00712554"/>
    <w:rsid w:val="007125E1"/>
    <w:rsid w:val="0071274F"/>
    <w:rsid w:val="00712844"/>
    <w:rsid w:val="007129B0"/>
    <w:rsid w:val="007129EE"/>
    <w:rsid w:val="00712D37"/>
    <w:rsid w:val="00712F07"/>
    <w:rsid w:val="00712F60"/>
    <w:rsid w:val="007132DF"/>
    <w:rsid w:val="00713409"/>
    <w:rsid w:val="00713609"/>
    <w:rsid w:val="00713979"/>
    <w:rsid w:val="007139BC"/>
    <w:rsid w:val="00713BC1"/>
    <w:rsid w:val="00713C50"/>
    <w:rsid w:val="00713CA6"/>
    <w:rsid w:val="00713D42"/>
    <w:rsid w:val="00713D63"/>
    <w:rsid w:val="007140D9"/>
    <w:rsid w:val="0071413C"/>
    <w:rsid w:val="00714304"/>
    <w:rsid w:val="007145D9"/>
    <w:rsid w:val="00714974"/>
    <w:rsid w:val="00714B99"/>
    <w:rsid w:val="00714CB7"/>
    <w:rsid w:val="00714F05"/>
    <w:rsid w:val="00714F51"/>
    <w:rsid w:val="0071500E"/>
    <w:rsid w:val="0071520C"/>
    <w:rsid w:val="00715251"/>
    <w:rsid w:val="00715475"/>
    <w:rsid w:val="00715A35"/>
    <w:rsid w:val="00715B96"/>
    <w:rsid w:val="00715C66"/>
    <w:rsid w:val="00715D75"/>
    <w:rsid w:val="00715E66"/>
    <w:rsid w:val="00715FAB"/>
    <w:rsid w:val="007160DD"/>
    <w:rsid w:val="007168E7"/>
    <w:rsid w:val="007169A9"/>
    <w:rsid w:val="00716A80"/>
    <w:rsid w:val="00716AA2"/>
    <w:rsid w:val="00716C7E"/>
    <w:rsid w:val="00716C88"/>
    <w:rsid w:val="00716CBA"/>
    <w:rsid w:val="00716DEE"/>
    <w:rsid w:val="00716E81"/>
    <w:rsid w:val="0071715F"/>
    <w:rsid w:val="007173CF"/>
    <w:rsid w:val="00717571"/>
    <w:rsid w:val="00717B70"/>
    <w:rsid w:val="00717C02"/>
    <w:rsid w:val="00717CE9"/>
    <w:rsid w:val="00717E4A"/>
    <w:rsid w:val="00717E8E"/>
    <w:rsid w:val="00717FDD"/>
    <w:rsid w:val="00720040"/>
    <w:rsid w:val="0072015D"/>
    <w:rsid w:val="00720177"/>
    <w:rsid w:val="00720458"/>
    <w:rsid w:val="00720995"/>
    <w:rsid w:val="007209A2"/>
    <w:rsid w:val="007209C0"/>
    <w:rsid w:val="007209C6"/>
    <w:rsid w:val="00720A09"/>
    <w:rsid w:val="00720B63"/>
    <w:rsid w:val="00720EA5"/>
    <w:rsid w:val="00721152"/>
    <w:rsid w:val="00721351"/>
    <w:rsid w:val="0072137A"/>
    <w:rsid w:val="00721483"/>
    <w:rsid w:val="00721723"/>
    <w:rsid w:val="007218B6"/>
    <w:rsid w:val="00721935"/>
    <w:rsid w:val="0072199E"/>
    <w:rsid w:val="00721E6C"/>
    <w:rsid w:val="0072224F"/>
    <w:rsid w:val="007223FA"/>
    <w:rsid w:val="0072253A"/>
    <w:rsid w:val="0072260F"/>
    <w:rsid w:val="00722788"/>
    <w:rsid w:val="007227BD"/>
    <w:rsid w:val="00722D05"/>
    <w:rsid w:val="00722F58"/>
    <w:rsid w:val="007232D7"/>
    <w:rsid w:val="007233CB"/>
    <w:rsid w:val="00723470"/>
    <w:rsid w:val="007235FD"/>
    <w:rsid w:val="007236E6"/>
    <w:rsid w:val="00723710"/>
    <w:rsid w:val="0072383B"/>
    <w:rsid w:val="007238C9"/>
    <w:rsid w:val="00723937"/>
    <w:rsid w:val="007242CF"/>
    <w:rsid w:val="00724361"/>
    <w:rsid w:val="007243E5"/>
    <w:rsid w:val="0072440E"/>
    <w:rsid w:val="00724807"/>
    <w:rsid w:val="007248A7"/>
    <w:rsid w:val="00724A34"/>
    <w:rsid w:val="00724A6B"/>
    <w:rsid w:val="007250C8"/>
    <w:rsid w:val="00725188"/>
    <w:rsid w:val="007252F6"/>
    <w:rsid w:val="007254D0"/>
    <w:rsid w:val="0072560E"/>
    <w:rsid w:val="00725720"/>
    <w:rsid w:val="00725A58"/>
    <w:rsid w:val="00725D20"/>
    <w:rsid w:val="00725D51"/>
    <w:rsid w:val="00726220"/>
    <w:rsid w:val="0072632E"/>
    <w:rsid w:val="00726447"/>
    <w:rsid w:val="007265B0"/>
    <w:rsid w:val="00726718"/>
    <w:rsid w:val="0072680C"/>
    <w:rsid w:val="00726818"/>
    <w:rsid w:val="0072698B"/>
    <w:rsid w:val="00726A5E"/>
    <w:rsid w:val="00726BCC"/>
    <w:rsid w:val="00726E70"/>
    <w:rsid w:val="007270D8"/>
    <w:rsid w:val="007271DD"/>
    <w:rsid w:val="007272AD"/>
    <w:rsid w:val="0072748C"/>
    <w:rsid w:val="007274FD"/>
    <w:rsid w:val="00727516"/>
    <w:rsid w:val="007275CC"/>
    <w:rsid w:val="007278D1"/>
    <w:rsid w:val="00727A8A"/>
    <w:rsid w:val="00727C3E"/>
    <w:rsid w:val="00727CBD"/>
    <w:rsid w:val="00727EF9"/>
    <w:rsid w:val="00730126"/>
    <w:rsid w:val="0073032F"/>
    <w:rsid w:val="00730376"/>
    <w:rsid w:val="007305FB"/>
    <w:rsid w:val="00730615"/>
    <w:rsid w:val="007306AF"/>
    <w:rsid w:val="00730707"/>
    <w:rsid w:val="007307DC"/>
    <w:rsid w:val="0073080A"/>
    <w:rsid w:val="007309D5"/>
    <w:rsid w:val="00730B4D"/>
    <w:rsid w:val="00730B66"/>
    <w:rsid w:val="00730BF2"/>
    <w:rsid w:val="00730C34"/>
    <w:rsid w:val="00730C91"/>
    <w:rsid w:val="00730C99"/>
    <w:rsid w:val="00731053"/>
    <w:rsid w:val="00731227"/>
    <w:rsid w:val="00731630"/>
    <w:rsid w:val="007316AD"/>
    <w:rsid w:val="007318F5"/>
    <w:rsid w:val="0073190D"/>
    <w:rsid w:val="00731987"/>
    <w:rsid w:val="00731DBF"/>
    <w:rsid w:val="00731F44"/>
    <w:rsid w:val="007320B0"/>
    <w:rsid w:val="00732254"/>
    <w:rsid w:val="00732268"/>
    <w:rsid w:val="007326CC"/>
    <w:rsid w:val="0073272A"/>
    <w:rsid w:val="0073278F"/>
    <w:rsid w:val="00732A8C"/>
    <w:rsid w:val="00732AB2"/>
    <w:rsid w:val="00732D89"/>
    <w:rsid w:val="00732E70"/>
    <w:rsid w:val="00732F8E"/>
    <w:rsid w:val="0073319C"/>
    <w:rsid w:val="0073350B"/>
    <w:rsid w:val="00733630"/>
    <w:rsid w:val="00733948"/>
    <w:rsid w:val="00733C2E"/>
    <w:rsid w:val="00733D96"/>
    <w:rsid w:val="00733E69"/>
    <w:rsid w:val="0073408A"/>
    <w:rsid w:val="007341DB"/>
    <w:rsid w:val="0073453D"/>
    <w:rsid w:val="00734552"/>
    <w:rsid w:val="0073478F"/>
    <w:rsid w:val="007349C5"/>
    <w:rsid w:val="00735005"/>
    <w:rsid w:val="007351BE"/>
    <w:rsid w:val="0073581C"/>
    <w:rsid w:val="00735C62"/>
    <w:rsid w:val="00735D4F"/>
    <w:rsid w:val="00735FA2"/>
    <w:rsid w:val="00736188"/>
    <w:rsid w:val="007361C2"/>
    <w:rsid w:val="00736288"/>
    <w:rsid w:val="007362B4"/>
    <w:rsid w:val="007364AC"/>
    <w:rsid w:val="007364CE"/>
    <w:rsid w:val="00736598"/>
    <w:rsid w:val="007366B2"/>
    <w:rsid w:val="00736801"/>
    <w:rsid w:val="00736F65"/>
    <w:rsid w:val="00736FAC"/>
    <w:rsid w:val="00737196"/>
    <w:rsid w:val="007372B7"/>
    <w:rsid w:val="0073736A"/>
    <w:rsid w:val="007373C4"/>
    <w:rsid w:val="00737909"/>
    <w:rsid w:val="00737E72"/>
    <w:rsid w:val="0074001C"/>
    <w:rsid w:val="00740124"/>
    <w:rsid w:val="0074035E"/>
    <w:rsid w:val="00740626"/>
    <w:rsid w:val="00740647"/>
    <w:rsid w:val="00740677"/>
    <w:rsid w:val="00740690"/>
    <w:rsid w:val="00740ABA"/>
    <w:rsid w:val="00740B3B"/>
    <w:rsid w:val="00740D12"/>
    <w:rsid w:val="007412C4"/>
    <w:rsid w:val="00741364"/>
    <w:rsid w:val="0074136C"/>
    <w:rsid w:val="00741486"/>
    <w:rsid w:val="007416EC"/>
    <w:rsid w:val="0074171D"/>
    <w:rsid w:val="007419BA"/>
    <w:rsid w:val="007419DE"/>
    <w:rsid w:val="00741BE9"/>
    <w:rsid w:val="00741CF8"/>
    <w:rsid w:val="00741D8F"/>
    <w:rsid w:val="00742026"/>
    <w:rsid w:val="007420A7"/>
    <w:rsid w:val="00742117"/>
    <w:rsid w:val="0074217E"/>
    <w:rsid w:val="00742263"/>
    <w:rsid w:val="007423DA"/>
    <w:rsid w:val="007426DA"/>
    <w:rsid w:val="00742C89"/>
    <w:rsid w:val="00743187"/>
    <w:rsid w:val="0074334F"/>
    <w:rsid w:val="0074345B"/>
    <w:rsid w:val="007436C9"/>
    <w:rsid w:val="007438F7"/>
    <w:rsid w:val="00743A3C"/>
    <w:rsid w:val="00743A68"/>
    <w:rsid w:val="00743ABB"/>
    <w:rsid w:val="00743ADA"/>
    <w:rsid w:val="00743DFB"/>
    <w:rsid w:val="00743E72"/>
    <w:rsid w:val="0074414F"/>
    <w:rsid w:val="00744374"/>
    <w:rsid w:val="00744503"/>
    <w:rsid w:val="00744671"/>
    <w:rsid w:val="007447C3"/>
    <w:rsid w:val="0074490D"/>
    <w:rsid w:val="00744973"/>
    <w:rsid w:val="00744E0F"/>
    <w:rsid w:val="00744F2E"/>
    <w:rsid w:val="007451D0"/>
    <w:rsid w:val="00745527"/>
    <w:rsid w:val="00745534"/>
    <w:rsid w:val="00745584"/>
    <w:rsid w:val="007455AC"/>
    <w:rsid w:val="0074587D"/>
    <w:rsid w:val="00745AAA"/>
    <w:rsid w:val="00745D7A"/>
    <w:rsid w:val="00745F4D"/>
    <w:rsid w:val="007461D8"/>
    <w:rsid w:val="007464D0"/>
    <w:rsid w:val="00746634"/>
    <w:rsid w:val="00746793"/>
    <w:rsid w:val="007467B9"/>
    <w:rsid w:val="00746AAD"/>
    <w:rsid w:val="00746D36"/>
    <w:rsid w:val="00746D72"/>
    <w:rsid w:val="00746F04"/>
    <w:rsid w:val="00746F14"/>
    <w:rsid w:val="007471AB"/>
    <w:rsid w:val="007471D6"/>
    <w:rsid w:val="00747354"/>
    <w:rsid w:val="0074779B"/>
    <w:rsid w:val="0074786B"/>
    <w:rsid w:val="007478B2"/>
    <w:rsid w:val="0074797D"/>
    <w:rsid w:val="00747D37"/>
    <w:rsid w:val="00747D78"/>
    <w:rsid w:val="00747F02"/>
    <w:rsid w:val="00747F84"/>
    <w:rsid w:val="0075003C"/>
    <w:rsid w:val="007501BE"/>
    <w:rsid w:val="0075031A"/>
    <w:rsid w:val="007503C9"/>
    <w:rsid w:val="007503E4"/>
    <w:rsid w:val="007508BE"/>
    <w:rsid w:val="00750ADB"/>
    <w:rsid w:val="00750B5B"/>
    <w:rsid w:val="00750BCB"/>
    <w:rsid w:val="00750E34"/>
    <w:rsid w:val="00750EC8"/>
    <w:rsid w:val="00750ED8"/>
    <w:rsid w:val="00751058"/>
    <w:rsid w:val="0075113F"/>
    <w:rsid w:val="007514DA"/>
    <w:rsid w:val="0075184B"/>
    <w:rsid w:val="00751BE6"/>
    <w:rsid w:val="0075201B"/>
    <w:rsid w:val="0075232B"/>
    <w:rsid w:val="007523E9"/>
    <w:rsid w:val="00752511"/>
    <w:rsid w:val="007525CC"/>
    <w:rsid w:val="00752741"/>
    <w:rsid w:val="00752892"/>
    <w:rsid w:val="00752B04"/>
    <w:rsid w:val="00752C2D"/>
    <w:rsid w:val="00752E3A"/>
    <w:rsid w:val="00752EC2"/>
    <w:rsid w:val="00753015"/>
    <w:rsid w:val="007531D6"/>
    <w:rsid w:val="00753237"/>
    <w:rsid w:val="007532AC"/>
    <w:rsid w:val="00753617"/>
    <w:rsid w:val="00753B4E"/>
    <w:rsid w:val="00754516"/>
    <w:rsid w:val="00754709"/>
    <w:rsid w:val="007547A1"/>
    <w:rsid w:val="0075483B"/>
    <w:rsid w:val="00754A86"/>
    <w:rsid w:val="00754AC2"/>
    <w:rsid w:val="00754AD9"/>
    <w:rsid w:val="00754BC8"/>
    <w:rsid w:val="00754E32"/>
    <w:rsid w:val="00754FC5"/>
    <w:rsid w:val="00754FD8"/>
    <w:rsid w:val="00755191"/>
    <w:rsid w:val="0075523B"/>
    <w:rsid w:val="00755249"/>
    <w:rsid w:val="0075526E"/>
    <w:rsid w:val="007553F0"/>
    <w:rsid w:val="00755579"/>
    <w:rsid w:val="00755727"/>
    <w:rsid w:val="00755825"/>
    <w:rsid w:val="0075585E"/>
    <w:rsid w:val="00755B48"/>
    <w:rsid w:val="00755C02"/>
    <w:rsid w:val="007564C5"/>
    <w:rsid w:val="0075676B"/>
    <w:rsid w:val="00756834"/>
    <w:rsid w:val="00756B96"/>
    <w:rsid w:val="00756CC1"/>
    <w:rsid w:val="00756F98"/>
    <w:rsid w:val="00756FCA"/>
    <w:rsid w:val="00757032"/>
    <w:rsid w:val="007574C2"/>
    <w:rsid w:val="00757547"/>
    <w:rsid w:val="0075760D"/>
    <w:rsid w:val="007579F3"/>
    <w:rsid w:val="00757DCF"/>
    <w:rsid w:val="00757DF1"/>
    <w:rsid w:val="00757E1B"/>
    <w:rsid w:val="007601A2"/>
    <w:rsid w:val="007602F5"/>
    <w:rsid w:val="007604FC"/>
    <w:rsid w:val="007607C0"/>
    <w:rsid w:val="007609E6"/>
    <w:rsid w:val="00760E1A"/>
    <w:rsid w:val="00760E6C"/>
    <w:rsid w:val="00760F10"/>
    <w:rsid w:val="00760F31"/>
    <w:rsid w:val="00761310"/>
    <w:rsid w:val="00761378"/>
    <w:rsid w:val="007614C0"/>
    <w:rsid w:val="0076160F"/>
    <w:rsid w:val="00761715"/>
    <w:rsid w:val="007618E5"/>
    <w:rsid w:val="00761A87"/>
    <w:rsid w:val="00761FCF"/>
    <w:rsid w:val="00762034"/>
    <w:rsid w:val="00762189"/>
    <w:rsid w:val="007621D0"/>
    <w:rsid w:val="007622CB"/>
    <w:rsid w:val="00762405"/>
    <w:rsid w:val="0076253A"/>
    <w:rsid w:val="00762588"/>
    <w:rsid w:val="00762654"/>
    <w:rsid w:val="00762800"/>
    <w:rsid w:val="0076290E"/>
    <w:rsid w:val="00762926"/>
    <w:rsid w:val="00762A03"/>
    <w:rsid w:val="00762D0F"/>
    <w:rsid w:val="007632FE"/>
    <w:rsid w:val="0076339B"/>
    <w:rsid w:val="007633D6"/>
    <w:rsid w:val="00763578"/>
    <w:rsid w:val="00763626"/>
    <w:rsid w:val="007637D4"/>
    <w:rsid w:val="0076385F"/>
    <w:rsid w:val="0076390A"/>
    <w:rsid w:val="00763B81"/>
    <w:rsid w:val="0076432E"/>
    <w:rsid w:val="007644B1"/>
    <w:rsid w:val="00764726"/>
    <w:rsid w:val="0076483F"/>
    <w:rsid w:val="0076486C"/>
    <w:rsid w:val="007649DC"/>
    <w:rsid w:val="00764A46"/>
    <w:rsid w:val="00764BE9"/>
    <w:rsid w:val="00764E6F"/>
    <w:rsid w:val="00764F19"/>
    <w:rsid w:val="007650FD"/>
    <w:rsid w:val="0076513C"/>
    <w:rsid w:val="00765145"/>
    <w:rsid w:val="007653A8"/>
    <w:rsid w:val="0076549E"/>
    <w:rsid w:val="007655B2"/>
    <w:rsid w:val="007658AA"/>
    <w:rsid w:val="007658F3"/>
    <w:rsid w:val="00765B1C"/>
    <w:rsid w:val="00765D64"/>
    <w:rsid w:val="00765DE3"/>
    <w:rsid w:val="00765E71"/>
    <w:rsid w:val="00765E7B"/>
    <w:rsid w:val="0076626D"/>
    <w:rsid w:val="007664DC"/>
    <w:rsid w:val="00766658"/>
    <w:rsid w:val="00766856"/>
    <w:rsid w:val="00766BC9"/>
    <w:rsid w:val="00766DEB"/>
    <w:rsid w:val="00766E2E"/>
    <w:rsid w:val="00767427"/>
    <w:rsid w:val="0076769E"/>
    <w:rsid w:val="007676DA"/>
    <w:rsid w:val="00767A66"/>
    <w:rsid w:val="00767AED"/>
    <w:rsid w:val="00767B43"/>
    <w:rsid w:val="00767C41"/>
    <w:rsid w:val="00767EA6"/>
    <w:rsid w:val="00767F03"/>
    <w:rsid w:val="00767F9F"/>
    <w:rsid w:val="00770086"/>
    <w:rsid w:val="00770422"/>
    <w:rsid w:val="007704E8"/>
    <w:rsid w:val="007709FB"/>
    <w:rsid w:val="00770BFB"/>
    <w:rsid w:val="00770E7F"/>
    <w:rsid w:val="007711EC"/>
    <w:rsid w:val="007711FC"/>
    <w:rsid w:val="007715E5"/>
    <w:rsid w:val="007715FA"/>
    <w:rsid w:val="00771684"/>
    <w:rsid w:val="0077184B"/>
    <w:rsid w:val="00771B5D"/>
    <w:rsid w:val="00772168"/>
    <w:rsid w:val="007721DE"/>
    <w:rsid w:val="007722BE"/>
    <w:rsid w:val="007725C1"/>
    <w:rsid w:val="00772693"/>
    <w:rsid w:val="0077290C"/>
    <w:rsid w:val="00772B69"/>
    <w:rsid w:val="00772F4F"/>
    <w:rsid w:val="00773065"/>
    <w:rsid w:val="007730C9"/>
    <w:rsid w:val="00773164"/>
    <w:rsid w:val="00773274"/>
    <w:rsid w:val="0077328E"/>
    <w:rsid w:val="007732E0"/>
    <w:rsid w:val="00773399"/>
    <w:rsid w:val="00773441"/>
    <w:rsid w:val="007734C7"/>
    <w:rsid w:val="00773992"/>
    <w:rsid w:val="00773B1B"/>
    <w:rsid w:val="00773B22"/>
    <w:rsid w:val="00773F24"/>
    <w:rsid w:val="0077413F"/>
    <w:rsid w:val="0077432E"/>
    <w:rsid w:val="00774686"/>
    <w:rsid w:val="00774723"/>
    <w:rsid w:val="00774752"/>
    <w:rsid w:val="007748C5"/>
    <w:rsid w:val="00774909"/>
    <w:rsid w:val="00774A42"/>
    <w:rsid w:val="00774A8E"/>
    <w:rsid w:val="00774B7E"/>
    <w:rsid w:val="00774D10"/>
    <w:rsid w:val="00774F22"/>
    <w:rsid w:val="00774FD1"/>
    <w:rsid w:val="00775281"/>
    <w:rsid w:val="007753B9"/>
    <w:rsid w:val="0077551E"/>
    <w:rsid w:val="007757D8"/>
    <w:rsid w:val="00775A5A"/>
    <w:rsid w:val="00775C73"/>
    <w:rsid w:val="00775C9F"/>
    <w:rsid w:val="00775D1D"/>
    <w:rsid w:val="00775E25"/>
    <w:rsid w:val="0077647D"/>
    <w:rsid w:val="00776D43"/>
    <w:rsid w:val="00776E11"/>
    <w:rsid w:val="00777195"/>
    <w:rsid w:val="00777339"/>
    <w:rsid w:val="007773CD"/>
    <w:rsid w:val="007776CC"/>
    <w:rsid w:val="00777AA7"/>
    <w:rsid w:val="00777B68"/>
    <w:rsid w:val="00777BE9"/>
    <w:rsid w:val="00777CB5"/>
    <w:rsid w:val="00777CF3"/>
    <w:rsid w:val="00777E80"/>
    <w:rsid w:val="00777EA8"/>
    <w:rsid w:val="00777FAD"/>
    <w:rsid w:val="007801B7"/>
    <w:rsid w:val="00780304"/>
    <w:rsid w:val="007804F3"/>
    <w:rsid w:val="007807DB"/>
    <w:rsid w:val="007807DD"/>
    <w:rsid w:val="00780F39"/>
    <w:rsid w:val="00781068"/>
    <w:rsid w:val="007812BF"/>
    <w:rsid w:val="00781381"/>
    <w:rsid w:val="007814B0"/>
    <w:rsid w:val="00781554"/>
    <w:rsid w:val="007815AD"/>
    <w:rsid w:val="0078164B"/>
    <w:rsid w:val="00781670"/>
    <w:rsid w:val="0078198C"/>
    <w:rsid w:val="00781B1E"/>
    <w:rsid w:val="00781B22"/>
    <w:rsid w:val="00781ED0"/>
    <w:rsid w:val="007823EA"/>
    <w:rsid w:val="0078259F"/>
    <w:rsid w:val="00782642"/>
    <w:rsid w:val="00782899"/>
    <w:rsid w:val="00782BB4"/>
    <w:rsid w:val="00782BB6"/>
    <w:rsid w:val="00782D1A"/>
    <w:rsid w:val="00782D1C"/>
    <w:rsid w:val="00782DE7"/>
    <w:rsid w:val="00782E9D"/>
    <w:rsid w:val="00782EB0"/>
    <w:rsid w:val="00782EDE"/>
    <w:rsid w:val="00782F39"/>
    <w:rsid w:val="00782FAC"/>
    <w:rsid w:val="007830AB"/>
    <w:rsid w:val="0078319A"/>
    <w:rsid w:val="0078344B"/>
    <w:rsid w:val="007834C4"/>
    <w:rsid w:val="00783963"/>
    <w:rsid w:val="007839ED"/>
    <w:rsid w:val="00783DFC"/>
    <w:rsid w:val="00783F91"/>
    <w:rsid w:val="007840E5"/>
    <w:rsid w:val="00784197"/>
    <w:rsid w:val="0078426E"/>
    <w:rsid w:val="0078456B"/>
    <w:rsid w:val="00784597"/>
    <w:rsid w:val="00784618"/>
    <w:rsid w:val="00784B47"/>
    <w:rsid w:val="00784C25"/>
    <w:rsid w:val="00784CEB"/>
    <w:rsid w:val="00784DBB"/>
    <w:rsid w:val="00784E75"/>
    <w:rsid w:val="00784FEA"/>
    <w:rsid w:val="00785542"/>
    <w:rsid w:val="007855B8"/>
    <w:rsid w:val="00785703"/>
    <w:rsid w:val="00785774"/>
    <w:rsid w:val="007857DD"/>
    <w:rsid w:val="00785919"/>
    <w:rsid w:val="00785993"/>
    <w:rsid w:val="007859BE"/>
    <w:rsid w:val="00785C0F"/>
    <w:rsid w:val="00785CE9"/>
    <w:rsid w:val="00786018"/>
    <w:rsid w:val="0078614E"/>
    <w:rsid w:val="007863D2"/>
    <w:rsid w:val="00786729"/>
    <w:rsid w:val="007868EF"/>
    <w:rsid w:val="0078692E"/>
    <w:rsid w:val="007869F8"/>
    <w:rsid w:val="00786B05"/>
    <w:rsid w:val="00786EDA"/>
    <w:rsid w:val="00787030"/>
    <w:rsid w:val="00787202"/>
    <w:rsid w:val="00787366"/>
    <w:rsid w:val="0078760C"/>
    <w:rsid w:val="007877BE"/>
    <w:rsid w:val="00787819"/>
    <w:rsid w:val="007878AD"/>
    <w:rsid w:val="007879A7"/>
    <w:rsid w:val="00787ADC"/>
    <w:rsid w:val="00787AFB"/>
    <w:rsid w:val="00787C6A"/>
    <w:rsid w:val="00787DB0"/>
    <w:rsid w:val="007902C9"/>
    <w:rsid w:val="00790626"/>
    <w:rsid w:val="00790919"/>
    <w:rsid w:val="007909C4"/>
    <w:rsid w:val="00790DAF"/>
    <w:rsid w:val="00790DCD"/>
    <w:rsid w:val="00790DD1"/>
    <w:rsid w:val="00790E34"/>
    <w:rsid w:val="00791012"/>
    <w:rsid w:val="00791069"/>
    <w:rsid w:val="0079108F"/>
    <w:rsid w:val="007910B3"/>
    <w:rsid w:val="00791139"/>
    <w:rsid w:val="00791185"/>
    <w:rsid w:val="007916B1"/>
    <w:rsid w:val="00791782"/>
    <w:rsid w:val="007917B3"/>
    <w:rsid w:val="00791836"/>
    <w:rsid w:val="0079185B"/>
    <w:rsid w:val="007919FB"/>
    <w:rsid w:val="00791B8A"/>
    <w:rsid w:val="00791D2B"/>
    <w:rsid w:val="00791D76"/>
    <w:rsid w:val="00791D8F"/>
    <w:rsid w:val="00791DC6"/>
    <w:rsid w:val="00791F8C"/>
    <w:rsid w:val="0079210E"/>
    <w:rsid w:val="007926A9"/>
    <w:rsid w:val="00792969"/>
    <w:rsid w:val="00792D4D"/>
    <w:rsid w:val="00792D74"/>
    <w:rsid w:val="00792F18"/>
    <w:rsid w:val="00792F49"/>
    <w:rsid w:val="0079301C"/>
    <w:rsid w:val="007931EB"/>
    <w:rsid w:val="0079322D"/>
    <w:rsid w:val="00793293"/>
    <w:rsid w:val="007934E7"/>
    <w:rsid w:val="00793522"/>
    <w:rsid w:val="00793668"/>
    <w:rsid w:val="007936DB"/>
    <w:rsid w:val="007938B5"/>
    <w:rsid w:val="00793A49"/>
    <w:rsid w:val="00793CC2"/>
    <w:rsid w:val="00793CF0"/>
    <w:rsid w:val="00793FBF"/>
    <w:rsid w:val="00794060"/>
    <w:rsid w:val="0079406C"/>
    <w:rsid w:val="00794259"/>
    <w:rsid w:val="007944E0"/>
    <w:rsid w:val="0079462A"/>
    <w:rsid w:val="00794714"/>
    <w:rsid w:val="00794A7A"/>
    <w:rsid w:val="00794C37"/>
    <w:rsid w:val="00794CE5"/>
    <w:rsid w:val="00794F7D"/>
    <w:rsid w:val="00794FBB"/>
    <w:rsid w:val="00794FFB"/>
    <w:rsid w:val="0079527C"/>
    <w:rsid w:val="00795621"/>
    <w:rsid w:val="00795880"/>
    <w:rsid w:val="00795A84"/>
    <w:rsid w:val="00795BE6"/>
    <w:rsid w:val="00795F9A"/>
    <w:rsid w:val="0079600D"/>
    <w:rsid w:val="0079622E"/>
    <w:rsid w:val="0079650D"/>
    <w:rsid w:val="007965D9"/>
    <w:rsid w:val="00796BD2"/>
    <w:rsid w:val="00796BDE"/>
    <w:rsid w:val="00796C65"/>
    <w:rsid w:val="00796F42"/>
    <w:rsid w:val="00796FD8"/>
    <w:rsid w:val="0079709C"/>
    <w:rsid w:val="00797103"/>
    <w:rsid w:val="0079722C"/>
    <w:rsid w:val="00797289"/>
    <w:rsid w:val="007976A3"/>
    <w:rsid w:val="00797AB8"/>
    <w:rsid w:val="00797C5D"/>
    <w:rsid w:val="00797CA5"/>
    <w:rsid w:val="00797E48"/>
    <w:rsid w:val="007A015D"/>
    <w:rsid w:val="007A02BA"/>
    <w:rsid w:val="007A03BA"/>
    <w:rsid w:val="007A03FF"/>
    <w:rsid w:val="007A046F"/>
    <w:rsid w:val="007A04BF"/>
    <w:rsid w:val="007A068E"/>
    <w:rsid w:val="007A09FE"/>
    <w:rsid w:val="007A0AF1"/>
    <w:rsid w:val="007A0B42"/>
    <w:rsid w:val="007A0CA8"/>
    <w:rsid w:val="007A0CB3"/>
    <w:rsid w:val="007A0F3D"/>
    <w:rsid w:val="007A1058"/>
    <w:rsid w:val="007A111D"/>
    <w:rsid w:val="007A1297"/>
    <w:rsid w:val="007A1AB1"/>
    <w:rsid w:val="007A1DA3"/>
    <w:rsid w:val="007A1DDE"/>
    <w:rsid w:val="007A2141"/>
    <w:rsid w:val="007A2521"/>
    <w:rsid w:val="007A283D"/>
    <w:rsid w:val="007A283F"/>
    <w:rsid w:val="007A2B25"/>
    <w:rsid w:val="007A2BA9"/>
    <w:rsid w:val="007A2BED"/>
    <w:rsid w:val="007A2C2D"/>
    <w:rsid w:val="007A31E6"/>
    <w:rsid w:val="007A3330"/>
    <w:rsid w:val="007A3333"/>
    <w:rsid w:val="007A351D"/>
    <w:rsid w:val="007A3611"/>
    <w:rsid w:val="007A3770"/>
    <w:rsid w:val="007A3996"/>
    <w:rsid w:val="007A3BA2"/>
    <w:rsid w:val="007A3BFB"/>
    <w:rsid w:val="007A3CD6"/>
    <w:rsid w:val="007A3DD1"/>
    <w:rsid w:val="007A3EDC"/>
    <w:rsid w:val="007A4010"/>
    <w:rsid w:val="007A4132"/>
    <w:rsid w:val="007A41ED"/>
    <w:rsid w:val="007A4488"/>
    <w:rsid w:val="007A465A"/>
    <w:rsid w:val="007A46A5"/>
    <w:rsid w:val="007A47FC"/>
    <w:rsid w:val="007A4883"/>
    <w:rsid w:val="007A4B8D"/>
    <w:rsid w:val="007A4C09"/>
    <w:rsid w:val="007A4C22"/>
    <w:rsid w:val="007A4C48"/>
    <w:rsid w:val="007A4F1F"/>
    <w:rsid w:val="007A50D0"/>
    <w:rsid w:val="007A50F2"/>
    <w:rsid w:val="007A55B2"/>
    <w:rsid w:val="007A581F"/>
    <w:rsid w:val="007A5B98"/>
    <w:rsid w:val="007A5C87"/>
    <w:rsid w:val="007A5CD9"/>
    <w:rsid w:val="007A5E39"/>
    <w:rsid w:val="007A5FA5"/>
    <w:rsid w:val="007A614F"/>
    <w:rsid w:val="007A626D"/>
    <w:rsid w:val="007A646F"/>
    <w:rsid w:val="007A6563"/>
    <w:rsid w:val="007A6A96"/>
    <w:rsid w:val="007A6AC6"/>
    <w:rsid w:val="007A6BAA"/>
    <w:rsid w:val="007A6C2A"/>
    <w:rsid w:val="007A6E05"/>
    <w:rsid w:val="007A72A9"/>
    <w:rsid w:val="007A73AA"/>
    <w:rsid w:val="007A74B1"/>
    <w:rsid w:val="007A7545"/>
    <w:rsid w:val="007A7602"/>
    <w:rsid w:val="007A7607"/>
    <w:rsid w:val="007A79E3"/>
    <w:rsid w:val="007B0348"/>
    <w:rsid w:val="007B051F"/>
    <w:rsid w:val="007B05D9"/>
    <w:rsid w:val="007B06F2"/>
    <w:rsid w:val="007B09B5"/>
    <w:rsid w:val="007B0C07"/>
    <w:rsid w:val="007B0D41"/>
    <w:rsid w:val="007B0D4A"/>
    <w:rsid w:val="007B0FB7"/>
    <w:rsid w:val="007B1032"/>
    <w:rsid w:val="007B108A"/>
    <w:rsid w:val="007B1152"/>
    <w:rsid w:val="007B12A7"/>
    <w:rsid w:val="007B12AC"/>
    <w:rsid w:val="007B12E7"/>
    <w:rsid w:val="007B1314"/>
    <w:rsid w:val="007B1439"/>
    <w:rsid w:val="007B144C"/>
    <w:rsid w:val="007B1455"/>
    <w:rsid w:val="007B14C5"/>
    <w:rsid w:val="007B1739"/>
    <w:rsid w:val="007B17C4"/>
    <w:rsid w:val="007B17F7"/>
    <w:rsid w:val="007B1801"/>
    <w:rsid w:val="007B189E"/>
    <w:rsid w:val="007B1AA6"/>
    <w:rsid w:val="007B1AB5"/>
    <w:rsid w:val="007B1DB6"/>
    <w:rsid w:val="007B1E72"/>
    <w:rsid w:val="007B1F48"/>
    <w:rsid w:val="007B1FA8"/>
    <w:rsid w:val="007B20C3"/>
    <w:rsid w:val="007B20EE"/>
    <w:rsid w:val="007B2202"/>
    <w:rsid w:val="007B2BF0"/>
    <w:rsid w:val="007B2D39"/>
    <w:rsid w:val="007B2FB9"/>
    <w:rsid w:val="007B301B"/>
    <w:rsid w:val="007B3282"/>
    <w:rsid w:val="007B3736"/>
    <w:rsid w:val="007B39E9"/>
    <w:rsid w:val="007B3AAB"/>
    <w:rsid w:val="007B3CD8"/>
    <w:rsid w:val="007B3D7D"/>
    <w:rsid w:val="007B3E67"/>
    <w:rsid w:val="007B3ED8"/>
    <w:rsid w:val="007B4153"/>
    <w:rsid w:val="007B41FC"/>
    <w:rsid w:val="007B43E9"/>
    <w:rsid w:val="007B4753"/>
    <w:rsid w:val="007B47BC"/>
    <w:rsid w:val="007B48C8"/>
    <w:rsid w:val="007B4A8B"/>
    <w:rsid w:val="007B4BE7"/>
    <w:rsid w:val="007B4C5E"/>
    <w:rsid w:val="007B4F5E"/>
    <w:rsid w:val="007B4FC6"/>
    <w:rsid w:val="007B520B"/>
    <w:rsid w:val="007B526F"/>
    <w:rsid w:val="007B5544"/>
    <w:rsid w:val="007B55D7"/>
    <w:rsid w:val="007B585C"/>
    <w:rsid w:val="007B5BCD"/>
    <w:rsid w:val="007B5EF0"/>
    <w:rsid w:val="007B5F61"/>
    <w:rsid w:val="007B603D"/>
    <w:rsid w:val="007B6323"/>
    <w:rsid w:val="007B6641"/>
    <w:rsid w:val="007B6654"/>
    <w:rsid w:val="007B6A57"/>
    <w:rsid w:val="007B6B2F"/>
    <w:rsid w:val="007B6CCA"/>
    <w:rsid w:val="007B6DDF"/>
    <w:rsid w:val="007B6DEF"/>
    <w:rsid w:val="007B6F97"/>
    <w:rsid w:val="007B6FFE"/>
    <w:rsid w:val="007B70FC"/>
    <w:rsid w:val="007B71BB"/>
    <w:rsid w:val="007B7257"/>
    <w:rsid w:val="007B745F"/>
    <w:rsid w:val="007B747E"/>
    <w:rsid w:val="007B76AB"/>
    <w:rsid w:val="007B76F9"/>
    <w:rsid w:val="007B79B9"/>
    <w:rsid w:val="007B7AD3"/>
    <w:rsid w:val="007B7B4D"/>
    <w:rsid w:val="007B7DD5"/>
    <w:rsid w:val="007B7DF8"/>
    <w:rsid w:val="007B7F18"/>
    <w:rsid w:val="007C0080"/>
    <w:rsid w:val="007C031C"/>
    <w:rsid w:val="007C0D2F"/>
    <w:rsid w:val="007C109F"/>
    <w:rsid w:val="007C1236"/>
    <w:rsid w:val="007C1364"/>
    <w:rsid w:val="007C14CE"/>
    <w:rsid w:val="007C14D5"/>
    <w:rsid w:val="007C1502"/>
    <w:rsid w:val="007C1574"/>
    <w:rsid w:val="007C1613"/>
    <w:rsid w:val="007C1851"/>
    <w:rsid w:val="007C2014"/>
    <w:rsid w:val="007C208B"/>
    <w:rsid w:val="007C2168"/>
    <w:rsid w:val="007C2575"/>
    <w:rsid w:val="007C27C8"/>
    <w:rsid w:val="007C28B2"/>
    <w:rsid w:val="007C28D3"/>
    <w:rsid w:val="007C2A45"/>
    <w:rsid w:val="007C2CD6"/>
    <w:rsid w:val="007C3061"/>
    <w:rsid w:val="007C307B"/>
    <w:rsid w:val="007C34D0"/>
    <w:rsid w:val="007C3896"/>
    <w:rsid w:val="007C38A7"/>
    <w:rsid w:val="007C3C1A"/>
    <w:rsid w:val="007C3CEA"/>
    <w:rsid w:val="007C3E12"/>
    <w:rsid w:val="007C3E93"/>
    <w:rsid w:val="007C3F45"/>
    <w:rsid w:val="007C3F99"/>
    <w:rsid w:val="007C404B"/>
    <w:rsid w:val="007C413A"/>
    <w:rsid w:val="007C414F"/>
    <w:rsid w:val="007C417C"/>
    <w:rsid w:val="007C4196"/>
    <w:rsid w:val="007C446B"/>
    <w:rsid w:val="007C448F"/>
    <w:rsid w:val="007C4A4A"/>
    <w:rsid w:val="007C4A74"/>
    <w:rsid w:val="007C4B59"/>
    <w:rsid w:val="007C4BDD"/>
    <w:rsid w:val="007C4CF7"/>
    <w:rsid w:val="007C4D88"/>
    <w:rsid w:val="007C5207"/>
    <w:rsid w:val="007C53E6"/>
    <w:rsid w:val="007C53F2"/>
    <w:rsid w:val="007C5ACF"/>
    <w:rsid w:val="007C5CAE"/>
    <w:rsid w:val="007C5ED5"/>
    <w:rsid w:val="007C62F3"/>
    <w:rsid w:val="007C6540"/>
    <w:rsid w:val="007C65DC"/>
    <w:rsid w:val="007C664B"/>
    <w:rsid w:val="007C6D03"/>
    <w:rsid w:val="007C6F6A"/>
    <w:rsid w:val="007C70B5"/>
    <w:rsid w:val="007C71E2"/>
    <w:rsid w:val="007C739E"/>
    <w:rsid w:val="007C7504"/>
    <w:rsid w:val="007C75B8"/>
    <w:rsid w:val="007C771A"/>
    <w:rsid w:val="007C7BE5"/>
    <w:rsid w:val="007C7FAD"/>
    <w:rsid w:val="007D009A"/>
    <w:rsid w:val="007D0109"/>
    <w:rsid w:val="007D01AE"/>
    <w:rsid w:val="007D05D9"/>
    <w:rsid w:val="007D07F0"/>
    <w:rsid w:val="007D096F"/>
    <w:rsid w:val="007D098A"/>
    <w:rsid w:val="007D0C9F"/>
    <w:rsid w:val="007D0DCF"/>
    <w:rsid w:val="007D1023"/>
    <w:rsid w:val="007D1034"/>
    <w:rsid w:val="007D1228"/>
    <w:rsid w:val="007D13C5"/>
    <w:rsid w:val="007D1522"/>
    <w:rsid w:val="007D166C"/>
    <w:rsid w:val="007D17BB"/>
    <w:rsid w:val="007D185E"/>
    <w:rsid w:val="007D18D9"/>
    <w:rsid w:val="007D19A8"/>
    <w:rsid w:val="007D1A2C"/>
    <w:rsid w:val="007D1CEA"/>
    <w:rsid w:val="007D1E97"/>
    <w:rsid w:val="007D1F96"/>
    <w:rsid w:val="007D2060"/>
    <w:rsid w:val="007D2130"/>
    <w:rsid w:val="007D2284"/>
    <w:rsid w:val="007D2364"/>
    <w:rsid w:val="007D23C0"/>
    <w:rsid w:val="007D2454"/>
    <w:rsid w:val="007D2B1B"/>
    <w:rsid w:val="007D2B7F"/>
    <w:rsid w:val="007D2DB6"/>
    <w:rsid w:val="007D300F"/>
    <w:rsid w:val="007D30CC"/>
    <w:rsid w:val="007D3194"/>
    <w:rsid w:val="007D3285"/>
    <w:rsid w:val="007D32A3"/>
    <w:rsid w:val="007D3715"/>
    <w:rsid w:val="007D390C"/>
    <w:rsid w:val="007D3A38"/>
    <w:rsid w:val="007D3AE0"/>
    <w:rsid w:val="007D3B92"/>
    <w:rsid w:val="007D3C2B"/>
    <w:rsid w:val="007D3D1F"/>
    <w:rsid w:val="007D3D9C"/>
    <w:rsid w:val="007D3E37"/>
    <w:rsid w:val="007D3FC2"/>
    <w:rsid w:val="007D40B6"/>
    <w:rsid w:val="007D40FA"/>
    <w:rsid w:val="007D4155"/>
    <w:rsid w:val="007D44C3"/>
    <w:rsid w:val="007D4894"/>
    <w:rsid w:val="007D48DE"/>
    <w:rsid w:val="007D4B06"/>
    <w:rsid w:val="007D4B78"/>
    <w:rsid w:val="007D4C1D"/>
    <w:rsid w:val="007D4F86"/>
    <w:rsid w:val="007D512F"/>
    <w:rsid w:val="007D552F"/>
    <w:rsid w:val="007D576C"/>
    <w:rsid w:val="007D58FD"/>
    <w:rsid w:val="007D5B61"/>
    <w:rsid w:val="007D5BF0"/>
    <w:rsid w:val="007D5D85"/>
    <w:rsid w:val="007D5FEC"/>
    <w:rsid w:val="007D6097"/>
    <w:rsid w:val="007D60A5"/>
    <w:rsid w:val="007D60DD"/>
    <w:rsid w:val="007D61BA"/>
    <w:rsid w:val="007D61D9"/>
    <w:rsid w:val="007D628D"/>
    <w:rsid w:val="007D6519"/>
    <w:rsid w:val="007D6552"/>
    <w:rsid w:val="007D6598"/>
    <w:rsid w:val="007D66A5"/>
    <w:rsid w:val="007D67E5"/>
    <w:rsid w:val="007D6808"/>
    <w:rsid w:val="007D6959"/>
    <w:rsid w:val="007D69EC"/>
    <w:rsid w:val="007D6B05"/>
    <w:rsid w:val="007D6BFC"/>
    <w:rsid w:val="007D6C81"/>
    <w:rsid w:val="007D6D1B"/>
    <w:rsid w:val="007D6D9E"/>
    <w:rsid w:val="007D6DEA"/>
    <w:rsid w:val="007D6E06"/>
    <w:rsid w:val="007D6E2B"/>
    <w:rsid w:val="007D6E47"/>
    <w:rsid w:val="007D7087"/>
    <w:rsid w:val="007D709A"/>
    <w:rsid w:val="007D76F8"/>
    <w:rsid w:val="007D781E"/>
    <w:rsid w:val="007D7827"/>
    <w:rsid w:val="007D7AD0"/>
    <w:rsid w:val="007E026B"/>
    <w:rsid w:val="007E03D1"/>
    <w:rsid w:val="007E0578"/>
    <w:rsid w:val="007E0CD3"/>
    <w:rsid w:val="007E0E6D"/>
    <w:rsid w:val="007E0FB0"/>
    <w:rsid w:val="007E1056"/>
    <w:rsid w:val="007E1160"/>
    <w:rsid w:val="007E1331"/>
    <w:rsid w:val="007E135A"/>
    <w:rsid w:val="007E14FC"/>
    <w:rsid w:val="007E177C"/>
    <w:rsid w:val="007E18B7"/>
    <w:rsid w:val="007E1903"/>
    <w:rsid w:val="007E1976"/>
    <w:rsid w:val="007E19F7"/>
    <w:rsid w:val="007E1B50"/>
    <w:rsid w:val="007E1BBC"/>
    <w:rsid w:val="007E1C72"/>
    <w:rsid w:val="007E1CA3"/>
    <w:rsid w:val="007E1F44"/>
    <w:rsid w:val="007E1FE9"/>
    <w:rsid w:val="007E2097"/>
    <w:rsid w:val="007E2609"/>
    <w:rsid w:val="007E2742"/>
    <w:rsid w:val="007E281E"/>
    <w:rsid w:val="007E2A47"/>
    <w:rsid w:val="007E2E6C"/>
    <w:rsid w:val="007E2EA3"/>
    <w:rsid w:val="007E2EB7"/>
    <w:rsid w:val="007E32AF"/>
    <w:rsid w:val="007E32E8"/>
    <w:rsid w:val="007E34F2"/>
    <w:rsid w:val="007E35F5"/>
    <w:rsid w:val="007E3604"/>
    <w:rsid w:val="007E36E3"/>
    <w:rsid w:val="007E39DF"/>
    <w:rsid w:val="007E3B3E"/>
    <w:rsid w:val="007E3DEC"/>
    <w:rsid w:val="007E3FF2"/>
    <w:rsid w:val="007E411D"/>
    <w:rsid w:val="007E42FC"/>
    <w:rsid w:val="007E43E7"/>
    <w:rsid w:val="007E45E6"/>
    <w:rsid w:val="007E4729"/>
    <w:rsid w:val="007E4772"/>
    <w:rsid w:val="007E48D0"/>
    <w:rsid w:val="007E4A65"/>
    <w:rsid w:val="007E4BEE"/>
    <w:rsid w:val="007E4DB7"/>
    <w:rsid w:val="007E4E13"/>
    <w:rsid w:val="007E4E43"/>
    <w:rsid w:val="007E5029"/>
    <w:rsid w:val="007E50E9"/>
    <w:rsid w:val="007E5398"/>
    <w:rsid w:val="007E5646"/>
    <w:rsid w:val="007E5777"/>
    <w:rsid w:val="007E57ED"/>
    <w:rsid w:val="007E5962"/>
    <w:rsid w:val="007E5B6B"/>
    <w:rsid w:val="007E5CC9"/>
    <w:rsid w:val="007E5D50"/>
    <w:rsid w:val="007E5EDF"/>
    <w:rsid w:val="007E63AD"/>
    <w:rsid w:val="007E6534"/>
    <w:rsid w:val="007E6626"/>
    <w:rsid w:val="007E6906"/>
    <w:rsid w:val="007E6924"/>
    <w:rsid w:val="007E6B8E"/>
    <w:rsid w:val="007E6F15"/>
    <w:rsid w:val="007E6F26"/>
    <w:rsid w:val="007E6FA2"/>
    <w:rsid w:val="007E7440"/>
    <w:rsid w:val="007E7559"/>
    <w:rsid w:val="007E760C"/>
    <w:rsid w:val="007E7736"/>
    <w:rsid w:val="007E79C6"/>
    <w:rsid w:val="007E7C8B"/>
    <w:rsid w:val="007E7D12"/>
    <w:rsid w:val="007E7E60"/>
    <w:rsid w:val="007F010C"/>
    <w:rsid w:val="007F02C2"/>
    <w:rsid w:val="007F0361"/>
    <w:rsid w:val="007F0396"/>
    <w:rsid w:val="007F03E4"/>
    <w:rsid w:val="007F0422"/>
    <w:rsid w:val="007F060C"/>
    <w:rsid w:val="007F0659"/>
    <w:rsid w:val="007F093D"/>
    <w:rsid w:val="007F0AE3"/>
    <w:rsid w:val="007F0C17"/>
    <w:rsid w:val="007F0C47"/>
    <w:rsid w:val="007F0F90"/>
    <w:rsid w:val="007F1107"/>
    <w:rsid w:val="007F111C"/>
    <w:rsid w:val="007F1282"/>
    <w:rsid w:val="007F1490"/>
    <w:rsid w:val="007F1568"/>
    <w:rsid w:val="007F1936"/>
    <w:rsid w:val="007F1A3C"/>
    <w:rsid w:val="007F1A89"/>
    <w:rsid w:val="007F1C60"/>
    <w:rsid w:val="007F1D57"/>
    <w:rsid w:val="007F1DC7"/>
    <w:rsid w:val="007F2C6A"/>
    <w:rsid w:val="007F2E47"/>
    <w:rsid w:val="007F2FF7"/>
    <w:rsid w:val="007F3162"/>
    <w:rsid w:val="007F3382"/>
    <w:rsid w:val="007F35B5"/>
    <w:rsid w:val="007F36E6"/>
    <w:rsid w:val="007F372E"/>
    <w:rsid w:val="007F3851"/>
    <w:rsid w:val="007F39D6"/>
    <w:rsid w:val="007F3A93"/>
    <w:rsid w:val="007F3B12"/>
    <w:rsid w:val="007F3B5D"/>
    <w:rsid w:val="007F3BEB"/>
    <w:rsid w:val="007F3C8C"/>
    <w:rsid w:val="007F3D18"/>
    <w:rsid w:val="007F3EAE"/>
    <w:rsid w:val="007F465D"/>
    <w:rsid w:val="007F46E0"/>
    <w:rsid w:val="007F49FE"/>
    <w:rsid w:val="007F4A8F"/>
    <w:rsid w:val="007F4AA1"/>
    <w:rsid w:val="007F4ACF"/>
    <w:rsid w:val="007F4BA1"/>
    <w:rsid w:val="007F528A"/>
    <w:rsid w:val="007F5702"/>
    <w:rsid w:val="007F5768"/>
    <w:rsid w:val="007F5A52"/>
    <w:rsid w:val="007F5AB8"/>
    <w:rsid w:val="007F5D15"/>
    <w:rsid w:val="007F5D86"/>
    <w:rsid w:val="007F5E0B"/>
    <w:rsid w:val="007F5E30"/>
    <w:rsid w:val="007F5EF7"/>
    <w:rsid w:val="007F6078"/>
    <w:rsid w:val="007F6121"/>
    <w:rsid w:val="007F6268"/>
    <w:rsid w:val="007F62DB"/>
    <w:rsid w:val="007F62FC"/>
    <w:rsid w:val="007F6600"/>
    <w:rsid w:val="007F6665"/>
    <w:rsid w:val="007F66C8"/>
    <w:rsid w:val="007F67A7"/>
    <w:rsid w:val="007F6951"/>
    <w:rsid w:val="007F6BE6"/>
    <w:rsid w:val="007F6C48"/>
    <w:rsid w:val="007F71DC"/>
    <w:rsid w:val="007F741B"/>
    <w:rsid w:val="007F7AED"/>
    <w:rsid w:val="007F7CE3"/>
    <w:rsid w:val="007F7D1E"/>
    <w:rsid w:val="00800048"/>
    <w:rsid w:val="008001BA"/>
    <w:rsid w:val="0080054E"/>
    <w:rsid w:val="008007EF"/>
    <w:rsid w:val="00800931"/>
    <w:rsid w:val="00800CDA"/>
    <w:rsid w:val="008010AC"/>
    <w:rsid w:val="008011F5"/>
    <w:rsid w:val="008013D6"/>
    <w:rsid w:val="008016DB"/>
    <w:rsid w:val="00801AF1"/>
    <w:rsid w:val="00801BC3"/>
    <w:rsid w:val="00801C67"/>
    <w:rsid w:val="00801D91"/>
    <w:rsid w:val="0080231E"/>
    <w:rsid w:val="008023B6"/>
    <w:rsid w:val="00802439"/>
    <w:rsid w:val="00802769"/>
    <w:rsid w:val="00802A7B"/>
    <w:rsid w:val="00802ACA"/>
    <w:rsid w:val="00802EA8"/>
    <w:rsid w:val="00802FD6"/>
    <w:rsid w:val="00802FDC"/>
    <w:rsid w:val="008030DA"/>
    <w:rsid w:val="00803379"/>
    <w:rsid w:val="0080375F"/>
    <w:rsid w:val="00803A47"/>
    <w:rsid w:val="00803AE5"/>
    <w:rsid w:val="00803C66"/>
    <w:rsid w:val="00803DEF"/>
    <w:rsid w:val="008040B2"/>
    <w:rsid w:val="00804175"/>
    <w:rsid w:val="00804371"/>
    <w:rsid w:val="008043F2"/>
    <w:rsid w:val="008046B7"/>
    <w:rsid w:val="008048BF"/>
    <w:rsid w:val="00804AB4"/>
    <w:rsid w:val="00804AF0"/>
    <w:rsid w:val="00804E07"/>
    <w:rsid w:val="00804E0E"/>
    <w:rsid w:val="00804E4B"/>
    <w:rsid w:val="00804F0B"/>
    <w:rsid w:val="0080503D"/>
    <w:rsid w:val="008054F9"/>
    <w:rsid w:val="008059F6"/>
    <w:rsid w:val="00805C4A"/>
    <w:rsid w:val="00805C56"/>
    <w:rsid w:val="00805CCA"/>
    <w:rsid w:val="00805D1D"/>
    <w:rsid w:val="00805D93"/>
    <w:rsid w:val="00805EEE"/>
    <w:rsid w:val="00805FB7"/>
    <w:rsid w:val="00806129"/>
    <w:rsid w:val="008062A9"/>
    <w:rsid w:val="008063B0"/>
    <w:rsid w:val="008063C0"/>
    <w:rsid w:val="00806667"/>
    <w:rsid w:val="0080677D"/>
    <w:rsid w:val="00806D3E"/>
    <w:rsid w:val="00806E66"/>
    <w:rsid w:val="0080707E"/>
    <w:rsid w:val="00807431"/>
    <w:rsid w:val="008074E9"/>
    <w:rsid w:val="0080757A"/>
    <w:rsid w:val="008075A0"/>
    <w:rsid w:val="00807B5A"/>
    <w:rsid w:val="00807B68"/>
    <w:rsid w:val="00807BB4"/>
    <w:rsid w:val="00807C2E"/>
    <w:rsid w:val="00807D60"/>
    <w:rsid w:val="00807DCE"/>
    <w:rsid w:val="0081025D"/>
    <w:rsid w:val="008104B1"/>
    <w:rsid w:val="00810596"/>
    <w:rsid w:val="008107C1"/>
    <w:rsid w:val="008108B0"/>
    <w:rsid w:val="008108E4"/>
    <w:rsid w:val="0081098C"/>
    <w:rsid w:val="008109D1"/>
    <w:rsid w:val="00810F7C"/>
    <w:rsid w:val="00811524"/>
    <w:rsid w:val="00811551"/>
    <w:rsid w:val="008116EC"/>
    <w:rsid w:val="008121E7"/>
    <w:rsid w:val="0081249E"/>
    <w:rsid w:val="0081250B"/>
    <w:rsid w:val="0081255B"/>
    <w:rsid w:val="00812767"/>
    <w:rsid w:val="0081281A"/>
    <w:rsid w:val="0081281F"/>
    <w:rsid w:val="00812A4F"/>
    <w:rsid w:val="00812B89"/>
    <w:rsid w:val="00812BDD"/>
    <w:rsid w:val="00812CF4"/>
    <w:rsid w:val="00812F12"/>
    <w:rsid w:val="00813066"/>
    <w:rsid w:val="008131BF"/>
    <w:rsid w:val="008131C5"/>
    <w:rsid w:val="00813479"/>
    <w:rsid w:val="0081397B"/>
    <w:rsid w:val="00813D44"/>
    <w:rsid w:val="008141EE"/>
    <w:rsid w:val="00814209"/>
    <w:rsid w:val="008145C7"/>
    <w:rsid w:val="008145ED"/>
    <w:rsid w:val="0081465B"/>
    <w:rsid w:val="00814806"/>
    <w:rsid w:val="008148C9"/>
    <w:rsid w:val="00814B6B"/>
    <w:rsid w:val="00815005"/>
    <w:rsid w:val="0081523D"/>
    <w:rsid w:val="00815A61"/>
    <w:rsid w:val="00815AAE"/>
    <w:rsid w:val="00815BCC"/>
    <w:rsid w:val="00815BE1"/>
    <w:rsid w:val="00816011"/>
    <w:rsid w:val="008162C4"/>
    <w:rsid w:val="00816692"/>
    <w:rsid w:val="008169A6"/>
    <w:rsid w:val="008169B7"/>
    <w:rsid w:val="00816BF8"/>
    <w:rsid w:val="00816C00"/>
    <w:rsid w:val="00816C38"/>
    <w:rsid w:val="00816CAA"/>
    <w:rsid w:val="00816E11"/>
    <w:rsid w:val="00816E53"/>
    <w:rsid w:val="00817070"/>
    <w:rsid w:val="0081709E"/>
    <w:rsid w:val="008173D6"/>
    <w:rsid w:val="008175D7"/>
    <w:rsid w:val="00817757"/>
    <w:rsid w:val="0081781A"/>
    <w:rsid w:val="008178AB"/>
    <w:rsid w:val="00817A25"/>
    <w:rsid w:val="00817BCE"/>
    <w:rsid w:val="00817ECC"/>
    <w:rsid w:val="00817F86"/>
    <w:rsid w:val="00817FA7"/>
    <w:rsid w:val="008201FB"/>
    <w:rsid w:val="00820553"/>
    <w:rsid w:val="008208A4"/>
    <w:rsid w:val="00820CE3"/>
    <w:rsid w:val="00820CEE"/>
    <w:rsid w:val="00820EBC"/>
    <w:rsid w:val="008211C9"/>
    <w:rsid w:val="00821248"/>
    <w:rsid w:val="00821253"/>
    <w:rsid w:val="008212D5"/>
    <w:rsid w:val="008213C0"/>
    <w:rsid w:val="0082143C"/>
    <w:rsid w:val="008217A3"/>
    <w:rsid w:val="00821AC9"/>
    <w:rsid w:val="00821B99"/>
    <w:rsid w:val="00821C98"/>
    <w:rsid w:val="00821D1D"/>
    <w:rsid w:val="00821D82"/>
    <w:rsid w:val="00821E59"/>
    <w:rsid w:val="008220D2"/>
    <w:rsid w:val="00822146"/>
    <w:rsid w:val="0082228F"/>
    <w:rsid w:val="008222C0"/>
    <w:rsid w:val="008224C2"/>
    <w:rsid w:val="0082261C"/>
    <w:rsid w:val="008227BF"/>
    <w:rsid w:val="008228C4"/>
    <w:rsid w:val="00822989"/>
    <w:rsid w:val="00822A80"/>
    <w:rsid w:val="00822D4D"/>
    <w:rsid w:val="00822F74"/>
    <w:rsid w:val="008230DB"/>
    <w:rsid w:val="008232D0"/>
    <w:rsid w:val="00823AC9"/>
    <w:rsid w:val="00823D2D"/>
    <w:rsid w:val="00823F12"/>
    <w:rsid w:val="00823F59"/>
    <w:rsid w:val="00824289"/>
    <w:rsid w:val="00824769"/>
    <w:rsid w:val="00824793"/>
    <w:rsid w:val="00824B74"/>
    <w:rsid w:val="00824F69"/>
    <w:rsid w:val="008251FE"/>
    <w:rsid w:val="00825260"/>
    <w:rsid w:val="008252B1"/>
    <w:rsid w:val="008254EC"/>
    <w:rsid w:val="0082556F"/>
    <w:rsid w:val="008255CD"/>
    <w:rsid w:val="008255DF"/>
    <w:rsid w:val="00825773"/>
    <w:rsid w:val="0082579E"/>
    <w:rsid w:val="0082585C"/>
    <w:rsid w:val="00825976"/>
    <w:rsid w:val="00825AED"/>
    <w:rsid w:val="00825C7C"/>
    <w:rsid w:val="00825CA8"/>
    <w:rsid w:val="008261E4"/>
    <w:rsid w:val="0082641D"/>
    <w:rsid w:val="0082647A"/>
    <w:rsid w:val="008265F6"/>
    <w:rsid w:val="0082668F"/>
    <w:rsid w:val="00826951"/>
    <w:rsid w:val="00826957"/>
    <w:rsid w:val="00826BC3"/>
    <w:rsid w:val="00826DA1"/>
    <w:rsid w:val="00826F9D"/>
    <w:rsid w:val="00827243"/>
    <w:rsid w:val="00827324"/>
    <w:rsid w:val="008273A6"/>
    <w:rsid w:val="008274AC"/>
    <w:rsid w:val="008274C7"/>
    <w:rsid w:val="00827A66"/>
    <w:rsid w:val="00827BC9"/>
    <w:rsid w:val="00827E45"/>
    <w:rsid w:val="00827F45"/>
    <w:rsid w:val="00827F7B"/>
    <w:rsid w:val="0083029E"/>
    <w:rsid w:val="00830608"/>
    <w:rsid w:val="00830C14"/>
    <w:rsid w:val="00830CCA"/>
    <w:rsid w:val="00830D2A"/>
    <w:rsid w:val="00830F9E"/>
    <w:rsid w:val="008310B1"/>
    <w:rsid w:val="008311CC"/>
    <w:rsid w:val="008313DD"/>
    <w:rsid w:val="008313E4"/>
    <w:rsid w:val="00831841"/>
    <w:rsid w:val="00831B32"/>
    <w:rsid w:val="00831DEB"/>
    <w:rsid w:val="00831EF5"/>
    <w:rsid w:val="00831F01"/>
    <w:rsid w:val="00832408"/>
    <w:rsid w:val="00832493"/>
    <w:rsid w:val="008324F4"/>
    <w:rsid w:val="00832915"/>
    <w:rsid w:val="00832A5B"/>
    <w:rsid w:val="00832B05"/>
    <w:rsid w:val="008331DC"/>
    <w:rsid w:val="008336B5"/>
    <w:rsid w:val="008337C1"/>
    <w:rsid w:val="00833880"/>
    <w:rsid w:val="00833973"/>
    <w:rsid w:val="00833AA5"/>
    <w:rsid w:val="00833E67"/>
    <w:rsid w:val="00833F50"/>
    <w:rsid w:val="00834048"/>
    <w:rsid w:val="0083411F"/>
    <w:rsid w:val="008341F6"/>
    <w:rsid w:val="00834312"/>
    <w:rsid w:val="00834359"/>
    <w:rsid w:val="008346D7"/>
    <w:rsid w:val="008349E8"/>
    <w:rsid w:val="00834C04"/>
    <w:rsid w:val="00834C10"/>
    <w:rsid w:val="0083521C"/>
    <w:rsid w:val="00835227"/>
    <w:rsid w:val="00835253"/>
    <w:rsid w:val="0083538B"/>
    <w:rsid w:val="008353E3"/>
    <w:rsid w:val="00835458"/>
    <w:rsid w:val="0083568A"/>
    <w:rsid w:val="00835C45"/>
    <w:rsid w:val="00835C7C"/>
    <w:rsid w:val="00835FF0"/>
    <w:rsid w:val="00836079"/>
    <w:rsid w:val="008360F8"/>
    <w:rsid w:val="008362AF"/>
    <w:rsid w:val="008363D5"/>
    <w:rsid w:val="008365D3"/>
    <w:rsid w:val="008369CC"/>
    <w:rsid w:val="00836AB3"/>
    <w:rsid w:val="00836AF3"/>
    <w:rsid w:val="00836C77"/>
    <w:rsid w:val="00836DB0"/>
    <w:rsid w:val="00837473"/>
    <w:rsid w:val="008375B4"/>
    <w:rsid w:val="008375B6"/>
    <w:rsid w:val="00837663"/>
    <w:rsid w:val="00837731"/>
    <w:rsid w:val="0083788F"/>
    <w:rsid w:val="00837974"/>
    <w:rsid w:val="00837ED3"/>
    <w:rsid w:val="00837EF1"/>
    <w:rsid w:val="00837FCA"/>
    <w:rsid w:val="00840532"/>
    <w:rsid w:val="008407D1"/>
    <w:rsid w:val="008409B4"/>
    <w:rsid w:val="008409E1"/>
    <w:rsid w:val="00840DDA"/>
    <w:rsid w:val="00840E22"/>
    <w:rsid w:val="008410C6"/>
    <w:rsid w:val="0084117B"/>
    <w:rsid w:val="00841212"/>
    <w:rsid w:val="00841324"/>
    <w:rsid w:val="008415F4"/>
    <w:rsid w:val="0084162B"/>
    <w:rsid w:val="00841636"/>
    <w:rsid w:val="008416E3"/>
    <w:rsid w:val="00841875"/>
    <w:rsid w:val="008419DB"/>
    <w:rsid w:val="00841A8E"/>
    <w:rsid w:val="00841E42"/>
    <w:rsid w:val="00841E6E"/>
    <w:rsid w:val="0084245F"/>
    <w:rsid w:val="00842534"/>
    <w:rsid w:val="00842695"/>
    <w:rsid w:val="008429E6"/>
    <w:rsid w:val="00842DAC"/>
    <w:rsid w:val="00842DD0"/>
    <w:rsid w:val="00842E2D"/>
    <w:rsid w:val="00843043"/>
    <w:rsid w:val="008432B4"/>
    <w:rsid w:val="008433BF"/>
    <w:rsid w:val="008435F0"/>
    <w:rsid w:val="008435F4"/>
    <w:rsid w:val="008436E1"/>
    <w:rsid w:val="008437DE"/>
    <w:rsid w:val="00843B82"/>
    <w:rsid w:val="00843BA4"/>
    <w:rsid w:val="00843C0F"/>
    <w:rsid w:val="00843D73"/>
    <w:rsid w:val="00843F71"/>
    <w:rsid w:val="0084412D"/>
    <w:rsid w:val="008441B3"/>
    <w:rsid w:val="00844579"/>
    <w:rsid w:val="00844611"/>
    <w:rsid w:val="0084473D"/>
    <w:rsid w:val="00844784"/>
    <w:rsid w:val="00844887"/>
    <w:rsid w:val="00844A89"/>
    <w:rsid w:val="00844C1C"/>
    <w:rsid w:val="00844C8A"/>
    <w:rsid w:val="00844D0F"/>
    <w:rsid w:val="008450CB"/>
    <w:rsid w:val="008451B0"/>
    <w:rsid w:val="00845663"/>
    <w:rsid w:val="0084566A"/>
    <w:rsid w:val="008456F6"/>
    <w:rsid w:val="0084596F"/>
    <w:rsid w:val="00845BBA"/>
    <w:rsid w:val="00845D47"/>
    <w:rsid w:val="00845F06"/>
    <w:rsid w:val="00845FF6"/>
    <w:rsid w:val="0084613E"/>
    <w:rsid w:val="00846243"/>
    <w:rsid w:val="0084644E"/>
    <w:rsid w:val="00846488"/>
    <w:rsid w:val="00846506"/>
    <w:rsid w:val="008465CE"/>
    <w:rsid w:val="00846609"/>
    <w:rsid w:val="00846AB8"/>
    <w:rsid w:val="008470F2"/>
    <w:rsid w:val="00847170"/>
    <w:rsid w:val="00847280"/>
    <w:rsid w:val="008472C7"/>
    <w:rsid w:val="0084746B"/>
    <w:rsid w:val="00847815"/>
    <w:rsid w:val="00847836"/>
    <w:rsid w:val="00847A71"/>
    <w:rsid w:val="00847C83"/>
    <w:rsid w:val="00847DE7"/>
    <w:rsid w:val="00847E48"/>
    <w:rsid w:val="00847EA7"/>
    <w:rsid w:val="00847F6E"/>
    <w:rsid w:val="00850030"/>
    <w:rsid w:val="00850177"/>
    <w:rsid w:val="008501C9"/>
    <w:rsid w:val="008505F8"/>
    <w:rsid w:val="0085075D"/>
    <w:rsid w:val="0085083E"/>
    <w:rsid w:val="00850982"/>
    <w:rsid w:val="00850A5B"/>
    <w:rsid w:val="00850D3B"/>
    <w:rsid w:val="00851069"/>
    <w:rsid w:val="00851383"/>
    <w:rsid w:val="0085144F"/>
    <w:rsid w:val="00851481"/>
    <w:rsid w:val="008514A1"/>
    <w:rsid w:val="008516CD"/>
    <w:rsid w:val="00851861"/>
    <w:rsid w:val="008519B3"/>
    <w:rsid w:val="008519D8"/>
    <w:rsid w:val="00851AAD"/>
    <w:rsid w:val="00851C12"/>
    <w:rsid w:val="00851C3F"/>
    <w:rsid w:val="00851D33"/>
    <w:rsid w:val="00851D9B"/>
    <w:rsid w:val="00851F95"/>
    <w:rsid w:val="00851FF7"/>
    <w:rsid w:val="008520C6"/>
    <w:rsid w:val="008521AC"/>
    <w:rsid w:val="008521FE"/>
    <w:rsid w:val="00852457"/>
    <w:rsid w:val="0085249E"/>
    <w:rsid w:val="008524F0"/>
    <w:rsid w:val="0085269A"/>
    <w:rsid w:val="00852883"/>
    <w:rsid w:val="00852A8C"/>
    <w:rsid w:val="00852DCA"/>
    <w:rsid w:val="00852E19"/>
    <w:rsid w:val="0085322C"/>
    <w:rsid w:val="00853332"/>
    <w:rsid w:val="0085359C"/>
    <w:rsid w:val="0085380B"/>
    <w:rsid w:val="00853B9B"/>
    <w:rsid w:val="00853C9F"/>
    <w:rsid w:val="00853D16"/>
    <w:rsid w:val="0085409E"/>
    <w:rsid w:val="00854175"/>
    <w:rsid w:val="008543DA"/>
    <w:rsid w:val="008543F9"/>
    <w:rsid w:val="0085441A"/>
    <w:rsid w:val="008544D2"/>
    <w:rsid w:val="00854521"/>
    <w:rsid w:val="00854535"/>
    <w:rsid w:val="008547C2"/>
    <w:rsid w:val="008548C4"/>
    <w:rsid w:val="00854982"/>
    <w:rsid w:val="00854AD5"/>
    <w:rsid w:val="00854BF3"/>
    <w:rsid w:val="00854C42"/>
    <w:rsid w:val="00854E03"/>
    <w:rsid w:val="00855023"/>
    <w:rsid w:val="0085504B"/>
    <w:rsid w:val="008559AE"/>
    <w:rsid w:val="00855A6D"/>
    <w:rsid w:val="00855A8F"/>
    <w:rsid w:val="00855C04"/>
    <w:rsid w:val="00855D53"/>
    <w:rsid w:val="00855FBE"/>
    <w:rsid w:val="0085643B"/>
    <w:rsid w:val="0085649F"/>
    <w:rsid w:val="0085663D"/>
    <w:rsid w:val="0085668C"/>
    <w:rsid w:val="0085675A"/>
    <w:rsid w:val="0085693A"/>
    <w:rsid w:val="00856D46"/>
    <w:rsid w:val="00856F0F"/>
    <w:rsid w:val="0085718A"/>
    <w:rsid w:val="0085730E"/>
    <w:rsid w:val="00857391"/>
    <w:rsid w:val="008573C8"/>
    <w:rsid w:val="0085758E"/>
    <w:rsid w:val="008576C5"/>
    <w:rsid w:val="00857781"/>
    <w:rsid w:val="008577F7"/>
    <w:rsid w:val="008579FD"/>
    <w:rsid w:val="00857B46"/>
    <w:rsid w:val="00857CC9"/>
    <w:rsid w:val="00857F49"/>
    <w:rsid w:val="008601EB"/>
    <w:rsid w:val="00860496"/>
    <w:rsid w:val="0086050C"/>
    <w:rsid w:val="00860646"/>
    <w:rsid w:val="00860832"/>
    <w:rsid w:val="0086083D"/>
    <w:rsid w:val="00860AA7"/>
    <w:rsid w:val="00860B0A"/>
    <w:rsid w:val="00860B3D"/>
    <w:rsid w:val="00860B6E"/>
    <w:rsid w:val="00860CF4"/>
    <w:rsid w:val="00860DF7"/>
    <w:rsid w:val="00861103"/>
    <w:rsid w:val="008611E7"/>
    <w:rsid w:val="00861314"/>
    <w:rsid w:val="0086145E"/>
    <w:rsid w:val="0086177C"/>
    <w:rsid w:val="00861A00"/>
    <w:rsid w:val="00861A6E"/>
    <w:rsid w:val="00861B35"/>
    <w:rsid w:val="00861B65"/>
    <w:rsid w:val="00861EFB"/>
    <w:rsid w:val="008620A9"/>
    <w:rsid w:val="008621D0"/>
    <w:rsid w:val="00862753"/>
    <w:rsid w:val="00862853"/>
    <w:rsid w:val="0086292C"/>
    <w:rsid w:val="008629CF"/>
    <w:rsid w:val="00862A8A"/>
    <w:rsid w:val="00862B3A"/>
    <w:rsid w:val="00862C5F"/>
    <w:rsid w:val="00863281"/>
    <w:rsid w:val="0086328F"/>
    <w:rsid w:val="00863AB6"/>
    <w:rsid w:val="00863B65"/>
    <w:rsid w:val="00863C19"/>
    <w:rsid w:val="00863CC4"/>
    <w:rsid w:val="00863E84"/>
    <w:rsid w:val="00863F60"/>
    <w:rsid w:val="0086418B"/>
    <w:rsid w:val="008643AB"/>
    <w:rsid w:val="008643B3"/>
    <w:rsid w:val="008644AD"/>
    <w:rsid w:val="008644EF"/>
    <w:rsid w:val="0086471C"/>
    <w:rsid w:val="0086481B"/>
    <w:rsid w:val="00864A67"/>
    <w:rsid w:val="00864BAB"/>
    <w:rsid w:val="00864C2F"/>
    <w:rsid w:val="00864C83"/>
    <w:rsid w:val="00864E4E"/>
    <w:rsid w:val="00865518"/>
    <w:rsid w:val="0086554F"/>
    <w:rsid w:val="008659BC"/>
    <w:rsid w:val="00865B66"/>
    <w:rsid w:val="00865D4E"/>
    <w:rsid w:val="00865F3D"/>
    <w:rsid w:val="00866107"/>
    <w:rsid w:val="00866595"/>
    <w:rsid w:val="0086665C"/>
    <w:rsid w:val="00866BA5"/>
    <w:rsid w:val="00866E5E"/>
    <w:rsid w:val="00866EED"/>
    <w:rsid w:val="00866F52"/>
    <w:rsid w:val="0086728F"/>
    <w:rsid w:val="008672C2"/>
    <w:rsid w:val="0086746F"/>
    <w:rsid w:val="00867564"/>
    <w:rsid w:val="00867625"/>
    <w:rsid w:val="00867C8D"/>
    <w:rsid w:val="00867DB5"/>
    <w:rsid w:val="0087012C"/>
    <w:rsid w:val="0087038B"/>
    <w:rsid w:val="00870568"/>
    <w:rsid w:val="0087099E"/>
    <w:rsid w:val="00870DA6"/>
    <w:rsid w:val="008710EC"/>
    <w:rsid w:val="0087113A"/>
    <w:rsid w:val="00871184"/>
    <w:rsid w:val="00871221"/>
    <w:rsid w:val="008712D9"/>
    <w:rsid w:val="0087135B"/>
    <w:rsid w:val="008714D3"/>
    <w:rsid w:val="0087151C"/>
    <w:rsid w:val="008715CA"/>
    <w:rsid w:val="00871789"/>
    <w:rsid w:val="00871879"/>
    <w:rsid w:val="008719F2"/>
    <w:rsid w:val="00871A4C"/>
    <w:rsid w:val="00871C01"/>
    <w:rsid w:val="00871F4D"/>
    <w:rsid w:val="0087241D"/>
    <w:rsid w:val="008726FD"/>
    <w:rsid w:val="00872927"/>
    <w:rsid w:val="00872944"/>
    <w:rsid w:val="0087299D"/>
    <w:rsid w:val="00872BE2"/>
    <w:rsid w:val="00872D0B"/>
    <w:rsid w:val="00873217"/>
    <w:rsid w:val="0087321E"/>
    <w:rsid w:val="00873241"/>
    <w:rsid w:val="008732D9"/>
    <w:rsid w:val="00873370"/>
    <w:rsid w:val="00873538"/>
    <w:rsid w:val="00873C66"/>
    <w:rsid w:val="00873FFE"/>
    <w:rsid w:val="00874016"/>
    <w:rsid w:val="008743EB"/>
    <w:rsid w:val="00874409"/>
    <w:rsid w:val="0087449A"/>
    <w:rsid w:val="0087470E"/>
    <w:rsid w:val="00874729"/>
    <w:rsid w:val="008748B2"/>
    <w:rsid w:val="00874923"/>
    <w:rsid w:val="008749BC"/>
    <w:rsid w:val="008749E8"/>
    <w:rsid w:val="00874CB4"/>
    <w:rsid w:val="00874D28"/>
    <w:rsid w:val="00874E3B"/>
    <w:rsid w:val="00874FD5"/>
    <w:rsid w:val="00875397"/>
    <w:rsid w:val="008753BF"/>
    <w:rsid w:val="00875485"/>
    <w:rsid w:val="00875A2D"/>
    <w:rsid w:val="00875CDB"/>
    <w:rsid w:val="00875D06"/>
    <w:rsid w:val="00875D90"/>
    <w:rsid w:val="00875E91"/>
    <w:rsid w:val="00875ED8"/>
    <w:rsid w:val="0087613F"/>
    <w:rsid w:val="008762E1"/>
    <w:rsid w:val="008763EB"/>
    <w:rsid w:val="0087672C"/>
    <w:rsid w:val="0087673B"/>
    <w:rsid w:val="008768AB"/>
    <w:rsid w:val="008768F5"/>
    <w:rsid w:val="00876979"/>
    <w:rsid w:val="00876EEA"/>
    <w:rsid w:val="00876F09"/>
    <w:rsid w:val="00876F71"/>
    <w:rsid w:val="00877002"/>
    <w:rsid w:val="00877155"/>
    <w:rsid w:val="00877572"/>
    <w:rsid w:val="00877641"/>
    <w:rsid w:val="0087765E"/>
    <w:rsid w:val="00877833"/>
    <w:rsid w:val="00877ACD"/>
    <w:rsid w:val="00877AE7"/>
    <w:rsid w:val="00877BE6"/>
    <w:rsid w:val="008800B4"/>
    <w:rsid w:val="00880240"/>
    <w:rsid w:val="008802F0"/>
    <w:rsid w:val="00880584"/>
    <w:rsid w:val="008805A7"/>
    <w:rsid w:val="008807BB"/>
    <w:rsid w:val="008807D8"/>
    <w:rsid w:val="0088093E"/>
    <w:rsid w:val="008809BC"/>
    <w:rsid w:val="00880A61"/>
    <w:rsid w:val="00880B58"/>
    <w:rsid w:val="00880C95"/>
    <w:rsid w:val="00880CAF"/>
    <w:rsid w:val="00880EF9"/>
    <w:rsid w:val="00880FAC"/>
    <w:rsid w:val="00881A10"/>
    <w:rsid w:val="00881AAB"/>
    <w:rsid w:val="00881B32"/>
    <w:rsid w:val="00881C08"/>
    <w:rsid w:val="00881CA2"/>
    <w:rsid w:val="00881DE5"/>
    <w:rsid w:val="00881E3C"/>
    <w:rsid w:val="0088207D"/>
    <w:rsid w:val="008822F9"/>
    <w:rsid w:val="0088230B"/>
    <w:rsid w:val="00882341"/>
    <w:rsid w:val="008823EC"/>
    <w:rsid w:val="00882472"/>
    <w:rsid w:val="00882488"/>
    <w:rsid w:val="008824AA"/>
    <w:rsid w:val="00882A03"/>
    <w:rsid w:val="00882D64"/>
    <w:rsid w:val="00882E03"/>
    <w:rsid w:val="00882E97"/>
    <w:rsid w:val="00883032"/>
    <w:rsid w:val="008830DE"/>
    <w:rsid w:val="008832E2"/>
    <w:rsid w:val="008832ED"/>
    <w:rsid w:val="00883364"/>
    <w:rsid w:val="008833B7"/>
    <w:rsid w:val="008834B4"/>
    <w:rsid w:val="008834BE"/>
    <w:rsid w:val="0088383B"/>
    <w:rsid w:val="0088396D"/>
    <w:rsid w:val="00883AA2"/>
    <w:rsid w:val="00883D0A"/>
    <w:rsid w:val="00883F3E"/>
    <w:rsid w:val="008841B2"/>
    <w:rsid w:val="00884310"/>
    <w:rsid w:val="00884505"/>
    <w:rsid w:val="00884721"/>
    <w:rsid w:val="00884724"/>
    <w:rsid w:val="0088476D"/>
    <w:rsid w:val="00884A49"/>
    <w:rsid w:val="00884BC6"/>
    <w:rsid w:val="00884EBB"/>
    <w:rsid w:val="00884FEF"/>
    <w:rsid w:val="008852FA"/>
    <w:rsid w:val="00885452"/>
    <w:rsid w:val="00885594"/>
    <w:rsid w:val="00885673"/>
    <w:rsid w:val="008856E3"/>
    <w:rsid w:val="008858E7"/>
    <w:rsid w:val="00885975"/>
    <w:rsid w:val="008859A5"/>
    <w:rsid w:val="00885B64"/>
    <w:rsid w:val="00885B85"/>
    <w:rsid w:val="00885C2B"/>
    <w:rsid w:val="00885CCB"/>
    <w:rsid w:val="00885DA8"/>
    <w:rsid w:val="00885FF3"/>
    <w:rsid w:val="00886076"/>
    <w:rsid w:val="00886177"/>
    <w:rsid w:val="008862AE"/>
    <w:rsid w:val="00886691"/>
    <w:rsid w:val="008867B5"/>
    <w:rsid w:val="00886935"/>
    <w:rsid w:val="008869A2"/>
    <w:rsid w:val="00886D4F"/>
    <w:rsid w:val="00886E6D"/>
    <w:rsid w:val="00886F5C"/>
    <w:rsid w:val="00887951"/>
    <w:rsid w:val="00887A03"/>
    <w:rsid w:val="00887A9B"/>
    <w:rsid w:val="00887B46"/>
    <w:rsid w:val="00887C32"/>
    <w:rsid w:val="00887E44"/>
    <w:rsid w:val="00887E63"/>
    <w:rsid w:val="008901F1"/>
    <w:rsid w:val="008902C8"/>
    <w:rsid w:val="008903C2"/>
    <w:rsid w:val="00890859"/>
    <w:rsid w:val="00890A92"/>
    <w:rsid w:val="00890ABF"/>
    <w:rsid w:val="00890BAB"/>
    <w:rsid w:val="00890DE8"/>
    <w:rsid w:val="00890F5E"/>
    <w:rsid w:val="008910D4"/>
    <w:rsid w:val="0089113C"/>
    <w:rsid w:val="008911DD"/>
    <w:rsid w:val="00891263"/>
    <w:rsid w:val="00891318"/>
    <w:rsid w:val="008913DC"/>
    <w:rsid w:val="008914CE"/>
    <w:rsid w:val="008917DC"/>
    <w:rsid w:val="00891833"/>
    <w:rsid w:val="008918B1"/>
    <w:rsid w:val="00891AE3"/>
    <w:rsid w:val="00891AEC"/>
    <w:rsid w:val="00891DDF"/>
    <w:rsid w:val="00891E6B"/>
    <w:rsid w:val="00891FCB"/>
    <w:rsid w:val="00892596"/>
    <w:rsid w:val="008925E3"/>
    <w:rsid w:val="0089266B"/>
    <w:rsid w:val="008927FE"/>
    <w:rsid w:val="0089297F"/>
    <w:rsid w:val="00892A4A"/>
    <w:rsid w:val="00892BA2"/>
    <w:rsid w:val="00892D9A"/>
    <w:rsid w:val="00892F16"/>
    <w:rsid w:val="00893085"/>
    <w:rsid w:val="008930F4"/>
    <w:rsid w:val="008932E5"/>
    <w:rsid w:val="008934F6"/>
    <w:rsid w:val="0089350A"/>
    <w:rsid w:val="00893537"/>
    <w:rsid w:val="00893783"/>
    <w:rsid w:val="00893827"/>
    <w:rsid w:val="008938FD"/>
    <w:rsid w:val="008939C6"/>
    <w:rsid w:val="00893B0F"/>
    <w:rsid w:val="00893C0B"/>
    <w:rsid w:val="00893D9D"/>
    <w:rsid w:val="008940E7"/>
    <w:rsid w:val="008942F2"/>
    <w:rsid w:val="00894311"/>
    <w:rsid w:val="0089449A"/>
    <w:rsid w:val="008946EB"/>
    <w:rsid w:val="008947E5"/>
    <w:rsid w:val="008948C4"/>
    <w:rsid w:val="00894CA2"/>
    <w:rsid w:val="00894EEE"/>
    <w:rsid w:val="00894FA7"/>
    <w:rsid w:val="0089518D"/>
    <w:rsid w:val="008952AD"/>
    <w:rsid w:val="008952C7"/>
    <w:rsid w:val="008952C9"/>
    <w:rsid w:val="00895419"/>
    <w:rsid w:val="008954AF"/>
    <w:rsid w:val="008955F1"/>
    <w:rsid w:val="0089563C"/>
    <w:rsid w:val="0089569F"/>
    <w:rsid w:val="00895713"/>
    <w:rsid w:val="008957BE"/>
    <w:rsid w:val="008959A0"/>
    <w:rsid w:val="00895A7D"/>
    <w:rsid w:val="0089621A"/>
    <w:rsid w:val="00896402"/>
    <w:rsid w:val="00896426"/>
    <w:rsid w:val="00896465"/>
    <w:rsid w:val="008964E5"/>
    <w:rsid w:val="008964FF"/>
    <w:rsid w:val="00896572"/>
    <w:rsid w:val="008965E6"/>
    <w:rsid w:val="00896AF4"/>
    <w:rsid w:val="00896DC2"/>
    <w:rsid w:val="00896E11"/>
    <w:rsid w:val="00897262"/>
    <w:rsid w:val="00897341"/>
    <w:rsid w:val="0089756B"/>
    <w:rsid w:val="00897795"/>
    <w:rsid w:val="008978FB"/>
    <w:rsid w:val="00897D55"/>
    <w:rsid w:val="00897F43"/>
    <w:rsid w:val="00897FDE"/>
    <w:rsid w:val="008A00E4"/>
    <w:rsid w:val="008A027F"/>
    <w:rsid w:val="008A0295"/>
    <w:rsid w:val="008A085A"/>
    <w:rsid w:val="008A0869"/>
    <w:rsid w:val="008A0A0A"/>
    <w:rsid w:val="008A0B38"/>
    <w:rsid w:val="008A0B91"/>
    <w:rsid w:val="008A0BED"/>
    <w:rsid w:val="008A1031"/>
    <w:rsid w:val="008A129D"/>
    <w:rsid w:val="008A14D8"/>
    <w:rsid w:val="008A152B"/>
    <w:rsid w:val="008A159E"/>
    <w:rsid w:val="008A15F3"/>
    <w:rsid w:val="008A1600"/>
    <w:rsid w:val="008A178B"/>
    <w:rsid w:val="008A184B"/>
    <w:rsid w:val="008A188D"/>
    <w:rsid w:val="008A1894"/>
    <w:rsid w:val="008A1AC0"/>
    <w:rsid w:val="008A1B9E"/>
    <w:rsid w:val="008A1BF0"/>
    <w:rsid w:val="008A1C9D"/>
    <w:rsid w:val="008A1CED"/>
    <w:rsid w:val="008A1E08"/>
    <w:rsid w:val="008A207C"/>
    <w:rsid w:val="008A228C"/>
    <w:rsid w:val="008A2327"/>
    <w:rsid w:val="008A2408"/>
    <w:rsid w:val="008A242D"/>
    <w:rsid w:val="008A24C1"/>
    <w:rsid w:val="008A26A5"/>
    <w:rsid w:val="008A29FD"/>
    <w:rsid w:val="008A2ABB"/>
    <w:rsid w:val="008A2BC7"/>
    <w:rsid w:val="008A2BED"/>
    <w:rsid w:val="008A2CB2"/>
    <w:rsid w:val="008A2D53"/>
    <w:rsid w:val="008A312E"/>
    <w:rsid w:val="008A336B"/>
    <w:rsid w:val="008A352D"/>
    <w:rsid w:val="008A388E"/>
    <w:rsid w:val="008A3959"/>
    <w:rsid w:val="008A3BFB"/>
    <w:rsid w:val="008A3C4E"/>
    <w:rsid w:val="008A3F84"/>
    <w:rsid w:val="008A4180"/>
    <w:rsid w:val="008A438E"/>
    <w:rsid w:val="008A43EC"/>
    <w:rsid w:val="008A4604"/>
    <w:rsid w:val="008A4659"/>
    <w:rsid w:val="008A4A34"/>
    <w:rsid w:val="008A4C4D"/>
    <w:rsid w:val="008A4E04"/>
    <w:rsid w:val="008A4F01"/>
    <w:rsid w:val="008A565C"/>
    <w:rsid w:val="008A5A71"/>
    <w:rsid w:val="008A6214"/>
    <w:rsid w:val="008A6608"/>
    <w:rsid w:val="008A663B"/>
    <w:rsid w:val="008A6741"/>
    <w:rsid w:val="008A6AEA"/>
    <w:rsid w:val="008A6D3F"/>
    <w:rsid w:val="008A6F05"/>
    <w:rsid w:val="008A7C73"/>
    <w:rsid w:val="008A7D7A"/>
    <w:rsid w:val="008B0059"/>
    <w:rsid w:val="008B0062"/>
    <w:rsid w:val="008B01C9"/>
    <w:rsid w:val="008B01CB"/>
    <w:rsid w:val="008B021B"/>
    <w:rsid w:val="008B022F"/>
    <w:rsid w:val="008B0324"/>
    <w:rsid w:val="008B0430"/>
    <w:rsid w:val="008B04FB"/>
    <w:rsid w:val="008B060D"/>
    <w:rsid w:val="008B09A3"/>
    <w:rsid w:val="008B0A14"/>
    <w:rsid w:val="008B0D29"/>
    <w:rsid w:val="008B10F1"/>
    <w:rsid w:val="008B1143"/>
    <w:rsid w:val="008B1252"/>
    <w:rsid w:val="008B14F6"/>
    <w:rsid w:val="008B169A"/>
    <w:rsid w:val="008B1BBE"/>
    <w:rsid w:val="008B1C35"/>
    <w:rsid w:val="008B1C3A"/>
    <w:rsid w:val="008B1DA6"/>
    <w:rsid w:val="008B1DF8"/>
    <w:rsid w:val="008B1F18"/>
    <w:rsid w:val="008B1F21"/>
    <w:rsid w:val="008B1F74"/>
    <w:rsid w:val="008B224B"/>
    <w:rsid w:val="008B2275"/>
    <w:rsid w:val="008B22E8"/>
    <w:rsid w:val="008B24BC"/>
    <w:rsid w:val="008B24F8"/>
    <w:rsid w:val="008B2535"/>
    <w:rsid w:val="008B2636"/>
    <w:rsid w:val="008B2905"/>
    <w:rsid w:val="008B2963"/>
    <w:rsid w:val="008B2EAA"/>
    <w:rsid w:val="008B2EE3"/>
    <w:rsid w:val="008B3393"/>
    <w:rsid w:val="008B3559"/>
    <w:rsid w:val="008B36E1"/>
    <w:rsid w:val="008B3969"/>
    <w:rsid w:val="008B3A33"/>
    <w:rsid w:val="008B3C3B"/>
    <w:rsid w:val="008B3EA1"/>
    <w:rsid w:val="008B403D"/>
    <w:rsid w:val="008B420E"/>
    <w:rsid w:val="008B4417"/>
    <w:rsid w:val="008B45A2"/>
    <w:rsid w:val="008B45C9"/>
    <w:rsid w:val="008B46BC"/>
    <w:rsid w:val="008B4793"/>
    <w:rsid w:val="008B4FE6"/>
    <w:rsid w:val="008B518F"/>
    <w:rsid w:val="008B53AC"/>
    <w:rsid w:val="008B5468"/>
    <w:rsid w:val="008B56B5"/>
    <w:rsid w:val="008B573A"/>
    <w:rsid w:val="008B5885"/>
    <w:rsid w:val="008B59CA"/>
    <w:rsid w:val="008B5A83"/>
    <w:rsid w:val="008B5DCD"/>
    <w:rsid w:val="008B5DF8"/>
    <w:rsid w:val="008B5E77"/>
    <w:rsid w:val="008B6065"/>
    <w:rsid w:val="008B60BE"/>
    <w:rsid w:val="008B6322"/>
    <w:rsid w:val="008B680E"/>
    <w:rsid w:val="008B6A78"/>
    <w:rsid w:val="008B6C99"/>
    <w:rsid w:val="008B6D30"/>
    <w:rsid w:val="008B6D6D"/>
    <w:rsid w:val="008B6D83"/>
    <w:rsid w:val="008B6DD8"/>
    <w:rsid w:val="008B7177"/>
    <w:rsid w:val="008B7DA6"/>
    <w:rsid w:val="008B7EA0"/>
    <w:rsid w:val="008B7F76"/>
    <w:rsid w:val="008B7F96"/>
    <w:rsid w:val="008C01B0"/>
    <w:rsid w:val="008C05B0"/>
    <w:rsid w:val="008C0652"/>
    <w:rsid w:val="008C0857"/>
    <w:rsid w:val="008C0961"/>
    <w:rsid w:val="008C0C8C"/>
    <w:rsid w:val="008C0E3C"/>
    <w:rsid w:val="008C0EF0"/>
    <w:rsid w:val="008C1126"/>
    <w:rsid w:val="008C125D"/>
    <w:rsid w:val="008C1658"/>
    <w:rsid w:val="008C1790"/>
    <w:rsid w:val="008C17A9"/>
    <w:rsid w:val="008C1928"/>
    <w:rsid w:val="008C1996"/>
    <w:rsid w:val="008C1A65"/>
    <w:rsid w:val="008C1AE2"/>
    <w:rsid w:val="008C1B7C"/>
    <w:rsid w:val="008C1D9F"/>
    <w:rsid w:val="008C2195"/>
    <w:rsid w:val="008C21D9"/>
    <w:rsid w:val="008C228F"/>
    <w:rsid w:val="008C2358"/>
    <w:rsid w:val="008C2531"/>
    <w:rsid w:val="008C28AB"/>
    <w:rsid w:val="008C2C97"/>
    <w:rsid w:val="008C2E94"/>
    <w:rsid w:val="008C3079"/>
    <w:rsid w:val="008C3452"/>
    <w:rsid w:val="008C3454"/>
    <w:rsid w:val="008C3473"/>
    <w:rsid w:val="008C3479"/>
    <w:rsid w:val="008C3634"/>
    <w:rsid w:val="008C364C"/>
    <w:rsid w:val="008C37B1"/>
    <w:rsid w:val="008C37F0"/>
    <w:rsid w:val="008C399F"/>
    <w:rsid w:val="008C3A64"/>
    <w:rsid w:val="008C3E57"/>
    <w:rsid w:val="008C3F66"/>
    <w:rsid w:val="008C425F"/>
    <w:rsid w:val="008C4628"/>
    <w:rsid w:val="008C48AB"/>
    <w:rsid w:val="008C48AF"/>
    <w:rsid w:val="008C49A6"/>
    <w:rsid w:val="008C4A02"/>
    <w:rsid w:val="008C4BD5"/>
    <w:rsid w:val="008C4BD6"/>
    <w:rsid w:val="008C4BEF"/>
    <w:rsid w:val="008C4F96"/>
    <w:rsid w:val="008C50D1"/>
    <w:rsid w:val="008C53B4"/>
    <w:rsid w:val="008C5700"/>
    <w:rsid w:val="008C58CB"/>
    <w:rsid w:val="008C5930"/>
    <w:rsid w:val="008C5CE7"/>
    <w:rsid w:val="008C5E39"/>
    <w:rsid w:val="008C614F"/>
    <w:rsid w:val="008C63B6"/>
    <w:rsid w:val="008C63F7"/>
    <w:rsid w:val="008C6491"/>
    <w:rsid w:val="008C651F"/>
    <w:rsid w:val="008C6874"/>
    <w:rsid w:val="008C6A31"/>
    <w:rsid w:val="008C6AB4"/>
    <w:rsid w:val="008C6ADB"/>
    <w:rsid w:val="008C6B48"/>
    <w:rsid w:val="008C6B65"/>
    <w:rsid w:val="008C6C76"/>
    <w:rsid w:val="008C6EDC"/>
    <w:rsid w:val="008C709A"/>
    <w:rsid w:val="008C70E5"/>
    <w:rsid w:val="008C7145"/>
    <w:rsid w:val="008C77A3"/>
    <w:rsid w:val="008C7C05"/>
    <w:rsid w:val="008C7D2E"/>
    <w:rsid w:val="008C7EDA"/>
    <w:rsid w:val="008C7F47"/>
    <w:rsid w:val="008D004C"/>
    <w:rsid w:val="008D047C"/>
    <w:rsid w:val="008D0565"/>
    <w:rsid w:val="008D06F6"/>
    <w:rsid w:val="008D0A34"/>
    <w:rsid w:val="008D0ACD"/>
    <w:rsid w:val="008D0CCA"/>
    <w:rsid w:val="008D10DE"/>
    <w:rsid w:val="008D12DF"/>
    <w:rsid w:val="008D13F7"/>
    <w:rsid w:val="008D14A2"/>
    <w:rsid w:val="008D154F"/>
    <w:rsid w:val="008D1886"/>
    <w:rsid w:val="008D19C7"/>
    <w:rsid w:val="008D1B47"/>
    <w:rsid w:val="008D1C4E"/>
    <w:rsid w:val="008D1CA0"/>
    <w:rsid w:val="008D1D9D"/>
    <w:rsid w:val="008D1E55"/>
    <w:rsid w:val="008D24D5"/>
    <w:rsid w:val="008D2582"/>
    <w:rsid w:val="008D2996"/>
    <w:rsid w:val="008D29B8"/>
    <w:rsid w:val="008D29E7"/>
    <w:rsid w:val="008D2A21"/>
    <w:rsid w:val="008D2C15"/>
    <w:rsid w:val="008D2D1E"/>
    <w:rsid w:val="008D3706"/>
    <w:rsid w:val="008D3806"/>
    <w:rsid w:val="008D3B24"/>
    <w:rsid w:val="008D3C16"/>
    <w:rsid w:val="008D3D3C"/>
    <w:rsid w:val="008D3E8F"/>
    <w:rsid w:val="008D4159"/>
    <w:rsid w:val="008D41DA"/>
    <w:rsid w:val="008D4254"/>
    <w:rsid w:val="008D42DF"/>
    <w:rsid w:val="008D42EE"/>
    <w:rsid w:val="008D4409"/>
    <w:rsid w:val="008D4A3D"/>
    <w:rsid w:val="008D4E0F"/>
    <w:rsid w:val="008D51DB"/>
    <w:rsid w:val="008D53DC"/>
    <w:rsid w:val="008D53FE"/>
    <w:rsid w:val="008D5693"/>
    <w:rsid w:val="008D5763"/>
    <w:rsid w:val="008D588A"/>
    <w:rsid w:val="008D5B84"/>
    <w:rsid w:val="008D5C2B"/>
    <w:rsid w:val="008D5DB6"/>
    <w:rsid w:val="008D5EAC"/>
    <w:rsid w:val="008D5EE7"/>
    <w:rsid w:val="008D60E1"/>
    <w:rsid w:val="008D611E"/>
    <w:rsid w:val="008D6387"/>
    <w:rsid w:val="008D664C"/>
    <w:rsid w:val="008D679C"/>
    <w:rsid w:val="008D67FF"/>
    <w:rsid w:val="008D69D9"/>
    <w:rsid w:val="008D6A28"/>
    <w:rsid w:val="008D7238"/>
    <w:rsid w:val="008D73D8"/>
    <w:rsid w:val="008D7981"/>
    <w:rsid w:val="008D7989"/>
    <w:rsid w:val="008D7DFB"/>
    <w:rsid w:val="008D7FD8"/>
    <w:rsid w:val="008E012B"/>
    <w:rsid w:val="008E027F"/>
    <w:rsid w:val="008E031F"/>
    <w:rsid w:val="008E0440"/>
    <w:rsid w:val="008E0457"/>
    <w:rsid w:val="008E05A7"/>
    <w:rsid w:val="008E0915"/>
    <w:rsid w:val="008E0AFE"/>
    <w:rsid w:val="008E0B1F"/>
    <w:rsid w:val="008E0BF4"/>
    <w:rsid w:val="008E0D4B"/>
    <w:rsid w:val="008E0E0C"/>
    <w:rsid w:val="008E0F73"/>
    <w:rsid w:val="008E0FEC"/>
    <w:rsid w:val="008E105F"/>
    <w:rsid w:val="008E107A"/>
    <w:rsid w:val="008E1511"/>
    <w:rsid w:val="008E16A6"/>
    <w:rsid w:val="008E1C50"/>
    <w:rsid w:val="008E1E2D"/>
    <w:rsid w:val="008E1EFE"/>
    <w:rsid w:val="008E1F7A"/>
    <w:rsid w:val="008E202E"/>
    <w:rsid w:val="008E2151"/>
    <w:rsid w:val="008E26C9"/>
    <w:rsid w:val="008E270F"/>
    <w:rsid w:val="008E29DC"/>
    <w:rsid w:val="008E2A44"/>
    <w:rsid w:val="008E2AF2"/>
    <w:rsid w:val="008E2FBC"/>
    <w:rsid w:val="008E3094"/>
    <w:rsid w:val="008E320D"/>
    <w:rsid w:val="008E33B7"/>
    <w:rsid w:val="008E33CE"/>
    <w:rsid w:val="008E3540"/>
    <w:rsid w:val="008E389A"/>
    <w:rsid w:val="008E3B21"/>
    <w:rsid w:val="008E3C1A"/>
    <w:rsid w:val="008E3DAF"/>
    <w:rsid w:val="008E3F54"/>
    <w:rsid w:val="008E3FA9"/>
    <w:rsid w:val="008E411C"/>
    <w:rsid w:val="008E43F9"/>
    <w:rsid w:val="008E443A"/>
    <w:rsid w:val="008E44A6"/>
    <w:rsid w:val="008E48EE"/>
    <w:rsid w:val="008E4A62"/>
    <w:rsid w:val="008E4EC4"/>
    <w:rsid w:val="008E50AE"/>
    <w:rsid w:val="008E5A95"/>
    <w:rsid w:val="008E5B59"/>
    <w:rsid w:val="008E5CD6"/>
    <w:rsid w:val="008E5D2E"/>
    <w:rsid w:val="008E5DD5"/>
    <w:rsid w:val="008E5EF5"/>
    <w:rsid w:val="008E609C"/>
    <w:rsid w:val="008E6196"/>
    <w:rsid w:val="008E6251"/>
    <w:rsid w:val="008E629F"/>
    <w:rsid w:val="008E6372"/>
    <w:rsid w:val="008E64ED"/>
    <w:rsid w:val="008E666A"/>
    <w:rsid w:val="008E66C5"/>
    <w:rsid w:val="008E69A2"/>
    <w:rsid w:val="008E69B4"/>
    <w:rsid w:val="008E6DD4"/>
    <w:rsid w:val="008E6E0F"/>
    <w:rsid w:val="008E716F"/>
    <w:rsid w:val="008E72D2"/>
    <w:rsid w:val="008E77DC"/>
    <w:rsid w:val="008E77FF"/>
    <w:rsid w:val="008E78FC"/>
    <w:rsid w:val="008E795E"/>
    <w:rsid w:val="008E7DE7"/>
    <w:rsid w:val="008E7F7A"/>
    <w:rsid w:val="008F020B"/>
    <w:rsid w:val="008F0220"/>
    <w:rsid w:val="008F0330"/>
    <w:rsid w:val="008F0650"/>
    <w:rsid w:val="008F09DC"/>
    <w:rsid w:val="008F0B05"/>
    <w:rsid w:val="008F0B59"/>
    <w:rsid w:val="008F0ED8"/>
    <w:rsid w:val="008F0FC1"/>
    <w:rsid w:val="008F1006"/>
    <w:rsid w:val="008F1185"/>
    <w:rsid w:val="008F15D4"/>
    <w:rsid w:val="008F1619"/>
    <w:rsid w:val="008F177C"/>
    <w:rsid w:val="008F17F3"/>
    <w:rsid w:val="008F1833"/>
    <w:rsid w:val="008F1A4A"/>
    <w:rsid w:val="008F1D2E"/>
    <w:rsid w:val="008F1FD5"/>
    <w:rsid w:val="008F228E"/>
    <w:rsid w:val="008F22A0"/>
    <w:rsid w:val="008F24D4"/>
    <w:rsid w:val="008F25D5"/>
    <w:rsid w:val="008F26C0"/>
    <w:rsid w:val="008F2985"/>
    <w:rsid w:val="008F2A87"/>
    <w:rsid w:val="008F2CA9"/>
    <w:rsid w:val="008F2E65"/>
    <w:rsid w:val="008F3135"/>
    <w:rsid w:val="008F32D5"/>
    <w:rsid w:val="008F336A"/>
    <w:rsid w:val="008F3667"/>
    <w:rsid w:val="008F393A"/>
    <w:rsid w:val="008F3B58"/>
    <w:rsid w:val="008F3ED4"/>
    <w:rsid w:val="008F3F48"/>
    <w:rsid w:val="008F4184"/>
    <w:rsid w:val="008F4797"/>
    <w:rsid w:val="008F47A3"/>
    <w:rsid w:val="008F47D1"/>
    <w:rsid w:val="008F47F1"/>
    <w:rsid w:val="008F4A3B"/>
    <w:rsid w:val="008F4ABC"/>
    <w:rsid w:val="008F4BD5"/>
    <w:rsid w:val="008F50B2"/>
    <w:rsid w:val="008F511C"/>
    <w:rsid w:val="008F5188"/>
    <w:rsid w:val="008F5468"/>
    <w:rsid w:val="008F569E"/>
    <w:rsid w:val="008F56A5"/>
    <w:rsid w:val="008F59C8"/>
    <w:rsid w:val="008F5A08"/>
    <w:rsid w:val="008F5DB1"/>
    <w:rsid w:val="008F5DF6"/>
    <w:rsid w:val="008F5F17"/>
    <w:rsid w:val="008F6047"/>
    <w:rsid w:val="008F6123"/>
    <w:rsid w:val="008F625B"/>
    <w:rsid w:val="008F640F"/>
    <w:rsid w:val="008F6448"/>
    <w:rsid w:val="008F64FD"/>
    <w:rsid w:val="008F656C"/>
    <w:rsid w:val="008F6852"/>
    <w:rsid w:val="008F6884"/>
    <w:rsid w:val="008F68B7"/>
    <w:rsid w:val="008F6969"/>
    <w:rsid w:val="008F6A30"/>
    <w:rsid w:val="008F6DD9"/>
    <w:rsid w:val="008F6F36"/>
    <w:rsid w:val="008F7144"/>
    <w:rsid w:val="008F717B"/>
    <w:rsid w:val="008F724B"/>
    <w:rsid w:val="008F77B9"/>
    <w:rsid w:val="008F78A0"/>
    <w:rsid w:val="008F78AA"/>
    <w:rsid w:val="008F7DA4"/>
    <w:rsid w:val="008F7FAE"/>
    <w:rsid w:val="009000A8"/>
    <w:rsid w:val="00900156"/>
    <w:rsid w:val="0090022D"/>
    <w:rsid w:val="009002ED"/>
    <w:rsid w:val="009003EB"/>
    <w:rsid w:val="009005EB"/>
    <w:rsid w:val="009009E0"/>
    <w:rsid w:val="009009EF"/>
    <w:rsid w:val="00900C3D"/>
    <w:rsid w:val="00900F0D"/>
    <w:rsid w:val="009010EC"/>
    <w:rsid w:val="009013B0"/>
    <w:rsid w:val="00901482"/>
    <w:rsid w:val="0090152E"/>
    <w:rsid w:val="00901794"/>
    <w:rsid w:val="00901F02"/>
    <w:rsid w:val="00902197"/>
    <w:rsid w:val="00902538"/>
    <w:rsid w:val="00902541"/>
    <w:rsid w:val="0090257B"/>
    <w:rsid w:val="009025FD"/>
    <w:rsid w:val="00902780"/>
    <w:rsid w:val="009027DB"/>
    <w:rsid w:val="00902AF0"/>
    <w:rsid w:val="00902CA0"/>
    <w:rsid w:val="00902D21"/>
    <w:rsid w:val="00902D76"/>
    <w:rsid w:val="00902F93"/>
    <w:rsid w:val="00903001"/>
    <w:rsid w:val="0090306A"/>
    <w:rsid w:val="0090324A"/>
    <w:rsid w:val="00903518"/>
    <w:rsid w:val="009037F4"/>
    <w:rsid w:val="00903A54"/>
    <w:rsid w:val="00903CC4"/>
    <w:rsid w:val="00903D52"/>
    <w:rsid w:val="00903DEC"/>
    <w:rsid w:val="00903EC7"/>
    <w:rsid w:val="00903F23"/>
    <w:rsid w:val="0090401B"/>
    <w:rsid w:val="009041B6"/>
    <w:rsid w:val="009042BE"/>
    <w:rsid w:val="00904326"/>
    <w:rsid w:val="009045F2"/>
    <w:rsid w:val="0090476A"/>
    <w:rsid w:val="009047C1"/>
    <w:rsid w:val="00904B20"/>
    <w:rsid w:val="00904BF9"/>
    <w:rsid w:val="00904D07"/>
    <w:rsid w:val="00904E27"/>
    <w:rsid w:val="009050BF"/>
    <w:rsid w:val="00905199"/>
    <w:rsid w:val="009051D6"/>
    <w:rsid w:val="00905322"/>
    <w:rsid w:val="00905A6B"/>
    <w:rsid w:val="00905D55"/>
    <w:rsid w:val="00905F9B"/>
    <w:rsid w:val="00906030"/>
    <w:rsid w:val="009060DE"/>
    <w:rsid w:val="009061BF"/>
    <w:rsid w:val="00906245"/>
    <w:rsid w:val="0090635E"/>
    <w:rsid w:val="00906405"/>
    <w:rsid w:val="00906416"/>
    <w:rsid w:val="0090647F"/>
    <w:rsid w:val="009067CE"/>
    <w:rsid w:val="0090680E"/>
    <w:rsid w:val="009069CC"/>
    <w:rsid w:val="00906A07"/>
    <w:rsid w:val="00906D67"/>
    <w:rsid w:val="00906D79"/>
    <w:rsid w:val="00906E70"/>
    <w:rsid w:val="00906F4D"/>
    <w:rsid w:val="0090701E"/>
    <w:rsid w:val="009076FB"/>
    <w:rsid w:val="00907723"/>
    <w:rsid w:val="00907884"/>
    <w:rsid w:val="0090789C"/>
    <w:rsid w:val="0090793A"/>
    <w:rsid w:val="009079E5"/>
    <w:rsid w:val="00907AB7"/>
    <w:rsid w:val="00907E44"/>
    <w:rsid w:val="00910161"/>
    <w:rsid w:val="00910230"/>
    <w:rsid w:val="0091028F"/>
    <w:rsid w:val="0091054D"/>
    <w:rsid w:val="009105E2"/>
    <w:rsid w:val="009106AA"/>
    <w:rsid w:val="00910792"/>
    <w:rsid w:val="00910B0F"/>
    <w:rsid w:val="00910D96"/>
    <w:rsid w:val="0091134F"/>
    <w:rsid w:val="0091144B"/>
    <w:rsid w:val="00911699"/>
    <w:rsid w:val="009119E1"/>
    <w:rsid w:val="009119E7"/>
    <w:rsid w:val="00911AA0"/>
    <w:rsid w:val="00911CEC"/>
    <w:rsid w:val="00911DB1"/>
    <w:rsid w:val="00911EC9"/>
    <w:rsid w:val="00912277"/>
    <w:rsid w:val="009122D0"/>
    <w:rsid w:val="009123A2"/>
    <w:rsid w:val="009123B9"/>
    <w:rsid w:val="00912605"/>
    <w:rsid w:val="0091266D"/>
    <w:rsid w:val="009126CD"/>
    <w:rsid w:val="009128F6"/>
    <w:rsid w:val="00912943"/>
    <w:rsid w:val="009129CA"/>
    <w:rsid w:val="00912A49"/>
    <w:rsid w:val="00912CD5"/>
    <w:rsid w:val="00912EEE"/>
    <w:rsid w:val="00913170"/>
    <w:rsid w:val="00913498"/>
    <w:rsid w:val="0091356B"/>
    <w:rsid w:val="009138F6"/>
    <w:rsid w:val="00913AF3"/>
    <w:rsid w:val="00913D48"/>
    <w:rsid w:val="00914AC7"/>
    <w:rsid w:val="00914BF2"/>
    <w:rsid w:val="00914C78"/>
    <w:rsid w:val="00914CE0"/>
    <w:rsid w:val="00914F63"/>
    <w:rsid w:val="00915350"/>
    <w:rsid w:val="00915364"/>
    <w:rsid w:val="009154FA"/>
    <w:rsid w:val="00915626"/>
    <w:rsid w:val="0091594B"/>
    <w:rsid w:val="0091601D"/>
    <w:rsid w:val="00916274"/>
    <w:rsid w:val="009162CE"/>
    <w:rsid w:val="009165CD"/>
    <w:rsid w:val="0091667A"/>
    <w:rsid w:val="00916A1F"/>
    <w:rsid w:val="00916B48"/>
    <w:rsid w:val="00916C6E"/>
    <w:rsid w:val="00916DA7"/>
    <w:rsid w:val="00916E00"/>
    <w:rsid w:val="00916E8F"/>
    <w:rsid w:val="00916F05"/>
    <w:rsid w:val="00916F3D"/>
    <w:rsid w:val="00916F59"/>
    <w:rsid w:val="0091700B"/>
    <w:rsid w:val="0091722C"/>
    <w:rsid w:val="00917300"/>
    <w:rsid w:val="009174A7"/>
    <w:rsid w:val="00917866"/>
    <w:rsid w:val="0091786C"/>
    <w:rsid w:val="00917C5F"/>
    <w:rsid w:val="0092025E"/>
    <w:rsid w:val="00920455"/>
    <w:rsid w:val="0092077E"/>
    <w:rsid w:val="00920993"/>
    <w:rsid w:val="00920AFA"/>
    <w:rsid w:val="00920BC0"/>
    <w:rsid w:val="00920DB3"/>
    <w:rsid w:val="00921065"/>
    <w:rsid w:val="00921190"/>
    <w:rsid w:val="009213DE"/>
    <w:rsid w:val="0092178F"/>
    <w:rsid w:val="009217CE"/>
    <w:rsid w:val="00921858"/>
    <w:rsid w:val="00921A2F"/>
    <w:rsid w:val="00921C74"/>
    <w:rsid w:val="00921D7D"/>
    <w:rsid w:val="00921E53"/>
    <w:rsid w:val="00921E55"/>
    <w:rsid w:val="00922576"/>
    <w:rsid w:val="009225F7"/>
    <w:rsid w:val="009229CD"/>
    <w:rsid w:val="00922A13"/>
    <w:rsid w:val="00922B94"/>
    <w:rsid w:val="00922CFD"/>
    <w:rsid w:val="00922E47"/>
    <w:rsid w:val="009230AA"/>
    <w:rsid w:val="009230E7"/>
    <w:rsid w:val="0092341B"/>
    <w:rsid w:val="009234D7"/>
    <w:rsid w:val="009234F7"/>
    <w:rsid w:val="00923B30"/>
    <w:rsid w:val="00924343"/>
    <w:rsid w:val="00924345"/>
    <w:rsid w:val="00924365"/>
    <w:rsid w:val="009243CC"/>
    <w:rsid w:val="00924C1B"/>
    <w:rsid w:val="00924D01"/>
    <w:rsid w:val="00924E70"/>
    <w:rsid w:val="00924EBB"/>
    <w:rsid w:val="00924F5B"/>
    <w:rsid w:val="00924FFD"/>
    <w:rsid w:val="0092526C"/>
    <w:rsid w:val="00925529"/>
    <w:rsid w:val="00925623"/>
    <w:rsid w:val="009256B4"/>
    <w:rsid w:val="009258D7"/>
    <w:rsid w:val="009259DC"/>
    <w:rsid w:val="00925AFE"/>
    <w:rsid w:val="00925CB5"/>
    <w:rsid w:val="00925CF5"/>
    <w:rsid w:val="00925E21"/>
    <w:rsid w:val="00925F58"/>
    <w:rsid w:val="0092608C"/>
    <w:rsid w:val="0092608D"/>
    <w:rsid w:val="009261A6"/>
    <w:rsid w:val="00926266"/>
    <w:rsid w:val="00926615"/>
    <w:rsid w:val="00926792"/>
    <w:rsid w:val="00926ADB"/>
    <w:rsid w:val="00926AFC"/>
    <w:rsid w:val="00926DB5"/>
    <w:rsid w:val="00926FFB"/>
    <w:rsid w:val="0092719E"/>
    <w:rsid w:val="00927635"/>
    <w:rsid w:val="00927642"/>
    <w:rsid w:val="009278C3"/>
    <w:rsid w:val="00927ABD"/>
    <w:rsid w:val="00927CB9"/>
    <w:rsid w:val="00927F84"/>
    <w:rsid w:val="0093000B"/>
    <w:rsid w:val="009301E8"/>
    <w:rsid w:val="00930274"/>
    <w:rsid w:val="00930459"/>
    <w:rsid w:val="00930489"/>
    <w:rsid w:val="00930498"/>
    <w:rsid w:val="00930746"/>
    <w:rsid w:val="00930934"/>
    <w:rsid w:val="00930BA1"/>
    <w:rsid w:val="00930CD1"/>
    <w:rsid w:val="00930CFA"/>
    <w:rsid w:val="00930E3E"/>
    <w:rsid w:val="00930EB7"/>
    <w:rsid w:val="00930EFA"/>
    <w:rsid w:val="00930FA1"/>
    <w:rsid w:val="00931016"/>
    <w:rsid w:val="00931777"/>
    <w:rsid w:val="00931ABE"/>
    <w:rsid w:val="00931AED"/>
    <w:rsid w:val="00931B35"/>
    <w:rsid w:val="00931C8F"/>
    <w:rsid w:val="00932050"/>
    <w:rsid w:val="0093210F"/>
    <w:rsid w:val="00932438"/>
    <w:rsid w:val="009326CC"/>
    <w:rsid w:val="0093272B"/>
    <w:rsid w:val="00932D1C"/>
    <w:rsid w:val="00932E70"/>
    <w:rsid w:val="00932F6B"/>
    <w:rsid w:val="009334D2"/>
    <w:rsid w:val="009337AC"/>
    <w:rsid w:val="009337FE"/>
    <w:rsid w:val="009339F0"/>
    <w:rsid w:val="00933BD7"/>
    <w:rsid w:val="00933BE8"/>
    <w:rsid w:val="00934019"/>
    <w:rsid w:val="00934048"/>
    <w:rsid w:val="00934127"/>
    <w:rsid w:val="009342FE"/>
    <w:rsid w:val="0093442A"/>
    <w:rsid w:val="00934725"/>
    <w:rsid w:val="009347B1"/>
    <w:rsid w:val="00934927"/>
    <w:rsid w:val="00934DC3"/>
    <w:rsid w:val="00934EDA"/>
    <w:rsid w:val="00934F59"/>
    <w:rsid w:val="009350C9"/>
    <w:rsid w:val="009351B0"/>
    <w:rsid w:val="009352A5"/>
    <w:rsid w:val="009353C3"/>
    <w:rsid w:val="009354AC"/>
    <w:rsid w:val="00935D1B"/>
    <w:rsid w:val="00935FF1"/>
    <w:rsid w:val="00936338"/>
    <w:rsid w:val="009364FE"/>
    <w:rsid w:val="00936992"/>
    <w:rsid w:val="00936ADF"/>
    <w:rsid w:val="00936C89"/>
    <w:rsid w:val="00936E66"/>
    <w:rsid w:val="00937518"/>
    <w:rsid w:val="00937774"/>
    <w:rsid w:val="00937934"/>
    <w:rsid w:val="0093798B"/>
    <w:rsid w:val="00937AA8"/>
    <w:rsid w:val="00937AC1"/>
    <w:rsid w:val="00937C2B"/>
    <w:rsid w:val="00937C5D"/>
    <w:rsid w:val="00937CCD"/>
    <w:rsid w:val="00937DBF"/>
    <w:rsid w:val="00937E18"/>
    <w:rsid w:val="00937E40"/>
    <w:rsid w:val="00937F80"/>
    <w:rsid w:val="00940101"/>
    <w:rsid w:val="00940339"/>
    <w:rsid w:val="0094036A"/>
    <w:rsid w:val="00940441"/>
    <w:rsid w:val="0094047D"/>
    <w:rsid w:val="009404E1"/>
    <w:rsid w:val="009405A4"/>
    <w:rsid w:val="00940617"/>
    <w:rsid w:val="009408F1"/>
    <w:rsid w:val="00940955"/>
    <w:rsid w:val="0094096D"/>
    <w:rsid w:val="00940A59"/>
    <w:rsid w:val="00940C72"/>
    <w:rsid w:val="00940C88"/>
    <w:rsid w:val="00940D14"/>
    <w:rsid w:val="00940D21"/>
    <w:rsid w:val="00941067"/>
    <w:rsid w:val="0094155C"/>
    <w:rsid w:val="0094165C"/>
    <w:rsid w:val="00941A30"/>
    <w:rsid w:val="00941AA3"/>
    <w:rsid w:val="00941E9B"/>
    <w:rsid w:val="0094225A"/>
    <w:rsid w:val="009424AF"/>
    <w:rsid w:val="009424DD"/>
    <w:rsid w:val="009425BC"/>
    <w:rsid w:val="0094265E"/>
    <w:rsid w:val="00942716"/>
    <w:rsid w:val="00942731"/>
    <w:rsid w:val="00942835"/>
    <w:rsid w:val="00942904"/>
    <w:rsid w:val="00943193"/>
    <w:rsid w:val="0094319D"/>
    <w:rsid w:val="00943257"/>
    <w:rsid w:val="00943331"/>
    <w:rsid w:val="00943435"/>
    <w:rsid w:val="00943439"/>
    <w:rsid w:val="009436EF"/>
    <w:rsid w:val="009437DC"/>
    <w:rsid w:val="00943A4A"/>
    <w:rsid w:val="00943A97"/>
    <w:rsid w:val="00943C7A"/>
    <w:rsid w:val="00943CCF"/>
    <w:rsid w:val="00943E4C"/>
    <w:rsid w:val="00943E64"/>
    <w:rsid w:val="00943E7F"/>
    <w:rsid w:val="0094401A"/>
    <w:rsid w:val="0094433F"/>
    <w:rsid w:val="00944477"/>
    <w:rsid w:val="009444BA"/>
    <w:rsid w:val="00944727"/>
    <w:rsid w:val="0094477F"/>
    <w:rsid w:val="009447D9"/>
    <w:rsid w:val="00944A9F"/>
    <w:rsid w:val="00944AD0"/>
    <w:rsid w:val="00944AD1"/>
    <w:rsid w:val="00944E1C"/>
    <w:rsid w:val="00944E2C"/>
    <w:rsid w:val="00944EB8"/>
    <w:rsid w:val="0094511A"/>
    <w:rsid w:val="00945295"/>
    <w:rsid w:val="00945649"/>
    <w:rsid w:val="009456E6"/>
    <w:rsid w:val="00945D8E"/>
    <w:rsid w:val="00945DE1"/>
    <w:rsid w:val="00945E72"/>
    <w:rsid w:val="00945EE2"/>
    <w:rsid w:val="009460FB"/>
    <w:rsid w:val="0094671C"/>
    <w:rsid w:val="009469A1"/>
    <w:rsid w:val="00946C8D"/>
    <w:rsid w:val="00946F34"/>
    <w:rsid w:val="00946F80"/>
    <w:rsid w:val="00947257"/>
    <w:rsid w:val="00947437"/>
    <w:rsid w:val="00947742"/>
    <w:rsid w:val="0094793C"/>
    <w:rsid w:val="009479CA"/>
    <w:rsid w:val="00947AA2"/>
    <w:rsid w:val="00947C9E"/>
    <w:rsid w:val="00947E39"/>
    <w:rsid w:val="00950015"/>
    <w:rsid w:val="00950027"/>
    <w:rsid w:val="009500FB"/>
    <w:rsid w:val="009501B0"/>
    <w:rsid w:val="009501F4"/>
    <w:rsid w:val="00950215"/>
    <w:rsid w:val="009502C4"/>
    <w:rsid w:val="0095059B"/>
    <w:rsid w:val="009508FD"/>
    <w:rsid w:val="0095090A"/>
    <w:rsid w:val="00950A4B"/>
    <w:rsid w:val="009510D7"/>
    <w:rsid w:val="00951236"/>
    <w:rsid w:val="00951255"/>
    <w:rsid w:val="0095135C"/>
    <w:rsid w:val="009513BB"/>
    <w:rsid w:val="0095146C"/>
    <w:rsid w:val="00951492"/>
    <w:rsid w:val="00951844"/>
    <w:rsid w:val="00951A7E"/>
    <w:rsid w:val="00951A86"/>
    <w:rsid w:val="00951E50"/>
    <w:rsid w:val="00951FAA"/>
    <w:rsid w:val="00952351"/>
    <w:rsid w:val="00952367"/>
    <w:rsid w:val="00952372"/>
    <w:rsid w:val="009523C4"/>
    <w:rsid w:val="009526A7"/>
    <w:rsid w:val="009526F0"/>
    <w:rsid w:val="009527FE"/>
    <w:rsid w:val="0095280E"/>
    <w:rsid w:val="00952999"/>
    <w:rsid w:val="009529E5"/>
    <w:rsid w:val="009529F3"/>
    <w:rsid w:val="00952E16"/>
    <w:rsid w:val="00952F66"/>
    <w:rsid w:val="00952FAD"/>
    <w:rsid w:val="0095302A"/>
    <w:rsid w:val="009533D1"/>
    <w:rsid w:val="00953613"/>
    <w:rsid w:val="00953616"/>
    <w:rsid w:val="00953716"/>
    <w:rsid w:val="009537F9"/>
    <w:rsid w:val="0095389F"/>
    <w:rsid w:val="00953A07"/>
    <w:rsid w:val="00953A9A"/>
    <w:rsid w:val="00953F4F"/>
    <w:rsid w:val="00954180"/>
    <w:rsid w:val="0095424E"/>
    <w:rsid w:val="009543AF"/>
    <w:rsid w:val="009547E5"/>
    <w:rsid w:val="00954970"/>
    <w:rsid w:val="00954A37"/>
    <w:rsid w:val="00954C49"/>
    <w:rsid w:val="00954E28"/>
    <w:rsid w:val="00955207"/>
    <w:rsid w:val="0095534C"/>
    <w:rsid w:val="0095538C"/>
    <w:rsid w:val="009553B2"/>
    <w:rsid w:val="009554A1"/>
    <w:rsid w:val="00955617"/>
    <w:rsid w:val="00955A8F"/>
    <w:rsid w:val="0095612C"/>
    <w:rsid w:val="00956293"/>
    <w:rsid w:val="00956384"/>
    <w:rsid w:val="009563D4"/>
    <w:rsid w:val="009563FB"/>
    <w:rsid w:val="009564DD"/>
    <w:rsid w:val="009566DE"/>
    <w:rsid w:val="00956731"/>
    <w:rsid w:val="009567A4"/>
    <w:rsid w:val="009567B8"/>
    <w:rsid w:val="0095685C"/>
    <w:rsid w:val="00956E1F"/>
    <w:rsid w:val="00957082"/>
    <w:rsid w:val="00957262"/>
    <w:rsid w:val="009572CC"/>
    <w:rsid w:val="009573C6"/>
    <w:rsid w:val="009576B1"/>
    <w:rsid w:val="00957775"/>
    <w:rsid w:val="009579F4"/>
    <w:rsid w:val="00957B02"/>
    <w:rsid w:val="00957BC2"/>
    <w:rsid w:val="00957E18"/>
    <w:rsid w:val="00957F1E"/>
    <w:rsid w:val="00957F81"/>
    <w:rsid w:val="00957FE8"/>
    <w:rsid w:val="009603F3"/>
    <w:rsid w:val="009605B6"/>
    <w:rsid w:val="00960645"/>
    <w:rsid w:val="009606E5"/>
    <w:rsid w:val="00960EC7"/>
    <w:rsid w:val="0096106D"/>
    <w:rsid w:val="009610D0"/>
    <w:rsid w:val="00961100"/>
    <w:rsid w:val="0096119C"/>
    <w:rsid w:val="009611C1"/>
    <w:rsid w:val="0096122D"/>
    <w:rsid w:val="009614E2"/>
    <w:rsid w:val="00961619"/>
    <w:rsid w:val="009616AE"/>
    <w:rsid w:val="009616C4"/>
    <w:rsid w:val="00961853"/>
    <w:rsid w:val="0096189C"/>
    <w:rsid w:val="00961AF0"/>
    <w:rsid w:val="00961FBB"/>
    <w:rsid w:val="009620F4"/>
    <w:rsid w:val="0096252B"/>
    <w:rsid w:val="0096265C"/>
    <w:rsid w:val="00962804"/>
    <w:rsid w:val="009629CC"/>
    <w:rsid w:val="00962AA5"/>
    <w:rsid w:val="00962B86"/>
    <w:rsid w:val="00962BD6"/>
    <w:rsid w:val="00962C19"/>
    <w:rsid w:val="00962CAD"/>
    <w:rsid w:val="00962EE0"/>
    <w:rsid w:val="0096318F"/>
    <w:rsid w:val="0096325F"/>
    <w:rsid w:val="0096329C"/>
    <w:rsid w:val="00963358"/>
    <w:rsid w:val="00963423"/>
    <w:rsid w:val="00963523"/>
    <w:rsid w:val="00963808"/>
    <w:rsid w:val="0096382B"/>
    <w:rsid w:val="0096398D"/>
    <w:rsid w:val="00963FF7"/>
    <w:rsid w:val="009642C4"/>
    <w:rsid w:val="0096449D"/>
    <w:rsid w:val="00964505"/>
    <w:rsid w:val="00964774"/>
    <w:rsid w:val="00964B1F"/>
    <w:rsid w:val="00964C3A"/>
    <w:rsid w:val="00964DCD"/>
    <w:rsid w:val="00964E1F"/>
    <w:rsid w:val="00964E48"/>
    <w:rsid w:val="00965025"/>
    <w:rsid w:val="00965057"/>
    <w:rsid w:val="0096505E"/>
    <w:rsid w:val="009651AB"/>
    <w:rsid w:val="009651B2"/>
    <w:rsid w:val="0096522D"/>
    <w:rsid w:val="00965277"/>
    <w:rsid w:val="009653F1"/>
    <w:rsid w:val="00965493"/>
    <w:rsid w:val="009654B8"/>
    <w:rsid w:val="009656DB"/>
    <w:rsid w:val="009659D7"/>
    <w:rsid w:val="00965A2C"/>
    <w:rsid w:val="00965EE7"/>
    <w:rsid w:val="0096604D"/>
    <w:rsid w:val="0096627A"/>
    <w:rsid w:val="009664F3"/>
    <w:rsid w:val="0096673C"/>
    <w:rsid w:val="00966938"/>
    <w:rsid w:val="00966BE1"/>
    <w:rsid w:val="00966C0B"/>
    <w:rsid w:val="00966FF0"/>
    <w:rsid w:val="00967476"/>
    <w:rsid w:val="00967502"/>
    <w:rsid w:val="009675E5"/>
    <w:rsid w:val="00967700"/>
    <w:rsid w:val="00967A82"/>
    <w:rsid w:val="00967B14"/>
    <w:rsid w:val="00967B27"/>
    <w:rsid w:val="009700D8"/>
    <w:rsid w:val="009704F5"/>
    <w:rsid w:val="009709AD"/>
    <w:rsid w:val="009709B4"/>
    <w:rsid w:val="00970A58"/>
    <w:rsid w:val="00970BB9"/>
    <w:rsid w:val="00970D8D"/>
    <w:rsid w:val="00971206"/>
    <w:rsid w:val="009713EE"/>
    <w:rsid w:val="00971413"/>
    <w:rsid w:val="0097157E"/>
    <w:rsid w:val="009716FA"/>
    <w:rsid w:val="00971A94"/>
    <w:rsid w:val="00971BB0"/>
    <w:rsid w:val="00971F7E"/>
    <w:rsid w:val="009723D3"/>
    <w:rsid w:val="00972473"/>
    <w:rsid w:val="0097260E"/>
    <w:rsid w:val="009726A6"/>
    <w:rsid w:val="009726CA"/>
    <w:rsid w:val="009728D3"/>
    <w:rsid w:val="009729AA"/>
    <w:rsid w:val="00972B5A"/>
    <w:rsid w:val="00972CC9"/>
    <w:rsid w:val="00972ECF"/>
    <w:rsid w:val="0097305F"/>
    <w:rsid w:val="00973270"/>
    <w:rsid w:val="0097335C"/>
    <w:rsid w:val="00973362"/>
    <w:rsid w:val="009735F2"/>
    <w:rsid w:val="00973618"/>
    <w:rsid w:val="00973707"/>
    <w:rsid w:val="00973A74"/>
    <w:rsid w:val="00973C1A"/>
    <w:rsid w:val="00973DAD"/>
    <w:rsid w:val="0097432D"/>
    <w:rsid w:val="00974363"/>
    <w:rsid w:val="0097445E"/>
    <w:rsid w:val="00974514"/>
    <w:rsid w:val="0097458D"/>
    <w:rsid w:val="0097478F"/>
    <w:rsid w:val="009747BE"/>
    <w:rsid w:val="009747FF"/>
    <w:rsid w:val="00974AB7"/>
    <w:rsid w:val="00974B5C"/>
    <w:rsid w:val="00974C8D"/>
    <w:rsid w:val="00974D5D"/>
    <w:rsid w:val="00974E38"/>
    <w:rsid w:val="0097506E"/>
    <w:rsid w:val="009751BE"/>
    <w:rsid w:val="009756C4"/>
    <w:rsid w:val="00975769"/>
    <w:rsid w:val="009766C9"/>
    <w:rsid w:val="00976A1E"/>
    <w:rsid w:val="00976D77"/>
    <w:rsid w:val="00976DF4"/>
    <w:rsid w:val="00976ED2"/>
    <w:rsid w:val="00976F26"/>
    <w:rsid w:val="00977017"/>
    <w:rsid w:val="00977422"/>
    <w:rsid w:val="00977489"/>
    <w:rsid w:val="009777AF"/>
    <w:rsid w:val="009777F9"/>
    <w:rsid w:val="0097788C"/>
    <w:rsid w:val="009778DF"/>
    <w:rsid w:val="0097797E"/>
    <w:rsid w:val="00977AEC"/>
    <w:rsid w:val="00977F07"/>
    <w:rsid w:val="009800C3"/>
    <w:rsid w:val="009800F7"/>
    <w:rsid w:val="009801AA"/>
    <w:rsid w:val="00980495"/>
    <w:rsid w:val="009804D4"/>
    <w:rsid w:val="009809C9"/>
    <w:rsid w:val="00980B2B"/>
    <w:rsid w:val="00980C4A"/>
    <w:rsid w:val="00981383"/>
    <w:rsid w:val="00981477"/>
    <w:rsid w:val="009816AA"/>
    <w:rsid w:val="0098192E"/>
    <w:rsid w:val="00981B9E"/>
    <w:rsid w:val="00981D05"/>
    <w:rsid w:val="00981E0A"/>
    <w:rsid w:val="009822C5"/>
    <w:rsid w:val="00982385"/>
    <w:rsid w:val="009823A2"/>
    <w:rsid w:val="00982C0C"/>
    <w:rsid w:val="00982C19"/>
    <w:rsid w:val="0098319B"/>
    <w:rsid w:val="009831AE"/>
    <w:rsid w:val="009831CD"/>
    <w:rsid w:val="00983693"/>
    <w:rsid w:val="009838D9"/>
    <w:rsid w:val="00983958"/>
    <w:rsid w:val="00983971"/>
    <w:rsid w:val="00983A20"/>
    <w:rsid w:val="00983AA5"/>
    <w:rsid w:val="00983AB4"/>
    <w:rsid w:val="00983ABA"/>
    <w:rsid w:val="00983B44"/>
    <w:rsid w:val="00983D89"/>
    <w:rsid w:val="00983F19"/>
    <w:rsid w:val="00983FB3"/>
    <w:rsid w:val="009840FC"/>
    <w:rsid w:val="0098441B"/>
    <w:rsid w:val="00984426"/>
    <w:rsid w:val="009846BF"/>
    <w:rsid w:val="009848B5"/>
    <w:rsid w:val="009849BE"/>
    <w:rsid w:val="00984BA3"/>
    <w:rsid w:val="00984BBA"/>
    <w:rsid w:val="00984BFA"/>
    <w:rsid w:val="00984CA9"/>
    <w:rsid w:val="00984E6A"/>
    <w:rsid w:val="00984FF9"/>
    <w:rsid w:val="00985972"/>
    <w:rsid w:val="00985978"/>
    <w:rsid w:val="009859AA"/>
    <w:rsid w:val="00985B41"/>
    <w:rsid w:val="00985EC8"/>
    <w:rsid w:val="00985FAB"/>
    <w:rsid w:val="00986140"/>
    <w:rsid w:val="009863D1"/>
    <w:rsid w:val="009863F3"/>
    <w:rsid w:val="00986542"/>
    <w:rsid w:val="009865EE"/>
    <w:rsid w:val="00986632"/>
    <w:rsid w:val="0098691D"/>
    <w:rsid w:val="009869D7"/>
    <w:rsid w:val="00986A21"/>
    <w:rsid w:val="00986A30"/>
    <w:rsid w:val="00986C6A"/>
    <w:rsid w:val="00986F20"/>
    <w:rsid w:val="00986F42"/>
    <w:rsid w:val="009870DC"/>
    <w:rsid w:val="00987112"/>
    <w:rsid w:val="00987174"/>
    <w:rsid w:val="009878AF"/>
    <w:rsid w:val="00987AB0"/>
    <w:rsid w:val="00987B67"/>
    <w:rsid w:val="00987C55"/>
    <w:rsid w:val="00987DE5"/>
    <w:rsid w:val="0099003B"/>
    <w:rsid w:val="009902B1"/>
    <w:rsid w:val="009905B8"/>
    <w:rsid w:val="0099075E"/>
    <w:rsid w:val="00990A72"/>
    <w:rsid w:val="00990DC0"/>
    <w:rsid w:val="00990DD0"/>
    <w:rsid w:val="00990F85"/>
    <w:rsid w:val="00990F9C"/>
    <w:rsid w:val="00991016"/>
    <w:rsid w:val="00991116"/>
    <w:rsid w:val="00991336"/>
    <w:rsid w:val="00991412"/>
    <w:rsid w:val="00991557"/>
    <w:rsid w:val="00991581"/>
    <w:rsid w:val="009918B9"/>
    <w:rsid w:val="0099195A"/>
    <w:rsid w:val="00991E7B"/>
    <w:rsid w:val="009920C6"/>
    <w:rsid w:val="00992522"/>
    <w:rsid w:val="00992B95"/>
    <w:rsid w:val="00992BEF"/>
    <w:rsid w:val="00992C2A"/>
    <w:rsid w:val="00992E9A"/>
    <w:rsid w:val="00992FAD"/>
    <w:rsid w:val="0099306C"/>
    <w:rsid w:val="009935EB"/>
    <w:rsid w:val="009936B9"/>
    <w:rsid w:val="009936CE"/>
    <w:rsid w:val="009936F4"/>
    <w:rsid w:val="009938E5"/>
    <w:rsid w:val="0099397D"/>
    <w:rsid w:val="00993CCF"/>
    <w:rsid w:val="00993D91"/>
    <w:rsid w:val="00994192"/>
    <w:rsid w:val="00994218"/>
    <w:rsid w:val="0099429D"/>
    <w:rsid w:val="009946A0"/>
    <w:rsid w:val="009947FD"/>
    <w:rsid w:val="00994967"/>
    <w:rsid w:val="009949BE"/>
    <w:rsid w:val="009949C1"/>
    <w:rsid w:val="00994D83"/>
    <w:rsid w:val="00994F06"/>
    <w:rsid w:val="00994FA8"/>
    <w:rsid w:val="009955E2"/>
    <w:rsid w:val="00995815"/>
    <w:rsid w:val="00995C97"/>
    <w:rsid w:val="00995CF5"/>
    <w:rsid w:val="00995DB6"/>
    <w:rsid w:val="00995F08"/>
    <w:rsid w:val="00995FDA"/>
    <w:rsid w:val="00996307"/>
    <w:rsid w:val="0099630A"/>
    <w:rsid w:val="009965FA"/>
    <w:rsid w:val="009966A3"/>
    <w:rsid w:val="00996852"/>
    <w:rsid w:val="00996A0B"/>
    <w:rsid w:val="00996BAC"/>
    <w:rsid w:val="00996CD5"/>
    <w:rsid w:val="00996EBB"/>
    <w:rsid w:val="0099711C"/>
    <w:rsid w:val="009971A7"/>
    <w:rsid w:val="00997307"/>
    <w:rsid w:val="0099748B"/>
    <w:rsid w:val="00997697"/>
    <w:rsid w:val="0099778A"/>
    <w:rsid w:val="009977FF"/>
    <w:rsid w:val="00997D14"/>
    <w:rsid w:val="00997FD6"/>
    <w:rsid w:val="00997FF9"/>
    <w:rsid w:val="009A07B2"/>
    <w:rsid w:val="009A08F2"/>
    <w:rsid w:val="009A0AA6"/>
    <w:rsid w:val="009A0BA2"/>
    <w:rsid w:val="009A0BB6"/>
    <w:rsid w:val="009A0E16"/>
    <w:rsid w:val="009A0E1E"/>
    <w:rsid w:val="009A0E33"/>
    <w:rsid w:val="009A1035"/>
    <w:rsid w:val="009A11A4"/>
    <w:rsid w:val="009A1244"/>
    <w:rsid w:val="009A1466"/>
    <w:rsid w:val="009A15C0"/>
    <w:rsid w:val="009A1767"/>
    <w:rsid w:val="009A17E6"/>
    <w:rsid w:val="009A1A9E"/>
    <w:rsid w:val="009A1C69"/>
    <w:rsid w:val="009A1D19"/>
    <w:rsid w:val="009A2020"/>
    <w:rsid w:val="009A22AB"/>
    <w:rsid w:val="009A267F"/>
    <w:rsid w:val="009A26A1"/>
    <w:rsid w:val="009A2877"/>
    <w:rsid w:val="009A295C"/>
    <w:rsid w:val="009A2978"/>
    <w:rsid w:val="009A29F8"/>
    <w:rsid w:val="009A2E97"/>
    <w:rsid w:val="009A2F00"/>
    <w:rsid w:val="009A3295"/>
    <w:rsid w:val="009A3330"/>
    <w:rsid w:val="009A3353"/>
    <w:rsid w:val="009A33D3"/>
    <w:rsid w:val="009A36D2"/>
    <w:rsid w:val="009A3933"/>
    <w:rsid w:val="009A3A41"/>
    <w:rsid w:val="009A3B8B"/>
    <w:rsid w:val="009A3C33"/>
    <w:rsid w:val="009A401E"/>
    <w:rsid w:val="009A414E"/>
    <w:rsid w:val="009A424C"/>
    <w:rsid w:val="009A4328"/>
    <w:rsid w:val="009A44CF"/>
    <w:rsid w:val="009A460B"/>
    <w:rsid w:val="009A4CA7"/>
    <w:rsid w:val="009A4CD3"/>
    <w:rsid w:val="009A513F"/>
    <w:rsid w:val="009A569D"/>
    <w:rsid w:val="009A57B8"/>
    <w:rsid w:val="009A5A12"/>
    <w:rsid w:val="009A5B16"/>
    <w:rsid w:val="009A5BC0"/>
    <w:rsid w:val="009A60C4"/>
    <w:rsid w:val="009A610E"/>
    <w:rsid w:val="009A6189"/>
    <w:rsid w:val="009A620C"/>
    <w:rsid w:val="009A643A"/>
    <w:rsid w:val="009A661F"/>
    <w:rsid w:val="009A6C6C"/>
    <w:rsid w:val="009A6CF6"/>
    <w:rsid w:val="009A6E12"/>
    <w:rsid w:val="009A6F76"/>
    <w:rsid w:val="009A70D3"/>
    <w:rsid w:val="009A70DB"/>
    <w:rsid w:val="009A714B"/>
    <w:rsid w:val="009A730A"/>
    <w:rsid w:val="009A7698"/>
    <w:rsid w:val="009A78C9"/>
    <w:rsid w:val="009A7A53"/>
    <w:rsid w:val="009A7C39"/>
    <w:rsid w:val="009A7E5B"/>
    <w:rsid w:val="009A7EF8"/>
    <w:rsid w:val="009A7F8B"/>
    <w:rsid w:val="009A7F9D"/>
    <w:rsid w:val="009B0051"/>
    <w:rsid w:val="009B0235"/>
    <w:rsid w:val="009B02E2"/>
    <w:rsid w:val="009B0351"/>
    <w:rsid w:val="009B0646"/>
    <w:rsid w:val="009B0CA1"/>
    <w:rsid w:val="009B0E72"/>
    <w:rsid w:val="009B1045"/>
    <w:rsid w:val="009B1611"/>
    <w:rsid w:val="009B1809"/>
    <w:rsid w:val="009B196F"/>
    <w:rsid w:val="009B1AD9"/>
    <w:rsid w:val="009B1CBA"/>
    <w:rsid w:val="009B1E0B"/>
    <w:rsid w:val="009B1EA6"/>
    <w:rsid w:val="009B1F57"/>
    <w:rsid w:val="009B1FCD"/>
    <w:rsid w:val="009B207A"/>
    <w:rsid w:val="009B276F"/>
    <w:rsid w:val="009B2795"/>
    <w:rsid w:val="009B2A89"/>
    <w:rsid w:val="009B2B80"/>
    <w:rsid w:val="009B2BC3"/>
    <w:rsid w:val="009B2D73"/>
    <w:rsid w:val="009B2EE9"/>
    <w:rsid w:val="009B2FF5"/>
    <w:rsid w:val="009B3032"/>
    <w:rsid w:val="009B306C"/>
    <w:rsid w:val="009B30E7"/>
    <w:rsid w:val="009B3235"/>
    <w:rsid w:val="009B32C8"/>
    <w:rsid w:val="009B34D6"/>
    <w:rsid w:val="009B34DB"/>
    <w:rsid w:val="009B36EF"/>
    <w:rsid w:val="009B3909"/>
    <w:rsid w:val="009B3A2E"/>
    <w:rsid w:val="009B3C95"/>
    <w:rsid w:val="009B3D64"/>
    <w:rsid w:val="009B3DC0"/>
    <w:rsid w:val="009B3DEB"/>
    <w:rsid w:val="009B4212"/>
    <w:rsid w:val="009B4213"/>
    <w:rsid w:val="009B42D6"/>
    <w:rsid w:val="009B4360"/>
    <w:rsid w:val="009B43CE"/>
    <w:rsid w:val="009B4880"/>
    <w:rsid w:val="009B4899"/>
    <w:rsid w:val="009B491F"/>
    <w:rsid w:val="009B4B10"/>
    <w:rsid w:val="009B4B3D"/>
    <w:rsid w:val="009B4E0B"/>
    <w:rsid w:val="009B4EBC"/>
    <w:rsid w:val="009B4F09"/>
    <w:rsid w:val="009B50AA"/>
    <w:rsid w:val="009B517D"/>
    <w:rsid w:val="009B564D"/>
    <w:rsid w:val="009B56FF"/>
    <w:rsid w:val="009B5A84"/>
    <w:rsid w:val="009B5AF4"/>
    <w:rsid w:val="009B5B17"/>
    <w:rsid w:val="009B5CC1"/>
    <w:rsid w:val="009B5D72"/>
    <w:rsid w:val="009B5ECE"/>
    <w:rsid w:val="009B5FDF"/>
    <w:rsid w:val="009B60B7"/>
    <w:rsid w:val="009B61AB"/>
    <w:rsid w:val="009B6341"/>
    <w:rsid w:val="009B64F2"/>
    <w:rsid w:val="009B65F6"/>
    <w:rsid w:val="009B663E"/>
    <w:rsid w:val="009B66C3"/>
    <w:rsid w:val="009B6722"/>
    <w:rsid w:val="009B69C8"/>
    <w:rsid w:val="009B6BEC"/>
    <w:rsid w:val="009B6DB6"/>
    <w:rsid w:val="009B70B2"/>
    <w:rsid w:val="009B71F8"/>
    <w:rsid w:val="009B731B"/>
    <w:rsid w:val="009B74DB"/>
    <w:rsid w:val="009B7681"/>
    <w:rsid w:val="009B77F9"/>
    <w:rsid w:val="009B786D"/>
    <w:rsid w:val="009B7A1B"/>
    <w:rsid w:val="009B7A56"/>
    <w:rsid w:val="009B7BFE"/>
    <w:rsid w:val="009B7C77"/>
    <w:rsid w:val="009B7D99"/>
    <w:rsid w:val="009B7F23"/>
    <w:rsid w:val="009C0325"/>
    <w:rsid w:val="009C033D"/>
    <w:rsid w:val="009C036C"/>
    <w:rsid w:val="009C0456"/>
    <w:rsid w:val="009C04BC"/>
    <w:rsid w:val="009C057A"/>
    <w:rsid w:val="009C0A7D"/>
    <w:rsid w:val="009C0CFD"/>
    <w:rsid w:val="009C0E78"/>
    <w:rsid w:val="009C0E8F"/>
    <w:rsid w:val="009C0FC6"/>
    <w:rsid w:val="009C114A"/>
    <w:rsid w:val="009C12AA"/>
    <w:rsid w:val="009C14CC"/>
    <w:rsid w:val="009C1540"/>
    <w:rsid w:val="009C170F"/>
    <w:rsid w:val="009C1C22"/>
    <w:rsid w:val="009C1D09"/>
    <w:rsid w:val="009C1FCE"/>
    <w:rsid w:val="009C208B"/>
    <w:rsid w:val="009C2092"/>
    <w:rsid w:val="009C21E0"/>
    <w:rsid w:val="009C21EC"/>
    <w:rsid w:val="009C2518"/>
    <w:rsid w:val="009C27AD"/>
    <w:rsid w:val="009C2CAD"/>
    <w:rsid w:val="009C2F81"/>
    <w:rsid w:val="009C30EC"/>
    <w:rsid w:val="009C31DD"/>
    <w:rsid w:val="009C3287"/>
    <w:rsid w:val="009C34DC"/>
    <w:rsid w:val="009C35D7"/>
    <w:rsid w:val="009C382E"/>
    <w:rsid w:val="009C384C"/>
    <w:rsid w:val="009C3859"/>
    <w:rsid w:val="009C3D25"/>
    <w:rsid w:val="009C3E04"/>
    <w:rsid w:val="009C40EE"/>
    <w:rsid w:val="009C437C"/>
    <w:rsid w:val="009C451A"/>
    <w:rsid w:val="009C49AB"/>
    <w:rsid w:val="009C4A41"/>
    <w:rsid w:val="009C4DE6"/>
    <w:rsid w:val="009C4EE8"/>
    <w:rsid w:val="009C4F38"/>
    <w:rsid w:val="009C50F5"/>
    <w:rsid w:val="009C5101"/>
    <w:rsid w:val="009C526E"/>
    <w:rsid w:val="009C59AA"/>
    <w:rsid w:val="009C5D1D"/>
    <w:rsid w:val="009C5E34"/>
    <w:rsid w:val="009C600B"/>
    <w:rsid w:val="009C6099"/>
    <w:rsid w:val="009C640B"/>
    <w:rsid w:val="009C6540"/>
    <w:rsid w:val="009C6575"/>
    <w:rsid w:val="009C65B5"/>
    <w:rsid w:val="009C665B"/>
    <w:rsid w:val="009C6786"/>
    <w:rsid w:val="009C69EB"/>
    <w:rsid w:val="009C6A49"/>
    <w:rsid w:val="009C6DF7"/>
    <w:rsid w:val="009C7326"/>
    <w:rsid w:val="009C7504"/>
    <w:rsid w:val="009C7507"/>
    <w:rsid w:val="009C75A1"/>
    <w:rsid w:val="009C7A60"/>
    <w:rsid w:val="009C7B38"/>
    <w:rsid w:val="009C7CD0"/>
    <w:rsid w:val="009D01B6"/>
    <w:rsid w:val="009D04F1"/>
    <w:rsid w:val="009D051D"/>
    <w:rsid w:val="009D06B0"/>
    <w:rsid w:val="009D06C2"/>
    <w:rsid w:val="009D06E0"/>
    <w:rsid w:val="009D07F9"/>
    <w:rsid w:val="009D0C64"/>
    <w:rsid w:val="009D0FB6"/>
    <w:rsid w:val="009D1611"/>
    <w:rsid w:val="009D16A3"/>
    <w:rsid w:val="009D170B"/>
    <w:rsid w:val="009D17B5"/>
    <w:rsid w:val="009D182E"/>
    <w:rsid w:val="009D1958"/>
    <w:rsid w:val="009D195E"/>
    <w:rsid w:val="009D1C63"/>
    <w:rsid w:val="009D1C9E"/>
    <w:rsid w:val="009D1CBF"/>
    <w:rsid w:val="009D1D83"/>
    <w:rsid w:val="009D1E12"/>
    <w:rsid w:val="009D1E53"/>
    <w:rsid w:val="009D1EC8"/>
    <w:rsid w:val="009D1F80"/>
    <w:rsid w:val="009D2055"/>
    <w:rsid w:val="009D2234"/>
    <w:rsid w:val="009D2335"/>
    <w:rsid w:val="009D2506"/>
    <w:rsid w:val="009D2841"/>
    <w:rsid w:val="009D2864"/>
    <w:rsid w:val="009D2920"/>
    <w:rsid w:val="009D29D1"/>
    <w:rsid w:val="009D29FC"/>
    <w:rsid w:val="009D2A49"/>
    <w:rsid w:val="009D2AC5"/>
    <w:rsid w:val="009D2B53"/>
    <w:rsid w:val="009D2BFA"/>
    <w:rsid w:val="009D2C68"/>
    <w:rsid w:val="009D2CD8"/>
    <w:rsid w:val="009D2E49"/>
    <w:rsid w:val="009D33A7"/>
    <w:rsid w:val="009D3602"/>
    <w:rsid w:val="009D363B"/>
    <w:rsid w:val="009D36DC"/>
    <w:rsid w:val="009D39FC"/>
    <w:rsid w:val="009D3B01"/>
    <w:rsid w:val="009D4135"/>
    <w:rsid w:val="009D41CF"/>
    <w:rsid w:val="009D452D"/>
    <w:rsid w:val="009D45A2"/>
    <w:rsid w:val="009D45B0"/>
    <w:rsid w:val="009D4668"/>
    <w:rsid w:val="009D46E9"/>
    <w:rsid w:val="009D4749"/>
    <w:rsid w:val="009D4AFE"/>
    <w:rsid w:val="009D4DE2"/>
    <w:rsid w:val="009D4E38"/>
    <w:rsid w:val="009D4FDE"/>
    <w:rsid w:val="009D51BE"/>
    <w:rsid w:val="009D54F4"/>
    <w:rsid w:val="009D55E9"/>
    <w:rsid w:val="009D5944"/>
    <w:rsid w:val="009D5E07"/>
    <w:rsid w:val="009D6071"/>
    <w:rsid w:val="009D60E5"/>
    <w:rsid w:val="009D64B4"/>
    <w:rsid w:val="009D663E"/>
    <w:rsid w:val="009D66AF"/>
    <w:rsid w:val="009D68C8"/>
    <w:rsid w:val="009D68D1"/>
    <w:rsid w:val="009D68D2"/>
    <w:rsid w:val="009D6AFA"/>
    <w:rsid w:val="009D6B17"/>
    <w:rsid w:val="009D6D8D"/>
    <w:rsid w:val="009D6DD9"/>
    <w:rsid w:val="009D70BC"/>
    <w:rsid w:val="009D7190"/>
    <w:rsid w:val="009D71EA"/>
    <w:rsid w:val="009D72D0"/>
    <w:rsid w:val="009D733E"/>
    <w:rsid w:val="009D7383"/>
    <w:rsid w:val="009D7A5C"/>
    <w:rsid w:val="009D7D66"/>
    <w:rsid w:val="009D7E85"/>
    <w:rsid w:val="009D7F63"/>
    <w:rsid w:val="009E021A"/>
    <w:rsid w:val="009E043E"/>
    <w:rsid w:val="009E04D8"/>
    <w:rsid w:val="009E0744"/>
    <w:rsid w:val="009E0BB7"/>
    <w:rsid w:val="009E0C5C"/>
    <w:rsid w:val="009E0CB6"/>
    <w:rsid w:val="009E0E04"/>
    <w:rsid w:val="009E11EF"/>
    <w:rsid w:val="009E1249"/>
    <w:rsid w:val="009E17EB"/>
    <w:rsid w:val="009E1D4B"/>
    <w:rsid w:val="009E1F45"/>
    <w:rsid w:val="009E1F7E"/>
    <w:rsid w:val="009E2117"/>
    <w:rsid w:val="009E25BF"/>
    <w:rsid w:val="009E2763"/>
    <w:rsid w:val="009E278D"/>
    <w:rsid w:val="009E28DE"/>
    <w:rsid w:val="009E292E"/>
    <w:rsid w:val="009E2A08"/>
    <w:rsid w:val="009E2BCC"/>
    <w:rsid w:val="009E2CC1"/>
    <w:rsid w:val="009E2CD4"/>
    <w:rsid w:val="009E2F21"/>
    <w:rsid w:val="009E3038"/>
    <w:rsid w:val="009E3146"/>
    <w:rsid w:val="009E3225"/>
    <w:rsid w:val="009E35CD"/>
    <w:rsid w:val="009E36D8"/>
    <w:rsid w:val="009E3765"/>
    <w:rsid w:val="009E385A"/>
    <w:rsid w:val="009E3D85"/>
    <w:rsid w:val="009E3D8E"/>
    <w:rsid w:val="009E404B"/>
    <w:rsid w:val="009E42B1"/>
    <w:rsid w:val="009E43A6"/>
    <w:rsid w:val="009E4444"/>
    <w:rsid w:val="009E4611"/>
    <w:rsid w:val="009E4771"/>
    <w:rsid w:val="009E491C"/>
    <w:rsid w:val="009E4CE9"/>
    <w:rsid w:val="009E4F0F"/>
    <w:rsid w:val="009E4F57"/>
    <w:rsid w:val="009E5328"/>
    <w:rsid w:val="009E546A"/>
    <w:rsid w:val="009E573D"/>
    <w:rsid w:val="009E57C4"/>
    <w:rsid w:val="009E5896"/>
    <w:rsid w:val="009E5CCE"/>
    <w:rsid w:val="009E5DA7"/>
    <w:rsid w:val="009E5E2C"/>
    <w:rsid w:val="009E5E64"/>
    <w:rsid w:val="009E60BF"/>
    <w:rsid w:val="009E610E"/>
    <w:rsid w:val="009E6117"/>
    <w:rsid w:val="009E640E"/>
    <w:rsid w:val="009E68FF"/>
    <w:rsid w:val="009E6D31"/>
    <w:rsid w:val="009E6EA9"/>
    <w:rsid w:val="009E6F73"/>
    <w:rsid w:val="009E70F5"/>
    <w:rsid w:val="009E719C"/>
    <w:rsid w:val="009E7306"/>
    <w:rsid w:val="009E7322"/>
    <w:rsid w:val="009E73BA"/>
    <w:rsid w:val="009E7614"/>
    <w:rsid w:val="009E7762"/>
    <w:rsid w:val="009E7818"/>
    <w:rsid w:val="009E78CB"/>
    <w:rsid w:val="009E78D5"/>
    <w:rsid w:val="009E7A12"/>
    <w:rsid w:val="009E7BA3"/>
    <w:rsid w:val="009E7D60"/>
    <w:rsid w:val="009E7E22"/>
    <w:rsid w:val="009E7E2E"/>
    <w:rsid w:val="009F002B"/>
    <w:rsid w:val="009F01BB"/>
    <w:rsid w:val="009F0349"/>
    <w:rsid w:val="009F0516"/>
    <w:rsid w:val="009F05A4"/>
    <w:rsid w:val="009F0986"/>
    <w:rsid w:val="009F09FC"/>
    <w:rsid w:val="009F0D2C"/>
    <w:rsid w:val="009F0D46"/>
    <w:rsid w:val="009F0E78"/>
    <w:rsid w:val="009F12BD"/>
    <w:rsid w:val="009F12BE"/>
    <w:rsid w:val="009F176B"/>
    <w:rsid w:val="009F184D"/>
    <w:rsid w:val="009F1971"/>
    <w:rsid w:val="009F1C86"/>
    <w:rsid w:val="009F1D7F"/>
    <w:rsid w:val="009F1DB5"/>
    <w:rsid w:val="009F22DD"/>
    <w:rsid w:val="009F2421"/>
    <w:rsid w:val="009F2503"/>
    <w:rsid w:val="009F25CC"/>
    <w:rsid w:val="009F2739"/>
    <w:rsid w:val="009F279E"/>
    <w:rsid w:val="009F2C92"/>
    <w:rsid w:val="009F2C93"/>
    <w:rsid w:val="009F2DE0"/>
    <w:rsid w:val="009F2EEB"/>
    <w:rsid w:val="009F3037"/>
    <w:rsid w:val="009F3426"/>
    <w:rsid w:val="009F380C"/>
    <w:rsid w:val="009F3829"/>
    <w:rsid w:val="009F39A8"/>
    <w:rsid w:val="009F3A05"/>
    <w:rsid w:val="009F3A06"/>
    <w:rsid w:val="009F3ABF"/>
    <w:rsid w:val="009F3F5E"/>
    <w:rsid w:val="009F3F7E"/>
    <w:rsid w:val="009F425F"/>
    <w:rsid w:val="009F43D7"/>
    <w:rsid w:val="009F43D8"/>
    <w:rsid w:val="009F443A"/>
    <w:rsid w:val="009F4446"/>
    <w:rsid w:val="009F47A8"/>
    <w:rsid w:val="009F47C1"/>
    <w:rsid w:val="009F48B9"/>
    <w:rsid w:val="009F494C"/>
    <w:rsid w:val="009F4969"/>
    <w:rsid w:val="009F4B99"/>
    <w:rsid w:val="009F503C"/>
    <w:rsid w:val="009F51D5"/>
    <w:rsid w:val="009F51E8"/>
    <w:rsid w:val="009F53B5"/>
    <w:rsid w:val="009F56D1"/>
    <w:rsid w:val="009F56FE"/>
    <w:rsid w:val="009F5803"/>
    <w:rsid w:val="009F5B31"/>
    <w:rsid w:val="009F5BED"/>
    <w:rsid w:val="009F61F4"/>
    <w:rsid w:val="009F6763"/>
    <w:rsid w:val="009F6826"/>
    <w:rsid w:val="009F6835"/>
    <w:rsid w:val="009F69D3"/>
    <w:rsid w:val="009F6A28"/>
    <w:rsid w:val="009F6AC3"/>
    <w:rsid w:val="009F6C4F"/>
    <w:rsid w:val="009F6DB8"/>
    <w:rsid w:val="009F6F49"/>
    <w:rsid w:val="009F70E3"/>
    <w:rsid w:val="009F721D"/>
    <w:rsid w:val="009F755A"/>
    <w:rsid w:val="009F7801"/>
    <w:rsid w:val="009F79DB"/>
    <w:rsid w:val="009F7B63"/>
    <w:rsid w:val="009F7BA1"/>
    <w:rsid w:val="00A00082"/>
    <w:rsid w:val="00A003C6"/>
    <w:rsid w:val="00A00B19"/>
    <w:rsid w:val="00A00B77"/>
    <w:rsid w:val="00A00F21"/>
    <w:rsid w:val="00A00FB2"/>
    <w:rsid w:val="00A00FF4"/>
    <w:rsid w:val="00A01130"/>
    <w:rsid w:val="00A011C1"/>
    <w:rsid w:val="00A0126B"/>
    <w:rsid w:val="00A01394"/>
    <w:rsid w:val="00A01492"/>
    <w:rsid w:val="00A015E0"/>
    <w:rsid w:val="00A0162E"/>
    <w:rsid w:val="00A018B3"/>
    <w:rsid w:val="00A018D9"/>
    <w:rsid w:val="00A01A84"/>
    <w:rsid w:val="00A01E1E"/>
    <w:rsid w:val="00A01EB9"/>
    <w:rsid w:val="00A021BF"/>
    <w:rsid w:val="00A02254"/>
    <w:rsid w:val="00A02398"/>
    <w:rsid w:val="00A0268F"/>
    <w:rsid w:val="00A02B19"/>
    <w:rsid w:val="00A02B21"/>
    <w:rsid w:val="00A02CF7"/>
    <w:rsid w:val="00A0314B"/>
    <w:rsid w:val="00A031E2"/>
    <w:rsid w:val="00A03290"/>
    <w:rsid w:val="00A032A9"/>
    <w:rsid w:val="00A0339D"/>
    <w:rsid w:val="00A035DA"/>
    <w:rsid w:val="00A037F3"/>
    <w:rsid w:val="00A03811"/>
    <w:rsid w:val="00A03847"/>
    <w:rsid w:val="00A03C44"/>
    <w:rsid w:val="00A03DCA"/>
    <w:rsid w:val="00A03E14"/>
    <w:rsid w:val="00A03F6D"/>
    <w:rsid w:val="00A04037"/>
    <w:rsid w:val="00A04674"/>
    <w:rsid w:val="00A04954"/>
    <w:rsid w:val="00A04BAD"/>
    <w:rsid w:val="00A04C2D"/>
    <w:rsid w:val="00A04E3D"/>
    <w:rsid w:val="00A05249"/>
    <w:rsid w:val="00A05543"/>
    <w:rsid w:val="00A05560"/>
    <w:rsid w:val="00A05779"/>
    <w:rsid w:val="00A05905"/>
    <w:rsid w:val="00A059B7"/>
    <w:rsid w:val="00A05A08"/>
    <w:rsid w:val="00A05B19"/>
    <w:rsid w:val="00A05C19"/>
    <w:rsid w:val="00A05CF4"/>
    <w:rsid w:val="00A05FE9"/>
    <w:rsid w:val="00A064CD"/>
    <w:rsid w:val="00A067B4"/>
    <w:rsid w:val="00A06974"/>
    <w:rsid w:val="00A06B1D"/>
    <w:rsid w:val="00A06BE3"/>
    <w:rsid w:val="00A06F53"/>
    <w:rsid w:val="00A0707C"/>
    <w:rsid w:val="00A07099"/>
    <w:rsid w:val="00A070B7"/>
    <w:rsid w:val="00A070CE"/>
    <w:rsid w:val="00A07123"/>
    <w:rsid w:val="00A07280"/>
    <w:rsid w:val="00A07460"/>
    <w:rsid w:val="00A0753A"/>
    <w:rsid w:val="00A077E2"/>
    <w:rsid w:val="00A07802"/>
    <w:rsid w:val="00A07804"/>
    <w:rsid w:val="00A07AC3"/>
    <w:rsid w:val="00A07AE2"/>
    <w:rsid w:val="00A07CAB"/>
    <w:rsid w:val="00A10101"/>
    <w:rsid w:val="00A10293"/>
    <w:rsid w:val="00A10388"/>
    <w:rsid w:val="00A10555"/>
    <w:rsid w:val="00A1076E"/>
    <w:rsid w:val="00A10788"/>
    <w:rsid w:val="00A107A2"/>
    <w:rsid w:val="00A10838"/>
    <w:rsid w:val="00A1083B"/>
    <w:rsid w:val="00A108A2"/>
    <w:rsid w:val="00A109DD"/>
    <w:rsid w:val="00A10C6C"/>
    <w:rsid w:val="00A10CA4"/>
    <w:rsid w:val="00A10F74"/>
    <w:rsid w:val="00A11049"/>
    <w:rsid w:val="00A110BB"/>
    <w:rsid w:val="00A1121D"/>
    <w:rsid w:val="00A11329"/>
    <w:rsid w:val="00A1137E"/>
    <w:rsid w:val="00A1139E"/>
    <w:rsid w:val="00A11543"/>
    <w:rsid w:val="00A11584"/>
    <w:rsid w:val="00A115E6"/>
    <w:rsid w:val="00A1188E"/>
    <w:rsid w:val="00A119E2"/>
    <w:rsid w:val="00A11A6D"/>
    <w:rsid w:val="00A11BBB"/>
    <w:rsid w:val="00A11D22"/>
    <w:rsid w:val="00A11F2A"/>
    <w:rsid w:val="00A1203A"/>
    <w:rsid w:val="00A120BA"/>
    <w:rsid w:val="00A121B9"/>
    <w:rsid w:val="00A123FC"/>
    <w:rsid w:val="00A12453"/>
    <w:rsid w:val="00A1249D"/>
    <w:rsid w:val="00A128C3"/>
    <w:rsid w:val="00A12B28"/>
    <w:rsid w:val="00A12B59"/>
    <w:rsid w:val="00A12B5B"/>
    <w:rsid w:val="00A12B85"/>
    <w:rsid w:val="00A134E5"/>
    <w:rsid w:val="00A1368A"/>
    <w:rsid w:val="00A136BC"/>
    <w:rsid w:val="00A1370D"/>
    <w:rsid w:val="00A13931"/>
    <w:rsid w:val="00A13D5D"/>
    <w:rsid w:val="00A13EAF"/>
    <w:rsid w:val="00A13EE3"/>
    <w:rsid w:val="00A140E3"/>
    <w:rsid w:val="00A1443E"/>
    <w:rsid w:val="00A147C1"/>
    <w:rsid w:val="00A1491B"/>
    <w:rsid w:val="00A14949"/>
    <w:rsid w:val="00A14D84"/>
    <w:rsid w:val="00A151C0"/>
    <w:rsid w:val="00A152FB"/>
    <w:rsid w:val="00A1544E"/>
    <w:rsid w:val="00A15465"/>
    <w:rsid w:val="00A154CE"/>
    <w:rsid w:val="00A15691"/>
    <w:rsid w:val="00A156D5"/>
    <w:rsid w:val="00A158B2"/>
    <w:rsid w:val="00A158F9"/>
    <w:rsid w:val="00A15A37"/>
    <w:rsid w:val="00A15A80"/>
    <w:rsid w:val="00A15C07"/>
    <w:rsid w:val="00A15CA2"/>
    <w:rsid w:val="00A15CAB"/>
    <w:rsid w:val="00A15CF9"/>
    <w:rsid w:val="00A15D78"/>
    <w:rsid w:val="00A15F47"/>
    <w:rsid w:val="00A16172"/>
    <w:rsid w:val="00A16224"/>
    <w:rsid w:val="00A16432"/>
    <w:rsid w:val="00A16610"/>
    <w:rsid w:val="00A16777"/>
    <w:rsid w:val="00A16999"/>
    <w:rsid w:val="00A169F7"/>
    <w:rsid w:val="00A16AE4"/>
    <w:rsid w:val="00A16BEE"/>
    <w:rsid w:val="00A16C89"/>
    <w:rsid w:val="00A17103"/>
    <w:rsid w:val="00A17438"/>
    <w:rsid w:val="00A17950"/>
    <w:rsid w:val="00A17C42"/>
    <w:rsid w:val="00A17EA5"/>
    <w:rsid w:val="00A17ED2"/>
    <w:rsid w:val="00A17EE1"/>
    <w:rsid w:val="00A17FEE"/>
    <w:rsid w:val="00A200F9"/>
    <w:rsid w:val="00A202E1"/>
    <w:rsid w:val="00A203B3"/>
    <w:rsid w:val="00A205F3"/>
    <w:rsid w:val="00A20844"/>
    <w:rsid w:val="00A2085A"/>
    <w:rsid w:val="00A20A0A"/>
    <w:rsid w:val="00A20D26"/>
    <w:rsid w:val="00A20ED7"/>
    <w:rsid w:val="00A21078"/>
    <w:rsid w:val="00A21200"/>
    <w:rsid w:val="00A2158E"/>
    <w:rsid w:val="00A215FE"/>
    <w:rsid w:val="00A2191E"/>
    <w:rsid w:val="00A21940"/>
    <w:rsid w:val="00A21B2C"/>
    <w:rsid w:val="00A21BC1"/>
    <w:rsid w:val="00A21C94"/>
    <w:rsid w:val="00A21CF7"/>
    <w:rsid w:val="00A21D4E"/>
    <w:rsid w:val="00A21EFF"/>
    <w:rsid w:val="00A21F59"/>
    <w:rsid w:val="00A21F5D"/>
    <w:rsid w:val="00A220A5"/>
    <w:rsid w:val="00A220C9"/>
    <w:rsid w:val="00A2215F"/>
    <w:rsid w:val="00A222D2"/>
    <w:rsid w:val="00A22430"/>
    <w:rsid w:val="00A225D1"/>
    <w:rsid w:val="00A22645"/>
    <w:rsid w:val="00A2268E"/>
    <w:rsid w:val="00A226A6"/>
    <w:rsid w:val="00A22B96"/>
    <w:rsid w:val="00A22CEE"/>
    <w:rsid w:val="00A22E8C"/>
    <w:rsid w:val="00A22EE9"/>
    <w:rsid w:val="00A23218"/>
    <w:rsid w:val="00A2338F"/>
    <w:rsid w:val="00A234F3"/>
    <w:rsid w:val="00A23987"/>
    <w:rsid w:val="00A23D21"/>
    <w:rsid w:val="00A23EFD"/>
    <w:rsid w:val="00A2483A"/>
    <w:rsid w:val="00A24863"/>
    <w:rsid w:val="00A24897"/>
    <w:rsid w:val="00A24C4E"/>
    <w:rsid w:val="00A24E63"/>
    <w:rsid w:val="00A24E99"/>
    <w:rsid w:val="00A24F96"/>
    <w:rsid w:val="00A253B9"/>
    <w:rsid w:val="00A25418"/>
    <w:rsid w:val="00A256BB"/>
    <w:rsid w:val="00A256CF"/>
    <w:rsid w:val="00A25738"/>
    <w:rsid w:val="00A2584E"/>
    <w:rsid w:val="00A25911"/>
    <w:rsid w:val="00A25948"/>
    <w:rsid w:val="00A25A26"/>
    <w:rsid w:val="00A261F0"/>
    <w:rsid w:val="00A26579"/>
    <w:rsid w:val="00A265CC"/>
    <w:rsid w:val="00A265FB"/>
    <w:rsid w:val="00A2669D"/>
    <w:rsid w:val="00A267D0"/>
    <w:rsid w:val="00A26AD9"/>
    <w:rsid w:val="00A26D5A"/>
    <w:rsid w:val="00A2719D"/>
    <w:rsid w:val="00A27240"/>
    <w:rsid w:val="00A27635"/>
    <w:rsid w:val="00A277F8"/>
    <w:rsid w:val="00A279B1"/>
    <w:rsid w:val="00A27A9E"/>
    <w:rsid w:val="00A27AC2"/>
    <w:rsid w:val="00A27F7B"/>
    <w:rsid w:val="00A300AC"/>
    <w:rsid w:val="00A300F5"/>
    <w:rsid w:val="00A30160"/>
    <w:rsid w:val="00A301AA"/>
    <w:rsid w:val="00A30308"/>
    <w:rsid w:val="00A3084A"/>
    <w:rsid w:val="00A308B0"/>
    <w:rsid w:val="00A309AF"/>
    <w:rsid w:val="00A30CAB"/>
    <w:rsid w:val="00A30E89"/>
    <w:rsid w:val="00A3108F"/>
    <w:rsid w:val="00A3112D"/>
    <w:rsid w:val="00A317EE"/>
    <w:rsid w:val="00A31814"/>
    <w:rsid w:val="00A31842"/>
    <w:rsid w:val="00A31903"/>
    <w:rsid w:val="00A31936"/>
    <w:rsid w:val="00A319F3"/>
    <w:rsid w:val="00A31C5E"/>
    <w:rsid w:val="00A31C87"/>
    <w:rsid w:val="00A31D15"/>
    <w:rsid w:val="00A31D8A"/>
    <w:rsid w:val="00A31EB4"/>
    <w:rsid w:val="00A3209A"/>
    <w:rsid w:val="00A320E6"/>
    <w:rsid w:val="00A320F8"/>
    <w:rsid w:val="00A321DF"/>
    <w:rsid w:val="00A32298"/>
    <w:rsid w:val="00A323FB"/>
    <w:rsid w:val="00A32648"/>
    <w:rsid w:val="00A3268E"/>
    <w:rsid w:val="00A326B0"/>
    <w:rsid w:val="00A327C3"/>
    <w:rsid w:val="00A328D8"/>
    <w:rsid w:val="00A32929"/>
    <w:rsid w:val="00A32AFD"/>
    <w:rsid w:val="00A32C3C"/>
    <w:rsid w:val="00A32D3B"/>
    <w:rsid w:val="00A331C7"/>
    <w:rsid w:val="00A33232"/>
    <w:rsid w:val="00A33301"/>
    <w:rsid w:val="00A335FE"/>
    <w:rsid w:val="00A3375C"/>
    <w:rsid w:val="00A3376F"/>
    <w:rsid w:val="00A337DA"/>
    <w:rsid w:val="00A33C9C"/>
    <w:rsid w:val="00A33D60"/>
    <w:rsid w:val="00A33E19"/>
    <w:rsid w:val="00A33FEF"/>
    <w:rsid w:val="00A3409B"/>
    <w:rsid w:val="00A34467"/>
    <w:rsid w:val="00A34498"/>
    <w:rsid w:val="00A34716"/>
    <w:rsid w:val="00A34CE9"/>
    <w:rsid w:val="00A34D66"/>
    <w:rsid w:val="00A34E7F"/>
    <w:rsid w:val="00A34E8E"/>
    <w:rsid w:val="00A34ED6"/>
    <w:rsid w:val="00A350AA"/>
    <w:rsid w:val="00A350FB"/>
    <w:rsid w:val="00A35448"/>
    <w:rsid w:val="00A358CB"/>
    <w:rsid w:val="00A35A57"/>
    <w:rsid w:val="00A35BC8"/>
    <w:rsid w:val="00A35D31"/>
    <w:rsid w:val="00A35E16"/>
    <w:rsid w:val="00A3603F"/>
    <w:rsid w:val="00A36055"/>
    <w:rsid w:val="00A3608C"/>
    <w:rsid w:val="00A36381"/>
    <w:rsid w:val="00A36386"/>
    <w:rsid w:val="00A3670F"/>
    <w:rsid w:val="00A3682B"/>
    <w:rsid w:val="00A3683B"/>
    <w:rsid w:val="00A368F7"/>
    <w:rsid w:val="00A36DD0"/>
    <w:rsid w:val="00A36E79"/>
    <w:rsid w:val="00A36FBD"/>
    <w:rsid w:val="00A36FD0"/>
    <w:rsid w:val="00A370EE"/>
    <w:rsid w:val="00A371A4"/>
    <w:rsid w:val="00A371C4"/>
    <w:rsid w:val="00A3724B"/>
    <w:rsid w:val="00A37420"/>
    <w:rsid w:val="00A3742D"/>
    <w:rsid w:val="00A37552"/>
    <w:rsid w:val="00A3764D"/>
    <w:rsid w:val="00A3773E"/>
    <w:rsid w:val="00A37941"/>
    <w:rsid w:val="00A37B75"/>
    <w:rsid w:val="00A37B8F"/>
    <w:rsid w:val="00A37BDE"/>
    <w:rsid w:val="00A37C7F"/>
    <w:rsid w:val="00A4007A"/>
    <w:rsid w:val="00A4007F"/>
    <w:rsid w:val="00A40396"/>
    <w:rsid w:val="00A403AF"/>
    <w:rsid w:val="00A404C4"/>
    <w:rsid w:val="00A407A5"/>
    <w:rsid w:val="00A408D6"/>
    <w:rsid w:val="00A40A4A"/>
    <w:rsid w:val="00A40C4D"/>
    <w:rsid w:val="00A40D47"/>
    <w:rsid w:val="00A41074"/>
    <w:rsid w:val="00A4136A"/>
    <w:rsid w:val="00A41387"/>
    <w:rsid w:val="00A413D6"/>
    <w:rsid w:val="00A41630"/>
    <w:rsid w:val="00A416F3"/>
    <w:rsid w:val="00A41762"/>
    <w:rsid w:val="00A41DDB"/>
    <w:rsid w:val="00A41E61"/>
    <w:rsid w:val="00A4230F"/>
    <w:rsid w:val="00A4250C"/>
    <w:rsid w:val="00A42619"/>
    <w:rsid w:val="00A4285E"/>
    <w:rsid w:val="00A42EEA"/>
    <w:rsid w:val="00A43029"/>
    <w:rsid w:val="00A43434"/>
    <w:rsid w:val="00A43ADA"/>
    <w:rsid w:val="00A43F2C"/>
    <w:rsid w:val="00A43F70"/>
    <w:rsid w:val="00A43F7E"/>
    <w:rsid w:val="00A44252"/>
    <w:rsid w:val="00A44383"/>
    <w:rsid w:val="00A44536"/>
    <w:rsid w:val="00A445EB"/>
    <w:rsid w:val="00A446FC"/>
    <w:rsid w:val="00A447F9"/>
    <w:rsid w:val="00A4480B"/>
    <w:rsid w:val="00A44AA2"/>
    <w:rsid w:val="00A44C38"/>
    <w:rsid w:val="00A44CA1"/>
    <w:rsid w:val="00A44CDC"/>
    <w:rsid w:val="00A44EE2"/>
    <w:rsid w:val="00A44EEE"/>
    <w:rsid w:val="00A45425"/>
    <w:rsid w:val="00A4542E"/>
    <w:rsid w:val="00A454BC"/>
    <w:rsid w:val="00A45582"/>
    <w:rsid w:val="00A4585F"/>
    <w:rsid w:val="00A458ED"/>
    <w:rsid w:val="00A45A75"/>
    <w:rsid w:val="00A45AC5"/>
    <w:rsid w:val="00A45B55"/>
    <w:rsid w:val="00A45CDE"/>
    <w:rsid w:val="00A45F8C"/>
    <w:rsid w:val="00A46028"/>
    <w:rsid w:val="00A461F7"/>
    <w:rsid w:val="00A46235"/>
    <w:rsid w:val="00A463C1"/>
    <w:rsid w:val="00A4645E"/>
    <w:rsid w:val="00A4649A"/>
    <w:rsid w:val="00A46657"/>
    <w:rsid w:val="00A468F5"/>
    <w:rsid w:val="00A46992"/>
    <w:rsid w:val="00A46A81"/>
    <w:rsid w:val="00A46B65"/>
    <w:rsid w:val="00A46BD8"/>
    <w:rsid w:val="00A46E07"/>
    <w:rsid w:val="00A47079"/>
    <w:rsid w:val="00A471F1"/>
    <w:rsid w:val="00A47312"/>
    <w:rsid w:val="00A474A2"/>
    <w:rsid w:val="00A474BE"/>
    <w:rsid w:val="00A47AD7"/>
    <w:rsid w:val="00A47FA9"/>
    <w:rsid w:val="00A505F8"/>
    <w:rsid w:val="00A5069D"/>
    <w:rsid w:val="00A50766"/>
    <w:rsid w:val="00A50E7D"/>
    <w:rsid w:val="00A50FFC"/>
    <w:rsid w:val="00A5114B"/>
    <w:rsid w:val="00A5134E"/>
    <w:rsid w:val="00A51567"/>
    <w:rsid w:val="00A516C3"/>
    <w:rsid w:val="00A516E4"/>
    <w:rsid w:val="00A516F6"/>
    <w:rsid w:val="00A517F2"/>
    <w:rsid w:val="00A51AD3"/>
    <w:rsid w:val="00A51B78"/>
    <w:rsid w:val="00A51EC2"/>
    <w:rsid w:val="00A520E3"/>
    <w:rsid w:val="00A52184"/>
    <w:rsid w:val="00A52441"/>
    <w:rsid w:val="00A52671"/>
    <w:rsid w:val="00A52767"/>
    <w:rsid w:val="00A528C8"/>
    <w:rsid w:val="00A52968"/>
    <w:rsid w:val="00A52A03"/>
    <w:rsid w:val="00A52AB3"/>
    <w:rsid w:val="00A52B64"/>
    <w:rsid w:val="00A52BF8"/>
    <w:rsid w:val="00A52E9C"/>
    <w:rsid w:val="00A52F36"/>
    <w:rsid w:val="00A52F75"/>
    <w:rsid w:val="00A530B4"/>
    <w:rsid w:val="00A53306"/>
    <w:rsid w:val="00A53548"/>
    <w:rsid w:val="00A535B6"/>
    <w:rsid w:val="00A5398E"/>
    <w:rsid w:val="00A53EC9"/>
    <w:rsid w:val="00A5411E"/>
    <w:rsid w:val="00A542A9"/>
    <w:rsid w:val="00A54405"/>
    <w:rsid w:val="00A545FC"/>
    <w:rsid w:val="00A54697"/>
    <w:rsid w:val="00A546F3"/>
    <w:rsid w:val="00A54914"/>
    <w:rsid w:val="00A5492B"/>
    <w:rsid w:val="00A54BE9"/>
    <w:rsid w:val="00A54C75"/>
    <w:rsid w:val="00A54CC4"/>
    <w:rsid w:val="00A55101"/>
    <w:rsid w:val="00A5536E"/>
    <w:rsid w:val="00A553BB"/>
    <w:rsid w:val="00A55490"/>
    <w:rsid w:val="00A557C1"/>
    <w:rsid w:val="00A55833"/>
    <w:rsid w:val="00A55CFD"/>
    <w:rsid w:val="00A56306"/>
    <w:rsid w:val="00A564AE"/>
    <w:rsid w:val="00A56875"/>
    <w:rsid w:val="00A57118"/>
    <w:rsid w:val="00A57189"/>
    <w:rsid w:val="00A57579"/>
    <w:rsid w:val="00A575B9"/>
    <w:rsid w:val="00A576AE"/>
    <w:rsid w:val="00A57721"/>
    <w:rsid w:val="00A579ED"/>
    <w:rsid w:val="00A57A05"/>
    <w:rsid w:val="00A57BB0"/>
    <w:rsid w:val="00A57ECD"/>
    <w:rsid w:val="00A6058B"/>
    <w:rsid w:val="00A605E7"/>
    <w:rsid w:val="00A60905"/>
    <w:rsid w:val="00A6095F"/>
    <w:rsid w:val="00A60C56"/>
    <w:rsid w:val="00A61497"/>
    <w:rsid w:val="00A6152D"/>
    <w:rsid w:val="00A616C6"/>
    <w:rsid w:val="00A61A25"/>
    <w:rsid w:val="00A61A76"/>
    <w:rsid w:val="00A61AC5"/>
    <w:rsid w:val="00A61DEF"/>
    <w:rsid w:val="00A61EBC"/>
    <w:rsid w:val="00A62017"/>
    <w:rsid w:val="00A62AFF"/>
    <w:rsid w:val="00A62BC0"/>
    <w:rsid w:val="00A62CA7"/>
    <w:rsid w:val="00A63007"/>
    <w:rsid w:val="00A630B5"/>
    <w:rsid w:val="00A6386B"/>
    <w:rsid w:val="00A638B9"/>
    <w:rsid w:val="00A63E4E"/>
    <w:rsid w:val="00A6404A"/>
    <w:rsid w:val="00A64073"/>
    <w:rsid w:val="00A640E5"/>
    <w:rsid w:val="00A644E6"/>
    <w:rsid w:val="00A64670"/>
    <w:rsid w:val="00A647D3"/>
    <w:rsid w:val="00A64D13"/>
    <w:rsid w:val="00A64D20"/>
    <w:rsid w:val="00A64FC0"/>
    <w:rsid w:val="00A6508A"/>
    <w:rsid w:val="00A653FA"/>
    <w:rsid w:val="00A655A1"/>
    <w:rsid w:val="00A6567A"/>
    <w:rsid w:val="00A656A7"/>
    <w:rsid w:val="00A6587F"/>
    <w:rsid w:val="00A6598C"/>
    <w:rsid w:val="00A659A3"/>
    <w:rsid w:val="00A65A25"/>
    <w:rsid w:val="00A65A37"/>
    <w:rsid w:val="00A65AD5"/>
    <w:rsid w:val="00A65ADB"/>
    <w:rsid w:val="00A65B15"/>
    <w:rsid w:val="00A65C70"/>
    <w:rsid w:val="00A65D2C"/>
    <w:rsid w:val="00A65E27"/>
    <w:rsid w:val="00A660CD"/>
    <w:rsid w:val="00A66268"/>
    <w:rsid w:val="00A669A5"/>
    <w:rsid w:val="00A66B59"/>
    <w:rsid w:val="00A66B9F"/>
    <w:rsid w:val="00A66C9A"/>
    <w:rsid w:val="00A66D49"/>
    <w:rsid w:val="00A66FB5"/>
    <w:rsid w:val="00A67091"/>
    <w:rsid w:val="00A6734F"/>
    <w:rsid w:val="00A67539"/>
    <w:rsid w:val="00A67572"/>
    <w:rsid w:val="00A677A0"/>
    <w:rsid w:val="00A67833"/>
    <w:rsid w:val="00A679D0"/>
    <w:rsid w:val="00A67A0F"/>
    <w:rsid w:val="00A67D24"/>
    <w:rsid w:val="00A67E3F"/>
    <w:rsid w:val="00A67F40"/>
    <w:rsid w:val="00A67F4B"/>
    <w:rsid w:val="00A700FB"/>
    <w:rsid w:val="00A7013A"/>
    <w:rsid w:val="00A7017B"/>
    <w:rsid w:val="00A70295"/>
    <w:rsid w:val="00A70419"/>
    <w:rsid w:val="00A70582"/>
    <w:rsid w:val="00A705CB"/>
    <w:rsid w:val="00A705CC"/>
    <w:rsid w:val="00A70949"/>
    <w:rsid w:val="00A70A73"/>
    <w:rsid w:val="00A70D32"/>
    <w:rsid w:val="00A712C8"/>
    <w:rsid w:val="00A7136F"/>
    <w:rsid w:val="00A714F4"/>
    <w:rsid w:val="00A715C9"/>
    <w:rsid w:val="00A71A05"/>
    <w:rsid w:val="00A71AC3"/>
    <w:rsid w:val="00A71B5D"/>
    <w:rsid w:val="00A71E89"/>
    <w:rsid w:val="00A720FF"/>
    <w:rsid w:val="00A7227E"/>
    <w:rsid w:val="00A72441"/>
    <w:rsid w:val="00A726EC"/>
    <w:rsid w:val="00A726F1"/>
    <w:rsid w:val="00A7296C"/>
    <w:rsid w:val="00A72A82"/>
    <w:rsid w:val="00A72BD2"/>
    <w:rsid w:val="00A72CA4"/>
    <w:rsid w:val="00A72CE8"/>
    <w:rsid w:val="00A72D19"/>
    <w:rsid w:val="00A72F50"/>
    <w:rsid w:val="00A72FBA"/>
    <w:rsid w:val="00A73343"/>
    <w:rsid w:val="00A73A8E"/>
    <w:rsid w:val="00A73AB7"/>
    <w:rsid w:val="00A73DA4"/>
    <w:rsid w:val="00A73FF6"/>
    <w:rsid w:val="00A74005"/>
    <w:rsid w:val="00A742CB"/>
    <w:rsid w:val="00A74355"/>
    <w:rsid w:val="00A7445B"/>
    <w:rsid w:val="00A74461"/>
    <w:rsid w:val="00A7457F"/>
    <w:rsid w:val="00A74901"/>
    <w:rsid w:val="00A75602"/>
    <w:rsid w:val="00A756CC"/>
    <w:rsid w:val="00A7579D"/>
    <w:rsid w:val="00A757D6"/>
    <w:rsid w:val="00A75847"/>
    <w:rsid w:val="00A75B6B"/>
    <w:rsid w:val="00A75C8E"/>
    <w:rsid w:val="00A75CB4"/>
    <w:rsid w:val="00A75EAB"/>
    <w:rsid w:val="00A75EE9"/>
    <w:rsid w:val="00A75F96"/>
    <w:rsid w:val="00A764D0"/>
    <w:rsid w:val="00A76663"/>
    <w:rsid w:val="00A766A1"/>
    <w:rsid w:val="00A766CE"/>
    <w:rsid w:val="00A76958"/>
    <w:rsid w:val="00A76D48"/>
    <w:rsid w:val="00A76D90"/>
    <w:rsid w:val="00A770A7"/>
    <w:rsid w:val="00A7794E"/>
    <w:rsid w:val="00A77B4C"/>
    <w:rsid w:val="00A77B4E"/>
    <w:rsid w:val="00A77B4F"/>
    <w:rsid w:val="00A77C15"/>
    <w:rsid w:val="00A77CB9"/>
    <w:rsid w:val="00A77E88"/>
    <w:rsid w:val="00A80141"/>
    <w:rsid w:val="00A8044A"/>
    <w:rsid w:val="00A804FC"/>
    <w:rsid w:val="00A8071B"/>
    <w:rsid w:val="00A80A1E"/>
    <w:rsid w:val="00A80D71"/>
    <w:rsid w:val="00A80E03"/>
    <w:rsid w:val="00A81153"/>
    <w:rsid w:val="00A81222"/>
    <w:rsid w:val="00A8129C"/>
    <w:rsid w:val="00A8136D"/>
    <w:rsid w:val="00A813DD"/>
    <w:rsid w:val="00A81559"/>
    <w:rsid w:val="00A81883"/>
    <w:rsid w:val="00A81995"/>
    <w:rsid w:val="00A819DD"/>
    <w:rsid w:val="00A81C89"/>
    <w:rsid w:val="00A81ED9"/>
    <w:rsid w:val="00A81F8A"/>
    <w:rsid w:val="00A8224B"/>
    <w:rsid w:val="00A8228E"/>
    <w:rsid w:val="00A8241F"/>
    <w:rsid w:val="00A824EC"/>
    <w:rsid w:val="00A82531"/>
    <w:rsid w:val="00A82775"/>
    <w:rsid w:val="00A8290A"/>
    <w:rsid w:val="00A829B0"/>
    <w:rsid w:val="00A82A5A"/>
    <w:rsid w:val="00A82A8E"/>
    <w:rsid w:val="00A82E4B"/>
    <w:rsid w:val="00A82EC3"/>
    <w:rsid w:val="00A82ED4"/>
    <w:rsid w:val="00A8300B"/>
    <w:rsid w:val="00A831D4"/>
    <w:rsid w:val="00A833AD"/>
    <w:rsid w:val="00A833EE"/>
    <w:rsid w:val="00A8349D"/>
    <w:rsid w:val="00A836C8"/>
    <w:rsid w:val="00A83726"/>
    <w:rsid w:val="00A8374B"/>
    <w:rsid w:val="00A83A6D"/>
    <w:rsid w:val="00A83B0A"/>
    <w:rsid w:val="00A83C1C"/>
    <w:rsid w:val="00A83DC1"/>
    <w:rsid w:val="00A83E24"/>
    <w:rsid w:val="00A8429A"/>
    <w:rsid w:val="00A84419"/>
    <w:rsid w:val="00A8454C"/>
    <w:rsid w:val="00A84616"/>
    <w:rsid w:val="00A8472B"/>
    <w:rsid w:val="00A8494E"/>
    <w:rsid w:val="00A84AD4"/>
    <w:rsid w:val="00A84B2C"/>
    <w:rsid w:val="00A84C98"/>
    <w:rsid w:val="00A84E98"/>
    <w:rsid w:val="00A85083"/>
    <w:rsid w:val="00A8560D"/>
    <w:rsid w:val="00A859AA"/>
    <w:rsid w:val="00A859C6"/>
    <w:rsid w:val="00A85D30"/>
    <w:rsid w:val="00A85DA2"/>
    <w:rsid w:val="00A85DE2"/>
    <w:rsid w:val="00A861FA"/>
    <w:rsid w:val="00A86270"/>
    <w:rsid w:val="00A862AB"/>
    <w:rsid w:val="00A8674C"/>
    <w:rsid w:val="00A86986"/>
    <w:rsid w:val="00A86987"/>
    <w:rsid w:val="00A86A05"/>
    <w:rsid w:val="00A86AE1"/>
    <w:rsid w:val="00A86B46"/>
    <w:rsid w:val="00A86C1B"/>
    <w:rsid w:val="00A86D37"/>
    <w:rsid w:val="00A86E27"/>
    <w:rsid w:val="00A8737A"/>
    <w:rsid w:val="00A873A0"/>
    <w:rsid w:val="00A8747F"/>
    <w:rsid w:val="00A877DE"/>
    <w:rsid w:val="00A87B5D"/>
    <w:rsid w:val="00A87E3C"/>
    <w:rsid w:val="00A87F98"/>
    <w:rsid w:val="00A90287"/>
    <w:rsid w:val="00A90312"/>
    <w:rsid w:val="00A90326"/>
    <w:rsid w:val="00A9042C"/>
    <w:rsid w:val="00A904E0"/>
    <w:rsid w:val="00A90552"/>
    <w:rsid w:val="00A905FF"/>
    <w:rsid w:val="00A90693"/>
    <w:rsid w:val="00A90802"/>
    <w:rsid w:val="00A9093E"/>
    <w:rsid w:val="00A90B0B"/>
    <w:rsid w:val="00A90B6E"/>
    <w:rsid w:val="00A90D00"/>
    <w:rsid w:val="00A90F03"/>
    <w:rsid w:val="00A90FA3"/>
    <w:rsid w:val="00A913A4"/>
    <w:rsid w:val="00A916DC"/>
    <w:rsid w:val="00A91762"/>
    <w:rsid w:val="00A917B8"/>
    <w:rsid w:val="00A91867"/>
    <w:rsid w:val="00A9199A"/>
    <w:rsid w:val="00A91A8D"/>
    <w:rsid w:val="00A91B66"/>
    <w:rsid w:val="00A91B95"/>
    <w:rsid w:val="00A91D2D"/>
    <w:rsid w:val="00A91E16"/>
    <w:rsid w:val="00A91ECA"/>
    <w:rsid w:val="00A92160"/>
    <w:rsid w:val="00A921E0"/>
    <w:rsid w:val="00A92228"/>
    <w:rsid w:val="00A926B3"/>
    <w:rsid w:val="00A92769"/>
    <w:rsid w:val="00A928B5"/>
    <w:rsid w:val="00A92978"/>
    <w:rsid w:val="00A92EA7"/>
    <w:rsid w:val="00A92FFE"/>
    <w:rsid w:val="00A930DF"/>
    <w:rsid w:val="00A931ED"/>
    <w:rsid w:val="00A9329F"/>
    <w:rsid w:val="00A933F1"/>
    <w:rsid w:val="00A9348F"/>
    <w:rsid w:val="00A93504"/>
    <w:rsid w:val="00A935F0"/>
    <w:rsid w:val="00A9380F"/>
    <w:rsid w:val="00A93858"/>
    <w:rsid w:val="00A939AE"/>
    <w:rsid w:val="00A93B63"/>
    <w:rsid w:val="00A93B9F"/>
    <w:rsid w:val="00A93C61"/>
    <w:rsid w:val="00A93E97"/>
    <w:rsid w:val="00A94329"/>
    <w:rsid w:val="00A9468E"/>
    <w:rsid w:val="00A948B4"/>
    <w:rsid w:val="00A94A46"/>
    <w:rsid w:val="00A94B5B"/>
    <w:rsid w:val="00A94BF7"/>
    <w:rsid w:val="00A950DC"/>
    <w:rsid w:val="00A95147"/>
    <w:rsid w:val="00A95165"/>
    <w:rsid w:val="00A95309"/>
    <w:rsid w:val="00A95376"/>
    <w:rsid w:val="00A954BA"/>
    <w:rsid w:val="00A958A3"/>
    <w:rsid w:val="00A959AE"/>
    <w:rsid w:val="00A95A0A"/>
    <w:rsid w:val="00A95A4F"/>
    <w:rsid w:val="00A95BAC"/>
    <w:rsid w:val="00A95C1E"/>
    <w:rsid w:val="00A95DE7"/>
    <w:rsid w:val="00A95EDA"/>
    <w:rsid w:val="00A95EFB"/>
    <w:rsid w:val="00A95FA0"/>
    <w:rsid w:val="00A960C8"/>
    <w:rsid w:val="00A960EF"/>
    <w:rsid w:val="00A96507"/>
    <w:rsid w:val="00A966EB"/>
    <w:rsid w:val="00A96764"/>
    <w:rsid w:val="00A96859"/>
    <w:rsid w:val="00A96892"/>
    <w:rsid w:val="00A96BDD"/>
    <w:rsid w:val="00A96D65"/>
    <w:rsid w:val="00A96F03"/>
    <w:rsid w:val="00A97083"/>
    <w:rsid w:val="00A971A8"/>
    <w:rsid w:val="00A97485"/>
    <w:rsid w:val="00A977A7"/>
    <w:rsid w:val="00A978AC"/>
    <w:rsid w:val="00A979FE"/>
    <w:rsid w:val="00A97AD6"/>
    <w:rsid w:val="00A97AD8"/>
    <w:rsid w:val="00A97B50"/>
    <w:rsid w:val="00A97B88"/>
    <w:rsid w:val="00A97CAC"/>
    <w:rsid w:val="00A97D87"/>
    <w:rsid w:val="00A97FD3"/>
    <w:rsid w:val="00AA00F2"/>
    <w:rsid w:val="00AA021A"/>
    <w:rsid w:val="00AA03E8"/>
    <w:rsid w:val="00AA049B"/>
    <w:rsid w:val="00AA086F"/>
    <w:rsid w:val="00AA088C"/>
    <w:rsid w:val="00AA0AE7"/>
    <w:rsid w:val="00AA0D9D"/>
    <w:rsid w:val="00AA0DF7"/>
    <w:rsid w:val="00AA1314"/>
    <w:rsid w:val="00AA14A3"/>
    <w:rsid w:val="00AA1513"/>
    <w:rsid w:val="00AA155F"/>
    <w:rsid w:val="00AA16E2"/>
    <w:rsid w:val="00AA186B"/>
    <w:rsid w:val="00AA18A8"/>
    <w:rsid w:val="00AA1A60"/>
    <w:rsid w:val="00AA1ABD"/>
    <w:rsid w:val="00AA1B36"/>
    <w:rsid w:val="00AA1C99"/>
    <w:rsid w:val="00AA1CF4"/>
    <w:rsid w:val="00AA1D8A"/>
    <w:rsid w:val="00AA2019"/>
    <w:rsid w:val="00AA20E2"/>
    <w:rsid w:val="00AA21AF"/>
    <w:rsid w:val="00AA230F"/>
    <w:rsid w:val="00AA2586"/>
    <w:rsid w:val="00AA261F"/>
    <w:rsid w:val="00AA26D4"/>
    <w:rsid w:val="00AA284E"/>
    <w:rsid w:val="00AA28E1"/>
    <w:rsid w:val="00AA2ABA"/>
    <w:rsid w:val="00AA2E89"/>
    <w:rsid w:val="00AA342C"/>
    <w:rsid w:val="00AA3477"/>
    <w:rsid w:val="00AA3783"/>
    <w:rsid w:val="00AA3953"/>
    <w:rsid w:val="00AA3C9F"/>
    <w:rsid w:val="00AA3DD2"/>
    <w:rsid w:val="00AA3E8A"/>
    <w:rsid w:val="00AA3F7C"/>
    <w:rsid w:val="00AA3F9D"/>
    <w:rsid w:val="00AA3FBF"/>
    <w:rsid w:val="00AA41C7"/>
    <w:rsid w:val="00AA43EE"/>
    <w:rsid w:val="00AA47CB"/>
    <w:rsid w:val="00AA4B08"/>
    <w:rsid w:val="00AA4BA2"/>
    <w:rsid w:val="00AA4FE4"/>
    <w:rsid w:val="00AA501C"/>
    <w:rsid w:val="00AA5263"/>
    <w:rsid w:val="00AA54FE"/>
    <w:rsid w:val="00AA5555"/>
    <w:rsid w:val="00AA60CF"/>
    <w:rsid w:val="00AA6136"/>
    <w:rsid w:val="00AA61A9"/>
    <w:rsid w:val="00AA635E"/>
    <w:rsid w:val="00AA64F1"/>
    <w:rsid w:val="00AA65D2"/>
    <w:rsid w:val="00AA667E"/>
    <w:rsid w:val="00AA6956"/>
    <w:rsid w:val="00AA6AB6"/>
    <w:rsid w:val="00AA6B6C"/>
    <w:rsid w:val="00AA6B7A"/>
    <w:rsid w:val="00AA6C0B"/>
    <w:rsid w:val="00AA6E41"/>
    <w:rsid w:val="00AA6EB5"/>
    <w:rsid w:val="00AA6EDF"/>
    <w:rsid w:val="00AA6FC8"/>
    <w:rsid w:val="00AA704D"/>
    <w:rsid w:val="00AA706A"/>
    <w:rsid w:val="00AA7325"/>
    <w:rsid w:val="00AA7590"/>
    <w:rsid w:val="00AA75EB"/>
    <w:rsid w:val="00AA7664"/>
    <w:rsid w:val="00AA76D5"/>
    <w:rsid w:val="00AA7782"/>
    <w:rsid w:val="00AA7834"/>
    <w:rsid w:val="00AA78B0"/>
    <w:rsid w:val="00AA7A45"/>
    <w:rsid w:val="00AA7C7B"/>
    <w:rsid w:val="00AB0319"/>
    <w:rsid w:val="00AB0539"/>
    <w:rsid w:val="00AB070D"/>
    <w:rsid w:val="00AB08D7"/>
    <w:rsid w:val="00AB0925"/>
    <w:rsid w:val="00AB0B13"/>
    <w:rsid w:val="00AB0B96"/>
    <w:rsid w:val="00AB0CEB"/>
    <w:rsid w:val="00AB0DB2"/>
    <w:rsid w:val="00AB0E72"/>
    <w:rsid w:val="00AB0F32"/>
    <w:rsid w:val="00AB0F6C"/>
    <w:rsid w:val="00AB0F92"/>
    <w:rsid w:val="00AB1263"/>
    <w:rsid w:val="00AB14D0"/>
    <w:rsid w:val="00AB162D"/>
    <w:rsid w:val="00AB1713"/>
    <w:rsid w:val="00AB18D2"/>
    <w:rsid w:val="00AB1A6B"/>
    <w:rsid w:val="00AB1B61"/>
    <w:rsid w:val="00AB1F48"/>
    <w:rsid w:val="00AB212D"/>
    <w:rsid w:val="00AB2501"/>
    <w:rsid w:val="00AB26FC"/>
    <w:rsid w:val="00AB2A42"/>
    <w:rsid w:val="00AB3235"/>
    <w:rsid w:val="00AB336D"/>
    <w:rsid w:val="00AB359B"/>
    <w:rsid w:val="00AB3866"/>
    <w:rsid w:val="00AB3904"/>
    <w:rsid w:val="00AB3A0B"/>
    <w:rsid w:val="00AB3A3D"/>
    <w:rsid w:val="00AB3C9D"/>
    <w:rsid w:val="00AB3FD1"/>
    <w:rsid w:val="00AB4004"/>
    <w:rsid w:val="00AB4196"/>
    <w:rsid w:val="00AB4279"/>
    <w:rsid w:val="00AB42C1"/>
    <w:rsid w:val="00AB4444"/>
    <w:rsid w:val="00AB46F2"/>
    <w:rsid w:val="00AB471F"/>
    <w:rsid w:val="00AB4CF7"/>
    <w:rsid w:val="00AB4F0F"/>
    <w:rsid w:val="00AB505B"/>
    <w:rsid w:val="00AB5300"/>
    <w:rsid w:val="00AB5314"/>
    <w:rsid w:val="00AB543B"/>
    <w:rsid w:val="00AB5443"/>
    <w:rsid w:val="00AB545A"/>
    <w:rsid w:val="00AB59DE"/>
    <w:rsid w:val="00AB5A85"/>
    <w:rsid w:val="00AB5C4A"/>
    <w:rsid w:val="00AB5D1C"/>
    <w:rsid w:val="00AB5D55"/>
    <w:rsid w:val="00AB5FC9"/>
    <w:rsid w:val="00AB64ED"/>
    <w:rsid w:val="00AB6552"/>
    <w:rsid w:val="00AB6747"/>
    <w:rsid w:val="00AB6824"/>
    <w:rsid w:val="00AB6854"/>
    <w:rsid w:val="00AB6C75"/>
    <w:rsid w:val="00AB71F8"/>
    <w:rsid w:val="00AB724F"/>
    <w:rsid w:val="00AB7431"/>
    <w:rsid w:val="00AB7631"/>
    <w:rsid w:val="00AB76C0"/>
    <w:rsid w:val="00AB7A5B"/>
    <w:rsid w:val="00AB7AC3"/>
    <w:rsid w:val="00AB7D01"/>
    <w:rsid w:val="00AB7DFE"/>
    <w:rsid w:val="00AB7EAA"/>
    <w:rsid w:val="00AB7EDA"/>
    <w:rsid w:val="00AC000B"/>
    <w:rsid w:val="00AC005A"/>
    <w:rsid w:val="00AC0158"/>
    <w:rsid w:val="00AC01E6"/>
    <w:rsid w:val="00AC0296"/>
    <w:rsid w:val="00AC039B"/>
    <w:rsid w:val="00AC04A3"/>
    <w:rsid w:val="00AC07AA"/>
    <w:rsid w:val="00AC0849"/>
    <w:rsid w:val="00AC09E6"/>
    <w:rsid w:val="00AC0A12"/>
    <w:rsid w:val="00AC0AB2"/>
    <w:rsid w:val="00AC0FD3"/>
    <w:rsid w:val="00AC1077"/>
    <w:rsid w:val="00AC1361"/>
    <w:rsid w:val="00AC1685"/>
    <w:rsid w:val="00AC16D0"/>
    <w:rsid w:val="00AC1A61"/>
    <w:rsid w:val="00AC1D4D"/>
    <w:rsid w:val="00AC1DE9"/>
    <w:rsid w:val="00AC1E29"/>
    <w:rsid w:val="00AC1E4D"/>
    <w:rsid w:val="00AC1F39"/>
    <w:rsid w:val="00AC1FA4"/>
    <w:rsid w:val="00AC2016"/>
    <w:rsid w:val="00AC2050"/>
    <w:rsid w:val="00AC23AE"/>
    <w:rsid w:val="00AC2663"/>
    <w:rsid w:val="00AC2A50"/>
    <w:rsid w:val="00AC2AD6"/>
    <w:rsid w:val="00AC2BE9"/>
    <w:rsid w:val="00AC2CBF"/>
    <w:rsid w:val="00AC30B4"/>
    <w:rsid w:val="00AC31F8"/>
    <w:rsid w:val="00AC323C"/>
    <w:rsid w:val="00AC34FF"/>
    <w:rsid w:val="00AC3520"/>
    <w:rsid w:val="00AC3617"/>
    <w:rsid w:val="00AC372C"/>
    <w:rsid w:val="00AC375F"/>
    <w:rsid w:val="00AC389B"/>
    <w:rsid w:val="00AC39A7"/>
    <w:rsid w:val="00AC3C4A"/>
    <w:rsid w:val="00AC3CC5"/>
    <w:rsid w:val="00AC3EEB"/>
    <w:rsid w:val="00AC3F12"/>
    <w:rsid w:val="00AC3FAC"/>
    <w:rsid w:val="00AC408A"/>
    <w:rsid w:val="00AC4402"/>
    <w:rsid w:val="00AC492D"/>
    <w:rsid w:val="00AC4985"/>
    <w:rsid w:val="00AC5038"/>
    <w:rsid w:val="00AC5471"/>
    <w:rsid w:val="00AC54F3"/>
    <w:rsid w:val="00AC5673"/>
    <w:rsid w:val="00AC57C9"/>
    <w:rsid w:val="00AC594C"/>
    <w:rsid w:val="00AC5AEE"/>
    <w:rsid w:val="00AC5F44"/>
    <w:rsid w:val="00AC5FB9"/>
    <w:rsid w:val="00AC6072"/>
    <w:rsid w:val="00AC6167"/>
    <w:rsid w:val="00AC6218"/>
    <w:rsid w:val="00AC64B4"/>
    <w:rsid w:val="00AC64B5"/>
    <w:rsid w:val="00AC6D06"/>
    <w:rsid w:val="00AC6D94"/>
    <w:rsid w:val="00AC6EC5"/>
    <w:rsid w:val="00AD01D3"/>
    <w:rsid w:val="00AD0387"/>
    <w:rsid w:val="00AD05AA"/>
    <w:rsid w:val="00AD0844"/>
    <w:rsid w:val="00AD087C"/>
    <w:rsid w:val="00AD0C61"/>
    <w:rsid w:val="00AD0D0E"/>
    <w:rsid w:val="00AD0D93"/>
    <w:rsid w:val="00AD0FA3"/>
    <w:rsid w:val="00AD1002"/>
    <w:rsid w:val="00AD105D"/>
    <w:rsid w:val="00AD1127"/>
    <w:rsid w:val="00AD1503"/>
    <w:rsid w:val="00AD1546"/>
    <w:rsid w:val="00AD17A5"/>
    <w:rsid w:val="00AD17AD"/>
    <w:rsid w:val="00AD19CB"/>
    <w:rsid w:val="00AD1A1A"/>
    <w:rsid w:val="00AD1A1E"/>
    <w:rsid w:val="00AD1A66"/>
    <w:rsid w:val="00AD1AED"/>
    <w:rsid w:val="00AD1B19"/>
    <w:rsid w:val="00AD1BDD"/>
    <w:rsid w:val="00AD1C5B"/>
    <w:rsid w:val="00AD1D25"/>
    <w:rsid w:val="00AD1D39"/>
    <w:rsid w:val="00AD1EA7"/>
    <w:rsid w:val="00AD1EBE"/>
    <w:rsid w:val="00AD209C"/>
    <w:rsid w:val="00AD2391"/>
    <w:rsid w:val="00AD2392"/>
    <w:rsid w:val="00AD258E"/>
    <w:rsid w:val="00AD25E2"/>
    <w:rsid w:val="00AD26EE"/>
    <w:rsid w:val="00AD27DC"/>
    <w:rsid w:val="00AD2A42"/>
    <w:rsid w:val="00AD2A5F"/>
    <w:rsid w:val="00AD2C5A"/>
    <w:rsid w:val="00AD2CF6"/>
    <w:rsid w:val="00AD3001"/>
    <w:rsid w:val="00AD31F9"/>
    <w:rsid w:val="00AD3248"/>
    <w:rsid w:val="00AD3338"/>
    <w:rsid w:val="00AD3660"/>
    <w:rsid w:val="00AD3699"/>
    <w:rsid w:val="00AD38CB"/>
    <w:rsid w:val="00AD393B"/>
    <w:rsid w:val="00AD3A8D"/>
    <w:rsid w:val="00AD3AA5"/>
    <w:rsid w:val="00AD41C2"/>
    <w:rsid w:val="00AD4318"/>
    <w:rsid w:val="00AD47A7"/>
    <w:rsid w:val="00AD48D5"/>
    <w:rsid w:val="00AD4A52"/>
    <w:rsid w:val="00AD4B69"/>
    <w:rsid w:val="00AD4D63"/>
    <w:rsid w:val="00AD4D8E"/>
    <w:rsid w:val="00AD4EFE"/>
    <w:rsid w:val="00AD5025"/>
    <w:rsid w:val="00AD52BD"/>
    <w:rsid w:val="00AD5401"/>
    <w:rsid w:val="00AD54B9"/>
    <w:rsid w:val="00AD56D4"/>
    <w:rsid w:val="00AD573E"/>
    <w:rsid w:val="00AD5972"/>
    <w:rsid w:val="00AD59F9"/>
    <w:rsid w:val="00AD5F7D"/>
    <w:rsid w:val="00AD6115"/>
    <w:rsid w:val="00AD6136"/>
    <w:rsid w:val="00AD6380"/>
    <w:rsid w:val="00AD6444"/>
    <w:rsid w:val="00AD6493"/>
    <w:rsid w:val="00AD657B"/>
    <w:rsid w:val="00AD6661"/>
    <w:rsid w:val="00AD6797"/>
    <w:rsid w:val="00AD6AB8"/>
    <w:rsid w:val="00AD6C4F"/>
    <w:rsid w:val="00AD6F74"/>
    <w:rsid w:val="00AD7100"/>
    <w:rsid w:val="00AD713D"/>
    <w:rsid w:val="00AD729C"/>
    <w:rsid w:val="00AD7766"/>
    <w:rsid w:val="00AD77F0"/>
    <w:rsid w:val="00AD78DF"/>
    <w:rsid w:val="00AD7B53"/>
    <w:rsid w:val="00AD7FFC"/>
    <w:rsid w:val="00AE0021"/>
    <w:rsid w:val="00AE003C"/>
    <w:rsid w:val="00AE011F"/>
    <w:rsid w:val="00AE02C6"/>
    <w:rsid w:val="00AE02D2"/>
    <w:rsid w:val="00AE0428"/>
    <w:rsid w:val="00AE0553"/>
    <w:rsid w:val="00AE06D8"/>
    <w:rsid w:val="00AE0851"/>
    <w:rsid w:val="00AE095A"/>
    <w:rsid w:val="00AE095F"/>
    <w:rsid w:val="00AE099B"/>
    <w:rsid w:val="00AE0ADC"/>
    <w:rsid w:val="00AE0CD8"/>
    <w:rsid w:val="00AE0F26"/>
    <w:rsid w:val="00AE0FB0"/>
    <w:rsid w:val="00AE104D"/>
    <w:rsid w:val="00AE112F"/>
    <w:rsid w:val="00AE13E6"/>
    <w:rsid w:val="00AE1422"/>
    <w:rsid w:val="00AE180A"/>
    <w:rsid w:val="00AE1ABD"/>
    <w:rsid w:val="00AE1C9D"/>
    <w:rsid w:val="00AE2166"/>
    <w:rsid w:val="00AE22AE"/>
    <w:rsid w:val="00AE23E2"/>
    <w:rsid w:val="00AE260B"/>
    <w:rsid w:val="00AE2782"/>
    <w:rsid w:val="00AE2842"/>
    <w:rsid w:val="00AE2B3E"/>
    <w:rsid w:val="00AE2BA8"/>
    <w:rsid w:val="00AE2FEA"/>
    <w:rsid w:val="00AE304C"/>
    <w:rsid w:val="00AE313D"/>
    <w:rsid w:val="00AE3254"/>
    <w:rsid w:val="00AE3404"/>
    <w:rsid w:val="00AE344D"/>
    <w:rsid w:val="00AE368A"/>
    <w:rsid w:val="00AE39AD"/>
    <w:rsid w:val="00AE3A62"/>
    <w:rsid w:val="00AE3A74"/>
    <w:rsid w:val="00AE3EBE"/>
    <w:rsid w:val="00AE3FD0"/>
    <w:rsid w:val="00AE459E"/>
    <w:rsid w:val="00AE45EE"/>
    <w:rsid w:val="00AE4658"/>
    <w:rsid w:val="00AE467F"/>
    <w:rsid w:val="00AE4B0E"/>
    <w:rsid w:val="00AE4BFC"/>
    <w:rsid w:val="00AE4F6D"/>
    <w:rsid w:val="00AE4FFB"/>
    <w:rsid w:val="00AE505D"/>
    <w:rsid w:val="00AE512D"/>
    <w:rsid w:val="00AE523C"/>
    <w:rsid w:val="00AE52A6"/>
    <w:rsid w:val="00AE54C6"/>
    <w:rsid w:val="00AE54F9"/>
    <w:rsid w:val="00AE581B"/>
    <w:rsid w:val="00AE583F"/>
    <w:rsid w:val="00AE58AA"/>
    <w:rsid w:val="00AE5C21"/>
    <w:rsid w:val="00AE5D55"/>
    <w:rsid w:val="00AE5ED4"/>
    <w:rsid w:val="00AE6015"/>
    <w:rsid w:val="00AE60EA"/>
    <w:rsid w:val="00AE64E0"/>
    <w:rsid w:val="00AE653E"/>
    <w:rsid w:val="00AE66F1"/>
    <w:rsid w:val="00AE673E"/>
    <w:rsid w:val="00AE687F"/>
    <w:rsid w:val="00AE6A8E"/>
    <w:rsid w:val="00AE6B53"/>
    <w:rsid w:val="00AE6ECD"/>
    <w:rsid w:val="00AE6FFF"/>
    <w:rsid w:val="00AE701B"/>
    <w:rsid w:val="00AE729F"/>
    <w:rsid w:val="00AE72EA"/>
    <w:rsid w:val="00AE73B4"/>
    <w:rsid w:val="00AE74C8"/>
    <w:rsid w:val="00AE7842"/>
    <w:rsid w:val="00AE7900"/>
    <w:rsid w:val="00AE7964"/>
    <w:rsid w:val="00AE7A80"/>
    <w:rsid w:val="00AE7B1C"/>
    <w:rsid w:val="00AE7CEE"/>
    <w:rsid w:val="00AE7DA4"/>
    <w:rsid w:val="00AF00EE"/>
    <w:rsid w:val="00AF00F6"/>
    <w:rsid w:val="00AF0140"/>
    <w:rsid w:val="00AF0260"/>
    <w:rsid w:val="00AF05AE"/>
    <w:rsid w:val="00AF0647"/>
    <w:rsid w:val="00AF06AE"/>
    <w:rsid w:val="00AF077E"/>
    <w:rsid w:val="00AF0800"/>
    <w:rsid w:val="00AF0809"/>
    <w:rsid w:val="00AF09CF"/>
    <w:rsid w:val="00AF0C9E"/>
    <w:rsid w:val="00AF0DA4"/>
    <w:rsid w:val="00AF0DE4"/>
    <w:rsid w:val="00AF0F29"/>
    <w:rsid w:val="00AF0FAA"/>
    <w:rsid w:val="00AF1092"/>
    <w:rsid w:val="00AF1105"/>
    <w:rsid w:val="00AF1250"/>
    <w:rsid w:val="00AF163B"/>
    <w:rsid w:val="00AF17C0"/>
    <w:rsid w:val="00AF1852"/>
    <w:rsid w:val="00AF18FF"/>
    <w:rsid w:val="00AF1C2E"/>
    <w:rsid w:val="00AF1C93"/>
    <w:rsid w:val="00AF1CAC"/>
    <w:rsid w:val="00AF1E7A"/>
    <w:rsid w:val="00AF1E95"/>
    <w:rsid w:val="00AF1F64"/>
    <w:rsid w:val="00AF1FC0"/>
    <w:rsid w:val="00AF21F7"/>
    <w:rsid w:val="00AF2313"/>
    <w:rsid w:val="00AF2426"/>
    <w:rsid w:val="00AF256D"/>
    <w:rsid w:val="00AF2621"/>
    <w:rsid w:val="00AF2633"/>
    <w:rsid w:val="00AF28D7"/>
    <w:rsid w:val="00AF29BC"/>
    <w:rsid w:val="00AF2A28"/>
    <w:rsid w:val="00AF2FE6"/>
    <w:rsid w:val="00AF311E"/>
    <w:rsid w:val="00AF316E"/>
    <w:rsid w:val="00AF326B"/>
    <w:rsid w:val="00AF3343"/>
    <w:rsid w:val="00AF33FD"/>
    <w:rsid w:val="00AF34CB"/>
    <w:rsid w:val="00AF35D9"/>
    <w:rsid w:val="00AF367B"/>
    <w:rsid w:val="00AF371D"/>
    <w:rsid w:val="00AF395F"/>
    <w:rsid w:val="00AF3CD5"/>
    <w:rsid w:val="00AF41CC"/>
    <w:rsid w:val="00AF42A4"/>
    <w:rsid w:val="00AF4489"/>
    <w:rsid w:val="00AF44E6"/>
    <w:rsid w:val="00AF4971"/>
    <w:rsid w:val="00AF4AF6"/>
    <w:rsid w:val="00AF4E28"/>
    <w:rsid w:val="00AF505C"/>
    <w:rsid w:val="00AF5089"/>
    <w:rsid w:val="00AF51A2"/>
    <w:rsid w:val="00AF5268"/>
    <w:rsid w:val="00AF5413"/>
    <w:rsid w:val="00AF590A"/>
    <w:rsid w:val="00AF5D33"/>
    <w:rsid w:val="00AF6175"/>
    <w:rsid w:val="00AF6384"/>
    <w:rsid w:val="00AF64C5"/>
    <w:rsid w:val="00AF682C"/>
    <w:rsid w:val="00AF6C72"/>
    <w:rsid w:val="00AF7039"/>
    <w:rsid w:val="00AF7056"/>
    <w:rsid w:val="00AF725F"/>
    <w:rsid w:val="00AF7476"/>
    <w:rsid w:val="00AF766F"/>
    <w:rsid w:val="00AF777B"/>
    <w:rsid w:val="00AF77C9"/>
    <w:rsid w:val="00AF7921"/>
    <w:rsid w:val="00AF79E0"/>
    <w:rsid w:val="00AF79F9"/>
    <w:rsid w:val="00AF7D14"/>
    <w:rsid w:val="00AF7DDC"/>
    <w:rsid w:val="00AF7E7A"/>
    <w:rsid w:val="00B00119"/>
    <w:rsid w:val="00B001DF"/>
    <w:rsid w:val="00B00275"/>
    <w:rsid w:val="00B002C2"/>
    <w:rsid w:val="00B003F6"/>
    <w:rsid w:val="00B00437"/>
    <w:rsid w:val="00B004BE"/>
    <w:rsid w:val="00B0050F"/>
    <w:rsid w:val="00B005CD"/>
    <w:rsid w:val="00B00667"/>
    <w:rsid w:val="00B0087E"/>
    <w:rsid w:val="00B00A3E"/>
    <w:rsid w:val="00B00B4B"/>
    <w:rsid w:val="00B00C33"/>
    <w:rsid w:val="00B00C3D"/>
    <w:rsid w:val="00B00E8F"/>
    <w:rsid w:val="00B00F5A"/>
    <w:rsid w:val="00B00FC4"/>
    <w:rsid w:val="00B0101B"/>
    <w:rsid w:val="00B01345"/>
    <w:rsid w:val="00B013FB"/>
    <w:rsid w:val="00B016D9"/>
    <w:rsid w:val="00B016FF"/>
    <w:rsid w:val="00B0177D"/>
    <w:rsid w:val="00B01E57"/>
    <w:rsid w:val="00B02117"/>
    <w:rsid w:val="00B022FB"/>
    <w:rsid w:val="00B02323"/>
    <w:rsid w:val="00B02437"/>
    <w:rsid w:val="00B025B7"/>
    <w:rsid w:val="00B026B7"/>
    <w:rsid w:val="00B02705"/>
    <w:rsid w:val="00B0297E"/>
    <w:rsid w:val="00B02C22"/>
    <w:rsid w:val="00B02E23"/>
    <w:rsid w:val="00B032B1"/>
    <w:rsid w:val="00B032D9"/>
    <w:rsid w:val="00B03318"/>
    <w:rsid w:val="00B034D6"/>
    <w:rsid w:val="00B03725"/>
    <w:rsid w:val="00B03BF5"/>
    <w:rsid w:val="00B03FC9"/>
    <w:rsid w:val="00B040BC"/>
    <w:rsid w:val="00B0423B"/>
    <w:rsid w:val="00B044E0"/>
    <w:rsid w:val="00B04523"/>
    <w:rsid w:val="00B045DA"/>
    <w:rsid w:val="00B047C6"/>
    <w:rsid w:val="00B048DB"/>
    <w:rsid w:val="00B04B60"/>
    <w:rsid w:val="00B04DB7"/>
    <w:rsid w:val="00B04DC2"/>
    <w:rsid w:val="00B0511F"/>
    <w:rsid w:val="00B05181"/>
    <w:rsid w:val="00B05316"/>
    <w:rsid w:val="00B05467"/>
    <w:rsid w:val="00B05670"/>
    <w:rsid w:val="00B057FA"/>
    <w:rsid w:val="00B059AD"/>
    <w:rsid w:val="00B05DDF"/>
    <w:rsid w:val="00B061EE"/>
    <w:rsid w:val="00B06283"/>
    <w:rsid w:val="00B062AD"/>
    <w:rsid w:val="00B06475"/>
    <w:rsid w:val="00B06733"/>
    <w:rsid w:val="00B0685B"/>
    <w:rsid w:val="00B06C38"/>
    <w:rsid w:val="00B06E2C"/>
    <w:rsid w:val="00B071DB"/>
    <w:rsid w:val="00B079C0"/>
    <w:rsid w:val="00B07E05"/>
    <w:rsid w:val="00B07FCE"/>
    <w:rsid w:val="00B10004"/>
    <w:rsid w:val="00B10278"/>
    <w:rsid w:val="00B102B3"/>
    <w:rsid w:val="00B102FA"/>
    <w:rsid w:val="00B10327"/>
    <w:rsid w:val="00B10542"/>
    <w:rsid w:val="00B1071D"/>
    <w:rsid w:val="00B10750"/>
    <w:rsid w:val="00B108ED"/>
    <w:rsid w:val="00B10BE5"/>
    <w:rsid w:val="00B10D79"/>
    <w:rsid w:val="00B10E24"/>
    <w:rsid w:val="00B10F3D"/>
    <w:rsid w:val="00B10F4D"/>
    <w:rsid w:val="00B11079"/>
    <w:rsid w:val="00B1118C"/>
    <w:rsid w:val="00B112AC"/>
    <w:rsid w:val="00B11441"/>
    <w:rsid w:val="00B114E7"/>
    <w:rsid w:val="00B1168F"/>
    <w:rsid w:val="00B11890"/>
    <w:rsid w:val="00B1199B"/>
    <w:rsid w:val="00B11AB0"/>
    <w:rsid w:val="00B11DF1"/>
    <w:rsid w:val="00B11F60"/>
    <w:rsid w:val="00B11F89"/>
    <w:rsid w:val="00B1224D"/>
    <w:rsid w:val="00B122B2"/>
    <w:rsid w:val="00B12319"/>
    <w:rsid w:val="00B12573"/>
    <w:rsid w:val="00B12580"/>
    <w:rsid w:val="00B12AC4"/>
    <w:rsid w:val="00B12C6E"/>
    <w:rsid w:val="00B12D3B"/>
    <w:rsid w:val="00B12FC0"/>
    <w:rsid w:val="00B13220"/>
    <w:rsid w:val="00B133DE"/>
    <w:rsid w:val="00B133F8"/>
    <w:rsid w:val="00B13444"/>
    <w:rsid w:val="00B1346D"/>
    <w:rsid w:val="00B134E2"/>
    <w:rsid w:val="00B13939"/>
    <w:rsid w:val="00B13992"/>
    <w:rsid w:val="00B139CC"/>
    <w:rsid w:val="00B13B2B"/>
    <w:rsid w:val="00B13C17"/>
    <w:rsid w:val="00B13C3F"/>
    <w:rsid w:val="00B13CB7"/>
    <w:rsid w:val="00B13D58"/>
    <w:rsid w:val="00B13EE0"/>
    <w:rsid w:val="00B1401C"/>
    <w:rsid w:val="00B140F3"/>
    <w:rsid w:val="00B14162"/>
    <w:rsid w:val="00B1422B"/>
    <w:rsid w:val="00B1447A"/>
    <w:rsid w:val="00B144BD"/>
    <w:rsid w:val="00B14524"/>
    <w:rsid w:val="00B1486A"/>
    <w:rsid w:val="00B148AC"/>
    <w:rsid w:val="00B14A40"/>
    <w:rsid w:val="00B14AFA"/>
    <w:rsid w:val="00B14FAE"/>
    <w:rsid w:val="00B14FD9"/>
    <w:rsid w:val="00B14FE8"/>
    <w:rsid w:val="00B15053"/>
    <w:rsid w:val="00B15101"/>
    <w:rsid w:val="00B15611"/>
    <w:rsid w:val="00B1576D"/>
    <w:rsid w:val="00B158AD"/>
    <w:rsid w:val="00B15901"/>
    <w:rsid w:val="00B1591A"/>
    <w:rsid w:val="00B15DC9"/>
    <w:rsid w:val="00B15F66"/>
    <w:rsid w:val="00B160F5"/>
    <w:rsid w:val="00B16129"/>
    <w:rsid w:val="00B162EE"/>
    <w:rsid w:val="00B166E7"/>
    <w:rsid w:val="00B16700"/>
    <w:rsid w:val="00B16771"/>
    <w:rsid w:val="00B16898"/>
    <w:rsid w:val="00B16D1C"/>
    <w:rsid w:val="00B16E03"/>
    <w:rsid w:val="00B16F13"/>
    <w:rsid w:val="00B17120"/>
    <w:rsid w:val="00B171CE"/>
    <w:rsid w:val="00B171EF"/>
    <w:rsid w:val="00B17407"/>
    <w:rsid w:val="00B17677"/>
    <w:rsid w:val="00B17828"/>
    <w:rsid w:val="00B179F9"/>
    <w:rsid w:val="00B17C59"/>
    <w:rsid w:val="00B17D53"/>
    <w:rsid w:val="00B17E88"/>
    <w:rsid w:val="00B20424"/>
    <w:rsid w:val="00B206A1"/>
    <w:rsid w:val="00B20772"/>
    <w:rsid w:val="00B209F2"/>
    <w:rsid w:val="00B20A36"/>
    <w:rsid w:val="00B20C61"/>
    <w:rsid w:val="00B20D54"/>
    <w:rsid w:val="00B20D7C"/>
    <w:rsid w:val="00B20D8E"/>
    <w:rsid w:val="00B20DDD"/>
    <w:rsid w:val="00B20F91"/>
    <w:rsid w:val="00B213E6"/>
    <w:rsid w:val="00B214CA"/>
    <w:rsid w:val="00B218BD"/>
    <w:rsid w:val="00B219FD"/>
    <w:rsid w:val="00B21D3F"/>
    <w:rsid w:val="00B22308"/>
    <w:rsid w:val="00B22377"/>
    <w:rsid w:val="00B223EE"/>
    <w:rsid w:val="00B2249B"/>
    <w:rsid w:val="00B22555"/>
    <w:rsid w:val="00B22795"/>
    <w:rsid w:val="00B22ADC"/>
    <w:rsid w:val="00B22B46"/>
    <w:rsid w:val="00B22E67"/>
    <w:rsid w:val="00B22FF9"/>
    <w:rsid w:val="00B23008"/>
    <w:rsid w:val="00B23046"/>
    <w:rsid w:val="00B23066"/>
    <w:rsid w:val="00B232AF"/>
    <w:rsid w:val="00B2342C"/>
    <w:rsid w:val="00B234ED"/>
    <w:rsid w:val="00B235CF"/>
    <w:rsid w:val="00B23666"/>
    <w:rsid w:val="00B237E6"/>
    <w:rsid w:val="00B238D5"/>
    <w:rsid w:val="00B23934"/>
    <w:rsid w:val="00B2399B"/>
    <w:rsid w:val="00B23B99"/>
    <w:rsid w:val="00B23C95"/>
    <w:rsid w:val="00B23F6D"/>
    <w:rsid w:val="00B24107"/>
    <w:rsid w:val="00B2449D"/>
    <w:rsid w:val="00B244CF"/>
    <w:rsid w:val="00B246A7"/>
    <w:rsid w:val="00B24975"/>
    <w:rsid w:val="00B24981"/>
    <w:rsid w:val="00B24AA4"/>
    <w:rsid w:val="00B24D16"/>
    <w:rsid w:val="00B25118"/>
    <w:rsid w:val="00B253F0"/>
    <w:rsid w:val="00B2562E"/>
    <w:rsid w:val="00B259A4"/>
    <w:rsid w:val="00B26201"/>
    <w:rsid w:val="00B264F7"/>
    <w:rsid w:val="00B265E0"/>
    <w:rsid w:val="00B265F8"/>
    <w:rsid w:val="00B26709"/>
    <w:rsid w:val="00B26B3F"/>
    <w:rsid w:val="00B26CB2"/>
    <w:rsid w:val="00B26CC9"/>
    <w:rsid w:val="00B26CFF"/>
    <w:rsid w:val="00B27014"/>
    <w:rsid w:val="00B2785B"/>
    <w:rsid w:val="00B27934"/>
    <w:rsid w:val="00B27962"/>
    <w:rsid w:val="00B27B01"/>
    <w:rsid w:val="00B27E47"/>
    <w:rsid w:val="00B27F53"/>
    <w:rsid w:val="00B27FA1"/>
    <w:rsid w:val="00B3058B"/>
    <w:rsid w:val="00B3089B"/>
    <w:rsid w:val="00B308A9"/>
    <w:rsid w:val="00B30AC1"/>
    <w:rsid w:val="00B30AF3"/>
    <w:rsid w:val="00B30DE6"/>
    <w:rsid w:val="00B30EED"/>
    <w:rsid w:val="00B30F9E"/>
    <w:rsid w:val="00B3120D"/>
    <w:rsid w:val="00B3127F"/>
    <w:rsid w:val="00B31343"/>
    <w:rsid w:val="00B31358"/>
    <w:rsid w:val="00B3149C"/>
    <w:rsid w:val="00B31522"/>
    <w:rsid w:val="00B3166A"/>
    <w:rsid w:val="00B31697"/>
    <w:rsid w:val="00B317D8"/>
    <w:rsid w:val="00B3184F"/>
    <w:rsid w:val="00B31A46"/>
    <w:rsid w:val="00B31C8C"/>
    <w:rsid w:val="00B31CF9"/>
    <w:rsid w:val="00B31E63"/>
    <w:rsid w:val="00B31E75"/>
    <w:rsid w:val="00B31F70"/>
    <w:rsid w:val="00B32AEB"/>
    <w:rsid w:val="00B32B83"/>
    <w:rsid w:val="00B32C1A"/>
    <w:rsid w:val="00B32EDB"/>
    <w:rsid w:val="00B32F3E"/>
    <w:rsid w:val="00B33465"/>
    <w:rsid w:val="00B33490"/>
    <w:rsid w:val="00B33561"/>
    <w:rsid w:val="00B33714"/>
    <w:rsid w:val="00B3385B"/>
    <w:rsid w:val="00B33911"/>
    <w:rsid w:val="00B33B99"/>
    <w:rsid w:val="00B33BB0"/>
    <w:rsid w:val="00B33BE2"/>
    <w:rsid w:val="00B33E8C"/>
    <w:rsid w:val="00B34031"/>
    <w:rsid w:val="00B34119"/>
    <w:rsid w:val="00B34134"/>
    <w:rsid w:val="00B34A46"/>
    <w:rsid w:val="00B34A48"/>
    <w:rsid w:val="00B34AE8"/>
    <w:rsid w:val="00B34B59"/>
    <w:rsid w:val="00B34B8A"/>
    <w:rsid w:val="00B35052"/>
    <w:rsid w:val="00B352C6"/>
    <w:rsid w:val="00B35696"/>
    <w:rsid w:val="00B357DF"/>
    <w:rsid w:val="00B35A27"/>
    <w:rsid w:val="00B35ACC"/>
    <w:rsid w:val="00B36135"/>
    <w:rsid w:val="00B3617E"/>
    <w:rsid w:val="00B36204"/>
    <w:rsid w:val="00B36268"/>
    <w:rsid w:val="00B36277"/>
    <w:rsid w:val="00B36387"/>
    <w:rsid w:val="00B36414"/>
    <w:rsid w:val="00B36604"/>
    <w:rsid w:val="00B36681"/>
    <w:rsid w:val="00B36A5C"/>
    <w:rsid w:val="00B36AC4"/>
    <w:rsid w:val="00B36ACB"/>
    <w:rsid w:val="00B36AD2"/>
    <w:rsid w:val="00B36C29"/>
    <w:rsid w:val="00B36E8C"/>
    <w:rsid w:val="00B36FCA"/>
    <w:rsid w:val="00B3714A"/>
    <w:rsid w:val="00B375F8"/>
    <w:rsid w:val="00B37D12"/>
    <w:rsid w:val="00B37E79"/>
    <w:rsid w:val="00B4004D"/>
    <w:rsid w:val="00B400C5"/>
    <w:rsid w:val="00B400D5"/>
    <w:rsid w:val="00B40697"/>
    <w:rsid w:val="00B40A3F"/>
    <w:rsid w:val="00B40B7F"/>
    <w:rsid w:val="00B40BC6"/>
    <w:rsid w:val="00B40D65"/>
    <w:rsid w:val="00B41023"/>
    <w:rsid w:val="00B41090"/>
    <w:rsid w:val="00B411C3"/>
    <w:rsid w:val="00B41408"/>
    <w:rsid w:val="00B41553"/>
    <w:rsid w:val="00B41646"/>
    <w:rsid w:val="00B41660"/>
    <w:rsid w:val="00B4181A"/>
    <w:rsid w:val="00B41A36"/>
    <w:rsid w:val="00B41BCE"/>
    <w:rsid w:val="00B41C2A"/>
    <w:rsid w:val="00B41FDC"/>
    <w:rsid w:val="00B421B8"/>
    <w:rsid w:val="00B42252"/>
    <w:rsid w:val="00B422F9"/>
    <w:rsid w:val="00B42383"/>
    <w:rsid w:val="00B424F8"/>
    <w:rsid w:val="00B424FC"/>
    <w:rsid w:val="00B42823"/>
    <w:rsid w:val="00B428C2"/>
    <w:rsid w:val="00B42906"/>
    <w:rsid w:val="00B4295D"/>
    <w:rsid w:val="00B429EC"/>
    <w:rsid w:val="00B42B50"/>
    <w:rsid w:val="00B42BB9"/>
    <w:rsid w:val="00B42C99"/>
    <w:rsid w:val="00B42D85"/>
    <w:rsid w:val="00B42F02"/>
    <w:rsid w:val="00B42F86"/>
    <w:rsid w:val="00B43151"/>
    <w:rsid w:val="00B431B6"/>
    <w:rsid w:val="00B43368"/>
    <w:rsid w:val="00B43594"/>
    <w:rsid w:val="00B4361F"/>
    <w:rsid w:val="00B43660"/>
    <w:rsid w:val="00B436FB"/>
    <w:rsid w:val="00B43901"/>
    <w:rsid w:val="00B4399A"/>
    <w:rsid w:val="00B439B9"/>
    <w:rsid w:val="00B43C1C"/>
    <w:rsid w:val="00B43E28"/>
    <w:rsid w:val="00B43E90"/>
    <w:rsid w:val="00B43F65"/>
    <w:rsid w:val="00B43FD9"/>
    <w:rsid w:val="00B442F0"/>
    <w:rsid w:val="00B443CD"/>
    <w:rsid w:val="00B443ED"/>
    <w:rsid w:val="00B44552"/>
    <w:rsid w:val="00B4468C"/>
    <w:rsid w:val="00B44722"/>
    <w:rsid w:val="00B44793"/>
    <w:rsid w:val="00B447E1"/>
    <w:rsid w:val="00B448B1"/>
    <w:rsid w:val="00B44F7B"/>
    <w:rsid w:val="00B44FBF"/>
    <w:rsid w:val="00B4503D"/>
    <w:rsid w:val="00B450E4"/>
    <w:rsid w:val="00B45292"/>
    <w:rsid w:val="00B45295"/>
    <w:rsid w:val="00B45719"/>
    <w:rsid w:val="00B45830"/>
    <w:rsid w:val="00B458C2"/>
    <w:rsid w:val="00B45A3F"/>
    <w:rsid w:val="00B45A80"/>
    <w:rsid w:val="00B45A9F"/>
    <w:rsid w:val="00B45BE6"/>
    <w:rsid w:val="00B45D7B"/>
    <w:rsid w:val="00B45D84"/>
    <w:rsid w:val="00B4609A"/>
    <w:rsid w:val="00B4642D"/>
    <w:rsid w:val="00B4676E"/>
    <w:rsid w:val="00B4693C"/>
    <w:rsid w:val="00B4699B"/>
    <w:rsid w:val="00B46FAE"/>
    <w:rsid w:val="00B47049"/>
    <w:rsid w:val="00B471D5"/>
    <w:rsid w:val="00B4737A"/>
    <w:rsid w:val="00B474D3"/>
    <w:rsid w:val="00B475A4"/>
    <w:rsid w:val="00B47619"/>
    <w:rsid w:val="00B47633"/>
    <w:rsid w:val="00B476F0"/>
    <w:rsid w:val="00B4773C"/>
    <w:rsid w:val="00B478CB"/>
    <w:rsid w:val="00B478F0"/>
    <w:rsid w:val="00B479B6"/>
    <w:rsid w:val="00B47A05"/>
    <w:rsid w:val="00B47A77"/>
    <w:rsid w:val="00B47A87"/>
    <w:rsid w:val="00B47E97"/>
    <w:rsid w:val="00B50225"/>
    <w:rsid w:val="00B50256"/>
    <w:rsid w:val="00B50414"/>
    <w:rsid w:val="00B505C1"/>
    <w:rsid w:val="00B506B2"/>
    <w:rsid w:val="00B5092C"/>
    <w:rsid w:val="00B50AA1"/>
    <w:rsid w:val="00B50AD3"/>
    <w:rsid w:val="00B50B36"/>
    <w:rsid w:val="00B50D2D"/>
    <w:rsid w:val="00B50ED4"/>
    <w:rsid w:val="00B51277"/>
    <w:rsid w:val="00B51494"/>
    <w:rsid w:val="00B515CB"/>
    <w:rsid w:val="00B51756"/>
    <w:rsid w:val="00B5192D"/>
    <w:rsid w:val="00B51A41"/>
    <w:rsid w:val="00B51D85"/>
    <w:rsid w:val="00B51DBC"/>
    <w:rsid w:val="00B5221A"/>
    <w:rsid w:val="00B5223B"/>
    <w:rsid w:val="00B522BB"/>
    <w:rsid w:val="00B52605"/>
    <w:rsid w:val="00B52895"/>
    <w:rsid w:val="00B528DF"/>
    <w:rsid w:val="00B52992"/>
    <w:rsid w:val="00B529EB"/>
    <w:rsid w:val="00B52AEA"/>
    <w:rsid w:val="00B52BCC"/>
    <w:rsid w:val="00B52C01"/>
    <w:rsid w:val="00B52E50"/>
    <w:rsid w:val="00B52E7D"/>
    <w:rsid w:val="00B52EFD"/>
    <w:rsid w:val="00B530B4"/>
    <w:rsid w:val="00B53208"/>
    <w:rsid w:val="00B53240"/>
    <w:rsid w:val="00B532B1"/>
    <w:rsid w:val="00B53311"/>
    <w:rsid w:val="00B534D2"/>
    <w:rsid w:val="00B5368D"/>
    <w:rsid w:val="00B536BF"/>
    <w:rsid w:val="00B536CF"/>
    <w:rsid w:val="00B5373F"/>
    <w:rsid w:val="00B537E1"/>
    <w:rsid w:val="00B5382C"/>
    <w:rsid w:val="00B53882"/>
    <w:rsid w:val="00B538AC"/>
    <w:rsid w:val="00B53DE5"/>
    <w:rsid w:val="00B53E0A"/>
    <w:rsid w:val="00B53F72"/>
    <w:rsid w:val="00B54678"/>
    <w:rsid w:val="00B5470F"/>
    <w:rsid w:val="00B549F0"/>
    <w:rsid w:val="00B54A65"/>
    <w:rsid w:val="00B54ADD"/>
    <w:rsid w:val="00B54B3C"/>
    <w:rsid w:val="00B54BF4"/>
    <w:rsid w:val="00B54C36"/>
    <w:rsid w:val="00B54C63"/>
    <w:rsid w:val="00B54D00"/>
    <w:rsid w:val="00B54DC4"/>
    <w:rsid w:val="00B55120"/>
    <w:rsid w:val="00B5514F"/>
    <w:rsid w:val="00B5521D"/>
    <w:rsid w:val="00B552A6"/>
    <w:rsid w:val="00B552AB"/>
    <w:rsid w:val="00B5536B"/>
    <w:rsid w:val="00B5556B"/>
    <w:rsid w:val="00B5565C"/>
    <w:rsid w:val="00B55687"/>
    <w:rsid w:val="00B557D3"/>
    <w:rsid w:val="00B55936"/>
    <w:rsid w:val="00B55A6D"/>
    <w:rsid w:val="00B55A89"/>
    <w:rsid w:val="00B55B6E"/>
    <w:rsid w:val="00B55CF3"/>
    <w:rsid w:val="00B55CF6"/>
    <w:rsid w:val="00B55F1D"/>
    <w:rsid w:val="00B5626F"/>
    <w:rsid w:val="00B566CF"/>
    <w:rsid w:val="00B56784"/>
    <w:rsid w:val="00B56BA5"/>
    <w:rsid w:val="00B56BF5"/>
    <w:rsid w:val="00B56C2A"/>
    <w:rsid w:val="00B56C55"/>
    <w:rsid w:val="00B56D68"/>
    <w:rsid w:val="00B56DE1"/>
    <w:rsid w:val="00B56E9F"/>
    <w:rsid w:val="00B5710B"/>
    <w:rsid w:val="00B574CE"/>
    <w:rsid w:val="00B578BC"/>
    <w:rsid w:val="00B579FC"/>
    <w:rsid w:val="00B57AD3"/>
    <w:rsid w:val="00B57C76"/>
    <w:rsid w:val="00B57F4D"/>
    <w:rsid w:val="00B57FE1"/>
    <w:rsid w:val="00B6022A"/>
    <w:rsid w:val="00B606AC"/>
    <w:rsid w:val="00B606EC"/>
    <w:rsid w:val="00B60C42"/>
    <w:rsid w:val="00B6126D"/>
    <w:rsid w:val="00B6187C"/>
    <w:rsid w:val="00B618F1"/>
    <w:rsid w:val="00B61ABC"/>
    <w:rsid w:val="00B61CAD"/>
    <w:rsid w:val="00B62023"/>
    <w:rsid w:val="00B62027"/>
    <w:rsid w:val="00B6207A"/>
    <w:rsid w:val="00B620BA"/>
    <w:rsid w:val="00B620EE"/>
    <w:rsid w:val="00B6222A"/>
    <w:rsid w:val="00B6257C"/>
    <w:rsid w:val="00B627F4"/>
    <w:rsid w:val="00B62DFE"/>
    <w:rsid w:val="00B62E6A"/>
    <w:rsid w:val="00B62EDA"/>
    <w:rsid w:val="00B63054"/>
    <w:rsid w:val="00B63176"/>
    <w:rsid w:val="00B6332F"/>
    <w:rsid w:val="00B634AD"/>
    <w:rsid w:val="00B635D5"/>
    <w:rsid w:val="00B6379A"/>
    <w:rsid w:val="00B63C74"/>
    <w:rsid w:val="00B644AA"/>
    <w:rsid w:val="00B645A7"/>
    <w:rsid w:val="00B64634"/>
    <w:rsid w:val="00B647A4"/>
    <w:rsid w:val="00B649C5"/>
    <w:rsid w:val="00B649F2"/>
    <w:rsid w:val="00B64ABC"/>
    <w:rsid w:val="00B64B83"/>
    <w:rsid w:val="00B64C6B"/>
    <w:rsid w:val="00B64E9E"/>
    <w:rsid w:val="00B65571"/>
    <w:rsid w:val="00B6558E"/>
    <w:rsid w:val="00B6568B"/>
    <w:rsid w:val="00B659C3"/>
    <w:rsid w:val="00B65B2E"/>
    <w:rsid w:val="00B65B43"/>
    <w:rsid w:val="00B65C55"/>
    <w:rsid w:val="00B65CDF"/>
    <w:rsid w:val="00B660A8"/>
    <w:rsid w:val="00B66177"/>
    <w:rsid w:val="00B661BE"/>
    <w:rsid w:val="00B662A4"/>
    <w:rsid w:val="00B665F8"/>
    <w:rsid w:val="00B667FD"/>
    <w:rsid w:val="00B66862"/>
    <w:rsid w:val="00B66A45"/>
    <w:rsid w:val="00B66B61"/>
    <w:rsid w:val="00B66D3E"/>
    <w:rsid w:val="00B66DDB"/>
    <w:rsid w:val="00B66F6F"/>
    <w:rsid w:val="00B670DD"/>
    <w:rsid w:val="00B67668"/>
    <w:rsid w:val="00B67687"/>
    <w:rsid w:val="00B6769B"/>
    <w:rsid w:val="00B67793"/>
    <w:rsid w:val="00B677D5"/>
    <w:rsid w:val="00B677DA"/>
    <w:rsid w:val="00B678C0"/>
    <w:rsid w:val="00B67ACF"/>
    <w:rsid w:val="00B67BC4"/>
    <w:rsid w:val="00B67C90"/>
    <w:rsid w:val="00B67D8D"/>
    <w:rsid w:val="00B67EB2"/>
    <w:rsid w:val="00B70017"/>
    <w:rsid w:val="00B70061"/>
    <w:rsid w:val="00B7017C"/>
    <w:rsid w:val="00B70329"/>
    <w:rsid w:val="00B70335"/>
    <w:rsid w:val="00B70621"/>
    <w:rsid w:val="00B7083A"/>
    <w:rsid w:val="00B70988"/>
    <w:rsid w:val="00B709C4"/>
    <w:rsid w:val="00B70A0C"/>
    <w:rsid w:val="00B70A46"/>
    <w:rsid w:val="00B70A99"/>
    <w:rsid w:val="00B70B6F"/>
    <w:rsid w:val="00B70BD7"/>
    <w:rsid w:val="00B70C82"/>
    <w:rsid w:val="00B711F4"/>
    <w:rsid w:val="00B713A3"/>
    <w:rsid w:val="00B71425"/>
    <w:rsid w:val="00B714C6"/>
    <w:rsid w:val="00B71610"/>
    <w:rsid w:val="00B71727"/>
    <w:rsid w:val="00B7177C"/>
    <w:rsid w:val="00B719D6"/>
    <w:rsid w:val="00B71BAA"/>
    <w:rsid w:val="00B71C54"/>
    <w:rsid w:val="00B71E2A"/>
    <w:rsid w:val="00B72040"/>
    <w:rsid w:val="00B721CE"/>
    <w:rsid w:val="00B721EC"/>
    <w:rsid w:val="00B72364"/>
    <w:rsid w:val="00B7236E"/>
    <w:rsid w:val="00B7250A"/>
    <w:rsid w:val="00B72662"/>
    <w:rsid w:val="00B72686"/>
    <w:rsid w:val="00B726F8"/>
    <w:rsid w:val="00B7287C"/>
    <w:rsid w:val="00B729BD"/>
    <w:rsid w:val="00B72D83"/>
    <w:rsid w:val="00B72D8F"/>
    <w:rsid w:val="00B72DEE"/>
    <w:rsid w:val="00B72E44"/>
    <w:rsid w:val="00B72E54"/>
    <w:rsid w:val="00B72F32"/>
    <w:rsid w:val="00B72FD8"/>
    <w:rsid w:val="00B73079"/>
    <w:rsid w:val="00B73177"/>
    <w:rsid w:val="00B731EE"/>
    <w:rsid w:val="00B732BF"/>
    <w:rsid w:val="00B733AB"/>
    <w:rsid w:val="00B73483"/>
    <w:rsid w:val="00B736D1"/>
    <w:rsid w:val="00B73787"/>
    <w:rsid w:val="00B738BC"/>
    <w:rsid w:val="00B73908"/>
    <w:rsid w:val="00B73BB4"/>
    <w:rsid w:val="00B73BDA"/>
    <w:rsid w:val="00B73FF6"/>
    <w:rsid w:val="00B74385"/>
    <w:rsid w:val="00B7448E"/>
    <w:rsid w:val="00B745B6"/>
    <w:rsid w:val="00B74864"/>
    <w:rsid w:val="00B74B82"/>
    <w:rsid w:val="00B74D3F"/>
    <w:rsid w:val="00B751E6"/>
    <w:rsid w:val="00B7585C"/>
    <w:rsid w:val="00B75964"/>
    <w:rsid w:val="00B759C8"/>
    <w:rsid w:val="00B75A46"/>
    <w:rsid w:val="00B75B12"/>
    <w:rsid w:val="00B75E26"/>
    <w:rsid w:val="00B76441"/>
    <w:rsid w:val="00B76625"/>
    <w:rsid w:val="00B76658"/>
    <w:rsid w:val="00B767DF"/>
    <w:rsid w:val="00B768C4"/>
    <w:rsid w:val="00B76C05"/>
    <w:rsid w:val="00B76C91"/>
    <w:rsid w:val="00B76CB0"/>
    <w:rsid w:val="00B76CD9"/>
    <w:rsid w:val="00B76D09"/>
    <w:rsid w:val="00B77174"/>
    <w:rsid w:val="00B77340"/>
    <w:rsid w:val="00B775FF"/>
    <w:rsid w:val="00B776AD"/>
    <w:rsid w:val="00B77748"/>
    <w:rsid w:val="00B77901"/>
    <w:rsid w:val="00B77A6E"/>
    <w:rsid w:val="00B77DC3"/>
    <w:rsid w:val="00B80053"/>
    <w:rsid w:val="00B8058C"/>
    <w:rsid w:val="00B806C8"/>
    <w:rsid w:val="00B8071F"/>
    <w:rsid w:val="00B80AB1"/>
    <w:rsid w:val="00B80D1A"/>
    <w:rsid w:val="00B80E64"/>
    <w:rsid w:val="00B80EDF"/>
    <w:rsid w:val="00B8105A"/>
    <w:rsid w:val="00B8132F"/>
    <w:rsid w:val="00B8140D"/>
    <w:rsid w:val="00B815E5"/>
    <w:rsid w:val="00B81625"/>
    <w:rsid w:val="00B81A94"/>
    <w:rsid w:val="00B81AD9"/>
    <w:rsid w:val="00B81C5A"/>
    <w:rsid w:val="00B81F82"/>
    <w:rsid w:val="00B82206"/>
    <w:rsid w:val="00B8226D"/>
    <w:rsid w:val="00B8241E"/>
    <w:rsid w:val="00B8279F"/>
    <w:rsid w:val="00B82826"/>
    <w:rsid w:val="00B829D9"/>
    <w:rsid w:val="00B82A2C"/>
    <w:rsid w:val="00B82CFD"/>
    <w:rsid w:val="00B82E82"/>
    <w:rsid w:val="00B82F45"/>
    <w:rsid w:val="00B832D8"/>
    <w:rsid w:val="00B837CA"/>
    <w:rsid w:val="00B8380B"/>
    <w:rsid w:val="00B83C74"/>
    <w:rsid w:val="00B83E24"/>
    <w:rsid w:val="00B83E35"/>
    <w:rsid w:val="00B840CC"/>
    <w:rsid w:val="00B840FD"/>
    <w:rsid w:val="00B84171"/>
    <w:rsid w:val="00B8438E"/>
    <w:rsid w:val="00B845E6"/>
    <w:rsid w:val="00B84898"/>
    <w:rsid w:val="00B848AF"/>
    <w:rsid w:val="00B84C53"/>
    <w:rsid w:val="00B84D43"/>
    <w:rsid w:val="00B85064"/>
    <w:rsid w:val="00B851C3"/>
    <w:rsid w:val="00B853C7"/>
    <w:rsid w:val="00B85757"/>
    <w:rsid w:val="00B85792"/>
    <w:rsid w:val="00B8592E"/>
    <w:rsid w:val="00B85A41"/>
    <w:rsid w:val="00B85BBF"/>
    <w:rsid w:val="00B85E4C"/>
    <w:rsid w:val="00B85FE2"/>
    <w:rsid w:val="00B860AB"/>
    <w:rsid w:val="00B861A7"/>
    <w:rsid w:val="00B861AC"/>
    <w:rsid w:val="00B861E8"/>
    <w:rsid w:val="00B8655C"/>
    <w:rsid w:val="00B86702"/>
    <w:rsid w:val="00B86860"/>
    <w:rsid w:val="00B8686E"/>
    <w:rsid w:val="00B869E1"/>
    <w:rsid w:val="00B86AD0"/>
    <w:rsid w:val="00B86BDD"/>
    <w:rsid w:val="00B86E04"/>
    <w:rsid w:val="00B86E2B"/>
    <w:rsid w:val="00B86F77"/>
    <w:rsid w:val="00B87229"/>
    <w:rsid w:val="00B872C3"/>
    <w:rsid w:val="00B87317"/>
    <w:rsid w:val="00B87508"/>
    <w:rsid w:val="00B87568"/>
    <w:rsid w:val="00B87645"/>
    <w:rsid w:val="00B877A1"/>
    <w:rsid w:val="00B87E2B"/>
    <w:rsid w:val="00B903CF"/>
    <w:rsid w:val="00B9045B"/>
    <w:rsid w:val="00B9072D"/>
    <w:rsid w:val="00B90827"/>
    <w:rsid w:val="00B90848"/>
    <w:rsid w:val="00B908B4"/>
    <w:rsid w:val="00B90B23"/>
    <w:rsid w:val="00B90D96"/>
    <w:rsid w:val="00B90E31"/>
    <w:rsid w:val="00B91439"/>
    <w:rsid w:val="00B91836"/>
    <w:rsid w:val="00B918FF"/>
    <w:rsid w:val="00B91A7E"/>
    <w:rsid w:val="00B91DE4"/>
    <w:rsid w:val="00B925BB"/>
    <w:rsid w:val="00B92765"/>
    <w:rsid w:val="00B9298D"/>
    <w:rsid w:val="00B92AB0"/>
    <w:rsid w:val="00B92B77"/>
    <w:rsid w:val="00B92C4A"/>
    <w:rsid w:val="00B92C95"/>
    <w:rsid w:val="00B92E48"/>
    <w:rsid w:val="00B92E83"/>
    <w:rsid w:val="00B92FD4"/>
    <w:rsid w:val="00B9320A"/>
    <w:rsid w:val="00B933F6"/>
    <w:rsid w:val="00B934B3"/>
    <w:rsid w:val="00B939FE"/>
    <w:rsid w:val="00B93A04"/>
    <w:rsid w:val="00B93A7A"/>
    <w:rsid w:val="00B94007"/>
    <w:rsid w:val="00B940D7"/>
    <w:rsid w:val="00B94111"/>
    <w:rsid w:val="00B943F5"/>
    <w:rsid w:val="00B94A34"/>
    <w:rsid w:val="00B94CBA"/>
    <w:rsid w:val="00B94D84"/>
    <w:rsid w:val="00B94D9C"/>
    <w:rsid w:val="00B9521E"/>
    <w:rsid w:val="00B95295"/>
    <w:rsid w:val="00B954ED"/>
    <w:rsid w:val="00B95537"/>
    <w:rsid w:val="00B95854"/>
    <w:rsid w:val="00B95D4B"/>
    <w:rsid w:val="00B95F51"/>
    <w:rsid w:val="00B96002"/>
    <w:rsid w:val="00B960D1"/>
    <w:rsid w:val="00B966B7"/>
    <w:rsid w:val="00B9685A"/>
    <w:rsid w:val="00B96A52"/>
    <w:rsid w:val="00B96B92"/>
    <w:rsid w:val="00B96E6D"/>
    <w:rsid w:val="00B96EB7"/>
    <w:rsid w:val="00B9736E"/>
    <w:rsid w:val="00B9752A"/>
    <w:rsid w:val="00B97568"/>
    <w:rsid w:val="00B97763"/>
    <w:rsid w:val="00B97B34"/>
    <w:rsid w:val="00B97C6D"/>
    <w:rsid w:val="00B97D68"/>
    <w:rsid w:val="00B97E17"/>
    <w:rsid w:val="00BA0069"/>
    <w:rsid w:val="00BA00DC"/>
    <w:rsid w:val="00BA011B"/>
    <w:rsid w:val="00BA0210"/>
    <w:rsid w:val="00BA02B7"/>
    <w:rsid w:val="00BA02B9"/>
    <w:rsid w:val="00BA0636"/>
    <w:rsid w:val="00BA082A"/>
    <w:rsid w:val="00BA0DFB"/>
    <w:rsid w:val="00BA10C3"/>
    <w:rsid w:val="00BA10D1"/>
    <w:rsid w:val="00BA1341"/>
    <w:rsid w:val="00BA154B"/>
    <w:rsid w:val="00BA1599"/>
    <w:rsid w:val="00BA15D0"/>
    <w:rsid w:val="00BA1E52"/>
    <w:rsid w:val="00BA1EEC"/>
    <w:rsid w:val="00BA2123"/>
    <w:rsid w:val="00BA212B"/>
    <w:rsid w:val="00BA2298"/>
    <w:rsid w:val="00BA2364"/>
    <w:rsid w:val="00BA23B3"/>
    <w:rsid w:val="00BA26CF"/>
    <w:rsid w:val="00BA28B5"/>
    <w:rsid w:val="00BA292D"/>
    <w:rsid w:val="00BA2AEA"/>
    <w:rsid w:val="00BA3318"/>
    <w:rsid w:val="00BA331C"/>
    <w:rsid w:val="00BA358B"/>
    <w:rsid w:val="00BA3BBE"/>
    <w:rsid w:val="00BA3E56"/>
    <w:rsid w:val="00BA3EFC"/>
    <w:rsid w:val="00BA404C"/>
    <w:rsid w:val="00BA40BD"/>
    <w:rsid w:val="00BA4285"/>
    <w:rsid w:val="00BA43B3"/>
    <w:rsid w:val="00BA43FF"/>
    <w:rsid w:val="00BA45C7"/>
    <w:rsid w:val="00BA4741"/>
    <w:rsid w:val="00BA4871"/>
    <w:rsid w:val="00BA4A81"/>
    <w:rsid w:val="00BA4EA7"/>
    <w:rsid w:val="00BA4F80"/>
    <w:rsid w:val="00BA50BC"/>
    <w:rsid w:val="00BA51A4"/>
    <w:rsid w:val="00BA52D5"/>
    <w:rsid w:val="00BA5406"/>
    <w:rsid w:val="00BA54A3"/>
    <w:rsid w:val="00BA54E9"/>
    <w:rsid w:val="00BA5545"/>
    <w:rsid w:val="00BA568F"/>
    <w:rsid w:val="00BA56ED"/>
    <w:rsid w:val="00BA5701"/>
    <w:rsid w:val="00BA5766"/>
    <w:rsid w:val="00BA580C"/>
    <w:rsid w:val="00BA5F81"/>
    <w:rsid w:val="00BA5F92"/>
    <w:rsid w:val="00BA607D"/>
    <w:rsid w:val="00BA6185"/>
    <w:rsid w:val="00BA6276"/>
    <w:rsid w:val="00BA62AE"/>
    <w:rsid w:val="00BA630A"/>
    <w:rsid w:val="00BA647E"/>
    <w:rsid w:val="00BA64B1"/>
    <w:rsid w:val="00BA64DA"/>
    <w:rsid w:val="00BA6505"/>
    <w:rsid w:val="00BA6577"/>
    <w:rsid w:val="00BA699B"/>
    <w:rsid w:val="00BA69EC"/>
    <w:rsid w:val="00BA6AD8"/>
    <w:rsid w:val="00BA6D33"/>
    <w:rsid w:val="00BA6E75"/>
    <w:rsid w:val="00BA6FA4"/>
    <w:rsid w:val="00BA70AD"/>
    <w:rsid w:val="00BA7100"/>
    <w:rsid w:val="00BA7117"/>
    <w:rsid w:val="00BA719A"/>
    <w:rsid w:val="00BA72B7"/>
    <w:rsid w:val="00BA730B"/>
    <w:rsid w:val="00BA7663"/>
    <w:rsid w:val="00BA77BF"/>
    <w:rsid w:val="00BA7B88"/>
    <w:rsid w:val="00BB0362"/>
    <w:rsid w:val="00BB03B8"/>
    <w:rsid w:val="00BB03D7"/>
    <w:rsid w:val="00BB049E"/>
    <w:rsid w:val="00BB0623"/>
    <w:rsid w:val="00BB0814"/>
    <w:rsid w:val="00BB0AEE"/>
    <w:rsid w:val="00BB0F2E"/>
    <w:rsid w:val="00BB1369"/>
    <w:rsid w:val="00BB15CB"/>
    <w:rsid w:val="00BB1B88"/>
    <w:rsid w:val="00BB1BB8"/>
    <w:rsid w:val="00BB20FE"/>
    <w:rsid w:val="00BB227E"/>
    <w:rsid w:val="00BB22EA"/>
    <w:rsid w:val="00BB293C"/>
    <w:rsid w:val="00BB2B25"/>
    <w:rsid w:val="00BB2BC5"/>
    <w:rsid w:val="00BB2F31"/>
    <w:rsid w:val="00BB310A"/>
    <w:rsid w:val="00BB32E1"/>
    <w:rsid w:val="00BB36F4"/>
    <w:rsid w:val="00BB37F2"/>
    <w:rsid w:val="00BB399A"/>
    <w:rsid w:val="00BB3CA0"/>
    <w:rsid w:val="00BB3F35"/>
    <w:rsid w:val="00BB4024"/>
    <w:rsid w:val="00BB4070"/>
    <w:rsid w:val="00BB40F1"/>
    <w:rsid w:val="00BB420D"/>
    <w:rsid w:val="00BB43DB"/>
    <w:rsid w:val="00BB4588"/>
    <w:rsid w:val="00BB4641"/>
    <w:rsid w:val="00BB47F1"/>
    <w:rsid w:val="00BB48BC"/>
    <w:rsid w:val="00BB4AA7"/>
    <w:rsid w:val="00BB564D"/>
    <w:rsid w:val="00BB5B44"/>
    <w:rsid w:val="00BB5B8C"/>
    <w:rsid w:val="00BB5DA1"/>
    <w:rsid w:val="00BB604F"/>
    <w:rsid w:val="00BB617E"/>
    <w:rsid w:val="00BB61EB"/>
    <w:rsid w:val="00BB62F3"/>
    <w:rsid w:val="00BB6323"/>
    <w:rsid w:val="00BB6396"/>
    <w:rsid w:val="00BB63DB"/>
    <w:rsid w:val="00BB6675"/>
    <w:rsid w:val="00BB66B1"/>
    <w:rsid w:val="00BB66C4"/>
    <w:rsid w:val="00BB6873"/>
    <w:rsid w:val="00BB6AA8"/>
    <w:rsid w:val="00BB6D1A"/>
    <w:rsid w:val="00BB6EAE"/>
    <w:rsid w:val="00BB706F"/>
    <w:rsid w:val="00BB734A"/>
    <w:rsid w:val="00BB7820"/>
    <w:rsid w:val="00BB7995"/>
    <w:rsid w:val="00BB7A09"/>
    <w:rsid w:val="00BB7B03"/>
    <w:rsid w:val="00BB7BEF"/>
    <w:rsid w:val="00BB7BF9"/>
    <w:rsid w:val="00BB7F2B"/>
    <w:rsid w:val="00BB7FBF"/>
    <w:rsid w:val="00BB7FC6"/>
    <w:rsid w:val="00BC00D3"/>
    <w:rsid w:val="00BC0272"/>
    <w:rsid w:val="00BC041E"/>
    <w:rsid w:val="00BC0468"/>
    <w:rsid w:val="00BC04EB"/>
    <w:rsid w:val="00BC0705"/>
    <w:rsid w:val="00BC07DE"/>
    <w:rsid w:val="00BC0908"/>
    <w:rsid w:val="00BC0AD9"/>
    <w:rsid w:val="00BC0AEF"/>
    <w:rsid w:val="00BC0B84"/>
    <w:rsid w:val="00BC0C7D"/>
    <w:rsid w:val="00BC0CB6"/>
    <w:rsid w:val="00BC0DD2"/>
    <w:rsid w:val="00BC0F01"/>
    <w:rsid w:val="00BC1278"/>
    <w:rsid w:val="00BC1325"/>
    <w:rsid w:val="00BC1432"/>
    <w:rsid w:val="00BC1453"/>
    <w:rsid w:val="00BC149D"/>
    <w:rsid w:val="00BC1569"/>
    <w:rsid w:val="00BC198A"/>
    <w:rsid w:val="00BC199A"/>
    <w:rsid w:val="00BC1C19"/>
    <w:rsid w:val="00BC2013"/>
    <w:rsid w:val="00BC226A"/>
    <w:rsid w:val="00BC2665"/>
    <w:rsid w:val="00BC2B8F"/>
    <w:rsid w:val="00BC2E1F"/>
    <w:rsid w:val="00BC3061"/>
    <w:rsid w:val="00BC31D6"/>
    <w:rsid w:val="00BC32A3"/>
    <w:rsid w:val="00BC3445"/>
    <w:rsid w:val="00BC38BB"/>
    <w:rsid w:val="00BC3A18"/>
    <w:rsid w:val="00BC3B4B"/>
    <w:rsid w:val="00BC3D41"/>
    <w:rsid w:val="00BC3D4D"/>
    <w:rsid w:val="00BC3E09"/>
    <w:rsid w:val="00BC409F"/>
    <w:rsid w:val="00BC41F4"/>
    <w:rsid w:val="00BC435C"/>
    <w:rsid w:val="00BC446E"/>
    <w:rsid w:val="00BC456D"/>
    <w:rsid w:val="00BC4805"/>
    <w:rsid w:val="00BC48AB"/>
    <w:rsid w:val="00BC48BD"/>
    <w:rsid w:val="00BC48DC"/>
    <w:rsid w:val="00BC4AA9"/>
    <w:rsid w:val="00BC4BA2"/>
    <w:rsid w:val="00BC4BAB"/>
    <w:rsid w:val="00BC4E74"/>
    <w:rsid w:val="00BC4EF8"/>
    <w:rsid w:val="00BC526C"/>
    <w:rsid w:val="00BC53D5"/>
    <w:rsid w:val="00BC5488"/>
    <w:rsid w:val="00BC5844"/>
    <w:rsid w:val="00BC5964"/>
    <w:rsid w:val="00BC5A35"/>
    <w:rsid w:val="00BC5A8A"/>
    <w:rsid w:val="00BC5C47"/>
    <w:rsid w:val="00BC5E1F"/>
    <w:rsid w:val="00BC5F4D"/>
    <w:rsid w:val="00BC6317"/>
    <w:rsid w:val="00BC63A1"/>
    <w:rsid w:val="00BC63F7"/>
    <w:rsid w:val="00BC65B3"/>
    <w:rsid w:val="00BC695A"/>
    <w:rsid w:val="00BC6D63"/>
    <w:rsid w:val="00BC6E23"/>
    <w:rsid w:val="00BC6EA1"/>
    <w:rsid w:val="00BC6F42"/>
    <w:rsid w:val="00BC6F82"/>
    <w:rsid w:val="00BC7089"/>
    <w:rsid w:val="00BC7132"/>
    <w:rsid w:val="00BC7172"/>
    <w:rsid w:val="00BC7236"/>
    <w:rsid w:val="00BC723D"/>
    <w:rsid w:val="00BC741D"/>
    <w:rsid w:val="00BC7437"/>
    <w:rsid w:val="00BC761A"/>
    <w:rsid w:val="00BC7A3F"/>
    <w:rsid w:val="00BC7A78"/>
    <w:rsid w:val="00BC7C26"/>
    <w:rsid w:val="00BC7CB9"/>
    <w:rsid w:val="00BC7CC9"/>
    <w:rsid w:val="00BC7E61"/>
    <w:rsid w:val="00BD02D6"/>
    <w:rsid w:val="00BD04D7"/>
    <w:rsid w:val="00BD05A4"/>
    <w:rsid w:val="00BD06B8"/>
    <w:rsid w:val="00BD06D3"/>
    <w:rsid w:val="00BD0837"/>
    <w:rsid w:val="00BD0ACA"/>
    <w:rsid w:val="00BD0EE4"/>
    <w:rsid w:val="00BD15E9"/>
    <w:rsid w:val="00BD16C9"/>
    <w:rsid w:val="00BD1769"/>
    <w:rsid w:val="00BD1BC9"/>
    <w:rsid w:val="00BD2011"/>
    <w:rsid w:val="00BD21E4"/>
    <w:rsid w:val="00BD27EB"/>
    <w:rsid w:val="00BD2A3E"/>
    <w:rsid w:val="00BD2F66"/>
    <w:rsid w:val="00BD3166"/>
    <w:rsid w:val="00BD31A8"/>
    <w:rsid w:val="00BD31A9"/>
    <w:rsid w:val="00BD3376"/>
    <w:rsid w:val="00BD361B"/>
    <w:rsid w:val="00BD3741"/>
    <w:rsid w:val="00BD399B"/>
    <w:rsid w:val="00BD39DE"/>
    <w:rsid w:val="00BD4314"/>
    <w:rsid w:val="00BD43E0"/>
    <w:rsid w:val="00BD43EA"/>
    <w:rsid w:val="00BD454A"/>
    <w:rsid w:val="00BD463D"/>
    <w:rsid w:val="00BD4662"/>
    <w:rsid w:val="00BD4674"/>
    <w:rsid w:val="00BD4A82"/>
    <w:rsid w:val="00BD5039"/>
    <w:rsid w:val="00BD50FC"/>
    <w:rsid w:val="00BD5215"/>
    <w:rsid w:val="00BD5489"/>
    <w:rsid w:val="00BD55B6"/>
    <w:rsid w:val="00BD574D"/>
    <w:rsid w:val="00BD57CA"/>
    <w:rsid w:val="00BD5811"/>
    <w:rsid w:val="00BD5913"/>
    <w:rsid w:val="00BD5A52"/>
    <w:rsid w:val="00BD5B37"/>
    <w:rsid w:val="00BD5B4D"/>
    <w:rsid w:val="00BD5D64"/>
    <w:rsid w:val="00BD5D78"/>
    <w:rsid w:val="00BD5EFA"/>
    <w:rsid w:val="00BD5F69"/>
    <w:rsid w:val="00BD6064"/>
    <w:rsid w:val="00BD6324"/>
    <w:rsid w:val="00BD637A"/>
    <w:rsid w:val="00BD64EF"/>
    <w:rsid w:val="00BD667C"/>
    <w:rsid w:val="00BD66D4"/>
    <w:rsid w:val="00BD692D"/>
    <w:rsid w:val="00BD6AB0"/>
    <w:rsid w:val="00BD6B70"/>
    <w:rsid w:val="00BD6D24"/>
    <w:rsid w:val="00BD6D37"/>
    <w:rsid w:val="00BD6DED"/>
    <w:rsid w:val="00BD6EB7"/>
    <w:rsid w:val="00BD6F08"/>
    <w:rsid w:val="00BD6FDE"/>
    <w:rsid w:val="00BD700C"/>
    <w:rsid w:val="00BD7055"/>
    <w:rsid w:val="00BD70E0"/>
    <w:rsid w:val="00BD722D"/>
    <w:rsid w:val="00BD77DC"/>
    <w:rsid w:val="00BD7B09"/>
    <w:rsid w:val="00BD7E1E"/>
    <w:rsid w:val="00BD7E29"/>
    <w:rsid w:val="00BD7E79"/>
    <w:rsid w:val="00BD7F7B"/>
    <w:rsid w:val="00BE01D6"/>
    <w:rsid w:val="00BE02E6"/>
    <w:rsid w:val="00BE03CD"/>
    <w:rsid w:val="00BE05DF"/>
    <w:rsid w:val="00BE08DD"/>
    <w:rsid w:val="00BE097E"/>
    <w:rsid w:val="00BE10F3"/>
    <w:rsid w:val="00BE17DC"/>
    <w:rsid w:val="00BE1A4D"/>
    <w:rsid w:val="00BE1D6A"/>
    <w:rsid w:val="00BE1FC9"/>
    <w:rsid w:val="00BE21D6"/>
    <w:rsid w:val="00BE23E4"/>
    <w:rsid w:val="00BE2480"/>
    <w:rsid w:val="00BE24D6"/>
    <w:rsid w:val="00BE26AB"/>
    <w:rsid w:val="00BE2858"/>
    <w:rsid w:val="00BE2AC1"/>
    <w:rsid w:val="00BE2B4F"/>
    <w:rsid w:val="00BE2C6C"/>
    <w:rsid w:val="00BE2D03"/>
    <w:rsid w:val="00BE2E17"/>
    <w:rsid w:val="00BE2E87"/>
    <w:rsid w:val="00BE30CC"/>
    <w:rsid w:val="00BE3236"/>
    <w:rsid w:val="00BE3758"/>
    <w:rsid w:val="00BE377B"/>
    <w:rsid w:val="00BE396E"/>
    <w:rsid w:val="00BE3B31"/>
    <w:rsid w:val="00BE3B32"/>
    <w:rsid w:val="00BE3B48"/>
    <w:rsid w:val="00BE3E55"/>
    <w:rsid w:val="00BE4055"/>
    <w:rsid w:val="00BE420F"/>
    <w:rsid w:val="00BE4362"/>
    <w:rsid w:val="00BE43F0"/>
    <w:rsid w:val="00BE441E"/>
    <w:rsid w:val="00BE456E"/>
    <w:rsid w:val="00BE485A"/>
    <w:rsid w:val="00BE48F9"/>
    <w:rsid w:val="00BE4A3C"/>
    <w:rsid w:val="00BE4AFB"/>
    <w:rsid w:val="00BE4D71"/>
    <w:rsid w:val="00BE4F5F"/>
    <w:rsid w:val="00BE4F63"/>
    <w:rsid w:val="00BE519A"/>
    <w:rsid w:val="00BE5301"/>
    <w:rsid w:val="00BE554B"/>
    <w:rsid w:val="00BE557C"/>
    <w:rsid w:val="00BE5982"/>
    <w:rsid w:val="00BE5B2C"/>
    <w:rsid w:val="00BE5BF4"/>
    <w:rsid w:val="00BE5C37"/>
    <w:rsid w:val="00BE5E65"/>
    <w:rsid w:val="00BE5E6A"/>
    <w:rsid w:val="00BE607B"/>
    <w:rsid w:val="00BE60E3"/>
    <w:rsid w:val="00BE6136"/>
    <w:rsid w:val="00BE619C"/>
    <w:rsid w:val="00BE6328"/>
    <w:rsid w:val="00BE65C7"/>
    <w:rsid w:val="00BE6677"/>
    <w:rsid w:val="00BE667B"/>
    <w:rsid w:val="00BE682D"/>
    <w:rsid w:val="00BE6B09"/>
    <w:rsid w:val="00BE6CDC"/>
    <w:rsid w:val="00BE6E9C"/>
    <w:rsid w:val="00BE7058"/>
    <w:rsid w:val="00BE7136"/>
    <w:rsid w:val="00BE7415"/>
    <w:rsid w:val="00BE77B6"/>
    <w:rsid w:val="00BE7805"/>
    <w:rsid w:val="00BE78C3"/>
    <w:rsid w:val="00BE7AA7"/>
    <w:rsid w:val="00BE7CB9"/>
    <w:rsid w:val="00BE7D6D"/>
    <w:rsid w:val="00BE7E08"/>
    <w:rsid w:val="00BE7FBC"/>
    <w:rsid w:val="00BF0091"/>
    <w:rsid w:val="00BF014C"/>
    <w:rsid w:val="00BF0225"/>
    <w:rsid w:val="00BF0604"/>
    <w:rsid w:val="00BF066C"/>
    <w:rsid w:val="00BF0771"/>
    <w:rsid w:val="00BF08E3"/>
    <w:rsid w:val="00BF0927"/>
    <w:rsid w:val="00BF09A3"/>
    <w:rsid w:val="00BF09F6"/>
    <w:rsid w:val="00BF0B34"/>
    <w:rsid w:val="00BF0BF9"/>
    <w:rsid w:val="00BF0DA8"/>
    <w:rsid w:val="00BF0E06"/>
    <w:rsid w:val="00BF0EC5"/>
    <w:rsid w:val="00BF12E4"/>
    <w:rsid w:val="00BF15E8"/>
    <w:rsid w:val="00BF1753"/>
    <w:rsid w:val="00BF183D"/>
    <w:rsid w:val="00BF19A1"/>
    <w:rsid w:val="00BF1A39"/>
    <w:rsid w:val="00BF1DCC"/>
    <w:rsid w:val="00BF2148"/>
    <w:rsid w:val="00BF23EA"/>
    <w:rsid w:val="00BF2517"/>
    <w:rsid w:val="00BF262B"/>
    <w:rsid w:val="00BF2727"/>
    <w:rsid w:val="00BF2847"/>
    <w:rsid w:val="00BF294B"/>
    <w:rsid w:val="00BF2A31"/>
    <w:rsid w:val="00BF2C02"/>
    <w:rsid w:val="00BF2CB7"/>
    <w:rsid w:val="00BF2D6D"/>
    <w:rsid w:val="00BF2E5D"/>
    <w:rsid w:val="00BF3027"/>
    <w:rsid w:val="00BF32BB"/>
    <w:rsid w:val="00BF3331"/>
    <w:rsid w:val="00BF35BC"/>
    <w:rsid w:val="00BF3621"/>
    <w:rsid w:val="00BF36D7"/>
    <w:rsid w:val="00BF36EC"/>
    <w:rsid w:val="00BF41FF"/>
    <w:rsid w:val="00BF4905"/>
    <w:rsid w:val="00BF4CC3"/>
    <w:rsid w:val="00BF4E62"/>
    <w:rsid w:val="00BF4EC7"/>
    <w:rsid w:val="00BF505F"/>
    <w:rsid w:val="00BF5111"/>
    <w:rsid w:val="00BF5366"/>
    <w:rsid w:val="00BF563A"/>
    <w:rsid w:val="00BF5715"/>
    <w:rsid w:val="00BF5791"/>
    <w:rsid w:val="00BF58A5"/>
    <w:rsid w:val="00BF5A0E"/>
    <w:rsid w:val="00BF5AF9"/>
    <w:rsid w:val="00BF5C1A"/>
    <w:rsid w:val="00BF5DDB"/>
    <w:rsid w:val="00BF5F4A"/>
    <w:rsid w:val="00BF608F"/>
    <w:rsid w:val="00BF64BA"/>
    <w:rsid w:val="00BF6680"/>
    <w:rsid w:val="00BF69AF"/>
    <w:rsid w:val="00BF69EF"/>
    <w:rsid w:val="00BF6ABE"/>
    <w:rsid w:val="00BF6B90"/>
    <w:rsid w:val="00BF6BAD"/>
    <w:rsid w:val="00BF6FEE"/>
    <w:rsid w:val="00BF745D"/>
    <w:rsid w:val="00BF74D4"/>
    <w:rsid w:val="00BF753F"/>
    <w:rsid w:val="00BF7609"/>
    <w:rsid w:val="00BF7892"/>
    <w:rsid w:val="00BF7B91"/>
    <w:rsid w:val="00BF7DDD"/>
    <w:rsid w:val="00C00195"/>
    <w:rsid w:val="00C00346"/>
    <w:rsid w:val="00C00470"/>
    <w:rsid w:val="00C00496"/>
    <w:rsid w:val="00C0097A"/>
    <w:rsid w:val="00C00F2E"/>
    <w:rsid w:val="00C00FFA"/>
    <w:rsid w:val="00C01165"/>
    <w:rsid w:val="00C01255"/>
    <w:rsid w:val="00C01286"/>
    <w:rsid w:val="00C0156A"/>
    <w:rsid w:val="00C01593"/>
    <w:rsid w:val="00C01648"/>
    <w:rsid w:val="00C0174D"/>
    <w:rsid w:val="00C01A61"/>
    <w:rsid w:val="00C01E42"/>
    <w:rsid w:val="00C01E59"/>
    <w:rsid w:val="00C01F39"/>
    <w:rsid w:val="00C0201B"/>
    <w:rsid w:val="00C023A2"/>
    <w:rsid w:val="00C024D4"/>
    <w:rsid w:val="00C02794"/>
    <w:rsid w:val="00C027A4"/>
    <w:rsid w:val="00C0280F"/>
    <w:rsid w:val="00C02881"/>
    <w:rsid w:val="00C02A5D"/>
    <w:rsid w:val="00C02ADF"/>
    <w:rsid w:val="00C02BF3"/>
    <w:rsid w:val="00C02C81"/>
    <w:rsid w:val="00C0356D"/>
    <w:rsid w:val="00C037A8"/>
    <w:rsid w:val="00C03AD7"/>
    <w:rsid w:val="00C03AE0"/>
    <w:rsid w:val="00C0407B"/>
    <w:rsid w:val="00C04223"/>
    <w:rsid w:val="00C04390"/>
    <w:rsid w:val="00C043AB"/>
    <w:rsid w:val="00C046DB"/>
    <w:rsid w:val="00C0486A"/>
    <w:rsid w:val="00C04937"/>
    <w:rsid w:val="00C049E9"/>
    <w:rsid w:val="00C04A1B"/>
    <w:rsid w:val="00C04B11"/>
    <w:rsid w:val="00C04DC9"/>
    <w:rsid w:val="00C04DE0"/>
    <w:rsid w:val="00C04DEE"/>
    <w:rsid w:val="00C05039"/>
    <w:rsid w:val="00C051BA"/>
    <w:rsid w:val="00C051C7"/>
    <w:rsid w:val="00C052A6"/>
    <w:rsid w:val="00C05467"/>
    <w:rsid w:val="00C054E5"/>
    <w:rsid w:val="00C05553"/>
    <w:rsid w:val="00C0555D"/>
    <w:rsid w:val="00C055FC"/>
    <w:rsid w:val="00C0586B"/>
    <w:rsid w:val="00C05D8C"/>
    <w:rsid w:val="00C05F3F"/>
    <w:rsid w:val="00C06397"/>
    <w:rsid w:val="00C063C3"/>
    <w:rsid w:val="00C06524"/>
    <w:rsid w:val="00C067D0"/>
    <w:rsid w:val="00C06966"/>
    <w:rsid w:val="00C0736D"/>
    <w:rsid w:val="00C07594"/>
    <w:rsid w:val="00C07696"/>
    <w:rsid w:val="00C076C3"/>
    <w:rsid w:val="00C07831"/>
    <w:rsid w:val="00C079B2"/>
    <w:rsid w:val="00C07B49"/>
    <w:rsid w:val="00C07BAC"/>
    <w:rsid w:val="00C07C7B"/>
    <w:rsid w:val="00C07EA9"/>
    <w:rsid w:val="00C07F3A"/>
    <w:rsid w:val="00C07F5B"/>
    <w:rsid w:val="00C07F64"/>
    <w:rsid w:val="00C1003E"/>
    <w:rsid w:val="00C10519"/>
    <w:rsid w:val="00C10579"/>
    <w:rsid w:val="00C10793"/>
    <w:rsid w:val="00C10A19"/>
    <w:rsid w:val="00C10B50"/>
    <w:rsid w:val="00C10B69"/>
    <w:rsid w:val="00C10C25"/>
    <w:rsid w:val="00C10C33"/>
    <w:rsid w:val="00C10DD7"/>
    <w:rsid w:val="00C11167"/>
    <w:rsid w:val="00C111A9"/>
    <w:rsid w:val="00C116AD"/>
    <w:rsid w:val="00C11916"/>
    <w:rsid w:val="00C11933"/>
    <w:rsid w:val="00C11A00"/>
    <w:rsid w:val="00C11A43"/>
    <w:rsid w:val="00C11E56"/>
    <w:rsid w:val="00C1219E"/>
    <w:rsid w:val="00C121B5"/>
    <w:rsid w:val="00C126F8"/>
    <w:rsid w:val="00C1270C"/>
    <w:rsid w:val="00C1278D"/>
    <w:rsid w:val="00C127AE"/>
    <w:rsid w:val="00C12810"/>
    <w:rsid w:val="00C12B5D"/>
    <w:rsid w:val="00C12CD1"/>
    <w:rsid w:val="00C12E2F"/>
    <w:rsid w:val="00C12EDD"/>
    <w:rsid w:val="00C1307D"/>
    <w:rsid w:val="00C130F0"/>
    <w:rsid w:val="00C13331"/>
    <w:rsid w:val="00C134DA"/>
    <w:rsid w:val="00C13637"/>
    <w:rsid w:val="00C136DE"/>
    <w:rsid w:val="00C139D0"/>
    <w:rsid w:val="00C13A18"/>
    <w:rsid w:val="00C13D3D"/>
    <w:rsid w:val="00C13D73"/>
    <w:rsid w:val="00C13DA2"/>
    <w:rsid w:val="00C13DC7"/>
    <w:rsid w:val="00C13F48"/>
    <w:rsid w:val="00C1401D"/>
    <w:rsid w:val="00C14269"/>
    <w:rsid w:val="00C142AE"/>
    <w:rsid w:val="00C1453F"/>
    <w:rsid w:val="00C146CB"/>
    <w:rsid w:val="00C14846"/>
    <w:rsid w:val="00C14BA7"/>
    <w:rsid w:val="00C14C2B"/>
    <w:rsid w:val="00C14C75"/>
    <w:rsid w:val="00C14D10"/>
    <w:rsid w:val="00C14D12"/>
    <w:rsid w:val="00C14DEE"/>
    <w:rsid w:val="00C14E67"/>
    <w:rsid w:val="00C14FA2"/>
    <w:rsid w:val="00C150B1"/>
    <w:rsid w:val="00C153E3"/>
    <w:rsid w:val="00C154B6"/>
    <w:rsid w:val="00C158D6"/>
    <w:rsid w:val="00C158D7"/>
    <w:rsid w:val="00C15A6D"/>
    <w:rsid w:val="00C15B5D"/>
    <w:rsid w:val="00C15CC9"/>
    <w:rsid w:val="00C16279"/>
    <w:rsid w:val="00C162A1"/>
    <w:rsid w:val="00C1674D"/>
    <w:rsid w:val="00C16857"/>
    <w:rsid w:val="00C16A13"/>
    <w:rsid w:val="00C16A54"/>
    <w:rsid w:val="00C16B4D"/>
    <w:rsid w:val="00C16BD3"/>
    <w:rsid w:val="00C16E01"/>
    <w:rsid w:val="00C16EF8"/>
    <w:rsid w:val="00C16FF1"/>
    <w:rsid w:val="00C170A5"/>
    <w:rsid w:val="00C17253"/>
    <w:rsid w:val="00C1748A"/>
    <w:rsid w:val="00C1751B"/>
    <w:rsid w:val="00C17701"/>
    <w:rsid w:val="00C177A1"/>
    <w:rsid w:val="00C17C04"/>
    <w:rsid w:val="00C17C65"/>
    <w:rsid w:val="00C17D33"/>
    <w:rsid w:val="00C17FD2"/>
    <w:rsid w:val="00C17FDF"/>
    <w:rsid w:val="00C20033"/>
    <w:rsid w:val="00C202A4"/>
    <w:rsid w:val="00C2030C"/>
    <w:rsid w:val="00C203D6"/>
    <w:rsid w:val="00C2044A"/>
    <w:rsid w:val="00C204C2"/>
    <w:rsid w:val="00C20568"/>
    <w:rsid w:val="00C20690"/>
    <w:rsid w:val="00C207F4"/>
    <w:rsid w:val="00C21314"/>
    <w:rsid w:val="00C21416"/>
    <w:rsid w:val="00C21752"/>
    <w:rsid w:val="00C2190C"/>
    <w:rsid w:val="00C21AA9"/>
    <w:rsid w:val="00C21DE6"/>
    <w:rsid w:val="00C22207"/>
    <w:rsid w:val="00C222C3"/>
    <w:rsid w:val="00C223EF"/>
    <w:rsid w:val="00C22420"/>
    <w:rsid w:val="00C22537"/>
    <w:rsid w:val="00C22631"/>
    <w:rsid w:val="00C22657"/>
    <w:rsid w:val="00C22765"/>
    <w:rsid w:val="00C228BC"/>
    <w:rsid w:val="00C2291C"/>
    <w:rsid w:val="00C229F5"/>
    <w:rsid w:val="00C23007"/>
    <w:rsid w:val="00C23036"/>
    <w:rsid w:val="00C23067"/>
    <w:rsid w:val="00C23145"/>
    <w:rsid w:val="00C23720"/>
    <w:rsid w:val="00C237B9"/>
    <w:rsid w:val="00C23A18"/>
    <w:rsid w:val="00C23AD4"/>
    <w:rsid w:val="00C23C09"/>
    <w:rsid w:val="00C23F95"/>
    <w:rsid w:val="00C242B7"/>
    <w:rsid w:val="00C24346"/>
    <w:rsid w:val="00C2448B"/>
    <w:rsid w:val="00C24491"/>
    <w:rsid w:val="00C2482F"/>
    <w:rsid w:val="00C24893"/>
    <w:rsid w:val="00C248BE"/>
    <w:rsid w:val="00C24988"/>
    <w:rsid w:val="00C249DA"/>
    <w:rsid w:val="00C24E34"/>
    <w:rsid w:val="00C24ED8"/>
    <w:rsid w:val="00C25004"/>
    <w:rsid w:val="00C256B3"/>
    <w:rsid w:val="00C2573F"/>
    <w:rsid w:val="00C258E0"/>
    <w:rsid w:val="00C2596B"/>
    <w:rsid w:val="00C25CAF"/>
    <w:rsid w:val="00C25CB1"/>
    <w:rsid w:val="00C25D01"/>
    <w:rsid w:val="00C25E10"/>
    <w:rsid w:val="00C25EBD"/>
    <w:rsid w:val="00C25EE1"/>
    <w:rsid w:val="00C261A2"/>
    <w:rsid w:val="00C26470"/>
    <w:rsid w:val="00C264FA"/>
    <w:rsid w:val="00C266C7"/>
    <w:rsid w:val="00C267C8"/>
    <w:rsid w:val="00C267CB"/>
    <w:rsid w:val="00C2686C"/>
    <w:rsid w:val="00C26F82"/>
    <w:rsid w:val="00C27235"/>
    <w:rsid w:val="00C27497"/>
    <w:rsid w:val="00C2781D"/>
    <w:rsid w:val="00C27A6D"/>
    <w:rsid w:val="00C27B16"/>
    <w:rsid w:val="00C27BEC"/>
    <w:rsid w:val="00C3004B"/>
    <w:rsid w:val="00C30219"/>
    <w:rsid w:val="00C302B1"/>
    <w:rsid w:val="00C30419"/>
    <w:rsid w:val="00C304EC"/>
    <w:rsid w:val="00C305B1"/>
    <w:rsid w:val="00C3092E"/>
    <w:rsid w:val="00C30CA1"/>
    <w:rsid w:val="00C310A1"/>
    <w:rsid w:val="00C31326"/>
    <w:rsid w:val="00C313C1"/>
    <w:rsid w:val="00C313C9"/>
    <w:rsid w:val="00C3169B"/>
    <w:rsid w:val="00C318C0"/>
    <w:rsid w:val="00C319B0"/>
    <w:rsid w:val="00C31A52"/>
    <w:rsid w:val="00C31A5D"/>
    <w:rsid w:val="00C31B3A"/>
    <w:rsid w:val="00C31B67"/>
    <w:rsid w:val="00C31BAD"/>
    <w:rsid w:val="00C31BFE"/>
    <w:rsid w:val="00C31DA4"/>
    <w:rsid w:val="00C3221F"/>
    <w:rsid w:val="00C3225E"/>
    <w:rsid w:val="00C323B4"/>
    <w:rsid w:val="00C325F0"/>
    <w:rsid w:val="00C3260F"/>
    <w:rsid w:val="00C32630"/>
    <w:rsid w:val="00C326BE"/>
    <w:rsid w:val="00C326C7"/>
    <w:rsid w:val="00C3275F"/>
    <w:rsid w:val="00C32AAE"/>
    <w:rsid w:val="00C32FB2"/>
    <w:rsid w:val="00C33152"/>
    <w:rsid w:val="00C3321D"/>
    <w:rsid w:val="00C332F7"/>
    <w:rsid w:val="00C33410"/>
    <w:rsid w:val="00C334A7"/>
    <w:rsid w:val="00C33682"/>
    <w:rsid w:val="00C33799"/>
    <w:rsid w:val="00C33A0A"/>
    <w:rsid w:val="00C33CCA"/>
    <w:rsid w:val="00C3402B"/>
    <w:rsid w:val="00C340C1"/>
    <w:rsid w:val="00C34496"/>
    <w:rsid w:val="00C344BC"/>
    <w:rsid w:val="00C34525"/>
    <w:rsid w:val="00C34844"/>
    <w:rsid w:val="00C348B1"/>
    <w:rsid w:val="00C348E7"/>
    <w:rsid w:val="00C34D9C"/>
    <w:rsid w:val="00C34E43"/>
    <w:rsid w:val="00C352CD"/>
    <w:rsid w:val="00C35369"/>
    <w:rsid w:val="00C35397"/>
    <w:rsid w:val="00C35467"/>
    <w:rsid w:val="00C35474"/>
    <w:rsid w:val="00C35688"/>
    <w:rsid w:val="00C35AB8"/>
    <w:rsid w:val="00C35BD8"/>
    <w:rsid w:val="00C35DFC"/>
    <w:rsid w:val="00C35F09"/>
    <w:rsid w:val="00C35F2E"/>
    <w:rsid w:val="00C35FC9"/>
    <w:rsid w:val="00C35FE1"/>
    <w:rsid w:val="00C360C5"/>
    <w:rsid w:val="00C360E7"/>
    <w:rsid w:val="00C360EB"/>
    <w:rsid w:val="00C362FD"/>
    <w:rsid w:val="00C36401"/>
    <w:rsid w:val="00C36535"/>
    <w:rsid w:val="00C3663C"/>
    <w:rsid w:val="00C36650"/>
    <w:rsid w:val="00C36E50"/>
    <w:rsid w:val="00C372D5"/>
    <w:rsid w:val="00C374A9"/>
    <w:rsid w:val="00C374FD"/>
    <w:rsid w:val="00C3750C"/>
    <w:rsid w:val="00C375A4"/>
    <w:rsid w:val="00C375CE"/>
    <w:rsid w:val="00C3767C"/>
    <w:rsid w:val="00C377A3"/>
    <w:rsid w:val="00C377C9"/>
    <w:rsid w:val="00C378FD"/>
    <w:rsid w:val="00C37B2F"/>
    <w:rsid w:val="00C37CBA"/>
    <w:rsid w:val="00C37F8D"/>
    <w:rsid w:val="00C400CE"/>
    <w:rsid w:val="00C40165"/>
    <w:rsid w:val="00C401A7"/>
    <w:rsid w:val="00C4024B"/>
    <w:rsid w:val="00C406D7"/>
    <w:rsid w:val="00C409F4"/>
    <w:rsid w:val="00C40A0C"/>
    <w:rsid w:val="00C40A61"/>
    <w:rsid w:val="00C40D84"/>
    <w:rsid w:val="00C40F9B"/>
    <w:rsid w:val="00C41427"/>
    <w:rsid w:val="00C41456"/>
    <w:rsid w:val="00C415C2"/>
    <w:rsid w:val="00C416B3"/>
    <w:rsid w:val="00C41825"/>
    <w:rsid w:val="00C41B9D"/>
    <w:rsid w:val="00C41BC6"/>
    <w:rsid w:val="00C41DED"/>
    <w:rsid w:val="00C4213B"/>
    <w:rsid w:val="00C4252F"/>
    <w:rsid w:val="00C42BAC"/>
    <w:rsid w:val="00C42E1B"/>
    <w:rsid w:val="00C42F2B"/>
    <w:rsid w:val="00C431DC"/>
    <w:rsid w:val="00C432E7"/>
    <w:rsid w:val="00C435CB"/>
    <w:rsid w:val="00C4367D"/>
    <w:rsid w:val="00C4391F"/>
    <w:rsid w:val="00C43978"/>
    <w:rsid w:val="00C43B3A"/>
    <w:rsid w:val="00C43CEE"/>
    <w:rsid w:val="00C43E5D"/>
    <w:rsid w:val="00C43FE9"/>
    <w:rsid w:val="00C44015"/>
    <w:rsid w:val="00C440A7"/>
    <w:rsid w:val="00C44140"/>
    <w:rsid w:val="00C4416F"/>
    <w:rsid w:val="00C444D8"/>
    <w:rsid w:val="00C44542"/>
    <w:rsid w:val="00C44622"/>
    <w:rsid w:val="00C447AE"/>
    <w:rsid w:val="00C44AA3"/>
    <w:rsid w:val="00C44C44"/>
    <w:rsid w:val="00C44CE9"/>
    <w:rsid w:val="00C44DAD"/>
    <w:rsid w:val="00C44F0C"/>
    <w:rsid w:val="00C4554F"/>
    <w:rsid w:val="00C45914"/>
    <w:rsid w:val="00C4595B"/>
    <w:rsid w:val="00C45C9A"/>
    <w:rsid w:val="00C45D3A"/>
    <w:rsid w:val="00C460E0"/>
    <w:rsid w:val="00C4619B"/>
    <w:rsid w:val="00C46231"/>
    <w:rsid w:val="00C46333"/>
    <w:rsid w:val="00C4638B"/>
    <w:rsid w:val="00C465D4"/>
    <w:rsid w:val="00C467FB"/>
    <w:rsid w:val="00C4698E"/>
    <w:rsid w:val="00C46E51"/>
    <w:rsid w:val="00C46F01"/>
    <w:rsid w:val="00C46F31"/>
    <w:rsid w:val="00C471A5"/>
    <w:rsid w:val="00C471B8"/>
    <w:rsid w:val="00C471BF"/>
    <w:rsid w:val="00C4726B"/>
    <w:rsid w:val="00C47384"/>
    <w:rsid w:val="00C474AD"/>
    <w:rsid w:val="00C47774"/>
    <w:rsid w:val="00C477B4"/>
    <w:rsid w:val="00C4791F"/>
    <w:rsid w:val="00C479BB"/>
    <w:rsid w:val="00C47A7A"/>
    <w:rsid w:val="00C47CE7"/>
    <w:rsid w:val="00C47D2A"/>
    <w:rsid w:val="00C47ED5"/>
    <w:rsid w:val="00C47EF0"/>
    <w:rsid w:val="00C50758"/>
    <w:rsid w:val="00C50855"/>
    <w:rsid w:val="00C50A49"/>
    <w:rsid w:val="00C50B98"/>
    <w:rsid w:val="00C50E23"/>
    <w:rsid w:val="00C50F40"/>
    <w:rsid w:val="00C51067"/>
    <w:rsid w:val="00C510AC"/>
    <w:rsid w:val="00C51200"/>
    <w:rsid w:val="00C51395"/>
    <w:rsid w:val="00C51542"/>
    <w:rsid w:val="00C516E7"/>
    <w:rsid w:val="00C51842"/>
    <w:rsid w:val="00C51B2F"/>
    <w:rsid w:val="00C51B5B"/>
    <w:rsid w:val="00C51D5C"/>
    <w:rsid w:val="00C51E7B"/>
    <w:rsid w:val="00C51EEA"/>
    <w:rsid w:val="00C521AA"/>
    <w:rsid w:val="00C5230B"/>
    <w:rsid w:val="00C52363"/>
    <w:rsid w:val="00C52373"/>
    <w:rsid w:val="00C523B8"/>
    <w:rsid w:val="00C52DD0"/>
    <w:rsid w:val="00C53051"/>
    <w:rsid w:val="00C53091"/>
    <w:rsid w:val="00C53206"/>
    <w:rsid w:val="00C5320D"/>
    <w:rsid w:val="00C532A9"/>
    <w:rsid w:val="00C532D9"/>
    <w:rsid w:val="00C53429"/>
    <w:rsid w:val="00C53472"/>
    <w:rsid w:val="00C53771"/>
    <w:rsid w:val="00C53B91"/>
    <w:rsid w:val="00C53D67"/>
    <w:rsid w:val="00C53E6A"/>
    <w:rsid w:val="00C53EA5"/>
    <w:rsid w:val="00C53FD9"/>
    <w:rsid w:val="00C540D0"/>
    <w:rsid w:val="00C5443B"/>
    <w:rsid w:val="00C544F6"/>
    <w:rsid w:val="00C54580"/>
    <w:rsid w:val="00C54591"/>
    <w:rsid w:val="00C548D9"/>
    <w:rsid w:val="00C54ACE"/>
    <w:rsid w:val="00C550A9"/>
    <w:rsid w:val="00C550F5"/>
    <w:rsid w:val="00C551C8"/>
    <w:rsid w:val="00C5546D"/>
    <w:rsid w:val="00C5553B"/>
    <w:rsid w:val="00C556D4"/>
    <w:rsid w:val="00C5584C"/>
    <w:rsid w:val="00C5592E"/>
    <w:rsid w:val="00C55933"/>
    <w:rsid w:val="00C55B09"/>
    <w:rsid w:val="00C55BDE"/>
    <w:rsid w:val="00C55DC8"/>
    <w:rsid w:val="00C563F8"/>
    <w:rsid w:val="00C56F54"/>
    <w:rsid w:val="00C5707C"/>
    <w:rsid w:val="00C5712A"/>
    <w:rsid w:val="00C571A1"/>
    <w:rsid w:val="00C571B5"/>
    <w:rsid w:val="00C573ED"/>
    <w:rsid w:val="00C57490"/>
    <w:rsid w:val="00C5752F"/>
    <w:rsid w:val="00C576CF"/>
    <w:rsid w:val="00C577AC"/>
    <w:rsid w:val="00C578DA"/>
    <w:rsid w:val="00C579D6"/>
    <w:rsid w:val="00C57BD9"/>
    <w:rsid w:val="00C57C6D"/>
    <w:rsid w:val="00C57DEF"/>
    <w:rsid w:val="00C57F3F"/>
    <w:rsid w:val="00C6009B"/>
    <w:rsid w:val="00C6015B"/>
    <w:rsid w:val="00C6028F"/>
    <w:rsid w:val="00C6053D"/>
    <w:rsid w:val="00C60722"/>
    <w:rsid w:val="00C609C1"/>
    <w:rsid w:val="00C60FF6"/>
    <w:rsid w:val="00C61282"/>
    <w:rsid w:val="00C615A4"/>
    <w:rsid w:val="00C615DB"/>
    <w:rsid w:val="00C61646"/>
    <w:rsid w:val="00C6180E"/>
    <w:rsid w:val="00C61D1D"/>
    <w:rsid w:val="00C61DFE"/>
    <w:rsid w:val="00C61F19"/>
    <w:rsid w:val="00C61FA5"/>
    <w:rsid w:val="00C62280"/>
    <w:rsid w:val="00C622F5"/>
    <w:rsid w:val="00C62528"/>
    <w:rsid w:val="00C625A4"/>
    <w:rsid w:val="00C62868"/>
    <w:rsid w:val="00C62B66"/>
    <w:rsid w:val="00C62CF0"/>
    <w:rsid w:val="00C62D87"/>
    <w:rsid w:val="00C62E63"/>
    <w:rsid w:val="00C6354F"/>
    <w:rsid w:val="00C638DD"/>
    <w:rsid w:val="00C639EB"/>
    <w:rsid w:val="00C63C22"/>
    <w:rsid w:val="00C63E54"/>
    <w:rsid w:val="00C64077"/>
    <w:rsid w:val="00C642B6"/>
    <w:rsid w:val="00C64487"/>
    <w:rsid w:val="00C64630"/>
    <w:rsid w:val="00C646A3"/>
    <w:rsid w:val="00C64798"/>
    <w:rsid w:val="00C6499C"/>
    <w:rsid w:val="00C64ECA"/>
    <w:rsid w:val="00C64F45"/>
    <w:rsid w:val="00C650C1"/>
    <w:rsid w:val="00C6524C"/>
    <w:rsid w:val="00C65422"/>
    <w:rsid w:val="00C654C1"/>
    <w:rsid w:val="00C654ED"/>
    <w:rsid w:val="00C65610"/>
    <w:rsid w:val="00C656F1"/>
    <w:rsid w:val="00C658E0"/>
    <w:rsid w:val="00C659E1"/>
    <w:rsid w:val="00C65AF0"/>
    <w:rsid w:val="00C65C57"/>
    <w:rsid w:val="00C65DB7"/>
    <w:rsid w:val="00C6616C"/>
    <w:rsid w:val="00C6618B"/>
    <w:rsid w:val="00C661DC"/>
    <w:rsid w:val="00C6627C"/>
    <w:rsid w:val="00C66356"/>
    <w:rsid w:val="00C663AD"/>
    <w:rsid w:val="00C663F1"/>
    <w:rsid w:val="00C6648F"/>
    <w:rsid w:val="00C66499"/>
    <w:rsid w:val="00C666D5"/>
    <w:rsid w:val="00C66739"/>
    <w:rsid w:val="00C667AD"/>
    <w:rsid w:val="00C66921"/>
    <w:rsid w:val="00C66922"/>
    <w:rsid w:val="00C669AC"/>
    <w:rsid w:val="00C669BF"/>
    <w:rsid w:val="00C66A3B"/>
    <w:rsid w:val="00C66B12"/>
    <w:rsid w:val="00C66C2D"/>
    <w:rsid w:val="00C66C65"/>
    <w:rsid w:val="00C66D17"/>
    <w:rsid w:val="00C66E40"/>
    <w:rsid w:val="00C670F6"/>
    <w:rsid w:val="00C67551"/>
    <w:rsid w:val="00C6795B"/>
    <w:rsid w:val="00C67C69"/>
    <w:rsid w:val="00C67D57"/>
    <w:rsid w:val="00C67E93"/>
    <w:rsid w:val="00C67FE9"/>
    <w:rsid w:val="00C70052"/>
    <w:rsid w:val="00C700C1"/>
    <w:rsid w:val="00C7018C"/>
    <w:rsid w:val="00C70489"/>
    <w:rsid w:val="00C706F0"/>
    <w:rsid w:val="00C707EB"/>
    <w:rsid w:val="00C70902"/>
    <w:rsid w:val="00C70903"/>
    <w:rsid w:val="00C70C17"/>
    <w:rsid w:val="00C70DC7"/>
    <w:rsid w:val="00C7161E"/>
    <w:rsid w:val="00C716A9"/>
    <w:rsid w:val="00C718C6"/>
    <w:rsid w:val="00C71961"/>
    <w:rsid w:val="00C719A4"/>
    <w:rsid w:val="00C719DB"/>
    <w:rsid w:val="00C71D5F"/>
    <w:rsid w:val="00C71EA5"/>
    <w:rsid w:val="00C71EEF"/>
    <w:rsid w:val="00C71FE1"/>
    <w:rsid w:val="00C72057"/>
    <w:rsid w:val="00C72135"/>
    <w:rsid w:val="00C7243E"/>
    <w:rsid w:val="00C72821"/>
    <w:rsid w:val="00C7284B"/>
    <w:rsid w:val="00C72A69"/>
    <w:rsid w:val="00C72A99"/>
    <w:rsid w:val="00C72E25"/>
    <w:rsid w:val="00C72EBB"/>
    <w:rsid w:val="00C734BD"/>
    <w:rsid w:val="00C73704"/>
    <w:rsid w:val="00C73726"/>
    <w:rsid w:val="00C737B0"/>
    <w:rsid w:val="00C737F5"/>
    <w:rsid w:val="00C73BEE"/>
    <w:rsid w:val="00C73D6B"/>
    <w:rsid w:val="00C745A3"/>
    <w:rsid w:val="00C747C5"/>
    <w:rsid w:val="00C74817"/>
    <w:rsid w:val="00C74AEA"/>
    <w:rsid w:val="00C74AF1"/>
    <w:rsid w:val="00C752DA"/>
    <w:rsid w:val="00C75552"/>
    <w:rsid w:val="00C758B4"/>
    <w:rsid w:val="00C758C9"/>
    <w:rsid w:val="00C75968"/>
    <w:rsid w:val="00C75A3E"/>
    <w:rsid w:val="00C75B95"/>
    <w:rsid w:val="00C75D7A"/>
    <w:rsid w:val="00C75F68"/>
    <w:rsid w:val="00C75FBF"/>
    <w:rsid w:val="00C760E3"/>
    <w:rsid w:val="00C764E7"/>
    <w:rsid w:val="00C7664D"/>
    <w:rsid w:val="00C767BC"/>
    <w:rsid w:val="00C76BEA"/>
    <w:rsid w:val="00C76ED6"/>
    <w:rsid w:val="00C76EDF"/>
    <w:rsid w:val="00C76F15"/>
    <w:rsid w:val="00C76F70"/>
    <w:rsid w:val="00C770C9"/>
    <w:rsid w:val="00C77218"/>
    <w:rsid w:val="00C77236"/>
    <w:rsid w:val="00C773CC"/>
    <w:rsid w:val="00C7748B"/>
    <w:rsid w:val="00C774EB"/>
    <w:rsid w:val="00C7776B"/>
    <w:rsid w:val="00C7790E"/>
    <w:rsid w:val="00C77BD3"/>
    <w:rsid w:val="00C77D6C"/>
    <w:rsid w:val="00C77ED7"/>
    <w:rsid w:val="00C80035"/>
    <w:rsid w:val="00C8015E"/>
    <w:rsid w:val="00C801E8"/>
    <w:rsid w:val="00C8025B"/>
    <w:rsid w:val="00C804DD"/>
    <w:rsid w:val="00C80553"/>
    <w:rsid w:val="00C80570"/>
    <w:rsid w:val="00C8060A"/>
    <w:rsid w:val="00C809B3"/>
    <w:rsid w:val="00C809DC"/>
    <w:rsid w:val="00C80A70"/>
    <w:rsid w:val="00C80AC8"/>
    <w:rsid w:val="00C80B91"/>
    <w:rsid w:val="00C80D63"/>
    <w:rsid w:val="00C80E4B"/>
    <w:rsid w:val="00C80E71"/>
    <w:rsid w:val="00C80FAB"/>
    <w:rsid w:val="00C8126D"/>
    <w:rsid w:val="00C813E1"/>
    <w:rsid w:val="00C81477"/>
    <w:rsid w:val="00C815AB"/>
    <w:rsid w:val="00C819E7"/>
    <w:rsid w:val="00C81A4C"/>
    <w:rsid w:val="00C81C98"/>
    <w:rsid w:val="00C81E76"/>
    <w:rsid w:val="00C824BE"/>
    <w:rsid w:val="00C827F6"/>
    <w:rsid w:val="00C82912"/>
    <w:rsid w:val="00C82D74"/>
    <w:rsid w:val="00C82E6F"/>
    <w:rsid w:val="00C82F0D"/>
    <w:rsid w:val="00C830C3"/>
    <w:rsid w:val="00C83195"/>
    <w:rsid w:val="00C837DD"/>
    <w:rsid w:val="00C83DD0"/>
    <w:rsid w:val="00C83F3E"/>
    <w:rsid w:val="00C841F1"/>
    <w:rsid w:val="00C84565"/>
    <w:rsid w:val="00C84570"/>
    <w:rsid w:val="00C845E7"/>
    <w:rsid w:val="00C84737"/>
    <w:rsid w:val="00C8498B"/>
    <w:rsid w:val="00C84BC6"/>
    <w:rsid w:val="00C85010"/>
    <w:rsid w:val="00C85029"/>
    <w:rsid w:val="00C8503B"/>
    <w:rsid w:val="00C850BB"/>
    <w:rsid w:val="00C85222"/>
    <w:rsid w:val="00C85334"/>
    <w:rsid w:val="00C8538B"/>
    <w:rsid w:val="00C85403"/>
    <w:rsid w:val="00C85814"/>
    <w:rsid w:val="00C85898"/>
    <w:rsid w:val="00C858BE"/>
    <w:rsid w:val="00C8591A"/>
    <w:rsid w:val="00C8597C"/>
    <w:rsid w:val="00C85A09"/>
    <w:rsid w:val="00C85AB9"/>
    <w:rsid w:val="00C85FE2"/>
    <w:rsid w:val="00C860AF"/>
    <w:rsid w:val="00C86579"/>
    <w:rsid w:val="00C867A5"/>
    <w:rsid w:val="00C869AE"/>
    <w:rsid w:val="00C86D76"/>
    <w:rsid w:val="00C8707E"/>
    <w:rsid w:val="00C870C3"/>
    <w:rsid w:val="00C870DB"/>
    <w:rsid w:val="00C8716A"/>
    <w:rsid w:val="00C87217"/>
    <w:rsid w:val="00C8740C"/>
    <w:rsid w:val="00C87861"/>
    <w:rsid w:val="00C87970"/>
    <w:rsid w:val="00C87972"/>
    <w:rsid w:val="00C879AA"/>
    <w:rsid w:val="00C87AD2"/>
    <w:rsid w:val="00C87F19"/>
    <w:rsid w:val="00C87F86"/>
    <w:rsid w:val="00C90367"/>
    <w:rsid w:val="00C90395"/>
    <w:rsid w:val="00C90551"/>
    <w:rsid w:val="00C909B6"/>
    <w:rsid w:val="00C90B97"/>
    <w:rsid w:val="00C90C44"/>
    <w:rsid w:val="00C90D36"/>
    <w:rsid w:val="00C90E04"/>
    <w:rsid w:val="00C910C5"/>
    <w:rsid w:val="00C91208"/>
    <w:rsid w:val="00C9146F"/>
    <w:rsid w:val="00C9159E"/>
    <w:rsid w:val="00C919E3"/>
    <w:rsid w:val="00C91A08"/>
    <w:rsid w:val="00C91AFB"/>
    <w:rsid w:val="00C91DBA"/>
    <w:rsid w:val="00C922B7"/>
    <w:rsid w:val="00C92358"/>
    <w:rsid w:val="00C923F7"/>
    <w:rsid w:val="00C92638"/>
    <w:rsid w:val="00C92B2E"/>
    <w:rsid w:val="00C92E34"/>
    <w:rsid w:val="00C92EB1"/>
    <w:rsid w:val="00C93056"/>
    <w:rsid w:val="00C932AB"/>
    <w:rsid w:val="00C93319"/>
    <w:rsid w:val="00C934D5"/>
    <w:rsid w:val="00C93625"/>
    <w:rsid w:val="00C9368A"/>
    <w:rsid w:val="00C936C8"/>
    <w:rsid w:val="00C936ED"/>
    <w:rsid w:val="00C937BB"/>
    <w:rsid w:val="00C938D0"/>
    <w:rsid w:val="00C9390B"/>
    <w:rsid w:val="00C93980"/>
    <w:rsid w:val="00C93B38"/>
    <w:rsid w:val="00C93BB1"/>
    <w:rsid w:val="00C93F02"/>
    <w:rsid w:val="00C93F71"/>
    <w:rsid w:val="00C9400F"/>
    <w:rsid w:val="00C943F7"/>
    <w:rsid w:val="00C9449B"/>
    <w:rsid w:val="00C9458A"/>
    <w:rsid w:val="00C9466C"/>
    <w:rsid w:val="00C94683"/>
    <w:rsid w:val="00C94889"/>
    <w:rsid w:val="00C94C56"/>
    <w:rsid w:val="00C94C90"/>
    <w:rsid w:val="00C9538B"/>
    <w:rsid w:val="00C953E8"/>
    <w:rsid w:val="00C954C7"/>
    <w:rsid w:val="00C9560B"/>
    <w:rsid w:val="00C956E3"/>
    <w:rsid w:val="00C95DE6"/>
    <w:rsid w:val="00C96040"/>
    <w:rsid w:val="00C96058"/>
    <w:rsid w:val="00C96320"/>
    <w:rsid w:val="00C96759"/>
    <w:rsid w:val="00C9680C"/>
    <w:rsid w:val="00C96A46"/>
    <w:rsid w:val="00C96D56"/>
    <w:rsid w:val="00C96F2C"/>
    <w:rsid w:val="00C96F96"/>
    <w:rsid w:val="00C9700D"/>
    <w:rsid w:val="00C9731C"/>
    <w:rsid w:val="00C97811"/>
    <w:rsid w:val="00C978C6"/>
    <w:rsid w:val="00C97A64"/>
    <w:rsid w:val="00C97BB5"/>
    <w:rsid w:val="00C97D10"/>
    <w:rsid w:val="00C97D4A"/>
    <w:rsid w:val="00C97D53"/>
    <w:rsid w:val="00CA018C"/>
    <w:rsid w:val="00CA02AB"/>
    <w:rsid w:val="00CA02B1"/>
    <w:rsid w:val="00CA0308"/>
    <w:rsid w:val="00CA03D3"/>
    <w:rsid w:val="00CA04DE"/>
    <w:rsid w:val="00CA0595"/>
    <w:rsid w:val="00CA06AF"/>
    <w:rsid w:val="00CA07C7"/>
    <w:rsid w:val="00CA082B"/>
    <w:rsid w:val="00CA08BC"/>
    <w:rsid w:val="00CA08FF"/>
    <w:rsid w:val="00CA0972"/>
    <w:rsid w:val="00CA09A9"/>
    <w:rsid w:val="00CA0A6B"/>
    <w:rsid w:val="00CA0B9E"/>
    <w:rsid w:val="00CA0C52"/>
    <w:rsid w:val="00CA11CB"/>
    <w:rsid w:val="00CA11D5"/>
    <w:rsid w:val="00CA144E"/>
    <w:rsid w:val="00CA18A7"/>
    <w:rsid w:val="00CA1962"/>
    <w:rsid w:val="00CA19F3"/>
    <w:rsid w:val="00CA19F6"/>
    <w:rsid w:val="00CA1A7A"/>
    <w:rsid w:val="00CA1B6A"/>
    <w:rsid w:val="00CA1B90"/>
    <w:rsid w:val="00CA1C33"/>
    <w:rsid w:val="00CA1C6E"/>
    <w:rsid w:val="00CA1D45"/>
    <w:rsid w:val="00CA1DFB"/>
    <w:rsid w:val="00CA1E5B"/>
    <w:rsid w:val="00CA1E6E"/>
    <w:rsid w:val="00CA1EEC"/>
    <w:rsid w:val="00CA1F8C"/>
    <w:rsid w:val="00CA1FDB"/>
    <w:rsid w:val="00CA1FE4"/>
    <w:rsid w:val="00CA21AA"/>
    <w:rsid w:val="00CA2847"/>
    <w:rsid w:val="00CA28AB"/>
    <w:rsid w:val="00CA2B21"/>
    <w:rsid w:val="00CA2B5D"/>
    <w:rsid w:val="00CA325C"/>
    <w:rsid w:val="00CA3419"/>
    <w:rsid w:val="00CA34CF"/>
    <w:rsid w:val="00CA35CD"/>
    <w:rsid w:val="00CA3B31"/>
    <w:rsid w:val="00CA3D09"/>
    <w:rsid w:val="00CA3DE0"/>
    <w:rsid w:val="00CA3F49"/>
    <w:rsid w:val="00CA4055"/>
    <w:rsid w:val="00CA4559"/>
    <w:rsid w:val="00CA4652"/>
    <w:rsid w:val="00CA46CA"/>
    <w:rsid w:val="00CA4721"/>
    <w:rsid w:val="00CA489B"/>
    <w:rsid w:val="00CA4974"/>
    <w:rsid w:val="00CA49A9"/>
    <w:rsid w:val="00CA4A2D"/>
    <w:rsid w:val="00CA4B7A"/>
    <w:rsid w:val="00CA4BE7"/>
    <w:rsid w:val="00CA4D6D"/>
    <w:rsid w:val="00CA4DA3"/>
    <w:rsid w:val="00CA508D"/>
    <w:rsid w:val="00CA527F"/>
    <w:rsid w:val="00CA548D"/>
    <w:rsid w:val="00CA57FA"/>
    <w:rsid w:val="00CA59E8"/>
    <w:rsid w:val="00CA5B33"/>
    <w:rsid w:val="00CA5E69"/>
    <w:rsid w:val="00CA60F0"/>
    <w:rsid w:val="00CA6166"/>
    <w:rsid w:val="00CA618E"/>
    <w:rsid w:val="00CA62DB"/>
    <w:rsid w:val="00CA671A"/>
    <w:rsid w:val="00CA6807"/>
    <w:rsid w:val="00CA68A1"/>
    <w:rsid w:val="00CA69D3"/>
    <w:rsid w:val="00CA6A2D"/>
    <w:rsid w:val="00CA6B0E"/>
    <w:rsid w:val="00CA71F0"/>
    <w:rsid w:val="00CA75E5"/>
    <w:rsid w:val="00CA75E7"/>
    <w:rsid w:val="00CA781F"/>
    <w:rsid w:val="00CA78E4"/>
    <w:rsid w:val="00CA790C"/>
    <w:rsid w:val="00CA79BB"/>
    <w:rsid w:val="00CA7A5A"/>
    <w:rsid w:val="00CA7AEB"/>
    <w:rsid w:val="00CA7AF2"/>
    <w:rsid w:val="00CA7DD7"/>
    <w:rsid w:val="00CB006A"/>
    <w:rsid w:val="00CB024D"/>
    <w:rsid w:val="00CB0DE5"/>
    <w:rsid w:val="00CB0EA3"/>
    <w:rsid w:val="00CB0F0F"/>
    <w:rsid w:val="00CB0F41"/>
    <w:rsid w:val="00CB1043"/>
    <w:rsid w:val="00CB1387"/>
    <w:rsid w:val="00CB15C7"/>
    <w:rsid w:val="00CB167E"/>
    <w:rsid w:val="00CB17C6"/>
    <w:rsid w:val="00CB19C0"/>
    <w:rsid w:val="00CB225F"/>
    <w:rsid w:val="00CB2567"/>
    <w:rsid w:val="00CB259C"/>
    <w:rsid w:val="00CB26C4"/>
    <w:rsid w:val="00CB27A8"/>
    <w:rsid w:val="00CB283C"/>
    <w:rsid w:val="00CB2A64"/>
    <w:rsid w:val="00CB2B7B"/>
    <w:rsid w:val="00CB2BF5"/>
    <w:rsid w:val="00CB2CAA"/>
    <w:rsid w:val="00CB2D07"/>
    <w:rsid w:val="00CB2D1E"/>
    <w:rsid w:val="00CB2D64"/>
    <w:rsid w:val="00CB2E2F"/>
    <w:rsid w:val="00CB2E53"/>
    <w:rsid w:val="00CB2FEE"/>
    <w:rsid w:val="00CB309C"/>
    <w:rsid w:val="00CB30A2"/>
    <w:rsid w:val="00CB3549"/>
    <w:rsid w:val="00CB36E3"/>
    <w:rsid w:val="00CB3900"/>
    <w:rsid w:val="00CB3A4C"/>
    <w:rsid w:val="00CB3B09"/>
    <w:rsid w:val="00CB416F"/>
    <w:rsid w:val="00CB4177"/>
    <w:rsid w:val="00CB46DE"/>
    <w:rsid w:val="00CB4A07"/>
    <w:rsid w:val="00CB4AB3"/>
    <w:rsid w:val="00CB4B87"/>
    <w:rsid w:val="00CB504E"/>
    <w:rsid w:val="00CB5187"/>
    <w:rsid w:val="00CB520D"/>
    <w:rsid w:val="00CB5253"/>
    <w:rsid w:val="00CB534C"/>
    <w:rsid w:val="00CB5569"/>
    <w:rsid w:val="00CB55EC"/>
    <w:rsid w:val="00CB579E"/>
    <w:rsid w:val="00CB58EB"/>
    <w:rsid w:val="00CB5946"/>
    <w:rsid w:val="00CB5BB6"/>
    <w:rsid w:val="00CB5C83"/>
    <w:rsid w:val="00CB5C8A"/>
    <w:rsid w:val="00CB5D65"/>
    <w:rsid w:val="00CB61D9"/>
    <w:rsid w:val="00CB61EA"/>
    <w:rsid w:val="00CB6394"/>
    <w:rsid w:val="00CB649E"/>
    <w:rsid w:val="00CB66AC"/>
    <w:rsid w:val="00CB680B"/>
    <w:rsid w:val="00CB6867"/>
    <w:rsid w:val="00CB6B9E"/>
    <w:rsid w:val="00CB6CB2"/>
    <w:rsid w:val="00CB70CC"/>
    <w:rsid w:val="00CB7151"/>
    <w:rsid w:val="00CB71C8"/>
    <w:rsid w:val="00CB7277"/>
    <w:rsid w:val="00CB75F5"/>
    <w:rsid w:val="00CB7687"/>
    <w:rsid w:val="00CB771E"/>
    <w:rsid w:val="00CB7945"/>
    <w:rsid w:val="00CB7C17"/>
    <w:rsid w:val="00CB7C71"/>
    <w:rsid w:val="00CB7EDA"/>
    <w:rsid w:val="00CC0072"/>
    <w:rsid w:val="00CC0145"/>
    <w:rsid w:val="00CC018C"/>
    <w:rsid w:val="00CC025E"/>
    <w:rsid w:val="00CC03ED"/>
    <w:rsid w:val="00CC04EE"/>
    <w:rsid w:val="00CC051D"/>
    <w:rsid w:val="00CC0598"/>
    <w:rsid w:val="00CC07B8"/>
    <w:rsid w:val="00CC09FF"/>
    <w:rsid w:val="00CC0A0B"/>
    <w:rsid w:val="00CC0DD7"/>
    <w:rsid w:val="00CC1275"/>
    <w:rsid w:val="00CC1372"/>
    <w:rsid w:val="00CC1407"/>
    <w:rsid w:val="00CC15FC"/>
    <w:rsid w:val="00CC1841"/>
    <w:rsid w:val="00CC1895"/>
    <w:rsid w:val="00CC197A"/>
    <w:rsid w:val="00CC19D5"/>
    <w:rsid w:val="00CC19E4"/>
    <w:rsid w:val="00CC1BFC"/>
    <w:rsid w:val="00CC1CC1"/>
    <w:rsid w:val="00CC1CE9"/>
    <w:rsid w:val="00CC1E88"/>
    <w:rsid w:val="00CC24E2"/>
    <w:rsid w:val="00CC250C"/>
    <w:rsid w:val="00CC26D4"/>
    <w:rsid w:val="00CC277C"/>
    <w:rsid w:val="00CC2A3A"/>
    <w:rsid w:val="00CC2B16"/>
    <w:rsid w:val="00CC2B52"/>
    <w:rsid w:val="00CC2D44"/>
    <w:rsid w:val="00CC2DAF"/>
    <w:rsid w:val="00CC2ED9"/>
    <w:rsid w:val="00CC2F4D"/>
    <w:rsid w:val="00CC3292"/>
    <w:rsid w:val="00CC3471"/>
    <w:rsid w:val="00CC347B"/>
    <w:rsid w:val="00CC360A"/>
    <w:rsid w:val="00CC3A3B"/>
    <w:rsid w:val="00CC3AE9"/>
    <w:rsid w:val="00CC3BED"/>
    <w:rsid w:val="00CC3C52"/>
    <w:rsid w:val="00CC3C6F"/>
    <w:rsid w:val="00CC3DB1"/>
    <w:rsid w:val="00CC3DBE"/>
    <w:rsid w:val="00CC3F2D"/>
    <w:rsid w:val="00CC40E5"/>
    <w:rsid w:val="00CC4246"/>
    <w:rsid w:val="00CC4387"/>
    <w:rsid w:val="00CC4634"/>
    <w:rsid w:val="00CC4997"/>
    <w:rsid w:val="00CC4A8F"/>
    <w:rsid w:val="00CC4B05"/>
    <w:rsid w:val="00CC4E9C"/>
    <w:rsid w:val="00CC513D"/>
    <w:rsid w:val="00CC516F"/>
    <w:rsid w:val="00CC5281"/>
    <w:rsid w:val="00CC52A8"/>
    <w:rsid w:val="00CC5491"/>
    <w:rsid w:val="00CC5663"/>
    <w:rsid w:val="00CC566C"/>
    <w:rsid w:val="00CC5777"/>
    <w:rsid w:val="00CC5921"/>
    <w:rsid w:val="00CC5CFA"/>
    <w:rsid w:val="00CC5D98"/>
    <w:rsid w:val="00CC5E8A"/>
    <w:rsid w:val="00CC5F68"/>
    <w:rsid w:val="00CC5FFE"/>
    <w:rsid w:val="00CC660C"/>
    <w:rsid w:val="00CC67D9"/>
    <w:rsid w:val="00CC69B9"/>
    <w:rsid w:val="00CC6D0B"/>
    <w:rsid w:val="00CC6DFB"/>
    <w:rsid w:val="00CC6F0C"/>
    <w:rsid w:val="00CC7121"/>
    <w:rsid w:val="00CC712C"/>
    <w:rsid w:val="00CC7134"/>
    <w:rsid w:val="00CC72EE"/>
    <w:rsid w:val="00CC739A"/>
    <w:rsid w:val="00CC73C6"/>
    <w:rsid w:val="00CC74A6"/>
    <w:rsid w:val="00CC7C3A"/>
    <w:rsid w:val="00CC7E4C"/>
    <w:rsid w:val="00CC7F1E"/>
    <w:rsid w:val="00CD0082"/>
    <w:rsid w:val="00CD01D9"/>
    <w:rsid w:val="00CD023B"/>
    <w:rsid w:val="00CD0338"/>
    <w:rsid w:val="00CD03B3"/>
    <w:rsid w:val="00CD04FE"/>
    <w:rsid w:val="00CD0602"/>
    <w:rsid w:val="00CD0611"/>
    <w:rsid w:val="00CD0748"/>
    <w:rsid w:val="00CD0A26"/>
    <w:rsid w:val="00CD0B4E"/>
    <w:rsid w:val="00CD0BF5"/>
    <w:rsid w:val="00CD0BFF"/>
    <w:rsid w:val="00CD0CDF"/>
    <w:rsid w:val="00CD0EA8"/>
    <w:rsid w:val="00CD0FAC"/>
    <w:rsid w:val="00CD0FDE"/>
    <w:rsid w:val="00CD129C"/>
    <w:rsid w:val="00CD12A8"/>
    <w:rsid w:val="00CD132F"/>
    <w:rsid w:val="00CD13A6"/>
    <w:rsid w:val="00CD1530"/>
    <w:rsid w:val="00CD15AF"/>
    <w:rsid w:val="00CD1935"/>
    <w:rsid w:val="00CD1BFD"/>
    <w:rsid w:val="00CD1E43"/>
    <w:rsid w:val="00CD2180"/>
    <w:rsid w:val="00CD23AB"/>
    <w:rsid w:val="00CD2570"/>
    <w:rsid w:val="00CD2A14"/>
    <w:rsid w:val="00CD2A23"/>
    <w:rsid w:val="00CD2BEE"/>
    <w:rsid w:val="00CD2FBA"/>
    <w:rsid w:val="00CD304E"/>
    <w:rsid w:val="00CD3155"/>
    <w:rsid w:val="00CD322E"/>
    <w:rsid w:val="00CD3237"/>
    <w:rsid w:val="00CD3406"/>
    <w:rsid w:val="00CD3474"/>
    <w:rsid w:val="00CD36F3"/>
    <w:rsid w:val="00CD37F5"/>
    <w:rsid w:val="00CD3885"/>
    <w:rsid w:val="00CD39C2"/>
    <w:rsid w:val="00CD3DD7"/>
    <w:rsid w:val="00CD3F51"/>
    <w:rsid w:val="00CD4464"/>
    <w:rsid w:val="00CD4482"/>
    <w:rsid w:val="00CD4661"/>
    <w:rsid w:val="00CD46ED"/>
    <w:rsid w:val="00CD46FA"/>
    <w:rsid w:val="00CD47D7"/>
    <w:rsid w:val="00CD4D01"/>
    <w:rsid w:val="00CD4D96"/>
    <w:rsid w:val="00CD4FFC"/>
    <w:rsid w:val="00CD5087"/>
    <w:rsid w:val="00CD526B"/>
    <w:rsid w:val="00CD5486"/>
    <w:rsid w:val="00CD54F6"/>
    <w:rsid w:val="00CD5694"/>
    <w:rsid w:val="00CD57C4"/>
    <w:rsid w:val="00CD5CDB"/>
    <w:rsid w:val="00CD5FD3"/>
    <w:rsid w:val="00CD5FDC"/>
    <w:rsid w:val="00CD6001"/>
    <w:rsid w:val="00CD626F"/>
    <w:rsid w:val="00CD6276"/>
    <w:rsid w:val="00CD6463"/>
    <w:rsid w:val="00CD649B"/>
    <w:rsid w:val="00CD652D"/>
    <w:rsid w:val="00CD66AE"/>
    <w:rsid w:val="00CD670A"/>
    <w:rsid w:val="00CD6854"/>
    <w:rsid w:val="00CD6BF6"/>
    <w:rsid w:val="00CD6CC8"/>
    <w:rsid w:val="00CD75DA"/>
    <w:rsid w:val="00CD782D"/>
    <w:rsid w:val="00CD78B5"/>
    <w:rsid w:val="00CD78BD"/>
    <w:rsid w:val="00CD7985"/>
    <w:rsid w:val="00CD7D7A"/>
    <w:rsid w:val="00CD7EF1"/>
    <w:rsid w:val="00CE01D5"/>
    <w:rsid w:val="00CE03C3"/>
    <w:rsid w:val="00CE06C7"/>
    <w:rsid w:val="00CE0748"/>
    <w:rsid w:val="00CE0872"/>
    <w:rsid w:val="00CE0B27"/>
    <w:rsid w:val="00CE0C1C"/>
    <w:rsid w:val="00CE0D3B"/>
    <w:rsid w:val="00CE0E04"/>
    <w:rsid w:val="00CE10CD"/>
    <w:rsid w:val="00CE131F"/>
    <w:rsid w:val="00CE1345"/>
    <w:rsid w:val="00CE1400"/>
    <w:rsid w:val="00CE14A9"/>
    <w:rsid w:val="00CE1888"/>
    <w:rsid w:val="00CE18D9"/>
    <w:rsid w:val="00CE1910"/>
    <w:rsid w:val="00CE1A48"/>
    <w:rsid w:val="00CE1C1A"/>
    <w:rsid w:val="00CE1CF9"/>
    <w:rsid w:val="00CE1E9E"/>
    <w:rsid w:val="00CE2008"/>
    <w:rsid w:val="00CE213A"/>
    <w:rsid w:val="00CE2205"/>
    <w:rsid w:val="00CE22D7"/>
    <w:rsid w:val="00CE23D6"/>
    <w:rsid w:val="00CE244F"/>
    <w:rsid w:val="00CE2462"/>
    <w:rsid w:val="00CE2483"/>
    <w:rsid w:val="00CE260B"/>
    <w:rsid w:val="00CE2625"/>
    <w:rsid w:val="00CE2765"/>
    <w:rsid w:val="00CE2822"/>
    <w:rsid w:val="00CE28BB"/>
    <w:rsid w:val="00CE2EF0"/>
    <w:rsid w:val="00CE2FC5"/>
    <w:rsid w:val="00CE30F3"/>
    <w:rsid w:val="00CE3202"/>
    <w:rsid w:val="00CE32A0"/>
    <w:rsid w:val="00CE37AF"/>
    <w:rsid w:val="00CE388F"/>
    <w:rsid w:val="00CE3925"/>
    <w:rsid w:val="00CE3C51"/>
    <w:rsid w:val="00CE4108"/>
    <w:rsid w:val="00CE4176"/>
    <w:rsid w:val="00CE4414"/>
    <w:rsid w:val="00CE4658"/>
    <w:rsid w:val="00CE4666"/>
    <w:rsid w:val="00CE4742"/>
    <w:rsid w:val="00CE48A4"/>
    <w:rsid w:val="00CE4CD3"/>
    <w:rsid w:val="00CE4E73"/>
    <w:rsid w:val="00CE4EEF"/>
    <w:rsid w:val="00CE51BC"/>
    <w:rsid w:val="00CE5253"/>
    <w:rsid w:val="00CE525F"/>
    <w:rsid w:val="00CE54F2"/>
    <w:rsid w:val="00CE550C"/>
    <w:rsid w:val="00CE551F"/>
    <w:rsid w:val="00CE56EC"/>
    <w:rsid w:val="00CE571F"/>
    <w:rsid w:val="00CE57E8"/>
    <w:rsid w:val="00CE5960"/>
    <w:rsid w:val="00CE5C77"/>
    <w:rsid w:val="00CE5F33"/>
    <w:rsid w:val="00CE5F83"/>
    <w:rsid w:val="00CE6484"/>
    <w:rsid w:val="00CE681E"/>
    <w:rsid w:val="00CE6CAE"/>
    <w:rsid w:val="00CE6E09"/>
    <w:rsid w:val="00CE6ED5"/>
    <w:rsid w:val="00CE6FB2"/>
    <w:rsid w:val="00CE71A4"/>
    <w:rsid w:val="00CE72D2"/>
    <w:rsid w:val="00CE72F1"/>
    <w:rsid w:val="00CE7340"/>
    <w:rsid w:val="00CE73CA"/>
    <w:rsid w:val="00CE73E6"/>
    <w:rsid w:val="00CE753A"/>
    <w:rsid w:val="00CE76D6"/>
    <w:rsid w:val="00CE7790"/>
    <w:rsid w:val="00CE7877"/>
    <w:rsid w:val="00CE78F9"/>
    <w:rsid w:val="00CE7A7D"/>
    <w:rsid w:val="00CE7ED6"/>
    <w:rsid w:val="00CE7F36"/>
    <w:rsid w:val="00CE7F78"/>
    <w:rsid w:val="00CF0320"/>
    <w:rsid w:val="00CF0381"/>
    <w:rsid w:val="00CF053D"/>
    <w:rsid w:val="00CF062F"/>
    <w:rsid w:val="00CF07C8"/>
    <w:rsid w:val="00CF0E7C"/>
    <w:rsid w:val="00CF12A7"/>
    <w:rsid w:val="00CF1494"/>
    <w:rsid w:val="00CF14D3"/>
    <w:rsid w:val="00CF15D4"/>
    <w:rsid w:val="00CF1AB3"/>
    <w:rsid w:val="00CF1B80"/>
    <w:rsid w:val="00CF1D02"/>
    <w:rsid w:val="00CF1F1F"/>
    <w:rsid w:val="00CF2186"/>
    <w:rsid w:val="00CF2219"/>
    <w:rsid w:val="00CF23F3"/>
    <w:rsid w:val="00CF2454"/>
    <w:rsid w:val="00CF25EC"/>
    <w:rsid w:val="00CF26AB"/>
    <w:rsid w:val="00CF283B"/>
    <w:rsid w:val="00CF28CD"/>
    <w:rsid w:val="00CF28E8"/>
    <w:rsid w:val="00CF2DE6"/>
    <w:rsid w:val="00CF2EB9"/>
    <w:rsid w:val="00CF3150"/>
    <w:rsid w:val="00CF3230"/>
    <w:rsid w:val="00CF32C0"/>
    <w:rsid w:val="00CF32C8"/>
    <w:rsid w:val="00CF3376"/>
    <w:rsid w:val="00CF34C0"/>
    <w:rsid w:val="00CF3540"/>
    <w:rsid w:val="00CF3573"/>
    <w:rsid w:val="00CF3992"/>
    <w:rsid w:val="00CF417F"/>
    <w:rsid w:val="00CF4414"/>
    <w:rsid w:val="00CF451F"/>
    <w:rsid w:val="00CF4697"/>
    <w:rsid w:val="00CF4A99"/>
    <w:rsid w:val="00CF4AF3"/>
    <w:rsid w:val="00CF4F1E"/>
    <w:rsid w:val="00CF55A1"/>
    <w:rsid w:val="00CF55DC"/>
    <w:rsid w:val="00CF561F"/>
    <w:rsid w:val="00CF57AF"/>
    <w:rsid w:val="00CF5805"/>
    <w:rsid w:val="00CF5806"/>
    <w:rsid w:val="00CF58D8"/>
    <w:rsid w:val="00CF5D70"/>
    <w:rsid w:val="00CF5DE1"/>
    <w:rsid w:val="00CF5E81"/>
    <w:rsid w:val="00CF6019"/>
    <w:rsid w:val="00CF6370"/>
    <w:rsid w:val="00CF66E0"/>
    <w:rsid w:val="00CF6774"/>
    <w:rsid w:val="00CF6819"/>
    <w:rsid w:val="00CF6A53"/>
    <w:rsid w:val="00CF6A78"/>
    <w:rsid w:val="00CF6DEC"/>
    <w:rsid w:val="00CF7037"/>
    <w:rsid w:val="00CF7245"/>
    <w:rsid w:val="00CF75D4"/>
    <w:rsid w:val="00CF77B7"/>
    <w:rsid w:val="00CF77EC"/>
    <w:rsid w:val="00CF78B8"/>
    <w:rsid w:val="00CF7945"/>
    <w:rsid w:val="00D0013F"/>
    <w:rsid w:val="00D002A4"/>
    <w:rsid w:val="00D00818"/>
    <w:rsid w:val="00D00B0B"/>
    <w:rsid w:val="00D00C9D"/>
    <w:rsid w:val="00D00FB8"/>
    <w:rsid w:val="00D0100F"/>
    <w:rsid w:val="00D0125F"/>
    <w:rsid w:val="00D012AF"/>
    <w:rsid w:val="00D01312"/>
    <w:rsid w:val="00D01367"/>
    <w:rsid w:val="00D01394"/>
    <w:rsid w:val="00D013AF"/>
    <w:rsid w:val="00D01442"/>
    <w:rsid w:val="00D01489"/>
    <w:rsid w:val="00D014CB"/>
    <w:rsid w:val="00D01665"/>
    <w:rsid w:val="00D0172F"/>
    <w:rsid w:val="00D01A5D"/>
    <w:rsid w:val="00D01BAD"/>
    <w:rsid w:val="00D01CBC"/>
    <w:rsid w:val="00D01DA0"/>
    <w:rsid w:val="00D01E08"/>
    <w:rsid w:val="00D01EDE"/>
    <w:rsid w:val="00D01F27"/>
    <w:rsid w:val="00D02411"/>
    <w:rsid w:val="00D02480"/>
    <w:rsid w:val="00D024A5"/>
    <w:rsid w:val="00D026E6"/>
    <w:rsid w:val="00D026F9"/>
    <w:rsid w:val="00D028D8"/>
    <w:rsid w:val="00D02B37"/>
    <w:rsid w:val="00D02C01"/>
    <w:rsid w:val="00D02F41"/>
    <w:rsid w:val="00D02FAB"/>
    <w:rsid w:val="00D03031"/>
    <w:rsid w:val="00D03126"/>
    <w:rsid w:val="00D0322B"/>
    <w:rsid w:val="00D032D9"/>
    <w:rsid w:val="00D0338F"/>
    <w:rsid w:val="00D03652"/>
    <w:rsid w:val="00D03771"/>
    <w:rsid w:val="00D03FAE"/>
    <w:rsid w:val="00D0404E"/>
    <w:rsid w:val="00D0406D"/>
    <w:rsid w:val="00D0414A"/>
    <w:rsid w:val="00D0433E"/>
    <w:rsid w:val="00D0438F"/>
    <w:rsid w:val="00D04464"/>
    <w:rsid w:val="00D046EF"/>
    <w:rsid w:val="00D0475D"/>
    <w:rsid w:val="00D04AB4"/>
    <w:rsid w:val="00D04DA4"/>
    <w:rsid w:val="00D04F83"/>
    <w:rsid w:val="00D050A4"/>
    <w:rsid w:val="00D05163"/>
    <w:rsid w:val="00D0518D"/>
    <w:rsid w:val="00D054C0"/>
    <w:rsid w:val="00D054F9"/>
    <w:rsid w:val="00D059D3"/>
    <w:rsid w:val="00D05B41"/>
    <w:rsid w:val="00D05CC3"/>
    <w:rsid w:val="00D061F4"/>
    <w:rsid w:val="00D0622D"/>
    <w:rsid w:val="00D0640E"/>
    <w:rsid w:val="00D06418"/>
    <w:rsid w:val="00D065BA"/>
    <w:rsid w:val="00D066AD"/>
    <w:rsid w:val="00D069D1"/>
    <w:rsid w:val="00D069E3"/>
    <w:rsid w:val="00D06AF5"/>
    <w:rsid w:val="00D0735B"/>
    <w:rsid w:val="00D074C6"/>
    <w:rsid w:val="00D07580"/>
    <w:rsid w:val="00D07705"/>
    <w:rsid w:val="00D0770B"/>
    <w:rsid w:val="00D077C9"/>
    <w:rsid w:val="00D0786D"/>
    <w:rsid w:val="00D0790C"/>
    <w:rsid w:val="00D07975"/>
    <w:rsid w:val="00D0799B"/>
    <w:rsid w:val="00D07A39"/>
    <w:rsid w:val="00D07C73"/>
    <w:rsid w:val="00D07D5D"/>
    <w:rsid w:val="00D07E34"/>
    <w:rsid w:val="00D07F49"/>
    <w:rsid w:val="00D07F4F"/>
    <w:rsid w:val="00D10008"/>
    <w:rsid w:val="00D103D5"/>
    <w:rsid w:val="00D104D0"/>
    <w:rsid w:val="00D1066B"/>
    <w:rsid w:val="00D1076E"/>
    <w:rsid w:val="00D107D6"/>
    <w:rsid w:val="00D1089A"/>
    <w:rsid w:val="00D10927"/>
    <w:rsid w:val="00D10B87"/>
    <w:rsid w:val="00D10C4A"/>
    <w:rsid w:val="00D11064"/>
    <w:rsid w:val="00D112DC"/>
    <w:rsid w:val="00D112E0"/>
    <w:rsid w:val="00D11329"/>
    <w:rsid w:val="00D115C5"/>
    <w:rsid w:val="00D115DA"/>
    <w:rsid w:val="00D11752"/>
    <w:rsid w:val="00D11775"/>
    <w:rsid w:val="00D11A44"/>
    <w:rsid w:val="00D11C8B"/>
    <w:rsid w:val="00D11C8D"/>
    <w:rsid w:val="00D11F4C"/>
    <w:rsid w:val="00D1204B"/>
    <w:rsid w:val="00D120F7"/>
    <w:rsid w:val="00D12122"/>
    <w:rsid w:val="00D126D2"/>
    <w:rsid w:val="00D1276B"/>
    <w:rsid w:val="00D127F4"/>
    <w:rsid w:val="00D12B3B"/>
    <w:rsid w:val="00D12C9B"/>
    <w:rsid w:val="00D12D90"/>
    <w:rsid w:val="00D1302A"/>
    <w:rsid w:val="00D13689"/>
    <w:rsid w:val="00D136E9"/>
    <w:rsid w:val="00D138CC"/>
    <w:rsid w:val="00D13C61"/>
    <w:rsid w:val="00D13D29"/>
    <w:rsid w:val="00D13DD3"/>
    <w:rsid w:val="00D13E9E"/>
    <w:rsid w:val="00D1400F"/>
    <w:rsid w:val="00D14071"/>
    <w:rsid w:val="00D142DE"/>
    <w:rsid w:val="00D14461"/>
    <w:rsid w:val="00D14584"/>
    <w:rsid w:val="00D145FE"/>
    <w:rsid w:val="00D14694"/>
    <w:rsid w:val="00D146B4"/>
    <w:rsid w:val="00D1472A"/>
    <w:rsid w:val="00D147B5"/>
    <w:rsid w:val="00D149F2"/>
    <w:rsid w:val="00D14AE9"/>
    <w:rsid w:val="00D14B37"/>
    <w:rsid w:val="00D14C6A"/>
    <w:rsid w:val="00D14D7A"/>
    <w:rsid w:val="00D14E19"/>
    <w:rsid w:val="00D15094"/>
    <w:rsid w:val="00D152F2"/>
    <w:rsid w:val="00D1532A"/>
    <w:rsid w:val="00D1572B"/>
    <w:rsid w:val="00D15AE5"/>
    <w:rsid w:val="00D15BA8"/>
    <w:rsid w:val="00D15C9E"/>
    <w:rsid w:val="00D16109"/>
    <w:rsid w:val="00D16613"/>
    <w:rsid w:val="00D167C2"/>
    <w:rsid w:val="00D167DD"/>
    <w:rsid w:val="00D16ADA"/>
    <w:rsid w:val="00D16C57"/>
    <w:rsid w:val="00D16DD8"/>
    <w:rsid w:val="00D16E9A"/>
    <w:rsid w:val="00D16F5D"/>
    <w:rsid w:val="00D17195"/>
    <w:rsid w:val="00D17348"/>
    <w:rsid w:val="00D1743C"/>
    <w:rsid w:val="00D174CA"/>
    <w:rsid w:val="00D1766E"/>
    <w:rsid w:val="00D177C5"/>
    <w:rsid w:val="00D1788F"/>
    <w:rsid w:val="00D179F0"/>
    <w:rsid w:val="00D17B35"/>
    <w:rsid w:val="00D17D93"/>
    <w:rsid w:val="00D17FC5"/>
    <w:rsid w:val="00D2000B"/>
    <w:rsid w:val="00D20098"/>
    <w:rsid w:val="00D20192"/>
    <w:rsid w:val="00D202E0"/>
    <w:rsid w:val="00D20375"/>
    <w:rsid w:val="00D2045C"/>
    <w:rsid w:val="00D20504"/>
    <w:rsid w:val="00D20596"/>
    <w:rsid w:val="00D20611"/>
    <w:rsid w:val="00D207DE"/>
    <w:rsid w:val="00D2096D"/>
    <w:rsid w:val="00D20B12"/>
    <w:rsid w:val="00D20B3A"/>
    <w:rsid w:val="00D20C3F"/>
    <w:rsid w:val="00D20D2B"/>
    <w:rsid w:val="00D20DE1"/>
    <w:rsid w:val="00D20EE7"/>
    <w:rsid w:val="00D21088"/>
    <w:rsid w:val="00D212D9"/>
    <w:rsid w:val="00D2144C"/>
    <w:rsid w:val="00D2159A"/>
    <w:rsid w:val="00D215AB"/>
    <w:rsid w:val="00D215AC"/>
    <w:rsid w:val="00D216E3"/>
    <w:rsid w:val="00D2173D"/>
    <w:rsid w:val="00D21885"/>
    <w:rsid w:val="00D218A4"/>
    <w:rsid w:val="00D218C1"/>
    <w:rsid w:val="00D2191A"/>
    <w:rsid w:val="00D2195E"/>
    <w:rsid w:val="00D21996"/>
    <w:rsid w:val="00D219A6"/>
    <w:rsid w:val="00D21DA3"/>
    <w:rsid w:val="00D21DDA"/>
    <w:rsid w:val="00D21E32"/>
    <w:rsid w:val="00D221FD"/>
    <w:rsid w:val="00D225DC"/>
    <w:rsid w:val="00D226AC"/>
    <w:rsid w:val="00D22765"/>
    <w:rsid w:val="00D22869"/>
    <w:rsid w:val="00D22931"/>
    <w:rsid w:val="00D22B6A"/>
    <w:rsid w:val="00D22C44"/>
    <w:rsid w:val="00D22E09"/>
    <w:rsid w:val="00D2310C"/>
    <w:rsid w:val="00D2362B"/>
    <w:rsid w:val="00D23873"/>
    <w:rsid w:val="00D238F1"/>
    <w:rsid w:val="00D23945"/>
    <w:rsid w:val="00D23B34"/>
    <w:rsid w:val="00D23BDB"/>
    <w:rsid w:val="00D23E67"/>
    <w:rsid w:val="00D241EB"/>
    <w:rsid w:val="00D24270"/>
    <w:rsid w:val="00D2436A"/>
    <w:rsid w:val="00D243BB"/>
    <w:rsid w:val="00D244EC"/>
    <w:rsid w:val="00D2454A"/>
    <w:rsid w:val="00D2454E"/>
    <w:rsid w:val="00D24A53"/>
    <w:rsid w:val="00D24DE3"/>
    <w:rsid w:val="00D24F10"/>
    <w:rsid w:val="00D24F6C"/>
    <w:rsid w:val="00D25073"/>
    <w:rsid w:val="00D25481"/>
    <w:rsid w:val="00D254E9"/>
    <w:rsid w:val="00D25572"/>
    <w:rsid w:val="00D258D8"/>
    <w:rsid w:val="00D25998"/>
    <w:rsid w:val="00D25DF1"/>
    <w:rsid w:val="00D25F4E"/>
    <w:rsid w:val="00D25F5D"/>
    <w:rsid w:val="00D2605C"/>
    <w:rsid w:val="00D260B8"/>
    <w:rsid w:val="00D262A5"/>
    <w:rsid w:val="00D263A4"/>
    <w:rsid w:val="00D26430"/>
    <w:rsid w:val="00D265A6"/>
    <w:rsid w:val="00D26D8C"/>
    <w:rsid w:val="00D26FA4"/>
    <w:rsid w:val="00D27009"/>
    <w:rsid w:val="00D270DF"/>
    <w:rsid w:val="00D27144"/>
    <w:rsid w:val="00D272E6"/>
    <w:rsid w:val="00D27799"/>
    <w:rsid w:val="00D278B6"/>
    <w:rsid w:val="00D27936"/>
    <w:rsid w:val="00D2797B"/>
    <w:rsid w:val="00D279B5"/>
    <w:rsid w:val="00D27AF3"/>
    <w:rsid w:val="00D27C85"/>
    <w:rsid w:val="00D27D6A"/>
    <w:rsid w:val="00D27E29"/>
    <w:rsid w:val="00D30050"/>
    <w:rsid w:val="00D3022D"/>
    <w:rsid w:val="00D30529"/>
    <w:rsid w:val="00D3053D"/>
    <w:rsid w:val="00D3068B"/>
    <w:rsid w:val="00D30694"/>
    <w:rsid w:val="00D30716"/>
    <w:rsid w:val="00D30B5F"/>
    <w:rsid w:val="00D30DDE"/>
    <w:rsid w:val="00D31117"/>
    <w:rsid w:val="00D31152"/>
    <w:rsid w:val="00D3119E"/>
    <w:rsid w:val="00D31286"/>
    <w:rsid w:val="00D31387"/>
    <w:rsid w:val="00D3154B"/>
    <w:rsid w:val="00D315F9"/>
    <w:rsid w:val="00D317E9"/>
    <w:rsid w:val="00D31877"/>
    <w:rsid w:val="00D31C69"/>
    <w:rsid w:val="00D31DDA"/>
    <w:rsid w:val="00D31DF6"/>
    <w:rsid w:val="00D31EA3"/>
    <w:rsid w:val="00D32120"/>
    <w:rsid w:val="00D32171"/>
    <w:rsid w:val="00D323C3"/>
    <w:rsid w:val="00D3246D"/>
    <w:rsid w:val="00D32496"/>
    <w:rsid w:val="00D32842"/>
    <w:rsid w:val="00D32866"/>
    <w:rsid w:val="00D328CE"/>
    <w:rsid w:val="00D32DE1"/>
    <w:rsid w:val="00D32EFF"/>
    <w:rsid w:val="00D33068"/>
    <w:rsid w:val="00D33127"/>
    <w:rsid w:val="00D33192"/>
    <w:rsid w:val="00D331CA"/>
    <w:rsid w:val="00D332C9"/>
    <w:rsid w:val="00D33418"/>
    <w:rsid w:val="00D334F4"/>
    <w:rsid w:val="00D335AA"/>
    <w:rsid w:val="00D33619"/>
    <w:rsid w:val="00D33632"/>
    <w:rsid w:val="00D336B7"/>
    <w:rsid w:val="00D33741"/>
    <w:rsid w:val="00D3388B"/>
    <w:rsid w:val="00D3397A"/>
    <w:rsid w:val="00D33B09"/>
    <w:rsid w:val="00D33BDA"/>
    <w:rsid w:val="00D33CE5"/>
    <w:rsid w:val="00D33E5F"/>
    <w:rsid w:val="00D33EB8"/>
    <w:rsid w:val="00D34014"/>
    <w:rsid w:val="00D34020"/>
    <w:rsid w:val="00D343EB"/>
    <w:rsid w:val="00D34403"/>
    <w:rsid w:val="00D34538"/>
    <w:rsid w:val="00D3456C"/>
    <w:rsid w:val="00D346EF"/>
    <w:rsid w:val="00D346F7"/>
    <w:rsid w:val="00D349EB"/>
    <w:rsid w:val="00D34A21"/>
    <w:rsid w:val="00D34C70"/>
    <w:rsid w:val="00D34CE2"/>
    <w:rsid w:val="00D34E70"/>
    <w:rsid w:val="00D34EF7"/>
    <w:rsid w:val="00D34EFF"/>
    <w:rsid w:val="00D35228"/>
    <w:rsid w:val="00D359A9"/>
    <w:rsid w:val="00D35A0C"/>
    <w:rsid w:val="00D35A3E"/>
    <w:rsid w:val="00D35A5D"/>
    <w:rsid w:val="00D35F35"/>
    <w:rsid w:val="00D362CF"/>
    <w:rsid w:val="00D3654E"/>
    <w:rsid w:val="00D36612"/>
    <w:rsid w:val="00D369CA"/>
    <w:rsid w:val="00D369FC"/>
    <w:rsid w:val="00D36ED5"/>
    <w:rsid w:val="00D36F70"/>
    <w:rsid w:val="00D37463"/>
    <w:rsid w:val="00D3767C"/>
    <w:rsid w:val="00D37917"/>
    <w:rsid w:val="00D37971"/>
    <w:rsid w:val="00D37A72"/>
    <w:rsid w:val="00D37CED"/>
    <w:rsid w:val="00D37F0D"/>
    <w:rsid w:val="00D37FC3"/>
    <w:rsid w:val="00D4000D"/>
    <w:rsid w:val="00D401A4"/>
    <w:rsid w:val="00D40246"/>
    <w:rsid w:val="00D40344"/>
    <w:rsid w:val="00D40381"/>
    <w:rsid w:val="00D40595"/>
    <w:rsid w:val="00D407A8"/>
    <w:rsid w:val="00D408F8"/>
    <w:rsid w:val="00D40955"/>
    <w:rsid w:val="00D40995"/>
    <w:rsid w:val="00D41037"/>
    <w:rsid w:val="00D4123B"/>
    <w:rsid w:val="00D413A6"/>
    <w:rsid w:val="00D414C0"/>
    <w:rsid w:val="00D416CA"/>
    <w:rsid w:val="00D41AEF"/>
    <w:rsid w:val="00D41D0B"/>
    <w:rsid w:val="00D41E75"/>
    <w:rsid w:val="00D424E0"/>
    <w:rsid w:val="00D42617"/>
    <w:rsid w:val="00D4265E"/>
    <w:rsid w:val="00D427C4"/>
    <w:rsid w:val="00D427D4"/>
    <w:rsid w:val="00D42872"/>
    <w:rsid w:val="00D42AAF"/>
    <w:rsid w:val="00D42EA7"/>
    <w:rsid w:val="00D43094"/>
    <w:rsid w:val="00D4318E"/>
    <w:rsid w:val="00D431F6"/>
    <w:rsid w:val="00D43654"/>
    <w:rsid w:val="00D43798"/>
    <w:rsid w:val="00D43B4C"/>
    <w:rsid w:val="00D43BD6"/>
    <w:rsid w:val="00D43C35"/>
    <w:rsid w:val="00D43E7A"/>
    <w:rsid w:val="00D43F87"/>
    <w:rsid w:val="00D43FC6"/>
    <w:rsid w:val="00D44027"/>
    <w:rsid w:val="00D4436B"/>
    <w:rsid w:val="00D445A4"/>
    <w:rsid w:val="00D44603"/>
    <w:rsid w:val="00D44DCA"/>
    <w:rsid w:val="00D451EE"/>
    <w:rsid w:val="00D45297"/>
    <w:rsid w:val="00D45577"/>
    <w:rsid w:val="00D456A0"/>
    <w:rsid w:val="00D4586F"/>
    <w:rsid w:val="00D4597E"/>
    <w:rsid w:val="00D45A41"/>
    <w:rsid w:val="00D45B0A"/>
    <w:rsid w:val="00D45B20"/>
    <w:rsid w:val="00D45C47"/>
    <w:rsid w:val="00D45C8F"/>
    <w:rsid w:val="00D4606A"/>
    <w:rsid w:val="00D46173"/>
    <w:rsid w:val="00D46367"/>
    <w:rsid w:val="00D463C8"/>
    <w:rsid w:val="00D4649E"/>
    <w:rsid w:val="00D464B9"/>
    <w:rsid w:val="00D46551"/>
    <w:rsid w:val="00D466F4"/>
    <w:rsid w:val="00D468B7"/>
    <w:rsid w:val="00D46A3D"/>
    <w:rsid w:val="00D46C92"/>
    <w:rsid w:val="00D46D2F"/>
    <w:rsid w:val="00D46D97"/>
    <w:rsid w:val="00D46E5D"/>
    <w:rsid w:val="00D4702C"/>
    <w:rsid w:val="00D471DD"/>
    <w:rsid w:val="00D4749B"/>
    <w:rsid w:val="00D477B6"/>
    <w:rsid w:val="00D47869"/>
    <w:rsid w:val="00D47962"/>
    <w:rsid w:val="00D47B3E"/>
    <w:rsid w:val="00D47CA2"/>
    <w:rsid w:val="00D47D90"/>
    <w:rsid w:val="00D5045D"/>
    <w:rsid w:val="00D5050D"/>
    <w:rsid w:val="00D50521"/>
    <w:rsid w:val="00D506B9"/>
    <w:rsid w:val="00D507B6"/>
    <w:rsid w:val="00D508CC"/>
    <w:rsid w:val="00D50928"/>
    <w:rsid w:val="00D50965"/>
    <w:rsid w:val="00D50987"/>
    <w:rsid w:val="00D50B84"/>
    <w:rsid w:val="00D50C86"/>
    <w:rsid w:val="00D50CAE"/>
    <w:rsid w:val="00D50CFF"/>
    <w:rsid w:val="00D51252"/>
    <w:rsid w:val="00D5150C"/>
    <w:rsid w:val="00D515D6"/>
    <w:rsid w:val="00D51923"/>
    <w:rsid w:val="00D519C2"/>
    <w:rsid w:val="00D519EA"/>
    <w:rsid w:val="00D51BB7"/>
    <w:rsid w:val="00D51CCC"/>
    <w:rsid w:val="00D51E4F"/>
    <w:rsid w:val="00D51F18"/>
    <w:rsid w:val="00D51FFA"/>
    <w:rsid w:val="00D520EE"/>
    <w:rsid w:val="00D5251F"/>
    <w:rsid w:val="00D527E7"/>
    <w:rsid w:val="00D5281D"/>
    <w:rsid w:val="00D52BFC"/>
    <w:rsid w:val="00D52CA1"/>
    <w:rsid w:val="00D52CCC"/>
    <w:rsid w:val="00D52DE4"/>
    <w:rsid w:val="00D52F7C"/>
    <w:rsid w:val="00D530D5"/>
    <w:rsid w:val="00D532DA"/>
    <w:rsid w:val="00D53528"/>
    <w:rsid w:val="00D535FE"/>
    <w:rsid w:val="00D53646"/>
    <w:rsid w:val="00D536A6"/>
    <w:rsid w:val="00D536B7"/>
    <w:rsid w:val="00D536C9"/>
    <w:rsid w:val="00D53C16"/>
    <w:rsid w:val="00D53D7F"/>
    <w:rsid w:val="00D53E09"/>
    <w:rsid w:val="00D53EDE"/>
    <w:rsid w:val="00D53FD0"/>
    <w:rsid w:val="00D54006"/>
    <w:rsid w:val="00D54348"/>
    <w:rsid w:val="00D543B5"/>
    <w:rsid w:val="00D5476B"/>
    <w:rsid w:val="00D54938"/>
    <w:rsid w:val="00D54A34"/>
    <w:rsid w:val="00D54AEB"/>
    <w:rsid w:val="00D54B18"/>
    <w:rsid w:val="00D54DCB"/>
    <w:rsid w:val="00D54F5F"/>
    <w:rsid w:val="00D550EB"/>
    <w:rsid w:val="00D55110"/>
    <w:rsid w:val="00D55265"/>
    <w:rsid w:val="00D5526B"/>
    <w:rsid w:val="00D552EE"/>
    <w:rsid w:val="00D55443"/>
    <w:rsid w:val="00D55469"/>
    <w:rsid w:val="00D55881"/>
    <w:rsid w:val="00D55910"/>
    <w:rsid w:val="00D55ABA"/>
    <w:rsid w:val="00D55AE6"/>
    <w:rsid w:val="00D55C2F"/>
    <w:rsid w:val="00D55D8E"/>
    <w:rsid w:val="00D5614F"/>
    <w:rsid w:val="00D562E3"/>
    <w:rsid w:val="00D5644C"/>
    <w:rsid w:val="00D564CA"/>
    <w:rsid w:val="00D565EB"/>
    <w:rsid w:val="00D56689"/>
    <w:rsid w:val="00D567CC"/>
    <w:rsid w:val="00D568F6"/>
    <w:rsid w:val="00D56AFC"/>
    <w:rsid w:val="00D56DFA"/>
    <w:rsid w:val="00D57143"/>
    <w:rsid w:val="00D57427"/>
    <w:rsid w:val="00D57483"/>
    <w:rsid w:val="00D57961"/>
    <w:rsid w:val="00D57A0D"/>
    <w:rsid w:val="00D57B9A"/>
    <w:rsid w:val="00D57EF1"/>
    <w:rsid w:val="00D57F77"/>
    <w:rsid w:val="00D60153"/>
    <w:rsid w:val="00D60231"/>
    <w:rsid w:val="00D60259"/>
    <w:rsid w:val="00D603C2"/>
    <w:rsid w:val="00D6047C"/>
    <w:rsid w:val="00D604D3"/>
    <w:rsid w:val="00D60602"/>
    <w:rsid w:val="00D60641"/>
    <w:rsid w:val="00D60664"/>
    <w:rsid w:val="00D60B62"/>
    <w:rsid w:val="00D60BE3"/>
    <w:rsid w:val="00D60D54"/>
    <w:rsid w:val="00D60D79"/>
    <w:rsid w:val="00D61089"/>
    <w:rsid w:val="00D610E0"/>
    <w:rsid w:val="00D612A9"/>
    <w:rsid w:val="00D613A2"/>
    <w:rsid w:val="00D61418"/>
    <w:rsid w:val="00D614E4"/>
    <w:rsid w:val="00D61C09"/>
    <w:rsid w:val="00D62180"/>
    <w:rsid w:val="00D62423"/>
    <w:rsid w:val="00D624D4"/>
    <w:rsid w:val="00D628FE"/>
    <w:rsid w:val="00D6297E"/>
    <w:rsid w:val="00D62D19"/>
    <w:rsid w:val="00D62FF4"/>
    <w:rsid w:val="00D6304F"/>
    <w:rsid w:val="00D63374"/>
    <w:rsid w:val="00D633BE"/>
    <w:rsid w:val="00D634FC"/>
    <w:rsid w:val="00D63524"/>
    <w:rsid w:val="00D63529"/>
    <w:rsid w:val="00D6356C"/>
    <w:rsid w:val="00D63A0E"/>
    <w:rsid w:val="00D63A62"/>
    <w:rsid w:val="00D63C8C"/>
    <w:rsid w:val="00D63CBB"/>
    <w:rsid w:val="00D63D40"/>
    <w:rsid w:val="00D63DFE"/>
    <w:rsid w:val="00D64024"/>
    <w:rsid w:val="00D6432F"/>
    <w:rsid w:val="00D64422"/>
    <w:rsid w:val="00D64426"/>
    <w:rsid w:val="00D64657"/>
    <w:rsid w:val="00D6467B"/>
    <w:rsid w:val="00D646C0"/>
    <w:rsid w:val="00D64871"/>
    <w:rsid w:val="00D64BE5"/>
    <w:rsid w:val="00D64DDF"/>
    <w:rsid w:val="00D64E65"/>
    <w:rsid w:val="00D64FF2"/>
    <w:rsid w:val="00D65179"/>
    <w:rsid w:val="00D65184"/>
    <w:rsid w:val="00D65409"/>
    <w:rsid w:val="00D65526"/>
    <w:rsid w:val="00D6557F"/>
    <w:rsid w:val="00D657D0"/>
    <w:rsid w:val="00D658E2"/>
    <w:rsid w:val="00D65A85"/>
    <w:rsid w:val="00D65F3A"/>
    <w:rsid w:val="00D66127"/>
    <w:rsid w:val="00D6616F"/>
    <w:rsid w:val="00D66206"/>
    <w:rsid w:val="00D66240"/>
    <w:rsid w:val="00D66313"/>
    <w:rsid w:val="00D6631B"/>
    <w:rsid w:val="00D66355"/>
    <w:rsid w:val="00D6656B"/>
    <w:rsid w:val="00D6667B"/>
    <w:rsid w:val="00D6673C"/>
    <w:rsid w:val="00D669EB"/>
    <w:rsid w:val="00D66CC7"/>
    <w:rsid w:val="00D66D73"/>
    <w:rsid w:val="00D66E45"/>
    <w:rsid w:val="00D67307"/>
    <w:rsid w:val="00D67320"/>
    <w:rsid w:val="00D679BD"/>
    <w:rsid w:val="00D67B8E"/>
    <w:rsid w:val="00D67C4D"/>
    <w:rsid w:val="00D67E4B"/>
    <w:rsid w:val="00D67EA4"/>
    <w:rsid w:val="00D7013E"/>
    <w:rsid w:val="00D701E1"/>
    <w:rsid w:val="00D7047F"/>
    <w:rsid w:val="00D70494"/>
    <w:rsid w:val="00D70698"/>
    <w:rsid w:val="00D706A3"/>
    <w:rsid w:val="00D70975"/>
    <w:rsid w:val="00D709D6"/>
    <w:rsid w:val="00D70A3C"/>
    <w:rsid w:val="00D70DAA"/>
    <w:rsid w:val="00D71139"/>
    <w:rsid w:val="00D71471"/>
    <w:rsid w:val="00D719A2"/>
    <w:rsid w:val="00D71B31"/>
    <w:rsid w:val="00D71E36"/>
    <w:rsid w:val="00D71E62"/>
    <w:rsid w:val="00D72129"/>
    <w:rsid w:val="00D72260"/>
    <w:rsid w:val="00D72292"/>
    <w:rsid w:val="00D7236E"/>
    <w:rsid w:val="00D72585"/>
    <w:rsid w:val="00D727C7"/>
    <w:rsid w:val="00D727F3"/>
    <w:rsid w:val="00D72A72"/>
    <w:rsid w:val="00D72A98"/>
    <w:rsid w:val="00D72B1F"/>
    <w:rsid w:val="00D72C24"/>
    <w:rsid w:val="00D72D48"/>
    <w:rsid w:val="00D72D51"/>
    <w:rsid w:val="00D72F52"/>
    <w:rsid w:val="00D72FDB"/>
    <w:rsid w:val="00D732C9"/>
    <w:rsid w:val="00D736B1"/>
    <w:rsid w:val="00D73870"/>
    <w:rsid w:val="00D73A7C"/>
    <w:rsid w:val="00D73BA8"/>
    <w:rsid w:val="00D73C2F"/>
    <w:rsid w:val="00D73C91"/>
    <w:rsid w:val="00D73CB4"/>
    <w:rsid w:val="00D73E8D"/>
    <w:rsid w:val="00D741FE"/>
    <w:rsid w:val="00D74224"/>
    <w:rsid w:val="00D7433E"/>
    <w:rsid w:val="00D74396"/>
    <w:rsid w:val="00D744A5"/>
    <w:rsid w:val="00D745C5"/>
    <w:rsid w:val="00D746EC"/>
    <w:rsid w:val="00D74B29"/>
    <w:rsid w:val="00D74D93"/>
    <w:rsid w:val="00D75219"/>
    <w:rsid w:val="00D752AD"/>
    <w:rsid w:val="00D7546C"/>
    <w:rsid w:val="00D754C9"/>
    <w:rsid w:val="00D756AF"/>
    <w:rsid w:val="00D758FE"/>
    <w:rsid w:val="00D759D8"/>
    <w:rsid w:val="00D75CE8"/>
    <w:rsid w:val="00D75D6E"/>
    <w:rsid w:val="00D760A4"/>
    <w:rsid w:val="00D762AF"/>
    <w:rsid w:val="00D762F1"/>
    <w:rsid w:val="00D763CC"/>
    <w:rsid w:val="00D766C8"/>
    <w:rsid w:val="00D767A4"/>
    <w:rsid w:val="00D76863"/>
    <w:rsid w:val="00D7694B"/>
    <w:rsid w:val="00D76A39"/>
    <w:rsid w:val="00D76ADE"/>
    <w:rsid w:val="00D76BB5"/>
    <w:rsid w:val="00D76BFF"/>
    <w:rsid w:val="00D76D50"/>
    <w:rsid w:val="00D76F76"/>
    <w:rsid w:val="00D7755E"/>
    <w:rsid w:val="00D77772"/>
    <w:rsid w:val="00D778BE"/>
    <w:rsid w:val="00D7799A"/>
    <w:rsid w:val="00D779A1"/>
    <w:rsid w:val="00D77A7B"/>
    <w:rsid w:val="00D77D8D"/>
    <w:rsid w:val="00D77EF8"/>
    <w:rsid w:val="00D77F12"/>
    <w:rsid w:val="00D80619"/>
    <w:rsid w:val="00D8098D"/>
    <w:rsid w:val="00D8099E"/>
    <w:rsid w:val="00D809A7"/>
    <w:rsid w:val="00D809E7"/>
    <w:rsid w:val="00D80AD4"/>
    <w:rsid w:val="00D80C31"/>
    <w:rsid w:val="00D80E0E"/>
    <w:rsid w:val="00D8133B"/>
    <w:rsid w:val="00D8169B"/>
    <w:rsid w:val="00D8188A"/>
    <w:rsid w:val="00D81CEE"/>
    <w:rsid w:val="00D820D7"/>
    <w:rsid w:val="00D82199"/>
    <w:rsid w:val="00D822C9"/>
    <w:rsid w:val="00D823E3"/>
    <w:rsid w:val="00D824DF"/>
    <w:rsid w:val="00D82877"/>
    <w:rsid w:val="00D82959"/>
    <w:rsid w:val="00D829B3"/>
    <w:rsid w:val="00D82E08"/>
    <w:rsid w:val="00D82F80"/>
    <w:rsid w:val="00D82FF0"/>
    <w:rsid w:val="00D833C3"/>
    <w:rsid w:val="00D8356A"/>
    <w:rsid w:val="00D835B0"/>
    <w:rsid w:val="00D8369B"/>
    <w:rsid w:val="00D836E3"/>
    <w:rsid w:val="00D83768"/>
    <w:rsid w:val="00D83894"/>
    <w:rsid w:val="00D8394C"/>
    <w:rsid w:val="00D83EB9"/>
    <w:rsid w:val="00D84287"/>
    <w:rsid w:val="00D844C9"/>
    <w:rsid w:val="00D84586"/>
    <w:rsid w:val="00D848DD"/>
    <w:rsid w:val="00D84DA8"/>
    <w:rsid w:val="00D84ECD"/>
    <w:rsid w:val="00D85060"/>
    <w:rsid w:val="00D85228"/>
    <w:rsid w:val="00D852E5"/>
    <w:rsid w:val="00D85C12"/>
    <w:rsid w:val="00D85C82"/>
    <w:rsid w:val="00D85DD5"/>
    <w:rsid w:val="00D860AD"/>
    <w:rsid w:val="00D86133"/>
    <w:rsid w:val="00D86297"/>
    <w:rsid w:val="00D86316"/>
    <w:rsid w:val="00D8648D"/>
    <w:rsid w:val="00D864AE"/>
    <w:rsid w:val="00D865B8"/>
    <w:rsid w:val="00D8682F"/>
    <w:rsid w:val="00D86AAC"/>
    <w:rsid w:val="00D86AF3"/>
    <w:rsid w:val="00D86C1F"/>
    <w:rsid w:val="00D86CEF"/>
    <w:rsid w:val="00D87017"/>
    <w:rsid w:val="00D871C9"/>
    <w:rsid w:val="00D871D9"/>
    <w:rsid w:val="00D876A8"/>
    <w:rsid w:val="00D87DF3"/>
    <w:rsid w:val="00D87F95"/>
    <w:rsid w:val="00D90069"/>
    <w:rsid w:val="00D900F8"/>
    <w:rsid w:val="00D901A5"/>
    <w:rsid w:val="00D905BB"/>
    <w:rsid w:val="00D90955"/>
    <w:rsid w:val="00D90A43"/>
    <w:rsid w:val="00D90A48"/>
    <w:rsid w:val="00D90AEA"/>
    <w:rsid w:val="00D90D69"/>
    <w:rsid w:val="00D90DE6"/>
    <w:rsid w:val="00D90F57"/>
    <w:rsid w:val="00D910CB"/>
    <w:rsid w:val="00D91220"/>
    <w:rsid w:val="00D913A3"/>
    <w:rsid w:val="00D9173C"/>
    <w:rsid w:val="00D9196E"/>
    <w:rsid w:val="00D91CA9"/>
    <w:rsid w:val="00D91E32"/>
    <w:rsid w:val="00D91FC6"/>
    <w:rsid w:val="00D921EF"/>
    <w:rsid w:val="00D9220C"/>
    <w:rsid w:val="00D9237A"/>
    <w:rsid w:val="00D9237E"/>
    <w:rsid w:val="00D92692"/>
    <w:rsid w:val="00D926A2"/>
    <w:rsid w:val="00D92748"/>
    <w:rsid w:val="00D92AFF"/>
    <w:rsid w:val="00D92F01"/>
    <w:rsid w:val="00D92FF1"/>
    <w:rsid w:val="00D932D0"/>
    <w:rsid w:val="00D9338F"/>
    <w:rsid w:val="00D933C6"/>
    <w:rsid w:val="00D93586"/>
    <w:rsid w:val="00D935A7"/>
    <w:rsid w:val="00D9364A"/>
    <w:rsid w:val="00D937EB"/>
    <w:rsid w:val="00D9388C"/>
    <w:rsid w:val="00D939F0"/>
    <w:rsid w:val="00D93A0C"/>
    <w:rsid w:val="00D93A3B"/>
    <w:rsid w:val="00D93D3A"/>
    <w:rsid w:val="00D94201"/>
    <w:rsid w:val="00D9424A"/>
    <w:rsid w:val="00D9462C"/>
    <w:rsid w:val="00D946AF"/>
    <w:rsid w:val="00D948E0"/>
    <w:rsid w:val="00D9495D"/>
    <w:rsid w:val="00D94B5F"/>
    <w:rsid w:val="00D94EBD"/>
    <w:rsid w:val="00D94F82"/>
    <w:rsid w:val="00D950BF"/>
    <w:rsid w:val="00D95252"/>
    <w:rsid w:val="00D955B0"/>
    <w:rsid w:val="00D9576A"/>
    <w:rsid w:val="00D957A9"/>
    <w:rsid w:val="00D959AE"/>
    <w:rsid w:val="00D95A76"/>
    <w:rsid w:val="00D95A85"/>
    <w:rsid w:val="00D95BFE"/>
    <w:rsid w:val="00D95EC4"/>
    <w:rsid w:val="00D95F74"/>
    <w:rsid w:val="00D960FB"/>
    <w:rsid w:val="00D96302"/>
    <w:rsid w:val="00D9698B"/>
    <w:rsid w:val="00D96C84"/>
    <w:rsid w:val="00D96C88"/>
    <w:rsid w:val="00D96D00"/>
    <w:rsid w:val="00D96D38"/>
    <w:rsid w:val="00D96DF5"/>
    <w:rsid w:val="00D96FE8"/>
    <w:rsid w:val="00D97022"/>
    <w:rsid w:val="00D9710E"/>
    <w:rsid w:val="00D972DE"/>
    <w:rsid w:val="00D97314"/>
    <w:rsid w:val="00D974B7"/>
    <w:rsid w:val="00D97785"/>
    <w:rsid w:val="00D97790"/>
    <w:rsid w:val="00D977D4"/>
    <w:rsid w:val="00D97A15"/>
    <w:rsid w:val="00D97B45"/>
    <w:rsid w:val="00D97D5F"/>
    <w:rsid w:val="00D97ED2"/>
    <w:rsid w:val="00D97F22"/>
    <w:rsid w:val="00DA01BE"/>
    <w:rsid w:val="00DA04BB"/>
    <w:rsid w:val="00DA056F"/>
    <w:rsid w:val="00DA0685"/>
    <w:rsid w:val="00DA0841"/>
    <w:rsid w:val="00DA0BDA"/>
    <w:rsid w:val="00DA0CC5"/>
    <w:rsid w:val="00DA109F"/>
    <w:rsid w:val="00DA1295"/>
    <w:rsid w:val="00DA1355"/>
    <w:rsid w:val="00DA1424"/>
    <w:rsid w:val="00DA143B"/>
    <w:rsid w:val="00DA1988"/>
    <w:rsid w:val="00DA1C93"/>
    <w:rsid w:val="00DA1E43"/>
    <w:rsid w:val="00DA20D7"/>
    <w:rsid w:val="00DA2167"/>
    <w:rsid w:val="00DA2269"/>
    <w:rsid w:val="00DA285E"/>
    <w:rsid w:val="00DA29AF"/>
    <w:rsid w:val="00DA2A8C"/>
    <w:rsid w:val="00DA2D04"/>
    <w:rsid w:val="00DA2FDB"/>
    <w:rsid w:val="00DA312B"/>
    <w:rsid w:val="00DA32EE"/>
    <w:rsid w:val="00DA369F"/>
    <w:rsid w:val="00DA37F2"/>
    <w:rsid w:val="00DA395C"/>
    <w:rsid w:val="00DA3B99"/>
    <w:rsid w:val="00DA3C5A"/>
    <w:rsid w:val="00DA3D94"/>
    <w:rsid w:val="00DA3FD1"/>
    <w:rsid w:val="00DA3FDF"/>
    <w:rsid w:val="00DA407C"/>
    <w:rsid w:val="00DA45E9"/>
    <w:rsid w:val="00DA4692"/>
    <w:rsid w:val="00DA4A0E"/>
    <w:rsid w:val="00DA4A2B"/>
    <w:rsid w:val="00DA4AD8"/>
    <w:rsid w:val="00DA4DC3"/>
    <w:rsid w:val="00DA4E84"/>
    <w:rsid w:val="00DA4FDF"/>
    <w:rsid w:val="00DA5120"/>
    <w:rsid w:val="00DA5464"/>
    <w:rsid w:val="00DA55D8"/>
    <w:rsid w:val="00DA571B"/>
    <w:rsid w:val="00DA5769"/>
    <w:rsid w:val="00DA578B"/>
    <w:rsid w:val="00DA57BA"/>
    <w:rsid w:val="00DA57F6"/>
    <w:rsid w:val="00DA5840"/>
    <w:rsid w:val="00DA5AB2"/>
    <w:rsid w:val="00DA5DFA"/>
    <w:rsid w:val="00DA5E19"/>
    <w:rsid w:val="00DA62BD"/>
    <w:rsid w:val="00DA63C3"/>
    <w:rsid w:val="00DA6510"/>
    <w:rsid w:val="00DA69E3"/>
    <w:rsid w:val="00DA6DAE"/>
    <w:rsid w:val="00DA7036"/>
    <w:rsid w:val="00DA7228"/>
    <w:rsid w:val="00DA72AA"/>
    <w:rsid w:val="00DA7410"/>
    <w:rsid w:val="00DA7895"/>
    <w:rsid w:val="00DA792B"/>
    <w:rsid w:val="00DA79DB"/>
    <w:rsid w:val="00DA79E4"/>
    <w:rsid w:val="00DA7CC7"/>
    <w:rsid w:val="00DA7CF9"/>
    <w:rsid w:val="00DA7D3D"/>
    <w:rsid w:val="00DA7EDD"/>
    <w:rsid w:val="00DB008F"/>
    <w:rsid w:val="00DB00B5"/>
    <w:rsid w:val="00DB0114"/>
    <w:rsid w:val="00DB0120"/>
    <w:rsid w:val="00DB0188"/>
    <w:rsid w:val="00DB02D5"/>
    <w:rsid w:val="00DB10A0"/>
    <w:rsid w:val="00DB1599"/>
    <w:rsid w:val="00DB15B1"/>
    <w:rsid w:val="00DB1B24"/>
    <w:rsid w:val="00DB1D82"/>
    <w:rsid w:val="00DB215F"/>
    <w:rsid w:val="00DB2227"/>
    <w:rsid w:val="00DB242C"/>
    <w:rsid w:val="00DB24C3"/>
    <w:rsid w:val="00DB2811"/>
    <w:rsid w:val="00DB28FF"/>
    <w:rsid w:val="00DB2BFB"/>
    <w:rsid w:val="00DB2E1B"/>
    <w:rsid w:val="00DB2E88"/>
    <w:rsid w:val="00DB2EA9"/>
    <w:rsid w:val="00DB34F6"/>
    <w:rsid w:val="00DB3525"/>
    <w:rsid w:val="00DB35C7"/>
    <w:rsid w:val="00DB39E3"/>
    <w:rsid w:val="00DB3E24"/>
    <w:rsid w:val="00DB3FD7"/>
    <w:rsid w:val="00DB4225"/>
    <w:rsid w:val="00DB44A8"/>
    <w:rsid w:val="00DB48A3"/>
    <w:rsid w:val="00DB49B6"/>
    <w:rsid w:val="00DB4A15"/>
    <w:rsid w:val="00DB4FE6"/>
    <w:rsid w:val="00DB500D"/>
    <w:rsid w:val="00DB5084"/>
    <w:rsid w:val="00DB5133"/>
    <w:rsid w:val="00DB5165"/>
    <w:rsid w:val="00DB5365"/>
    <w:rsid w:val="00DB5580"/>
    <w:rsid w:val="00DB5621"/>
    <w:rsid w:val="00DB56CA"/>
    <w:rsid w:val="00DB591A"/>
    <w:rsid w:val="00DB592F"/>
    <w:rsid w:val="00DB5997"/>
    <w:rsid w:val="00DB59AF"/>
    <w:rsid w:val="00DB5B49"/>
    <w:rsid w:val="00DB607A"/>
    <w:rsid w:val="00DB6234"/>
    <w:rsid w:val="00DB63F7"/>
    <w:rsid w:val="00DB66BD"/>
    <w:rsid w:val="00DB678D"/>
    <w:rsid w:val="00DB6B97"/>
    <w:rsid w:val="00DB6D39"/>
    <w:rsid w:val="00DB6D9B"/>
    <w:rsid w:val="00DB7181"/>
    <w:rsid w:val="00DB727B"/>
    <w:rsid w:val="00DB74F6"/>
    <w:rsid w:val="00DB7606"/>
    <w:rsid w:val="00DB7659"/>
    <w:rsid w:val="00DB77C9"/>
    <w:rsid w:val="00DB783D"/>
    <w:rsid w:val="00DB7979"/>
    <w:rsid w:val="00DB7D30"/>
    <w:rsid w:val="00DC00E2"/>
    <w:rsid w:val="00DC020F"/>
    <w:rsid w:val="00DC0383"/>
    <w:rsid w:val="00DC06F2"/>
    <w:rsid w:val="00DC06FB"/>
    <w:rsid w:val="00DC0783"/>
    <w:rsid w:val="00DC09FD"/>
    <w:rsid w:val="00DC0AA6"/>
    <w:rsid w:val="00DC0AB4"/>
    <w:rsid w:val="00DC0CE0"/>
    <w:rsid w:val="00DC0CE6"/>
    <w:rsid w:val="00DC0DD7"/>
    <w:rsid w:val="00DC0E29"/>
    <w:rsid w:val="00DC0E85"/>
    <w:rsid w:val="00DC0EC2"/>
    <w:rsid w:val="00DC0FBE"/>
    <w:rsid w:val="00DC11A7"/>
    <w:rsid w:val="00DC13AC"/>
    <w:rsid w:val="00DC1502"/>
    <w:rsid w:val="00DC173B"/>
    <w:rsid w:val="00DC1AFB"/>
    <w:rsid w:val="00DC1C17"/>
    <w:rsid w:val="00DC1CB8"/>
    <w:rsid w:val="00DC1E57"/>
    <w:rsid w:val="00DC2351"/>
    <w:rsid w:val="00DC270B"/>
    <w:rsid w:val="00DC2794"/>
    <w:rsid w:val="00DC281E"/>
    <w:rsid w:val="00DC2893"/>
    <w:rsid w:val="00DC2C5E"/>
    <w:rsid w:val="00DC2F13"/>
    <w:rsid w:val="00DC303D"/>
    <w:rsid w:val="00DC3252"/>
    <w:rsid w:val="00DC329F"/>
    <w:rsid w:val="00DC3455"/>
    <w:rsid w:val="00DC3461"/>
    <w:rsid w:val="00DC347F"/>
    <w:rsid w:val="00DC3676"/>
    <w:rsid w:val="00DC37E6"/>
    <w:rsid w:val="00DC3A02"/>
    <w:rsid w:val="00DC3AB3"/>
    <w:rsid w:val="00DC3AC0"/>
    <w:rsid w:val="00DC3CB9"/>
    <w:rsid w:val="00DC3CF1"/>
    <w:rsid w:val="00DC4063"/>
    <w:rsid w:val="00DC4083"/>
    <w:rsid w:val="00DC4089"/>
    <w:rsid w:val="00DC4284"/>
    <w:rsid w:val="00DC43D5"/>
    <w:rsid w:val="00DC44B1"/>
    <w:rsid w:val="00DC4866"/>
    <w:rsid w:val="00DC4994"/>
    <w:rsid w:val="00DC4B3F"/>
    <w:rsid w:val="00DC4EC9"/>
    <w:rsid w:val="00DC4F99"/>
    <w:rsid w:val="00DC507D"/>
    <w:rsid w:val="00DC522D"/>
    <w:rsid w:val="00DC5284"/>
    <w:rsid w:val="00DC5323"/>
    <w:rsid w:val="00DC539D"/>
    <w:rsid w:val="00DC5508"/>
    <w:rsid w:val="00DC5651"/>
    <w:rsid w:val="00DC56EC"/>
    <w:rsid w:val="00DC5841"/>
    <w:rsid w:val="00DC5970"/>
    <w:rsid w:val="00DC5A3E"/>
    <w:rsid w:val="00DC5A75"/>
    <w:rsid w:val="00DC5B05"/>
    <w:rsid w:val="00DC5B55"/>
    <w:rsid w:val="00DC5B73"/>
    <w:rsid w:val="00DC5BFF"/>
    <w:rsid w:val="00DC5D4F"/>
    <w:rsid w:val="00DC5E7F"/>
    <w:rsid w:val="00DC6274"/>
    <w:rsid w:val="00DC633D"/>
    <w:rsid w:val="00DC650E"/>
    <w:rsid w:val="00DC6545"/>
    <w:rsid w:val="00DC655C"/>
    <w:rsid w:val="00DC6645"/>
    <w:rsid w:val="00DC682B"/>
    <w:rsid w:val="00DC685D"/>
    <w:rsid w:val="00DC694B"/>
    <w:rsid w:val="00DC6B48"/>
    <w:rsid w:val="00DC6BFC"/>
    <w:rsid w:val="00DC6C8C"/>
    <w:rsid w:val="00DC6DA6"/>
    <w:rsid w:val="00DC6E2B"/>
    <w:rsid w:val="00DC70B8"/>
    <w:rsid w:val="00DC70F1"/>
    <w:rsid w:val="00DC76EF"/>
    <w:rsid w:val="00DC7904"/>
    <w:rsid w:val="00DC7925"/>
    <w:rsid w:val="00DC7A4B"/>
    <w:rsid w:val="00DC7DCC"/>
    <w:rsid w:val="00DC7E4F"/>
    <w:rsid w:val="00DD00DB"/>
    <w:rsid w:val="00DD013C"/>
    <w:rsid w:val="00DD0140"/>
    <w:rsid w:val="00DD01BB"/>
    <w:rsid w:val="00DD0572"/>
    <w:rsid w:val="00DD06A3"/>
    <w:rsid w:val="00DD08D1"/>
    <w:rsid w:val="00DD0B98"/>
    <w:rsid w:val="00DD0C27"/>
    <w:rsid w:val="00DD0D01"/>
    <w:rsid w:val="00DD0D9C"/>
    <w:rsid w:val="00DD0E60"/>
    <w:rsid w:val="00DD108B"/>
    <w:rsid w:val="00DD1123"/>
    <w:rsid w:val="00DD12B9"/>
    <w:rsid w:val="00DD1439"/>
    <w:rsid w:val="00DD1820"/>
    <w:rsid w:val="00DD1AFF"/>
    <w:rsid w:val="00DD1FC5"/>
    <w:rsid w:val="00DD2095"/>
    <w:rsid w:val="00DD21F0"/>
    <w:rsid w:val="00DD2248"/>
    <w:rsid w:val="00DD22F9"/>
    <w:rsid w:val="00DD2477"/>
    <w:rsid w:val="00DD2969"/>
    <w:rsid w:val="00DD2993"/>
    <w:rsid w:val="00DD2A31"/>
    <w:rsid w:val="00DD2C06"/>
    <w:rsid w:val="00DD3020"/>
    <w:rsid w:val="00DD3123"/>
    <w:rsid w:val="00DD3223"/>
    <w:rsid w:val="00DD34A6"/>
    <w:rsid w:val="00DD35DF"/>
    <w:rsid w:val="00DD361E"/>
    <w:rsid w:val="00DD3652"/>
    <w:rsid w:val="00DD36CC"/>
    <w:rsid w:val="00DD37DF"/>
    <w:rsid w:val="00DD3A55"/>
    <w:rsid w:val="00DD3D22"/>
    <w:rsid w:val="00DD4793"/>
    <w:rsid w:val="00DD47DE"/>
    <w:rsid w:val="00DD4B89"/>
    <w:rsid w:val="00DD4BE9"/>
    <w:rsid w:val="00DD50E2"/>
    <w:rsid w:val="00DD514E"/>
    <w:rsid w:val="00DD5272"/>
    <w:rsid w:val="00DD52FB"/>
    <w:rsid w:val="00DD5564"/>
    <w:rsid w:val="00DD5581"/>
    <w:rsid w:val="00DD5A35"/>
    <w:rsid w:val="00DD5C2A"/>
    <w:rsid w:val="00DD5F1F"/>
    <w:rsid w:val="00DD5F3B"/>
    <w:rsid w:val="00DD6154"/>
    <w:rsid w:val="00DD61BA"/>
    <w:rsid w:val="00DD6226"/>
    <w:rsid w:val="00DD6262"/>
    <w:rsid w:val="00DD638F"/>
    <w:rsid w:val="00DD64E5"/>
    <w:rsid w:val="00DD650A"/>
    <w:rsid w:val="00DD669F"/>
    <w:rsid w:val="00DD682B"/>
    <w:rsid w:val="00DD73C0"/>
    <w:rsid w:val="00DD7625"/>
    <w:rsid w:val="00DD7670"/>
    <w:rsid w:val="00DD76B3"/>
    <w:rsid w:val="00DD776C"/>
    <w:rsid w:val="00DD78CB"/>
    <w:rsid w:val="00DD7AA9"/>
    <w:rsid w:val="00DD7B7E"/>
    <w:rsid w:val="00DD7C97"/>
    <w:rsid w:val="00DE008E"/>
    <w:rsid w:val="00DE015B"/>
    <w:rsid w:val="00DE0324"/>
    <w:rsid w:val="00DE03B4"/>
    <w:rsid w:val="00DE04AD"/>
    <w:rsid w:val="00DE055F"/>
    <w:rsid w:val="00DE06AC"/>
    <w:rsid w:val="00DE08DF"/>
    <w:rsid w:val="00DE098F"/>
    <w:rsid w:val="00DE0B59"/>
    <w:rsid w:val="00DE0B8B"/>
    <w:rsid w:val="00DE0D16"/>
    <w:rsid w:val="00DE0FF2"/>
    <w:rsid w:val="00DE10AD"/>
    <w:rsid w:val="00DE1135"/>
    <w:rsid w:val="00DE1195"/>
    <w:rsid w:val="00DE11AA"/>
    <w:rsid w:val="00DE1305"/>
    <w:rsid w:val="00DE1417"/>
    <w:rsid w:val="00DE1463"/>
    <w:rsid w:val="00DE1666"/>
    <w:rsid w:val="00DE16A0"/>
    <w:rsid w:val="00DE1733"/>
    <w:rsid w:val="00DE1740"/>
    <w:rsid w:val="00DE1770"/>
    <w:rsid w:val="00DE1808"/>
    <w:rsid w:val="00DE185D"/>
    <w:rsid w:val="00DE18DD"/>
    <w:rsid w:val="00DE1975"/>
    <w:rsid w:val="00DE1995"/>
    <w:rsid w:val="00DE1A32"/>
    <w:rsid w:val="00DE1F36"/>
    <w:rsid w:val="00DE1F9B"/>
    <w:rsid w:val="00DE2402"/>
    <w:rsid w:val="00DE249A"/>
    <w:rsid w:val="00DE2753"/>
    <w:rsid w:val="00DE2A14"/>
    <w:rsid w:val="00DE2B9E"/>
    <w:rsid w:val="00DE2C1A"/>
    <w:rsid w:val="00DE2C5A"/>
    <w:rsid w:val="00DE2E0D"/>
    <w:rsid w:val="00DE2E4E"/>
    <w:rsid w:val="00DE2F47"/>
    <w:rsid w:val="00DE2FBB"/>
    <w:rsid w:val="00DE3298"/>
    <w:rsid w:val="00DE33E0"/>
    <w:rsid w:val="00DE3517"/>
    <w:rsid w:val="00DE36B1"/>
    <w:rsid w:val="00DE3723"/>
    <w:rsid w:val="00DE376B"/>
    <w:rsid w:val="00DE37C1"/>
    <w:rsid w:val="00DE39E4"/>
    <w:rsid w:val="00DE3A39"/>
    <w:rsid w:val="00DE3A3F"/>
    <w:rsid w:val="00DE3AA5"/>
    <w:rsid w:val="00DE3D7E"/>
    <w:rsid w:val="00DE3EAF"/>
    <w:rsid w:val="00DE3EBC"/>
    <w:rsid w:val="00DE3EFA"/>
    <w:rsid w:val="00DE4158"/>
    <w:rsid w:val="00DE4195"/>
    <w:rsid w:val="00DE450D"/>
    <w:rsid w:val="00DE47D8"/>
    <w:rsid w:val="00DE4814"/>
    <w:rsid w:val="00DE4950"/>
    <w:rsid w:val="00DE4AEE"/>
    <w:rsid w:val="00DE4D22"/>
    <w:rsid w:val="00DE545D"/>
    <w:rsid w:val="00DE5549"/>
    <w:rsid w:val="00DE5832"/>
    <w:rsid w:val="00DE5971"/>
    <w:rsid w:val="00DE5DB7"/>
    <w:rsid w:val="00DE5DD0"/>
    <w:rsid w:val="00DE61FC"/>
    <w:rsid w:val="00DE65B2"/>
    <w:rsid w:val="00DE65D6"/>
    <w:rsid w:val="00DE664F"/>
    <w:rsid w:val="00DE6660"/>
    <w:rsid w:val="00DE6686"/>
    <w:rsid w:val="00DE6726"/>
    <w:rsid w:val="00DE69A2"/>
    <w:rsid w:val="00DE6D8B"/>
    <w:rsid w:val="00DE6DFD"/>
    <w:rsid w:val="00DE6F56"/>
    <w:rsid w:val="00DE6F9F"/>
    <w:rsid w:val="00DE703F"/>
    <w:rsid w:val="00DE7483"/>
    <w:rsid w:val="00DE74BA"/>
    <w:rsid w:val="00DE774B"/>
    <w:rsid w:val="00DE7C78"/>
    <w:rsid w:val="00DE7CC9"/>
    <w:rsid w:val="00DE7F27"/>
    <w:rsid w:val="00DF00EF"/>
    <w:rsid w:val="00DF00FD"/>
    <w:rsid w:val="00DF014A"/>
    <w:rsid w:val="00DF031C"/>
    <w:rsid w:val="00DF04EF"/>
    <w:rsid w:val="00DF0569"/>
    <w:rsid w:val="00DF0C33"/>
    <w:rsid w:val="00DF0D4B"/>
    <w:rsid w:val="00DF0E10"/>
    <w:rsid w:val="00DF0E8E"/>
    <w:rsid w:val="00DF1350"/>
    <w:rsid w:val="00DF138A"/>
    <w:rsid w:val="00DF153A"/>
    <w:rsid w:val="00DF173B"/>
    <w:rsid w:val="00DF176F"/>
    <w:rsid w:val="00DF1AF1"/>
    <w:rsid w:val="00DF1DDE"/>
    <w:rsid w:val="00DF203D"/>
    <w:rsid w:val="00DF21BC"/>
    <w:rsid w:val="00DF2677"/>
    <w:rsid w:val="00DF2775"/>
    <w:rsid w:val="00DF2931"/>
    <w:rsid w:val="00DF2D22"/>
    <w:rsid w:val="00DF3484"/>
    <w:rsid w:val="00DF34D8"/>
    <w:rsid w:val="00DF3658"/>
    <w:rsid w:val="00DF38EA"/>
    <w:rsid w:val="00DF3A4E"/>
    <w:rsid w:val="00DF3C34"/>
    <w:rsid w:val="00DF3D6B"/>
    <w:rsid w:val="00DF3E13"/>
    <w:rsid w:val="00DF3EEA"/>
    <w:rsid w:val="00DF4038"/>
    <w:rsid w:val="00DF4362"/>
    <w:rsid w:val="00DF4382"/>
    <w:rsid w:val="00DF4482"/>
    <w:rsid w:val="00DF44A5"/>
    <w:rsid w:val="00DF48B0"/>
    <w:rsid w:val="00DF499C"/>
    <w:rsid w:val="00DF49FC"/>
    <w:rsid w:val="00DF4FAB"/>
    <w:rsid w:val="00DF50A7"/>
    <w:rsid w:val="00DF51A2"/>
    <w:rsid w:val="00DF5228"/>
    <w:rsid w:val="00DF55EF"/>
    <w:rsid w:val="00DF57BC"/>
    <w:rsid w:val="00DF5987"/>
    <w:rsid w:val="00DF59CB"/>
    <w:rsid w:val="00DF5A42"/>
    <w:rsid w:val="00DF5B46"/>
    <w:rsid w:val="00DF5C7A"/>
    <w:rsid w:val="00DF5D5B"/>
    <w:rsid w:val="00DF5DA2"/>
    <w:rsid w:val="00DF6002"/>
    <w:rsid w:val="00DF62C4"/>
    <w:rsid w:val="00DF6310"/>
    <w:rsid w:val="00DF6549"/>
    <w:rsid w:val="00DF69A0"/>
    <w:rsid w:val="00DF6A04"/>
    <w:rsid w:val="00DF6B97"/>
    <w:rsid w:val="00DF7010"/>
    <w:rsid w:val="00DF7460"/>
    <w:rsid w:val="00DF7ABE"/>
    <w:rsid w:val="00DF7B0A"/>
    <w:rsid w:val="00DF7B4E"/>
    <w:rsid w:val="00DF7B72"/>
    <w:rsid w:val="00DF7C3B"/>
    <w:rsid w:val="00DF7CB1"/>
    <w:rsid w:val="00DF7D61"/>
    <w:rsid w:val="00DF7DCB"/>
    <w:rsid w:val="00DF7FE6"/>
    <w:rsid w:val="00E00075"/>
    <w:rsid w:val="00E00233"/>
    <w:rsid w:val="00E0083E"/>
    <w:rsid w:val="00E00B78"/>
    <w:rsid w:val="00E00CE3"/>
    <w:rsid w:val="00E00F89"/>
    <w:rsid w:val="00E00FFA"/>
    <w:rsid w:val="00E01BCD"/>
    <w:rsid w:val="00E01BED"/>
    <w:rsid w:val="00E01C9A"/>
    <w:rsid w:val="00E01CE7"/>
    <w:rsid w:val="00E01E6D"/>
    <w:rsid w:val="00E01F99"/>
    <w:rsid w:val="00E0210E"/>
    <w:rsid w:val="00E02142"/>
    <w:rsid w:val="00E0231A"/>
    <w:rsid w:val="00E02382"/>
    <w:rsid w:val="00E02432"/>
    <w:rsid w:val="00E0253E"/>
    <w:rsid w:val="00E02748"/>
    <w:rsid w:val="00E0280A"/>
    <w:rsid w:val="00E029F0"/>
    <w:rsid w:val="00E02AC1"/>
    <w:rsid w:val="00E02BDE"/>
    <w:rsid w:val="00E02E04"/>
    <w:rsid w:val="00E02E2E"/>
    <w:rsid w:val="00E02ED7"/>
    <w:rsid w:val="00E0307E"/>
    <w:rsid w:val="00E03149"/>
    <w:rsid w:val="00E0315A"/>
    <w:rsid w:val="00E03323"/>
    <w:rsid w:val="00E035F4"/>
    <w:rsid w:val="00E03995"/>
    <w:rsid w:val="00E03C45"/>
    <w:rsid w:val="00E03C76"/>
    <w:rsid w:val="00E03DE5"/>
    <w:rsid w:val="00E03EC1"/>
    <w:rsid w:val="00E0406F"/>
    <w:rsid w:val="00E040DA"/>
    <w:rsid w:val="00E0429F"/>
    <w:rsid w:val="00E04436"/>
    <w:rsid w:val="00E04468"/>
    <w:rsid w:val="00E04896"/>
    <w:rsid w:val="00E04D19"/>
    <w:rsid w:val="00E05068"/>
    <w:rsid w:val="00E0551C"/>
    <w:rsid w:val="00E0568A"/>
    <w:rsid w:val="00E05777"/>
    <w:rsid w:val="00E057B9"/>
    <w:rsid w:val="00E059E6"/>
    <w:rsid w:val="00E05CCB"/>
    <w:rsid w:val="00E05DA5"/>
    <w:rsid w:val="00E05DFD"/>
    <w:rsid w:val="00E05E98"/>
    <w:rsid w:val="00E05F7D"/>
    <w:rsid w:val="00E0634F"/>
    <w:rsid w:val="00E0646C"/>
    <w:rsid w:val="00E06539"/>
    <w:rsid w:val="00E06697"/>
    <w:rsid w:val="00E0691C"/>
    <w:rsid w:val="00E069BD"/>
    <w:rsid w:val="00E06A02"/>
    <w:rsid w:val="00E06CAC"/>
    <w:rsid w:val="00E06E59"/>
    <w:rsid w:val="00E06E86"/>
    <w:rsid w:val="00E0718F"/>
    <w:rsid w:val="00E0731F"/>
    <w:rsid w:val="00E0758A"/>
    <w:rsid w:val="00E0759A"/>
    <w:rsid w:val="00E075B1"/>
    <w:rsid w:val="00E075CD"/>
    <w:rsid w:val="00E07653"/>
    <w:rsid w:val="00E076CC"/>
    <w:rsid w:val="00E07729"/>
    <w:rsid w:val="00E077A8"/>
    <w:rsid w:val="00E07C7A"/>
    <w:rsid w:val="00E07F39"/>
    <w:rsid w:val="00E101EF"/>
    <w:rsid w:val="00E10370"/>
    <w:rsid w:val="00E107D0"/>
    <w:rsid w:val="00E10902"/>
    <w:rsid w:val="00E10B64"/>
    <w:rsid w:val="00E10BCD"/>
    <w:rsid w:val="00E10F47"/>
    <w:rsid w:val="00E111D6"/>
    <w:rsid w:val="00E112DB"/>
    <w:rsid w:val="00E11527"/>
    <w:rsid w:val="00E116C5"/>
    <w:rsid w:val="00E1181B"/>
    <w:rsid w:val="00E11AED"/>
    <w:rsid w:val="00E11DD8"/>
    <w:rsid w:val="00E11E02"/>
    <w:rsid w:val="00E12266"/>
    <w:rsid w:val="00E124DE"/>
    <w:rsid w:val="00E12586"/>
    <w:rsid w:val="00E125BB"/>
    <w:rsid w:val="00E125FF"/>
    <w:rsid w:val="00E127CE"/>
    <w:rsid w:val="00E1282A"/>
    <w:rsid w:val="00E128D7"/>
    <w:rsid w:val="00E12DD3"/>
    <w:rsid w:val="00E12E03"/>
    <w:rsid w:val="00E13122"/>
    <w:rsid w:val="00E13145"/>
    <w:rsid w:val="00E13546"/>
    <w:rsid w:val="00E137D6"/>
    <w:rsid w:val="00E138FD"/>
    <w:rsid w:val="00E13B63"/>
    <w:rsid w:val="00E13D3B"/>
    <w:rsid w:val="00E13DB6"/>
    <w:rsid w:val="00E13FBE"/>
    <w:rsid w:val="00E14251"/>
    <w:rsid w:val="00E14421"/>
    <w:rsid w:val="00E14556"/>
    <w:rsid w:val="00E146C8"/>
    <w:rsid w:val="00E14908"/>
    <w:rsid w:val="00E14965"/>
    <w:rsid w:val="00E14C49"/>
    <w:rsid w:val="00E14C63"/>
    <w:rsid w:val="00E14D3A"/>
    <w:rsid w:val="00E150B6"/>
    <w:rsid w:val="00E154D7"/>
    <w:rsid w:val="00E155B5"/>
    <w:rsid w:val="00E15864"/>
    <w:rsid w:val="00E15D6E"/>
    <w:rsid w:val="00E15FC5"/>
    <w:rsid w:val="00E16011"/>
    <w:rsid w:val="00E16164"/>
    <w:rsid w:val="00E163B1"/>
    <w:rsid w:val="00E163C5"/>
    <w:rsid w:val="00E16569"/>
    <w:rsid w:val="00E168EC"/>
    <w:rsid w:val="00E16966"/>
    <w:rsid w:val="00E1697B"/>
    <w:rsid w:val="00E16A2A"/>
    <w:rsid w:val="00E16C20"/>
    <w:rsid w:val="00E171A0"/>
    <w:rsid w:val="00E171E6"/>
    <w:rsid w:val="00E17257"/>
    <w:rsid w:val="00E1754D"/>
    <w:rsid w:val="00E175E3"/>
    <w:rsid w:val="00E1774E"/>
    <w:rsid w:val="00E17DE8"/>
    <w:rsid w:val="00E17F6E"/>
    <w:rsid w:val="00E2001C"/>
    <w:rsid w:val="00E20210"/>
    <w:rsid w:val="00E2031B"/>
    <w:rsid w:val="00E207C9"/>
    <w:rsid w:val="00E2084A"/>
    <w:rsid w:val="00E2093A"/>
    <w:rsid w:val="00E20940"/>
    <w:rsid w:val="00E20F25"/>
    <w:rsid w:val="00E211C0"/>
    <w:rsid w:val="00E214D9"/>
    <w:rsid w:val="00E216ED"/>
    <w:rsid w:val="00E21A08"/>
    <w:rsid w:val="00E21AB0"/>
    <w:rsid w:val="00E21C4F"/>
    <w:rsid w:val="00E22347"/>
    <w:rsid w:val="00E2235D"/>
    <w:rsid w:val="00E227F9"/>
    <w:rsid w:val="00E22816"/>
    <w:rsid w:val="00E22904"/>
    <w:rsid w:val="00E2293E"/>
    <w:rsid w:val="00E22ABD"/>
    <w:rsid w:val="00E22AC7"/>
    <w:rsid w:val="00E23006"/>
    <w:rsid w:val="00E232A0"/>
    <w:rsid w:val="00E23431"/>
    <w:rsid w:val="00E23474"/>
    <w:rsid w:val="00E23608"/>
    <w:rsid w:val="00E2378C"/>
    <w:rsid w:val="00E23850"/>
    <w:rsid w:val="00E23970"/>
    <w:rsid w:val="00E23AE1"/>
    <w:rsid w:val="00E23DE1"/>
    <w:rsid w:val="00E23E1B"/>
    <w:rsid w:val="00E245EE"/>
    <w:rsid w:val="00E247E2"/>
    <w:rsid w:val="00E248DF"/>
    <w:rsid w:val="00E248FD"/>
    <w:rsid w:val="00E2494A"/>
    <w:rsid w:val="00E24A6F"/>
    <w:rsid w:val="00E24C5A"/>
    <w:rsid w:val="00E24CDA"/>
    <w:rsid w:val="00E24DBB"/>
    <w:rsid w:val="00E24E76"/>
    <w:rsid w:val="00E25039"/>
    <w:rsid w:val="00E2549D"/>
    <w:rsid w:val="00E255DB"/>
    <w:rsid w:val="00E25844"/>
    <w:rsid w:val="00E258C6"/>
    <w:rsid w:val="00E258C9"/>
    <w:rsid w:val="00E259BD"/>
    <w:rsid w:val="00E25A27"/>
    <w:rsid w:val="00E25A73"/>
    <w:rsid w:val="00E25BFB"/>
    <w:rsid w:val="00E25C42"/>
    <w:rsid w:val="00E25E93"/>
    <w:rsid w:val="00E26075"/>
    <w:rsid w:val="00E26323"/>
    <w:rsid w:val="00E263C0"/>
    <w:rsid w:val="00E26505"/>
    <w:rsid w:val="00E2654B"/>
    <w:rsid w:val="00E26559"/>
    <w:rsid w:val="00E265CE"/>
    <w:rsid w:val="00E26AB0"/>
    <w:rsid w:val="00E26C9E"/>
    <w:rsid w:val="00E26D66"/>
    <w:rsid w:val="00E26D70"/>
    <w:rsid w:val="00E26F21"/>
    <w:rsid w:val="00E26F98"/>
    <w:rsid w:val="00E26FE7"/>
    <w:rsid w:val="00E27029"/>
    <w:rsid w:val="00E27473"/>
    <w:rsid w:val="00E2752E"/>
    <w:rsid w:val="00E2766F"/>
    <w:rsid w:val="00E27693"/>
    <w:rsid w:val="00E2770A"/>
    <w:rsid w:val="00E2771B"/>
    <w:rsid w:val="00E27802"/>
    <w:rsid w:val="00E27937"/>
    <w:rsid w:val="00E27951"/>
    <w:rsid w:val="00E2796A"/>
    <w:rsid w:val="00E27BFC"/>
    <w:rsid w:val="00E3049F"/>
    <w:rsid w:val="00E304B1"/>
    <w:rsid w:val="00E304B2"/>
    <w:rsid w:val="00E304C7"/>
    <w:rsid w:val="00E304F1"/>
    <w:rsid w:val="00E3055E"/>
    <w:rsid w:val="00E3079A"/>
    <w:rsid w:val="00E307A2"/>
    <w:rsid w:val="00E30A34"/>
    <w:rsid w:val="00E30DF2"/>
    <w:rsid w:val="00E31062"/>
    <w:rsid w:val="00E311F4"/>
    <w:rsid w:val="00E314D6"/>
    <w:rsid w:val="00E31671"/>
    <w:rsid w:val="00E31A59"/>
    <w:rsid w:val="00E31F6F"/>
    <w:rsid w:val="00E32164"/>
    <w:rsid w:val="00E32235"/>
    <w:rsid w:val="00E32396"/>
    <w:rsid w:val="00E324A3"/>
    <w:rsid w:val="00E324D9"/>
    <w:rsid w:val="00E32C89"/>
    <w:rsid w:val="00E32D8D"/>
    <w:rsid w:val="00E32E43"/>
    <w:rsid w:val="00E32E7E"/>
    <w:rsid w:val="00E32EC0"/>
    <w:rsid w:val="00E32F66"/>
    <w:rsid w:val="00E331E7"/>
    <w:rsid w:val="00E33580"/>
    <w:rsid w:val="00E33634"/>
    <w:rsid w:val="00E3376E"/>
    <w:rsid w:val="00E33B1B"/>
    <w:rsid w:val="00E34027"/>
    <w:rsid w:val="00E345A7"/>
    <w:rsid w:val="00E34682"/>
    <w:rsid w:val="00E347E6"/>
    <w:rsid w:val="00E34800"/>
    <w:rsid w:val="00E34870"/>
    <w:rsid w:val="00E34BA2"/>
    <w:rsid w:val="00E34FB1"/>
    <w:rsid w:val="00E35029"/>
    <w:rsid w:val="00E35070"/>
    <w:rsid w:val="00E35104"/>
    <w:rsid w:val="00E352AF"/>
    <w:rsid w:val="00E354E3"/>
    <w:rsid w:val="00E35648"/>
    <w:rsid w:val="00E356CF"/>
    <w:rsid w:val="00E35885"/>
    <w:rsid w:val="00E358D4"/>
    <w:rsid w:val="00E35A36"/>
    <w:rsid w:val="00E35BBD"/>
    <w:rsid w:val="00E363B8"/>
    <w:rsid w:val="00E36566"/>
    <w:rsid w:val="00E36ABE"/>
    <w:rsid w:val="00E371AB"/>
    <w:rsid w:val="00E37364"/>
    <w:rsid w:val="00E37457"/>
    <w:rsid w:val="00E3781A"/>
    <w:rsid w:val="00E37B03"/>
    <w:rsid w:val="00E37E05"/>
    <w:rsid w:val="00E37E08"/>
    <w:rsid w:val="00E400B8"/>
    <w:rsid w:val="00E4022C"/>
    <w:rsid w:val="00E4042B"/>
    <w:rsid w:val="00E40541"/>
    <w:rsid w:val="00E4079E"/>
    <w:rsid w:val="00E409C0"/>
    <w:rsid w:val="00E409E1"/>
    <w:rsid w:val="00E40A1B"/>
    <w:rsid w:val="00E40D1B"/>
    <w:rsid w:val="00E40F25"/>
    <w:rsid w:val="00E40F2B"/>
    <w:rsid w:val="00E411F2"/>
    <w:rsid w:val="00E41696"/>
    <w:rsid w:val="00E416FD"/>
    <w:rsid w:val="00E41876"/>
    <w:rsid w:val="00E41895"/>
    <w:rsid w:val="00E418AE"/>
    <w:rsid w:val="00E419A1"/>
    <w:rsid w:val="00E41BE3"/>
    <w:rsid w:val="00E41E1F"/>
    <w:rsid w:val="00E41E92"/>
    <w:rsid w:val="00E4203F"/>
    <w:rsid w:val="00E42114"/>
    <w:rsid w:val="00E42165"/>
    <w:rsid w:val="00E42188"/>
    <w:rsid w:val="00E42475"/>
    <w:rsid w:val="00E4249A"/>
    <w:rsid w:val="00E426FF"/>
    <w:rsid w:val="00E4285A"/>
    <w:rsid w:val="00E42AFD"/>
    <w:rsid w:val="00E42B2A"/>
    <w:rsid w:val="00E42C27"/>
    <w:rsid w:val="00E42E6F"/>
    <w:rsid w:val="00E430EE"/>
    <w:rsid w:val="00E43128"/>
    <w:rsid w:val="00E43137"/>
    <w:rsid w:val="00E43531"/>
    <w:rsid w:val="00E435E8"/>
    <w:rsid w:val="00E43629"/>
    <w:rsid w:val="00E436B2"/>
    <w:rsid w:val="00E43748"/>
    <w:rsid w:val="00E4390A"/>
    <w:rsid w:val="00E43A28"/>
    <w:rsid w:val="00E43A46"/>
    <w:rsid w:val="00E43B9E"/>
    <w:rsid w:val="00E43D54"/>
    <w:rsid w:val="00E43E5B"/>
    <w:rsid w:val="00E43E90"/>
    <w:rsid w:val="00E43E97"/>
    <w:rsid w:val="00E440AF"/>
    <w:rsid w:val="00E4437A"/>
    <w:rsid w:val="00E4459F"/>
    <w:rsid w:val="00E4494F"/>
    <w:rsid w:val="00E44996"/>
    <w:rsid w:val="00E44D22"/>
    <w:rsid w:val="00E44F72"/>
    <w:rsid w:val="00E45037"/>
    <w:rsid w:val="00E45038"/>
    <w:rsid w:val="00E4515F"/>
    <w:rsid w:val="00E45210"/>
    <w:rsid w:val="00E4563A"/>
    <w:rsid w:val="00E4564B"/>
    <w:rsid w:val="00E456FB"/>
    <w:rsid w:val="00E45796"/>
    <w:rsid w:val="00E457B6"/>
    <w:rsid w:val="00E45BD5"/>
    <w:rsid w:val="00E45C2E"/>
    <w:rsid w:val="00E45FAE"/>
    <w:rsid w:val="00E45FB2"/>
    <w:rsid w:val="00E4607F"/>
    <w:rsid w:val="00E46302"/>
    <w:rsid w:val="00E463DD"/>
    <w:rsid w:val="00E4640C"/>
    <w:rsid w:val="00E46574"/>
    <w:rsid w:val="00E469AA"/>
    <w:rsid w:val="00E469F0"/>
    <w:rsid w:val="00E46A17"/>
    <w:rsid w:val="00E46DB2"/>
    <w:rsid w:val="00E46E33"/>
    <w:rsid w:val="00E46FAF"/>
    <w:rsid w:val="00E47191"/>
    <w:rsid w:val="00E471EC"/>
    <w:rsid w:val="00E472D0"/>
    <w:rsid w:val="00E4750C"/>
    <w:rsid w:val="00E4759A"/>
    <w:rsid w:val="00E47836"/>
    <w:rsid w:val="00E47906"/>
    <w:rsid w:val="00E47A80"/>
    <w:rsid w:val="00E47CAC"/>
    <w:rsid w:val="00E50268"/>
    <w:rsid w:val="00E503DF"/>
    <w:rsid w:val="00E505A1"/>
    <w:rsid w:val="00E507AA"/>
    <w:rsid w:val="00E507CC"/>
    <w:rsid w:val="00E508B3"/>
    <w:rsid w:val="00E50BB9"/>
    <w:rsid w:val="00E50C07"/>
    <w:rsid w:val="00E50C86"/>
    <w:rsid w:val="00E5121D"/>
    <w:rsid w:val="00E5145D"/>
    <w:rsid w:val="00E5146E"/>
    <w:rsid w:val="00E515B3"/>
    <w:rsid w:val="00E51660"/>
    <w:rsid w:val="00E5184E"/>
    <w:rsid w:val="00E51881"/>
    <w:rsid w:val="00E51886"/>
    <w:rsid w:val="00E518E0"/>
    <w:rsid w:val="00E518E7"/>
    <w:rsid w:val="00E51C20"/>
    <w:rsid w:val="00E51C30"/>
    <w:rsid w:val="00E51C58"/>
    <w:rsid w:val="00E51D67"/>
    <w:rsid w:val="00E51E10"/>
    <w:rsid w:val="00E51E2A"/>
    <w:rsid w:val="00E52155"/>
    <w:rsid w:val="00E527E5"/>
    <w:rsid w:val="00E52889"/>
    <w:rsid w:val="00E5289D"/>
    <w:rsid w:val="00E529C1"/>
    <w:rsid w:val="00E52B28"/>
    <w:rsid w:val="00E52C3E"/>
    <w:rsid w:val="00E52C4A"/>
    <w:rsid w:val="00E52CFB"/>
    <w:rsid w:val="00E52E8C"/>
    <w:rsid w:val="00E52ECC"/>
    <w:rsid w:val="00E53041"/>
    <w:rsid w:val="00E5311F"/>
    <w:rsid w:val="00E531E1"/>
    <w:rsid w:val="00E533CA"/>
    <w:rsid w:val="00E5344E"/>
    <w:rsid w:val="00E53451"/>
    <w:rsid w:val="00E534E6"/>
    <w:rsid w:val="00E53693"/>
    <w:rsid w:val="00E53986"/>
    <w:rsid w:val="00E53A12"/>
    <w:rsid w:val="00E53FA0"/>
    <w:rsid w:val="00E5405B"/>
    <w:rsid w:val="00E5409F"/>
    <w:rsid w:val="00E541FC"/>
    <w:rsid w:val="00E5440C"/>
    <w:rsid w:val="00E5448F"/>
    <w:rsid w:val="00E5461B"/>
    <w:rsid w:val="00E546F1"/>
    <w:rsid w:val="00E54825"/>
    <w:rsid w:val="00E54838"/>
    <w:rsid w:val="00E548D1"/>
    <w:rsid w:val="00E54907"/>
    <w:rsid w:val="00E5499C"/>
    <w:rsid w:val="00E549F1"/>
    <w:rsid w:val="00E54AE0"/>
    <w:rsid w:val="00E54CCD"/>
    <w:rsid w:val="00E54E52"/>
    <w:rsid w:val="00E54EED"/>
    <w:rsid w:val="00E54EFD"/>
    <w:rsid w:val="00E55001"/>
    <w:rsid w:val="00E5520E"/>
    <w:rsid w:val="00E55327"/>
    <w:rsid w:val="00E55671"/>
    <w:rsid w:val="00E55867"/>
    <w:rsid w:val="00E55AD8"/>
    <w:rsid w:val="00E55BB6"/>
    <w:rsid w:val="00E55F92"/>
    <w:rsid w:val="00E5603B"/>
    <w:rsid w:val="00E560CA"/>
    <w:rsid w:val="00E56173"/>
    <w:rsid w:val="00E56241"/>
    <w:rsid w:val="00E564DB"/>
    <w:rsid w:val="00E564EC"/>
    <w:rsid w:val="00E567D0"/>
    <w:rsid w:val="00E568C8"/>
    <w:rsid w:val="00E56C70"/>
    <w:rsid w:val="00E56E81"/>
    <w:rsid w:val="00E56FA2"/>
    <w:rsid w:val="00E57402"/>
    <w:rsid w:val="00E574B7"/>
    <w:rsid w:val="00E5755E"/>
    <w:rsid w:val="00E5760B"/>
    <w:rsid w:val="00E57FB6"/>
    <w:rsid w:val="00E60065"/>
    <w:rsid w:val="00E600BB"/>
    <w:rsid w:val="00E601B2"/>
    <w:rsid w:val="00E60248"/>
    <w:rsid w:val="00E60300"/>
    <w:rsid w:val="00E604DE"/>
    <w:rsid w:val="00E6056C"/>
    <w:rsid w:val="00E6063C"/>
    <w:rsid w:val="00E60737"/>
    <w:rsid w:val="00E609B5"/>
    <w:rsid w:val="00E60AC1"/>
    <w:rsid w:val="00E60CC6"/>
    <w:rsid w:val="00E60D30"/>
    <w:rsid w:val="00E60E72"/>
    <w:rsid w:val="00E610B5"/>
    <w:rsid w:val="00E61202"/>
    <w:rsid w:val="00E61211"/>
    <w:rsid w:val="00E61274"/>
    <w:rsid w:val="00E612B9"/>
    <w:rsid w:val="00E6194A"/>
    <w:rsid w:val="00E6197C"/>
    <w:rsid w:val="00E619D8"/>
    <w:rsid w:val="00E61A1E"/>
    <w:rsid w:val="00E61DD8"/>
    <w:rsid w:val="00E61F44"/>
    <w:rsid w:val="00E62163"/>
    <w:rsid w:val="00E62206"/>
    <w:rsid w:val="00E6236C"/>
    <w:rsid w:val="00E626A1"/>
    <w:rsid w:val="00E62704"/>
    <w:rsid w:val="00E62899"/>
    <w:rsid w:val="00E62931"/>
    <w:rsid w:val="00E6293F"/>
    <w:rsid w:val="00E62BAF"/>
    <w:rsid w:val="00E630C2"/>
    <w:rsid w:val="00E63169"/>
    <w:rsid w:val="00E63369"/>
    <w:rsid w:val="00E6357F"/>
    <w:rsid w:val="00E63938"/>
    <w:rsid w:val="00E63D75"/>
    <w:rsid w:val="00E64DD7"/>
    <w:rsid w:val="00E654C1"/>
    <w:rsid w:val="00E65654"/>
    <w:rsid w:val="00E65927"/>
    <w:rsid w:val="00E65962"/>
    <w:rsid w:val="00E65B3E"/>
    <w:rsid w:val="00E65BFC"/>
    <w:rsid w:val="00E65C96"/>
    <w:rsid w:val="00E65CC2"/>
    <w:rsid w:val="00E65D21"/>
    <w:rsid w:val="00E65E0A"/>
    <w:rsid w:val="00E6604B"/>
    <w:rsid w:val="00E660FA"/>
    <w:rsid w:val="00E66309"/>
    <w:rsid w:val="00E664C8"/>
    <w:rsid w:val="00E6651B"/>
    <w:rsid w:val="00E6651F"/>
    <w:rsid w:val="00E66550"/>
    <w:rsid w:val="00E666F6"/>
    <w:rsid w:val="00E666F7"/>
    <w:rsid w:val="00E66827"/>
    <w:rsid w:val="00E66B38"/>
    <w:rsid w:val="00E66F07"/>
    <w:rsid w:val="00E66FC5"/>
    <w:rsid w:val="00E6721B"/>
    <w:rsid w:val="00E67276"/>
    <w:rsid w:val="00E6731E"/>
    <w:rsid w:val="00E67357"/>
    <w:rsid w:val="00E676CD"/>
    <w:rsid w:val="00E67727"/>
    <w:rsid w:val="00E67AAE"/>
    <w:rsid w:val="00E67C2D"/>
    <w:rsid w:val="00E67DED"/>
    <w:rsid w:val="00E67E37"/>
    <w:rsid w:val="00E67F13"/>
    <w:rsid w:val="00E67F9F"/>
    <w:rsid w:val="00E7058F"/>
    <w:rsid w:val="00E7068C"/>
    <w:rsid w:val="00E70870"/>
    <w:rsid w:val="00E7092A"/>
    <w:rsid w:val="00E70955"/>
    <w:rsid w:val="00E7097C"/>
    <w:rsid w:val="00E70AA9"/>
    <w:rsid w:val="00E70B33"/>
    <w:rsid w:val="00E70D13"/>
    <w:rsid w:val="00E70F47"/>
    <w:rsid w:val="00E70F7A"/>
    <w:rsid w:val="00E70F88"/>
    <w:rsid w:val="00E7114C"/>
    <w:rsid w:val="00E71806"/>
    <w:rsid w:val="00E71851"/>
    <w:rsid w:val="00E71B31"/>
    <w:rsid w:val="00E71BC9"/>
    <w:rsid w:val="00E71CCE"/>
    <w:rsid w:val="00E71ED5"/>
    <w:rsid w:val="00E71F8E"/>
    <w:rsid w:val="00E72000"/>
    <w:rsid w:val="00E72093"/>
    <w:rsid w:val="00E7251A"/>
    <w:rsid w:val="00E7253D"/>
    <w:rsid w:val="00E72901"/>
    <w:rsid w:val="00E72C44"/>
    <w:rsid w:val="00E72DC7"/>
    <w:rsid w:val="00E73699"/>
    <w:rsid w:val="00E736B0"/>
    <w:rsid w:val="00E736D8"/>
    <w:rsid w:val="00E739AC"/>
    <w:rsid w:val="00E73AA1"/>
    <w:rsid w:val="00E73BC9"/>
    <w:rsid w:val="00E73E49"/>
    <w:rsid w:val="00E74004"/>
    <w:rsid w:val="00E74163"/>
    <w:rsid w:val="00E74179"/>
    <w:rsid w:val="00E74194"/>
    <w:rsid w:val="00E7438C"/>
    <w:rsid w:val="00E74481"/>
    <w:rsid w:val="00E744B9"/>
    <w:rsid w:val="00E74751"/>
    <w:rsid w:val="00E748E2"/>
    <w:rsid w:val="00E74D7F"/>
    <w:rsid w:val="00E74DEA"/>
    <w:rsid w:val="00E74E6C"/>
    <w:rsid w:val="00E751B4"/>
    <w:rsid w:val="00E751E5"/>
    <w:rsid w:val="00E754AC"/>
    <w:rsid w:val="00E7556A"/>
    <w:rsid w:val="00E755DE"/>
    <w:rsid w:val="00E7560D"/>
    <w:rsid w:val="00E75637"/>
    <w:rsid w:val="00E7569F"/>
    <w:rsid w:val="00E75754"/>
    <w:rsid w:val="00E75887"/>
    <w:rsid w:val="00E75E96"/>
    <w:rsid w:val="00E75FAF"/>
    <w:rsid w:val="00E762D0"/>
    <w:rsid w:val="00E7641E"/>
    <w:rsid w:val="00E76420"/>
    <w:rsid w:val="00E7648C"/>
    <w:rsid w:val="00E764A8"/>
    <w:rsid w:val="00E768A6"/>
    <w:rsid w:val="00E76996"/>
    <w:rsid w:val="00E769C8"/>
    <w:rsid w:val="00E76AA1"/>
    <w:rsid w:val="00E76BBE"/>
    <w:rsid w:val="00E76EC8"/>
    <w:rsid w:val="00E770AA"/>
    <w:rsid w:val="00E7725E"/>
    <w:rsid w:val="00E77323"/>
    <w:rsid w:val="00E77372"/>
    <w:rsid w:val="00E77412"/>
    <w:rsid w:val="00E77A07"/>
    <w:rsid w:val="00E77A9C"/>
    <w:rsid w:val="00E77C21"/>
    <w:rsid w:val="00E77C32"/>
    <w:rsid w:val="00E77C96"/>
    <w:rsid w:val="00E77E59"/>
    <w:rsid w:val="00E77F00"/>
    <w:rsid w:val="00E80152"/>
    <w:rsid w:val="00E80229"/>
    <w:rsid w:val="00E8039D"/>
    <w:rsid w:val="00E804BC"/>
    <w:rsid w:val="00E804D5"/>
    <w:rsid w:val="00E80608"/>
    <w:rsid w:val="00E806A2"/>
    <w:rsid w:val="00E80AD2"/>
    <w:rsid w:val="00E80C3B"/>
    <w:rsid w:val="00E80DFA"/>
    <w:rsid w:val="00E80F72"/>
    <w:rsid w:val="00E80FD1"/>
    <w:rsid w:val="00E8128E"/>
    <w:rsid w:val="00E81353"/>
    <w:rsid w:val="00E81381"/>
    <w:rsid w:val="00E8174C"/>
    <w:rsid w:val="00E8176A"/>
    <w:rsid w:val="00E817A1"/>
    <w:rsid w:val="00E818B2"/>
    <w:rsid w:val="00E819CC"/>
    <w:rsid w:val="00E819D0"/>
    <w:rsid w:val="00E81DF1"/>
    <w:rsid w:val="00E8218A"/>
    <w:rsid w:val="00E82227"/>
    <w:rsid w:val="00E82DD1"/>
    <w:rsid w:val="00E82E87"/>
    <w:rsid w:val="00E83343"/>
    <w:rsid w:val="00E833E4"/>
    <w:rsid w:val="00E83564"/>
    <w:rsid w:val="00E836E3"/>
    <w:rsid w:val="00E838F4"/>
    <w:rsid w:val="00E8390E"/>
    <w:rsid w:val="00E83929"/>
    <w:rsid w:val="00E83A84"/>
    <w:rsid w:val="00E83BF2"/>
    <w:rsid w:val="00E83C0D"/>
    <w:rsid w:val="00E83C53"/>
    <w:rsid w:val="00E83CAF"/>
    <w:rsid w:val="00E84052"/>
    <w:rsid w:val="00E8415C"/>
    <w:rsid w:val="00E84461"/>
    <w:rsid w:val="00E847B7"/>
    <w:rsid w:val="00E84910"/>
    <w:rsid w:val="00E84B5C"/>
    <w:rsid w:val="00E84F33"/>
    <w:rsid w:val="00E8512E"/>
    <w:rsid w:val="00E853D3"/>
    <w:rsid w:val="00E85514"/>
    <w:rsid w:val="00E8555C"/>
    <w:rsid w:val="00E856D1"/>
    <w:rsid w:val="00E859CE"/>
    <w:rsid w:val="00E85BE9"/>
    <w:rsid w:val="00E85C55"/>
    <w:rsid w:val="00E85D79"/>
    <w:rsid w:val="00E85F3E"/>
    <w:rsid w:val="00E86198"/>
    <w:rsid w:val="00E86831"/>
    <w:rsid w:val="00E86835"/>
    <w:rsid w:val="00E868CD"/>
    <w:rsid w:val="00E8697C"/>
    <w:rsid w:val="00E869FE"/>
    <w:rsid w:val="00E86A9D"/>
    <w:rsid w:val="00E86B5E"/>
    <w:rsid w:val="00E86E3E"/>
    <w:rsid w:val="00E86FAA"/>
    <w:rsid w:val="00E87117"/>
    <w:rsid w:val="00E8727F"/>
    <w:rsid w:val="00E8738A"/>
    <w:rsid w:val="00E875D5"/>
    <w:rsid w:val="00E87677"/>
    <w:rsid w:val="00E8770B"/>
    <w:rsid w:val="00E87797"/>
    <w:rsid w:val="00E87ACE"/>
    <w:rsid w:val="00E87AEA"/>
    <w:rsid w:val="00E87B8D"/>
    <w:rsid w:val="00E87F70"/>
    <w:rsid w:val="00E90019"/>
    <w:rsid w:val="00E9039B"/>
    <w:rsid w:val="00E90580"/>
    <w:rsid w:val="00E90683"/>
    <w:rsid w:val="00E907B0"/>
    <w:rsid w:val="00E907DD"/>
    <w:rsid w:val="00E90C44"/>
    <w:rsid w:val="00E90E10"/>
    <w:rsid w:val="00E90E79"/>
    <w:rsid w:val="00E90EDA"/>
    <w:rsid w:val="00E90F7F"/>
    <w:rsid w:val="00E911DD"/>
    <w:rsid w:val="00E914BD"/>
    <w:rsid w:val="00E916AC"/>
    <w:rsid w:val="00E919AB"/>
    <w:rsid w:val="00E91B06"/>
    <w:rsid w:val="00E91C6F"/>
    <w:rsid w:val="00E92189"/>
    <w:rsid w:val="00E92368"/>
    <w:rsid w:val="00E92448"/>
    <w:rsid w:val="00E92538"/>
    <w:rsid w:val="00E92639"/>
    <w:rsid w:val="00E92768"/>
    <w:rsid w:val="00E929E0"/>
    <w:rsid w:val="00E92A27"/>
    <w:rsid w:val="00E930DC"/>
    <w:rsid w:val="00E936B0"/>
    <w:rsid w:val="00E936CE"/>
    <w:rsid w:val="00E936FA"/>
    <w:rsid w:val="00E93702"/>
    <w:rsid w:val="00E939F1"/>
    <w:rsid w:val="00E93AC0"/>
    <w:rsid w:val="00E93B00"/>
    <w:rsid w:val="00E93D19"/>
    <w:rsid w:val="00E94133"/>
    <w:rsid w:val="00E94447"/>
    <w:rsid w:val="00E94777"/>
    <w:rsid w:val="00E9482B"/>
    <w:rsid w:val="00E9491D"/>
    <w:rsid w:val="00E94940"/>
    <w:rsid w:val="00E949BE"/>
    <w:rsid w:val="00E949EC"/>
    <w:rsid w:val="00E94DEB"/>
    <w:rsid w:val="00E94DF7"/>
    <w:rsid w:val="00E94F41"/>
    <w:rsid w:val="00E952F9"/>
    <w:rsid w:val="00E95441"/>
    <w:rsid w:val="00E954AE"/>
    <w:rsid w:val="00E954FC"/>
    <w:rsid w:val="00E95519"/>
    <w:rsid w:val="00E956F2"/>
    <w:rsid w:val="00E95869"/>
    <w:rsid w:val="00E95A01"/>
    <w:rsid w:val="00E9602C"/>
    <w:rsid w:val="00E96035"/>
    <w:rsid w:val="00E960D2"/>
    <w:rsid w:val="00E96187"/>
    <w:rsid w:val="00E96364"/>
    <w:rsid w:val="00E96562"/>
    <w:rsid w:val="00E96819"/>
    <w:rsid w:val="00E969F7"/>
    <w:rsid w:val="00E96B96"/>
    <w:rsid w:val="00E96C31"/>
    <w:rsid w:val="00E96C94"/>
    <w:rsid w:val="00E96DA3"/>
    <w:rsid w:val="00E96FAE"/>
    <w:rsid w:val="00E97179"/>
    <w:rsid w:val="00E9717B"/>
    <w:rsid w:val="00E9722D"/>
    <w:rsid w:val="00E97277"/>
    <w:rsid w:val="00E97467"/>
    <w:rsid w:val="00E9759B"/>
    <w:rsid w:val="00E977FC"/>
    <w:rsid w:val="00E97B0D"/>
    <w:rsid w:val="00E97B86"/>
    <w:rsid w:val="00EA023F"/>
    <w:rsid w:val="00EA04D1"/>
    <w:rsid w:val="00EA0904"/>
    <w:rsid w:val="00EA0C4C"/>
    <w:rsid w:val="00EA0CC6"/>
    <w:rsid w:val="00EA0E17"/>
    <w:rsid w:val="00EA0E7C"/>
    <w:rsid w:val="00EA1112"/>
    <w:rsid w:val="00EA142C"/>
    <w:rsid w:val="00EA14F7"/>
    <w:rsid w:val="00EA17D0"/>
    <w:rsid w:val="00EA1A47"/>
    <w:rsid w:val="00EA1E18"/>
    <w:rsid w:val="00EA1E74"/>
    <w:rsid w:val="00EA202A"/>
    <w:rsid w:val="00EA20FB"/>
    <w:rsid w:val="00EA2393"/>
    <w:rsid w:val="00EA240F"/>
    <w:rsid w:val="00EA24AE"/>
    <w:rsid w:val="00EA26D1"/>
    <w:rsid w:val="00EA294C"/>
    <w:rsid w:val="00EA297B"/>
    <w:rsid w:val="00EA29D3"/>
    <w:rsid w:val="00EA2A43"/>
    <w:rsid w:val="00EA2C26"/>
    <w:rsid w:val="00EA2FBC"/>
    <w:rsid w:val="00EA32BD"/>
    <w:rsid w:val="00EA342E"/>
    <w:rsid w:val="00EA34F8"/>
    <w:rsid w:val="00EA3510"/>
    <w:rsid w:val="00EA3806"/>
    <w:rsid w:val="00EA3BE0"/>
    <w:rsid w:val="00EA3C45"/>
    <w:rsid w:val="00EA426C"/>
    <w:rsid w:val="00EA42E7"/>
    <w:rsid w:val="00EA42F2"/>
    <w:rsid w:val="00EA49AD"/>
    <w:rsid w:val="00EA4A55"/>
    <w:rsid w:val="00EA4A90"/>
    <w:rsid w:val="00EA4B1F"/>
    <w:rsid w:val="00EA4BB7"/>
    <w:rsid w:val="00EA4C51"/>
    <w:rsid w:val="00EA4D8F"/>
    <w:rsid w:val="00EA4E62"/>
    <w:rsid w:val="00EA5072"/>
    <w:rsid w:val="00EA5348"/>
    <w:rsid w:val="00EA557B"/>
    <w:rsid w:val="00EA5745"/>
    <w:rsid w:val="00EA5781"/>
    <w:rsid w:val="00EA5852"/>
    <w:rsid w:val="00EA5A06"/>
    <w:rsid w:val="00EA5DC2"/>
    <w:rsid w:val="00EA615D"/>
    <w:rsid w:val="00EA6783"/>
    <w:rsid w:val="00EA6E4C"/>
    <w:rsid w:val="00EA71DD"/>
    <w:rsid w:val="00EA736F"/>
    <w:rsid w:val="00EA744A"/>
    <w:rsid w:val="00EA7703"/>
    <w:rsid w:val="00EA7705"/>
    <w:rsid w:val="00EA7734"/>
    <w:rsid w:val="00EA77B6"/>
    <w:rsid w:val="00EA7BBC"/>
    <w:rsid w:val="00EA7C50"/>
    <w:rsid w:val="00EA7D20"/>
    <w:rsid w:val="00EA7F14"/>
    <w:rsid w:val="00EA7F5F"/>
    <w:rsid w:val="00EB00D2"/>
    <w:rsid w:val="00EB01C2"/>
    <w:rsid w:val="00EB0402"/>
    <w:rsid w:val="00EB0409"/>
    <w:rsid w:val="00EB05BE"/>
    <w:rsid w:val="00EB079B"/>
    <w:rsid w:val="00EB09D0"/>
    <w:rsid w:val="00EB0AC6"/>
    <w:rsid w:val="00EB0B98"/>
    <w:rsid w:val="00EB0CAD"/>
    <w:rsid w:val="00EB0E34"/>
    <w:rsid w:val="00EB0F06"/>
    <w:rsid w:val="00EB0FC7"/>
    <w:rsid w:val="00EB113A"/>
    <w:rsid w:val="00EB117C"/>
    <w:rsid w:val="00EB11C9"/>
    <w:rsid w:val="00EB1518"/>
    <w:rsid w:val="00EB1530"/>
    <w:rsid w:val="00EB15AE"/>
    <w:rsid w:val="00EB160B"/>
    <w:rsid w:val="00EB18D1"/>
    <w:rsid w:val="00EB1B69"/>
    <w:rsid w:val="00EB1DD4"/>
    <w:rsid w:val="00EB21B6"/>
    <w:rsid w:val="00EB2779"/>
    <w:rsid w:val="00EB2AB1"/>
    <w:rsid w:val="00EB2BEC"/>
    <w:rsid w:val="00EB2D2A"/>
    <w:rsid w:val="00EB2DBD"/>
    <w:rsid w:val="00EB2FB7"/>
    <w:rsid w:val="00EB30F6"/>
    <w:rsid w:val="00EB3159"/>
    <w:rsid w:val="00EB3495"/>
    <w:rsid w:val="00EB349E"/>
    <w:rsid w:val="00EB36B6"/>
    <w:rsid w:val="00EB36C7"/>
    <w:rsid w:val="00EB371C"/>
    <w:rsid w:val="00EB399F"/>
    <w:rsid w:val="00EB3A60"/>
    <w:rsid w:val="00EB3A98"/>
    <w:rsid w:val="00EB3BEA"/>
    <w:rsid w:val="00EB3C66"/>
    <w:rsid w:val="00EB3CB2"/>
    <w:rsid w:val="00EB3D66"/>
    <w:rsid w:val="00EB40C3"/>
    <w:rsid w:val="00EB440D"/>
    <w:rsid w:val="00EB44A7"/>
    <w:rsid w:val="00EB480A"/>
    <w:rsid w:val="00EB484F"/>
    <w:rsid w:val="00EB49AD"/>
    <w:rsid w:val="00EB49E6"/>
    <w:rsid w:val="00EB4B34"/>
    <w:rsid w:val="00EB4B50"/>
    <w:rsid w:val="00EB4C68"/>
    <w:rsid w:val="00EB4DFB"/>
    <w:rsid w:val="00EB55DF"/>
    <w:rsid w:val="00EB58B1"/>
    <w:rsid w:val="00EB59EC"/>
    <w:rsid w:val="00EB5A67"/>
    <w:rsid w:val="00EB5A9D"/>
    <w:rsid w:val="00EB5ABF"/>
    <w:rsid w:val="00EB5BFA"/>
    <w:rsid w:val="00EB5CC7"/>
    <w:rsid w:val="00EB5D33"/>
    <w:rsid w:val="00EB5F9B"/>
    <w:rsid w:val="00EB6036"/>
    <w:rsid w:val="00EB61A2"/>
    <w:rsid w:val="00EB628D"/>
    <w:rsid w:val="00EB6304"/>
    <w:rsid w:val="00EB63D2"/>
    <w:rsid w:val="00EB66A4"/>
    <w:rsid w:val="00EB686E"/>
    <w:rsid w:val="00EB6957"/>
    <w:rsid w:val="00EB6A10"/>
    <w:rsid w:val="00EB6C26"/>
    <w:rsid w:val="00EB6D00"/>
    <w:rsid w:val="00EB6DFB"/>
    <w:rsid w:val="00EB70E5"/>
    <w:rsid w:val="00EB720D"/>
    <w:rsid w:val="00EB7213"/>
    <w:rsid w:val="00EB74CD"/>
    <w:rsid w:val="00EB7521"/>
    <w:rsid w:val="00EB7575"/>
    <w:rsid w:val="00EB758B"/>
    <w:rsid w:val="00EB7844"/>
    <w:rsid w:val="00EB7A7B"/>
    <w:rsid w:val="00EB7D17"/>
    <w:rsid w:val="00EB7D6C"/>
    <w:rsid w:val="00EB7FCA"/>
    <w:rsid w:val="00EC01E2"/>
    <w:rsid w:val="00EC0303"/>
    <w:rsid w:val="00EC03B7"/>
    <w:rsid w:val="00EC06D2"/>
    <w:rsid w:val="00EC0A7C"/>
    <w:rsid w:val="00EC0B83"/>
    <w:rsid w:val="00EC0D18"/>
    <w:rsid w:val="00EC0E3E"/>
    <w:rsid w:val="00EC0FA4"/>
    <w:rsid w:val="00EC12FB"/>
    <w:rsid w:val="00EC148D"/>
    <w:rsid w:val="00EC153B"/>
    <w:rsid w:val="00EC1593"/>
    <w:rsid w:val="00EC170E"/>
    <w:rsid w:val="00EC1965"/>
    <w:rsid w:val="00EC19ED"/>
    <w:rsid w:val="00EC1D37"/>
    <w:rsid w:val="00EC1F92"/>
    <w:rsid w:val="00EC21F9"/>
    <w:rsid w:val="00EC2202"/>
    <w:rsid w:val="00EC226F"/>
    <w:rsid w:val="00EC2395"/>
    <w:rsid w:val="00EC2501"/>
    <w:rsid w:val="00EC277B"/>
    <w:rsid w:val="00EC285E"/>
    <w:rsid w:val="00EC2903"/>
    <w:rsid w:val="00EC29CA"/>
    <w:rsid w:val="00EC2A04"/>
    <w:rsid w:val="00EC2B6C"/>
    <w:rsid w:val="00EC2C96"/>
    <w:rsid w:val="00EC2EB7"/>
    <w:rsid w:val="00EC2EEE"/>
    <w:rsid w:val="00EC2F7B"/>
    <w:rsid w:val="00EC3043"/>
    <w:rsid w:val="00EC3075"/>
    <w:rsid w:val="00EC3235"/>
    <w:rsid w:val="00EC344A"/>
    <w:rsid w:val="00EC354A"/>
    <w:rsid w:val="00EC38AA"/>
    <w:rsid w:val="00EC3914"/>
    <w:rsid w:val="00EC3B33"/>
    <w:rsid w:val="00EC3B9E"/>
    <w:rsid w:val="00EC3FBE"/>
    <w:rsid w:val="00EC4006"/>
    <w:rsid w:val="00EC412E"/>
    <w:rsid w:val="00EC4281"/>
    <w:rsid w:val="00EC43BB"/>
    <w:rsid w:val="00EC47E4"/>
    <w:rsid w:val="00EC492E"/>
    <w:rsid w:val="00EC4C21"/>
    <w:rsid w:val="00EC4CDC"/>
    <w:rsid w:val="00EC4EA3"/>
    <w:rsid w:val="00EC50C7"/>
    <w:rsid w:val="00EC51DE"/>
    <w:rsid w:val="00EC5236"/>
    <w:rsid w:val="00EC5638"/>
    <w:rsid w:val="00EC5856"/>
    <w:rsid w:val="00EC5B73"/>
    <w:rsid w:val="00EC5DA4"/>
    <w:rsid w:val="00EC5E7C"/>
    <w:rsid w:val="00EC6018"/>
    <w:rsid w:val="00EC602E"/>
    <w:rsid w:val="00EC6032"/>
    <w:rsid w:val="00EC62F8"/>
    <w:rsid w:val="00EC652F"/>
    <w:rsid w:val="00EC6556"/>
    <w:rsid w:val="00EC6B35"/>
    <w:rsid w:val="00EC6B82"/>
    <w:rsid w:val="00EC6E90"/>
    <w:rsid w:val="00EC6F6E"/>
    <w:rsid w:val="00EC700D"/>
    <w:rsid w:val="00EC71AD"/>
    <w:rsid w:val="00EC733D"/>
    <w:rsid w:val="00EC748C"/>
    <w:rsid w:val="00EC765C"/>
    <w:rsid w:val="00EC7822"/>
    <w:rsid w:val="00EC7847"/>
    <w:rsid w:val="00EC79A9"/>
    <w:rsid w:val="00EC7E73"/>
    <w:rsid w:val="00EC7F5E"/>
    <w:rsid w:val="00EC7FFC"/>
    <w:rsid w:val="00ED0012"/>
    <w:rsid w:val="00ED0094"/>
    <w:rsid w:val="00ED00C6"/>
    <w:rsid w:val="00ED01B5"/>
    <w:rsid w:val="00ED0474"/>
    <w:rsid w:val="00ED057F"/>
    <w:rsid w:val="00ED06F9"/>
    <w:rsid w:val="00ED07B8"/>
    <w:rsid w:val="00ED07C8"/>
    <w:rsid w:val="00ED07CE"/>
    <w:rsid w:val="00ED07DC"/>
    <w:rsid w:val="00ED0A6C"/>
    <w:rsid w:val="00ED0BED"/>
    <w:rsid w:val="00ED10BE"/>
    <w:rsid w:val="00ED1182"/>
    <w:rsid w:val="00ED11A8"/>
    <w:rsid w:val="00ED1229"/>
    <w:rsid w:val="00ED12C0"/>
    <w:rsid w:val="00ED170F"/>
    <w:rsid w:val="00ED1C7C"/>
    <w:rsid w:val="00ED1CC3"/>
    <w:rsid w:val="00ED1DF6"/>
    <w:rsid w:val="00ED1F01"/>
    <w:rsid w:val="00ED2169"/>
    <w:rsid w:val="00ED2179"/>
    <w:rsid w:val="00ED21E0"/>
    <w:rsid w:val="00ED2275"/>
    <w:rsid w:val="00ED22DF"/>
    <w:rsid w:val="00ED2346"/>
    <w:rsid w:val="00ED2381"/>
    <w:rsid w:val="00ED2678"/>
    <w:rsid w:val="00ED2AEE"/>
    <w:rsid w:val="00ED2C9D"/>
    <w:rsid w:val="00ED3053"/>
    <w:rsid w:val="00ED30A8"/>
    <w:rsid w:val="00ED3594"/>
    <w:rsid w:val="00ED3647"/>
    <w:rsid w:val="00ED36D6"/>
    <w:rsid w:val="00ED37F4"/>
    <w:rsid w:val="00ED38E4"/>
    <w:rsid w:val="00ED39C8"/>
    <w:rsid w:val="00ED3ACC"/>
    <w:rsid w:val="00ED3B5F"/>
    <w:rsid w:val="00ED3BC2"/>
    <w:rsid w:val="00ED3C1D"/>
    <w:rsid w:val="00ED3C77"/>
    <w:rsid w:val="00ED3DF4"/>
    <w:rsid w:val="00ED42E9"/>
    <w:rsid w:val="00ED45CE"/>
    <w:rsid w:val="00ED4885"/>
    <w:rsid w:val="00ED4A85"/>
    <w:rsid w:val="00ED4B11"/>
    <w:rsid w:val="00ED4DB7"/>
    <w:rsid w:val="00ED4E1A"/>
    <w:rsid w:val="00ED4EC8"/>
    <w:rsid w:val="00ED4F34"/>
    <w:rsid w:val="00ED510D"/>
    <w:rsid w:val="00ED5285"/>
    <w:rsid w:val="00ED5695"/>
    <w:rsid w:val="00ED5740"/>
    <w:rsid w:val="00ED58EF"/>
    <w:rsid w:val="00ED59B9"/>
    <w:rsid w:val="00ED59E3"/>
    <w:rsid w:val="00ED5A5C"/>
    <w:rsid w:val="00ED6098"/>
    <w:rsid w:val="00ED6146"/>
    <w:rsid w:val="00ED61BF"/>
    <w:rsid w:val="00ED64D8"/>
    <w:rsid w:val="00ED6635"/>
    <w:rsid w:val="00ED675E"/>
    <w:rsid w:val="00ED68D0"/>
    <w:rsid w:val="00ED6A37"/>
    <w:rsid w:val="00ED6E80"/>
    <w:rsid w:val="00ED6EB2"/>
    <w:rsid w:val="00ED6ED6"/>
    <w:rsid w:val="00ED730F"/>
    <w:rsid w:val="00ED7479"/>
    <w:rsid w:val="00ED7534"/>
    <w:rsid w:val="00ED75A3"/>
    <w:rsid w:val="00ED797A"/>
    <w:rsid w:val="00ED7BEC"/>
    <w:rsid w:val="00EE01F9"/>
    <w:rsid w:val="00EE0281"/>
    <w:rsid w:val="00EE03DB"/>
    <w:rsid w:val="00EE0863"/>
    <w:rsid w:val="00EE0D0B"/>
    <w:rsid w:val="00EE1AD2"/>
    <w:rsid w:val="00EE1BD8"/>
    <w:rsid w:val="00EE1D5F"/>
    <w:rsid w:val="00EE1E06"/>
    <w:rsid w:val="00EE235B"/>
    <w:rsid w:val="00EE2367"/>
    <w:rsid w:val="00EE23BB"/>
    <w:rsid w:val="00EE2445"/>
    <w:rsid w:val="00EE258A"/>
    <w:rsid w:val="00EE2697"/>
    <w:rsid w:val="00EE293A"/>
    <w:rsid w:val="00EE2984"/>
    <w:rsid w:val="00EE2C92"/>
    <w:rsid w:val="00EE3076"/>
    <w:rsid w:val="00EE3314"/>
    <w:rsid w:val="00EE3537"/>
    <w:rsid w:val="00EE36F1"/>
    <w:rsid w:val="00EE3703"/>
    <w:rsid w:val="00EE380B"/>
    <w:rsid w:val="00EE3C43"/>
    <w:rsid w:val="00EE3E54"/>
    <w:rsid w:val="00EE3E97"/>
    <w:rsid w:val="00EE3EC9"/>
    <w:rsid w:val="00EE3ED1"/>
    <w:rsid w:val="00EE3FA8"/>
    <w:rsid w:val="00EE438D"/>
    <w:rsid w:val="00EE44D2"/>
    <w:rsid w:val="00EE47CE"/>
    <w:rsid w:val="00EE483D"/>
    <w:rsid w:val="00EE4C20"/>
    <w:rsid w:val="00EE4FAF"/>
    <w:rsid w:val="00EE5073"/>
    <w:rsid w:val="00EE5467"/>
    <w:rsid w:val="00EE54C6"/>
    <w:rsid w:val="00EE553D"/>
    <w:rsid w:val="00EE5792"/>
    <w:rsid w:val="00EE5988"/>
    <w:rsid w:val="00EE59AD"/>
    <w:rsid w:val="00EE5A46"/>
    <w:rsid w:val="00EE5A96"/>
    <w:rsid w:val="00EE5D20"/>
    <w:rsid w:val="00EE5FB8"/>
    <w:rsid w:val="00EE61BC"/>
    <w:rsid w:val="00EE6371"/>
    <w:rsid w:val="00EE63CA"/>
    <w:rsid w:val="00EE652E"/>
    <w:rsid w:val="00EE67C2"/>
    <w:rsid w:val="00EE686F"/>
    <w:rsid w:val="00EE69C7"/>
    <w:rsid w:val="00EE6AF7"/>
    <w:rsid w:val="00EE6D2A"/>
    <w:rsid w:val="00EE6EC0"/>
    <w:rsid w:val="00EE6F3E"/>
    <w:rsid w:val="00EE71DB"/>
    <w:rsid w:val="00EE7361"/>
    <w:rsid w:val="00EE741D"/>
    <w:rsid w:val="00EE742B"/>
    <w:rsid w:val="00EE7510"/>
    <w:rsid w:val="00EE7522"/>
    <w:rsid w:val="00EE7524"/>
    <w:rsid w:val="00EE75D3"/>
    <w:rsid w:val="00EE76DD"/>
    <w:rsid w:val="00EE787E"/>
    <w:rsid w:val="00EE79FD"/>
    <w:rsid w:val="00EE7C16"/>
    <w:rsid w:val="00EF017B"/>
    <w:rsid w:val="00EF01A0"/>
    <w:rsid w:val="00EF01A2"/>
    <w:rsid w:val="00EF03CB"/>
    <w:rsid w:val="00EF0446"/>
    <w:rsid w:val="00EF06D4"/>
    <w:rsid w:val="00EF0703"/>
    <w:rsid w:val="00EF07CD"/>
    <w:rsid w:val="00EF07EA"/>
    <w:rsid w:val="00EF0ADF"/>
    <w:rsid w:val="00EF0B4F"/>
    <w:rsid w:val="00EF0C80"/>
    <w:rsid w:val="00EF0F5A"/>
    <w:rsid w:val="00EF151B"/>
    <w:rsid w:val="00EF190D"/>
    <w:rsid w:val="00EF1B04"/>
    <w:rsid w:val="00EF1B40"/>
    <w:rsid w:val="00EF1E3D"/>
    <w:rsid w:val="00EF1F78"/>
    <w:rsid w:val="00EF2406"/>
    <w:rsid w:val="00EF2714"/>
    <w:rsid w:val="00EF2A40"/>
    <w:rsid w:val="00EF2A4A"/>
    <w:rsid w:val="00EF2ED2"/>
    <w:rsid w:val="00EF2EDF"/>
    <w:rsid w:val="00EF2EFF"/>
    <w:rsid w:val="00EF3109"/>
    <w:rsid w:val="00EF314B"/>
    <w:rsid w:val="00EF31E3"/>
    <w:rsid w:val="00EF322D"/>
    <w:rsid w:val="00EF34F3"/>
    <w:rsid w:val="00EF36F9"/>
    <w:rsid w:val="00EF3792"/>
    <w:rsid w:val="00EF3875"/>
    <w:rsid w:val="00EF39A3"/>
    <w:rsid w:val="00EF39C3"/>
    <w:rsid w:val="00EF39E9"/>
    <w:rsid w:val="00EF3A0A"/>
    <w:rsid w:val="00EF3ED3"/>
    <w:rsid w:val="00EF40B1"/>
    <w:rsid w:val="00EF416F"/>
    <w:rsid w:val="00EF42CB"/>
    <w:rsid w:val="00EF478A"/>
    <w:rsid w:val="00EF47DA"/>
    <w:rsid w:val="00EF48CF"/>
    <w:rsid w:val="00EF49AC"/>
    <w:rsid w:val="00EF4A53"/>
    <w:rsid w:val="00EF4A69"/>
    <w:rsid w:val="00EF4E88"/>
    <w:rsid w:val="00EF50A3"/>
    <w:rsid w:val="00EF5256"/>
    <w:rsid w:val="00EF5266"/>
    <w:rsid w:val="00EF5358"/>
    <w:rsid w:val="00EF53F2"/>
    <w:rsid w:val="00EF5885"/>
    <w:rsid w:val="00EF58AA"/>
    <w:rsid w:val="00EF5AF7"/>
    <w:rsid w:val="00EF5B06"/>
    <w:rsid w:val="00EF5CA3"/>
    <w:rsid w:val="00EF5E71"/>
    <w:rsid w:val="00EF6216"/>
    <w:rsid w:val="00EF6287"/>
    <w:rsid w:val="00EF646E"/>
    <w:rsid w:val="00EF65FD"/>
    <w:rsid w:val="00EF6861"/>
    <w:rsid w:val="00EF6938"/>
    <w:rsid w:val="00EF69B5"/>
    <w:rsid w:val="00EF6B33"/>
    <w:rsid w:val="00EF6BE4"/>
    <w:rsid w:val="00EF6E35"/>
    <w:rsid w:val="00EF6E7F"/>
    <w:rsid w:val="00EF6F42"/>
    <w:rsid w:val="00EF7231"/>
    <w:rsid w:val="00EF735C"/>
    <w:rsid w:val="00EF7504"/>
    <w:rsid w:val="00EF77CE"/>
    <w:rsid w:val="00EF78D9"/>
    <w:rsid w:val="00EF793C"/>
    <w:rsid w:val="00EF7B39"/>
    <w:rsid w:val="00EF7D16"/>
    <w:rsid w:val="00EF7D63"/>
    <w:rsid w:val="00EF7E34"/>
    <w:rsid w:val="00F00087"/>
    <w:rsid w:val="00F0012D"/>
    <w:rsid w:val="00F00236"/>
    <w:rsid w:val="00F0025D"/>
    <w:rsid w:val="00F003CA"/>
    <w:rsid w:val="00F0073C"/>
    <w:rsid w:val="00F00BC0"/>
    <w:rsid w:val="00F00C2D"/>
    <w:rsid w:val="00F00F96"/>
    <w:rsid w:val="00F01085"/>
    <w:rsid w:val="00F013C0"/>
    <w:rsid w:val="00F01518"/>
    <w:rsid w:val="00F01572"/>
    <w:rsid w:val="00F01657"/>
    <w:rsid w:val="00F01F6B"/>
    <w:rsid w:val="00F0233B"/>
    <w:rsid w:val="00F02404"/>
    <w:rsid w:val="00F0245D"/>
    <w:rsid w:val="00F0268E"/>
    <w:rsid w:val="00F02818"/>
    <w:rsid w:val="00F02B42"/>
    <w:rsid w:val="00F02B83"/>
    <w:rsid w:val="00F02BD3"/>
    <w:rsid w:val="00F02C5A"/>
    <w:rsid w:val="00F02DCF"/>
    <w:rsid w:val="00F03063"/>
    <w:rsid w:val="00F03162"/>
    <w:rsid w:val="00F0321D"/>
    <w:rsid w:val="00F0358F"/>
    <w:rsid w:val="00F03B94"/>
    <w:rsid w:val="00F03F24"/>
    <w:rsid w:val="00F03F93"/>
    <w:rsid w:val="00F0404C"/>
    <w:rsid w:val="00F0422E"/>
    <w:rsid w:val="00F042A9"/>
    <w:rsid w:val="00F0453D"/>
    <w:rsid w:val="00F04784"/>
    <w:rsid w:val="00F04DBB"/>
    <w:rsid w:val="00F04DE7"/>
    <w:rsid w:val="00F04FAC"/>
    <w:rsid w:val="00F04FEB"/>
    <w:rsid w:val="00F0514A"/>
    <w:rsid w:val="00F0534E"/>
    <w:rsid w:val="00F055B8"/>
    <w:rsid w:val="00F056A2"/>
    <w:rsid w:val="00F056DC"/>
    <w:rsid w:val="00F05A35"/>
    <w:rsid w:val="00F05A5D"/>
    <w:rsid w:val="00F05A81"/>
    <w:rsid w:val="00F05BB8"/>
    <w:rsid w:val="00F05CFC"/>
    <w:rsid w:val="00F05DC2"/>
    <w:rsid w:val="00F05E5D"/>
    <w:rsid w:val="00F05FA1"/>
    <w:rsid w:val="00F0617A"/>
    <w:rsid w:val="00F067C7"/>
    <w:rsid w:val="00F06A90"/>
    <w:rsid w:val="00F06ACC"/>
    <w:rsid w:val="00F06B27"/>
    <w:rsid w:val="00F06B8D"/>
    <w:rsid w:val="00F06CF9"/>
    <w:rsid w:val="00F06FD1"/>
    <w:rsid w:val="00F06FEE"/>
    <w:rsid w:val="00F07053"/>
    <w:rsid w:val="00F0706A"/>
    <w:rsid w:val="00F07084"/>
    <w:rsid w:val="00F0713C"/>
    <w:rsid w:val="00F07422"/>
    <w:rsid w:val="00F07470"/>
    <w:rsid w:val="00F074EE"/>
    <w:rsid w:val="00F07502"/>
    <w:rsid w:val="00F0760E"/>
    <w:rsid w:val="00F0762B"/>
    <w:rsid w:val="00F07765"/>
    <w:rsid w:val="00F077E7"/>
    <w:rsid w:val="00F0783A"/>
    <w:rsid w:val="00F0790F"/>
    <w:rsid w:val="00F07BB0"/>
    <w:rsid w:val="00F07C4B"/>
    <w:rsid w:val="00F07CF2"/>
    <w:rsid w:val="00F103AD"/>
    <w:rsid w:val="00F10774"/>
    <w:rsid w:val="00F107F8"/>
    <w:rsid w:val="00F10856"/>
    <w:rsid w:val="00F108CA"/>
    <w:rsid w:val="00F1099E"/>
    <w:rsid w:val="00F10AA0"/>
    <w:rsid w:val="00F10C80"/>
    <w:rsid w:val="00F10DD4"/>
    <w:rsid w:val="00F10E89"/>
    <w:rsid w:val="00F113BE"/>
    <w:rsid w:val="00F11476"/>
    <w:rsid w:val="00F11647"/>
    <w:rsid w:val="00F116C1"/>
    <w:rsid w:val="00F119B6"/>
    <w:rsid w:val="00F11BA9"/>
    <w:rsid w:val="00F11BF4"/>
    <w:rsid w:val="00F11F65"/>
    <w:rsid w:val="00F1201E"/>
    <w:rsid w:val="00F121F6"/>
    <w:rsid w:val="00F12566"/>
    <w:rsid w:val="00F12A12"/>
    <w:rsid w:val="00F12CC0"/>
    <w:rsid w:val="00F12D81"/>
    <w:rsid w:val="00F12E4E"/>
    <w:rsid w:val="00F12E94"/>
    <w:rsid w:val="00F12FA5"/>
    <w:rsid w:val="00F1312E"/>
    <w:rsid w:val="00F13160"/>
    <w:rsid w:val="00F134F7"/>
    <w:rsid w:val="00F1364F"/>
    <w:rsid w:val="00F136B8"/>
    <w:rsid w:val="00F1372A"/>
    <w:rsid w:val="00F139A5"/>
    <w:rsid w:val="00F13A43"/>
    <w:rsid w:val="00F13E03"/>
    <w:rsid w:val="00F13E85"/>
    <w:rsid w:val="00F14083"/>
    <w:rsid w:val="00F140E4"/>
    <w:rsid w:val="00F14230"/>
    <w:rsid w:val="00F143FB"/>
    <w:rsid w:val="00F14563"/>
    <w:rsid w:val="00F14572"/>
    <w:rsid w:val="00F1492A"/>
    <w:rsid w:val="00F14A82"/>
    <w:rsid w:val="00F14AD8"/>
    <w:rsid w:val="00F14B7D"/>
    <w:rsid w:val="00F14CBC"/>
    <w:rsid w:val="00F14F74"/>
    <w:rsid w:val="00F151DB"/>
    <w:rsid w:val="00F15235"/>
    <w:rsid w:val="00F15275"/>
    <w:rsid w:val="00F15312"/>
    <w:rsid w:val="00F15451"/>
    <w:rsid w:val="00F15566"/>
    <w:rsid w:val="00F155DF"/>
    <w:rsid w:val="00F15B09"/>
    <w:rsid w:val="00F15C91"/>
    <w:rsid w:val="00F15D49"/>
    <w:rsid w:val="00F15F24"/>
    <w:rsid w:val="00F15F6F"/>
    <w:rsid w:val="00F163CE"/>
    <w:rsid w:val="00F16554"/>
    <w:rsid w:val="00F166F8"/>
    <w:rsid w:val="00F16754"/>
    <w:rsid w:val="00F167DA"/>
    <w:rsid w:val="00F16969"/>
    <w:rsid w:val="00F169B5"/>
    <w:rsid w:val="00F16F8A"/>
    <w:rsid w:val="00F170B4"/>
    <w:rsid w:val="00F17873"/>
    <w:rsid w:val="00F17B0B"/>
    <w:rsid w:val="00F17C03"/>
    <w:rsid w:val="00F17D5F"/>
    <w:rsid w:val="00F17D9B"/>
    <w:rsid w:val="00F17EA1"/>
    <w:rsid w:val="00F2000C"/>
    <w:rsid w:val="00F202E9"/>
    <w:rsid w:val="00F20576"/>
    <w:rsid w:val="00F206E4"/>
    <w:rsid w:val="00F206F9"/>
    <w:rsid w:val="00F207D4"/>
    <w:rsid w:val="00F20885"/>
    <w:rsid w:val="00F20B0B"/>
    <w:rsid w:val="00F20BE3"/>
    <w:rsid w:val="00F20FDF"/>
    <w:rsid w:val="00F21054"/>
    <w:rsid w:val="00F211FA"/>
    <w:rsid w:val="00F212B0"/>
    <w:rsid w:val="00F212C0"/>
    <w:rsid w:val="00F21346"/>
    <w:rsid w:val="00F2179A"/>
    <w:rsid w:val="00F2197A"/>
    <w:rsid w:val="00F21AC7"/>
    <w:rsid w:val="00F21E89"/>
    <w:rsid w:val="00F227FC"/>
    <w:rsid w:val="00F22949"/>
    <w:rsid w:val="00F22C56"/>
    <w:rsid w:val="00F23037"/>
    <w:rsid w:val="00F2318F"/>
    <w:rsid w:val="00F231D3"/>
    <w:rsid w:val="00F2327A"/>
    <w:rsid w:val="00F233D5"/>
    <w:rsid w:val="00F237AA"/>
    <w:rsid w:val="00F237C9"/>
    <w:rsid w:val="00F237F7"/>
    <w:rsid w:val="00F23903"/>
    <w:rsid w:val="00F239CD"/>
    <w:rsid w:val="00F23C2D"/>
    <w:rsid w:val="00F23E96"/>
    <w:rsid w:val="00F24029"/>
    <w:rsid w:val="00F2410A"/>
    <w:rsid w:val="00F24122"/>
    <w:rsid w:val="00F24239"/>
    <w:rsid w:val="00F24245"/>
    <w:rsid w:val="00F24368"/>
    <w:rsid w:val="00F24400"/>
    <w:rsid w:val="00F24510"/>
    <w:rsid w:val="00F2485A"/>
    <w:rsid w:val="00F248F4"/>
    <w:rsid w:val="00F249A1"/>
    <w:rsid w:val="00F24B82"/>
    <w:rsid w:val="00F24D03"/>
    <w:rsid w:val="00F24D3E"/>
    <w:rsid w:val="00F24EAF"/>
    <w:rsid w:val="00F24EFF"/>
    <w:rsid w:val="00F24F23"/>
    <w:rsid w:val="00F25085"/>
    <w:rsid w:val="00F253B0"/>
    <w:rsid w:val="00F253CC"/>
    <w:rsid w:val="00F253E2"/>
    <w:rsid w:val="00F256FF"/>
    <w:rsid w:val="00F25A81"/>
    <w:rsid w:val="00F2650A"/>
    <w:rsid w:val="00F2662B"/>
    <w:rsid w:val="00F266E4"/>
    <w:rsid w:val="00F266EB"/>
    <w:rsid w:val="00F2684E"/>
    <w:rsid w:val="00F2685E"/>
    <w:rsid w:val="00F26A48"/>
    <w:rsid w:val="00F26B12"/>
    <w:rsid w:val="00F27072"/>
    <w:rsid w:val="00F273CA"/>
    <w:rsid w:val="00F273CD"/>
    <w:rsid w:val="00F274AE"/>
    <w:rsid w:val="00F2759D"/>
    <w:rsid w:val="00F27655"/>
    <w:rsid w:val="00F276FB"/>
    <w:rsid w:val="00F2798C"/>
    <w:rsid w:val="00F27AB6"/>
    <w:rsid w:val="00F27E39"/>
    <w:rsid w:val="00F30028"/>
    <w:rsid w:val="00F30A84"/>
    <w:rsid w:val="00F30AD9"/>
    <w:rsid w:val="00F30C24"/>
    <w:rsid w:val="00F30F86"/>
    <w:rsid w:val="00F310F2"/>
    <w:rsid w:val="00F312CE"/>
    <w:rsid w:val="00F3162F"/>
    <w:rsid w:val="00F3180F"/>
    <w:rsid w:val="00F31A71"/>
    <w:rsid w:val="00F31B96"/>
    <w:rsid w:val="00F31C05"/>
    <w:rsid w:val="00F32038"/>
    <w:rsid w:val="00F32170"/>
    <w:rsid w:val="00F3229E"/>
    <w:rsid w:val="00F32387"/>
    <w:rsid w:val="00F32565"/>
    <w:rsid w:val="00F32594"/>
    <w:rsid w:val="00F325C1"/>
    <w:rsid w:val="00F32632"/>
    <w:rsid w:val="00F3266E"/>
    <w:rsid w:val="00F32868"/>
    <w:rsid w:val="00F32922"/>
    <w:rsid w:val="00F32941"/>
    <w:rsid w:val="00F32AED"/>
    <w:rsid w:val="00F32E47"/>
    <w:rsid w:val="00F32ED8"/>
    <w:rsid w:val="00F33079"/>
    <w:rsid w:val="00F330FE"/>
    <w:rsid w:val="00F33421"/>
    <w:rsid w:val="00F3347E"/>
    <w:rsid w:val="00F33673"/>
    <w:rsid w:val="00F33915"/>
    <w:rsid w:val="00F33933"/>
    <w:rsid w:val="00F33AF6"/>
    <w:rsid w:val="00F33B60"/>
    <w:rsid w:val="00F33BE9"/>
    <w:rsid w:val="00F33C12"/>
    <w:rsid w:val="00F33D28"/>
    <w:rsid w:val="00F33DBB"/>
    <w:rsid w:val="00F33E49"/>
    <w:rsid w:val="00F34483"/>
    <w:rsid w:val="00F34C27"/>
    <w:rsid w:val="00F34ED1"/>
    <w:rsid w:val="00F35013"/>
    <w:rsid w:val="00F352A6"/>
    <w:rsid w:val="00F3545E"/>
    <w:rsid w:val="00F3567E"/>
    <w:rsid w:val="00F35825"/>
    <w:rsid w:val="00F35872"/>
    <w:rsid w:val="00F358FC"/>
    <w:rsid w:val="00F35B51"/>
    <w:rsid w:val="00F35C8C"/>
    <w:rsid w:val="00F35FEF"/>
    <w:rsid w:val="00F364FB"/>
    <w:rsid w:val="00F3667E"/>
    <w:rsid w:val="00F36842"/>
    <w:rsid w:val="00F36872"/>
    <w:rsid w:val="00F36926"/>
    <w:rsid w:val="00F36A60"/>
    <w:rsid w:val="00F36A96"/>
    <w:rsid w:val="00F36CC4"/>
    <w:rsid w:val="00F36DBF"/>
    <w:rsid w:val="00F36F26"/>
    <w:rsid w:val="00F370DE"/>
    <w:rsid w:val="00F37116"/>
    <w:rsid w:val="00F3722F"/>
    <w:rsid w:val="00F37490"/>
    <w:rsid w:val="00F376D9"/>
    <w:rsid w:val="00F378CA"/>
    <w:rsid w:val="00F37904"/>
    <w:rsid w:val="00F379FD"/>
    <w:rsid w:val="00F37A46"/>
    <w:rsid w:val="00F37C13"/>
    <w:rsid w:val="00F37D61"/>
    <w:rsid w:val="00F37E2B"/>
    <w:rsid w:val="00F400A7"/>
    <w:rsid w:val="00F400FA"/>
    <w:rsid w:val="00F40211"/>
    <w:rsid w:val="00F404A1"/>
    <w:rsid w:val="00F406D0"/>
    <w:rsid w:val="00F40933"/>
    <w:rsid w:val="00F409A2"/>
    <w:rsid w:val="00F40A13"/>
    <w:rsid w:val="00F40B7A"/>
    <w:rsid w:val="00F40FED"/>
    <w:rsid w:val="00F41052"/>
    <w:rsid w:val="00F41171"/>
    <w:rsid w:val="00F41682"/>
    <w:rsid w:val="00F41875"/>
    <w:rsid w:val="00F41A6E"/>
    <w:rsid w:val="00F41CA4"/>
    <w:rsid w:val="00F41D61"/>
    <w:rsid w:val="00F41E94"/>
    <w:rsid w:val="00F4262B"/>
    <w:rsid w:val="00F42861"/>
    <w:rsid w:val="00F42922"/>
    <w:rsid w:val="00F4292F"/>
    <w:rsid w:val="00F42A5D"/>
    <w:rsid w:val="00F42B36"/>
    <w:rsid w:val="00F42CD9"/>
    <w:rsid w:val="00F42EC8"/>
    <w:rsid w:val="00F42F97"/>
    <w:rsid w:val="00F430EB"/>
    <w:rsid w:val="00F4323B"/>
    <w:rsid w:val="00F4359B"/>
    <w:rsid w:val="00F435C4"/>
    <w:rsid w:val="00F43669"/>
    <w:rsid w:val="00F436C7"/>
    <w:rsid w:val="00F43714"/>
    <w:rsid w:val="00F43867"/>
    <w:rsid w:val="00F43D5B"/>
    <w:rsid w:val="00F43EB3"/>
    <w:rsid w:val="00F43F0F"/>
    <w:rsid w:val="00F44077"/>
    <w:rsid w:val="00F440D9"/>
    <w:rsid w:val="00F443FA"/>
    <w:rsid w:val="00F44983"/>
    <w:rsid w:val="00F449C6"/>
    <w:rsid w:val="00F44C94"/>
    <w:rsid w:val="00F44F69"/>
    <w:rsid w:val="00F44FE9"/>
    <w:rsid w:val="00F45013"/>
    <w:rsid w:val="00F450D2"/>
    <w:rsid w:val="00F454EF"/>
    <w:rsid w:val="00F456C3"/>
    <w:rsid w:val="00F45A97"/>
    <w:rsid w:val="00F45ABB"/>
    <w:rsid w:val="00F45B53"/>
    <w:rsid w:val="00F45D11"/>
    <w:rsid w:val="00F45E3D"/>
    <w:rsid w:val="00F45E74"/>
    <w:rsid w:val="00F4603F"/>
    <w:rsid w:val="00F4629B"/>
    <w:rsid w:val="00F4647B"/>
    <w:rsid w:val="00F46496"/>
    <w:rsid w:val="00F4650A"/>
    <w:rsid w:val="00F465B5"/>
    <w:rsid w:val="00F465E4"/>
    <w:rsid w:val="00F46896"/>
    <w:rsid w:val="00F468A9"/>
    <w:rsid w:val="00F46C5B"/>
    <w:rsid w:val="00F46D33"/>
    <w:rsid w:val="00F46FFE"/>
    <w:rsid w:val="00F470DF"/>
    <w:rsid w:val="00F472E7"/>
    <w:rsid w:val="00F4760A"/>
    <w:rsid w:val="00F47794"/>
    <w:rsid w:val="00F478B9"/>
    <w:rsid w:val="00F478F2"/>
    <w:rsid w:val="00F4795A"/>
    <w:rsid w:val="00F47A01"/>
    <w:rsid w:val="00F47A52"/>
    <w:rsid w:val="00F47C39"/>
    <w:rsid w:val="00F47D7D"/>
    <w:rsid w:val="00F47FA0"/>
    <w:rsid w:val="00F5029D"/>
    <w:rsid w:val="00F50407"/>
    <w:rsid w:val="00F5043B"/>
    <w:rsid w:val="00F50729"/>
    <w:rsid w:val="00F507BE"/>
    <w:rsid w:val="00F50B62"/>
    <w:rsid w:val="00F50CDB"/>
    <w:rsid w:val="00F50D5D"/>
    <w:rsid w:val="00F50E60"/>
    <w:rsid w:val="00F5109C"/>
    <w:rsid w:val="00F512FD"/>
    <w:rsid w:val="00F5178C"/>
    <w:rsid w:val="00F517A9"/>
    <w:rsid w:val="00F51803"/>
    <w:rsid w:val="00F51868"/>
    <w:rsid w:val="00F5187B"/>
    <w:rsid w:val="00F51A50"/>
    <w:rsid w:val="00F51AD7"/>
    <w:rsid w:val="00F51EB3"/>
    <w:rsid w:val="00F51F73"/>
    <w:rsid w:val="00F520E3"/>
    <w:rsid w:val="00F52464"/>
    <w:rsid w:val="00F5288D"/>
    <w:rsid w:val="00F529E0"/>
    <w:rsid w:val="00F52B1A"/>
    <w:rsid w:val="00F52B37"/>
    <w:rsid w:val="00F52BC4"/>
    <w:rsid w:val="00F52E66"/>
    <w:rsid w:val="00F52F5F"/>
    <w:rsid w:val="00F5316C"/>
    <w:rsid w:val="00F53230"/>
    <w:rsid w:val="00F5325E"/>
    <w:rsid w:val="00F532C7"/>
    <w:rsid w:val="00F53550"/>
    <w:rsid w:val="00F5376B"/>
    <w:rsid w:val="00F5399A"/>
    <w:rsid w:val="00F53AA7"/>
    <w:rsid w:val="00F53BF3"/>
    <w:rsid w:val="00F53C47"/>
    <w:rsid w:val="00F53C4B"/>
    <w:rsid w:val="00F53C83"/>
    <w:rsid w:val="00F53D5E"/>
    <w:rsid w:val="00F54124"/>
    <w:rsid w:val="00F546DE"/>
    <w:rsid w:val="00F5480E"/>
    <w:rsid w:val="00F54B85"/>
    <w:rsid w:val="00F54DE1"/>
    <w:rsid w:val="00F54EBE"/>
    <w:rsid w:val="00F5503F"/>
    <w:rsid w:val="00F550D1"/>
    <w:rsid w:val="00F55982"/>
    <w:rsid w:val="00F55A0C"/>
    <w:rsid w:val="00F55A23"/>
    <w:rsid w:val="00F55F1F"/>
    <w:rsid w:val="00F55FB7"/>
    <w:rsid w:val="00F56604"/>
    <w:rsid w:val="00F56869"/>
    <w:rsid w:val="00F56993"/>
    <w:rsid w:val="00F569B0"/>
    <w:rsid w:val="00F569CA"/>
    <w:rsid w:val="00F56AC9"/>
    <w:rsid w:val="00F56D0F"/>
    <w:rsid w:val="00F56D71"/>
    <w:rsid w:val="00F56E18"/>
    <w:rsid w:val="00F56F85"/>
    <w:rsid w:val="00F56FC9"/>
    <w:rsid w:val="00F570FB"/>
    <w:rsid w:val="00F57405"/>
    <w:rsid w:val="00F57487"/>
    <w:rsid w:val="00F57627"/>
    <w:rsid w:val="00F57682"/>
    <w:rsid w:val="00F57D10"/>
    <w:rsid w:val="00F57F1C"/>
    <w:rsid w:val="00F57FED"/>
    <w:rsid w:val="00F600C6"/>
    <w:rsid w:val="00F602D7"/>
    <w:rsid w:val="00F60388"/>
    <w:rsid w:val="00F603B2"/>
    <w:rsid w:val="00F604B2"/>
    <w:rsid w:val="00F604BC"/>
    <w:rsid w:val="00F6061F"/>
    <w:rsid w:val="00F60634"/>
    <w:rsid w:val="00F606F0"/>
    <w:rsid w:val="00F609DA"/>
    <w:rsid w:val="00F60A51"/>
    <w:rsid w:val="00F60A86"/>
    <w:rsid w:val="00F60AED"/>
    <w:rsid w:val="00F60D44"/>
    <w:rsid w:val="00F60D53"/>
    <w:rsid w:val="00F60D9D"/>
    <w:rsid w:val="00F610BD"/>
    <w:rsid w:val="00F61411"/>
    <w:rsid w:val="00F6173A"/>
    <w:rsid w:val="00F61954"/>
    <w:rsid w:val="00F61A74"/>
    <w:rsid w:val="00F61BE5"/>
    <w:rsid w:val="00F61FDC"/>
    <w:rsid w:val="00F621DF"/>
    <w:rsid w:val="00F62216"/>
    <w:rsid w:val="00F62327"/>
    <w:rsid w:val="00F623BE"/>
    <w:rsid w:val="00F6242C"/>
    <w:rsid w:val="00F62461"/>
    <w:rsid w:val="00F625FD"/>
    <w:rsid w:val="00F62A4E"/>
    <w:rsid w:val="00F62CD8"/>
    <w:rsid w:val="00F6304A"/>
    <w:rsid w:val="00F6329E"/>
    <w:rsid w:val="00F63615"/>
    <w:rsid w:val="00F63CA7"/>
    <w:rsid w:val="00F63E10"/>
    <w:rsid w:val="00F63E2A"/>
    <w:rsid w:val="00F63E2C"/>
    <w:rsid w:val="00F63EFA"/>
    <w:rsid w:val="00F641BC"/>
    <w:rsid w:val="00F644A1"/>
    <w:rsid w:val="00F6475A"/>
    <w:rsid w:val="00F64994"/>
    <w:rsid w:val="00F64A96"/>
    <w:rsid w:val="00F64B89"/>
    <w:rsid w:val="00F64CD9"/>
    <w:rsid w:val="00F64CEC"/>
    <w:rsid w:val="00F65377"/>
    <w:rsid w:val="00F6545F"/>
    <w:rsid w:val="00F654B1"/>
    <w:rsid w:val="00F65628"/>
    <w:rsid w:val="00F656A2"/>
    <w:rsid w:val="00F6575E"/>
    <w:rsid w:val="00F6579E"/>
    <w:rsid w:val="00F65968"/>
    <w:rsid w:val="00F65AC0"/>
    <w:rsid w:val="00F65DC4"/>
    <w:rsid w:val="00F65F91"/>
    <w:rsid w:val="00F6606A"/>
    <w:rsid w:val="00F66097"/>
    <w:rsid w:val="00F660D2"/>
    <w:rsid w:val="00F66547"/>
    <w:rsid w:val="00F665CE"/>
    <w:rsid w:val="00F667F0"/>
    <w:rsid w:val="00F66825"/>
    <w:rsid w:val="00F6689B"/>
    <w:rsid w:val="00F66C8B"/>
    <w:rsid w:val="00F66D84"/>
    <w:rsid w:val="00F66F4F"/>
    <w:rsid w:val="00F66F5D"/>
    <w:rsid w:val="00F6707C"/>
    <w:rsid w:val="00F670CD"/>
    <w:rsid w:val="00F67133"/>
    <w:rsid w:val="00F6726C"/>
    <w:rsid w:val="00F675FA"/>
    <w:rsid w:val="00F676FF"/>
    <w:rsid w:val="00F6799D"/>
    <w:rsid w:val="00F679D8"/>
    <w:rsid w:val="00F67B18"/>
    <w:rsid w:val="00F67B73"/>
    <w:rsid w:val="00F67D14"/>
    <w:rsid w:val="00F701FD"/>
    <w:rsid w:val="00F702DB"/>
    <w:rsid w:val="00F7059A"/>
    <w:rsid w:val="00F70798"/>
    <w:rsid w:val="00F707E2"/>
    <w:rsid w:val="00F708EA"/>
    <w:rsid w:val="00F708ED"/>
    <w:rsid w:val="00F70913"/>
    <w:rsid w:val="00F70A75"/>
    <w:rsid w:val="00F70AF1"/>
    <w:rsid w:val="00F70C98"/>
    <w:rsid w:val="00F70D8E"/>
    <w:rsid w:val="00F70FD8"/>
    <w:rsid w:val="00F71269"/>
    <w:rsid w:val="00F713A1"/>
    <w:rsid w:val="00F71596"/>
    <w:rsid w:val="00F7167A"/>
    <w:rsid w:val="00F71AB8"/>
    <w:rsid w:val="00F71F5A"/>
    <w:rsid w:val="00F724EF"/>
    <w:rsid w:val="00F72735"/>
    <w:rsid w:val="00F72933"/>
    <w:rsid w:val="00F72C71"/>
    <w:rsid w:val="00F72C96"/>
    <w:rsid w:val="00F72D34"/>
    <w:rsid w:val="00F72D42"/>
    <w:rsid w:val="00F73509"/>
    <w:rsid w:val="00F73520"/>
    <w:rsid w:val="00F735A5"/>
    <w:rsid w:val="00F7360F"/>
    <w:rsid w:val="00F73A36"/>
    <w:rsid w:val="00F73B99"/>
    <w:rsid w:val="00F73E84"/>
    <w:rsid w:val="00F74093"/>
    <w:rsid w:val="00F74113"/>
    <w:rsid w:val="00F742EF"/>
    <w:rsid w:val="00F74470"/>
    <w:rsid w:val="00F7452E"/>
    <w:rsid w:val="00F746F4"/>
    <w:rsid w:val="00F7487B"/>
    <w:rsid w:val="00F7490A"/>
    <w:rsid w:val="00F7493A"/>
    <w:rsid w:val="00F74A94"/>
    <w:rsid w:val="00F74D5B"/>
    <w:rsid w:val="00F753DC"/>
    <w:rsid w:val="00F755BC"/>
    <w:rsid w:val="00F75695"/>
    <w:rsid w:val="00F756C1"/>
    <w:rsid w:val="00F7583A"/>
    <w:rsid w:val="00F75B9C"/>
    <w:rsid w:val="00F75CB0"/>
    <w:rsid w:val="00F75CD1"/>
    <w:rsid w:val="00F75DB6"/>
    <w:rsid w:val="00F760A5"/>
    <w:rsid w:val="00F76376"/>
    <w:rsid w:val="00F763EE"/>
    <w:rsid w:val="00F76537"/>
    <w:rsid w:val="00F766A9"/>
    <w:rsid w:val="00F76BAE"/>
    <w:rsid w:val="00F76DB2"/>
    <w:rsid w:val="00F76F4C"/>
    <w:rsid w:val="00F774FE"/>
    <w:rsid w:val="00F7752F"/>
    <w:rsid w:val="00F7763A"/>
    <w:rsid w:val="00F77713"/>
    <w:rsid w:val="00F779F2"/>
    <w:rsid w:val="00F77C0D"/>
    <w:rsid w:val="00F77D5D"/>
    <w:rsid w:val="00F77DD5"/>
    <w:rsid w:val="00F80170"/>
    <w:rsid w:val="00F8024B"/>
    <w:rsid w:val="00F80262"/>
    <w:rsid w:val="00F802E2"/>
    <w:rsid w:val="00F802FF"/>
    <w:rsid w:val="00F8045D"/>
    <w:rsid w:val="00F804BA"/>
    <w:rsid w:val="00F804F1"/>
    <w:rsid w:val="00F809DC"/>
    <w:rsid w:val="00F80A0E"/>
    <w:rsid w:val="00F80AF3"/>
    <w:rsid w:val="00F80C24"/>
    <w:rsid w:val="00F80CB0"/>
    <w:rsid w:val="00F80DAF"/>
    <w:rsid w:val="00F81225"/>
    <w:rsid w:val="00F81259"/>
    <w:rsid w:val="00F8145B"/>
    <w:rsid w:val="00F814B7"/>
    <w:rsid w:val="00F814E0"/>
    <w:rsid w:val="00F815AD"/>
    <w:rsid w:val="00F81720"/>
    <w:rsid w:val="00F818FC"/>
    <w:rsid w:val="00F8197D"/>
    <w:rsid w:val="00F819C8"/>
    <w:rsid w:val="00F81C69"/>
    <w:rsid w:val="00F81FF1"/>
    <w:rsid w:val="00F8220D"/>
    <w:rsid w:val="00F822D1"/>
    <w:rsid w:val="00F82359"/>
    <w:rsid w:val="00F823D3"/>
    <w:rsid w:val="00F8251E"/>
    <w:rsid w:val="00F826D5"/>
    <w:rsid w:val="00F827D5"/>
    <w:rsid w:val="00F8282A"/>
    <w:rsid w:val="00F82842"/>
    <w:rsid w:val="00F82846"/>
    <w:rsid w:val="00F82A3D"/>
    <w:rsid w:val="00F82DBB"/>
    <w:rsid w:val="00F830BE"/>
    <w:rsid w:val="00F83278"/>
    <w:rsid w:val="00F832F1"/>
    <w:rsid w:val="00F83361"/>
    <w:rsid w:val="00F833FA"/>
    <w:rsid w:val="00F8342B"/>
    <w:rsid w:val="00F83ADA"/>
    <w:rsid w:val="00F83C1E"/>
    <w:rsid w:val="00F83C71"/>
    <w:rsid w:val="00F83E41"/>
    <w:rsid w:val="00F83EB4"/>
    <w:rsid w:val="00F8417E"/>
    <w:rsid w:val="00F841AD"/>
    <w:rsid w:val="00F8424B"/>
    <w:rsid w:val="00F8426F"/>
    <w:rsid w:val="00F844B7"/>
    <w:rsid w:val="00F8471D"/>
    <w:rsid w:val="00F847DD"/>
    <w:rsid w:val="00F84885"/>
    <w:rsid w:val="00F84937"/>
    <w:rsid w:val="00F84997"/>
    <w:rsid w:val="00F849B9"/>
    <w:rsid w:val="00F849EC"/>
    <w:rsid w:val="00F84A36"/>
    <w:rsid w:val="00F84C80"/>
    <w:rsid w:val="00F84CEF"/>
    <w:rsid w:val="00F84EA4"/>
    <w:rsid w:val="00F84F4A"/>
    <w:rsid w:val="00F84FE5"/>
    <w:rsid w:val="00F8503B"/>
    <w:rsid w:val="00F853AE"/>
    <w:rsid w:val="00F85570"/>
    <w:rsid w:val="00F85A0C"/>
    <w:rsid w:val="00F85AA2"/>
    <w:rsid w:val="00F85B70"/>
    <w:rsid w:val="00F85B8D"/>
    <w:rsid w:val="00F85C2F"/>
    <w:rsid w:val="00F85CEA"/>
    <w:rsid w:val="00F85CF1"/>
    <w:rsid w:val="00F85D6C"/>
    <w:rsid w:val="00F85E16"/>
    <w:rsid w:val="00F85FEC"/>
    <w:rsid w:val="00F86186"/>
    <w:rsid w:val="00F8628F"/>
    <w:rsid w:val="00F863B7"/>
    <w:rsid w:val="00F86569"/>
    <w:rsid w:val="00F866DB"/>
    <w:rsid w:val="00F86EE4"/>
    <w:rsid w:val="00F8702C"/>
    <w:rsid w:val="00F872C2"/>
    <w:rsid w:val="00F874A8"/>
    <w:rsid w:val="00F87561"/>
    <w:rsid w:val="00F875B0"/>
    <w:rsid w:val="00F876C2"/>
    <w:rsid w:val="00F87769"/>
    <w:rsid w:val="00F878AE"/>
    <w:rsid w:val="00F8792E"/>
    <w:rsid w:val="00F90322"/>
    <w:rsid w:val="00F904FB"/>
    <w:rsid w:val="00F90520"/>
    <w:rsid w:val="00F9057B"/>
    <w:rsid w:val="00F90845"/>
    <w:rsid w:val="00F90A66"/>
    <w:rsid w:val="00F90A9D"/>
    <w:rsid w:val="00F90B0F"/>
    <w:rsid w:val="00F90E3A"/>
    <w:rsid w:val="00F91055"/>
    <w:rsid w:val="00F9147A"/>
    <w:rsid w:val="00F91527"/>
    <w:rsid w:val="00F91660"/>
    <w:rsid w:val="00F9187C"/>
    <w:rsid w:val="00F9191E"/>
    <w:rsid w:val="00F91A8D"/>
    <w:rsid w:val="00F91C27"/>
    <w:rsid w:val="00F91D41"/>
    <w:rsid w:val="00F91DA2"/>
    <w:rsid w:val="00F92092"/>
    <w:rsid w:val="00F92214"/>
    <w:rsid w:val="00F9272A"/>
    <w:rsid w:val="00F928B1"/>
    <w:rsid w:val="00F92904"/>
    <w:rsid w:val="00F92939"/>
    <w:rsid w:val="00F92A72"/>
    <w:rsid w:val="00F92EBB"/>
    <w:rsid w:val="00F92ED8"/>
    <w:rsid w:val="00F93028"/>
    <w:rsid w:val="00F930E9"/>
    <w:rsid w:val="00F932E7"/>
    <w:rsid w:val="00F9331C"/>
    <w:rsid w:val="00F93788"/>
    <w:rsid w:val="00F93BF8"/>
    <w:rsid w:val="00F93C2F"/>
    <w:rsid w:val="00F93EA0"/>
    <w:rsid w:val="00F93F50"/>
    <w:rsid w:val="00F94197"/>
    <w:rsid w:val="00F94443"/>
    <w:rsid w:val="00F945B1"/>
    <w:rsid w:val="00F947B4"/>
    <w:rsid w:val="00F94881"/>
    <w:rsid w:val="00F94AA7"/>
    <w:rsid w:val="00F94B2D"/>
    <w:rsid w:val="00F94C4D"/>
    <w:rsid w:val="00F94F08"/>
    <w:rsid w:val="00F94F66"/>
    <w:rsid w:val="00F95116"/>
    <w:rsid w:val="00F952F7"/>
    <w:rsid w:val="00F9560F"/>
    <w:rsid w:val="00F95637"/>
    <w:rsid w:val="00F95680"/>
    <w:rsid w:val="00F9571E"/>
    <w:rsid w:val="00F957DE"/>
    <w:rsid w:val="00F9592D"/>
    <w:rsid w:val="00F9598F"/>
    <w:rsid w:val="00F95CDF"/>
    <w:rsid w:val="00F95FB1"/>
    <w:rsid w:val="00F960EF"/>
    <w:rsid w:val="00F96398"/>
    <w:rsid w:val="00F96554"/>
    <w:rsid w:val="00F968A1"/>
    <w:rsid w:val="00F96A72"/>
    <w:rsid w:val="00F96B40"/>
    <w:rsid w:val="00F96BC0"/>
    <w:rsid w:val="00F96E32"/>
    <w:rsid w:val="00F96F32"/>
    <w:rsid w:val="00F96F42"/>
    <w:rsid w:val="00F971B9"/>
    <w:rsid w:val="00F9760C"/>
    <w:rsid w:val="00F97686"/>
    <w:rsid w:val="00F97B72"/>
    <w:rsid w:val="00F97BBF"/>
    <w:rsid w:val="00F97DD8"/>
    <w:rsid w:val="00FA003A"/>
    <w:rsid w:val="00FA006E"/>
    <w:rsid w:val="00FA023C"/>
    <w:rsid w:val="00FA0420"/>
    <w:rsid w:val="00FA0547"/>
    <w:rsid w:val="00FA066F"/>
    <w:rsid w:val="00FA06F8"/>
    <w:rsid w:val="00FA08AE"/>
    <w:rsid w:val="00FA0A32"/>
    <w:rsid w:val="00FA0ABC"/>
    <w:rsid w:val="00FA0B77"/>
    <w:rsid w:val="00FA0BA2"/>
    <w:rsid w:val="00FA0CAF"/>
    <w:rsid w:val="00FA0D26"/>
    <w:rsid w:val="00FA0D34"/>
    <w:rsid w:val="00FA0E2D"/>
    <w:rsid w:val="00FA0E69"/>
    <w:rsid w:val="00FA0EBD"/>
    <w:rsid w:val="00FA10B0"/>
    <w:rsid w:val="00FA13D3"/>
    <w:rsid w:val="00FA13F3"/>
    <w:rsid w:val="00FA146C"/>
    <w:rsid w:val="00FA1552"/>
    <w:rsid w:val="00FA19DA"/>
    <w:rsid w:val="00FA1AC9"/>
    <w:rsid w:val="00FA1E1E"/>
    <w:rsid w:val="00FA2046"/>
    <w:rsid w:val="00FA210F"/>
    <w:rsid w:val="00FA226A"/>
    <w:rsid w:val="00FA2326"/>
    <w:rsid w:val="00FA2377"/>
    <w:rsid w:val="00FA2487"/>
    <w:rsid w:val="00FA25A3"/>
    <w:rsid w:val="00FA2607"/>
    <w:rsid w:val="00FA2805"/>
    <w:rsid w:val="00FA2B1D"/>
    <w:rsid w:val="00FA2BEC"/>
    <w:rsid w:val="00FA2F16"/>
    <w:rsid w:val="00FA2FDF"/>
    <w:rsid w:val="00FA3110"/>
    <w:rsid w:val="00FA35C3"/>
    <w:rsid w:val="00FA387B"/>
    <w:rsid w:val="00FA3A88"/>
    <w:rsid w:val="00FA4127"/>
    <w:rsid w:val="00FA416A"/>
    <w:rsid w:val="00FA4314"/>
    <w:rsid w:val="00FA4377"/>
    <w:rsid w:val="00FA4439"/>
    <w:rsid w:val="00FA46C8"/>
    <w:rsid w:val="00FA47D8"/>
    <w:rsid w:val="00FA487B"/>
    <w:rsid w:val="00FA4C2E"/>
    <w:rsid w:val="00FA4C63"/>
    <w:rsid w:val="00FA4DBC"/>
    <w:rsid w:val="00FA4E02"/>
    <w:rsid w:val="00FA4E25"/>
    <w:rsid w:val="00FA4F93"/>
    <w:rsid w:val="00FA50F6"/>
    <w:rsid w:val="00FA51F3"/>
    <w:rsid w:val="00FA527F"/>
    <w:rsid w:val="00FA57C4"/>
    <w:rsid w:val="00FA5981"/>
    <w:rsid w:val="00FA59BD"/>
    <w:rsid w:val="00FA5B3A"/>
    <w:rsid w:val="00FA5B4B"/>
    <w:rsid w:val="00FA5D75"/>
    <w:rsid w:val="00FA5DC1"/>
    <w:rsid w:val="00FA6063"/>
    <w:rsid w:val="00FA61CE"/>
    <w:rsid w:val="00FA6273"/>
    <w:rsid w:val="00FA6505"/>
    <w:rsid w:val="00FA650B"/>
    <w:rsid w:val="00FA65A4"/>
    <w:rsid w:val="00FA6DA9"/>
    <w:rsid w:val="00FA6DE7"/>
    <w:rsid w:val="00FA6F9E"/>
    <w:rsid w:val="00FA70E6"/>
    <w:rsid w:val="00FA7105"/>
    <w:rsid w:val="00FA7157"/>
    <w:rsid w:val="00FA72CA"/>
    <w:rsid w:val="00FA72FD"/>
    <w:rsid w:val="00FA7347"/>
    <w:rsid w:val="00FA73E5"/>
    <w:rsid w:val="00FA747A"/>
    <w:rsid w:val="00FA76B4"/>
    <w:rsid w:val="00FA76DA"/>
    <w:rsid w:val="00FA7747"/>
    <w:rsid w:val="00FA785E"/>
    <w:rsid w:val="00FA7B63"/>
    <w:rsid w:val="00FA7B7C"/>
    <w:rsid w:val="00FA7C53"/>
    <w:rsid w:val="00FA7C80"/>
    <w:rsid w:val="00FA7CAE"/>
    <w:rsid w:val="00FB029E"/>
    <w:rsid w:val="00FB0309"/>
    <w:rsid w:val="00FB0322"/>
    <w:rsid w:val="00FB04BA"/>
    <w:rsid w:val="00FB0512"/>
    <w:rsid w:val="00FB05DB"/>
    <w:rsid w:val="00FB06F6"/>
    <w:rsid w:val="00FB0AC1"/>
    <w:rsid w:val="00FB0AE2"/>
    <w:rsid w:val="00FB0C7F"/>
    <w:rsid w:val="00FB0F64"/>
    <w:rsid w:val="00FB1042"/>
    <w:rsid w:val="00FB1204"/>
    <w:rsid w:val="00FB1699"/>
    <w:rsid w:val="00FB1820"/>
    <w:rsid w:val="00FB1860"/>
    <w:rsid w:val="00FB1D3A"/>
    <w:rsid w:val="00FB1DC5"/>
    <w:rsid w:val="00FB1FC8"/>
    <w:rsid w:val="00FB2594"/>
    <w:rsid w:val="00FB25D2"/>
    <w:rsid w:val="00FB26DC"/>
    <w:rsid w:val="00FB2944"/>
    <w:rsid w:val="00FB2A04"/>
    <w:rsid w:val="00FB2A58"/>
    <w:rsid w:val="00FB2C07"/>
    <w:rsid w:val="00FB2C18"/>
    <w:rsid w:val="00FB2C47"/>
    <w:rsid w:val="00FB2C5F"/>
    <w:rsid w:val="00FB2EAE"/>
    <w:rsid w:val="00FB3115"/>
    <w:rsid w:val="00FB314C"/>
    <w:rsid w:val="00FB3238"/>
    <w:rsid w:val="00FB3356"/>
    <w:rsid w:val="00FB346D"/>
    <w:rsid w:val="00FB34A1"/>
    <w:rsid w:val="00FB3530"/>
    <w:rsid w:val="00FB366E"/>
    <w:rsid w:val="00FB36D9"/>
    <w:rsid w:val="00FB3AE3"/>
    <w:rsid w:val="00FB3B7F"/>
    <w:rsid w:val="00FB3D33"/>
    <w:rsid w:val="00FB3E77"/>
    <w:rsid w:val="00FB416A"/>
    <w:rsid w:val="00FB42B7"/>
    <w:rsid w:val="00FB4651"/>
    <w:rsid w:val="00FB4BA3"/>
    <w:rsid w:val="00FB4BE5"/>
    <w:rsid w:val="00FB5020"/>
    <w:rsid w:val="00FB5252"/>
    <w:rsid w:val="00FB54C2"/>
    <w:rsid w:val="00FB55AC"/>
    <w:rsid w:val="00FB5781"/>
    <w:rsid w:val="00FB57AC"/>
    <w:rsid w:val="00FB59A8"/>
    <w:rsid w:val="00FB5A28"/>
    <w:rsid w:val="00FB5D89"/>
    <w:rsid w:val="00FB5F60"/>
    <w:rsid w:val="00FB5F83"/>
    <w:rsid w:val="00FB5FB6"/>
    <w:rsid w:val="00FB699B"/>
    <w:rsid w:val="00FB69BC"/>
    <w:rsid w:val="00FB6A87"/>
    <w:rsid w:val="00FB6A9F"/>
    <w:rsid w:val="00FB6B83"/>
    <w:rsid w:val="00FB6BCC"/>
    <w:rsid w:val="00FB6F33"/>
    <w:rsid w:val="00FB7013"/>
    <w:rsid w:val="00FB737A"/>
    <w:rsid w:val="00FB746C"/>
    <w:rsid w:val="00FB7507"/>
    <w:rsid w:val="00FB765A"/>
    <w:rsid w:val="00FB785E"/>
    <w:rsid w:val="00FB788D"/>
    <w:rsid w:val="00FB7ACA"/>
    <w:rsid w:val="00FB7BBF"/>
    <w:rsid w:val="00FB7D1A"/>
    <w:rsid w:val="00FB7E6C"/>
    <w:rsid w:val="00FB7EC1"/>
    <w:rsid w:val="00FB7FD9"/>
    <w:rsid w:val="00FC0078"/>
    <w:rsid w:val="00FC02E3"/>
    <w:rsid w:val="00FC02FE"/>
    <w:rsid w:val="00FC0397"/>
    <w:rsid w:val="00FC0741"/>
    <w:rsid w:val="00FC0A14"/>
    <w:rsid w:val="00FC0B06"/>
    <w:rsid w:val="00FC0E0B"/>
    <w:rsid w:val="00FC0E1E"/>
    <w:rsid w:val="00FC1131"/>
    <w:rsid w:val="00FC1775"/>
    <w:rsid w:val="00FC19CB"/>
    <w:rsid w:val="00FC1B5D"/>
    <w:rsid w:val="00FC1B89"/>
    <w:rsid w:val="00FC1BEA"/>
    <w:rsid w:val="00FC1C44"/>
    <w:rsid w:val="00FC1CDC"/>
    <w:rsid w:val="00FC1D6D"/>
    <w:rsid w:val="00FC22C2"/>
    <w:rsid w:val="00FC256D"/>
    <w:rsid w:val="00FC2666"/>
    <w:rsid w:val="00FC2874"/>
    <w:rsid w:val="00FC2B76"/>
    <w:rsid w:val="00FC2F0C"/>
    <w:rsid w:val="00FC3083"/>
    <w:rsid w:val="00FC314A"/>
    <w:rsid w:val="00FC31C4"/>
    <w:rsid w:val="00FC3227"/>
    <w:rsid w:val="00FC32A4"/>
    <w:rsid w:val="00FC34BD"/>
    <w:rsid w:val="00FC3778"/>
    <w:rsid w:val="00FC3BBB"/>
    <w:rsid w:val="00FC3CA0"/>
    <w:rsid w:val="00FC412E"/>
    <w:rsid w:val="00FC4169"/>
    <w:rsid w:val="00FC42DA"/>
    <w:rsid w:val="00FC449E"/>
    <w:rsid w:val="00FC454D"/>
    <w:rsid w:val="00FC4946"/>
    <w:rsid w:val="00FC4A4C"/>
    <w:rsid w:val="00FC4A98"/>
    <w:rsid w:val="00FC4BD7"/>
    <w:rsid w:val="00FC5012"/>
    <w:rsid w:val="00FC513F"/>
    <w:rsid w:val="00FC5182"/>
    <w:rsid w:val="00FC5250"/>
    <w:rsid w:val="00FC52C6"/>
    <w:rsid w:val="00FC56BF"/>
    <w:rsid w:val="00FC598E"/>
    <w:rsid w:val="00FC5A83"/>
    <w:rsid w:val="00FC5C9E"/>
    <w:rsid w:val="00FC5E46"/>
    <w:rsid w:val="00FC626E"/>
    <w:rsid w:val="00FC62F9"/>
    <w:rsid w:val="00FC6584"/>
    <w:rsid w:val="00FC6661"/>
    <w:rsid w:val="00FC66FD"/>
    <w:rsid w:val="00FC6DD9"/>
    <w:rsid w:val="00FC6DF0"/>
    <w:rsid w:val="00FC731F"/>
    <w:rsid w:val="00FC74E0"/>
    <w:rsid w:val="00FC771A"/>
    <w:rsid w:val="00FC7A05"/>
    <w:rsid w:val="00FC7A9E"/>
    <w:rsid w:val="00FC7BEC"/>
    <w:rsid w:val="00FD002C"/>
    <w:rsid w:val="00FD018A"/>
    <w:rsid w:val="00FD01D4"/>
    <w:rsid w:val="00FD02C9"/>
    <w:rsid w:val="00FD0300"/>
    <w:rsid w:val="00FD07EF"/>
    <w:rsid w:val="00FD086A"/>
    <w:rsid w:val="00FD08D2"/>
    <w:rsid w:val="00FD08EF"/>
    <w:rsid w:val="00FD0A26"/>
    <w:rsid w:val="00FD0A8D"/>
    <w:rsid w:val="00FD0D13"/>
    <w:rsid w:val="00FD0DDD"/>
    <w:rsid w:val="00FD1126"/>
    <w:rsid w:val="00FD11DF"/>
    <w:rsid w:val="00FD128F"/>
    <w:rsid w:val="00FD1312"/>
    <w:rsid w:val="00FD131D"/>
    <w:rsid w:val="00FD150B"/>
    <w:rsid w:val="00FD1BAD"/>
    <w:rsid w:val="00FD1EE6"/>
    <w:rsid w:val="00FD1F3A"/>
    <w:rsid w:val="00FD2001"/>
    <w:rsid w:val="00FD2344"/>
    <w:rsid w:val="00FD267C"/>
    <w:rsid w:val="00FD2C6A"/>
    <w:rsid w:val="00FD2CD0"/>
    <w:rsid w:val="00FD2D13"/>
    <w:rsid w:val="00FD2D23"/>
    <w:rsid w:val="00FD2F35"/>
    <w:rsid w:val="00FD2FBD"/>
    <w:rsid w:val="00FD3265"/>
    <w:rsid w:val="00FD335B"/>
    <w:rsid w:val="00FD3422"/>
    <w:rsid w:val="00FD3AAE"/>
    <w:rsid w:val="00FD42DD"/>
    <w:rsid w:val="00FD47A4"/>
    <w:rsid w:val="00FD4847"/>
    <w:rsid w:val="00FD4A56"/>
    <w:rsid w:val="00FD4C1F"/>
    <w:rsid w:val="00FD500C"/>
    <w:rsid w:val="00FD5071"/>
    <w:rsid w:val="00FD508C"/>
    <w:rsid w:val="00FD5292"/>
    <w:rsid w:val="00FD52C8"/>
    <w:rsid w:val="00FD52D2"/>
    <w:rsid w:val="00FD5362"/>
    <w:rsid w:val="00FD53B3"/>
    <w:rsid w:val="00FD562C"/>
    <w:rsid w:val="00FD579A"/>
    <w:rsid w:val="00FD58A2"/>
    <w:rsid w:val="00FD5B8C"/>
    <w:rsid w:val="00FD5DD2"/>
    <w:rsid w:val="00FD6102"/>
    <w:rsid w:val="00FD62EE"/>
    <w:rsid w:val="00FD62F3"/>
    <w:rsid w:val="00FD6463"/>
    <w:rsid w:val="00FD7229"/>
    <w:rsid w:val="00FD7248"/>
    <w:rsid w:val="00FD74EB"/>
    <w:rsid w:val="00FD78E6"/>
    <w:rsid w:val="00FD78FE"/>
    <w:rsid w:val="00FD7C61"/>
    <w:rsid w:val="00FD7EE3"/>
    <w:rsid w:val="00FE001E"/>
    <w:rsid w:val="00FE041B"/>
    <w:rsid w:val="00FE051F"/>
    <w:rsid w:val="00FE088C"/>
    <w:rsid w:val="00FE0E0A"/>
    <w:rsid w:val="00FE0EB5"/>
    <w:rsid w:val="00FE10DB"/>
    <w:rsid w:val="00FE11F6"/>
    <w:rsid w:val="00FE1240"/>
    <w:rsid w:val="00FE16E4"/>
    <w:rsid w:val="00FE1801"/>
    <w:rsid w:val="00FE18E1"/>
    <w:rsid w:val="00FE19FF"/>
    <w:rsid w:val="00FE1C32"/>
    <w:rsid w:val="00FE1CD3"/>
    <w:rsid w:val="00FE1D12"/>
    <w:rsid w:val="00FE1D44"/>
    <w:rsid w:val="00FE2035"/>
    <w:rsid w:val="00FE20DF"/>
    <w:rsid w:val="00FE2334"/>
    <w:rsid w:val="00FE271C"/>
    <w:rsid w:val="00FE2724"/>
    <w:rsid w:val="00FE27F2"/>
    <w:rsid w:val="00FE282D"/>
    <w:rsid w:val="00FE28EF"/>
    <w:rsid w:val="00FE2B94"/>
    <w:rsid w:val="00FE2CAF"/>
    <w:rsid w:val="00FE2CCA"/>
    <w:rsid w:val="00FE2FDE"/>
    <w:rsid w:val="00FE311D"/>
    <w:rsid w:val="00FE34C3"/>
    <w:rsid w:val="00FE3512"/>
    <w:rsid w:val="00FE361E"/>
    <w:rsid w:val="00FE3620"/>
    <w:rsid w:val="00FE3958"/>
    <w:rsid w:val="00FE3AAC"/>
    <w:rsid w:val="00FE3BCF"/>
    <w:rsid w:val="00FE3C00"/>
    <w:rsid w:val="00FE3CF6"/>
    <w:rsid w:val="00FE3D61"/>
    <w:rsid w:val="00FE3E55"/>
    <w:rsid w:val="00FE4778"/>
    <w:rsid w:val="00FE4A89"/>
    <w:rsid w:val="00FE4BB6"/>
    <w:rsid w:val="00FE4EF9"/>
    <w:rsid w:val="00FE4F74"/>
    <w:rsid w:val="00FE5100"/>
    <w:rsid w:val="00FE52EA"/>
    <w:rsid w:val="00FE58CA"/>
    <w:rsid w:val="00FE5AC8"/>
    <w:rsid w:val="00FE5AD5"/>
    <w:rsid w:val="00FE6407"/>
    <w:rsid w:val="00FE656B"/>
    <w:rsid w:val="00FE66CA"/>
    <w:rsid w:val="00FE68A9"/>
    <w:rsid w:val="00FE6AA5"/>
    <w:rsid w:val="00FE6AF3"/>
    <w:rsid w:val="00FE6E62"/>
    <w:rsid w:val="00FE7009"/>
    <w:rsid w:val="00FE7219"/>
    <w:rsid w:val="00FE740E"/>
    <w:rsid w:val="00FE77D1"/>
    <w:rsid w:val="00FE7B3F"/>
    <w:rsid w:val="00FE7BBC"/>
    <w:rsid w:val="00FE7C71"/>
    <w:rsid w:val="00FE7CAF"/>
    <w:rsid w:val="00FE7D57"/>
    <w:rsid w:val="00FE7FC2"/>
    <w:rsid w:val="00FE7FEA"/>
    <w:rsid w:val="00FF01E6"/>
    <w:rsid w:val="00FF0231"/>
    <w:rsid w:val="00FF0257"/>
    <w:rsid w:val="00FF06B3"/>
    <w:rsid w:val="00FF07AF"/>
    <w:rsid w:val="00FF09E9"/>
    <w:rsid w:val="00FF0BAC"/>
    <w:rsid w:val="00FF0DD9"/>
    <w:rsid w:val="00FF0E30"/>
    <w:rsid w:val="00FF0EEC"/>
    <w:rsid w:val="00FF135D"/>
    <w:rsid w:val="00FF13DA"/>
    <w:rsid w:val="00FF14B2"/>
    <w:rsid w:val="00FF1A6E"/>
    <w:rsid w:val="00FF1BEA"/>
    <w:rsid w:val="00FF1CBF"/>
    <w:rsid w:val="00FF1E82"/>
    <w:rsid w:val="00FF1F14"/>
    <w:rsid w:val="00FF21CB"/>
    <w:rsid w:val="00FF2444"/>
    <w:rsid w:val="00FF26A5"/>
    <w:rsid w:val="00FF2750"/>
    <w:rsid w:val="00FF275F"/>
    <w:rsid w:val="00FF29CB"/>
    <w:rsid w:val="00FF2A0B"/>
    <w:rsid w:val="00FF2CBF"/>
    <w:rsid w:val="00FF3031"/>
    <w:rsid w:val="00FF3061"/>
    <w:rsid w:val="00FF3227"/>
    <w:rsid w:val="00FF3230"/>
    <w:rsid w:val="00FF33C6"/>
    <w:rsid w:val="00FF37D2"/>
    <w:rsid w:val="00FF3827"/>
    <w:rsid w:val="00FF3897"/>
    <w:rsid w:val="00FF3912"/>
    <w:rsid w:val="00FF3AB7"/>
    <w:rsid w:val="00FF3AE1"/>
    <w:rsid w:val="00FF3BCE"/>
    <w:rsid w:val="00FF3CC0"/>
    <w:rsid w:val="00FF3E80"/>
    <w:rsid w:val="00FF4010"/>
    <w:rsid w:val="00FF40CC"/>
    <w:rsid w:val="00FF416A"/>
    <w:rsid w:val="00FF4265"/>
    <w:rsid w:val="00FF43DD"/>
    <w:rsid w:val="00FF445B"/>
    <w:rsid w:val="00FF45CD"/>
    <w:rsid w:val="00FF47D4"/>
    <w:rsid w:val="00FF4972"/>
    <w:rsid w:val="00FF4B41"/>
    <w:rsid w:val="00FF4B7A"/>
    <w:rsid w:val="00FF4D0E"/>
    <w:rsid w:val="00FF4D6A"/>
    <w:rsid w:val="00FF52FD"/>
    <w:rsid w:val="00FF53AD"/>
    <w:rsid w:val="00FF54F3"/>
    <w:rsid w:val="00FF5676"/>
    <w:rsid w:val="00FF5966"/>
    <w:rsid w:val="00FF599F"/>
    <w:rsid w:val="00FF5B57"/>
    <w:rsid w:val="00FF5C82"/>
    <w:rsid w:val="00FF5CEB"/>
    <w:rsid w:val="00FF5E72"/>
    <w:rsid w:val="00FF6411"/>
    <w:rsid w:val="00FF6529"/>
    <w:rsid w:val="00FF6560"/>
    <w:rsid w:val="00FF658B"/>
    <w:rsid w:val="00FF6BAD"/>
    <w:rsid w:val="00FF6BD9"/>
    <w:rsid w:val="00FF6CA7"/>
    <w:rsid w:val="00FF6D94"/>
    <w:rsid w:val="00FF6FC9"/>
    <w:rsid w:val="00FF726C"/>
    <w:rsid w:val="00FF73B2"/>
    <w:rsid w:val="00FF73D4"/>
    <w:rsid w:val="00FF769D"/>
    <w:rsid w:val="00FF77DC"/>
    <w:rsid w:val="00FF793B"/>
    <w:rsid w:val="00FF79A8"/>
    <w:rsid w:val="00FF79B1"/>
    <w:rsid w:val="00FF7BA6"/>
    <w:rsid w:val="00FF7CBB"/>
    <w:rsid w:val="01014C9E"/>
    <w:rsid w:val="012117AC"/>
    <w:rsid w:val="01720F7E"/>
    <w:rsid w:val="0276B496"/>
    <w:rsid w:val="028D179F"/>
    <w:rsid w:val="029393AE"/>
    <w:rsid w:val="02DB730D"/>
    <w:rsid w:val="034331D6"/>
    <w:rsid w:val="03994981"/>
    <w:rsid w:val="03C99C9C"/>
    <w:rsid w:val="048210FB"/>
    <w:rsid w:val="048ECDE7"/>
    <w:rsid w:val="049D2333"/>
    <w:rsid w:val="04D4222C"/>
    <w:rsid w:val="05204438"/>
    <w:rsid w:val="05926727"/>
    <w:rsid w:val="05B5D3E8"/>
    <w:rsid w:val="0624967E"/>
    <w:rsid w:val="062E84BB"/>
    <w:rsid w:val="0652601C"/>
    <w:rsid w:val="067A53A8"/>
    <w:rsid w:val="0684FABE"/>
    <w:rsid w:val="068E3B90"/>
    <w:rsid w:val="06963103"/>
    <w:rsid w:val="06BF5AB5"/>
    <w:rsid w:val="06CD085A"/>
    <w:rsid w:val="07268126"/>
    <w:rsid w:val="072BD49C"/>
    <w:rsid w:val="0743D250"/>
    <w:rsid w:val="0769BB19"/>
    <w:rsid w:val="07A530E2"/>
    <w:rsid w:val="07F828B8"/>
    <w:rsid w:val="07FF0503"/>
    <w:rsid w:val="08DB005F"/>
    <w:rsid w:val="08E75824"/>
    <w:rsid w:val="08EECCDF"/>
    <w:rsid w:val="08F444CF"/>
    <w:rsid w:val="09853946"/>
    <w:rsid w:val="09B71583"/>
    <w:rsid w:val="09B76099"/>
    <w:rsid w:val="09BC94AC"/>
    <w:rsid w:val="09E434DD"/>
    <w:rsid w:val="0AB2E7B0"/>
    <w:rsid w:val="0AEE1C5B"/>
    <w:rsid w:val="0B2CF16D"/>
    <w:rsid w:val="0B410F5D"/>
    <w:rsid w:val="0BB87CC4"/>
    <w:rsid w:val="0BCFDFC5"/>
    <w:rsid w:val="0BE3F5A6"/>
    <w:rsid w:val="0BE6B196"/>
    <w:rsid w:val="0C430DBE"/>
    <w:rsid w:val="0C86F253"/>
    <w:rsid w:val="0CD33AE7"/>
    <w:rsid w:val="0CFF73A8"/>
    <w:rsid w:val="0D89DE14"/>
    <w:rsid w:val="0DEDC7C4"/>
    <w:rsid w:val="0E18511B"/>
    <w:rsid w:val="0E59AA07"/>
    <w:rsid w:val="0EAF7898"/>
    <w:rsid w:val="0EED8458"/>
    <w:rsid w:val="0F17FCA8"/>
    <w:rsid w:val="0F6F145E"/>
    <w:rsid w:val="0F8D9D63"/>
    <w:rsid w:val="0FD333A2"/>
    <w:rsid w:val="10B31E4D"/>
    <w:rsid w:val="110321F7"/>
    <w:rsid w:val="11203975"/>
    <w:rsid w:val="1129A14A"/>
    <w:rsid w:val="116928F3"/>
    <w:rsid w:val="11B74CFE"/>
    <w:rsid w:val="11D97A3F"/>
    <w:rsid w:val="11F124B7"/>
    <w:rsid w:val="1247ECD2"/>
    <w:rsid w:val="125E79A0"/>
    <w:rsid w:val="128E727D"/>
    <w:rsid w:val="1291CF85"/>
    <w:rsid w:val="129A48DE"/>
    <w:rsid w:val="12E8E7D1"/>
    <w:rsid w:val="136C4EB5"/>
    <w:rsid w:val="137D2D7C"/>
    <w:rsid w:val="13841DAC"/>
    <w:rsid w:val="1388696E"/>
    <w:rsid w:val="13A4657B"/>
    <w:rsid w:val="13E358DB"/>
    <w:rsid w:val="147BCE35"/>
    <w:rsid w:val="14A924BC"/>
    <w:rsid w:val="14C41AD4"/>
    <w:rsid w:val="150222D1"/>
    <w:rsid w:val="150CD942"/>
    <w:rsid w:val="15117477"/>
    <w:rsid w:val="152AEAFE"/>
    <w:rsid w:val="15432F42"/>
    <w:rsid w:val="15BA0856"/>
    <w:rsid w:val="163DCD1D"/>
    <w:rsid w:val="1671E652"/>
    <w:rsid w:val="167C3CCD"/>
    <w:rsid w:val="1716495D"/>
    <w:rsid w:val="1727EC49"/>
    <w:rsid w:val="1791C745"/>
    <w:rsid w:val="17E49641"/>
    <w:rsid w:val="18013E57"/>
    <w:rsid w:val="1877AE85"/>
    <w:rsid w:val="18B48AA9"/>
    <w:rsid w:val="18CB7CB5"/>
    <w:rsid w:val="18EF9092"/>
    <w:rsid w:val="19093746"/>
    <w:rsid w:val="1954AA7A"/>
    <w:rsid w:val="1966E5AB"/>
    <w:rsid w:val="19869FB4"/>
    <w:rsid w:val="19871B0F"/>
    <w:rsid w:val="19AD8F5B"/>
    <w:rsid w:val="1A375A3C"/>
    <w:rsid w:val="1A4AA092"/>
    <w:rsid w:val="1A56388B"/>
    <w:rsid w:val="1A851D1B"/>
    <w:rsid w:val="1AE0D2F4"/>
    <w:rsid w:val="1AE80BA9"/>
    <w:rsid w:val="1B5B3C7D"/>
    <w:rsid w:val="1C1B5ED4"/>
    <w:rsid w:val="1C3A0A5C"/>
    <w:rsid w:val="1C702B14"/>
    <w:rsid w:val="1C791CC2"/>
    <w:rsid w:val="1C8C7D66"/>
    <w:rsid w:val="1CE158FE"/>
    <w:rsid w:val="1CE215D2"/>
    <w:rsid w:val="1D095E52"/>
    <w:rsid w:val="1D16BACF"/>
    <w:rsid w:val="1D2322DA"/>
    <w:rsid w:val="1D498560"/>
    <w:rsid w:val="1D7260C1"/>
    <w:rsid w:val="1D860F1C"/>
    <w:rsid w:val="1D9F1B91"/>
    <w:rsid w:val="1DA01135"/>
    <w:rsid w:val="1DE3912D"/>
    <w:rsid w:val="1DEA230A"/>
    <w:rsid w:val="1E4F9465"/>
    <w:rsid w:val="1E9BDAA1"/>
    <w:rsid w:val="1EA4E227"/>
    <w:rsid w:val="1ECBF212"/>
    <w:rsid w:val="1ED00B80"/>
    <w:rsid w:val="1EF1DF1E"/>
    <w:rsid w:val="1F15ED57"/>
    <w:rsid w:val="1F306AF3"/>
    <w:rsid w:val="1F33838B"/>
    <w:rsid w:val="1F5C5F43"/>
    <w:rsid w:val="1F7097A6"/>
    <w:rsid w:val="1F9B4F86"/>
    <w:rsid w:val="1FD88CB1"/>
    <w:rsid w:val="1FED0B7A"/>
    <w:rsid w:val="20140664"/>
    <w:rsid w:val="20579C02"/>
    <w:rsid w:val="20CEAA8C"/>
    <w:rsid w:val="2165E959"/>
    <w:rsid w:val="219EFCC7"/>
    <w:rsid w:val="21A73D10"/>
    <w:rsid w:val="21AB7BD5"/>
    <w:rsid w:val="21AFD6C5"/>
    <w:rsid w:val="21F36C63"/>
    <w:rsid w:val="226B7EF8"/>
    <w:rsid w:val="22D414B4"/>
    <w:rsid w:val="2342AF1E"/>
    <w:rsid w:val="23755031"/>
    <w:rsid w:val="23AB2CFE"/>
    <w:rsid w:val="23ABE08C"/>
    <w:rsid w:val="244BC162"/>
    <w:rsid w:val="2476D018"/>
    <w:rsid w:val="24A3133E"/>
    <w:rsid w:val="2502C621"/>
    <w:rsid w:val="251103D2"/>
    <w:rsid w:val="25113F82"/>
    <w:rsid w:val="251BF81B"/>
    <w:rsid w:val="261BDFBF"/>
    <w:rsid w:val="2665702A"/>
    <w:rsid w:val="266E6260"/>
    <w:rsid w:val="2682F281"/>
    <w:rsid w:val="26AC0AB8"/>
    <w:rsid w:val="26AE2ED8"/>
    <w:rsid w:val="26C014E3"/>
    <w:rsid w:val="26CA28BA"/>
    <w:rsid w:val="2750D067"/>
    <w:rsid w:val="276F54B3"/>
    <w:rsid w:val="27700FD7"/>
    <w:rsid w:val="27AB009F"/>
    <w:rsid w:val="28B6B9B6"/>
    <w:rsid w:val="291CB1AA"/>
    <w:rsid w:val="291DD91C"/>
    <w:rsid w:val="2940DE06"/>
    <w:rsid w:val="299AADB9"/>
    <w:rsid w:val="2A1B40D1"/>
    <w:rsid w:val="2A71D7C4"/>
    <w:rsid w:val="2AC0DDC1"/>
    <w:rsid w:val="2AE0CF8E"/>
    <w:rsid w:val="2B3AC4FC"/>
    <w:rsid w:val="2B5FCF23"/>
    <w:rsid w:val="2B94B898"/>
    <w:rsid w:val="2BA3651F"/>
    <w:rsid w:val="2BD91A33"/>
    <w:rsid w:val="2BF3E0BF"/>
    <w:rsid w:val="2BF51042"/>
    <w:rsid w:val="2C05ADD5"/>
    <w:rsid w:val="2C4893BE"/>
    <w:rsid w:val="2CBAE185"/>
    <w:rsid w:val="2D118E86"/>
    <w:rsid w:val="2D922658"/>
    <w:rsid w:val="2D96E4C7"/>
    <w:rsid w:val="2DA0C285"/>
    <w:rsid w:val="2DB5F3A1"/>
    <w:rsid w:val="2DD11A06"/>
    <w:rsid w:val="2E73E37E"/>
    <w:rsid w:val="2EA0FC2B"/>
    <w:rsid w:val="2ECDAE43"/>
    <w:rsid w:val="2EF293D9"/>
    <w:rsid w:val="2F04CE26"/>
    <w:rsid w:val="2F154123"/>
    <w:rsid w:val="2F2485E7"/>
    <w:rsid w:val="2F293B97"/>
    <w:rsid w:val="2F6B42ED"/>
    <w:rsid w:val="2F71CF9F"/>
    <w:rsid w:val="2F76D6A6"/>
    <w:rsid w:val="2F7E654C"/>
    <w:rsid w:val="2F931FB7"/>
    <w:rsid w:val="2FA71505"/>
    <w:rsid w:val="3013832C"/>
    <w:rsid w:val="304E67ED"/>
    <w:rsid w:val="304F2371"/>
    <w:rsid w:val="30C4DC42"/>
    <w:rsid w:val="30CE4CA8"/>
    <w:rsid w:val="30DB8116"/>
    <w:rsid w:val="311EFE06"/>
    <w:rsid w:val="3158EFF7"/>
    <w:rsid w:val="3165C068"/>
    <w:rsid w:val="31DA952B"/>
    <w:rsid w:val="31DEDDB4"/>
    <w:rsid w:val="320C3C58"/>
    <w:rsid w:val="323319B0"/>
    <w:rsid w:val="3233AE19"/>
    <w:rsid w:val="32407965"/>
    <w:rsid w:val="32440D3F"/>
    <w:rsid w:val="3298D699"/>
    <w:rsid w:val="32BB729E"/>
    <w:rsid w:val="32F29ECC"/>
    <w:rsid w:val="33320F74"/>
    <w:rsid w:val="3369B876"/>
    <w:rsid w:val="33AD4E14"/>
    <w:rsid w:val="33D48F80"/>
    <w:rsid w:val="33E7D5A2"/>
    <w:rsid w:val="34793281"/>
    <w:rsid w:val="356DC5BC"/>
    <w:rsid w:val="35823220"/>
    <w:rsid w:val="35B7A7D4"/>
    <w:rsid w:val="35FCAF47"/>
    <w:rsid w:val="36070F38"/>
    <w:rsid w:val="36238621"/>
    <w:rsid w:val="36526A9A"/>
    <w:rsid w:val="36A09DB9"/>
    <w:rsid w:val="36C02B81"/>
    <w:rsid w:val="37598ED5"/>
    <w:rsid w:val="375F6DB1"/>
    <w:rsid w:val="37661F65"/>
    <w:rsid w:val="37724E2B"/>
    <w:rsid w:val="37E04317"/>
    <w:rsid w:val="381D5889"/>
    <w:rsid w:val="38655AB8"/>
    <w:rsid w:val="38B3B523"/>
    <w:rsid w:val="38DB0AB4"/>
    <w:rsid w:val="392E6A26"/>
    <w:rsid w:val="39D8532C"/>
    <w:rsid w:val="3A012B19"/>
    <w:rsid w:val="3A59E153"/>
    <w:rsid w:val="3A906D7C"/>
    <w:rsid w:val="3AD1E27B"/>
    <w:rsid w:val="3ADEF9A9"/>
    <w:rsid w:val="3B2F4819"/>
    <w:rsid w:val="3C3A2939"/>
    <w:rsid w:val="3C7406DF"/>
    <w:rsid w:val="3CA81CCE"/>
    <w:rsid w:val="3CE673CD"/>
    <w:rsid w:val="3CF7725F"/>
    <w:rsid w:val="3CFBD385"/>
    <w:rsid w:val="3D5BBC5B"/>
    <w:rsid w:val="3D646283"/>
    <w:rsid w:val="3DD7E84F"/>
    <w:rsid w:val="3E7E1067"/>
    <w:rsid w:val="3E9E7AEF"/>
    <w:rsid w:val="3EF28569"/>
    <w:rsid w:val="3F32B0B6"/>
    <w:rsid w:val="3F92B6DE"/>
    <w:rsid w:val="3FB4F949"/>
    <w:rsid w:val="3FEDE09E"/>
    <w:rsid w:val="3FF90535"/>
    <w:rsid w:val="4043DE5A"/>
    <w:rsid w:val="4094DDCC"/>
    <w:rsid w:val="40BDD470"/>
    <w:rsid w:val="40C77CED"/>
    <w:rsid w:val="40C7A815"/>
    <w:rsid w:val="4106519F"/>
    <w:rsid w:val="4113BDC3"/>
    <w:rsid w:val="41341739"/>
    <w:rsid w:val="41778889"/>
    <w:rsid w:val="4230C38B"/>
    <w:rsid w:val="427FA9BD"/>
    <w:rsid w:val="42E9B909"/>
    <w:rsid w:val="43109B67"/>
    <w:rsid w:val="43730846"/>
    <w:rsid w:val="43789FBF"/>
    <w:rsid w:val="439D5732"/>
    <w:rsid w:val="43B93E96"/>
    <w:rsid w:val="43EE58A7"/>
    <w:rsid w:val="4407C7AB"/>
    <w:rsid w:val="441C6B81"/>
    <w:rsid w:val="44642053"/>
    <w:rsid w:val="4479400A"/>
    <w:rsid w:val="4496F1CF"/>
    <w:rsid w:val="44A3C9A9"/>
    <w:rsid w:val="44C9651E"/>
    <w:rsid w:val="44F97E39"/>
    <w:rsid w:val="452C0ED4"/>
    <w:rsid w:val="453F513F"/>
    <w:rsid w:val="454BAC8F"/>
    <w:rsid w:val="4556C9F7"/>
    <w:rsid w:val="45804888"/>
    <w:rsid w:val="45B6718D"/>
    <w:rsid w:val="46086FD2"/>
    <w:rsid w:val="460F26A4"/>
    <w:rsid w:val="464F13BB"/>
    <w:rsid w:val="46E7BFF2"/>
    <w:rsid w:val="4705C142"/>
    <w:rsid w:val="4770A572"/>
    <w:rsid w:val="47CFF935"/>
    <w:rsid w:val="47E8B914"/>
    <w:rsid w:val="488A297B"/>
    <w:rsid w:val="4905EA53"/>
    <w:rsid w:val="492671EC"/>
    <w:rsid w:val="49920E92"/>
    <w:rsid w:val="49CB1811"/>
    <w:rsid w:val="49DDE2ED"/>
    <w:rsid w:val="4A0989F8"/>
    <w:rsid w:val="4A0A8677"/>
    <w:rsid w:val="4A3E96BA"/>
    <w:rsid w:val="4A6D96D4"/>
    <w:rsid w:val="4A70CB41"/>
    <w:rsid w:val="4B71101E"/>
    <w:rsid w:val="4B871CD3"/>
    <w:rsid w:val="4B9330FC"/>
    <w:rsid w:val="4BD24686"/>
    <w:rsid w:val="4BD31304"/>
    <w:rsid w:val="4BF0882A"/>
    <w:rsid w:val="4C9F8CE1"/>
    <w:rsid w:val="4CDE68C6"/>
    <w:rsid w:val="4D03178A"/>
    <w:rsid w:val="4D406686"/>
    <w:rsid w:val="4D4741BC"/>
    <w:rsid w:val="4D594BAE"/>
    <w:rsid w:val="4D9369FC"/>
    <w:rsid w:val="4DD09822"/>
    <w:rsid w:val="4E837CEF"/>
    <w:rsid w:val="4EA96B17"/>
    <w:rsid w:val="4F0FBC0E"/>
    <w:rsid w:val="4F303D21"/>
    <w:rsid w:val="4F5AB30E"/>
    <w:rsid w:val="4F6A9C55"/>
    <w:rsid w:val="4F7F2C6D"/>
    <w:rsid w:val="4FD9F678"/>
    <w:rsid w:val="500A1536"/>
    <w:rsid w:val="500BF1EE"/>
    <w:rsid w:val="502227FB"/>
    <w:rsid w:val="502BB832"/>
    <w:rsid w:val="5033FC14"/>
    <w:rsid w:val="503CD160"/>
    <w:rsid w:val="50934377"/>
    <w:rsid w:val="50C1D75E"/>
    <w:rsid w:val="51DE2B9B"/>
    <w:rsid w:val="522E6F36"/>
    <w:rsid w:val="53584FD3"/>
    <w:rsid w:val="538A4F0C"/>
    <w:rsid w:val="53BFC2B0"/>
    <w:rsid w:val="5404ADCD"/>
    <w:rsid w:val="5445155F"/>
    <w:rsid w:val="54E551E3"/>
    <w:rsid w:val="5519C38B"/>
    <w:rsid w:val="554B7F04"/>
    <w:rsid w:val="555D3027"/>
    <w:rsid w:val="5576B3E7"/>
    <w:rsid w:val="55D0692C"/>
    <w:rsid w:val="55DDD04B"/>
    <w:rsid w:val="563B2566"/>
    <w:rsid w:val="564E67C6"/>
    <w:rsid w:val="5653ECD4"/>
    <w:rsid w:val="5680FD39"/>
    <w:rsid w:val="56D34885"/>
    <w:rsid w:val="56E2222F"/>
    <w:rsid w:val="57288E91"/>
    <w:rsid w:val="57B2077F"/>
    <w:rsid w:val="57ECC2E8"/>
    <w:rsid w:val="580C0CD4"/>
    <w:rsid w:val="5851644D"/>
    <w:rsid w:val="5856F410"/>
    <w:rsid w:val="5873FAF3"/>
    <w:rsid w:val="587960B7"/>
    <w:rsid w:val="589A554E"/>
    <w:rsid w:val="58E191EE"/>
    <w:rsid w:val="59260A96"/>
    <w:rsid w:val="5949F7F0"/>
    <w:rsid w:val="59C3DB01"/>
    <w:rsid w:val="59E8FC9B"/>
    <w:rsid w:val="59EC4808"/>
    <w:rsid w:val="5A17AB55"/>
    <w:rsid w:val="5A61E0FC"/>
    <w:rsid w:val="5A738D83"/>
    <w:rsid w:val="5AB1816E"/>
    <w:rsid w:val="5AD9295A"/>
    <w:rsid w:val="5ADB1884"/>
    <w:rsid w:val="5AF4036C"/>
    <w:rsid w:val="5BB39A19"/>
    <w:rsid w:val="5BBDFAC5"/>
    <w:rsid w:val="5C0B45CD"/>
    <w:rsid w:val="5C1E5FBE"/>
    <w:rsid w:val="5C4A018E"/>
    <w:rsid w:val="5C4E4356"/>
    <w:rsid w:val="5C59A625"/>
    <w:rsid w:val="5C5FEFA0"/>
    <w:rsid w:val="5CB595B8"/>
    <w:rsid w:val="5CBF704F"/>
    <w:rsid w:val="5CCC6B9A"/>
    <w:rsid w:val="5D0DDD3A"/>
    <w:rsid w:val="5D1D8ADA"/>
    <w:rsid w:val="5D20CA23"/>
    <w:rsid w:val="5D6C4378"/>
    <w:rsid w:val="5D7D8F03"/>
    <w:rsid w:val="5D9C9B2C"/>
    <w:rsid w:val="5DA4154B"/>
    <w:rsid w:val="5DA59200"/>
    <w:rsid w:val="5DDB9CA0"/>
    <w:rsid w:val="5DE88D78"/>
    <w:rsid w:val="5DEA0B67"/>
    <w:rsid w:val="5E3ACDBD"/>
    <w:rsid w:val="5E9CAB2D"/>
    <w:rsid w:val="5EAC693A"/>
    <w:rsid w:val="5F2494BC"/>
    <w:rsid w:val="5F853B7E"/>
    <w:rsid w:val="5FC53DB3"/>
    <w:rsid w:val="5FCDBC7C"/>
    <w:rsid w:val="5FFB5F4D"/>
    <w:rsid w:val="5FFD1E59"/>
    <w:rsid w:val="602B42E8"/>
    <w:rsid w:val="60315851"/>
    <w:rsid w:val="607F5AD0"/>
    <w:rsid w:val="609CB576"/>
    <w:rsid w:val="60E2F587"/>
    <w:rsid w:val="610A90B0"/>
    <w:rsid w:val="613DE2D1"/>
    <w:rsid w:val="6152AE0A"/>
    <w:rsid w:val="616BD667"/>
    <w:rsid w:val="6174180A"/>
    <w:rsid w:val="61D8FFF3"/>
    <w:rsid w:val="61FDD21C"/>
    <w:rsid w:val="62059BDA"/>
    <w:rsid w:val="6212BF7D"/>
    <w:rsid w:val="62220216"/>
    <w:rsid w:val="62380F5A"/>
    <w:rsid w:val="626B9BCA"/>
    <w:rsid w:val="62ADC007"/>
    <w:rsid w:val="62FF3C2F"/>
    <w:rsid w:val="6301D184"/>
    <w:rsid w:val="637F12DF"/>
    <w:rsid w:val="6397B50D"/>
    <w:rsid w:val="63BAE81A"/>
    <w:rsid w:val="640B1239"/>
    <w:rsid w:val="64619F18"/>
    <w:rsid w:val="647224C2"/>
    <w:rsid w:val="64758393"/>
    <w:rsid w:val="64A37729"/>
    <w:rsid w:val="64AA6308"/>
    <w:rsid w:val="64B31AE5"/>
    <w:rsid w:val="64FB7090"/>
    <w:rsid w:val="654DB348"/>
    <w:rsid w:val="6559A2D8"/>
    <w:rsid w:val="656EE37C"/>
    <w:rsid w:val="66477459"/>
    <w:rsid w:val="666BAF08"/>
    <w:rsid w:val="668935AC"/>
    <w:rsid w:val="66AA78DA"/>
    <w:rsid w:val="67213F3A"/>
    <w:rsid w:val="6776FA8D"/>
    <w:rsid w:val="678FCD03"/>
    <w:rsid w:val="67A64BFF"/>
    <w:rsid w:val="6814C989"/>
    <w:rsid w:val="68492833"/>
    <w:rsid w:val="68648EDC"/>
    <w:rsid w:val="68C12AE1"/>
    <w:rsid w:val="68E0CDFA"/>
    <w:rsid w:val="696FBAE3"/>
    <w:rsid w:val="697490E7"/>
    <w:rsid w:val="69987773"/>
    <w:rsid w:val="6A0BAAA5"/>
    <w:rsid w:val="6A34CA23"/>
    <w:rsid w:val="6A407823"/>
    <w:rsid w:val="6AAD1C15"/>
    <w:rsid w:val="6AF062B4"/>
    <w:rsid w:val="6B093376"/>
    <w:rsid w:val="6B4F09B6"/>
    <w:rsid w:val="6B6E53A5"/>
    <w:rsid w:val="6B96DD66"/>
    <w:rsid w:val="6BB9A6BD"/>
    <w:rsid w:val="6BEED555"/>
    <w:rsid w:val="6C0F1B8A"/>
    <w:rsid w:val="6C37D079"/>
    <w:rsid w:val="6C42785F"/>
    <w:rsid w:val="6C79C36F"/>
    <w:rsid w:val="6CAC31A9"/>
    <w:rsid w:val="6D0290FE"/>
    <w:rsid w:val="6D05A310"/>
    <w:rsid w:val="6D29B3CB"/>
    <w:rsid w:val="6D3188ED"/>
    <w:rsid w:val="6E201FAD"/>
    <w:rsid w:val="6E647F24"/>
    <w:rsid w:val="6ECF3B7D"/>
    <w:rsid w:val="6F083B46"/>
    <w:rsid w:val="6F128201"/>
    <w:rsid w:val="6FB16431"/>
    <w:rsid w:val="6FD012BE"/>
    <w:rsid w:val="704FDBDC"/>
    <w:rsid w:val="705B2D54"/>
    <w:rsid w:val="70890F2D"/>
    <w:rsid w:val="70A2FE9C"/>
    <w:rsid w:val="70EA5EC7"/>
    <w:rsid w:val="71459858"/>
    <w:rsid w:val="715A83F5"/>
    <w:rsid w:val="718B3061"/>
    <w:rsid w:val="71901872"/>
    <w:rsid w:val="71ACDBFB"/>
    <w:rsid w:val="72818DBE"/>
    <w:rsid w:val="7287B6EB"/>
    <w:rsid w:val="72EFD6FC"/>
    <w:rsid w:val="73A507FD"/>
    <w:rsid w:val="73AE433A"/>
    <w:rsid w:val="73D89ECD"/>
    <w:rsid w:val="74717A84"/>
    <w:rsid w:val="74D6C8FC"/>
    <w:rsid w:val="74E19A20"/>
    <w:rsid w:val="74F87695"/>
    <w:rsid w:val="7514EE6D"/>
    <w:rsid w:val="7523F58E"/>
    <w:rsid w:val="7574F6EA"/>
    <w:rsid w:val="758DC250"/>
    <w:rsid w:val="766F6F8C"/>
    <w:rsid w:val="76A0DAEA"/>
    <w:rsid w:val="77974207"/>
    <w:rsid w:val="78252A99"/>
    <w:rsid w:val="782DD7DD"/>
    <w:rsid w:val="7864E736"/>
    <w:rsid w:val="78D1CC0B"/>
    <w:rsid w:val="791C3A2A"/>
    <w:rsid w:val="792129B5"/>
    <w:rsid w:val="794F4435"/>
    <w:rsid w:val="795C69C4"/>
    <w:rsid w:val="797CF7BD"/>
    <w:rsid w:val="79BC5491"/>
    <w:rsid w:val="79CCA769"/>
    <w:rsid w:val="7ADED092"/>
    <w:rsid w:val="7B2E7298"/>
    <w:rsid w:val="7B33C904"/>
    <w:rsid w:val="7B3DA97E"/>
    <w:rsid w:val="7BB308F7"/>
    <w:rsid w:val="7BE47534"/>
    <w:rsid w:val="7BFE7E2F"/>
    <w:rsid w:val="7C2F802D"/>
    <w:rsid w:val="7C5E1459"/>
    <w:rsid w:val="7CCE2B70"/>
    <w:rsid w:val="7CEF94E7"/>
    <w:rsid w:val="7D2B3C44"/>
    <w:rsid w:val="7D3D9769"/>
    <w:rsid w:val="7D3F53FA"/>
    <w:rsid w:val="7D965813"/>
    <w:rsid w:val="7DA372C3"/>
    <w:rsid w:val="7DD404BC"/>
    <w:rsid w:val="7DE5F948"/>
    <w:rsid w:val="7E52C0C4"/>
    <w:rsid w:val="7E5B2D33"/>
    <w:rsid w:val="7EEE9918"/>
    <w:rsid w:val="7F01A60C"/>
    <w:rsid w:val="7F1B2B7B"/>
    <w:rsid w:val="7F49FB19"/>
    <w:rsid w:val="7F7A39A8"/>
    <w:rsid w:val="7FAA2B3E"/>
    <w:rsid w:val="7FD01CC7"/>
    <w:rsid w:val="7FE2AEE8"/>
    <w:rsid w:val="7FF61299"/>
    <w:rsid w:val="7FFA0A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A956B92"/>
  <w15:docId w15:val="{2D7F5C2D-7CE3-4C42-90A6-F56A547C64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8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iPriority="0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iPriority="0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iPriority="0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22949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qFormat/>
    <w:rsid w:val="0071520C"/>
    <w:pPr>
      <w:keepNext/>
      <w:numPr>
        <w:numId w:val="1"/>
      </w:numPr>
      <w:shd w:val="solid" w:color="FFFFFF" w:fill="FFFFFF"/>
      <w:tabs>
        <w:tab w:val="clear" w:pos="227"/>
        <w:tab w:val="clear" w:pos="454"/>
        <w:tab w:val="clear" w:pos="684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link w:val="Heading2Char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i/>
      <w:iCs/>
    </w:rPr>
  </w:style>
  <w:style w:type="paragraph" w:styleId="Heading4">
    <w:name w:val="heading 4"/>
    <w:basedOn w:val="Normal"/>
    <w:next w:val="Normal"/>
    <w:link w:val="Heading4Char"/>
    <w:qFormat/>
    <w:rsid w:val="0071520C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29"/>
      <w:outlineLvl w:val="4"/>
    </w:pPr>
    <w:rPr>
      <w:rFonts w:ascii="Times New Roman" w:hAnsi="Times New Roman" w:cs="EucrosiaUPC"/>
      <w:b/>
      <w:bCs/>
      <w:sz w:val="32"/>
      <w:szCs w:val="32"/>
    </w:rPr>
  </w:style>
  <w:style w:type="paragraph" w:styleId="Heading6">
    <w:name w:val="heading 6"/>
    <w:basedOn w:val="Normal"/>
    <w:next w:val="Normal"/>
    <w:link w:val="Heading6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5"/>
    </w:pPr>
    <w:rPr>
      <w:rFonts w:ascii="Times New Roman" w:hAnsi="Times New Roman" w:cs="EucrosiaUPC"/>
      <w:b/>
      <w:bCs/>
      <w:sz w:val="32"/>
      <w:szCs w:val="32"/>
      <w:u w:val="single"/>
    </w:rPr>
  </w:style>
  <w:style w:type="paragraph" w:styleId="Heading7">
    <w:name w:val="heading 7"/>
    <w:basedOn w:val="Normal"/>
    <w:next w:val="Normal"/>
    <w:link w:val="Heading7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32"/>
      <w:szCs w:val="32"/>
    </w:rPr>
  </w:style>
  <w:style w:type="paragraph" w:styleId="Heading9">
    <w:name w:val="heading 9"/>
    <w:basedOn w:val="Normal"/>
    <w:next w:val="Normal"/>
    <w:link w:val="Heading9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"/>
      <w:outlineLvl w:val="8"/>
    </w:pPr>
    <w:rPr>
      <w:rFonts w:ascii="Times New Roman" w:hAnsi="Times New Roman" w:cs="EucrosiaUPC"/>
      <w:b/>
      <w:bCs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locked/>
    <w:rsid w:val="0071520C"/>
    <w:rPr>
      <w:rFonts w:ascii="Arial" w:hAnsi="Arial"/>
      <w:b/>
      <w:bCs/>
      <w:sz w:val="18"/>
      <w:szCs w:val="18"/>
      <w:u w:val="single"/>
      <w:shd w:val="solid" w:color="FFFFFF" w:fill="FFFFFF"/>
    </w:rPr>
  </w:style>
  <w:style w:type="character" w:customStyle="1" w:styleId="Heading2Char">
    <w:name w:val="Heading 2 Char"/>
    <w:basedOn w:val="DefaultParagraphFont"/>
    <w:link w:val="Heading2"/>
    <w:locked/>
    <w:rsid w:val="0071520C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basedOn w:val="BodyTextChar"/>
    <w:link w:val="Heading3"/>
    <w:locked/>
    <w:rsid w:val="0071520C"/>
    <w:rPr>
      <w:rFonts w:ascii="Arial" w:hAnsi="Arial" w:cs="Times New Roman"/>
      <w:i/>
      <w:iCs/>
      <w:sz w:val="18"/>
      <w:szCs w:val="18"/>
      <w:lang w:val="en-US" w:eastAsia="en-US" w:bidi="th-TH"/>
    </w:rPr>
  </w:style>
  <w:style w:type="character" w:customStyle="1" w:styleId="BodyTextChar">
    <w:name w:val="Body Text Char"/>
    <w:aliases w:val="bt Char,body text Char,Body Char,Body Char Char"/>
    <w:locked/>
    <w:rsid w:val="0071520C"/>
    <w:rPr>
      <w:rFonts w:ascii="Arial" w:hAnsi="Arial"/>
      <w:sz w:val="18"/>
      <w:lang w:val="en-US" w:eastAsia="en-US"/>
    </w:rPr>
  </w:style>
  <w:style w:type="character" w:customStyle="1" w:styleId="Heading4Char">
    <w:name w:val="Heading 4 Char"/>
    <w:basedOn w:val="DefaultParagraphFont"/>
    <w:link w:val="Heading4"/>
    <w:locked/>
    <w:rsid w:val="002A2D24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basedOn w:val="DefaultParagraphFont"/>
    <w:link w:val="Heading5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6Char">
    <w:name w:val="Heading 6 Char"/>
    <w:basedOn w:val="DefaultParagraphFont"/>
    <w:link w:val="Heading6"/>
    <w:locked/>
    <w:rsid w:val="002A2D24"/>
    <w:rPr>
      <w:rFonts w:cs="EucrosiaUPC"/>
      <w:b/>
      <w:bCs/>
      <w:sz w:val="32"/>
      <w:szCs w:val="32"/>
      <w:u w:val="single"/>
      <w:lang w:bidi="th-TH"/>
    </w:rPr>
  </w:style>
  <w:style w:type="character" w:customStyle="1" w:styleId="Heading7Char">
    <w:name w:val="Heading 7 Char"/>
    <w:basedOn w:val="DefaultParagraphFont"/>
    <w:link w:val="Heading7"/>
    <w:locked/>
    <w:rsid w:val="002A2D24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basedOn w:val="DefaultParagraphFont"/>
    <w:link w:val="Heading8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basedOn w:val="DefaultParagraphFont"/>
    <w:link w:val="Heading9"/>
    <w:locked/>
    <w:rsid w:val="002A2D24"/>
    <w:rPr>
      <w:rFonts w:cs="EucrosiaUPC"/>
      <w:b/>
      <w:bCs/>
      <w:sz w:val="30"/>
      <w:szCs w:val="30"/>
      <w:lang w:bidi="th-TH"/>
    </w:rPr>
  </w:style>
  <w:style w:type="paragraph" w:styleId="BodyText">
    <w:name w:val="Body Text"/>
    <w:aliases w:val="bt,body text,Body"/>
    <w:basedOn w:val="Normal"/>
    <w:link w:val="BodyTextChar1"/>
    <w:qFormat/>
    <w:rsid w:val="0071520C"/>
    <w:pPr>
      <w:spacing w:after="120"/>
    </w:pPr>
  </w:style>
  <w:style w:type="character" w:customStyle="1" w:styleId="BodyTextChar1">
    <w:name w:val="Body Text Char1"/>
    <w:aliases w:val="bt Char1,body text Char1,Body Char1"/>
    <w:basedOn w:val="DefaultParagraphFont"/>
    <w:link w:val="BodyText"/>
    <w:locked/>
    <w:rsid w:val="002A2D24"/>
    <w:rPr>
      <w:rFonts w:ascii="Arial" w:hAnsi="Arial" w:cs="Angsana New"/>
      <w:sz w:val="22"/>
      <w:szCs w:val="22"/>
    </w:rPr>
  </w:style>
  <w:style w:type="paragraph" w:styleId="Header">
    <w:name w:val="header"/>
    <w:aliases w:val=" Char"/>
    <w:basedOn w:val="Normal"/>
    <w:link w:val="HeaderChar"/>
    <w:rsid w:val="00713C50"/>
    <w:pPr>
      <w:tabs>
        <w:tab w:val="center" w:pos="4536"/>
        <w:tab w:val="right" w:pos="9072"/>
      </w:tabs>
    </w:pPr>
  </w:style>
  <w:style w:type="character" w:customStyle="1" w:styleId="HeaderChar">
    <w:name w:val="Header Char"/>
    <w:aliases w:val=" Char Char"/>
    <w:basedOn w:val="DefaultParagraphFont"/>
    <w:link w:val="Header"/>
    <w:locked/>
    <w:rsid w:val="00713C50"/>
    <w:rPr>
      <w:rFonts w:ascii="Arial" w:hAnsi="Arial" w:cs="Times New Roman"/>
      <w:sz w:val="18"/>
      <w:szCs w:val="18"/>
      <w:lang w:val="en-US" w:eastAsia="en-US"/>
    </w:rPr>
  </w:style>
  <w:style w:type="character" w:customStyle="1" w:styleId="AAAddress">
    <w:name w:val="AA Address"/>
    <w:basedOn w:val="DefaultParagraphFont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basedOn w:val="DefaultParagraphFont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"/>
    <w:uiPriority w:val="99"/>
    <w:rsid w:val="0071520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2A2D24"/>
    <w:rPr>
      <w:rFonts w:ascii="Arial" w:hAnsi="Arial" w:cs="Times New Roman"/>
      <w:sz w:val="18"/>
      <w:szCs w:val="18"/>
    </w:rPr>
  </w:style>
  <w:style w:type="paragraph" w:styleId="Caption">
    <w:name w:val="caption"/>
    <w:basedOn w:val="Normal"/>
    <w:next w:val="Normal"/>
    <w:qFormat/>
    <w:rsid w:val="0071520C"/>
    <w:rPr>
      <w:b/>
      <w:bCs/>
    </w:rPr>
  </w:style>
  <w:style w:type="paragraph" w:styleId="ListBullet">
    <w:name w:val="List Bullet"/>
    <w:basedOn w:val="Normal"/>
    <w:rsid w:val="0071520C"/>
    <w:pPr>
      <w:tabs>
        <w:tab w:val="left" w:pos="284"/>
      </w:tabs>
      <w:ind w:left="284" w:hanging="284"/>
    </w:pPr>
  </w:style>
  <w:style w:type="paragraph" w:styleId="ListBullet2">
    <w:name w:val="List Bullet 2"/>
    <w:basedOn w:val="Normal"/>
    <w:rsid w:val="0071520C"/>
    <w:pPr>
      <w:tabs>
        <w:tab w:val="left" w:pos="567"/>
      </w:tabs>
      <w:ind w:left="851" w:hanging="284"/>
    </w:pPr>
  </w:style>
  <w:style w:type="paragraph" w:styleId="ListBullet3">
    <w:name w:val="List Bullet 3"/>
    <w:basedOn w:val="Normal"/>
    <w:rsid w:val="0071520C"/>
    <w:pPr>
      <w:tabs>
        <w:tab w:val="clear" w:pos="907"/>
        <w:tab w:val="left" w:pos="851"/>
      </w:tabs>
      <w:ind w:left="1135" w:hanging="284"/>
    </w:pPr>
  </w:style>
  <w:style w:type="paragraph" w:styleId="ListBullet4">
    <w:name w:val="List Bullet 4"/>
    <w:basedOn w:val="Normal"/>
    <w:rsid w:val="0071520C"/>
    <w:pPr>
      <w:tabs>
        <w:tab w:val="left" w:pos="1134"/>
      </w:tabs>
      <w:ind w:left="1418" w:hanging="284"/>
    </w:pPr>
  </w:style>
  <w:style w:type="paragraph" w:styleId="ListNumber">
    <w:name w:val="List Number"/>
    <w:basedOn w:val="Normal"/>
    <w:uiPriority w:val="99"/>
    <w:rsid w:val="0071520C"/>
    <w:pPr>
      <w:tabs>
        <w:tab w:val="left" w:pos="284"/>
      </w:tabs>
      <w:ind w:left="284" w:hanging="284"/>
    </w:pPr>
  </w:style>
  <w:style w:type="paragraph" w:styleId="ListNumber2">
    <w:name w:val="List Number 2"/>
    <w:basedOn w:val="Normal"/>
    <w:uiPriority w:val="99"/>
    <w:rsid w:val="0071520C"/>
    <w:pPr>
      <w:tabs>
        <w:tab w:val="left" w:pos="567"/>
      </w:tabs>
      <w:ind w:left="851" w:hanging="284"/>
    </w:pPr>
  </w:style>
  <w:style w:type="paragraph" w:styleId="ListNumber3">
    <w:name w:val="List Number 3"/>
    <w:basedOn w:val="Normal"/>
    <w:uiPriority w:val="99"/>
    <w:rsid w:val="0071520C"/>
    <w:pPr>
      <w:tabs>
        <w:tab w:val="clear" w:pos="907"/>
        <w:tab w:val="left" w:pos="851"/>
      </w:tabs>
      <w:ind w:left="1135" w:hanging="284"/>
    </w:pPr>
  </w:style>
  <w:style w:type="paragraph" w:styleId="NormalIndent">
    <w:name w:val="Normal Indent"/>
    <w:basedOn w:val="Normal"/>
    <w:uiPriority w:val="99"/>
    <w:rsid w:val="0071520C"/>
    <w:pPr>
      <w:ind w:left="284"/>
    </w:pPr>
  </w:style>
  <w:style w:type="paragraph" w:customStyle="1" w:styleId="AAFrameAddress">
    <w:name w:val="AA Frame Address"/>
    <w:basedOn w:val="Heading1"/>
    <w:uiPriority w:val="99"/>
    <w:rsid w:val="0071520C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uiPriority w:val="99"/>
    <w:rsid w:val="0071520C"/>
    <w:pPr>
      <w:tabs>
        <w:tab w:val="left" w:pos="1418"/>
      </w:tabs>
      <w:ind w:left="1418" w:hanging="284"/>
    </w:pPr>
  </w:style>
  <w:style w:type="paragraph" w:styleId="ListNumber4">
    <w:name w:val="List Number 4"/>
    <w:basedOn w:val="Normal"/>
    <w:uiPriority w:val="99"/>
    <w:rsid w:val="0071520C"/>
    <w:pPr>
      <w:tabs>
        <w:tab w:val="left" w:pos="1418"/>
      </w:tabs>
      <w:ind w:left="1209" w:hanging="360"/>
    </w:pPr>
  </w:style>
  <w:style w:type="paragraph" w:styleId="TableofAuthorities">
    <w:name w:val="table of authorities"/>
    <w:basedOn w:val="Normal"/>
    <w:next w:val="Normal"/>
    <w:uiPriority w:val="99"/>
    <w:semiHidden/>
    <w:rsid w:val="0071520C"/>
    <w:pPr>
      <w:ind w:left="284" w:hanging="284"/>
    </w:pPr>
  </w:style>
  <w:style w:type="paragraph" w:styleId="Index1">
    <w:name w:val="index 1"/>
    <w:basedOn w:val="Normal"/>
    <w:next w:val="Normal"/>
    <w:autoRedefine/>
    <w:uiPriority w:val="99"/>
    <w:semiHidden/>
    <w:rsid w:val="0071520C"/>
    <w:pPr>
      <w:ind w:left="284" w:hanging="284"/>
    </w:pPr>
  </w:style>
  <w:style w:type="paragraph" w:styleId="Index2">
    <w:name w:val="index 2"/>
    <w:basedOn w:val="Normal"/>
    <w:next w:val="Normal"/>
    <w:autoRedefine/>
    <w:uiPriority w:val="99"/>
    <w:semiHidden/>
    <w:rsid w:val="0071520C"/>
    <w:pPr>
      <w:ind w:left="568" w:hanging="284"/>
    </w:pPr>
  </w:style>
  <w:style w:type="paragraph" w:styleId="Index3">
    <w:name w:val="index 3"/>
    <w:basedOn w:val="Normal"/>
    <w:next w:val="Normal"/>
    <w:autoRedefine/>
    <w:uiPriority w:val="99"/>
    <w:semiHidden/>
    <w:rsid w:val="0071520C"/>
    <w:pPr>
      <w:ind w:left="851" w:hanging="284"/>
    </w:pPr>
  </w:style>
  <w:style w:type="paragraph" w:styleId="Index4">
    <w:name w:val="index 4"/>
    <w:basedOn w:val="Normal"/>
    <w:next w:val="Normal"/>
    <w:uiPriority w:val="99"/>
    <w:semiHidden/>
    <w:rsid w:val="0071520C"/>
    <w:pPr>
      <w:ind w:left="1135" w:hanging="284"/>
    </w:pPr>
  </w:style>
  <w:style w:type="paragraph" w:styleId="Index6">
    <w:name w:val="index 6"/>
    <w:basedOn w:val="Normal"/>
    <w:next w:val="Normal"/>
    <w:uiPriority w:val="99"/>
    <w:semiHidden/>
    <w:rsid w:val="0071520C"/>
    <w:pPr>
      <w:ind w:left="1702" w:hanging="284"/>
    </w:pPr>
  </w:style>
  <w:style w:type="paragraph" w:styleId="Index5">
    <w:name w:val="index 5"/>
    <w:basedOn w:val="Normal"/>
    <w:next w:val="Normal"/>
    <w:uiPriority w:val="99"/>
    <w:semiHidden/>
    <w:rsid w:val="0071520C"/>
    <w:pPr>
      <w:ind w:left="1418" w:hanging="284"/>
    </w:pPr>
  </w:style>
  <w:style w:type="paragraph" w:styleId="Index7">
    <w:name w:val="index 7"/>
    <w:basedOn w:val="Normal"/>
    <w:next w:val="Normal"/>
    <w:uiPriority w:val="99"/>
    <w:semiHidden/>
    <w:rsid w:val="0071520C"/>
    <w:pPr>
      <w:ind w:left="1985" w:hanging="284"/>
    </w:pPr>
  </w:style>
  <w:style w:type="paragraph" w:styleId="Index8">
    <w:name w:val="index 8"/>
    <w:basedOn w:val="Normal"/>
    <w:next w:val="Normal"/>
    <w:uiPriority w:val="99"/>
    <w:semiHidden/>
    <w:rsid w:val="0071520C"/>
    <w:pPr>
      <w:ind w:left="2269" w:hanging="284"/>
    </w:pPr>
  </w:style>
  <w:style w:type="paragraph" w:styleId="Index9">
    <w:name w:val="index 9"/>
    <w:basedOn w:val="Normal"/>
    <w:next w:val="Normal"/>
    <w:uiPriority w:val="99"/>
    <w:semiHidden/>
    <w:rsid w:val="0071520C"/>
    <w:pPr>
      <w:ind w:left="2552" w:hanging="284"/>
    </w:pPr>
  </w:style>
  <w:style w:type="paragraph" w:styleId="TOC2">
    <w:name w:val="toc 2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b/>
      <w:bCs/>
    </w:rPr>
  </w:style>
  <w:style w:type="paragraph" w:styleId="TOC3">
    <w:name w:val="toc 3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71520C"/>
    <w:pPr>
      <w:ind w:left="851"/>
    </w:pPr>
  </w:style>
  <w:style w:type="paragraph" w:styleId="TOC5">
    <w:name w:val="toc 5"/>
    <w:basedOn w:val="Normal"/>
    <w:next w:val="Normal"/>
    <w:uiPriority w:val="99"/>
    <w:semiHidden/>
    <w:rsid w:val="0071520C"/>
    <w:pPr>
      <w:ind w:left="1134"/>
    </w:pPr>
  </w:style>
  <w:style w:type="paragraph" w:styleId="TOC6">
    <w:name w:val="toc 6"/>
    <w:basedOn w:val="Normal"/>
    <w:next w:val="Normal"/>
    <w:uiPriority w:val="99"/>
    <w:rsid w:val="0071520C"/>
    <w:pPr>
      <w:ind w:left="1418"/>
    </w:pPr>
  </w:style>
  <w:style w:type="paragraph" w:styleId="TOC7">
    <w:name w:val="toc 7"/>
    <w:basedOn w:val="Normal"/>
    <w:next w:val="Normal"/>
    <w:uiPriority w:val="99"/>
    <w:semiHidden/>
    <w:rsid w:val="0071520C"/>
    <w:pPr>
      <w:ind w:left="1701"/>
    </w:pPr>
  </w:style>
  <w:style w:type="paragraph" w:styleId="TOC8">
    <w:name w:val="toc 8"/>
    <w:basedOn w:val="Normal"/>
    <w:next w:val="Normal"/>
    <w:uiPriority w:val="99"/>
    <w:semiHidden/>
    <w:rsid w:val="0071520C"/>
    <w:pPr>
      <w:ind w:left="1985"/>
    </w:pPr>
  </w:style>
  <w:style w:type="paragraph" w:styleId="TOC9">
    <w:name w:val="toc 9"/>
    <w:basedOn w:val="Normal"/>
    <w:next w:val="Normal"/>
    <w:uiPriority w:val="99"/>
    <w:semiHidden/>
    <w:rsid w:val="0071520C"/>
    <w:pPr>
      <w:ind w:left="2268"/>
    </w:pPr>
  </w:style>
  <w:style w:type="paragraph" w:styleId="TableofFigures">
    <w:name w:val="table of figures"/>
    <w:basedOn w:val="Normal"/>
    <w:next w:val="Normal"/>
    <w:uiPriority w:val="99"/>
    <w:semiHidden/>
    <w:rsid w:val="0071520C"/>
    <w:pPr>
      <w:ind w:left="567" w:hanging="567"/>
    </w:pPr>
  </w:style>
  <w:style w:type="paragraph" w:styleId="ListBullet5">
    <w:name w:val="List Bullet 5"/>
    <w:basedOn w:val="Normal"/>
    <w:uiPriority w:val="99"/>
    <w:rsid w:val="0071520C"/>
    <w:pPr>
      <w:tabs>
        <w:tab w:val="left" w:pos="1418"/>
      </w:tabs>
      <w:ind w:left="1702" w:hanging="284"/>
    </w:pPr>
  </w:style>
  <w:style w:type="paragraph" w:styleId="BodyTextFirstIndent">
    <w:name w:val="Body Text First Indent"/>
    <w:basedOn w:val="BodyText"/>
    <w:link w:val="BodyTextFirstIndentChar"/>
    <w:uiPriority w:val="99"/>
    <w:rsid w:val="0071520C"/>
    <w:pPr>
      <w:ind w:firstLine="284"/>
    </w:pPr>
  </w:style>
  <w:style w:type="character" w:customStyle="1" w:styleId="BodyTextFirstIndentChar">
    <w:name w:val="Body Text First Indent Char"/>
    <w:basedOn w:val="BodyTextChar1"/>
    <w:link w:val="BodyTextFirstIndent"/>
    <w:uiPriority w:val="99"/>
    <w:locked/>
    <w:rsid w:val="002A2D24"/>
    <w:rPr>
      <w:rFonts w:ascii="Arial" w:hAnsi="Arial" w:cs="Angsana New"/>
      <w:sz w:val="18"/>
      <w:szCs w:val="18"/>
    </w:rPr>
  </w:style>
  <w:style w:type="paragraph" w:styleId="BodyTextIndent">
    <w:name w:val="Body Text Indent"/>
    <w:aliases w:val="i"/>
    <w:basedOn w:val="Normal"/>
    <w:link w:val="BodyTextIndentChar"/>
    <w:rsid w:val="0071520C"/>
    <w:pPr>
      <w:spacing w:after="120"/>
      <w:ind w:left="283"/>
    </w:pPr>
  </w:style>
  <w:style w:type="character" w:customStyle="1" w:styleId="BodyTextIndentChar">
    <w:name w:val="Body Text Indent Char"/>
    <w:aliases w:val="i Char"/>
    <w:basedOn w:val="DefaultParagraphFont"/>
    <w:link w:val="BodyTextIndent"/>
    <w:locked/>
    <w:rsid w:val="002A2D24"/>
    <w:rPr>
      <w:rFonts w:ascii="Arial" w:hAnsi="Arial" w:cs="Times New Roman"/>
      <w:sz w:val="18"/>
      <w:szCs w:val="18"/>
    </w:rPr>
  </w:style>
  <w:style w:type="paragraph" w:styleId="BodyTextFirstIndent2">
    <w:name w:val="Body Text First Indent 2"/>
    <w:basedOn w:val="BodyTextIndent"/>
    <w:link w:val="BodyTextFirstIndent2Char"/>
    <w:uiPriority w:val="99"/>
    <w:rsid w:val="0071520C"/>
    <w:pPr>
      <w:ind w:left="284" w:firstLine="284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locked/>
    <w:rsid w:val="002A2D24"/>
    <w:rPr>
      <w:rFonts w:ascii="Arial" w:hAnsi="Arial" w:cs="Times New Roman"/>
      <w:sz w:val="18"/>
      <w:szCs w:val="18"/>
    </w:rPr>
  </w:style>
  <w:style w:type="character" w:styleId="Strong">
    <w:name w:val="Strong"/>
    <w:basedOn w:val="DefaultParagraphFont"/>
    <w:uiPriority w:val="99"/>
    <w:qFormat/>
    <w:rsid w:val="0071520C"/>
    <w:rPr>
      <w:rFonts w:cs="Times New Roman"/>
      <w:b/>
      <w:bCs/>
    </w:rPr>
  </w:style>
  <w:style w:type="paragraph" w:customStyle="1" w:styleId="AA1stlevelbullet">
    <w:name w:val="AA 1st level bullet"/>
    <w:basedOn w:val="Normal"/>
    <w:uiPriority w:val="99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uiPriority w:val="99"/>
    <w:rsid w:val="0071520C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basedOn w:val="DefaultParagraphFont"/>
    <w:uiPriority w:val="99"/>
    <w:rsid w:val="0071520C"/>
    <w:rPr>
      <w:rFonts w:ascii="Arial" w:hAnsi="Arial" w:cs="Times New Roman"/>
      <w:sz w:val="13"/>
      <w:szCs w:val="13"/>
    </w:rPr>
  </w:style>
  <w:style w:type="paragraph" w:customStyle="1" w:styleId="AA2ndlevelbullet">
    <w:name w:val="AA 2nd level bullet"/>
    <w:basedOn w:val="AA1stlevelbullet"/>
    <w:uiPriority w:val="99"/>
    <w:rsid w:val="0071520C"/>
    <w:pPr>
      <w:tabs>
        <w:tab w:val="clear" w:pos="227"/>
        <w:tab w:val="left" w:pos="454"/>
        <w:tab w:val="left" w:pos="680"/>
        <w:tab w:val="left" w:pos="907"/>
      </w:tabs>
      <w:ind w:left="454"/>
    </w:pPr>
  </w:style>
  <w:style w:type="paragraph" w:customStyle="1" w:styleId="AANumbering">
    <w:name w:val="AA Numbering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</w:pPr>
  </w:style>
  <w:style w:type="paragraph" w:styleId="TOC1">
    <w:name w:val="toc 1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uiPriority w:val="99"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71520C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b/>
      <w:bCs/>
      <w:sz w:val="24"/>
      <w:szCs w:val="24"/>
    </w:rPr>
  </w:style>
  <w:style w:type="paragraph" w:customStyle="1" w:styleId="ReportHeading2">
    <w:name w:val="ReportHeading2"/>
    <w:basedOn w:val="ReportHeading1"/>
    <w:uiPriority w:val="99"/>
    <w:rsid w:val="0071520C"/>
    <w:pPr>
      <w:framePr w:h="1054" w:wrap="around" w:y="5920"/>
    </w:pPr>
  </w:style>
  <w:style w:type="paragraph" w:customStyle="1" w:styleId="ReportHeading3">
    <w:name w:val="ReportHeading3"/>
    <w:basedOn w:val="ReportHeading2"/>
    <w:uiPriority w:val="99"/>
    <w:rsid w:val="0071520C"/>
    <w:pPr>
      <w:framePr w:h="443" w:wrap="around" w:y="8223"/>
    </w:pPr>
  </w:style>
  <w:style w:type="paragraph" w:customStyle="1" w:styleId="a">
    <w:name w:val="¢éÍ¤ÇÒÁ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</w:pPr>
  </w:style>
  <w:style w:type="paragraph" w:customStyle="1" w:styleId="PictureInText">
    <w:name w:val="PictureInText"/>
    <w:basedOn w:val="Normal"/>
    <w:next w:val="Normal"/>
    <w:uiPriority w:val="99"/>
    <w:rsid w:val="0071520C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uiPriority w:val="99"/>
    <w:rsid w:val="0071520C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uiPriority w:val="99"/>
    <w:rsid w:val="0071520C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uiPriority w:val="99"/>
    <w:rsid w:val="0071520C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uiPriority w:val="99"/>
    <w:rsid w:val="0071520C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a0">
    <w:name w:val="???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">
    <w:name w:val="µÒÃÒ§3ªèÍ§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character" w:customStyle="1" w:styleId="BodyText2Char">
    <w:name w:val="Body Text 2 Char"/>
    <w:basedOn w:val="DefaultParagraphFont"/>
    <w:link w:val="BodyText2"/>
    <w:locked/>
    <w:rsid w:val="002A2D24"/>
    <w:rPr>
      <w:rFonts w:ascii="Book Antiqua" w:hAnsi="Book Antiqua" w:cs="Times New Roman"/>
      <w:sz w:val="22"/>
      <w:szCs w:val="22"/>
    </w:rPr>
  </w:style>
  <w:style w:type="paragraph" w:customStyle="1" w:styleId="a1">
    <w:name w:val="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a2">
    <w:name w:val="ºÇ¡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T0">
    <w:name w:val="?????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0">
    <w:name w:val="?????3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a3">
    <w:name w:val="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customStyle="1" w:styleId="E">
    <w:name w:val="ª×èÍºÃÔÉÑ· E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2"/>
      <w:szCs w:val="22"/>
      <w:lang w:val="th-TH"/>
    </w:rPr>
  </w:style>
  <w:style w:type="paragraph" w:customStyle="1" w:styleId="a4">
    <w:name w:val="Åº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5">
    <w:name w:val="ลบ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cs="BrowalliaUPC"/>
      <w:sz w:val="28"/>
      <w:szCs w:val="28"/>
      <w:lang w:val="th-TH" w:eastAsia="th-TH"/>
    </w:rPr>
  </w:style>
  <w:style w:type="paragraph" w:styleId="BodyText3">
    <w:name w:val="Body Text 3"/>
    <w:basedOn w:val="Normal"/>
    <w:link w:val="BodyText3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ind w:right="-43"/>
    </w:pPr>
    <w:rPr>
      <w:rFonts w:ascii="Times New Roman" w:hAnsi="Times New Roman" w:cs="EucrosiaUPC"/>
      <w:sz w:val="30"/>
      <w:szCs w:val="30"/>
    </w:rPr>
  </w:style>
  <w:style w:type="character" w:customStyle="1" w:styleId="BodyText3Char">
    <w:name w:val="Body Text 3 Char"/>
    <w:basedOn w:val="DefaultParagraphFont"/>
    <w:link w:val="BodyText3"/>
    <w:locked/>
    <w:rsid w:val="002A2D24"/>
    <w:rPr>
      <w:rFonts w:cs="EucrosiaUPC"/>
      <w:sz w:val="30"/>
      <w:szCs w:val="30"/>
      <w:lang w:bidi="th-TH"/>
    </w:rPr>
  </w:style>
  <w:style w:type="character" w:styleId="PageNumber">
    <w:name w:val="page number"/>
    <w:basedOn w:val="DefaultParagraphFont"/>
    <w:rsid w:val="0071520C"/>
    <w:rPr>
      <w:rFonts w:cs="Times New Roman"/>
    </w:rPr>
  </w:style>
  <w:style w:type="paragraph" w:customStyle="1" w:styleId="ASSETS">
    <w:name w:val="ASSETS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styleId="BodyTextIndent2">
    <w:name w:val="Body Text Indent 2"/>
    <w:basedOn w:val="Normal"/>
    <w:link w:val="BodyTextIndent2Cha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30"/>
      <w:szCs w:val="3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2A2D24"/>
    <w:rPr>
      <w:rFonts w:cs="EucrosiaUPC"/>
      <w:sz w:val="30"/>
      <w:szCs w:val="30"/>
      <w:lang w:bidi="th-TH"/>
    </w:rPr>
  </w:style>
  <w:style w:type="paragraph" w:styleId="BalloonText">
    <w:name w:val="Balloon Text"/>
    <w:basedOn w:val="Normal"/>
    <w:link w:val="BalloonTextChar"/>
    <w:semiHidden/>
    <w:rsid w:val="0071520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locked/>
    <w:rsid w:val="002A2D24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/>
      <w:ind w:left="540" w:right="387" w:hanging="540"/>
      <w:jc w:val="both"/>
    </w:pPr>
    <w:rPr>
      <w:rFonts w:ascii="Angsana New" w:hAnsi="Angsana New" w:cs="Angsana New"/>
      <w:b/>
      <w:bCs/>
      <w:i/>
      <w:iCs/>
      <w:sz w:val="30"/>
      <w:szCs w:val="30"/>
      <w:lang w:val="en-GB"/>
    </w:rPr>
  </w:style>
  <w:style w:type="character" w:customStyle="1" w:styleId="AccPolicyHeadingChar">
    <w:name w:val="Acc Policy Heading Char"/>
    <w:basedOn w:val="DefaultParagraphFont"/>
    <w:link w:val="AccPolicyHeading"/>
    <w:locked/>
    <w:rsid w:val="0071520C"/>
    <w:rPr>
      <w:rFonts w:ascii="Angsana New" w:hAnsi="Angsana New" w:cs="Angsana New"/>
      <w:b/>
      <w:bCs/>
      <w:i/>
      <w:iCs/>
      <w:sz w:val="30"/>
      <w:szCs w:val="30"/>
      <w:lang w:val="en-GB" w:eastAsia="en-US" w:bidi="th-TH"/>
    </w:rPr>
  </w:style>
  <w:style w:type="table" w:styleId="TableGrid">
    <w:name w:val="Table Grid"/>
    <w:basedOn w:val="TableNormal"/>
    <w:uiPriority w:val="39"/>
    <w:rsid w:val="0071520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gnature">
    <w:name w:val="Signature"/>
    <w:basedOn w:val="Normal"/>
    <w:link w:val="SignatureChar"/>
    <w:rsid w:val="0071520C"/>
    <w:pPr>
      <w:spacing w:line="240" w:lineRule="auto"/>
    </w:pPr>
  </w:style>
  <w:style w:type="character" w:customStyle="1" w:styleId="SignatureChar">
    <w:name w:val="Signature Char"/>
    <w:basedOn w:val="DefaultParagraphFont"/>
    <w:link w:val="Signature"/>
    <w:locked/>
    <w:rsid w:val="002A2D24"/>
    <w:rPr>
      <w:rFonts w:ascii="Arial" w:hAnsi="Arial" w:cs="Times New Roman"/>
      <w:sz w:val="18"/>
      <w:szCs w:val="18"/>
    </w:rPr>
  </w:style>
  <w:style w:type="paragraph" w:customStyle="1" w:styleId="acctfourfigures">
    <w:name w:val="acct four figures"/>
    <w:aliases w:val="a4,a4 + 8 pt,(Complex) + 8 pt,(Complex),Thai Distribute...,a4 + Angsana New,Before:  3 pt,Line spacing:  At l...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mergecolhdg">
    <w:name w:val="acct merge col hdg"/>
    <w:aliases w:val="mh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mainheading">
    <w:name w:val="acct main heading"/>
    <w:aliases w:val="am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Cs w:val="20"/>
      <w:lang w:val="en-GB" w:bidi="ar-SA"/>
    </w:rPr>
  </w:style>
  <w:style w:type="character" w:customStyle="1" w:styleId="FootnoteTextChar">
    <w:name w:val="Footnote Text Char"/>
    <w:aliases w:val="ft Char"/>
    <w:basedOn w:val="DefaultParagraphFont"/>
    <w:link w:val="FootnoteText"/>
    <w:semiHidden/>
    <w:locked/>
    <w:rsid w:val="002A2D24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71520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71520C"/>
    <w:pPr>
      <w:spacing w:after="0"/>
    </w:pPr>
  </w:style>
  <w:style w:type="paragraph" w:customStyle="1" w:styleId="acctdividends">
    <w:name w:val="acct dividends"/>
    <w:aliases w:val="a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71520C"/>
    <w:pPr>
      <w:spacing w:after="0"/>
    </w:pPr>
  </w:style>
  <w:style w:type="paragraph" w:customStyle="1" w:styleId="acctindent">
    <w:name w:val="acct indent"/>
    <w:aliases w:val="ai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71520C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71520C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71520C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71520C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71520C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71520C"/>
    <w:pPr>
      <w:ind w:left="1134"/>
    </w:pPr>
  </w:style>
  <w:style w:type="paragraph" w:customStyle="1" w:styleId="acctstatementsub-sub-sub-heading">
    <w:name w:val="acct statement sub-sub-sub-heading"/>
    <w:aliases w:val="assss"/>
    <w:basedOn w:val="acctstatementsub-sub-heading"/>
    <w:rsid w:val="0071520C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71520C"/>
    <w:pPr>
      <w:spacing w:after="0"/>
    </w:pPr>
  </w:style>
  <w:style w:type="paragraph" w:customStyle="1" w:styleId="block2nospaceafter">
    <w:name w:val="block2 no space after"/>
    <w:aliases w:val="b2n,block2 no sp"/>
    <w:basedOn w:val="block2"/>
    <w:rsid w:val="0071520C"/>
    <w:pPr>
      <w:spacing w:after="0"/>
    </w:pPr>
  </w:style>
  <w:style w:type="paragraph" w:customStyle="1" w:styleId="List1a">
    <w:name w:val="List 1a"/>
    <w:aliases w:val="1a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71520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/>
      <w:sz w:val="20"/>
      <w:szCs w:val="20"/>
      <w:lang w:val="en-AU" w:bidi="ar-SA"/>
    </w:rPr>
  </w:style>
  <w:style w:type="character" w:customStyle="1" w:styleId="MacroTextChar">
    <w:name w:val="Macro Text Char"/>
    <w:basedOn w:val="DefaultParagraphFont"/>
    <w:link w:val="MacroText"/>
    <w:semiHidden/>
    <w:locked/>
    <w:rsid w:val="002A2D24"/>
    <w:rPr>
      <w:rFonts w:ascii="Courier New" w:hAnsi="Courier New" w:cs="Times New Roman"/>
      <w:lang w:val="en-AU" w:eastAsia="en-US" w:bidi="ar-SA"/>
    </w:rPr>
  </w:style>
  <w:style w:type="paragraph" w:customStyle="1" w:styleId="zcompanyname">
    <w:name w:val="zcompany name"/>
    <w:aliases w:val="cn"/>
    <w:basedOn w:val="Normal"/>
    <w:rsid w:val="0071520C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71520C"/>
  </w:style>
  <w:style w:type="paragraph" w:customStyle="1" w:styleId="zreportaddinfo">
    <w:name w:val="zreport addinfo"/>
    <w:basedOn w:val="Normal"/>
    <w:rsid w:val="0071520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71520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71520C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71520C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">
    <w:name w:val="*ind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71520C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71520C"/>
    <w:rPr>
      <w:b/>
      <w:bCs/>
    </w:rPr>
  </w:style>
  <w:style w:type="paragraph" w:customStyle="1" w:styleId="nineptbodytext">
    <w:name w:val="nine pt body text"/>
    <w:aliases w:val="9bt"/>
    <w:basedOn w:val="nineptnormal"/>
    <w:rsid w:val="0071520C"/>
    <w:pPr>
      <w:spacing w:after="220"/>
    </w:pPr>
  </w:style>
  <w:style w:type="paragraph" w:customStyle="1" w:styleId="nineptnormal">
    <w:name w:val="nine pt normal"/>
    <w:aliases w:val="9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71520C"/>
    <w:pPr>
      <w:jc w:val="center"/>
    </w:pPr>
  </w:style>
  <w:style w:type="paragraph" w:customStyle="1" w:styleId="heading">
    <w:name w:val="heading"/>
    <w:aliases w:val="h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71520C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71520C"/>
  </w:style>
  <w:style w:type="paragraph" w:customStyle="1" w:styleId="nineptheadingcentredbold">
    <w:name w:val="nine pt heading centred bold"/>
    <w:aliases w:val="9hc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71520C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71520C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71520C"/>
    <w:rPr>
      <w:b/>
    </w:rPr>
  </w:style>
  <w:style w:type="paragraph" w:customStyle="1" w:styleId="nineptcolumntab1">
    <w:name w:val="nine pt column tab1"/>
    <w:aliases w:val="a91"/>
    <w:basedOn w:val="nineptnormal"/>
    <w:rsid w:val="0071520C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71520C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71520C"/>
    <w:pPr>
      <w:jc w:val="center"/>
    </w:pPr>
  </w:style>
  <w:style w:type="paragraph" w:customStyle="1" w:styleId="Normalheading">
    <w:name w:val="Normal heading"/>
    <w:aliases w:val="nh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71520C"/>
    <w:p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71520C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71520C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ex">
    <w:name w:val="index"/>
    <w:aliases w:val="ix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71520C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71520C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71520C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71520C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71520C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71520C"/>
    <w:pPr>
      <w:ind w:left="1134" w:hanging="567"/>
    </w:pPr>
  </w:style>
  <w:style w:type="paragraph" w:customStyle="1" w:styleId="blocklist2">
    <w:name w:val="block list2"/>
    <w:aliases w:val="blist2"/>
    <w:basedOn w:val="blocklist"/>
    <w:rsid w:val="0071520C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71520C"/>
    <w:pPr>
      <w:keepNext/>
      <w:keepLines/>
      <w:spacing w:before="70"/>
    </w:pPr>
    <w:rPr>
      <w:b/>
    </w:rPr>
  </w:style>
  <w:style w:type="paragraph" w:customStyle="1" w:styleId="blockheadingitalicnosp">
    <w:name w:val="block heading italic no sp"/>
    <w:aliases w:val="bhin"/>
    <w:basedOn w:val="blockheadingitalic"/>
    <w:rsid w:val="0071520C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71520C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71520C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71520C"/>
    <w:pPr>
      <w:spacing w:after="0"/>
    </w:pPr>
  </w:style>
  <w:style w:type="paragraph" w:customStyle="1" w:styleId="smallreturn">
    <w:name w:val="small return"/>
    <w:aliases w:val="sr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71520C"/>
    <w:pPr>
      <w:spacing w:after="0"/>
    </w:pPr>
  </w:style>
  <w:style w:type="paragraph" w:customStyle="1" w:styleId="headingbolditalic">
    <w:name w:val="heading bold italic"/>
    <w:aliases w:val="hbi"/>
    <w:basedOn w:val="heading"/>
    <w:rsid w:val="0071520C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71520C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71520C"/>
    <w:pPr>
      <w:spacing w:after="0"/>
    </w:pPr>
  </w:style>
  <w:style w:type="paragraph" w:customStyle="1" w:styleId="blockbullet">
    <w:name w:val="block bullet"/>
    <w:aliases w:val="bb"/>
    <w:basedOn w:val="block"/>
    <w:rsid w:val="0071520C"/>
    <w:pPr>
      <w:tabs>
        <w:tab w:val="num" w:pos="907"/>
      </w:tabs>
      <w:ind w:left="907" w:hanging="340"/>
    </w:pPr>
  </w:style>
  <w:style w:type="paragraph" w:customStyle="1" w:styleId="acctfourfigureslongernumber3">
    <w:name w:val="acct four figures longer number3"/>
    <w:aliases w:val="a4+3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71520C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71520C"/>
    <w:pPr>
      <w:spacing w:after="0"/>
    </w:pPr>
  </w:style>
  <w:style w:type="paragraph" w:customStyle="1" w:styleId="eightptnormal">
    <w:name w:val="eight pt normal"/>
    <w:aliases w:val="8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71520C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71520C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71520C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71520C"/>
    <w:rPr>
      <w:b/>
      <w:bCs/>
    </w:rPr>
  </w:style>
  <w:style w:type="paragraph" w:customStyle="1" w:styleId="eightptbodytext">
    <w:name w:val="eight pt body text"/>
    <w:aliases w:val="8bt"/>
    <w:basedOn w:val="eightptnormal"/>
    <w:rsid w:val="0071520C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71520C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71520C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71520C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71520C"/>
    <w:pPr>
      <w:spacing w:after="0"/>
    </w:pPr>
  </w:style>
  <w:style w:type="paragraph" w:customStyle="1" w:styleId="eightptblock">
    <w:name w:val="eight pt block"/>
    <w:aliases w:val="8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71520C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71520C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71520C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71520C"/>
    <w:pPr>
      <w:spacing w:after="0"/>
    </w:pPr>
  </w:style>
  <w:style w:type="paragraph" w:customStyle="1" w:styleId="blockindent">
    <w:name w:val="block indent"/>
    <w:aliases w:val="bi"/>
    <w:basedOn w:val="block"/>
    <w:rsid w:val="0071520C"/>
    <w:pPr>
      <w:ind w:left="737" w:hanging="170"/>
    </w:pPr>
  </w:style>
  <w:style w:type="paragraph" w:customStyle="1" w:styleId="nineptnormalcentred">
    <w:name w:val="nine pt normal centred"/>
    <w:aliases w:val="9nc"/>
    <w:basedOn w:val="nineptnormal"/>
    <w:rsid w:val="0071520C"/>
    <w:pPr>
      <w:jc w:val="center"/>
    </w:pPr>
  </w:style>
  <w:style w:type="paragraph" w:customStyle="1" w:styleId="nineptcol">
    <w:name w:val="nine pt %col"/>
    <w:aliases w:val="9%"/>
    <w:basedOn w:val="nineptnormal"/>
    <w:rsid w:val="0071520C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71520C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71520C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71520C"/>
    <w:pPr>
      <w:spacing w:after="0"/>
    </w:pPr>
  </w:style>
  <w:style w:type="paragraph" w:customStyle="1" w:styleId="nineptblocklist">
    <w:name w:val="nine pt block list"/>
    <w:aliases w:val="9bl"/>
    <w:basedOn w:val="nineptblock"/>
    <w:rsid w:val="0071520C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71520C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71520C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71520C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71520C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71520C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71520C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71520C"/>
    <w:pPr>
      <w:spacing w:after="20"/>
    </w:pPr>
  </w:style>
  <w:style w:type="paragraph" w:customStyle="1" w:styleId="blockbulletnospaceafter">
    <w:name w:val="block bullet no space after"/>
    <w:aliases w:val="bbn,block bullet no sp"/>
    <w:rsid w:val="0071520C"/>
    <w:pPr>
      <w:tabs>
        <w:tab w:val="num" w:pos="907"/>
      </w:tabs>
      <w:spacing w:line="260" w:lineRule="atLeast"/>
      <w:ind w:left="907" w:hanging="340"/>
    </w:pPr>
    <w:rPr>
      <w:szCs w:val="20"/>
      <w:lang w:val="en-GB" w:bidi="ar-SA"/>
    </w:rPr>
  </w:style>
  <w:style w:type="paragraph" w:customStyle="1" w:styleId="acctstatementheadingaitalicbold">
    <w:name w:val="acct statement heading (a) italic bold"/>
    <w:aliases w:val="asaib"/>
    <w:basedOn w:val="acctstatementheadinga"/>
    <w:rsid w:val="0071520C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71520C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71520C"/>
    <w:pPr>
      <w:spacing w:after="80"/>
    </w:pPr>
  </w:style>
  <w:style w:type="paragraph" w:customStyle="1" w:styleId="nineptratecol">
    <w:name w:val="nine pt rate col"/>
    <w:aliases w:val="a9r"/>
    <w:basedOn w:val="nineptnormal"/>
    <w:rsid w:val="0071520C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71520C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71520C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71520C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71520C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71520C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71520C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71520C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71520C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71520C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71520C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71520C"/>
    <w:pPr>
      <w:ind w:left="907" w:hanging="340"/>
    </w:pPr>
  </w:style>
  <w:style w:type="paragraph" w:customStyle="1" w:styleId="List3i">
    <w:name w:val="List 3i"/>
    <w:aliases w:val="3i"/>
    <w:basedOn w:val="List2i"/>
    <w:rsid w:val="0071520C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71520C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71520C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71520C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71520C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71520C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71520C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71520C"/>
    <w:pPr>
      <w:spacing w:after="80"/>
    </w:pPr>
  </w:style>
  <w:style w:type="paragraph" w:customStyle="1" w:styleId="blockbullet2">
    <w:name w:val="block bullet 2"/>
    <w:aliases w:val="bb2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71520C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71520C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720" w:right="389"/>
      <w:jc w:val="both"/>
    </w:pPr>
    <w:rPr>
      <w:rFonts w:ascii="Times New Roman" w:hAnsi="Times New Roman"/>
      <w:bCs/>
      <w:i/>
      <w:iCs/>
      <w:sz w:val="22"/>
      <w:szCs w:val="22"/>
      <w:lang w:eastAsia="en-GB"/>
    </w:rPr>
  </w:style>
  <w:style w:type="character" w:customStyle="1" w:styleId="AccPolicysubheadChar">
    <w:name w:val="Acc Policy sub head Char"/>
    <w:basedOn w:val="DefaultParagraphFont"/>
    <w:link w:val="AccPolicysubhead"/>
    <w:locked/>
    <w:rsid w:val="0071520C"/>
    <w:rPr>
      <w:rFonts w:cs="Times New Roman"/>
      <w:bCs/>
      <w:i/>
      <w:iCs/>
      <w:sz w:val="22"/>
      <w:szCs w:val="22"/>
      <w:lang w:val="en-US" w:eastAsia="en-GB" w:bidi="th-TH"/>
    </w:rPr>
  </w:style>
  <w:style w:type="paragraph" w:customStyle="1" w:styleId="BodyTextbullet">
    <w:name w:val="Body Text bullet"/>
    <w:basedOn w:val="BodyText"/>
    <w:next w:val="BodyText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hAnsi="Times New Roman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hAnsi="Times New Roman"/>
      <w:b/>
      <w:bCs/>
      <w:sz w:val="24"/>
      <w:szCs w:val="22"/>
      <w:lang w:eastAsia="en-GB"/>
    </w:rPr>
  </w:style>
  <w:style w:type="paragraph" w:customStyle="1" w:styleId="AccPolicyalternative">
    <w:name w:val="Acc Policy alternative"/>
    <w:basedOn w:val="AccPolicysubhead"/>
    <w:link w:val="AccPolicyalternativeChar"/>
    <w:autoRedefine/>
    <w:rsid w:val="0071520C"/>
    <w:pPr>
      <w:ind w:left="1134"/>
    </w:pPr>
  </w:style>
  <w:style w:type="character" w:customStyle="1" w:styleId="AccPolicyalternativeChar">
    <w:name w:val="Acc Policy alternative Char"/>
    <w:basedOn w:val="AccPolicysubheadChar"/>
    <w:link w:val="AccPolicyalternative"/>
    <w:locked/>
    <w:rsid w:val="0071520C"/>
    <w:rPr>
      <w:rFonts w:cs="Times New Roman"/>
      <w:bCs/>
      <w:i/>
      <w:iCs/>
      <w:sz w:val="22"/>
      <w:szCs w:val="22"/>
      <w:lang w:val="en-US" w:eastAsia="en-GB" w:bidi="th-TH"/>
    </w:rPr>
  </w:style>
  <w:style w:type="paragraph" w:customStyle="1" w:styleId="CoverTitle">
    <w:name w:val="Cover Tit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71520C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71520C"/>
    <w:pPr>
      <w:spacing w:after="0" w:line="440" w:lineRule="exact"/>
      <w:jc w:val="center"/>
    </w:pPr>
    <w:rPr>
      <w:sz w:val="32"/>
      <w:u w:val="none"/>
    </w:rPr>
  </w:style>
  <w:style w:type="paragraph" w:styleId="BlockText">
    <w:name w:val="Block Text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G Times (W1)" w:hAnsi="CG Times (W1)" w:cs="KPMG Logo"/>
      <w:sz w:val="28"/>
      <w:szCs w:val="28"/>
      <w:lang w:val="th-TH"/>
    </w:rPr>
  </w:style>
  <w:style w:type="paragraph" w:styleId="DocumentMap">
    <w:name w:val="Document Map"/>
    <w:basedOn w:val="Normal"/>
    <w:link w:val="DocumentMapChar"/>
    <w:semiHidden/>
    <w:rsid w:val="0071520C"/>
    <w:pPr>
      <w:shd w:val="clear" w:color="auto" w:fill="00008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ahoma" w:hAnsi="Tahoma" w:cs="Tahoma"/>
      <w:sz w:val="20"/>
      <w:szCs w:val="20"/>
      <w:lang w:val="en-GB" w:bidi="ar-SA"/>
    </w:rPr>
  </w:style>
  <w:style w:type="character" w:customStyle="1" w:styleId="DocumentMapChar">
    <w:name w:val="Document Map Char"/>
    <w:basedOn w:val="DefaultParagraphFont"/>
    <w:link w:val="DocumentMap"/>
    <w:semiHidden/>
    <w:locked/>
    <w:rsid w:val="002A2D24"/>
    <w:rPr>
      <w:rFonts w:ascii="Tahoma" w:hAnsi="Tahoma" w:cs="Tahoma"/>
      <w:shd w:val="clear" w:color="auto" w:fill="000080"/>
      <w:lang w:val="en-GB" w:bidi="ar-SA"/>
    </w:rPr>
  </w:style>
  <w:style w:type="character" w:customStyle="1" w:styleId="AccPolicyHeadingCharChar">
    <w:name w:val="Acc Policy Heading Char Char"/>
    <w:basedOn w:val="DefaultParagraphFont"/>
    <w:rsid w:val="0071520C"/>
    <w:rPr>
      <w:rFonts w:cs="Times New Roman"/>
      <w:bCs/>
      <w:sz w:val="22"/>
      <w:szCs w:val="22"/>
      <w:lang w:val="en-US" w:eastAsia="en-GB" w:bidi="th-TH"/>
    </w:rPr>
  </w:style>
  <w:style w:type="character" w:customStyle="1" w:styleId="shorttext1">
    <w:name w:val="short_text1"/>
    <w:basedOn w:val="DefaultParagraphFont"/>
    <w:uiPriority w:val="99"/>
    <w:rsid w:val="006366C3"/>
    <w:rPr>
      <w:rFonts w:cs="Times New Roman"/>
      <w:sz w:val="29"/>
      <w:szCs w:val="29"/>
    </w:rPr>
  </w:style>
  <w:style w:type="character" w:customStyle="1" w:styleId="hps">
    <w:name w:val="hps"/>
    <w:basedOn w:val="DefaultParagraphFont"/>
    <w:uiPriority w:val="99"/>
    <w:rsid w:val="004434FD"/>
    <w:rPr>
      <w:rFonts w:cs="Times New Roman"/>
    </w:rPr>
  </w:style>
  <w:style w:type="character" w:customStyle="1" w:styleId="gt-icon-text1">
    <w:name w:val="gt-icon-text1"/>
    <w:basedOn w:val="DefaultParagraphFont"/>
    <w:uiPriority w:val="99"/>
    <w:rsid w:val="00AE4F6D"/>
    <w:rPr>
      <w:rFonts w:cs="Times New Roman"/>
    </w:rPr>
  </w:style>
  <w:style w:type="character" w:customStyle="1" w:styleId="shorttext">
    <w:name w:val="short_text"/>
    <w:basedOn w:val="DefaultParagraphFont"/>
    <w:uiPriority w:val="99"/>
    <w:rsid w:val="002A2D24"/>
    <w:rPr>
      <w:rFonts w:cs="Times New Roman"/>
    </w:rPr>
  </w:style>
  <w:style w:type="paragraph" w:customStyle="1" w:styleId="Default">
    <w:name w:val="Default"/>
    <w:rsid w:val="002A2D24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character" w:customStyle="1" w:styleId="longtext">
    <w:name w:val="long_text"/>
    <w:basedOn w:val="DefaultParagraphFont"/>
    <w:uiPriority w:val="99"/>
    <w:rsid w:val="00222634"/>
    <w:rPr>
      <w:rFonts w:cs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3702BE"/>
    <w:pPr>
      <w:ind w:left="720"/>
      <w:contextualSpacing/>
    </w:pPr>
    <w:rPr>
      <w:rFonts w:cs="Angsana New"/>
      <w:szCs w:val="22"/>
    </w:rPr>
  </w:style>
  <w:style w:type="paragraph" w:styleId="PlainText">
    <w:name w:val="Plain Text"/>
    <w:basedOn w:val="Normal"/>
    <w:link w:val="PlainTextChar"/>
    <w:uiPriority w:val="99"/>
    <w:rsid w:val="0039151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 w:cs="Angsana New"/>
      <w:sz w:val="21"/>
      <w:szCs w:val="26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391515"/>
    <w:rPr>
      <w:rFonts w:ascii="Consolas" w:hAnsi="Consolas" w:cs="Angsana New"/>
      <w:sz w:val="26"/>
      <w:szCs w:val="26"/>
    </w:rPr>
  </w:style>
  <w:style w:type="character" w:styleId="CommentReference">
    <w:name w:val="annotation reference"/>
    <w:basedOn w:val="DefaultParagraphFont"/>
    <w:uiPriority w:val="99"/>
    <w:rsid w:val="00730C99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730C99"/>
    <w:pPr>
      <w:spacing w:line="240" w:lineRule="auto"/>
    </w:pPr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locked/>
    <w:rsid w:val="00730C99"/>
    <w:rPr>
      <w:rFonts w:ascii="Arial" w:hAnsi="Arial" w:cs="Angsana New"/>
      <w:sz w:val="25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730C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locked/>
    <w:rsid w:val="00730C99"/>
    <w:rPr>
      <w:rFonts w:ascii="Arial" w:hAnsi="Arial" w:cs="Angsana New"/>
      <w:b/>
      <w:bCs/>
      <w:sz w:val="25"/>
      <w:szCs w:val="25"/>
    </w:rPr>
  </w:style>
  <w:style w:type="paragraph" w:styleId="Revision">
    <w:name w:val="Revision"/>
    <w:hidden/>
    <w:uiPriority w:val="99"/>
    <w:semiHidden/>
    <w:rsid w:val="00730C99"/>
    <w:rPr>
      <w:rFonts w:ascii="Arial" w:hAnsi="Arial" w:cs="Angsana New"/>
      <w:sz w:val="18"/>
      <w:szCs w:val="22"/>
    </w:rPr>
  </w:style>
  <w:style w:type="paragraph" w:customStyle="1" w:styleId="AccountingPolicy">
    <w:name w:val="Accounting Policy"/>
    <w:basedOn w:val="Normal"/>
    <w:link w:val="AccountingPolicyChar1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basedOn w:val="DefaultParagraphFont"/>
    <w:link w:val="AccountingPolicy"/>
    <w:locked/>
    <w:rsid w:val="00735005"/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paragraph" w:customStyle="1" w:styleId="Subhead3">
    <w:name w:val="Subhead 3"/>
    <w:basedOn w:val="Normal"/>
    <w:link w:val="Subhead3Char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134"/>
        <w:tab w:val="left" w:pos="1531"/>
      </w:tabs>
      <w:suppressAutoHyphens/>
      <w:autoSpaceDE w:val="0"/>
      <w:autoSpaceDN w:val="0"/>
      <w:adjustRightInd w:val="0"/>
      <w:spacing w:line="260" w:lineRule="atLeast"/>
      <w:ind w:left="1531" w:right="935" w:hanging="1531"/>
      <w:textAlignment w:val="center"/>
    </w:pPr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character" w:customStyle="1" w:styleId="Subhead3Char">
    <w:name w:val="Subhead 3 Char"/>
    <w:basedOn w:val="DefaultParagraphFont"/>
    <w:link w:val="Subhead3"/>
    <w:locked/>
    <w:rsid w:val="00735005"/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paragraph" w:customStyle="1" w:styleId="AccountingPolicyIndent">
    <w:name w:val="Accounting Policy Indent"/>
    <w:basedOn w:val="Normal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871" w:hanging="187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Reference">
    <w:name w:val="Reference"/>
    <w:rsid w:val="00735005"/>
    <w:rPr>
      <w:rFonts w:ascii="Univers 45 Light" w:hAnsi="Univers 45 Light"/>
      <w:i/>
      <w:color w:val="0C2D83"/>
      <w:sz w:val="16"/>
    </w:rPr>
  </w:style>
  <w:style w:type="character" w:customStyle="1" w:styleId="Footnote">
    <w:name w:val="Footnote"/>
    <w:rsid w:val="00735005"/>
    <w:rPr>
      <w:rFonts w:ascii="Univers 45 Light" w:hAnsi="Univers 45 Light"/>
      <w:color w:val="0C2D83"/>
      <w:position w:val="2"/>
      <w:sz w:val="20"/>
      <w:vertAlign w:val="superscript"/>
    </w:rPr>
  </w:style>
  <w:style w:type="character" w:customStyle="1" w:styleId="Bullet">
    <w:name w:val="Bullet"/>
    <w:rsid w:val="00735005"/>
    <w:rPr>
      <w:rFonts w:ascii="ZapfDingbats BT" w:hAnsi="ZapfDingbats BT"/>
      <w:color w:val="0C2D83"/>
      <w:position w:val="2"/>
      <w:sz w:val="10"/>
    </w:rPr>
  </w:style>
  <w:style w:type="paragraph" w:customStyle="1" w:styleId="CM32">
    <w:name w:val="CM32"/>
    <w:basedOn w:val="Default"/>
    <w:next w:val="Default"/>
    <w:rsid w:val="00735005"/>
    <w:pPr>
      <w:spacing w:line="260" w:lineRule="atLeast"/>
    </w:pPr>
    <w:rPr>
      <w:rFonts w:ascii="Univers 45 Light" w:hAnsi="Univers 45 Light" w:cs="Angsana New"/>
      <w:color w:val="auto"/>
    </w:rPr>
  </w:style>
  <w:style w:type="paragraph" w:customStyle="1" w:styleId="CM139">
    <w:name w:val="CM139"/>
    <w:basedOn w:val="Default"/>
    <w:next w:val="Default"/>
    <w:rsid w:val="00735005"/>
    <w:rPr>
      <w:rFonts w:ascii="Univers 45 Light" w:hAnsi="Univers 45 Light" w:cs="Angsana New"/>
      <w:color w:val="auto"/>
    </w:rPr>
  </w:style>
  <w:style w:type="paragraph" w:customStyle="1" w:styleId="CM38">
    <w:name w:val="CM38"/>
    <w:basedOn w:val="Default"/>
    <w:next w:val="Default"/>
    <w:rsid w:val="00735005"/>
    <w:pPr>
      <w:spacing w:line="256" w:lineRule="atLeast"/>
    </w:pPr>
    <w:rPr>
      <w:rFonts w:ascii="Univers 45 Light" w:hAnsi="Univers 45 Light" w:cs="Angsana New"/>
      <w:color w:val="auto"/>
    </w:rPr>
  </w:style>
  <w:style w:type="paragraph" w:customStyle="1" w:styleId="CM31">
    <w:name w:val="CM31"/>
    <w:basedOn w:val="Default"/>
    <w:next w:val="Default"/>
    <w:rsid w:val="00735005"/>
    <w:pPr>
      <w:spacing w:line="253" w:lineRule="atLeast"/>
    </w:pPr>
    <w:rPr>
      <w:rFonts w:ascii="Univers 45 Light" w:hAnsi="Univers 45 Light" w:cs="Angsana New"/>
      <w:color w:val="auto"/>
    </w:rPr>
  </w:style>
  <w:style w:type="paragraph" w:customStyle="1" w:styleId="CM48">
    <w:name w:val="CM48"/>
    <w:basedOn w:val="Default"/>
    <w:next w:val="Default"/>
    <w:rsid w:val="00735005"/>
    <w:rPr>
      <w:rFonts w:ascii="Univers 45 Light" w:hAnsi="Univers 45 Light" w:cs="Angsana New"/>
      <w:color w:val="auto"/>
    </w:rPr>
  </w:style>
  <w:style w:type="paragraph" w:customStyle="1" w:styleId="CM74">
    <w:name w:val="CM74"/>
    <w:basedOn w:val="Default"/>
    <w:next w:val="Default"/>
    <w:rsid w:val="00735005"/>
    <w:rPr>
      <w:rFonts w:ascii="Univers 45 Light" w:hAnsi="Univers 45 Light" w:cs="Angsana New"/>
      <w:color w:val="auto"/>
    </w:rPr>
  </w:style>
  <w:style w:type="character" w:styleId="Emphasis">
    <w:name w:val="Emphasis"/>
    <w:basedOn w:val="DefaultParagraphFont"/>
    <w:uiPriority w:val="20"/>
    <w:qFormat/>
    <w:rsid w:val="00735005"/>
    <w:rPr>
      <w:i/>
      <w:iCs/>
    </w:rPr>
  </w:style>
  <w:style w:type="character" w:customStyle="1" w:styleId="apple-converted-space">
    <w:name w:val="apple-converted-space"/>
    <w:basedOn w:val="DefaultParagraphFont"/>
    <w:rsid w:val="00A7579D"/>
  </w:style>
  <w:style w:type="table" w:styleId="Table3Deffects2">
    <w:name w:val="Table 3D effects 2"/>
    <w:basedOn w:val="TableNormal"/>
    <w:rsid w:val="008B6DD8"/>
    <w:pPr>
      <w:spacing w:line="260" w:lineRule="atLeast"/>
    </w:pPr>
    <w:rPr>
      <w:sz w:val="20"/>
      <w:szCs w:val="20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FootnoteReference">
    <w:name w:val="footnote reference"/>
    <w:aliases w:val="fr"/>
    <w:basedOn w:val="DefaultParagraphFont"/>
    <w:semiHidden/>
    <w:unhideWhenUsed/>
    <w:rsid w:val="00772693"/>
    <w:rPr>
      <w:vertAlign w:val="superscript"/>
    </w:rPr>
  </w:style>
  <w:style w:type="table" w:styleId="GridTable1Light-Accent1">
    <w:name w:val="Grid Table 1 Light Accent 1"/>
    <w:basedOn w:val="TableNormal"/>
    <w:uiPriority w:val="46"/>
    <w:rsid w:val="003D2F72"/>
    <w:rPr>
      <w:rFonts w:ascii="Calibri" w:eastAsia="Calibri" w:hAnsi="Calibri" w:cs="Cordia New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bleParagraph">
    <w:name w:val="Table Paragraph"/>
    <w:basedOn w:val="Normal"/>
    <w:uiPriority w:val="1"/>
    <w:qFormat/>
    <w:rsid w:val="00573AC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Theme="minorHAnsi" w:eastAsiaTheme="minorHAnsi" w:hAnsiTheme="minorHAnsi" w:cstheme="minorBidi"/>
      <w:sz w:val="22"/>
      <w:szCs w:val="22"/>
      <w:lang w:bidi="ar-SA"/>
    </w:rPr>
  </w:style>
  <w:style w:type="character" w:styleId="Hyperlink">
    <w:name w:val="Hyperlink"/>
    <w:basedOn w:val="DefaultParagraphFont"/>
    <w:uiPriority w:val="99"/>
    <w:rsid w:val="00573AC4"/>
    <w:rPr>
      <w:color w:val="0000FF" w:themeColor="hyperlink"/>
      <w:u w:val="single"/>
    </w:rPr>
  </w:style>
  <w:style w:type="paragraph" w:customStyle="1" w:styleId="Pa20">
    <w:name w:val="Pa20"/>
    <w:basedOn w:val="Default"/>
    <w:next w:val="Default"/>
    <w:uiPriority w:val="99"/>
    <w:rsid w:val="00573AC4"/>
    <w:pPr>
      <w:spacing w:line="191" w:lineRule="atLeast"/>
    </w:pPr>
    <w:rPr>
      <w:rFonts w:ascii="Univers LT Std 45 Light" w:hAnsi="Univers LT Std 45 Light" w:cs="Angsana New"/>
      <w:color w:val="auto"/>
      <w:lang w:eastAsia="en-GB"/>
    </w:rPr>
  </w:style>
  <w:style w:type="paragraph" w:styleId="NoSpacing">
    <w:name w:val="No Spacing"/>
    <w:uiPriority w:val="1"/>
    <w:qFormat/>
    <w:rsid w:val="000000D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 w:cs="Angsana New"/>
      <w:sz w:val="18"/>
      <w:szCs w:val="22"/>
    </w:rPr>
  </w:style>
  <w:style w:type="character" w:styleId="FollowedHyperlink">
    <w:name w:val="FollowedHyperlink"/>
    <w:basedOn w:val="DefaultParagraphFont"/>
    <w:uiPriority w:val="99"/>
    <w:semiHidden/>
    <w:unhideWhenUsed/>
    <w:rsid w:val="007B0FB7"/>
    <w:rPr>
      <w:color w:val="800080" w:themeColor="followedHyperlink"/>
      <w:u w:val="single"/>
    </w:rPr>
  </w:style>
  <w:style w:type="paragraph" w:customStyle="1" w:styleId="Pa18">
    <w:name w:val="Pa18"/>
    <w:basedOn w:val="Normal"/>
    <w:next w:val="Normal"/>
    <w:uiPriority w:val="99"/>
    <w:rsid w:val="00DC4F9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customStyle="1" w:styleId="Pa47">
    <w:name w:val="Pa47"/>
    <w:basedOn w:val="Normal"/>
    <w:next w:val="Normal"/>
    <w:uiPriority w:val="99"/>
    <w:rsid w:val="009642C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 w:cs="Angsana New"/>
      <w:sz w:val="24"/>
      <w:szCs w:val="24"/>
    </w:rPr>
  </w:style>
  <w:style w:type="character" w:customStyle="1" w:styleId="BodyText2Char1">
    <w:name w:val="Body Text 2 Char1"/>
    <w:basedOn w:val="DefaultParagraphFont"/>
    <w:rsid w:val="00C51D5C"/>
    <w:rPr>
      <w:rFonts w:ascii="Book Antiqua" w:eastAsia="Times New Roman" w:hAnsi="Book Antiqua" w:cs="Times New Roman"/>
      <w:szCs w:val="22"/>
    </w:rPr>
  </w:style>
  <w:style w:type="character" w:styleId="PlaceholderText">
    <w:name w:val="Placeholder Text"/>
    <w:basedOn w:val="DefaultParagraphFont"/>
    <w:uiPriority w:val="99"/>
    <w:semiHidden/>
    <w:rsid w:val="00692082"/>
    <w:rPr>
      <w:color w:val="808080"/>
    </w:rPr>
  </w:style>
  <w:style w:type="paragraph" w:customStyle="1" w:styleId="paragraph">
    <w:name w:val="paragraph"/>
    <w:basedOn w:val="Normal"/>
    <w:rsid w:val="00EA0CC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normaltextrun">
    <w:name w:val="normaltextrun"/>
    <w:basedOn w:val="DefaultParagraphFont"/>
    <w:rsid w:val="00EA0CC6"/>
  </w:style>
  <w:style w:type="character" w:customStyle="1" w:styleId="eop">
    <w:name w:val="eop"/>
    <w:basedOn w:val="DefaultParagraphFont"/>
    <w:rsid w:val="00EA0CC6"/>
  </w:style>
  <w:style w:type="character" w:customStyle="1" w:styleId="scxw127228917">
    <w:name w:val="scxw127228917"/>
    <w:basedOn w:val="DefaultParagraphFont"/>
    <w:rsid w:val="00EA0CC6"/>
  </w:style>
  <w:style w:type="character" w:customStyle="1" w:styleId="blockChar">
    <w:name w:val="block Char"/>
    <w:aliases w:val="b Char"/>
    <w:link w:val="block"/>
    <w:locked/>
    <w:rsid w:val="00222200"/>
    <w:rPr>
      <w:szCs w:val="20"/>
      <w:lang w:val="en-GB" w:bidi="ar-SA"/>
    </w:rPr>
  </w:style>
  <w:style w:type="paragraph" w:styleId="NormalWeb">
    <w:name w:val="Normal (Web)"/>
    <w:basedOn w:val="Normal"/>
    <w:uiPriority w:val="99"/>
    <w:unhideWhenUsed/>
    <w:rsid w:val="0065517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Heading1Char1">
    <w:name w:val="Heading 1 Char1"/>
    <w:basedOn w:val="DefaultParagraphFont"/>
    <w:rsid w:val="00B162EE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2Char1">
    <w:name w:val="Heading 2 Char1"/>
    <w:basedOn w:val="DefaultParagraphFont"/>
    <w:rsid w:val="00B162E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3Char1">
    <w:name w:val="Heading 3 Char1"/>
    <w:basedOn w:val="DefaultParagraphFont"/>
    <w:rsid w:val="00B162EE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Heading4Char1">
    <w:name w:val="Heading 4 Char1"/>
    <w:basedOn w:val="DefaultParagraphFont"/>
    <w:rsid w:val="00B162E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basedOn w:val="DefaultParagraphFont"/>
    <w:rsid w:val="00B162EE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basedOn w:val="DefaultParagraphFont"/>
    <w:rsid w:val="00B162EE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basedOn w:val="DefaultParagraphFont"/>
    <w:rsid w:val="00B162EE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8Char1">
    <w:name w:val="Heading 8 Char1"/>
    <w:basedOn w:val="DefaultParagraphFont"/>
    <w:rsid w:val="00B162EE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9Char1">
    <w:name w:val="Heading 9 Char1"/>
    <w:basedOn w:val="DefaultParagraphFont"/>
    <w:rsid w:val="00B162EE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erChar1">
    <w:name w:val="Header Char1"/>
    <w:aliases w:val=" Char Char1"/>
    <w:basedOn w:val="DefaultParagraphFont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FooterChar1">
    <w:name w:val="Footer Char1"/>
    <w:basedOn w:val="DefaultParagraphFont"/>
    <w:uiPriority w:val="99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BodyTextFirstIndentChar1">
    <w:name w:val="Body Text First Indent Char1"/>
    <w:basedOn w:val="BodyTextChar1"/>
    <w:uiPriority w:val="99"/>
    <w:rsid w:val="00B162EE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basedOn w:val="DefaultParagraphFont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BodyTextFirstIndent2Char1">
    <w:name w:val="Body Text First Indent 2 Char1"/>
    <w:basedOn w:val="BodyTextIndentChar1"/>
    <w:uiPriority w:val="99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BodyText3Char1">
    <w:name w:val="Body Text 3 Char1"/>
    <w:basedOn w:val="DefaultParagraphFont"/>
    <w:rsid w:val="00B162EE"/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1">
    <w:name w:val="Body Text Indent 2 Char1"/>
    <w:basedOn w:val="DefaultParagraphFont"/>
    <w:uiPriority w:val="99"/>
    <w:rsid w:val="00B162EE"/>
    <w:rPr>
      <w:rFonts w:ascii="Times New Roman" w:eastAsia="Times New Roman" w:hAnsi="Times New Roman" w:cs="EucrosiaUPC"/>
      <w:sz w:val="30"/>
      <w:szCs w:val="30"/>
    </w:rPr>
  </w:style>
  <w:style w:type="table" w:customStyle="1" w:styleId="TableGrid1">
    <w:name w:val="Table Grid1"/>
    <w:basedOn w:val="TableNormal"/>
    <w:next w:val="TableGrid"/>
    <w:uiPriority w:val="39"/>
    <w:rsid w:val="00B162E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ignatureChar1">
    <w:name w:val="Signature Char1"/>
    <w:basedOn w:val="DefaultParagraphFont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CharChar22">
    <w:name w:val="Char Char22"/>
    <w:basedOn w:val="DefaultParagraphFont"/>
    <w:rsid w:val="00B162EE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basedOn w:val="DefaultParagraphFont"/>
    <w:rsid w:val="00B162E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basedOn w:val="DefaultParagraphFont"/>
    <w:rsid w:val="00B162EE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B162EE"/>
  </w:style>
  <w:style w:type="character" w:customStyle="1" w:styleId="st1">
    <w:name w:val="st1"/>
    <w:basedOn w:val="DefaultParagraphFont"/>
    <w:rsid w:val="00B162EE"/>
  </w:style>
  <w:style w:type="character" w:customStyle="1" w:styleId="alt-edited1">
    <w:name w:val="alt-edited1"/>
    <w:basedOn w:val="DefaultParagraphFont"/>
    <w:rsid w:val="00B162EE"/>
    <w:rPr>
      <w:color w:val="4D90F0"/>
    </w:rPr>
  </w:style>
  <w:style w:type="table" w:customStyle="1" w:styleId="TableGridLight1">
    <w:name w:val="Table Grid Light1"/>
    <w:basedOn w:val="TableNormal"/>
    <w:uiPriority w:val="40"/>
    <w:rsid w:val="00B162EE"/>
    <w:rPr>
      <w:rFonts w:ascii="Calibri" w:eastAsia="Calibri" w:hAnsi="Calibri" w:cs="Cordia New"/>
      <w:sz w:val="20"/>
      <w:szCs w:val="20"/>
      <w:lang w:val="en-GB" w:eastAsia="en-GB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Table3Deffects21">
    <w:name w:val="Table 3D effects 21"/>
    <w:basedOn w:val="TableNormal"/>
    <w:next w:val="Table3Deffects2"/>
    <w:rsid w:val="00B162EE"/>
    <w:pPr>
      <w:spacing w:line="260" w:lineRule="atLeast"/>
    </w:pPr>
    <w:rPr>
      <w:sz w:val="20"/>
      <w:szCs w:val="20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GridTable1Light-Accent11">
    <w:name w:val="Grid Table 1 Light - Accent 11"/>
    <w:basedOn w:val="TableNormal"/>
    <w:next w:val="GridTable1Light-Accent1"/>
    <w:uiPriority w:val="46"/>
    <w:rsid w:val="00B162EE"/>
    <w:rPr>
      <w:rFonts w:ascii="Calibri" w:eastAsia="Calibri" w:hAnsi="Calibri" w:cs="Cordia New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Pa3">
    <w:name w:val="Pa3"/>
    <w:basedOn w:val="Normal"/>
    <w:next w:val="Normal"/>
    <w:uiPriority w:val="99"/>
    <w:rsid w:val="00B162E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162EE"/>
    <w:rPr>
      <w:color w:val="605E5C"/>
      <w:shd w:val="clear" w:color="auto" w:fill="E1DFDD"/>
    </w:rPr>
  </w:style>
  <w:style w:type="character" w:customStyle="1" w:styleId="ListParagraphChar">
    <w:name w:val="List Paragraph Char"/>
    <w:link w:val="ListParagraph"/>
    <w:uiPriority w:val="34"/>
    <w:locked/>
    <w:rsid w:val="00B162EE"/>
    <w:rPr>
      <w:rFonts w:ascii="Arial" w:hAnsi="Arial" w:cs="Angsana New"/>
      <w:sz w:val="18"/>
      <w:szCs w:val="22"/>
    </w:rPr>
  </w:style>
  <w:style w:type="table" w:customStyle="1" w:styleId="TableGrid11">
    <w:name w:val="Table Grid11"/>
    <w:basedOn w:val="TableNormal"/>
    <w:next w:val="TableGrid"/>
    <w:uiPriority w:val="39"/>
    <w:rsid w:val="00B162EE"/>
    <w:pPr>
      <w:spacing w:line="260" w:lineRule="atLeast"/>
    </w:pPr>
    <w:rPr>
      <w:sz w:val="20"/>
      <w:szCs w:val="20"/>
    </w:rPr>
    <w:tblPr>
      <w:tblBorders>
        <w:top w:val="single" w:sz="4" w:space="0" w:color="0000FF"/>
        <w:left w:val="single" w:sz="4" w:space="0" w:color="0000FF"/>
        <w:bottom w:val="single" w:sz="4" w:space="0" w:color="0000FF"/>
        <w:right w:val="single" w:sz="4" w:space="0" w:color="0000FF"/>
        <w:insideH w:val="single" w:sz="4" w:space="0" w:color="0000FF"/>
        <w:insideV w:val="single" w:sz="4" w:space="0" w:color="0000FF"/>
      </w:tblBorders>
    </w:tblPr>
  </w:style>
  <w:style w:type="paragraph" w:customStyle="1" w:styleId="Pa38">
    <w:name w:val="Pa38"/>
    <w:basedOn w:val="Normal"/>
    <w:next w:val="Normal"/>
    <w:uiPriority w:val="99"/>
    <w:rsid w:val="00B162E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0" w:lineRule="atLeast"/>
    </w:pPr>
    <w:rPr>
      <w:rFonts w:ascii="Univers LT Std 45 Light" w:hAnsi="Univers LT Std 45 Light" w:cs="Angsana New"/>
      <w:sz w:val="24"/>
      <w:szCs w:val="24"/>
    </w:rPr>
  </w:style>
  <w:style w:type="table" w:customStyle="1" w:styleId="TableGrid2">
    <w:name w:val="Table Grid2"/>
    <w:basedOn w:val="TableNormal"/>
    <w:next w:val="TableGrid"/>
    <w:uiPriority w:val="39"/>
    <w:rsid w:val="00B162E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1D0AA5"/>
    <w:pPr>
      <w:spacing w:line="260" w:lineRule="atLeast"/>
    </w:pPr>
    <w:rPr>
      <w:rFonts w:ascii="CG Times (W1)" w:hAnsi="CG Times (W1)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CE4742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ui-provider">
    <w:name w:val="ui-provider"/>
    <w:basedOn w:val="DefaultParagraphFont"/>
    <w:rsid w:val="00676BC7"/>
  </w:style>
  <w:style w:type="table" w:styleId="PlainTable4">
    <w:name w:val="Plain Table 4"/>
    <w:basedOn w:val="TableNormal"/>
    <w:uiPriority w:val="44"/>
    <w:rsid w:val="00AD393B"/>
    <w:rPr>
      <w:rFonts w:asciiTheme="minorHAnsi" w:eastAsiaTheme="minorHAnsi" w:hAnsiTheme="minorHAnsi" w:cstheme="minorBidi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5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982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61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22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9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75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44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29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6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1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54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65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47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32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2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8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5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70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1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02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0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8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67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48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774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24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9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2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0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0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40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0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71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25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144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35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2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37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14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8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85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362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02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1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6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0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1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4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1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80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09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1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7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3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65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4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6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76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27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26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8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1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84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04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24">
                              <w:marLeft w:val="0"/>
                              <w:marRight w:val="0"/>
                              <w:marTop w:val="24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22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761632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0761629">
                              <w:marLeft w:val="0"/>
                              <w:marRight w:val="0"/>
                              <w:marTop w:val="4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761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7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7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296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27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20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9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1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8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3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9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007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23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24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8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0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9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2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7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0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9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352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21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07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31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8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6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0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3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47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31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6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999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32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53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27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2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4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1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5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8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8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3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73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15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7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0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41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13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0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14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2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086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57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55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7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80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6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47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5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0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346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footer" Target="footer3.xml"/><Relationship Id="rId26" Type="http://schemas.openxmlformats.org/officeDocument/2006/relationships/footer" Target="footer4.xml"/><Relationship Id="rId3" Type="http://schemas.openxmlformats.org/officeDocument/2006/relationships/customXml" Target="../customXml/item3.xml"/><Relationship Id="rId21" Type="http://schemas.openxmlformats.org/officeDocument/2006/relationships/image" Target="media/image4.png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header" Target="header3.xml"/><Relationship Id="rId25" Type="http://schemas.openxmlformats.org/officeDocument/2006/relationships/header" Target="header5.xm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image" Target="media/image3.png"/><Relationship Id="rId29" Type="http://schemas.openxmlformats.org/officeDocument/2006/relationships/header" Target="header7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6.png"/><Relationship Id="rId32" Type="http://schemas.openxmlformats.org/officeDocument/2006/relationships/footer" Target="footer7.xm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23" Type="http://schemas.openxmlformats.org/officeDocument/2006/relationships/image" Target="media/image5.png"/><Relationship Id="rId28" Type="http://schemas.openxmlformats.org/officeDocument/2006/relationships/footer" Target="footer5.xml"/><Relationship Id="rId10" Type="http://schemas.openxmlformats.org/officeDocument/2006/relationships/endnotes" Target="endnotes.xml"/><Relationship Id="rId19" Type="http://schemas.openxmlformats.org/officeDocument/2006/relationships/image" Target="media/image2.png"/><Relationship Id="rId31" Type="http://schemas.openxmlformats.org/officeDocument/2006/relationships/header" Target="header8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smelink.net/company/siam-jwd-logistics-company-limited.html" TargetMode="External"/><Relationship Id="rId22" Type="http://schemas.openxmlformats.org/officeDocument/2006/relationships/header" Target="header4.xml"/><Relationship Id="rId27" Type="http://schemas.openxmlformats.org/officeDocument/2006/relationships/header" Target="header6.xml"/><Relationship Id="rId30" Type="http://schemas.openxmlformats.org/officeDocument/2006/relationships/footer" Target="footer6.xml"/><Relationship Id="rId8" Type="http://schemas.openxmlformats.org/officeDocument/2006/relationships/webSettings" Target="web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เอกสาร" ma:contentTypeID="0x0101006EF5D75ACF873E47878C0CB79FBFA56F" ma:contentTypeVersion="7" ma:contentTypeDescription="สร้างเอกสารใหม่" ma:contentTypeScope="" ma:versionID="13670eee9a6310fbaca8094b121c5aa3">
  <xsd:schema xmlns:xsd="http://www.w3.org/2001/XMLSchema" xmlns:xs="http://www.w3.org/2001/XMLSchema" xmlns:p="http://schemas.microsoft.com/office/2006/metadata/properties" xmlns:ns2="b013f0e3-97cd-4819-9dbd-4a8d13d82f2a" targetNamespace="http://schemas.microsoft.com/office/2006/metadata/properties" ma:root="true" ma:fieldsID="7cc9980e943b650b2d1ce2d7bb87b173" ns2:_="">
    <xsd:import namespace="b013f0e3-97cd-4819-9dbd-4a8d13d82f2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13f0e3-97cd-4819-9dbd-4a8d13d82f2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ชนิดเนื้อหา"/>
        <xsd:element ref="dc:title" minOccurs="0" maxOccurs="1" ma:index="4" ma:displayName="ชื่อเรื่อง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CF576F3-6EBA-46B7-84E6-60A415E1D86A}">
  <ds:schemaRefs>
    <ds:schemaRef ds:uri="http://www.w3.org/XML/1998/namespace"/>
    <ds:schemaRef ds:uri="http://purl.org/dc/terms/"/>
    <ds:schemaRef ds:uri="http://schemas.openxmlformats.org/package/2006/metadata/core-properties"/>
    <ds:schemaRef ds:uri="http://schemas.microsoft.com/office/2006/metadata/properties"/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http://purl.org/dc/dcmitype/"/>
    <ds:schemaRef ds:uri="b013f0e3-97cd-4819-9dbd-4a8d13d82f2a"/>
  </ds:schemaRefs>
</ds:datastoreItem>
</file>

<file path=customXml/itemProps2.xml><?xml version="1.0" encoding="utf-8"?>
<ds:datastoreItem xmlns:ds="http://schemas.openxmlformats.org/officeDocument/2006/customXml" ds:itemID="{BA784DCE-148D-454C-833C-74E53A5DDEB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B201808-ADB0-47DE-8359-3590F157B80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843EECC-5D5A-44DF-B816-AB2AF5617E7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013f0e3-97cd-4819-9dbd-4a8d13d82f2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282ec11f-0307-4ba2-9c7f-1e910abb2b8a}" enabled="1" method="Standard" siteId="{5db8bf0e-8592-4ed0-82b2-a6d4d77933d4}" contentBits="0" removed="0"/>
  <clbl:label id="{deff24bb-2089-4400-8c8e-f71e680378b2}" enabled="0" method="" siteId="{deff24bb-2089-4400-8c8e-f71e680378b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Thai Report.dot</Template>
  <TotalTime>1</TotalTime>
  <Pages>33</Pages>
  <Words>5396</Words>
  <Characters>30759</Characters>
  <Application>Microsoft Office Word</Application>
  <DocSecurity>0</DocSecurity>
  <Lines>256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Quater 1 listed - Word</vt:lpstr>
    </vt:vector>
  </TitlesOfParts>
  <Company>KPMG</Company>
  <LinksUpToDate>false</LinksUpToDate>
  <CharactersWithSpaces>36083</CharactersWithSpaces>
  <SharedDoc>false</SharedDoc>
  <HLinks>
    <vt:vector size="6" baseType="variant">
      <vt:variant>
        <vt:i4>3014754</vt:i4>
      </vt:variant>
      <vt:variant>
        <vt:i4>0</vt:i4>
      </vt:variant>
      <vt:variant>
        <vt:i4>0</vt:i4>
      </vt:variant>
      <vt:variant>
        <vt:i4>5</vt:i4>
      </vt:variant>
      <vt:variant>
        <vt:lpwstr>https://smelink.net/company/siam-jwd-logistics-company-limited.html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Quater 1 listed - Word</dc:title>
  <dc:subject/>
  <dc:creator>tadsong_h22</dc:creator>
  <cp:keywords/>
  <dc:description/>
  <cp:lastModifiedBy>Wichittra, Chittrakarn</cp:lastModifiedBy>
  <cp:revision>2</cp:revision>
  <cp:lastPrinted>2025-05-11T15:36:00Z</cp:lastPrinted>
  <dcterms:created xsi:type="dcterms:W3CDTF">2025-05-14T09:32:00Z</dcterms:created>
  <dcterms:modified xsi:type="dcterms:W3CDTF">2025-05-14T09:32:00Z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Version0">
    <vt:lpwstr>Thai</vt:lpwstr>
  </property>
  <property fmtid="{D5CDD505-2E9C-101B-9397-08002B2CF9AE}" pid="3" name="Categories0">
    <vt:lpwstr>Interim Financial Statements Template</vt:lpwstr>
  </property>
  <property fmtid="{D5CDD505-2E9C-101B-9397-08002B2CF9AE}" pid="4" name="MSIP_Label_282ec11f-0307-4ba2-9c7f-1e910abb2b8a_Enabled">
    <vt:lpwstr>true</vt:lpwstr>
  </property>
  <property fmtid="{D5CDD505-2E9C-101B-9397-08002B2CF9AE}" pid="5" name="MSIP_Label_282ec11f-0307-4ba2-9c7f-1e910abb2b8a_SetDate">
    <vt:lpwstr>2023-10-18T09:08:45Z</vt:lpwstr>
  </property>
  <property fmtid="{D5CDD505-2E9C-101B-9397-08002B2CF9AE}" pid="6" name="MSIP_Label_282ec11f-0307-4ba2-9c7f-1e910abb2b8a_Method">
    <vt:lpwstr>Standard</vt:lpwstr>
  </property>
  <property fmtid="{D5CDD505-2E9C-101B-9397-08002B2CF9AE}" pid="7" name="MSIP_Label_282ec11f-0307-4ba2-9c7f-1e910abb2b8a_Name">
    <vt:lpwstr>282ec11f-0307-4ba2-9c7f-1e910abb2b8a</vt:lpwstr>
  </property>
  <property fmtid="{D5CDD505-2E9C-101B-9397-08002B2CF9AE}" pid="8" name="MSIP_Label_282ec11f-0307-4ba2-9c7f-1e910abb2b8a_SiteId">
    <vt:lpwstr>5db8bf0e-8592-4ed0-82b2-a6d4d77933d4</vt:lpwstr>
  </property>
  <property fmtid="{D5CDD505-2E9C-101B-9397-08002B2CF9AE}" pid="9" name="MSIP_Label_282ec11f-0307-4ba2-9c7f-1e910abb2b8a_ActionId">
    <vt:lpwstr>b348e013-4f8a-46aa-abc9-6736bfd7ef90</vt:lpwstr>
  </property>
  <property fmtid="{D5CDD505-2E9C-101B-9397-08002B2CF9AE}" pid="10" name="MSIP_Label_282ec11f-0307-4ba2-9c7f-1e910abb2b8a_ContentBits">
    <vt:lpwstr>0</vt:lpwstr>
  </property>
  <property fmtid="{D5CDD505-2E9C-101B-9397-08002B2CF9AE}" pid="11" name="ContentTypeId">
    <vt:lpwstr>0x0101006EF5D75ACF873E47878C0CB79FBFA56F</vt:lpwstr>
  </property>
  <property fmtid="{D5CDD505-2E9C-101B-9397-08002B2CF9AE}" pid="12" name="Order">
    <vt:r8>16400</vt:r8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_ExtendedDescription">
    <vt:lpwstr/>
  </property>
  <property fmtid="{D5CDD505-2E9C-101B-9397-08002B2CF9AE}" pid="18" name="TriggerFlowInfo">
    <vt:lpwstr/>
  </property>
  <property fmtid="{D5CDD505-2E9C-101B-9397-08002B2CF9AE}" pid="19" name="MediaServiceImageTags">
    <vt:lpwstr/>
  </property>
</Properties>
</file>