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</w:p>
    <w:p w14:paraId="459C2CCD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136F9475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3A9F1A21" w14:textId="659790E7" w:rsidR="00FB1617" w:rsidRPr="00CC1E79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04BA44BA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78EB33C9" w14:textId="77777777" w:rsidR="000F4AC2" w:rsidRPr="00CC1E79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5228FBB1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6873F32" w14:textId="0FDEC85E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C555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131E9C" w:rsidRPr="00131E9C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C555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131E9C" w:rsidRPr="00131E9C">
        <w:rPr>
          <w:rFonts w:ascii="Angsana New" w:hAnsi="Angsana New" w:cs="Angsana New" w:hint="cs"/>
          <w:b w:val="0"/>
          <w:bCs w:val="0"/>
          <w:sz w:val="32"/>
          <w:szCs w:val="32"/>
        </w:rPr>
        <w:t>2568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4D8C1F" w14:textId="18C898B4" w:rsidR="00620A24" w:rsidRDefault="00CC4A7C" w:rsidP="0013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D2AEB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555B4">
        <w:rPr>
          <w:rFonts w:asciiTheme="majorBidi" w:hAnsiTheme="majorBidi" w:cstheme="majorBidi"/>
          <w:sz w:val="30"/>
          <w:szCs w:val="30"/>
        </w:rPr>
        <w:t xml:space="preserve">31 </w:t>
      </w:r>
      <w:r w:rsidR="00C555B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555B4">
        <w:rPr>
          <w:rFonts w:asciiTheme="majorBidi" w:hAnsiTheme="majorBidi" w:cstheme="majorBidi"/>
          <w:sz w:val="30"/>
          <w:szCs w:val="30"/>
        </w:rPr>
        <w:t>2568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งบกำไรขาดทุนรวม</w:t>
      </w:r>
      <w:r w:rsidRPr="0044765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Pr="00F1787C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Pr="00CD2AEB">
        <w:rPr>
          <w:rFonts w:asciiTheme="majorBidi" w:hAnsiTheme="majorBidi" w:cstheme="majorBidi"/>
          <w:sz w:val="30"/>
          <w:szCs w:val="30"/>
          <w:cs/>
        </w:rPr>
        <w:t>ผู้ถือหุ้นเฉพาะกิจการ และงบกระแสเงินสดรวมและง</w:t>
      </w:r>
      <w:r w:rsidR="00626070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CD2AEB">
        <w:rPr>
          <w:rFonts w:asciiTheme="majorBidi" w:hAnsiTheme="majorBidi" w:cstheme="majorBidi"/>
          <w:sz w:val="30"/>
          <w:szCs w:val="30"/>
          <w:cs/>
        </w:rPr>
        <w:t>กระแส</w:t>
      </w:r>
      <w:r w:rsidR="00626070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CD2AEB">
        <w:rPr>
          <w:rFonts w:asciiTheme="majorBidi" w:hAnsiTheme="majorBidi" w:cstheme="majorBidi"/>
          <w:sz w:val="30"/>
          <w:szCs w:val="30"/>
          <w:cs/>
        </w:rPr>
        <w:t>เงิ</w:t>
      </w:r>
      <w:r w:rsidR="0062607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D2AEB">
        <w:rPr>
          <w:rFonts w:asciiTheme="majorBidi" w:hAnsiTheme="majorBidi" w:cstheme="majorBidi"/>
          <w:sz w:val="30"/>
          <w:szCs w:val="30"/>
          <w:cs/>
        </w:rPr>
        <w:t>สดเฉพาะกิจการ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>สำหรับงวด</w:t>
      </w:r>
      <w:r w:rsidR="00D37BDA">
        <w:rPr>
          <w:rFonts w:asciiTheme="majorBidi" w:hAnsiTheme="majorBidi" w:cstheme="majorBidi" w:hint="cs"/>
          <w:spacing w:val="-6"/>
          <w:sz w:val="30"/>
          <w:szCs w:val="30"/>
          <w:cs/>
        </w:rPr>
        <w:t>สาม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C555B4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C555B4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C555B4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ของบริษัท ซีลิค คอร์พ จำกัด 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(มหาชน) และบริษัทย่อย และของเฉพาะบริษัท ซีลิค คอร์พ จำกัด (มหาชน) ตามลำดับ ซึ่งผู้บริหารของกิจการเป็นผู้รับผิดชอบ</w:t>
      </w:r>
      <w:r w:rsidRPr="003A581E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="00313A56" w:rsidRPr="003A58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D2AEB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3D623C66" w14:textId="77777777" w:rsidR="001323C8" w:rsidRPr="00CD2AEB" w:rsidRDefault="001323C8" w:rsidP="00CC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4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AB36C5" w14:textId="7194FA0B" w:rsidR="00B72E44" w:rsidRDefault="0031317F" w:rsidP="00B72E4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0B4FBE" w:rsidRPr="009C7E4F">
        <w:rPr>
          <w:rFonts w:ascii="Angsana New" w:hAnsi="Angsana New"/>
          <w:sz w:val="30"/>
          <w:szCs w:val="30"/>
        </w:rPr>
        <w:t xml:space="preserve"> </w:t>
      </w:r>
      <w:r w:rsidR="00C555B4">
        <w:rPr>
          <w:rFonts w:ascii="Angsana New" w:hAnsi="Angsana New" w:hint="cs"/>
          <w:sz w:val="30"/>
          <w:szCs w:val="30"/>
          <w:cs/>
        </w:rPr>
        <w:t>พฤษภาคม</w:t>
      </w:r>
      <w:r w:rsidR="004E6751" w:rsidRPr="009C7E4F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135412496"/>
      <w:r w:rsidR="00760EC4" w:rsidRPr="009C7E4F">
        <w:rPr>
          <w:rFonts w:ascii="Angsana New" w:hAnsi="Angsana New"/>
          <w:sz w:val="30"/>
          <w:szCs w:val="30"/>
        </w:rPr>
        <w:t>256</w:t>
      </w:r>
      <w:bookmarkEnd w:id="1"/>
      <w:r w:rsidR="00C555B4">
        <w:rPr>
          <w:rFonts w:ascii="Angsana New" w:hAnsi="Angsana New"/>
          <w:sz w:val="30"/>
          <w:szCs w:val="30"/>
        </w:rPr>
        <w:t>8</w:t>
      </w:r>
    </w:p>
    <w:sectPr w:rsidR="00B72E44" w:rsidSect="00C41644">
      <w:headerReference w:type="default" r:id="rId15"/>
      <w:footerReference w:type="default" r:id="rId16"/>
      <w:pgSz w:w="11909" w:h="16834" w:code="9"/>
      <w:pgMar w:top="691" w:right="1199" w:bottom="576" w:left="1152" w:header="720" w:footer="720" w:gutter="0"/>
      <w:paperSrc w:first="7" w:other="7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DE398" w14:textId="77777777" w:rsidR="009800D2" w:rsidRDefault="009800D2">
      <w:r>
        <w:separator/>
      </w:r>
    </w:p>
  </w:endnote>
  <w:endnote w:type="continuationSeparator" w:id="0">
    <w:p w14:paraId="4383E711" w14:textId="77777777" w:rsidR="009800D2" w:rsidRDefault="0098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07C50" w14:textId="350DF2B6" w:rsidR="00C41644" w:rsidRPr="003B35CB" w:rsidRDefault="00C41644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7DCA6" w14:textId="77777777" w:rsidR="009800D2" w:rsidRDefault="009800D2">
      <w:r>
        <w:separator/>
      </w:r>
    </w:p>
  </w:footnote>
  <w:footnote w:type="continuationSeparator" w:id="0">
    <w:p w14:paraId="113C9354" w14:textId="77777777" w:rsidR="009800D2" w:rsidRDefault="00980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CF43" w14:textId="5651DA12" w:rsidR="00662236" w:rsidRPr="00CC1E79" w:rsidRDefault="00662236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27C174" w14:textId="19353B9C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3C998E" w14:textId="71DB93CE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1B360D" w14:textId="77777777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77777777" w:rsidR="00531916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3C159A5" w14:textId="77777777" w:rsidR="00013E3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0768ACD4" w14:textId="77777777" w:rsidR="00013E3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7F50E24E" w14:textId="77777777" w:rsidR="00013E38" w:rsidRPr="00241A9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673268743">
    <w:abstractNumId w:val="5"/>
  </w:num>
  <w:num w:numId="2" w16cid:durableId="1205369993">
    <w:abstractNumId w:val="2"/>
  </w:num>
  <w:num w:numId="3" w16cid:durableId="909269450">
    <w:abstractNumId w:val="8"/>
  </w:num>
  <w:num w:numId="4" w16cid:durableId="1209954045">
    <w:abstractNumId w:val="4"/>
  </w:num>
  <w:num w:numId="5" w16cid:durableId="266163247">
    <w:abstractNumId w:val="6"/>
  </w:num>
  <w:num w:numId="6" w16cid:durableId="564294472">
    <w:abstractNumId w:val="3"/>
  </w:num>
  <w:num w:numId="7" w16cid:durableId="2098136886">
    <w:abstractNumId w:val="9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786323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38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0F8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E45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2F7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5C3"/>
    <w:rsid w:val="000809DA"/>
    <w:rsid w:val="00080AD9"/>
    <w:rsid w:val="00080C4B"/>
    <w:rsid w:val="00080F11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50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21F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2CF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32A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3A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54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1E9C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9B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47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874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5A5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53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E9B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5B2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0A54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2A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1F33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6E8D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5FBD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50E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7F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27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307"/>
    <w:rsid w:val="0034055D"/>
    <w:rsid w:val="003409AE"/>
    <w:rsid w:val="0034145A"/>
    <w:rsid w:val="00341592"/>
    <w:rsid w:val="0034188B"/>
    <w:rsid w:val="00341B6A"/>
    <w:rsid w:val="00341CF4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43C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758"/>
    <w:rsid w:val="003C09E3"/>
    <w:rsid w:val="003C09E4"/>
    <w:rsid w:val="003C0B1C"/>
    <w:rsid w:val="003C0C45"/>
    <w:rsid w:val="003C0E5B"/>
    <w:rsid w:val="003C1077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582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1B7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14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55B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420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3D1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33E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3A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B8C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353"/>
    <w:rsid w:val="005D4585"/>
    <w:rsid w:val="005D470C"/>
    <w:rsid w:val="005D4930"/>
    <w:rsid w:val="005D4C5F"/>
    <w:rsid w:val="005D4EA1"/>
    <w:rsid w:val="005D5356"/>
    <w:rsid w:val="005D5A9E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BB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070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9A6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9ED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07A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A50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7D5"/>
    <w:rsid w:val="006F38EC"/>
    <w:rsid w:val="006F3909"/>
    <w:rsid w:val="006F3DE3"/>
    <w:rsid w:val="006F413B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4AA8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4CB4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5A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270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3E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0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CAC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0D"/>
    <w:rsid w:val="00814030"/>
    <w:rsid w:val="00814139"/>
    <w:rsid w:val="00814343"/>
    <w:rsid w:val="008145FA"/>
    <w:rsid w:val="00814606"/>
    <w:rsid w:val="00815CA7"/>
    <w:rsid w:val="0081616A"/>
    <w:rsid w:val="0081640A"/>
    <w:rsid w:val="0081654B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9E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978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6D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896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5B6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3DC3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98E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6DFE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37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8E2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0D2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3ED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96"/>
    <w:rsid w:val="009A0DD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0C5C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A39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C5B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B4F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D7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1D1"/>
    <w:rsid w:val="00AA1433"/>
    <w:rsid w:val="00AA177E"/>
    <w:rsid w:val="00AA1869"/>
    <w:rsid w:val="00AA1C78"/>
    <w:rsid w:val="00AA1E5D"/>
    <w:rsid w:val="00AA29F1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4ED2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310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CC3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185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4DA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648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6CD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001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5E3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7B5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1FD5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25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2DB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A0C"/>
    <w:rsid w:val="00C05E05"/>
    <w:rsid w:val="00C05ED6"/>
    <w:rsid w:val="00C05F4B"/>
    <w:rsid w:val="00C061E3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2E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644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03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B4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AA7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3D61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D9E"/>
    <w:rsid w:val="00CD72F7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5AC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149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DE5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37BDA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0D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484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0F1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0E7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0F0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7C3"/>
    <w:rsid w:val="00DE39E4"/>
    <w:rsid w:val="00DE3CDD"/>
    <w:rsid w:val="00DE3E88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C35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27AA9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1A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1D5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1F40"/>
    <w:rsid w:val="00E62193"/>
    <w:rsid w:val="00E62345"/>
    <w:rsid w:val="00E628BF"/>
    <w:rsid w:val="00E629EA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354"/>
    <w:rsid w:val="00E6642E"/>
    <w:rsid w:val="00E6651F"/>
    <w:rsid w:val="00E66712"/>
    <w:rsid w:val="00E668D8"/>
    <w:rsid w:val="00E66B38"/>
    <w:rsid w:val="00E66BA2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AC4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C24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CA9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69C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5A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9F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3D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0D7"/>
    <w:rsid w:val="00F4428A"/>
    <w:rsid w:val="00F4442A"/>
    <w:rsid w:val="00F446D6"/>
    <w:rsid w:val="00F448FE"/>
    <w:rsid w:val="00F4498E"/>
    <w:rsid w:val="00F44CE3"/>
    <w:rsid w:val="00F44E52"/>
    <w:rsid w:val="00F4500A"/>
    <w:rsid w:val="00F4548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6F9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BCC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50B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B54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D5F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5CF"/>
    <w:rsid w:val="00FB1617"/>
    <w:rsid w:val="00FB1AC8"/>
    <w:rsid w:val="00FB1B0D"/>
    <w:rsid w:val="00FB1DFD"/>
    <w:rsid w:val="00FB200C"/>
    <w:rsid w:val="00FB21B0"/>
    <w:rsid w:val="00FB232C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3D1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0B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4113E2-D75D-4146-A3C2-FA20BB175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70539A-A981-460E-BBE0-3DFD4E7B9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289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118</cp:revision>
  <cp:lastPrinted>2025-05-10T14:24:00Z</cp:lastPrinted>
  <dcterms:created xsi:type="dcterms:W3CDTF">2025-04-02T03:07:00Z</dcterms:created>
  <dcterms:modified xsi:type="dcterms:W3CDTF">2025-05-13T10:18:00Z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  <property fmtid="{D5CDD505-2E9C-101B-9397-08002B2CF9AE}" pid="4" name="ContentTypeId">
    <vt:lpwstr>0x010100FC3C573FF70E394A86433F5E112C33AA</vt:lpwstr>
  </property>
</Properties>
</file>