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34CFB6D2" w14:textId="4E693A61" w:rsidR="00210FB2" w:rsidRPr="007B473E" w:rsidRDefault="00210FB2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4F9CA0AF" w:rsidR="00741AD5" w:rsidRDefault="00741AD5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เงิน</w:t>
      </w:r>
      <w:r w:rsidR="00821B2A" w:rsidRPr="007B473E">
        <w:rPr>
          <w:rFonts w:ascii="Angsana New" w:hAnsi="Angsana New" w:hint="cs"/>
          <w:sz w:val="30"/>
          <w:szCs w:val="30"/>
          <w:cs/>
        </w:rPr>
        <w:t>กู้ยืมจากสถาบันการเงิน</w:t>
      </w:r>
    </w:p>
    <w:p w14:paraId="5F1CAB24" w14:textId="2010AB9A" w:rsidR="009973ED" w:rsidRPr="007B473E" w:rsidRDefault="009973ED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 และอุปกรณ์</w:t>
      </w:r>
    </w:p>
    <w:p w14:paraId="0E69AF6F" w14:textId="11D3CEE3" w:rsidR="00C11B4B" w:rsidRPr="007B473E" w:rsidRDefault="00506DC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21B2A" w:rsidRPr="007B473E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09BB614" w14:textId="48866964" w:rsidR="002B65B3" w:rsidRPr="007B473E" w:rsidRDefault="002B65B3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4FD165B" w14:textId="77777777" w:rsidR="00AA654C" w:rsidRPr="007B473E" w:rsidRDefault="009D4435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BAF4BBC" w14:textId="7CE09E2C" w:rsidR="00210FB2" w:rsidRPr="007B473E" w:rsidRDefault="00AA654C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เหตุการณ์หลังรอบระยะเวลารายงาน</w:t>
      </w:r>
    </w:p>
    <w:p w14:paraId="6FF06AB0" w14:textId="78ECA480" w:rsidR="00E629EA" w:rsidRPr="0045455B" w:rsidRDefault="00E629E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1A5A2D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42679F" w14:textId="023CC5B4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3C0758">
        <w:rPr>
          <w:rFonts w:ascii="Angsana New" w:hAnsi="Angsana New"/>
          <w:sz w:val="30"/>
          <w:szCs w:val="30"/>
        </w:rPr>
        <w:t>14</w:t>
      </w:r>
      <w:r w:rsidR="00D32EDD" w:rsidRPr="009C7E4F">
        <w:rPr>
          <w:rFonts w:ascii="Angsana New" w:hAnsi="Angsana New"/>
          <w:sz w:val="30"/>
          <w:szCs w:val="30"/>
        </w:rPr>
        <w:t xml:space="preserve"> </w:t>
      </w:r>
      <w:r w:rsidR="00C555B4">
        <w:rPr>
          <w:rFonts w:ascii="Angsana New" w:hAnsi="Angsana New" w:hint="cs"/>
          <w:sz w:val="30"/>
          <w:szCs w:val="30"/>
          <w:cs/>
        </w:rPr>
        <w:t>พฤษภาคม</w:t>
      </w:r>
      <w:r w:rsidR="007D3765" w:rsidRPr="009C7E4F">
        <w:rPr>
          <w:rFonts w:ascii="Angsana New" w:hAnsi="Angsana New" w:hint="cs"/>
          <w:sz w:val="30"/>
          <w:szCs w:val="30"/>
          <w:cs/>
        </w:rPr>
        <w:t xml:space="preserve"> </w:t>
      </w:r>
      <w:r w:rsidR="007D3765" w:rsidRPr="009C7E4F">
        <w:rPr>
          <w:rFonts w:ascii="Angsana New" w:hAnsi="Angsana New"/>
          <w:sz w:val="30"/>
          <w:szCs w:val="30"/>
        </w:rPr>
        <w:t>256</w:t>
      </w:r>
      <w:r w:rsidR="00C555B4">
        <w:rPr>
          <w:rFonts w:ascii="Angsana New" w:hAnsi="Angsana New"/>
          <w:sz w:val="30"/>
          <w:szCs w:val="30"/>
        </w:rPr>
        <w:t>8</w:t>
      </w:r>
    </w:p>
    <w:p w14:paraId="6F29ED1F" w14:textId="6FE01844" w:rsidR="0021348B" w:rsidRPr="001A5A2D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1A5A2D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D4A53" w14:textId="270D8763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C555B4">
        <w:rPr>
          <w:rFonts w:ascii="Angsana New" w:hAnsi="Angsana New"/>
          <w:sz w:val="30"/>
          <w:szCs w:val="30"/>
        </w:rPr>
        <w:t>7</w:t>
      </w:r>
    </w:p>
    <w:p w14:paraId="50C0A1CF" w14:textId="090C67A8" w:rsidR="0047556A" w:rsidRPr="001A5A2D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4059A5" w14:textId="6D257D89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C555B4">
        <w:rPr>
          <w:rFonts w:ascii="Angsana New" w:hAnsi="Angsana New"/>
          <w:sz w:val="30"/>
          <w:szCs w:val="30"/>
        </w:rPr>
        <w:t>7</w:t>
      </w:r>
    </w:p>
    <w:p w14:paraId="55598844" w14:textId="77777777" w:rsidR="00DD2FB3" w:rsidRDefault="00DD2FB3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1FF7CB8" w14:textId="7A2CBE1D" w:rsidR="00EF3FE4" w:rsidRPr="00BA2043" w:rsidRDefault="00560375" w:rsidP="0055439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F3C1904" w14:textId="3BD5A9CC" w:rsidR="008F3E5E" w:rsidRPr="0089516C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E0EA78" w14:textId="7BBF9743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89516C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81"/>
        <w:gridCol w:w="274"/>
        <w:gridCol w:w="1082"/>
        <w:gridCol w:w="274"/>
        <w:gridCol w:w="1075"/>
        <w:gridCol w:w="252"/>
        <w:gridCol w:w="1102"/>
      </w:tblGrid>
      <w:tr w:rsidR="00A72822" w:rsidRPr="00BA2043" w14:paraId="0D429484" w14:textId="77777777" w:rsidTr="006179C6">
        <w:trPr>
          <w:tblHeader/>
        </w:trPr>
        <w:tc>
          <w:tcPr>
            <w:tcW w:w="2202" w:type="pct"/>
          </w:tcPr>
          <w:p w14:paraId="03E8B6FA" w14:textId="43BC9DB9" w:rsidR="00A72822" w:rsidRPr="00D95413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954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5B4" w:rsidRPr="00BA2043" w14:paraId="7B7C1D14" w14:textId="77777777" w:rsidTr="006179C6">
        <w:trPr>
          <w:tblHeader/>
        </w:trPr>
        <w:tc>
          <w:tcPr>
            <w:tcW w:w="2202" w:type="pct"/>
          </w:tcPr>
          <w:p w14:paraId="0ABACFA2" w14:textId="6BE8C5F1" w:rsidR="00C555B4" w:rsidRPr="00C555B4" w:rsidRDefault="00C555B4" w:rsidP="00C555B4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  <w:r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81763F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มีนาคม</w:t>
            </w:r>
          </w:p>
        </w:tc>
        <w:tc>
          <w:tcPr>
            <w:tcW w:w="589" w:type="pct"/>
            <w:vAlign w:val="bottom"/>
          </w:tcPr>
          <w:p w14:paraId="3BBC3425" w14:textId="11463B11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9" w:type="pct"/>
          </w:tcPr>
          <w:p w14:paraId="3E29556B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2BECBE0" w14:textId="3169E02C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7CA040B0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ADEAADB" w14:textId="20BA59FB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3B4D6468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2311C33F" w14:textId="68897415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C555B4" w:rsidRPr="00BA2043" w14:paraId="71C5C7A9" w14:textId="77777777" w:rsidTr="00603548">
        <w:trPr>
          <w:trHeight w:val="353"/>
          <w:tblHeader/>
        </w:trPr>
        <w:tc>
          <w:tcPr>
            <w:tcW w:w="2202" w:type="pct"/>
          </w:tcPr>
          <w:p w14:paraId="6374764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05E9B4B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555B4" w:rsidRPr="00BA2043" w14:paraId="151AB186" w14:textId="77777777" w:rsidTr="006179C6">
        <w:tc>
          <w:tcPr>
            <w:tcW w:w="2202" w:type="pct"/>
          </w:tcPr>
          <w:p w14:paraId="4B8984AC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75B39213" w14:textId="77777777" w:rsidR="00C555B4" w:rsidRPr="00D32EDD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4F7C9B5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101E053" w14:textId="77777777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0079324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DA48E64" w14:textId="77777777" w:rsidR="00C555B4" w:rsidRPr="00603548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CF762A7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906FB7" w14:textId="66E85A3D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555B4" w:rsidRPr="00BA2043" w14:paraId="5EC92F79" w14:textId="77777777" w:rsidTr="006179C6">
        <w:trPr>
          <w:trHeight w:val="435"/>
        </w:trPr>
        <w:tc>
          <w:tcPr>
            <w:tcW w:w="2202" w:type="pct"/>
          </w:tcPr>
          <w:p w14:paraId="3C1926B0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9" w:type="pct"/>
          </w:tcPr>
          <w:p w14:paraId="2BEE12F1" w14:textId="1B2724E3" w:rsidR="00C555B4" w:rsidRPr="00603548" w:rsidDel="008D2C41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67597BB1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EEB34D4" w14:textId="54F23888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505688B3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2C71338" w14:textId="5176A321" w:rsidR="00C555B4" w:rsidRPr="00603548" w:rsidDel="008D2C41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7,426</w:t>
            </w:r>
          </w:p>
        </w:tc>
        <w:tc>
          <w:tcPr>
            <w:tcW w:w="137" w:type="pct"/>
          </w:tcPr>
          <w:p w14:paraId="4A391D2A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C20BB96" w14:textId="36533CD0" w:rsidR="00C555B4" w:rsidRPr="00BA2043" w:rsidDel="008D2C41" w:rsidRDefault="00C555B4" w:rsidP="00680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9E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555B4" w:rsidRPr="00BA2043" w14:paraId="7A71D233" w14:textId="77777777" w:rsidTr="0028075E">
        <w:trPr>
          <w:trHeight w:val="435"/>
        </w:trPr>
        <w:tc>
          <w:tcPr>
            <w:tcW w:w="2202" w:type="pct"/>
          </w:tcPr>
          <w:p w14:paraId="0345DA6A" w14:textId="7CC2C548" w:rsidR="00C555B4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9" w:type="pct"/>
            <w:vAlign w:val="bottom"/>
          </w:tcPr>
          <w:p w14:paraId="29D8B9D3" w14:textId="47BEE7F7" w:rsidR="00C555B4" w:rsidRPr="00603548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A5D98A9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3B68766" w14:textId="3250CA82" w:rsidR="00C555B4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C75459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9FAD311" w14:textId="4F5D030D" w:rsidR="00C555B4" w:rsidRPr="00603548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26803BFF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208A7331" w14:textId="1F6CF3CE" w:rsidR="00C555B4" w:rsidRDefault="00C555B4" w:rsidP="00680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9ED">
              <w:rPr>
                <w:rFonts w:ascii="Angsana New" w:hAnsi="Angsana New"/>
                <w:sz w:val="30"/>
                <w:szCs w:val="30"/>
                <w:lang w:val="en-US" w:eastAsia="en-US"/>
              </w:rPr>
              <w:t>22,500</w:t>
            </w:r>
          </w:p>
        </w:tc>
      </w:tr>
      <w:tr w:rsidR="00C555B4" w:rsidRPr="00BA2043" w14:paraId="5E67080E" w14:textId="77777777" w:rsidTr="0028075E">
        <w:trPr>
          <w:trHeight w:val="435"/>
        </w:trPr>
        <w:tc>
          <w:tcPr>
            <w:tcW w:w="2202" w:type="pct"/>
          </w:tcPr>
          <w:p w14:paraId="7F4F6678" w14:textId="31ACF108" w:rsidR="00C555B4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9" w:type="pct"/>
            <w:vAlign w:val="bottom"/>
          </w:tcPr>
          <w:p w14:paraId="241B0168" w14:textId="01D5BDDC" w:rsidR="00C555B4" w:rsidRPr="00603548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B11B757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1B3662A" w14:textId="31D1F7F5" w:rsidR="00C555B4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4A631FC4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57C6791E" w14:textId="5796CF69" w:rsidR="00C555B4" w:rsidRPr="00603548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2,750</w:t>
            </w:r>
          </w:p>
        </w:tc>
        <w:tc>
          <w:tcPr>
            <w:tcW w:w="137" w:type="pct"/>
          </w:tcPr>
          <w:p w14:paraId="742168B5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40BAEEC6" w14:textId="423769F8" w:rsidR="00C555B4" w:rsidRDefault="00C555B4" w:rsidP="00680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9ED">
              <w:rPr>
                <w:rFonts w:ascii="Angsana New" w:hAnsi="Angsana New"/>
                <w:sz w:val="30"/>
                <w:szCs w:val="30"/>
                <w:lang w:val="en-US" w:eastAsia="en-US"/>
              </w:rPr>
              <w:t>2,899</w:t>
            </w:r>
          </w:p>
        </w:tc>
      </w:tr>
      <w:tr w:rsidR="00C555B4" w:rsidRPr="00BA2043" w14:paraId="6DD54B33" w14:textId="77777777" w:rsidTr="0028075E">
        <w:trPr>
          <w:trHeight w:val="435"/>
        </w:trPr>
        <w:tc>
          <w:tcPr>
            <w:tcW w:w="2202" w:type="pct"/>
          </w:tcPr>
          <w:p w14:paraId="4A3ED1EA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9" w:type="pct"/>
            <w:vAlign w:val="bottom"/>
          </w:tcPr>
          <w:p w14:paraId="6707D320" w14:textId="7FE14D33" w:rsidR="00C555B4" w:rsidRPr="00603548" w:rsidDel="008D2C41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23B59A7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29EB2C25" w14:textId="62E91D18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E093E11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vAlign w:val="bottom"/>
          </w:tcPr>
          <w:p w14:paraId="039ED59E" w14:textId="3E4AF04D" w:rsidR="00C555B4" w:rsidRPr="00603548" w:rsidDel="008D2C41" w:rsidRDefault="001629B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7" w:type="pct"/>
          </w:tcPr>
          <w:p w14:paraId="7F75ADCA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609922B4" w14:textId="47F9C8CD" w:rsidR="00C555B4" w:rsidRPr="00BA2043" w:rsidDel="008D2C41" w:rsidRDefault="00C555B4" w:rsidP="006809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09ED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</w:tr>
      <w:tr w:rsidR="00C555B4" w:rsidRPr="00BA2043" w14:paraId="458E307F" w14:textId="77777777" w:rsidTr="006179C6">
        <w:tc>
          <w:tcPr>
            <w:tcW w:w="2202" w:type="pct"/>
          </w:tcPr>
          <w:p w14:paraId="723C6A5F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12C9C59C" w14:textId="77777777" w:rsidR="00C555B4" w:rsidRPr="006D78CC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9" w:type="pct"/>
          </w:tcPr>
          <w:p w14:paraId="61AEB854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06E2535F" w14:textId="17BB2D78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3A529B8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23E5940" w14:textId="77777777" w:rsidR="00C555B4" w:rsidRPr="006D78CC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37" w:type="pct"/>
          </w:tcPr>
          <w:p w14:paraId="0CF2CB30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969A93B" w14:textId="77777777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555B4" w:rsidRPr="00BA2043" w14:paraId="17F54DCF" w14:textId="77777777" w:rsidTr="006179C6">
        <w:tc>
          <w:tcPr>
            <w:tcW w:w="2202" w:type="pct"/>
          </w:tcPr>
          <w:p w14:paraId="2B79B075" w14:textId="2474E51E" w:rsidR="00C555B4" w:rsidRPr="00B36D11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767335DE" w14:textId="0E418E7A" w:rsidR="00C555B4" w:rsidRPr="006179C6" w:rsidRDefault="00764C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2,045</w:t>
            </w:r>
          </w:p>
        </w:tc>
        <w:tc>
          <w:tcPr>
            <w:tcW w:w="149" w:type="pct"/>
          </w:tcPr>
          <w:p w14:paraId="3CE67CC9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14DFDAA" w14:textId="15D07F43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1,128</w:t>
            </w:r>
          </w:p>
        </w:tc>
        <w:tc>
          <w:tcPr>
            <w:tcW w:w="149" w:type="pct"/>
          </w:tcPr>
          <w:p w14:paraId="58094A02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7691440" w14:textId="506F08DF" w:rsidR="00C555B4" w:rsidRPr="006179C6" w:rsidRDefault="00764C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1,055</w:t>
            </w:r>
          </w:p>
        </w:tc>
        <w:tc>
          <w:tcPr>
            <w:tcW w:w="137" w:type="pct"/>
          </w:tcPr>
          <w:p w14:paraId="153AE02D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0EB6DAD1" w14:textId="219787BD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356</w:t>
            </w:r>
          </w:p>
        </w:tc>
      </w:tr>
      <w:tr w:rsidR="00C555B4" w:rsidRPr="00BA2043" w14:paraId="51E8D75F" w14:textId="77777777" w:rsidTr="006179C6">
        <w:tc>
          <w:tcPr>
            <w:tcW w:w="2202" w:type="pct"/>
          </w:tcPr>
          <w:p w14:paraId="456C04C3" w14:textId="6756D0C9" w:rsidR="00C555B4" w:rsidRPr="00B36D11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080B">
              <w:rPr>
                <w:rFonts w:ascii="Angsana New" w:hAnsi="Angsana New" w:cs="Angsana New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9" w:type="pct"/>
          </w:tcPr>
          <w:p w14:paraId="5BFF8601" w14:textId="0403A32F" w:rsidR="00C555B4" w:rsidRPr="006179C6" w:rsidRDefault="00764C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4C4B40B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393C087A" w14:textId="4D3F219F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49" w:type="pct"/>
          </w:tcPr>
          <w:p w14:paraId="4F1DFB2C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4C39B26E" w14:textId="1A97F2C8" w:rsidR="00C555B4" w:rsidRDefault="00764C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5C7F11EE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1DFCDDA" w14:textId="489FD84D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C555B4" w:rsidRPr="00BA2043" w14:paraId="6C4387D3" w14:textId="77777777" w:rsidTr="006179C6">
        <w:tc>
          <w:tcPr>
            <w:tcW w:w="2202" w:type="pct"/>
          </w:tcPr>
          <w:p w14:paraId="5AEE01F8" w14:textId="77777777" w:rsidR="00C555B4" w:rsidRPr="00DD2FB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77CE64D3" w14:textId="77777777" w:rsidR="00C555B4" w:rsidRPr="00DD2FB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43FEFBC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280D9DFE" w14:textId="77777777" w:rsidR="00C555B4" w:rsidRPr="00DD2FB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2D72E28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2B6A2DCA" w14:textId="77777777" w:rsidR="00C555B4" w:rsidRPr="00DD2FB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236B6DC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00" w:type="pct"/>
          </w:tcPr>
          <w:p w14:paraId="6B60665A" w14:textId="77777777" w:rsidR="00C555B4" w:rsidRPr="00DD2FB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555B4" w:rsidRPr="00BA2043" w14:paraId="269C4A9D" w14:textId="77777777" w:rsidTr="006179C6">
        <w:tc>
          <w:tcPr>
            <w:tcW w:w="2202" w:type="pct"/>
          </w:tcPr>
          <w:p w14:paraId="45CA1E57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9" w:type="pct"/>
          </w:tcPr>
          <w:p w14:paraId="75FAD0B6" w14:textId="77777777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25BF8B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D3200D9" w14:textId="77777777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2577E5E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6197A799" w14:textId="77777777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1205956A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7B41CE82" w14:textId="77777777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555B4" w:rsidRPr="00BA2043" w14:paraId="06708BE9" w14:textId="77777777" w:rsidTr="006179C6">
        <w:tc>
          <w:tcPr>
            <w:tcW w:w="2202" w:type="pct"/>
          </w:tcPr>
          <w:p w14:paraId="54E72667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9" w:type="pct"/>
          </w:tcPr>
          <w:p w14:paraId="42B90E31" w14:textId="78A55108" w:rsidR="00C555B4" w:rsidRPr="006179C6" w:rsidRDefault="001D7E9B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C01925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  <w:tc>
          <w:tcPr>
            <w:tcW w:w="149" w:type="pct"/>
          </w:tcPr>
          <w:p w14:paraId="5062404C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64497CEC" w14:textId="66D5EDF2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149" w:type="pct"/>
          </w:tcPr>
          <w:p w14:paraId="724A575A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9060DEF" w14:textId="1C3C7A98" w:rsidR="00C555B4" w:rsidRPr="006179C6" w:rsidRDefault="001D7E9B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428</w:t>
            </w:r>
          </w:p>
        </w:tc>
        <w:tc>
          <w:tcPr>
            <w:tcW w:w="137" w:type="pct"/>
          </w:tcPr>
          <w:p w14:paraId="68515593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34CDABF" w14:textId="4CD11BA4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428</w:t>
            </w:r>
          </w:p>
        </w:tc>
      </w:tr>
      <w:tr w:rsidR="00C555B4" w:rsidRPr="00BA2043" w14:paraId="65A95C25" w14:textId="77777777" w:rsidTr="006179C6">
        <w:tc>
          <w:tcPr>
            <w:tcW w:w="2202" w:type="pct"/>
          </w:tcPr>
          <w:p w14:paraId="1F60DF91" w14:textId="77777777" w:rsidR="00C555B4" w:rsidRPr="00DD2FB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9" w:type="pct"/>
          </w:tcPr>
          <w:p w14:paraId="626D7B5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9" w:type="pct"/>
          </w:tcPr>
          <w:p w14:paraId="1D21A54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9" w:type="pct"/>
          </w:tcPr>
          <w:p w14:paraId="2ECD70A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9" w:type="pct"/>
          </w:tcPr>
          <w:p w14:paraId="1A6684F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5" w:type="pct"/>
          </w:tcPr>
          <w:p w14:paraId="6A06CAB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7" w:type="pct"/>
          </w:tcPr>
          <w:p w14:paraId="219BE56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00" w:type="pct"/>
          </w:tcPr>
          <w:p w14:paraId="74BBDA0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C555B4" w:rsidRPr="00BA2043" w14:paraId="638758CB" w14:textId="77777777" w:rsidTr="006179C6">
        <w:tc>
          <w:tcPr>
            <w:tcW w:w="2202" w:type="pct"/>
          </w:tcPr>
          <w:p w14:paraId="26B417CD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6601E91D" w14:textId="77777777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258EEF9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D4C6CF" w14:textId="5D2C054C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75DBD2E1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0D360038" w14:textId="77777777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7" w:type="pct"/>
          </w:tcPr>
          <w:p w14:paraId="6BB32F32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4267C9C" w14:textId="5DA35369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555B4" w:rsidRPr="00BA2043" w14:paraId="62020F0B" w14:textId="77777777" w:rsidTr="006179C6">
        <w:tc>
          <w:tcPr>
            <w:tcW w:w="2202" w:type="pct"/>
          </w:tcPr>
          <w:p w14:paraId="5A6641B4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1FF38E0E" w14:textId="7FCDD429" w:rsidR="00C555B4" w:rsidRPr="001D2CCB" w:rsidDel="008D2C41" w:rsidRDefault="00E66BA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12,</w:t>
            </w:r>
            <w:r w:rsidR="007E4CAC">
              <w:rPr>
                <w:rFonts w:ascii="Angsana New" w:hAnsi="Angsana New"/>
                <w:sz w:val="30"/>
                <w:szCs w:val="30"/>
                <w:lang w:val="en-US" w:eastAsia="en-US"/>
              </w:rPr>
              <w:t>833</w:t>
            </w:r>
          </w:p>
        </w:tc>
        <w:tc>
          <w:tcPr>
            <w:tcW w:w="149" w:type="pct"/>
          </w:tcPr>
          <w:p w14:paraId="5D9D65A2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A50DAAE" w14:textId="0D1E312E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15,024</w:t>
            </w:r>
          </w:p>
        </w:tc>
        <w:tc>
          <w:tcPr>
            <w:tcW w:w="149" w:type="pct"/>
          </w:tcPr>
          <w:p w14:paraId="0AE23575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232980E1" w14:textId="4A5F1F2F" w:rsidR="00C555B4" w:rsidRPr="006179C6" w:rsidDel="008D2C41" w:rsidRDefault="001E45B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2,980</w:t>
            </w:r>
          </w:p>
        </w:tc>
        <w:tc>
          <w:tcPr>
            <w:tcW w:w="137" w:type="pct"/>
          </w:tcPr>
          <w:p w14:paraId="0A41F422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1F3F7F44" w14:textId="02BFF04A" w:rsidR="00C555B4" w:rsidRPr="006179C6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4,618</w:t>
            </w:r>
          </w:p>
        </w:tc>
      </w:tr>
      <w:tr w:rsidR="00C555B4" w:rsidRPr="00BA2043" w14:paraId="6C8D6549" w14:textId="77777777" w:rsidTr="006179C6">
        <w:tc>
          <w:tcPr>
            <w:tcW w:w="2202" w:type="pct"/>
          </w:tcPr>
          <w:p w14:paraId="5E043123" w14:textId="319B7336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61DDF00B" w14:textId="19277C69" w:rsidR="00C555B4" w:rsidRPr="001D2CCB" w:rsidDel="008D2C41" w:rsidRDefault="00E66BA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7E4CAC">
              <w:rPr>
                <w:rFonts w:ascii="Angsana New" w:hAnsi="Angsana New"/>
                <w:sz w:val="30"/>
                <w:szCs w:val="30"/>
                <w:lang w:val="en-US" w:eastAsia="en-US"/>
              </w:rPr>
              <w:t>06</w:t>
            </w:r>
          </w:p>
        </w:tc>
        <w:tc>
          <w:tcPr>
            <w:tcW w:w="149" w:type="pct"/>
          </w:tcPr>
          <w:p w14:paraId="1A4EB828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58FB880F" w14:textId="1872034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813</w:t>
            </w:r>
          </w:p>
        </w:tc>
        <w:tc>
          <w:tcPr>
            <w:tcW w:w="149" w:type="pct"/>
          </w:tcPr>
          <w:p w14:paraId="449F83C3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368EA14A" w14:textId="5A6526BE" w:rsidR="00C555B4" w:rsidRPr="006179C6" w:rsidDel="008D2C41" w:rsidRDefault="001E45B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143</w:t>
            </w:r>
          </w:p>
        </w:tc>
        <w:tc>
          <w:tcPr>
            <w:tcW w:w="137" w:type="pct"/>
          </w:tcPr>
          <w:p w14:paraId="18CE585F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3F20E8BD" w14:textId="06875B1B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235</w:t>
            </w:r>
          </w:p>
        </w:tc>
      </w:tr>
      <w:tr w:rsidR="00C555B4" w:rsidRPr="00BA2043" w14:paraId="774319CC" w14:textId="77777777" w:rsidTr="006179C6">
        <w:tc>
          <w:tcPr>
            <w:tcW w:w="2202" w:type="pct"/>
          </w:tcPr>
          <w:p w14:paraId="73E3C985" w14:textId="413977C1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9" w:type="pct"/>
          </w:tcPr>
          <w:p w14:paraId="04B6F9F7" w14:textId="262B3710" w:rsidR="00C555B4" w:rsidRPr="001D2CCB" w:rsidDel="008D2C41" w:rsidRDefault="00E66BA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889</w:t>
            </w:r>
          </w:p>
        </w:tc>
        <w:tc>
          <w:tcPr>
            <w:tcW w:w="149" w:type="pct"/>
          </w:tcPr>
          <w:p w14:paraId="7AA03BF0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</w:tcPr>
          <w:p w14:paraId="702863C4" w14:textId="11BEBFD4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1,152</w:t>
            </w:r>
          </w:p>
        </w:tc>
        <w:tc>
          <w:tcPr>
            <w:tcW w:w="149" w:type="pct"/>
          </w:tcPr>
          <w:p w14:paraId="58884086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</w:tcPr>
          <w:p w14:paraId="7E204B4A" w14:textId="1BC3EC10" w:rsidR="00C555B4" w:rsidRPr="006179C6" w:rsidDel="008D2C41" w:rsidRDefault="001E45B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451</w:t>
            </w:r>
          </w:p>
        </w:tc>
        <w:tc>
          <w:tcPr>
            <w:tcW w:w="137" w:type="pct"/>
          </w:tcPr>
          <w:p w14:paraId="37F54454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</w:tcPr>
          <w:p w14:paraId="574B1A77" w14:textId="5551944B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722</w:t>
            </w:r>
          </w:p>
        </w:tc>
      </w:tr>
      <w:tr w:rsidR="00C555B4" w:rsidRPr="00004074" w14:paraId="1A2D1009" w14:textId="77777777" w:rsidTr="006179C6">
        <w:trPr>
          <w:trHeight w:val="280"/>
        </w:trPr>
        <w:tc>
          <w:tcPr>
            <w:tcW w:w="2202" w:type="pct"/>
          </w:tcPr>
          <w:p w14:paraId="714909C8" w14:textId="77777777" w:rsidR="00C555B4" w:rsidRPr="001C2EC7" w:rsidRDefault="00C555B4" w:rsidP="00C555B4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18616E94" w:rsidR="00606FBB" w:rsidRPr="001D2CCB" w:rsidRDefault="00E66BA2" w:rsidP="00606F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</w:t>
            </w:r>
            <w:r w:rsidR="00606FBB">
              <w:rPr>
                <w:rFonts w:ascii="Angsana New" w:hAnsi="Angsana New"/>
                <w:sz w:val="30"/>
                <w:szCs w:val="30"/>
                <w:lang w:val="en-US" w:eastAsia="en-US"/>
              </w:rPr>
              <w:t>528</w:t>
            </w:r>
          </w:p>
        </w:tc>
        <w:tc>
          <w:tcPr>
            <w:tcW w:w="149" w:type="pct"/>
          </w:tcPr>
          <w:p w14:paraId="6FBAE103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35B2D3E5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16,989</w:t>
            </w:r>
          </w:p>
        </w:tc>
        <w:tc>
          <w:tcPr>
            <w:tcW w:w="149" w:type="pct"/>
          </w:tcPr>
          <w:p w14:paraId="7D607060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5AC8A9FA" w:rsidR="00C555B4" w:rsidRPr="006179C6" w:rsidRDefault="0043014D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3,574</w:t>
            </w:r>
          </w:p>
        </w:tc>
        <w:tc>
          <w:tcPr>
            <w:tcW w:w="137" w:type="pct"/>
          </w:tcPr>
          <w:p w14:paraId="353159A3" w14:textId="77777777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140419A6" w:rsidR="00C555B4" w:rsidRPr="006179C6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5,575</w:t>
            </w:r>
          </w:p>
        </w:tc>
      </w:tr>
    </w:tbl>
    <w:p w14:paraId="32984275" w14:textId="46E7D7A8" w:rsidR="0089516C" w:rsidRPr="00DD2FB3" w:rsidRDefault="00895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66"/>
        <w:gridCol w:w="1083"/>
        <w:gridCol w:w="272"/>
        <w:gridCol w:w="1078"/>
        <w:gridCol w:w="268"/>
        <w:gridCol w:w="1080"/>
      </w:tblGrid>
      <w:tr w:rsidR="003E5233" w:rsidRPr="00BA2043" w14:paraId="2953045A" w14:textId="77777777" w:rsidTr="003E6B10">
        <w:trPr>
          <w:trHeight w:val="182"/>
          <w:tblHeader/>
        </w:trPr>
        <w:tc>
          <w:tcPr>
            <w:tcW w:w="2206" w:type="pct"/>
          </w:tcPr>
          <w:p w14:paraId="26204697" w14:textId="21D555D8" w:rsidR="003E5233" w:rsidRPr="00DD2FB3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5" w:type="pct"/>
            <w:gridSpan w:val="3"/>
          </w:tcPr>
          <w:p w14:paraId="3F40CA20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396FB1A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1" w:type="pct"/>
            <w:gridSpan w:val="3"/>
          </w:tcPr>
          <w:p w14:paraId="422BE73E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555B4" w:rsidRPr="00BA2043" w14:paraId="55251CEC" w14:textId="77777777" w:rsidTr="003E6B10">
        <w:trPr>
          <w:trHeight w:val="64"/>
          <w:tblHeader/>
        </w:trPr>
        <w:tc>
          <w:tcPr>
            <w:tcW w:w="2206" w:type="pct"/>
          </w:tcPr>
          <w:p w14:paraId="0F5777F8" w14:textId="2A60E78C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0" w:type="pct"/>
          </w:tcPr>
          <w:p w14:paraId="29A222C3" w14:textId="48FB80B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31E9C" w:rsidRPr="00131E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4C1C591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93E2A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26A62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3F8613" w14:textId="08F793D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131E9C" w:rsidRPr="00131E9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1</w:t>
            </w: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2E07777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F7E2382" w14:textId="67395A9B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555B4" w:rsidRPr="00BA2043" w14:paraId="72C62240" w14:textId="77777777" w:rsidTr="003E6B10">
        <w:trPr>
          <w:trHeight w:val="110"/>
          <w:tblHeader/>
        </w:trPr>
        <w:tc>
          <w:tcPr>
            <w:tcW w:w="2206" w:type="pct"/>
          </w:tcPr>
          <w:p w14:paraId="4B65A49F" w14:textId="1D144BB8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693D8F" w14:textId="17E864F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016B499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BF36AB2" w14:textId="2A3D7BB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</w:tcPr>
          <w:p w14:paraId="1450E8A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EFA70FF" w14:textId="5CDBA34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68CDE7C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E418633" w14:textId="74C440A5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555B4" w:rsidRPr="00BA2043" w14:paraId="0A2D3085" w14:textId="77777777" w:rsidTr="003E6B10">
        <w:trPr>
          <w:trHeight w:val="164"/>
          <w:tblHeader/>
        </w:trPr>
        <w:tc>
          <w:tcPr>
            <w:tcW w:w="2206" w:type="pct"/>
          </w:tcPr>
          <w:p w14:paraId="0B2EF184" w14:textId="06FD9F98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4" w:type="pct"/>
            <w:gridSpan w:val="7"/>
          </w:tcPr>
          <w:p w14:paraId="22F41DE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5B4" w:rsidRPr="00BA2043" w14:paraId="16A78F74" w14:textId="77777777" w:rsidTr="003E6B10">
        <w:trPr>
          <w:trHeight w:val="146"/>
        </w:trPr>
        <w:tc>
          <w:tcPr>
            <w:tcW w:w="2206" w:type="pct"/>
          </w:tcPr>
          <w:p w14:paraId="26427780" w14:textId="2CC8C6D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5EEF1FE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555B4" w:rsidRPr="00BA2043" w14:paraId="4AB26EE1" w14:textId="77777777" w:rsidTr="003E6B10">
        <w:trPr>
          <w:trHeight w:val="110"/>
        </w:trPr>
        <w:tc>
          <w:tcPr>
            <w:tcW w:w="2206" w:type="pct"/>
          </w:tcPr>
          <w:p w14:paraId="78BF3FF0" w14:textId="6D33AB2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C04E56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42E1A41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55FFF7C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ED913B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8D500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F1C7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A471E7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55B4" w:rsidRPr="00BA2043" w14:paraId="29BB93CD" w14:textId="77777777" w:rsidTr="003E6B10">
        <w:trPr>
          <w:trHeight w:val="119"/>
        </w:trPr>
        <w:tc>
          <w:tcPr>
            <w:tcW w:w="2206" w:type="pct"/>
          </w:tcPr>
          <w:p w14:paraId="043BE82F" w14:textId="6470C63A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เวนเจอร์ส จำกัด</w:t>
            </w:r>
          </w:p>
        </w:tc>
        <w:tc>
          <w:tcPr>
            <w:tcW w:w="590" w:type="pct"/>
          </w:tcPr>
          <w:p w14:paraId="075703EE" w14:textId="6CCEF582" w:rsidR="00C555B4" w:rsidRPr="00DD2FB3" w:rsidRDefault="004211B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303E721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CFD577" w14:textId="5EE1F27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73D1C9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10088C0" w14:textId="29EAF762" w:rsidR="00C555B4" w:rsidRPr="00DD2FB3" w:rsidRDefault="004211B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3,576</w:t>
            </w:r>
          </w:p>
        </w:tc>
        <w:tc>
          <w:tcPr>
            <w:tcW w:w="146" w:type="pct"/>
          </w:tcPr>
          <w:p w14:paraId="5C8AEDD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A2B30C" w14:textId="76370D0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555B4" w:rsidRPr="00BA2043" w14:paraId="50C84944" w14:textId="77777777" w:rsidTr="003E6B10">
        <w:trPr>
          <w:trHeight w:val="64"/>
        </w:trPr>
        <w:tc>
          <w:tcPr>
            <w:tcW w:w="2206" w:type="pct"/>
          </w:tcPr>
          <w:p w14:paraId="32653E05" w14:textId="1B3B3382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71092280" w14:textId="5AAD7B9A" w:rsidR="00C555B4" w:rsidRPr="00DD2FB3" w:rsidRDefault="004211B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67D7CC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72927A1" w14:textId="1DA65FC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0E2019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963B6E1" w14:textId="0D47C8FF" w:rsidR="00C555B4" w:rsidRPr="00DD2FB3" w:rsidRDefault="004211B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4,370</w:t>
            </w:r>
          </w:p>
        </w:tc>
        <w:tc>
          <w:tcPr>
            <w:tcW w:w="146" w:type="pct"/>
          </w:tcPr>
          <w:p w14:paraId="216B91F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CC2586" w14:textId="45C2436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3,949</w:t>
            </w:r>
          </w:p>
        </w:tc>
      </w:tr>
      <w:tr w:rsidR="00C555B4" w:rsidRPr="00BA2043" w14:paraId="48B8CBA9" w14:textId="77777777" w:rsidTr="003E6B10">
        <w:trPr>
          <w:trHeight w:val="55"/>
        </w:trPr>
        <w:tc>
          <w:tcPr>
            <w:tcW w:w="2206" w:type="pct"/>
          </w:tcPr>
          <w:p w14:paraId="48EDFF79" w14:textId="36B33BA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D6E9F2B" w14:textId="4C6BBB0E" w:rsidR="00C555B4" w:rsidRPr="00DD2FB3" w:rsidRDefault="004211B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7DD292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A7FE894" w14:textId="02EE79AA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80A267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72A5FA" w14:textId="7D0CDD29" w:rsidR="00C555B4" w:rsidRPr="00DD2FB3" w:rsidRDefault="004211B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7,946</w:t>
            </w:r>
          </w:p>
        </w:tc>
        <w:tc>
          <w:tcPr>
            <w:tcW w:w="146" w:type="pct"/>
          </w:tcPr>
          <w:p w14:paraId="1156669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AAE24F" w14:textId="0F25291F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3,949</w:t>
            </w:r>
          </w:p>
        </w:tc>
      </w:tr>
      <w:tr w:rsidR="00C555B4" w:rsidRPr="00BA2043" w14:paraId="7601254E" w14:textId="77777777" w:rsidTr="003E6B10">
        <w:trPr>
          <w:trHeight w:val="89"/>
        </w:trPr>
        <w:tc>
          <w:tcPr>
            <w:tcW w:w="2206" w:type="pct"/>
          </w:tcPr>
          <w:p w14:paraId="526DE9A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A9F82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5CA1980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E5236A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7307BD5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0AF8C66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C6BFE2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C555B4" w:rsidRPr="00BA2043" w14:paraId="3176FF00" w14:textId="77777777" w:rsidTr="003E6B10">
        <w:trPr>
          <w:trHeight w:val="155"/>
        </w:trPr>
        <w:tc>
          <w:tcPr>
            <w:tcW w:w="2206" w:type="pct"/>
          </w:tcPr>
          <w:p w14:paraId="61CD0808" w14:textId="47250C3A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11B9F8B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  <w:tab w:val="decimal" w:pos="88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6876E3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9BA60B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23DD614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4A8E3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C3DA7D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5DE715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55B4" w:rsidRPr="00BA2043" w14:paraId="5B6D38C9" w14:textId="77777777" w:rsidTr="003E6B10">
        <w:trPr>
          <w:trHeight w:val="209"/>
        </w:trPr>
        <w:tc>
          <w:tcPr>
            <w:tcW w:w="2206" w:type="pct"/>
          </w:tcPr>
          <w:p w14:paraId="7E3D6AC4" w14:textId="07A4F0B2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1535E6B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4FE13B6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EB16D8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7C2F4C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36883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0143F6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D05C2F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5B4" w:rsidRPr="00BA2043" w14:paraId="4A79B064" w14:textId="77777777" w:rsidTr="00B224E5">
        <w:trPr>
          <w:trHeight w:val="258"/>
        </w:trPr>
        <w:tc>
          <w:tcPr>
            <w:tcW w:w="2206" w:type="pct"/>
          </w:tcPr>
          <w:p w14:paraId="5F047B71" w14:textId="3C2B365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DD2FB3">
              <w:rPr>
                <w:rFonts w:asciiTheme="majorBidi" w:hAnsiTheme="majorBidi" w:cstheme="majorBidi"/>
                <w:sz w:val="30"/>
                <w:szCs w:val="30"/>
              </w:rPr>
              <w:t>Selic</w:t>
            </w:r>
            <w:proofErr w:type="spellEnd"/>
            <w:r w:rsidRPr="00DD2FB3">
              <w:rPr>
                <w:rFonts w:asciiTheme="majorBidi" w:hAnsiTheme="majorBidi" w:cstheme="majorBidi"/>
                <w:sz w:val="30"/>
                <w:szCs w:val="30"/>
              </w:rPr>
              <w:t xml:space="preserve"> Australia Pty Ltd</w:t>
            </w:r>
          </w:p>
        </w:tc>
        <w:tc>
          <w:tcPr>
            <w:tcW w:w="590" w:type="pct"/>
          </w:tcPr>
          <w:p w14:paraId="4A008813" w14:textId="1818E20E" w:rsidR="00C555B4" w:rsidRPr="00DD2FB3" w:rsidRDefault="008D3DC3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711B9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3B5B46" w14:textId="2DCD5E6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F295ED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28A38B" w14:textId="1298D684" w:rsidR="00C555B4" w:rsidRPr="00DD2FB3" w:rsidRDefault="008D3DC3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3,750</w:t>
            </w:r>
          </w:p>
        </w:tc>
        <w:tc>
          <w:tcPr>
            <w:tcW w:w="146" w:type="pct"/>
          </w:tcPr>
          <w:p w14:paraId="2F16D6F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40FEBF" w14:textId="336F281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</w:tr>
      <w:tr w:rsidR="00C555B4" w:rsidRPr="00BA2043" w14:paraId="0F0607D1" w14:textId="77777777" w:rsidTr="00B224E5">
        <w:trPr>
          <w:trHeight w:val="258"/>
        </w:trPr>
        <w:tc>
          <w:tcPr>
            <w:tcW w:w="2206" w:type="pct"/>
          </w:tcPr>
          <w:p w14:paraId="576728CD" w14:textId="17394E3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590" w:type="pct"/>
          </w:tcPr>
          <w:p w14:paraId="2B95178A" w14:textId="0DA4E1EB" w:rsidR="00C555B4" w:rsidRPr="00DD2FB3" w:rsidRDefault="008D3DC3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B4E58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D5F7BB" w14:textId="4A62CCF5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28DA7A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65D95C" w14:textId="0D55D514" w:rsidR="00C555B4" w:rsidRPr="00DD2FB3" w:rsidRDefault="00714AA8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1,284</w:t>
            </w:r>
          </w:p>
        </w:tc>
        <w:tc>
          <w:tcPr>
            <w:tcW w:w="146" w:type="pct"/>
          </w:tcPr>
          <w:p w14:paraId="7150658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53D458" w14:textId="62C85722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1,284</w:t>
            </w:r>
          </w:p>
        </w:tc>
      </w:tr>
      <w:tr w:rsidR="00C555B4" w:rsidRPr="00BA2043" w14:paraId="1B237C27" w14:textId="77777777" w:rsidTr="00B224E5">
        <w:trPr>
          <w:trHeight w:val="258"/>
        </w:trPr>
        <w:tc>
          <w:tcPr>
            <w:tcW w:w="2206" w:type="pct"/>
          </w:tcPr>
          <w:p w14:paraId="66242731" w14:textId="2B708111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14005ED1" w14:textId="097BBC02" w:rsidR="00C555B4" w:rsidRPr="00DD2FB3" w:rsidRDefault="008D3DC3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6D422D7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ED85C79" w14:textId="3AC391C3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D6040D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A41208" w14:textId="3FC44A8C" w:rsidR="00C555B4" w:rsidRPr="00DD2FB3" w:rsidRDefault="00714AA8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146" w:type="pct"/>
          </w:tcPr>
          <w:p w14:paraId="5154910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4D78E3" w14:textId="6BF1D0AD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</w:tr>
      <w:tr w:rsidR="00C555B4" w:rsidRPr="00BA2043" w14:paraId="70302F66" w14:textId="77777777" w:rsidTr="003E6B10">
        <w:trPr>
          <w:trHeight w:val="128"/>
        </w:trPr>
        <w:tc>
          <w:tcPr>
            <w:tcW w:w="2206" w:type="pct"/>
          </w:tcPr>
          <w:p w14:paraId="6FCCEE7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23E593B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5" w:type="pct"/>
          </w:tcPr>
          <w:p w14:paraId="3961963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</w:tcPr>
          <w:p w14:paraId="6FCBE28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8" w:type="pct"/>
          </w:tcPr>
          <w:p w14:paraId="7BBDC06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7" w:type="pct"/>
          </w:tcPr>
          <w:p w14:paraId="398C647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59F7636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</w:tcPr>
          <w:p w14:paraId="02AE34E7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555B4" w:rsidRPr="00BA2043" w14:paraId="7BD7C6B7" w14:textId="77777777" w:rsidTr="003E6B10">
        <w:trPr>
          <w:trHeight w:val="209"/>
        </w:trPr>
        <w:tc>
          <w:tcPr>
            <w:tcW w:w="2206" w:type="pct"/>
          </w:tcPr>
          <w:p w14:paraId="31964482" w14:textId="77777777" w:rsidR="004211B7" w:rsidRDefault="004211B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94F960" w14:textId="32A8822A" w:rsidR="00C555B4" w:rsidRPr="00DD2FB3" w:rsidRDefault="00E61F40" w:rsidP="00E61F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90" w:type="pct"/>
          </w:tcPr>
          <w:p w14:paraId="172F9A0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835340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C197B1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894AC1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9B2D7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E2D48F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A55E24E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5B4" w:rsidRPr="00BA2043" w14:paraId="42721ABC" w14:textId="77777777" w:rsidTr="003E6B10">
        <w:trPr>
          <w:trHeight w:val="173"/>
        </w:trPr>
        <w:tc>
          <w:tcPr>
            <w:tcW w:w="2206" w:type="pct"/>
          </w:tcPr>
          <w:p w14:paraId="1FEF4867" w14:textId="521A85D3" w:rsidR="00C555B4" w:rsidRPr="00DD2FB3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590" w:type="pct"/>
          </w:tcPr>
          <w:p w14:paraId="39B95CE1" w14:textId="3703CE1A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72CE5D4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079B16F" w14:textId="78357CDB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798CAB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BA67F37" w14:textId="66A2376F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D6B308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328DAE" w14:textId="3BA5E72B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61F40" w:rsidRPr="00BA2043" w14:paraId="0BDCFBE2" w14:textId="77777777" w:rsidTr="003E6B10">
        <w:trPr>
          <w:trHeight w:val="173"/>
        </w:trPr>
        <w:tc>
          <w:tcPr>
            <w:tcW w:w="2206" w:type="pct"/>
          </w:tcPr>
          <w:p w14:paraId="323B1CC3" w14:textId="2CE1760D" w:rsidR="00E61F40" w:rsidRPr="00DD2FB3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590" w:type="pct"/>
          </w:tcPr>
          <w:p w14:paraId="20CB3BC2" w14:textId="607A96A1" w:rsidR="00E61F40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2FC04FEE" w14:textId="77777777" w:rsidR="00E61F40" w:rsidRPr="00DD2FB3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FC717C0" w14:textId="2256C106" w:rsidR="00E61F40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8" w:type="pct"/>
          </w:tcPr>
          <w:p w14:paraId="13E72D18" w14:textId="77777777" w:rsidR="00E61F40" w:rsidRPr="00DD2FB3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6B9AD70" w14:textId="7537BA79" w:rsidR="00E61F40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3C3F729C" w14:textId="77777777" w:rsidR="00E61F40" w:rsidRPr="00DD2FB3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1CAB1A" w14:textId="07CC1748" w:rsidR="00E61F40" w:rsidRDefault="00E61F4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C555B4" w:rsidRPr="00BA2043" w14:paraId="1A9106DB" w14:textId="77777777" w:rsidTr="003E6B10">
        <w:trPr>
          <w:trHeight w:val="173"/>
        </w:trPr>
        <w:tc>
          <w:tcPr>
            <w:tcW w:w="2206" w:type="pct"/>
          </w:tcPr>
          <w:p w14:paraId="270FAB3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1F28DF6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7E0F84F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46D4FC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099460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1F524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A362C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E122E8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55B4" w:rsidRPr="00BA2043" w14:paraId="0E905301" w14:textId="77777777" w:rsidTr="003E6B10">
        <w:trPr>
          <w:trHeight w:val="173"/>
        </w:trPr>
        <w:tc>
          <w:tcPr>
            <w:tcW w:w="2206" w:type="pct"/>
          </w:tcPr>
          <w:p w14:paraId="2FB76ACB" w14:textId="4A65117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2A88AFC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58CB804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205766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769CB10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4112D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F7BC6B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8294B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55B4" w:rsidRPr="00BA2043" w14:paraId="4F868A7A" w14:textId="77777777" w:rsidTr="003E6B10">
        <w:trPr>
          <w:trHeight w:val="173"/>
        </w:trPr>
        <w:tc>
          <w:tcPr>
            <w:tcW w:w="2206" w:type="pct"/>
          </w:tcPr>
          <w:p w14:paraId="04625042" w14:textId="225B793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B008A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90" w:type="pct"/>
          </w:tcPr>
          <w:p w14:paraId="4AAD9ADD" w14:textId="5DED74C8" w:rsidR="00C555B4" w:rsidRPr="00DD2FB3" w:rsidRDefault="0078627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  <w:tc>
          <w:tcPr>
            <w:tcW w:w="145" w:type="pct"/>
          </w:tcPr>
          <w:p w14:paraId="011AF48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2242D53" w14:textId="1FE29CE1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48" w:type="pct"/>
          </w:tcPr>
          <w:p w14:paraId="40EB7EC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56C65E9" w14:textId="2FD76C66" w:rsidR="00C555B4" w:rsidRPr="00DD2FB3" w:rsidRDefault="0078627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8E684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443FE7B" w14:textId="1B732D8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55B4" w:rsidRPr="00BA2043" w14:paraId="178E7011" w14:textId="77777777" w:rsidTr="003E6B10">
        <w:trPr>
          <w:trHeight w:val="128"/>
        </w:trPr>
        <w:tc>
          <w:tcPr>
            <w:tcW w:w="2206" w:type="pct"/>
          </w:tcPr>
          <w:p w14:paraId="62AB35A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D36EB3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EEA6DC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281579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70AD4F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99B52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8148DBE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5B4" w:rsidRPr="00BA2043" w14:paraId="47206F1C" w14:textId="77777777" w:rsidTr="003E6B10">
        <w:trPr>
          <w:trHeight w:val="101"/>
        </w:trPr>
        <w:tc>
          <w:tcPr>
            <w:tcW w:w="2206" w:type="pct"/>
          </w:tcPr>
          <w:p w14:paraId="7B2EA1BC" w14:textId="46F579C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6FFA7B3" w14:textId="712FFDD0" w:rsidR="00C555B4" w:rsidRPr="00DD2FB3" w:rsidRDefault="0078627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45" w:type="pct"/>
          </w:tcPr>
          <w:p w14:paraId="58D1685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9D14DE" w14:textId="2CA77375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48" w:type="pct"/>
          </w:tcPr>
          <w:p w14:paraId="4936702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48784F9F" w14:textId="14991CC9" w:rsidR="00C555B4" w:rsidRPr="00DD2FB3" w:rsidRDefault="00786270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46" w:type="pct"/>
          </w:tcPr>
          <w:p w14:paraId="4A9351F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0BD3ED7" w14:textId="7374AD9F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C555B4" w:rsidRPr="00BA2043" w14:paraId="0CA5B2F9" w14:textId="77777777" w:rsidTr="00B224E5">
        <w:trPr>
          <w:trHeight w:val="258"/>
        </w:trPr>
        <w:tc>
          <w:tcPr>
            <w:tcW w:w="2206" w:type="pct"/>
          </w:tcPr>
          <w:p w14:paraId="7CB981B7" w14:textId="46822D8D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2DD9782C" w:rsidR="00C555B4" w:rsidRPr="00DD2FB3" w:rsidRDefault="00200A5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443</w:t>
            </w:r>
          </w:p>
        </w:tc>
        <w:tc>
          <w:tcPr>
            <w:tcW w:w="145" w:type="pct"/>
          </w:tcPr>
          <w:p w14:paraId="1685B59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5E35A4DF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148" w:type="pct"/>
          </w:tcPr>
          <w:p w14:paraId="09E5736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248DCDCB" w:rsidR="00C555B4" w:rsidRPr="00DD2FB3" w:rsidRDefault="00200A5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5,751</w:t>
            </w:r>
          </w:p>
        </w:tc>
        <w:tc>
          <w:tcPr>
            <w:tcW w:w="146" w:type="pct"/>
          </w:tcPr>
          <w:p w14:paraId="025A928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4842E97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5,989</w:t>
            </w:r>
          </w:p>
        </w:tc>
      </w:tr>
      <w:tr w:rsidR="00C555B4" w:rsidRPr="00BA2043" w14:paraId="656EA3BD" w14:textId="77777777" w:rsidTr="00B224E5">
        <w:trPr>
          <w:trHeight w:val="258"/>
        </w:trPr>
        <w:tc>
          <w:tcPr>
            <w:tcW w:w="2206" w:type="pct"/>
          </w:tcPr>
          <w:p w14:paraId="055F40D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248682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ED0826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02761E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E4263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89A445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A0FA661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5B4" w:rsidRPr="00BA2043" w14:paraId="4A80DB7E" w14:textId="77777777" w:rsidTr="00B224E5">
        <w:trPr>
          <w:tblHeader/>
        </w:trPr>
        <w:tc>
          <w:tcPr>
            <w:tcW w:w="2206" w:type="pct"/>
          </w:tcPr>
          <w:p w14:paraId="2AB1A321" w14:textId="3748624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0" w:type="pct"/>
          </w:tcPr>
          <w:p w14:paraId="7BCBF79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5AE62F9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BBC79E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89DD97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AAD047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BA8819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55B4" w:rsidRPr="00BA2043" w14:paraId="6647E045" w14:textId="77777777" w:rsidTr="00B224E5">
        <w:trPr>
          <w:tblHeader/>
        </w:trPr>
        <w:tc>
          <w:tcPr>
            <w:tcW w:w="2206" w:type="pct"/>
          </w:tcPr>
          <w:p w14:paraId="01945334" w14:textId="51722883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324895E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25ACB37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D6D9FB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19498D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B752A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2FF46B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55B4" w:rsidRPr="00BA2043" w14:paraId="0DC9FAC0" w14:textId="77777777" w:rsidTr="00B224E5">
        <w:trPr>
          <w:tblHeader/>
        </w:trPr>
        <w:tc>
          <w:tcPr>
            <w:tcW w:w="2206" w:type="pct"/>
          </w:tcPr>
          <w:p w14:paraId="5592C7BE" w14:textId="42002E15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พีเอ็มซี เลเบิล แมททีเรียลส์ จำกัด (มหาชน)</w:t>
            </w:r>
          </w:p>
        </w:tc>
        <w:tc>
          <w:tcPr>
            <w:tcW w:w="590" w:type="pct"/>
          </w:tcPr>
          <w:p w14:paraId="7B0598B0" w14:textId="3457689E" w:rsidR="00C555B4" w:rsidRPr="00DD2FB3" w:rsidRDefault="0081400D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0BFA1E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B21E02" w14:textId="31425C0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36363AC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597A788D" w14:textId="78C18D52" w:rsidR="00C555B4" w:rsidRPr="00DD2FB3" w:rsidRDefault="0081400D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6FAE4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7D0F8A" w14:textId="59D0390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C555B4" w:rsidRPr="00BA2043" w14:paraId="1C2C40AC" w14:textId="77777777" w:rsidTr="00B224E5">
        <w:trPr>
          <w:tblHeader/>
        </w:trPr>
        <w:tc>
          <w:tcPr>
            <w:tcW w:w="2206" w:type="pct"/>
          </w:tcPr>
          <w:p w14:paraId="6B19C3CD" w14:textId="77777777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6797C6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DA6F2E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8C1868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35381A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5A1A08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4473E4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55B4" w:rsidRPr="00BA2043" w14:paraId="082762F4" w14:textId="77777777" w:rsidTr="003E6B10">
        <w:trPr>
          <w:trHeight w:val="164"/>
          <w:tblHeader/>
        </w:trPr>
        <w:tc>
          <w:tcPr>
            <w:tcW w:w="2206" w:type="pct"/>
          </w:tcPr>
          <w:p w14:paraId="39C20849" w14:textId="5044BB4C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0" w:type="pct"/>
          </w:tcPr>
          <w:p w14:paraId="63C4A89E" w14:textId="6A228A31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0A8595E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D4BD52" w14:textId="04D4934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96FDD0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7F91D6" w14:textId="20C6C732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359F27" w14:textId="3B46A8C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55B4" w:rsidRPr="00BA2043" w14:paraId="66753F95" w14:textId="77777777" w:rsidTr="00B224E5">
        <w:trPr>
          <w:trHeight w:val="258"/>
        </w:trPr>
        <w:tc>
          <w:tcPr>
            <w:tcW w:w="2206" w:type="pct"/>
          </w:tcPr>
          <w:p w14:paraId="526EFC77" w14:textId="33A5B8E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06D851C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3C5EC0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AFC8CE1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5B56064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FAF3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10D5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CD8DBCE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555B4" w:rsidRPr="00BA2043" w14:paraId="00AC32B3" w14:textId="77777777" w:rsidTr="00B224E5">
        <w:trPr>
          <w:trHeight w:val="258"/>
        </w:trPr>
        <w:tc>
          <w:tcPr>
            <w:tcW w:w="2206" w:type="pct"/>
          </w:tcPr>
          <w:p w14:paraId="3B15177D" w14:textId="4A2FF41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90" w:type="pct"/>
          </w:tcPr>
          <w:p w14:paraId="3332E084" w14:textId="05361449" w:rsidR="00C555B4" w:rsidRPr="00DD2FB3" w:rsidRDefault="00F4548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145" w:type="pct"/>
          </w:tcPr>
          <w:p w14:paraId="41DBF41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E2F9216" w14:textId="0029B5D8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48" w:type="pct"/>
          </w:tcPr>
          <w:p w14:paraId="72042244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3A38776" w14:textId="7EB40BC9" w:rsidR="00C555B4" w:rsidRPr="00DD2FB3" w:rsidRDefault="00F4548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6" w:type="pct"/>
          </w:tcPr>
          <w:p w14:paraId="53907DF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3DBDEE" w14:textId="1F823618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C555B4" w:rsidRPr="00BA2043" w14:paraId="7D135114" w14:textId="77777777" w:rsidTr="003E6B10">
        <w:trPr>
          <w:trHeight w:val="173"/>
        </w:trPr>
        <w:tc>
          <w:tcPr>
            <w:tcW w:w="2206" w:type="pct"/>
          </w:tcPr>
          <w:p w14:paraId="78E656A1" w14:textId="51C4010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ไอแอลซีที จำกัด</w:t>
            </w:r>
          </w:p>
        </w:tc>
        <w:tc>
          <w:tcPr>
            <w:tcW w:w="590" w:type="pct"/>
          </w:tcPr>
          <w:p w14:paraId="37965EB1" w14:textId="6631E7ED" w:rsidR="00C555B4" w:rsidRPr="00DD2FB3" w:rsidRDefault="00F4548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45" w:type="pct"/>
          </w:tcPr>
          <w:p w14:paraId="1EBB7E0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9DF72B8" w14:textId="3D0872B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C40C6F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1D2467" w14:textId="1A5D8D6D" w:rsidR="00C555B4" w:rsidRPr="00DD2FB3" w:rsidRDefault="00F4548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146" w:type="pct"/>
          </w:tcPr>
          <w:p w14:paraId="150A723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CCD5A70" w14:textId="0824B1CB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555B4" w:rsidRPr="00BA2043" w14:paraId="15E8CB0C" w14:textId="77777777" w:rsidTr="003E6B10">
        <w:trPr>
          <w:trHeight w:val="155"/>
        </w:trPr>
        <w:tc>
          <w:tcPr>
            <w:tcW w:w="2206" w:type="pct"/>
          </w:tcPr>
          <w:p w14:paraId="3CB06680" w14:textId="0D5B88A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5659028F" w14:textId="3D4304BF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2FC4126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0039759" w14:textId="0B96113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4D1EA3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412A190" w14:textId="69363EB5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121B9FC" w14:textId="171F1FD8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5B4" w:rsidRPr="00BA2043" w14:paraId="4D01B7FF" w14:textId="77777777" w:rsidTr="00B224E5">
        <w:trPr>
          <w:trHeight w:val="258"/>
        </w:trPr>
        <w:tc>
          <w:tcPr>
            <w:tcW w:w="2206" w:type="pct"/>
          </w:tcPr>
          <w:p w14:paraId="1EC23E50" w14:textId="71217EB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1CDD4A52" w14:textId="5E42578E" w:rsidR="00C555B4" w:rsidRPr="00DD2FB3" w:rsidRDefault="00F4548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5" w:type="pct"/>
          </w:tcPr>
          <w:p w14:paraId="7078FBA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C5B745C" w14:textId="0B4B737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48" w:type="pct"/>
          </w:tcPr>
          <w:p w14:paraId="0B8BD1E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0054BA" w14:textId="3EAEFFD9" w:rsidR="00C555B4" w:rsidRPr="00DD2FB3" w:rsidRDefault="00F45482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57</w:t>
            </w:r>
          </w:p>
        </w:tc>
        <w:tc>
          <w:tcPr>
            <w:tcW w:w="146" w:type="pct"/>
          </w:tcPr>
          <w:p w14:paraId="3DBF13D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6685E97" w14:textId="360D4025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C555B4" w:rsidRPr="00BA2043" w14:paraId="1594BFD9" w14:textId="77777777" w:rsidTr="003E6B10">
        <w:trPr>
          <w:trHeight w:val="199"/>
        </w:trPr>
        <w:tc>
          <w:tcPr>
            <w:tcW w:w="2206" w:type="pct"/>
          </w:tcPr>
          <w:p w14:paraId="4792F055" w14:textId="42F85663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3E07E09F" w:rsidR="00C555B4" w:rsidRPr="00DD2FB3" w:rsidRDefault="00937A3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362</w:t>
            </w:r>
          </w:p>
        </w:tc>
        <w:tc>
          <w:tcPr>
            <w:tcW w:w="145" w:type="pct"/>
          </w:tcPr>
          <w:p w14:paraId="000972B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3562941F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148" w:type="pct"/>
          </w:tcPr>
          <w:p w14:paraId="6DEFEF1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173BAB94" w:rsidR="00C555B4" w:rsidRPr="00DD2FB3" w:rsidRDefault="00937A3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158</w:t>
            </w:r>
          </w:p>
        </w:tc>
        <w:tc>
          <w:tcPr>
            <w:tcW w:w="146" w:type="pct"/>
          </w:tcPr>
          <w:p w14:paraId="0C7538E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2809C172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</w:tr>
      <w:tr w:rsidR="00C555B4" w:rsidRPr="00BA2043" w14:paraId="503DF8AC" w14:textId="77777777" w:rsidTr="00B224E5">
        <w:trPr>
          <w:trHeight w:val="258"/>
        </w:trPr>
        <w:tc>
          <w:tcPr>
            <w:tcW w:w="2206" w:type="pct"/>
          </w:tcPr>
          <w:p w14:paraId="43B2FC9B" w14:textId="77777777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44919163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1F835CF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D91DC4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FBB546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40A19C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2EBA39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4F0AD8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555B4" w:rsidRPr="00BA2043" w14:paraId="6577E226" w14:textId="77777777" w:rsidTr="00B224E5">
        <w:trPr>
          <w:trHeight w:val="258"/>
        </w:trPr>
        <w:tc>
          <w:tcPr>
            <w:tcW w:w="2206" w:type="pct"/>
          </w:tcPr>
          <w:p w14:paraId="0724C231" w14:textId="2629FBC7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</w:tcPr>
          <w:p w14:paraId="283A7B9D" w14:textId="4D84582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14:paraId="66A4F72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1AA40B9" w14:textId="33ACC328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B81E3D4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10E2810" w14:textId="5DD57B4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7241E840" w14:textId="05C7A269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555B4" w:rsidRPr="00BA2043" w14:paraId="7AEBE011" w14:textId="77777777" w:rsidTr="00B224E5">
        <w:trPr>
          <w:tblHeader/>
        </w:trPr>
        <w:tc>
          <w:tcPr>
            <w:tcW w:w="2206" w:type="pct"/>
          </w:tcPr>
          <w:p w14:paraId="618A43B8" w14:textId="56AE578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1054C64F" w14:textId="018CEEC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5" w:type="pct"/>
          </w:tcPr>
          <w:p w14:paraId="1F487DB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B0BDE73" w14:textId="352257B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161BD1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DA0EB7C" w14:textId="301BCA08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D999BF" w14:textId="5846D30F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55B4" w:rsidRPr="006C45EA" w14:paraId="5B12CBBB" w14:textId="77777777" w:rsidTr="00B224E5">
        <w:trPr>
          <w:trHeight w:val="427"/>
          <w:tblHeader/>
        </w:trPr>
        <w:tc>
          <w:tcPr>
            <w:tcW w:w="2206" w:type="pct"/>
          </w:tcPr>
          <w:p w14:paraId="45FFE868" w14:textId="38D0AD61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90" w:type="pct"/>
          </w:tcPr>
          <w:p w14:paraId="0583BDEB" w14:textId="2088FF34" w:rsidR="00C555B4" w:rsidRPr="00DD2FB3" w:rsidRDefault="00937A3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15,289</w:t>
            </w:r>
          </w:p>
        </w:tc>
        <w:tc>
          <w:tcPr>
            <w:tcW w:w="145" w:type="pct"/>
          </w:tcPr>
          <w:p w14:paraId="2A19959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28BDA88" w14:textId="1176AC89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  <w:tc>
          <w:tcPr>
            <w:tcW w:w="148" w:type="pct"/>
          </w:tcPr>
          <w:p w14:paraId="3A4B5ABD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7E4DB80" w14:textId="7394CC9F" w:rsidR="00C555B4" w:rsidRPr="00DD2FB3" w:rsidRDefault="00937A37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15,289</w:t>
            </w:r>
          </w:p>
        </w:tc>
        <w:tc>
          <w:tcPr>
            <w:tcW w:w="146" w:type="pct"/>
          </w:tcPr>
          <w:p w14:paraId="21C5AB5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4B33E6" w14:textId="0DB76AAE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</w:tr>
    </w:tbl>
    <w:p w14:paraId="2AC133C3" w14:textId="77777777" w:rsidR="0089516C" w:rsidRDefault="0089516C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915BA3" w14:textId="77777777" w:rsidR="00CB3D61" w:rsidRDefault="00CB3D61" w:rsidP="0027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9270B9" w14:textId="60791D0C" w:rsidR="00473B7B" w:rsidRPr="000221EA" w:rsidRDefault="00473B7B" w:rsidP="000221EA">
      <w:pPr>
        <w:rPr>
          <w:highlight w:val="cyan"/>
          <w:lang w:eastAsia="x-none"/>
        </w:rPr>
        <w:sectPr w:rsidR="00473B7B" w:rsidRPr="000221EA" w:rsidSect="006F413B">
          <w:headerReference w:type="default" r:id="rId12"/>
          <w:footerReference w:type="default" r:id="rId13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3D347A84" w14:textId="770E96D7" w:rsidR="00BB06E3" w:rsidRDefault="00BB06E3" w:rsidP="00A10DB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bookmarkStart w:id="13" w:name="_Hlk135299396"/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เงินกู้ยืมจากสถาบันการเงิน</w:t>
      </w:r>
    </w:p>
    <w:p w14:paraId="05BDB8A2" w14:textId="5A60E283" w:rsidR="00BB06E3" w:rsidRDefault="00BB06E3" w:rsidP="00BB06E3">
      <w:pPr>
        <w:rPr>
          <w:rFonts w:eastAsia="Calibri"/>
          <w:lang w:eastAsia="x-none"/>
        </w:rPr>
      </w:pPr>
    </w:p>
    <w:p w14:paraId="295D3FCD" w14:textId="7A4D466B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  <w:r w:rsidRPr="00D2420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555B4">
        <w:rPr>
          <w:rFonts w:ascii="Angsana New" w:hAnsi="Angsana New"/>
          <w:sz w:val="30"/>
          <w:szCs w:val="30"/>
        </w:rPr>
        <w:t xml:space="preserve">31 </w:t>
      </w:r>
      <w:r w:rsidR="00C555B4">
        <w:rPr>
          <w:rFonts w:ascii="Angsana New" w:hAnsi="Angsana New"/>
          <w:sz w:val="30"/>
          <w:szCs w:val="30"/>
          <w:cs/>
        </w:rPr>
        <w:t xml:space="preserve">มีนาคม </w:t>
      </w:r>
      <w:r w:rsidR="00C555B4">
        <w:rPr>
          <w:rFonts w:ascii="Angsana New" w:hAnsi="Angsana New"/>
          <w:sz w:val="30"/>
          <w:szCs w:val="30"/>
        </w:rPr>
        <w:t>2568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7FF8AC3" w14:textId="77777777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0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996"/>
        <w:gridCol w:w="987"/>
        <w:gridCol w:w="255"/>
        <w:gridCol w:w="1722"/>
        <w:gridCol w:w="255"/>
        <w:gridCol w:w="1084"/>
        <w:gridCol w:w="236"/>
        <w:gridCol w:w="6163"/>
        <w:gridCol w:w="255"/>
        <w:gridCol w:w="2352"/>
      </w:tblGrid>
      <w:tr w:rsidR="00BB06E3" w14:paraId="7819AC32" w14:textId="77777777" w:rsidTr="00761513">
        <w:trPr>
          <w:trHeight w:val="189"/>
        </w:trPr>
        <w:tc>
          <w:tcPr>
            <w:tcW w:w="348" w:type="pct"/>
          </w:tcPr>
          <w:p w14:paraId="375F4AB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45" w:type="pct"/>
          </w:tcPr>
          <w:p w14:paraId="5DC150F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89" w:type="pct"/>
          </w:tcPr>
          <w:p w14:paraId="5C4C5724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77B7F57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89" w:type="pct"/>
          </w:tcPr>
          <w:p w14:paraId="6751AE7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39E5D4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2" w:type="pct"/>
          </w:tcPr>
          <w:p w14:paraId="2D6E1F8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74BD301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89" w:type="pct"/>
          </w:tcPr>
          <w:p w14:paraId="18EC158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22" w:type="pct"/>
          </w:tcPr>
          <w:p w14:paraId="340327C6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BB06E3" w14:paraId="009444D7" w14:textId="77777777" w:rsidTr="00761513">
        <w:tc>
          <w:tcPr>
            <w:tcW w:w="348" w:type="pct"/>
          </w:tcPr>
          <w:p w14:paraId="0BEFEF21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5" w:type="pct"/>
          </w:tcPr>
          <w:p w14:paraId="0EB58D4C" w14:textId="77777777" w:rsidR="00BB06E3" w:rsidRPr="00841233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89" w:type="pct"/>
          </w:tcPr>
          <w:p w14:paraId="65FA5AF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507FFAE9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8C9A64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AFD696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" w:type="pct"/>
          </w:tcPr>
          <w:p w14:paraId="76C2872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1FC826C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5C8590D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0B135AE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06E3" w14:paraId="7E9F1E0E" w14:textId="77777777" w:rsidTr="00761513">
        <w:tc>
          <w:tcPr>
            <w:tcW w:w="348" w:type="pct"/>
          </w:tcPr>
          <w:p w14:paraId="5321A0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45" w:type="pct"/>
          </w:tcPr>
          <w:p w14:paraId="4C19471F" w14:textId="3FB12617" w:rsidR="00BB06E3" w:rsidRPr="003E6B10" w:rsidRDefault="00D24DE5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45.92</w:t>
            </w:r>
          </w:p>
        </w:tc>
        <w:tc>
          <w:tcPr>
            <w:tcW w:w="89" w:type="pct"/>
          </w:tcPr>
          <w:p w14:paraId="00CA45E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6AE8A05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89" w:type="pct"/>
          </w:tcPr>
          <w:p w14:paraId="795CC36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76C17E5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7819B34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0D000151" w14:textId="24A0A66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543F3566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17F0740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653C3870" w14:textId="77777777" w:rsidTr="00761513">
        <w:tc>
          <w:tcPr>
            <w:tcW w:w="348" w:type="pct"/>
          </w:tcPr>
          <w:p w14:paraId="3950FB2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45" w:type="pct"/>
          </w:tcPr>
          <w:p w14:paraId="72C072AA" w14:textId="7F74D07A" w:rsidR="00BB06E3" w:rsidRPr="003E6B10" w:rsidRDefault="00335B27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138.13</w:t>
            </w:r>
          </w:p>
        </w:tc>
        <w:tc>
          <w:tcPr>
            <w:tcW w:w="89" w:type="pct"/>
          </w:tcPr>
          <w:p w14:paraId="5BFBDFF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68CCCD0A" w14:textId="43B180D6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  <w:r w:rsidR="000F4BED">
              <w:rPr>
                <w:rFonts w:ascii="Angsana New" w:hAnsi="Angsana New" w:hint="cs"/>
                <w:sz w:val="24"/>
                <w:szCs w:val="24"/>
                <w:cs/>
              </w:rPr>
              <w:t xml:space="preserve"> การปรับปรุงอาคารโรงงาน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="00972828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การซื้อเครื่องจักร</w:t>
            </w:r>
          </w:p>
        </w:tc>
        <w:tc>
          <w:tcPr>
            <w:tcW w:w="89" w:type="pct"/>
          </w:tcPr>
          <w:p w14:paraId="13E2FA9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05B3187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42BD6E6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78407C71" w14:textId="5D35D6B9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5CF2E8E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6DDD7E1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418231C8" w14:textId="77777777" w:rsidTr="00761513">
        <w:tc>
          <w:tcPr>
            <w:tcW w:w="348" w:type="pct"/>
          </w:tcPr>
          <w:p w14:paraId="524DFE1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45" w:type="pct"/>
          </w:tcPr>
          <w:p w14:paraId="151AD883" w14:textId="05BFF145" w:rsidR="00BB06E3" w:rsidRPr="003E6B10" w:rsidRDefault="009708E2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2.81</w:t>
            </w:r>
          </w:p>
        </w:tc>
        <w:tc>
          <w:tcPr>
            <w:tcW w:w="89" w:type="pct"/>
          </w:tcPr>
          <w:p w14:paraId="41F0C69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4D00A1F8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2C5289A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7576937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610536D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2015CF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89" w:type="pct"/>
          </w:tcPr>
          <w:p w14:paraId="7FD4317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0A7B91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B06E3" w14:paraId="700971B2" w14:textId="77777777" w:rsidTr="00761513">
        <w:tc>
          <w:tcPr>
            <w:tcW w:w="348" w:type="pct"/>
          </w:tcPr>
          <w:p w14:paraId="3ABC945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45" w:type="pct"/>
          </w:tcPr>
          <w:p w14:paraId="6F935013" w14:textId="22FEB63E" w:rsidR="00BB06E3" w:rsidRPr="003E6B10" w:rsidRDefault="00171847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322.37</w:t>
            </w:r>
          </w:p>
        </w:tc>
        <w:tc>
          <w:tcPr>
            <w:tcW w:w="89" w:type="pct"/>
          </w:tcPr>
          <w:p w14:paraId="0173E8E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56B9E2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3441446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6E9FBFC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1974C0DA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2F1717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9" w:type="pct"/>
          </w:tcPr>
          <w:p w14:paraId="23EF6A7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32D3524F" w14:textId="7B3C4FCA" w:rsidR="00BB06E3" w:rsidRPr="00313A70" w:rsidRDefault="006D107A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</w:tbl>
    <w:p w14:paraId="19D3E710" w14:textId="77777777" w:rsidR="00EB3907" w:rsidRDefault="00EB3907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0B81A6BD" w14:textId="77777777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20DBC379" w14:textId="08E4C3EE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4076F" w:rsidSect="00B95D00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2028A1" w14:textId="77777777" w:rsidR="005034BC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65C382A0" w14:textId="77777777" w:rsidR="005034BC" w:rsidRPr="0052041E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4" w:name="_Hlk165989575"/>
    </w:p>
    <w:p w14:paraId="187721AC" w14:textId="0744FD83" w:rsidR="005034BC" w:rsidRDefault="005034BC" w:rsidP="00503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และบริษัทจำนวน </w:t>
      </w:r>
      <w:r w:rsidR="005D4353">
        <w:rPr>
          <w:rFonts w:ascii="Angsana New" w:hAnsi="Angsana New"/>
          <w:sz w:val="30"/>
          <w:szCs w:val="30"/>
        </w:rPr>
        <w:t>201.8</w:t>
      </w:r>
      <w:r w:rsidRPr="004D5970">
        <w:rPr>
          <w:rFonts w:ascii="Angsana New" w:hAnsi="Angsana New"/>
          <w:sz w:val="30"/>
          <w:szCs w:val="30"/>
        </w:rPr>
        <w:t xml:space="preserve"> </w:t>
      </w:r>
      <w:r w:rsidRPr="004D59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5D4353">
        <w:rPr>
          <w:rFonts w:ascii="Angsana New" w:hAnsi="Angsana New"/>
          <w:spacing w:val="-2"/>
          <w:sz w:val="30"/>
          <w:szCs w:val="30"/>
        </w:rPr>
        <w:t>30</w:t>
      </w:r>
      <w:r w:rsidRPr="004D5970">
        <w:rPr>
          <w:rFonts w:ascii="Angsana New" w:hAnsi="Angsana New"/>
          <w:spacing w:val="-2"/>
          <w:sz w:val="30"/>
          <w:szCs w:val="30"/>
        </w:rPr>
        <w:t xml:space="preserve">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>ล้านบาท ต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ามลำดับ </w:t>
      </w:r>
      <w:r w:rsidR="00010D8D">
        <w:rPr>
          <w:rFonts w:ascii="Angsana New" w:hAnsi="Angsana New"/>
          <w:spacing w:val="-2"/>
          <w:sz w:val="30"/>
          <w:szCs w:val="30"/>
        </w:rPr>
        <w:br/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256</w:t>
      </w:r>
      <w:r w:rsidR="00C555B4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5D4353">
        <w:rPr>
          <w:rFonts w:ascii="Angsana New" w:hAnsi="Angsana New"/>
          <w:i/>
          <w:iCs/>
          <w:spacing w:val="-2"/>
          <w:sz w:val="30"/>
          <w:szCs w:val="30"/>
        </w:rPr>
        <w:t>204.4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Pr="005D4353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42FC0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  <w:r w:rsidRPr="006C3A54">
        <w:rPr>
          <w:rFonts w:ascii="Angsana New" w:hAnsi="Angsana New" w:hint="cs"/>
          <w:sz w:val="30"/>
          <w:szCs w:val="30"/>
          <w:cs/>
        </w:rPr>
        <w:t>ตั๋วสัญญาใช้เงินและเจ้าหนี้ทรัสรีซีท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ซึ่งมีอัตราดอกเบี้ยต่อปีเป็นอัตราคงที่ตามที่ระบุในสัญญา และมีกำหนดชำระคืนตั้งแต่เดือน</w:t>
      </w:r>
      <w:r w:rsidR="0081654B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="00010D8D" w:rsidRPr="0081654B">
        <w:rPr>
          <w:rFonts w:ascii="Angsana New" w:hAnsi="Angsana New"/>
          <w:spacing w:val="-2"/>
          <w:sz w:val="30"/>
          <w:szCs w:val="30"/>
        </w:rPr>
        <w:t xml:space="preserve"> 256</w:t>
      </w:r>
      <w:r w:rsidR="0081654B">
        <w:rPr>
          <w:rFonts w:ascii="Angsana New" w:hAnsi="Angsana New"/>
          <w:spacing w:val="-2"/>
          <w:sz w:val="30"/>
          <w:szCs w:val="30"/>
        </w:rPr>
        <w:t>8</w:t>
      </w:r>
      <w:r w:rsidR="00010D8D" w:rsidRPr="0081654B">
        <w:rPr>
          <w:rFonts w:ascii="Angsana New" w:hAnsi="Angsana New"/>
          <w:spacing w:val="-2"/>
          <w:sz w:val="30"/>
          <w:szCs w:val="30"/>
        </w:rPr>
        <w:t xml:space="preserve"> </w:t>
      </w:r>
      <w:r w:rsidRPr="0081654B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="00F440D7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81654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81654B">
        <w:rPr>
          <w:rFonts w:ascii="Angsana New" w:hAnsi="Angsana New"/>
          <w:spacing w:val="-2"/>
          <w:sz w:val="30"/>
          <w:szCs w:val="30"/>
        </w:rPr>
        <w:t>256</w:t>
      </w:r>
      <w:r w:rsidR="002E066E" w:rsidRPr="0081654B">
        <w:rPr>
          <w:rFonts w:ascii="Angsana New" w:hAnsi="Angsana New"/>
          <w:spacing w:val="-2"/>
          <w:sz w:val="30"/>
          <w:szCs w:val="30"/>
        </w:rPr>
        <w:t>8</w:t>
      </w:r>
    </w:p>
    <w:bookmarkEnd w:id="14"/>
    <w:p w14:paraId="2D538C64" w14:textId="77777777" w:rsidR="005034BC" w:rsidRPr="004D5970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93DA80C" w14:textId="7F52FB5F" w:rsidR="005034BC" w:rsidRPr="009D48AE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48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C555B4">
        <w:rPr>
          <w:rFonts w:ascii="Angsana New" w:hAnsi="Angsana New"/>
          <w:sz w:val="30"/>
          <w:szCs w:val="30"/>
        </w:rPr>
        <w:t xml:space="preserve">31 </w:t>
      </w:r>
      <w:r w:rsidR="00C555B4">
        <w:rPr>
          <w:rFonts w:ascii="Angsana New" w:hAnsi="Angsana New"/>
          <w:sz w:val="30"/>
          <w:szCs w:val="30"/>
          <w:cs/>
        </w:rPr>
        <w:t xml:space="preserve">มีนาคม </w:t>
      </w:r>
      <w:r w:rsidR="00C555B4">
        <w:rPr>
          <w:rFonts w:ascii="Angsana New" w:hAnsi="Angsana New"/>
          <w:sz w:val="30"/>
          <w:szCs w:val="30"/>
        </w:rPr>
        <w:t>2568</w:t>
      </w:r>
      <w:r w:rsidRPr="009D48AE">
        <w:rPr>
          <w:rFonts w:ascii="Angsana New" w:hAnsi="Angsana New"/>
          <w:sz w:val="30"/>
          <w:szCs w:val="30"/>
        </w:rPr>
        <w:t xml:space="preserve"> </w:t>
      </w:r>
      <w:r w:rsidRPr="009D48A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D48AE">
        <w:rPr>
          <w:rFonts w:ascii="Angsana New" w:hAnsi="Angsana New"/>
          <w:sz w:val="30"/>
          <w:szCs w:val="30"/>
        </w:rPr>
        <w:t xml:space="preserve">31 </w:t>
      </w:r>
      <w:r w:rsidRPr="009D48A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9D48AE">
        <w:rPr>
          <w:rFonts w:ascii="Angsana New" w:hAnsi="Angsana New"/>
          <w:sz w:val="30"/>
          <w:szCs w:val="30"/>
        </w:rPr>
        <w:t>256</w:t>
      </w:r>
      <w:r w:rsidR="00B675E3">
        <w:rPr>
          <w:rFonts w:ascii="Angsana New" w:hAnsi="Angsana New"/>
          <w:sz w:val="30"/>
          <w:szCs w:val="30"/>
        </w:rPr>
        <w:t>7</w:t>
      </w:r>
      <w:r w:rsidRPr="009D48AE">
        <w:rPr>
          <w:rFonts w:ascii="Angsana New" w:hAnsi="Angsana New"/>
          <w:sz w:val="30"/>
          <w:szCs w:val="30"/>
        </w:rPr>
        <w:t xml:space="preserve"> </w:t>
      </w:r>
      <w:r w:rsidRPr="009D48AE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กลุ่มบริษัทมีวงเงินสินเชื่อที่ยังไม่ได้เบิกใช้ ดังนี้</w:t>
      </w:r>
    </w:p>
    <w:p w14:paraId="4D64DEC0" w14:textId="77777777" w:rsidR="005034BC" w:rsidRDefault="005034BC" w:rsidP="005034B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5034BC" w:rsidRPr="004F1406" w14:paraId="16A2E0F7" w14:textId="77777777" w:rsidTr="000148C3">
        <w:trPr>
          <w:tblHeader/>
        </w:trPr>
        <w:tc>
          <w:tcPr>
            <w:tcW w:w="2010" w:type="pct"/>
          </w:tcPr>
          <w:p w14:paraId="31C25879" w14:textId="77777777" w:rsidR="005034BC" w:rsidRPr="004F1406" w:rsidRDefault="005034BC" w:rsidP="00014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07C8E2F1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40B6E7E1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43EA82A6" w14:textId="77777777" w:rsidR="005034BC" w:rsidRPr="004F1406" w:rsidRDefault="005034BC" w:rsidP="000148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B675E3" w:rsidRPr="004F1406" w14:paraId="6C53702F" w14:textId="77777777" w:rsidTr="000148C3">
        <w:trPr>
          <w:trHeight w:val="74"/>
          <w:tblHeader/>
        </w:trPr>
        <w:tc>
          <w:tcPr>
            <w:tcW w:w="2010" w:type="pct"/>
          </w:tcPr>
          <w:p w14:paraId="019D223A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0436AAEB" w14:textId="1692DE58" w:rsidR="00B675E3" w:rsidRPr="00652454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1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4047B46B" w14:textId="77777777" w:rsidR="00B675E3" w:rsidRPr="00652454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9E130F1" w14:textId="3EF97F22" w:rsidR="00B675E3" w:rsidRPr="00652454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48" w:type="pct"/>
          </w:tcPr>
          <w:p w14:paraId="6F1F4D63" w14:textId="77777777" w:rsidR="00B675E3" w:rsidRPr="00652454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EE8C5E1" w14:textId="713250C4" w:rsidR="00B675E3" w:rsidRPr="006D1CFF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Calibri" w:hAnsi="Angsana New"/>
                <w:bCs/>
                <w:spacing w:val="-4"/>
                <w:sz w:val="30"/>
                <w:szCs w:val="30"/>
                <w:cs/>
                <w:lang w:val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1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7" w:type="pct"/>
          </w:tcPr>
          <w:p w14:paraId="62FC0667" w14:textId="77777777" w:rsidR="00B675E3" w:rsidRPr="00652454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798E8A10" w14:textId="7648FBD6" w:rsidR="00B675E3" w:rsidRPr="00652454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675E3" w:rsidRPr="004F1406" w14:paraId="433AB22B" w14:textId="77777777" w:rsidTr="000148C3">
        <w:trPr>
          <w:trHeight w:val="74"/>
          <w:tblHeader/>
        </w:trPr>
        <w:tc>
          <w:tcPr>
            <w:tcW w:w="2010" w:type="pct"/>
          </w:tcPr>
          <w:p w14:paraId="5803BC53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225CA2BB" w14:textId="14F4C603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56DBACF5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48728B7" w14:textId="4691B45B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1031DC09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3D2F9CB" w14:textId="3075F874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7" w:type="pct"/>
          </w:tcPr>
          <w:p w14:paraId="2FC5C740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5179A84F" w14:textId="1C65CFDA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B675E3" w:rsidRPr="004F1406" w14:paraId="7FE6050F" w14:textId="77777777" w:rsidTr="000148C3">
        <w:trPr>
          <w:tblHeader/>
        </w:trPr>
        <w:tc>
          <w:tcPr>
            <w:tcW w:w="2010" w:type="pct"/>
          </w:tcPr>
          <w:p w14:paraId="3DD202CC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3CC22A85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B675E3" w14:paraId="5D0B2B01" w14:textId="77777777" w:rsidTr="000148C3">
        <w:tc>
          <w:tcPr>
            <w:tcW w:w="2010" w:type="pct"/>
          </w:tcPr>
          <w:p w14:paraId="365CFB00" w14:textId="77777777" w:rsidR="00B675E3" w:rsidRPr="00EA7D5C" w:rsidRDefault="00B675E3" w:rsidP="00B67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วงเงินกู้ระยะสั้นจากสถาบันการเงิน</w:t>
            </w:r>
            <w:r w:rsidRPr="0072357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2E4CB263" w14:textId="77777777" w:rsidR="00B675E3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C532055" w14:textId="2A8514C9" w:rsidR="00AF5648" w:rsidRPr="00B06D25" w:rsidRDefault="00AF5648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788,2</w:t>
            </w:r>
            <w:r w:rsidR="00A66B4F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</w:p>
        </w:tc>
        <w:tc>
          <w:tcPr>
            <w:tcW w:w="148" w:type="pct"/>
          </w:tcPr>
          <w:p w14:paraId="4C0C500B" w14:textId="77777777" w:rsidR="00B675E3" w:rsidRPr="00B06D25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DAB31B3" w14:textId="77777777" w:rsidR="00B675E3" w:rsidRPr="00DE00F0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4140A43" w14:textId="4B9E5A65" w:rsidR="00B675E3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786,920</w:t>
            </w:r>
          </w:p>
        </w:tc>
        <w:tc>
          <w:tcPr>
            <w:tcW w:w="148" w:type="pct"/>
          </w:tcPr>
          <w:p w14:paraId="5FDA5B9E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09F0AED" w14:textId="77777777" w:rsidR="00B675E3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38EEB18" w14:textId="409803CE" w:rsidR="000B721F" w:rsidRPr="004F1406" w:rsidRDefault="000B721F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394,316</w:t>
            </w:r>
          </w:p>
        </w:tc>
        <w:tc>
          <w:tcPr>
            <w:tcW w:w="137" w:type="pct"/>
          </w:tcPr>
          <w:p w14:paraId="5CDDD753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104177C7" w14:textId="77777777" w:rsidR="00B675E3" w:rsidRPr="00DE00F0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9382BB" w14:textId="3A9CC7F6" w:rsidR="00B675E3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400,263</w:t>
            </w:r>
          </w:p>
        </w:tc>
      </w:tr>
      <w:tr w:rsidR="00B675E3" w14:paraId="475F6BAC" w14:textId="77777777" w:rsidTr="000148C3">
        <w:tc>
          <w:tcPr>
            <w:tcW w:w="2010" w:type="pct"/>
          </w:tcPr>
          <w:p w14:paraId="107DB4DC" w14:textId="77777777" w:rsidR="00B675E3" w:rsidRPr="004F1406" w:rsidRDefault="00B675E3" w:rsidP="00B67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วงเงินกู้ยืมระยะยาวจากสถาบันการเงิน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10772F08" w14:textId="77777777" w:rsidR="00B675E3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0497B1A" w14:textId="327A5986" w:rsidR="00AF5648" w:rsidRPr="00FA1FFE" w:rsidRDefault="00AF5648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220,749</w:t>
            </w:r>
          </w:p>
        </w:tc>
        <w:tc>
          <w:tcPr>
            <w:tcW w:w="148" w:type="pct"/>
          </w:tcPr>
          <w:p w14:paraId="2E048237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2BB00AD3" w14:textId="77777777" w:rsidR="00B675E3" w:rsidRPr="00DE00F0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75C101C" w14:textId="1B9C0E0E" w:rsidR="00B675E3" w:rsidRDefault="00B675E3" w:rsidP="00B67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DE00F0">
              <w:rPr>
                <w:rFonts w:ascii="Angsana New" w:hAnsi="Angsana New"/>
                <w:sz w:val="30"/>
                <w:szCs w:val="30"/>
              </w:rPr>
              <w:t>220,749</w:t>
            </w:r>
          </w:p>
        </w:tc>
        <w:tc>
          <w:tcPr>
            <w:tcW w:w="148" w:type="pct"/>
          </w:tcPr>
          <w:p w14:paraId="71E2C109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39F8BE7" w14:textId="77777777" w:rsidR="00B675E3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F9999BD" w14:textId="55C789AB" w:rsidR="000B721F" w:rsidRPr="004F1406" w:rsidRDefault="000B721F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7" w:type="pct"/>
          </w:tcPr>
          <w:p w14:paraId="22ABD668" w14:textId="77777777" w:rsidR="00B675E3" w:rsidRPr="004F1406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6F4A2E66" w14:textId="77777777" w:rsidR="00B675E3" w:rsidRPr="00DE00F0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9C861DE" w14:textId="0BE2FA77" w:rsidR="00B675E3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B675E3" w14:paraId="36DA294B" w14:textId="77777777" w:rsidTr="000148C3">
        <w:tc>
          <w:tcPr>
            <w:tcW w:w="2010" w:type="pct"/>
          </w:tcPr>
          <w:p w14:paraId="32B28026" w14:textId="77777777" w:rsidR="00B675E3" w:rsidRPr="00226545" w:rsidRDefault="00B675E3" w:rsidP="00B67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4EB0368" w14:textId="6875FA1E" w:rsidR="00B675E3" w:rsidRPr="00FA1FFE" w:rsidRDefault="00AF5648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1,008,9</w:t>
            </w:r>
            <w:r w:rsidR="00A66B4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</w:t>
            </w:r>
          </w:p>
        </w:tc>
        <w:tc>
          <w:tcPr>
            <w:tcW w:w="148" w:type="pct"/>
          </w:tcPr>
          <w:p w14:paraId="46EE58D7" w14:textId="77777777" w:rsidR="00B675E3" w:rsidRPr="00226545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0D30274" w14:textId="1DAF6101" w:rsidR="00B675E3" w:rsidRPr="00DE00F0" w:rsidRDefault="00B675E3" w:rsidP="00DE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1,007,669</w:t>
            </w:r>
          </w:p>
        </w:tc>
        <w:tc>
          <w:tcPr>
            <w:tcW w:w="148" w:type="pct"/>
          </w:tcPr>
          <w:p w14:paraId="7A11E784" w14:textId="77777777" w:rsidR="00B675E3" w:rsidRPr="00226545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BEBA8D1" w14:textId="04F4471D" w:rsidR="00B675E3" w:rsidRPr="005D0D3A" w:rsidRDefault="000B721F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594,316</w:t>
            </w:r>
          </w:p>
        </w:tc>
        <w:tc>
          <w:tcPr>
            <w:tcW w:w="137" w:type="pct"/>
          </w:tcPr>
          <w:p w14:paraId="3AB82920" w14:textId="77777777" w:rsidR="00B675E3" w:rsidRPr="00226545" w:rsidRDefault="00B675E3" w:rsidP="00B675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60E8A3D" w14:textId="7FA024CD" w:rsidR="00B675E3" w:rsidRPr="00DE00F0" w:rsidRDefault="00B675E3" w:rsidP="00DE0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600,263</w:t>
            </w:r>
          </w:p>
        </w:tc>
      </w:tr>
    </w:tbl>
    <w:p w14:paraId="0F50B454" w14:textId="77777777" w:rsidR="00EB3907" w:rsidRDefault="00EB3907" w:rsidP="00EB3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p w14:paraId="57E85CEB" w14:textId="18080C43" w:rsidR="00EB3907" w:rsidRPr="0078365A" w:rsidRDefault="0082389E" w:rsidP="007836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78365A">
        <w:rPr>
          <w:rFonts w:ascii="Angsana New" w:hAnsi="Angsana New" w:hint="cs"/>
          <w:sz w:val="30"/>
          <w:szCs w:val="30"/>
          <w:u w:val="none"/>
          <w:cs/>
          <w:lang w:val="th-TH"/>
        </w:rPr>
        <w:t>ที่ดิน อาคาร และอุปกรณ์</w:t>
      </w:r>
    </w:p>
    <w:p w14:paraId="136FD032" w14:textId="77777777" w:rsidR="0082389E" w:rsidRDefault="0082389E" w:rsidP="00AD4DA1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tabs>
          <w:tab w:val="decimal" w:pos="540"/>
        </w:tabs>
        <w:spacing w:line="240" w:lineRule="auto"/>
        <w:ind w:right="-25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</w:p>
    <w:p w14:paraId="2537C6A6" w14:textId="41925FF0" w:rsidR="0082389E" w:rsidRPr="00AD4DA1" w:rsidRDefault="00AD4DA1" w:rsidP="00057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rPr>
          <w:rFonts w:ascii="Angsana New" w:hAnsi="Angsana New"/>
          <w:sz w:val="30"/>
          <w:szCs w:val="30"/>
        </w:rPr>
        <w:sectPr w:rsidR="0082389E" w:rsidRPr="00AD4DA1" w:rsidSect="005034BC">
          <w:head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สินทรัพย์สิทธิการใช้ของกลุ่ม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บริษัทเพิ่มขึ้นเป็นจำนวน </w:t>
      </w:r>
      <w:r w:rsidR="00131E9C" w:rsidRPr="00131E9C">
        <w:rPr>
          <w:rFonts w:asciiTheme="majorBidi" w:hAnsiTheme="majorBidi"/>
          <w:spacing w:val="-4"/>
          <w:sz w:val="30"/>
          <w:szCs w:val="30"/>
          <w:lang w:eastAsia="x-none"/>
        </w:rPr>
        <w:t>24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ล้านบาท โดยกลุ่มบริษัทได้ทำสัญญาเช่าระบบผลิตไฟฟ้าจากพลังงานแสงอาทิตย์บนหลังคา (</w:t>
      </w:r>
      <w:r w:rsidRPr="00AD4DA1">
        <w:rPr>
          <w:rFonts w:asciiTheme="majorBidi" w:hAnsiTheme="majorBidi"/>
          <w:spacing w:val="-4"/>
          <w:sz w:val="30"/>
          <w:szCs w:val="30"/>
          <w:lang w:eastAsia="x-none"/>
        </w:rPr>
        <w:t xml:space="preserve">Solar Rooftop) 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ซึ่งมีระยะเวลา </w:t>
      </w:r>
      <w:r w:rsidR="00131E9C" w:rsidRPr="00131E9C">
        <w:rPr>
          <w:rFonts w:asciiTheme="majorBidi" w:hAnsiTheme="majorBidi"/>
          <w:spacing w:val="-4"/>
          <w:sz w:val="30"/>
          <w:szCs w:val="30"/>
          <w:lang w:eastAsia="x-none"/>
        </w:rPr>
        <w:t>20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ปี ซึ่งมีกำหนดชำระตามค่าไฟฟ้าที่ใช้จริงเป็น</w:t>
      </w:r>
      <w:r w:rsidR="0023012A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 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รายเดือน โดยมีอัตราการชำระค่าไฟฟ้าขั้นต่ำที่ระบุไว้ในสัญญา ซึ่งเมื่อสิ้นสุดสัญญา </w:t>
      </w:r>
      <w:r w:rsidRPr="00AD4DA1">
        <w:rPr>
          <w:rFonts w:asciiTheme="majorBidi" w:hAnsiTheme="majorBidi"/>
          <w:spacing w:val="-4"/>
          <w:sz w:val="30"/>
          <w:szCs w:val="30"/>
          <w:lang w:eastAsia="x-none"/>
        </w:rPr>
        <w:t xml:space="preserve">Solar Rooftop 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>ดังกล่าวจะถูกโอนเป็นกรรมสิทธิ์ให้</w:t>
      </w:r>
      <w:r w:rsidR="00E71AC4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กลุ่ม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>บริษัท</w:t>
      </w:r>
    </w:p>
    <w:p w14:paraId="505CE613" w14:textId="6AE861B7" w:rsidR="00473B7B" w:rsidRDefault="00473B7B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  <w:r w:rsidR="00BB06E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และการจำแนกรายได</w:t>
      </w:r>
      <w:r w:rsidR="00861BD2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้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3"/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A9773E">
        <w:trPr>
          <w:cantSplit/>
          <w:trHeight w:val="99"/>
          <w:tblHeader/>
        </w:trPr>
        <w:tc>
          <w:tcPr>
            <w:tcW w:w="3510" w:type="dxa"/>
          </w:tcPr>
          <w:p w14:paraId="4D805DA9" w14:textId="77777777" w:rsidR="003118DE" w:rsidRPr="00756E6F" w:rsidRDefault="003118DE" w:rsidP="00A9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B675E3" w:rsidRPr="00756E6F" w14:paraId="0E8FD686" w14:textId="77777777" w:rsidTr="00A9773E">
        <w:trPr>
          <w:cantSplit/>
          <w:trHeight w:val="302"/>
        </w:trPr>
        <w:tc>
          <w:tcPr>
            <w:tcW w:w="3510" w:type="dxa"/>
          </w:tcPr>
          <w:p w14:paraId="6A9B4F62" w14:textId="0522D8EB" w:rsidR="00B675E3" w:rsidRPr="00F065F0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สาม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6341534B" w14:textId="136ABF9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C254547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3039D7EA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8BA3FA7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10113692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C79C1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337FF55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F1E073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0069B0D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586CB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4FCBAE9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F7654A7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3D6EA69C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08E12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204524E4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D4421B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5732B7E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81C0FDB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63E8558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99D46B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4FD5E63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7C80B68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4E9F0326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</w:tr>
      <w:tr w:rsidR="00B675E3" w:rsidRPr="00756E6F" w14:paraId="52B3CBA3" w14:textId="77777777" w:rsidTr="00A9773E">
        <w:trPr>
          <w:cantSplit/>
          <w:trHeight w:val="302"/>
        </w:trPr>
        <w:tc>
          <w:tcPr>
            <w:tcW w:w="3510" w:type="dxa"/>
          </w:tcPr>
          <w:p w14:paraId="3F25828F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B675E3" w:rsidRPr="00756E6F" w14:paraId="0B44611C" w14:textId="77777777" w:rsidTr="00A9773E">
        <w:trPr>
          <w:cantSplit/>
          <w:trHeight w:val="302"/>
        </w:trPr>
        <w:tc>
          <w:tcPr>
            <w:tcW w:w="3510" w:type="dxa"/>
          </w:tcPr>
          <w:p w14:paraId="56981EE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B675E3" w:rsidRPr="00B32390" w14:paraId="660EC6C2" w14:textId="77777777" w:rsidTr="008D5600">
        <w:trPr>
          <w:cantSplit/>
          <w:trHeight w:val="302"/>
        </w:trPr>
        <w:tc>
          <w:tcPr>
            <w:tcW w:w="3510" w:type="dxa"/>
          </w:tcPr>
          <w:p w14:paraId="594E250B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4F2BDD8F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26,229</w:t>
            </w:r>
          </w:p>
        </w:tc>
        <w:tc>
          <w:tcPr>
            <w:tcW w:w="178" w:type="dxa"/>
            <w:vAlign w:val="bottom"/>
          </w:tcPr>
          <w:p w14:paraId="04698BB7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0851F4C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25,729</w:t>
            </w:r>
          </w:p>
        </w:tc>
        <w:tc>
          <w:tcPr>
            <w:tcW w:w="180" w:type="dxa"/>
            <w:vAlign w:val="bottom"/>
          </w:tcPr>
          <w:p w14:paraId="04EA4E0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011C150B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51,242</w:t>
            </w:r>
          </w:p>
        </w:tc>
        <w:tc>
          <w:tcPr>
            <w:tcW w:w="180" w:type="dxa"/>
            <w:vAlign w:val="bottom"/>
          </w:tcPr>
          <w:p w14:paraId="0B714F67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4406F11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56,657</w:t>
            </w:r>
          </w:p>
        </w:tc>
        <w:tc>
          <w:tcPr>
            <w:tcW w:w="180" w:type="dxa"/>
            <w:vAlign w:val="bottom"/>
          </w:tcPr>
          <w:p w14:paraId="36BD585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F35EF2" w14:textId="3981B541" w:rsidR="00B675E3" w:rsidRPr="00923ECA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30,498</w:t>
            </w:r>
          </w:p>
        </w:tc>
        <w:tc>
          <w:tcPr>
            <w:tcW w:w="180" w:type="dxa"/>
          </w:tcPr>
          <w:p w14:paraId="4B8E331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94BF17F" w14:textId="141AD03F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27,228</w:t>
            </w:r>
          </w:p>
        </w:tc>
        <w:tc>
          <w:tcPr>
            <w:tcW w:w="180" w:type="dxa"/>
          </w:tcPr>
          <w:p w14:paraId="617C68A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CC8C95A" w14:textId="7F24DEFD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26587" w14:textId="7F352FCD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3B2C034" w14:textId="4CA0AA9D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BE087BE" w14:textId="2A66594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5BC8B6E6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107,969</w:t>
            </w:r>
          </w:p>
        </w:tc>
        <w:tc>
          <w:tcPr>
            <w:tcW w:w="178" w:type="dxa"/>
          </w:tcPr>
          <w:p w14:paraId="7EAA95C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25B5BC7B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109,614</w:t>
            </w:r>
          </w:p>
        </w:tc>
      </w:tr>
      <w:tr w:rsidR="00B675E3" w:rsidRPr="00B32390" w14:paraId="1B6A1918" w14:textId="77777777" w:rsidTr="008D5600">
        <w:trPr>
          <w:cantSplit/>
          <w:trHeight w:val="302"/>
        </w:trPr>
        <w:tc>
          <w:tcPr>
            <w:tcW w:w="3510" w:type="dxa"/>
          </w:tcPr>
          <w:p w14:paraId="5FEBEC72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7E17C014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19,155</w:t>
            </w:r>
          </w:p>
        </w:tc>
        <w:tc>
          <w:tcPr>
            <w:tcW w:w="178" w:type="dxa"/>
            <w:vAlign w:val="bottom"/>
          </w:tcPr>
          <w:p w14:paraId="7C2FDD02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480C792C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30,041</w:t>
            </w:r>
          </w:p>
        </w:tc>
        <w:tc>
          <w:tcPr>
            <w:tcW w:w="180" w:type="dxa"/>
            <w:vAlign w:val="bottom"/>
          </w:tcPr>
          <w:p w14:paraId="23669912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7D1046B7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5,892</w:t>
            </w:r>
          </w:p>
        </w:tc>
        <w:tc>
          <w:tcPr>
            <w:tcW w:w="180" w:type="dxa"/>
            <w:vAlign w:val="bottom"/>
          </w:tcPr>
          <w:p w14:paraId="6E8289A0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64F11DFE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9,683</w:t>
            </w:r>
          </w:p>
        </w:tc>
        <w:tc>
          <w:tcPr>
            <w:tcW w:w="180" w:type="dxa"/>
            <w:vAlign w:val="bottom"/>
          </w:tcPr>
          <w:p w14:paraId="4D94BEB7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655456" w14:textId="40135F92" w:rsidR="00B675E3" w:rsidRPr="00923ECA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1499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F52458E" w14:textId="72C8686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34EE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36A021" w14:textId="347422C1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7,306</w:t>
            </w:r>
          </w:p>
        </w:tc>
        <w:tc>
          <w:tcPr>
            <w:tcW w:w="180" w:type="dxa"/>
          </w:tcPr>
          <w:p w14:paraId="19A9CC0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062C86" w14:textId="62C2710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5,934</w:t>
            </w:r>
          </w:p>
        </w:tc>
        <w:tc>
          <w:tcPr>
            <w:tcW w:w="180" w:type="dxa"/>
          </w:tcPr>
          <w:p w14:paraId="61E6D8A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13A0C4" w14:textId="4ABE1A66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D942804" w14:textId="69AE0261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7B21124D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32,353</w:t>
            </w:r>
          </w:p>
        </w:tc>
        <w:tc>
          <w:tcPr>
            <w:tcW w:w="178" w:type="dxa"/>
          </w:tcPr>
          <w:p w14:paraId="4306AAA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76C257EC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45,658</w:t>
            </w:r>
          </w:p>
        </w:tc>
      </w:tr>
      <w:tr w:rsidR="00B675E3" w:rsidRPr="00B32390" w14:paraId="0E1CAC99" w14:textId="77777777" w:rsidTr="008D5600">
        <w:trPr>
          <w:cantSplit/>
          <w:trHeight w:val="302"/>
        </w:trPr>
        <w:tc>
          <w:tcPr>
            <w:tcW w:w="3510" w:type="dxa"/>
          </w:tcPr>
          <w:p w14:paraId="505176C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0010B08D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14,122</w:t>
            </w:r>
          </w:p>
        </w:tc>
        <w:tc>
          <w:tcPr>
            <w:tcW w:w="178" w:type="dxa"/>
            <w:vAlign w:val="bottom"/>
          </w:tcPr>
          <w:p w14:paraId="0800E7A5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18B3EED3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6,072</w:t>
            </w:r>
          </w:p>
        </w:tc>
        <w:tc>
          <w:tcPr>
            <w:tcW w:w="180" w:type="dxa"/>
            <w:vAlign w:val="bottom"/>
          </w:tcPr>
          <w:p w14:paraId="551210CA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11AED5A" w14:textId="0766C9CF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1,219</w:t>
            </w:r>
          </w:p>
        </w:tc>
        <w:tc>
          <w:tcPr>
            <w:tcW w:w="180" w:type="dxa"/>
            <w:vAlign w:val="bottom"/>
          </w:tcPr>
          <w:p w14:paraId="7110529C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A3E1E5D" w14:textId="5DDA5A1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1,479</w:t>
            </w:r>
          </w:p>
        </w:tc>
        <w:tc>
          <w:tcPr>
            <w:tcW w:w="180" w:type="dxa"/>
            <w:vAlign w:val="bottom"/>
          </w:tcPr>
          <w:p w14:paraId="5C1F9AA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7C8302" w14:textId="42463F87" w:rsidR="00B675E3" w:rsidRPr="00923ECA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68F0F4" w14:textId="4B9987D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6666067A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7C6802D4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5670B0" w14:textId="7A078FA5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A0724A3" w14:textId="13B7A4BC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0189BA27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15,341</w:t>
            </w:r>
          </w:p>
        </w:tc>
        <w:tc>
          <w:tcPr>
            <w:tcW w:w="178" w:type="dxa"/>
          </w:tcPr>
          <w:p w14:paraId="7AF5F94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7472AF55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7,551</w:t>
            </w:r>
          </w:p>
        </w:tc>
      </w:tr>
      <w:tr w:rsidR="00B675E3" w:rsidRPr="00B32390" w14:paraId="6F059570" w14:textId="77777777" w:rsidTr="008D5600">
        <w:trPr>
          <w:cantSplit/>
          <w:trHeight w:val="302"/>
        </w:trPr>
        <w:tc>
          <w:tcPr>
            <w:tcW w:w="3510" w:type="dxa"/>
          </w:tcPr>
          <w:p w14:paraId="7D162E5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56FD9C3F" w14:textId="3FF01CC2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1,607</w:t>
            </w:r>
          </w:p>
        </w:tc>
        <w:tc>
          <w:tcPr>
            <w:tcW w:w="178" w:type="dxa"/>
            <w:vAlign w:val="bottom"/>
          </w:tcPr>
          <w:p w14:paraId="5A5FFD7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F8BC39B" w14:textId="6EBD4C68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4,676</w:t>
            </w:r>
          </w:p>
        </w:tc>
        <w:tc>
          <w:tcPr>
            <w:tcW w:w="180" w:type="dxa"/>
            <w:vAlign w:val="bottom"/>
          </w:tcPr>
          <w:p w14:paraId="1FDBD113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F08F7B" w14:textId="0D58CED6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BD49C1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1C37CC7" w14:textId="19CE698A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96CE5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759BBE" w14:textId="1BFFEF91" w:rsidR="00B675E3" w:rsidRPr="00923ECA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E4A93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3C205B" w14:textId="6953D3ED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B2358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BD2AAD" w14:textId="73135148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B217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E08EF4" w14:textId="300AD01D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8F89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C66DEF" w14:textId="0F1EAFEB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744DE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1DE70B7" w14:textId="60CB3A71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96DA5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4449B4" w14:textId="7987CFC8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1,607</w:t>
            </w:r>
          </w:p>
        </w:tc>
        <w:tc>
          <w:tcPr>
            <w:tcW w:w="178" w:type="dxa"/>
          </w:tcPr>
          <w:p w14:paraId="69CC4B0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D67B7DE" w14:textId="351534D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4,676</w:t>
            </w:r>
          </w:p>
        </w:tc>
      </w:tr>
      <w:tr w:rsidR="00B675E3" w:rsidRPr="00B32390" w14:paraId="7F6D99AD" w14:textId="77777777" w:rsidTr="008D5600">
        <w:trPr>
          <w:cantSplit/>
          <w:trHeight w:val="302"/>
        </w:trPr>
        <w:tc>
          <w:tcPr>
            <w:tcW w:w="3510" w:type="dxa"/>
          </w:tcPr>
          <w:p w14:paraId="4442E911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28FF971B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61,113</w:t>
            </w:r>
          </w:p>
        </w:tc>
        <w:tc>
          <w:tcPr>
            <w:tcW w:w="178" w:type="dxa"/>
            <w:vAlign w:val="bottom"/>
          </w:tcPr>
          <w:p w14:paraId="0D20F81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7D159C1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66,518</w:t>
            </w:r>
          </w:p>
        </w:tc>
        <w:tc>
          <w:tcPr>
            <w:tcW w:w="180" w:type="dxa"/>
            <w:vAlign w:val="bottom"/>
          </w:tcPr>
          <w:p w14:paraId="0CA6BCC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A50D1C" w14:textId="0548AEF0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58,353</w:t>
            </w:r>
          </w:p>
        </w:tc>
        <w:tc>
          <w:tcPr>
            <w:tcW w:w="180" w:type="dxa"/>
            <w:vAlign w:val="bottom"/>
          </w:tcPr>
          <w:p w14:paraId="1DF4DDD1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EE4B1B" w14:textId="516F7C2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67,819</w:t>
            </w:r>
          </w:p>
        </w:tc>
        <w:tc>
          <w:tcPr>
            <w:tcW w:w="180" w:type="dxa"/>
            <w:vAlign w:val="bottom"/>
          </w:tcPr>
          <w:p w14:paraId="31C41CC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B90F38E" w14:textId="3AA2467B" w:rsidR="00B675E3" w:rsidRPr="00C22D32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30,498</w:t>
            </w:r>
          </w:p>
        </w:tc>
        <w:tc>
          <w:tcPr>
            <w:tcW w:w="180" w:type="dxa"/>
          </w:tcPr>
          <w:p w14:paraId="12DC72B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E28BD8E" w14:textId="0082C758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A02C5B">
              <w:rPr>
                <w:rFonts w:asciiTheme="majorBidi" w:hAnsiTheme="majorBidi" w:cstheme="majorBidi"/>
                <w:szCs w:val="22"/>
                <w:lang w:val="en-US" w:bidi="th-TH"/>
              </w:rPr>
              <w:t>7,228</w:t>
            </w:r>
          </w:p>
        </w:tc>
        <w:tc>
          <w:tcPr>
            <w:tcW w:w="180" w:type="dxa"/>
          </w:tcPr>
          <w:p w14:paraId="6BFCAE7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27FC45F0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7,306</w:t>
            </w:r>
          </w:p>
        </w:tc>
        <w:tc>
          <w:tcPr>
            <w:tcW w:w="180" w:type="dxa"/>
          </w:tcPr>
          <w:p w14:paraId="3C7CAC5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22A20A8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5,934</w:t>
            </w:r>
          </w:p>
        </w:tc>
        <w:tc>
          <w:tcPr>
            <w:tcW w:w="180" w:type="dxa"/>
          </w:tcPr>
          <w:p w14:paraId="013409F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46E3C04" w14:textId="32871DE1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4E33C566" w14:textId="074DC3CA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640B4C77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157,270</w:t>
            </w:r>
          </w:p>
        </w:tc>
        <w:tc>
          <w:tcPr>
            <w:tcW w:w="178" w:type="dxa"/>
          </w:tcPr>
          <w:p w14:paraId="2A57EE1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49A84D5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  <w:r w:rsidR="00E40F1A">
              <w:rPr>
                <w:rFonts w:asciiTheme="majorBidi" w:hAnsiTheme="majorBidi" w:cstheme="majorBidi"/>
                <w:szCs w:val="22"/>
                <w:lang w:val="en-US" w:bidi="th-TH"/>
              </w:rPr>
              <w:t>7,499</w:t>
            </w:r>
          </w:p>
        </w:tc>
      </w:tr>
      <w:tr w:rsidR="00B675E3" w:rsidRPr="00B32390" w14:paraId="5084A5EB" w14:textId="77777777" w:rsidTr="008D5600">
        <w:trPr>
          <w:cantSplit/>
          <w:trHeight w:val="302"/>
        </w:trPr>
        <w:tc>
          <w:tcPr>
            <w:tcW w:w="3510" w:type="dxa"/>
          </w:tcPr>
          <w:p w14:paraId="2AAD79F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7E5A5DA7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80,430</w:t>
            </w:r>
          </w:p>
        </w:tc>
        <w:tc>
          <w:tcPr>
            <w:tcW w:w="178" w:type="dxa"/>
            <w:vAlign w:val="bottom"/>
          </w:tcPr>
          <w:p w14:paraId="341475C3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4D578C1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74,160</w:t>
            </w:r>
          </w:p>
        </w:tc>
        <w:tc>
          <w:tcPr>
            <w:tcW w:w="180" w:type="dxa"/>
            <w:vAlign w:val="bottom"/>
          </w:tcPr>
          <w:p w14:paraId="7EE02AA9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D18483" w14:textId="0B70C0BC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148,030</w:t>
            </w:r>
          </w:p>
        </w:tc>
        <w:tc>
          <w:tcPr>
            <w:tcW w:w="180" w:type="dxa"/>
            <w:vAlign w:val="bottom"/>
          </w:tcPr>
          <w:p w14:paraId="18D57DD1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4887E0" w14:textId="0E68A580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147,987</w:t>
            </w:r>
          </w:p>
        </w:tc>
        <w:tc>
          <w:tcPr>
            <w:tcW w:w="180" w:type="dxa"/>
            <w:vAlign w:val="bottom"/>
          </w:tcPr>
          <w:p w14:paraId="66918B1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92E991" w14:textId="3E65519F" w:rsidR="00B675E3" w:rsidRPr="00C22D32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166,049</w:t>
            </w:r>
          </w:p>
        </w:tc>
        <w:tc>
          <w:tcPr>
            <w:tcW w:w="180" w:type="dxa"/>
          </w:tcPr>
          <w:p w14:paraId="3717608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6DFEB40" w14:textId="5EF0C970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168,014</w:t>
            </w:r>
          </w:p>
        </w:tc>
        <w:tc>
          <w:tcPr>
            <w:tcW w:w="180" w:type="dxa"/>
          </w:tcPr>
          <w:p w14:paraId="2750AA8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1413CC86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241598AE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7E8E2C" w14:textId="04921CD4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89DCDB0" w14:textId="68FE29E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0E6F42F9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394,509</w:t>
            </w:r>
          </w:p>
        </w:tc>
        <w:tc>
          <w:tcPr>
            <w:tcW w:w="178" w:type="dxa"/>
          </w:tcPr>
          <w:p w14:paraId="001A209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2F9AEA88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390,161</w:t>
            </w:r>
          </w:p>
        </w:tc>
      </w:tr>
      <w:tr w:rsidR="00B675E3" w:rsidRPr="00B32390" w14:paraId="1DD9A11D" w14:textId="77777777" w:rsidTr="008D5600">
        <w:trPr>
          <w:cantSplit/>
          <w:trHeight w:val="302"/>
        </w:trPr>
        <w:tc>
          <w:tcPr>
            <w:tcW w:w="3510" w:type="dxa"/>
          </w:tcPr>
          <w:p w14:paraId="0BDE1202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76104DED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4,083</w:t>
            </w:r>
          </w:p>
        </w:tc>
        <w:tc>
          <w:tcPr>
            <w:tcW w:w="178" w:type="dxa"/>
            <w:vAlign w:val="bottom"/>
          </w:tcPr>
          <w:p w14:paraId="126D7C4B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652439A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C9459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D3FFF0" w14:textId="6CB93E71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14,393</w:t>
            </w:r>
          </w:p>
        </w:tc>
        <w:tc>
          <w:tcPr>
            <w:tcW w:w="180" w:type="dxa"/>
            <w:vAlign w:val="bottom"/>
          </w:tcPr>
          <w:p w14:paraId="2F0E595A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486B041" w14:textId="404D4B9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4,429</w:t>
            </w:r>
          </w:p>
        </w:tc>
        <w:tc>
          <w:tcPr>
            <w:tcW w:w="180" w:type="dxa"/>
            <w:vAlign w:val="bottom"/>
          </w:tcPr>
          <w:p w14:paraId="4E24904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BC06F8D" w14:textId="4FF908D8" w:rsidR="00B675E3" w:rsidRPr="00C22D32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07F78DF" w14:textId="38C6466C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5699FD55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6FFA0BDA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8E13AD3" w14:textId="67BB43A8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(18,476)</w:t>
            </w:r>
          </w:p>
        </w:tc>
        <w:tc>
          <w:tcPr>
            <w:tcW w:w="178" w:type="dxa"/>
          </w:tcPr>
          <w:p w14:paraId="039A83F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59C5C0B2" w14:textId="7B4AAB0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(4,429)</w:t>
            </w:r>
          </w:p>
        </w:tc>
        <w:tc>
          <w:tcPr>
            <w:tcW w:w="180" w:type="dxa"/>
          </w:tcPr>
          <w:p w14:paraId="127E535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5D68F4DD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0217332F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B675E3" w:rsidRPr="00B32390" w14:paraId="1AAC87C1" w14:textId="77777777" w:rsidTr="008D5600">
        <w:trPr>
          <w:cantSplit/>
          <w:trHeight w:val="302"/>
        </w:trPr>
        <w:tc>
          <w:tcPr>
            <w:tcW w:w="3510" w:type="dxa"/>
          </w:tcPr>
          <w:p w14:paraId="4106A76F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6C4B0457" w:rsidR="00B675E3" w:rsidRPr="00923ECA" w:rsidRDefault="009E2A39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145,626</w:t>
            </w:r>
          </w:p>
        </w:tc>
        <w:tc>
          <w:tcPr>
            <w:tcW w:w="178" w:type="dxa"/>
            <w:vAlign w:val="bottom"/>
          </w:tcPr>
          <w:p w14:paraId="630646D6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4F133BA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140,678</w:t>
            </w:r>
          </w:p>
        </w:tc>
        <w:tc>
          <w:tcPr>
            <w:tcW w:w="180" w:type="dxa"/>
            <w:vAlign w:val="bottom"/>
          </w:tcPr>
          <w:p w14:paraId="44BFEEF6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1CCD" w14:textId="10B18ACC" w:rsidR="00B675E3" w:rsidRPr="00923ECA" w:rsidRDefault="000E63AD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220,776</w:t>
            </w:r>
          </w:p>
        </w:tc>
        <w:tc>
          <w:tcPr>
            <w:tcW w:w="180" w:type="dxa"/>
            <w:vAlign w:val="bottom"/>
          </w:tcPr>
          <w:p w14:paraId="1A40AF41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00EBB" w14:textId="6F33BF04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220,235</w:t>
            </w:r>
          </w:p>
        </w:tc>
        <w:tc>
          <w:tcPr>
            <w:tcW w:w="180" w:type="dxa"/>
            <w:vAlign w:val="bottom"/>
          </w:tcPr>
          <w:p w14:paraId="3791E5A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47A67" w14:textId="4211CB43" w:rsidR="00B675E3" w:rsidRPr="00C22D32" w:rsidRDefault="00F82BC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196,547</w:t>
            </w:r>
          </w:p>
        </w:tc>
        <w:tc>
          <w:tcPr>
            <w:tcW w:w="180" w:type="dxa"/>
          </w:tcPr>
          <w:p w14:paraId="5978C4D7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5D07" w14:textId="3A59C25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</w:t>
            </w:r>
            <w:r w:rsidR="00A02C5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5,242</w:t>
            </w:r>
          </w:p>
        </w:tc>
        <w:tc>
          <w:tcPr>
            <w:tcW w:w="180" w:type="dxa"/>
          </w:tcPr>
          <w:p w14:paraId="53117EC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3D0FC87E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7,306</w:t>
            </w:r>
          </w:p>
        </w:tc>
        <w:tc>
          <w:tcPr>
            <w:tcW w:w="180" w:type="dxa"/>
          </w:tcPr>
          <w:p w14:paraId="50CE27C7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75EDFEF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5,934</w:t>
            </w:r>
          </w:p>
        </w:tc>
        <w:tc>
          <w:tcPr>
            <w:tcW w:w="180" w:type="dxa"/>
          </w:tcPr>
          <w:p w14:paraId="0ED2ED3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3AC73" w14:textId="5E736603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(18,476)</w:t>
            </w:r>
          </w:p>
        </w:tc>
        <w:tc>
          <w:tcPr>
            <w:tcW w:w="178" w:type="dxa"/>
          </w:tcPr>
          <w:p w14:paraId="555BA49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C56B5A" w14:textId="1A09F74E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(4,429)</w:t>
            </w:r>
          </w:p>
        </w:tc>
        <w:tc>
          <w:tcPr>
            <w:tcW w:w="180" w:type="dxa"/>
          </w:tcPr>
          <w:p w14:paraId="2BB42E4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5FC6FD" w14:textId="2E010752" w:rsidR="00B675E3" w:rsidRPr="00923ECA" w:rsidRDefault="008E498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551,779</w:t>
            </w:r>
          </w:p>
        </w:tc>
        <w:tc>
          <w:tcPr>
            <w:tcW w:w="178" w:type="dxa"/>
            <w:shd w:val="clear" w:color="auto" w:fill="auto"/>
          </w:tcPr>
          <w:p w14:paraId="07619B0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5EB9C" w14:textId="7628C47C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="00A02C5B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57,660</w:t>
            </w:r>
          </w:p>
        </w:tc>
      </w:tr>
      <w:tr w:rsidR="00B675E3" w:rsidRPr="00B32390" w14:paraId="3122BD9C" w14:textId="77777777" w:rsidTr="00A9773E">
        <w:trPr>
          <w:cantSplit/>
        </w:trPr>
        <w:tc>
          <w:tcPr>
            <w:tcW w:w="3510" w:type="dxa"/>
          </w:tcPr>
          <w:p w14:paraId="67E0C6E9" w14:textId="77777777" w:rsidR="00B675E3" w:rsidRPr="00756E6F" w:rsidRDefault="00B675E3" w:rsidP="00B675E3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675E3" w:rsidRPr="00B32390" w14:paraId="23352625" w14:textId="77777777" w:rsidTr="00A9773E">
        <w:trPr>
          <w:cantSplit/>
        </w:trPr>
        <w:tc>
          <w:tcPr>
            <w:tcW w:w="3510" w:type="dxa"/>
          </w:tcPr>
          <w:p w14:paraId="1CD0D580" w14:textId="4408306A" w:rsidR="00B675E3" w:rsidRPr="00756E6F" w:rsidRDefault="00B675E3" w:rsidP="00B675E3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 w:rsidR="003C1077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3C1077">
              <w:rPr>
                <w:rFonts w:asciiTheme="majorBidi" w:hAnsiTheme="majorBidi"/>
                <w:sz w:val="22"/>
                <w:szCs w:val="22"/>
              </w:rPr>
              <w:t>(</w:t>
            </w:r>
            <w:r w:rsidR="003C1077"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 w:rsidR="003C1077"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675E3" w:rsidRPr="00B32390" w14:paraId="73F2FF5A" w14:textId="77777777" w:rsidTr="005E0296">
        <w:trPr>
          <w:cantSplit/>
        </w:trPr>
        <w:tc>
          <w:tcPr>
            <w:tcW w:w="3510" w:type="dxa"/>
          </w:tcPr>
          <w:p w14:paraId="49051383" w14:textId="77777777" w:rsidR="00B675E3" w:rsidRPr="00756E6F" w:rsidRDefault="00B675E3" w:rsidP="00B675E3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2DD29525" w:rsidR="00B675E3" w:rsidRPr="00923ECA" w:rsidRDefault="00DC40F1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22,726</w:t>
            </w:r>
          </w:p>
        </w:tc>
        <w:tc>
          <w:tcPr>
            <w:tcW w:w="178" w:type="dxa"/>
            <w:vAlign w:val="bottom"/>
          </w:tcPr>
          <w:p w14:paraId="07DE96C5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6677E74B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40,743</w:t>
            </w:r>
          </w:p>
        </w:tc>
        <w:tc>
          <w:tcPr>
            <w:tcW w:w="180" w:type="dxa"/>
            <w:vAlign w:val="bottom"/>
          </w:tcPr>
          <w:p w14:paraId="27D07007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667E56" w14:textId="304FCA1C" w:rsidR="00B675E3" w:rsidRPr="00923ECA" w:rsidRDefault="0008450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29,516</w:t>
            </w:r>
          </w:p>
        </w:tc>
        <w:tc>
          <w:tcPr>
            <w:tcW w:w="180" w:type="dxa"/>
            <w:vAlign w:val="bottom"/>
          </w:tcPr>
          <w:p w14:paraId="3109544A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F36F11" w14:textId="5A0F217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24,784</w:t>
            </w:r>
          </w:p>
        </w:tc>
        <w:tc>
          <w:tcPr>
            <w:tcW w:w="180" w:type="dxa"/>
            <w:vAlign w:val="bottom"/>
          </w:tcPr>
          <w:p w14:paraId="0EF8BFA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DD04A4" w14:textId="6E6739BF" w:rsidR="00B675E3" w:rsidRPr="00923ECA" w:rsidRDefault="00A915D7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64,272</w:t>
            </w:r>
          </w:p>
        </w:tc>
        <w:tc>
          <w:tcPr>
            <w:tcW w:w="180" w:type="dxa"/>
          </w:tcPr>
          <w:p w14:paraId="7507F06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E7DC1" w14:textId="137E672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74,736</w:t>
            </w:r>
          </w:p>
        </w:tc>
        <w:tc>
          <w:tcPr>
            <w:tcW w:w="180" w:type="dxa"/>
          </w:tcPr>
          <w:p w14:paraId="774B22F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366D7C62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(189)</w:t>
            </w:r>
          </w:p>
        </w:tc>
        <w:tc>
          <w:tcPr>
            <w:tcW w:w="180" w:type="dxa"/>
            <w:vAlign w:val="center"/>
          </w:tcPr>
          <w:p w14:paraId="6190601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2697FA1D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(100)</w:t>
            </w:r>
          </w:p>
        </w:tc>
        <w:tc>
          <w:tcPr>
            <w:tcW w:w="180" w:type="dxa"/>
          </w:tcPr>
          <w:p w14:paraId="352008A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F86C59" w14:textId="52689317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(24,916)</w:t>
            </w:r>
          </w:p>
        </w:tc>
        <w:tc>
          <w:tcPr>
            <w:tcW w:w="178" w:type="dxa"/>
            <w:vAlign w:val="center"/>
          </w:tcPr>
          <w:p w14:paraId="5D6153F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9DF2F6D" w14:textId="007E58A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(23,598)</w:t>
            </w:r>
          </w:p>
        </w:tc>
        <w:tc>
          <w:tcPr>
            <w:tcW w:w="180" w:type="dxa"/>
          </w:tcPr>
          <w:p w14:paraId="022B5CB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57EFCD6A" w:rsidR="00B675E3" w:rsidRPr="00923ECA" w:rsidRDefault="00FB232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91,409</w:t>
            </w:r>
          </w:p>
        </w:tc>
        <w:tc>
          <w:tcPr>
            <w:tcW w:w="178" w:type="dxa"/>
          </w:tcPr>
          <w:p w14:paraId="6DF9562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6EC2C60B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116,565</w:t>
            </w:r>
          </w:p>
        </w:tc>
      </w:tr>
      <w:tr w:rsidR="00B675E3" w:rsidRPr="00B32390" w14:paraId="609D5527" w14:textId="77777777" w:rsidTr="005E0296">
        <w:trPr>
          <w:cantSplit/>
        </w:trPr>
        <w:tc>
          <w:tcPr>
            <w:tcW w:w="3510" w:type="dxa"/>
          </w:tcPr>
          <w:p w14:paraId="4C3B1E06" w14:textId="7DEC400E" w:rsidR="00B675E3" w:rsidRPr="00756E6F" w:rsidRDefault="00B675E3" w:rsidP="00B675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64275D27" w:rsidR="00B675E3" w:rsidRPr="00923ECA" w:rsidRDefault="00DC40F1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16,921</w:t>
            </w:r>
          </w:p>
        </w:tc>
        <w:tc>
          <w:tcPr>
            <w:tcW w:w="178" w:type="dxa"/>
            <w:vAlign w:val="bottom"/>
          </w:tcPr>
          <w:p w14:paraId="5C8CCEEF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4134974F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34,150</w:t>
            </w:r>
          </w:p>
        </w:tc>
        <w:tc>
          <w:tcPr>
            <w:tcW w:w="180" w:type="dxa"/>
            <w:vAlign w:val="bottom"/>
          </w:tcPr>
          <w:p w14:paraId="07127BA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1E8B02" w14:textId="186DE7AC" w:rsidR="00B675E3" w:rsidRPr="00923ECA" w:rsidRDefault="0008450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19,667</w:t>
            </w:r>
          </w:p>
        </w:tc>
        <w:tc>
          <w:tcPr>
            <w:tcW w:w="180" w:type="dxa"/>
            <w:vAlign w:val="bottom"/>
          </w:tcPr>
          <w:p w14:paraId="0DC7C7A9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4362A7" w14:textId="4B020A2F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14,631</w:t>
            </w:r>
          </w:p>
        </w:tc>
        <w:tc>
          <w:tcPr>
            <w:tcW w:w="180" w:type="dxa"/>
            <w:vAlign w:val="bottom"/>
          </w:tcPr>
          <w:p w14:paraId="682C8CB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1F1F7A" w14:textId="5388928A" w:rsidR="00B675E3" w:rsidRPr="00923ECA" w:rsidRDefault="00A915D7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53,709</w:t>
            </w:r>
          </w:p>
        </w:tc>
        <w:tc>
          <w:tcPr>
            <w:tcW w:w="180" w:type="dxa"/>
          </w:tcPr>
          <w:p w14:paraId="15073A6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575169" w14:textId="43C73374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62,615</w:t>
            </w:r>
          </w:p>
        </w:tc>
        <w:tc>
          <w:tcPr>
            <w:tcW w:w="180" w:type="dxa"/>
          </w:tcPr>
          <w:p w14:paraId="1DDB0F8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097A68FD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(588)</w:t>
            </w:r>
          </w:p>
        </w:tc>
        <w:tc>
          <w:tcPr>
            <w:tcW w:w="180" w:type="dxa"/>
            <w:vAlign w:val="center"/>
          </w:tcPr>
          <w:p w14:paraId="0DF1047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45547BFF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(533)</w:t>
            </w:r>
          </w:p>
        </w:tc>
        <w:tc>
          <w:tcPr>
            <w:tcW w:w="180" w:type="dxa"/>
          </w:tcPr>
          <w:p w14:paraId="6EC1A10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4C6DD4" w14:textId="29B358F0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(26,863)</w:t>
            </w:r>
          </w:p>
        </w:tc>
        <w:tc>
          <w:tcPr>
            <w:tcW w:w="178" w:type="dxa"/>
            <w:vAlign w:val="center"/>
          </w:tcPr>
          <w:p w14:paraId="301E2C7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09CB1E4" w14:textId="2388C47F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(26,315)</w:t>
            </w:r>
          </w:p>
        </w:tc>
        <w:tc>
          <w:tcPr>
            <w:tcW w:w="180" w:type="dxa"/>
          </w:tcPr>
          <w:p w14:paraId="6661377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6901A20B" w:rsidR="00B675E3" w:rsidRPr="00923ECA" w:rsidRDefault="00FB232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62,846</w:t>
            </w:r>
          </w:p>
        </w:tc>
        <w:tc>
          <w:tcPr>
            <w:tcW w:w="178" w:type="dxa"/>
          </w:tcPr>
          <w:p w14:paraId="12D9256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47C51D3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84,548</w:t>
            </w:r>
          </w:p>
        </w:tc>
      </w:tr>
      <w:tr w:rsidR="00B675E3" w:rsidRPr="00B32390" w14:paraId="6C66C432" w14:textId="77777777" w:rsidTr="00A9773E">
        <w:trPr>
          <w:cantSplit/>
        </w:trPr>
        <w:tc>
          <w:tcPr>
            <w:tcW w:w="3510" w:type="dxa"/>
          </w:tcPr>
          <w:p w14:paraId="0ED8AB10" w14:textId="77777777" w:rsidR="00B675E3" w:rsidRPr="00756E6F" w:rsidRDefault="00B675E3" w:rsidP="00B675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B675E3" w:rsidRPr="00612F48" w14:paraId="7025D1AE" w14:textId="77777777" w:rsidTr="00FF6534">
        <w:trPr>
          <w:cantSplit/>
        </w:trPr>
        <w:tc>
          <w:tcPr>
            <w:tcW w:w="3510" w:type="dxa"/>
          </w:tcPr>
          <w:p w14:paraId="3D81AE78" w14:textId="144FA5A4" w:rsidR="00B675E3" w:rsidRPr="00B02FCA" w:rsidRDefault="00B675E3" w:rsidP="00B675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376A9218" w:rsidR="00B675E3" w:rsidRPr="00923ECA" w:rsidRDefault="00DC40F1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1,789,066</w:t>
            </w:r>
          </w:p>
        </w:tc>
        <w:tc>
          <w:tcPr>
            <w:tcW w:w="178" w:type="dxa"/>
            <w:vAlign w:val="bottom"/>
          </w:tcPr>
          <w:p w14:paraId="65305C3C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40653975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1,770,952</w:t>
            </w:r>
          </w:p>
        </w:tc>
        <w:tc>
          <w:tcPr>
            <w:tcW w:w="180" w:type="dxa"/>
            <w:vAlign w:val="bottom"/>
          </w:tcPr>
          <w:p w14:paraId="7B5B5074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2A5E42" w14:textId="274111C0" w:rsidR="00B675E3" w:rsidRPr="00923ECA" w:rsidRDefault="0008450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1,632,498</w:t>
            </w:r>
          </w:p>
        </w:tc>
        <w:tc>
          <w:tcPr>
            <w:tcW w:w="180" w:type="dxa"/>
            <w:vAlign w:val="bottom"/>
          </w:tcPr>
          <w:p w14:paraId="696F0E5F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49219DEF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1,624,243</w:t>
            </w:r>
          </w:p>
        </w:tc>
        <w:tc>
          <w:tcPr>
            <w:tcW w:w="180" w:type="dxa"/>
          </w:tcPr>
          <w:p w14:paraId="36438AB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45B5A9B3" w:rsidR="00B675E3" w:rsidRPr="00923ECA" w:rsidRDefault="00A915D7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1,341,074</w:t>
            </w:r>
          </w:p>
        </w:tc>
        <w:tc>
          <w:tcPr>
            <w:tcW w:w="180" w:type="dxa"/>
          </w:tcPr>
          <w:p w14:paraId="044F8D1F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14B94E4B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1,272,889</w:t>
            </w:r>
          </w:p>
        </w:tc>
        <w:tc>
          <w:tcPr>
            <w:tcW w:w="180" w:type="dxa"/>
            <w:vAlign w:val="bottom"/>
          </w:tcPr>
          <w:p w14:paraId="56C6B24B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3BCEA312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15,812</w:t>
            </w:r>
          </w:p>
        </w:tc>
        <w:tc>
          <w:tcPr>
            <w:tcW w:w="180" w:type="dxa"/>
          </w:tcPr>
          <w:p w14:paraId="28DCACB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49B9946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21,478</w:t>
            </w:r>
          </w:p>
        </w:tc>
        <w:tc>
          <w:tcPr>
            <w:tcW w:w="180" w:type="dxa"/>
            <w:vAlign w:val="bottom"/>
          </w:tcPr>
          <w:p w14:paraId="2CD806E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8EA782" w14:textId="68D14A23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(1,440,580)</w:t>
            </w:r>
          </w:p>
        </w:tc>
        <w:tc>
          <w:tcPr>
            <w:tcW w:w="178" w:type="dxa"/>
          </w:tcPr>
          <w:p w14:paraId="59BD1844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01EB7E6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(1,425,400)</w:t>
            </w:r>
          </w:p>
        </w:tc>
        <w:tc>
          <w:tcPr>
            <w:tcW w:w="180" w:type="dxa"/>
          </w:tcPr>
          <w:p w14:paraId="58D281A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EC48936" w14:textId="2262E27F" w:rsidR="00B675E3" w:rsidRPr="00923ECA" w:rsidRDefault="00FB232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3,337,870</w:t>
            </w:r>
          </w:p>
        </w:tc>
        <w:tc>
          <w:tcPr>
            <w:tcW w:w="178" w:type="dxa"/>
          </w:tcPr>
          <w:p w14:paraId="74D0902A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7A2FBDA2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3,264,162</w:t>
            </w:r>
          </w:p>
        </w:tc>
      </w:tr>
      <w:tr w:rsidR="00B675E3" w:rsidRPr="00612F48" w14:paraId="0F147F2F" w14:textId="77777777" w:rsidTr="00FF6534">
        <w:trPr>
          <w:cantSplit/>
        </w:trPr>
        <w:tc>
          <w:tcPr>
            <w:tcW w:w="3510" w:type="dxa"/>
          </w:tcPr>
          <w:p w14:paraId="75E9FC24" w14:textId="2CDDFAE6" w:rsidR="00B675E3" w:rsidRPr="00756E6F" w:rsidRDefault="00B675E3" w:rsidP="00B675E3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0BA313B3" w:rsidR="00B675E3" w:rsidRPr="00923ECA" w:rsidRDefault="00DC40F1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446,470</w:t>
            </w:r>
          </w:p>
        </w:tc>
        <w:tc>
          <w:tcPr>
            <w:tcW w:w="178" w:type="dxa"/>
            <w:vAlign w:val="bottom"/>
          </w:tcPr>
          <w:p w14:paraId="026D7595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148AD6A8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441,353</w:t>
            </w:r>
          </w:p>
        </w:tc>
        <w:tc>
          <w:tcPr>
            <w:tcW w:w="180" w:type="dxa"/>
            <w:vAlign w:val="bottom"/>
          </w:tcPr>
          <w:p w14:paraId="2A7BE808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813785" w14:textId="487D4366" w:rsidR="00B675E3" w:rsidRPr="00923ECA" w:rsidRDefault="0008450E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579,269</w:t>
            </w:r>
          </w:p>
        </w:tc>
        <w:tc>
          <w:tcPr>
            <w:tcW w:w="180" w:type="dxa"/>
            <w:vAlign w:val="bottom"/>
          </w:tcPr>
          <w:p w14:paraId="6E3BE77E" w14:textId="77777777" w:rsidR="00B675E3" w:rsidRPr="00923ECA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635924EE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586,014</w:t>
            </w:r>
          </w:p>
        </w:tc>
        <w:tc>
          <w:tcPr>
            <w:tcW w:w="180" w:type="dxa"/>
          </w:tcPr>
          <w:p w14:paraId="5013EC5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65550808" w:rsidR="00B675E3" w:rsidRPr="00923ECA" w:rsidRDefault="00A915D7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621,630</w:t>
            </w:r>
          </w:p>
        </w:tc>
        <w:tc>
          <w:tcPr>
            <w:tcW w:w="180" w:type="dxa"/>
          </w:tcPr>
          <w:p w14:paraId="60A22A35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5E1ABA09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550,164</w:t>
            </w:r>
          </w:p>
        </w:tc>
        <w:tc>
          <w:tcPr>
            <w:tcW w:w="180" w:type="dxa"/>
            <w:vAlign w:val="bottom"/>
          </w:tcPr>
          <w:p w14:paraId="76F2796E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01CFAC3A" w:rsidR="00B675E3" w:rsidRPr="00923ECA" w:rsidRDefault="00E03C35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11,288</w:t>
            </w:r>
          </w:p>
        </w:tc>
        <w:tc>
          <w:tcPr>
            <w:tcW w:w="180" w:type="dxa"/>
          </w:tcPr>
          <w:p w14:paraId="02465CD6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733B6540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16,399</w:t>
            </w:r>
          </w:p>
        </w:tc>
        <w:tc>
          <w:tcPr>
            <w:tcW w:w="180" w:type="dxa"/>
            <w:vAlign w:val="bottom"/>
          </w:tcPr>
          <w:p w14:paraId="7E56A7C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7052E4" w14:textId="13FBD89E" w:rsidR="00B675E3" w:rsidRPr="00923ECA" w:rsidRDefault="000805C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(44,029)</w:t>
            </w:r>
          </w:p>
        </w:tc>
        <w:tc>
          <w:tcPr>
            <w:tcW w:w="178" w:type="dxa"/>
          </w:tcPr>
          <w:p w14:paraId="3928D290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77D13FD6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(27,894)</w:t>
            </w:r>
          </w:p>
        </w:tc>
        <w:tc>
          <w:tcPr>
            <w:tcW w:w="180" w:type="dxa"/>
          </w:tcPr>
          <w:p w14:paraId="46559273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E0278F" w14:textId="5E9CF759" w:rsidR="00B675E3" w:rsidRPr="00923ECA" w:rsidRDefault="00FB232C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1,614,628</w:t>
            </w:r>
          </w:p>
        </w:tc>
        <w:tc>
          <w:tcPr>
            <w:tcW w:w="178" w:type="dxa"/>
          </w:tcPr>
          <w:p w14:paraId="415A745D" w14:textId="77777777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3B149763" w:rsidR="00B675E3" w:rsidRPr="00923ECA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1,566,036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4CA5E403" w14:textId="4CB3350E" w:rsidR="00A10DB2" w:rsidRPr="00F91312" w:rsidRDefault="00473B7B" w:rsidP="002024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rPr>
          <w:rFonts w:ascii="Angsana New" w:hAnsi="Angsana New"/>
          <w:sz w:val="30"/>
          <w:szCs w:val="30"/>
        </w:rPr>
        <w:sectPr w:rsidR="00A10DB2" w:rsidRPr="00F91312" w:rsidSect="00B95D00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มื่อมีการส่งมอบสินค้าให้กับลูกค้า</w:t>
      </w:r>
    </w:p>
    <w:p w14:paraId="5AA74BDD" w14:textId="482587BD" w:rsidR="004024DD" w:rsidRPr="004024DD" w:rsidRDefault="0020500A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20500A" w:rsidRPr="0090475A" w14:paraId="3936F36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3AFD" w:rsidRPr="00C733F2" w14:paraId="44EB444A" w14:textId="77777777" w:rsidTr="00603AF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6D845B8" w14:textId="77777777" w:rsidR="00603AFD" w:rsidRPr="00D45AF8" w:rsidRDefault="00603AFD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F76555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1E6E394" w14:textId="5CC1C226" w:rsidR="00603AFD" w:rsidRPr="00D45AF8" w:rsidRDefault="00603AFD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54BF5" w14:textId="77777777" w:rsidR="00603AFD" w:rsidRPr="00D45AF8" w:rsidRDefault="00603AFD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32FA967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682DC7E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5517BDA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2094F3D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317FFF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083342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DA31863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2BAE9B64" w14:textId="0DD05F32" w:rsidTr="00603AFD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68CACE" w14:textId="7B9ECACD" w:rsidR="00282091" w:rsidRPr="00D45AF8" w:rsidRDefault="00D51A66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0AC7" w14:textId="15D70EB0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2E94" w14:textId="765B4549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DC3FB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2FC4C6B" w:rsidR="00282091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4CAD4469" w14:textId="712534B6" w:rsidR="00A66B35" w:rsidRPr="00D45AF8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F52D09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44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666FC" w:rsidRPr="00AA29F1" w14:paraId="5BC1C8A2" w14:textId="1A874201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72A46C41" w14:textId="4D83F9D9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6A9B7A" w14:textId="46F426EC" w:rsidR="00D666FC" w:rsidRPr="00AA29F1" w:rsidRDefault="00AA29F1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AA29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FB8FDC" w14:textId="20328024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8D9DE9E" w14:textId="1B698859" w:rsidR="00D666FC" w:rsidRPr="00AA29F1" w:rsidRDefault="00AA29F1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74,271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07FD8A8" w14:textId="2A6D1F71" w:rsidR="00D666FC" w:rsidRPr="00AA29F1" w:rsidRDefault="00AA29F1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025AF676" w14:textId="4341753A" w:rsidR="00D666FC" w:rsidRPr="00AA29F1" w:rsidRDefault="00AA29F1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74,271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61F273BF" w:rsidR="00D666FC" w:rsidRPr="00AA29F1" w:rsidRDefault="007F6A54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598B943" w14:textId="37BE2FCA" w:rsidR="00D666FC" w:rsidRPr="00AA29F1" w:rsidRDefault="007F6A54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74,271</w:t>
            </w:r>
          </w:p>
        </w:tc>
        <w:tc>
          <w:tcPr>
            <w:tcW w:w="270" w:type="dxa"/>
          </w:tcPr>
          <w:p w14:paraId="71BABFE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1FBD5C9" w14:textId="10F9744F" w:rsidR="00D666FC" w:rsidRPr="00AA29F1" w:rsidRDefault="007F6A54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74,271</w:t>
            </w:r>
          </w:p>
        </w:tc>
      </w:tr>
      <w:tr w:rsidR="00D666FC" w:rsidRPr="00AA29F1" w14:paraId="66A7ABE1" w14:textId="45456D6A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343ADFFF" w14:textId="48DB413A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CD34C19" w14:textId="1F85F6D1" w:rsidR="00D666FC" w:rsidRPr="00AA29F1" w:rsidRDefault="00AA29F1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A29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41239D" w14:textId="30DB6C3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B00337" w14:textId="3AA07CBF" w:rsidR="00D666FC" w:rsidRPr="00AA29F1" w:rsidRDefault="00AA29F1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7CB2763" w14:textId="6C4B9396" w:rsidR="00D666FC" w:rsidRPr="00AA29F1" w:rsidRDefault="00AA29F1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(509,230)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6D3BC3B" w14:textId="414EBB9F" w:rsidR="00D666FC" w:rsidRPr="00AA29F1" w:rsidRDefault="00AA29F1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(509,230)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1A314B22" w:rsidR="00D666FC" w:rsidRPr="00AA29F1" w:rsidRDefault="007F6A54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(501,257)</w:t>
            </w:r>
          </w:p>
        </w:tc>
        <w:tc>
          <w:tcPr>
            <w:tcW w:w="270" w:type="dxa"/>
          </w:tcPr>
          <w:p w14:paraId="66D8B231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4AB06D" w14:textId="163C1D8B" w:rsidR="00D666FC" w:rsidRPr="00AA29F1" w:rsidRDefault="007F6A54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3835CD8" w14:textId="028D446B" w:rsidR="00D666FC" w:rsidRPr="00AA29F1" w:rsidRDefault="007F6A54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(501,257)</w:t>
            </w:r>
          </w:p>
        </w:tc>
      </w:tr>
      <w:tr w:rsidR="00D666FC" w:rsidRPr="00C733F2" w14:paraId="2433F2C3" w14:textId="77777777" w:rsidTr="00047F42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332C734" w14:textId="540974E4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E10DD60" w14:textId="5EBF9586" w:rsidR="00D666FC" w:rsidRPr="00AA29F1" w:rsidRDefault="00AA29F1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A29F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(159)</w:t>
            </w:r>
          </w:p>
        </w:tc>
        <w:tc>
          <w:tcPr>
            <w:tcW w:w="270" w:type="dxa"/>
          </w:tcPr>
          <w:p w14:paraId="38096A4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3F7E7C" w14:textId="39DE90FD" w:rsidR="00D666FC" w:rsidRPr="00AA29F1" w:rsidRDefault="00AA29F1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18E25F6" w14:textId="2A69E18C" w:rsidR="00D666FC" w:rsidRPr="00AA29F1" w:rsidRDefault="00AA29F1" w:rsidP="00AA29F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38D7BBE" w14:textId="2C2036DB" w:rsidR="00D666FC" w:rsidRPr="00AA29F1" w:rsidRDefault="00AA29F1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(159)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B5BAE53" w14:textId="2CA39725" w:rsidR="00D666FC" w:rsidRPr="00AA29F1" w:rsidRDefault="007F6A54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(159)</w:t>
            </w:r>
          </w:p>
        </w:tc>
        <w:tc>
          <w:tcPr>
            <w:tcW w:w="270" w:type="dxa"/>
          </w:tcPr>
          <w:p w14:paraId="773B7499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F5189A" w14:textId="1B462A13" w:rsidR="00D666FC" w:rsidRPr="00AA29F1" w:rsidRDefault="007F6A54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654C7C" w14:textId="511C4F50" w:rsidR="00D666FC" w:rsidRPr="00AA29F1" w:rsidRDefault="007F6A54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(159)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C733F2" w14:paraId="1D4D56A7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12F2CB69" w14:textId="77777777" w:rsidR="00311FDE" w:rsidRPr="00D45AF8" w:rsidRDefault="00311FDE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22F2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90DFCD5" w14:textId="4DAAFBE9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94322" w14:textId="77777777" w:rsidR="00311FDE" w:rsidRPr="00D45AF8" w:rsidRDefault="00311FDE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813B55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CDE66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0CAB93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1EFC0C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B82370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459AD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612176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44E3" w:rsidRPr="00C733F2" w14:paraId="6C48B49D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F9109" w14:textId="359D9E4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BFFB" w14:textId="5D92D7FA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4CDDD" w14:textId="65747506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2E3D928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5EC5D558" w:rsidR="003244E3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F277D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10C402C0" w14:textId="196629E3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31E9C" w:rsidRPr="00131E9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6140D" w:rsidRPr="00C733F2" w14:paraId="2C577702" w14:textId="305AB8AD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4B529530" w14:textId="495C9F49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D6140D" w:rsidRPr="00D45AF8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3A4023EE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A323B1D" w14:textId="49AF3BAD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58A1F9" w14:textId="629129FF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47E198B9" w14:textId="760506C8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39E21D1E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3283E87B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70" w:type="dxa"/>
          </w:tcPr>
          <w:p w14:paraId="6154F0A1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097A95B2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</w:tr>
      <w:tr w:rsidR="00D6140D" w:rsidRPr="00C733F2" w14:paraId="12BE52E3" w14:textId="77777777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723CBAFD" w14:textId="01578725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D6140D" w:rsidRPr="00D45AF8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3ECD8D6E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BA33EA8" w14:textId="6EB77E8A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806569" w14:textId="107E5C36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ABBC209" w14:textId="5AA442A1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5064B8" w14:textId="6A9D1179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(538,983)</w:t>
            </w:r>
          </w:p>
        </w:tc>
        <w:tc>
          <w:tcPr>
            <w:tcW w:w="270" w:type="dxa"/>
          </w:tcPr>
          <w:p w14:paraId="5C34A868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26B439E2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F404B3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6B1D4E4B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(538,983)</w:t>
            </w:r>
          </w:p>
        </w:tc>
      </w:tr>
      <w:tr w:rsidR="00D6140D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2CD7BBD" w14:textId="34D81594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43C41079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72850660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45284F0" w14:textId="53B8C068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2D2F7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924173B" w14:textId="71BA3670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C39E7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C663C58" w14:textId="0FC74CAB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1925C55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90FD452" w14:textId="6BD4F7D6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4F513F7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6434C40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65108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575120F9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</w:tr>
    </w:tbl>
    <w:p w14:paraId="4BC4EC03" w14:textId="77777777" w:rsidR="003244E3" w:rsidRDefault="003244E3">
      <w:r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A465E8" w:rsidRPr="00282091" w14:paraId="5D2BC71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F6A123B" w14:textId="3BBFE51A" w:rsidR="00A465E8" w:rsidRPr="00032591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A57E6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65E8" w:rsidRPr="00282091" w14:paraId="64543E9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380D86D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43390F8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5497F30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282091" w14:paraId="5D1FAF8C" w14:textId="77777777" w:rsidTr="00311FD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2D7786B" w14:textId="77777777" w:rsidR="00311FDE" w:rsidRPr="00032591" w:rsidRDefault="00311FDE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3381E8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022F4E85" w14:textId="79CB8EDB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E3F2FF" w14:textId="77777777" w:rsidR="00311FDE" w:rsidRPr="00032591" w:rsidRDefault="00311FDE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2EE00B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9D9857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E9F5C1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85D72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E9B3473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381EB5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AFED434" w14:textId="77777777" w:rsidR="00311FDE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65E8" w:rsidRPr="00282091" w14:paraId="7225942F" w14:textId="77777777" w:rsidTr="00311FDE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F142C1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E5F1CD" w14:textId="5E979F6A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59E" w14:textId="04777199" w:rsidR="00A465E8" w:rsidRPr="00032591" w:rsidRDefault="00A465E8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44C9F8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F215" w14:textId="754DBD7D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465E8" w:rsidRPr="00032591" w:rsidRDefault="00A465E8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CDDAE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C82B4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2C94BFF5" w:rsidR="00A465E8" w:rsidRPr="00032591" w:rsidRDefault="00311FDE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783C92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DF739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65E8" w:rsidRPr="00282091" w14:paraId="33F4EC81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6B2C22A" w14:textId="77777777" w:rsidR="00A465E8" w:rsidRPr="009912B7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465E8" w:rsidRPr="009912B7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465E8" w:rsidRPr="00282091" w14:paraId="22C37A5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621DF16" w14:textId="0C792062" w:rsidR="00A465E8" w:rsidRPr="00D45AF8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C7841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69B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96B13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617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C88A2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33DE0A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E9DB20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465E8" w:rsidRPr="00282091" w14:paraId="57D40849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4039B74C" w14:textId="77777777" w:rsidR="00A465E8" w:rsidRPr="00D45AF8" w:rsidRDefault="00A465E8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D81E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9BCCB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BC135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48D21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0814F3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87190F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6D77CB" w:rsidRPr="00282091" w14:paraId="146F2D14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71C0AA65" w14:textId="01616457" w:rsidR="006D77CB" w:rsidRPr="00D45AF8" w:rsidRDefault="000270F8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755CE58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D9CC2E" w14:textId="3285A085" w:rsidR="006D77CB" w:rsidRPr="002E4042" w:rsidRDefault="001D0533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ABBC2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E81BA0D" w14:textId="74826CF1" w:rsidR="006D77CB" w:rsidRDefault="001D0533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30,732</w:t>
            </w:r>
          </w:p>
        </w:tc>
        <w:tc>
          <w:tcPr>
            <w:tcW w:w="236" w:type="dxa"/>
            <w:shd w:val="clear" w:color="auto" w:fill="auto"/>
          </w:tcPr>
          <w:p w14:paraId="61CB5485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0765D50" w14:textId="56AE4666" w:rsidR="006D77CB" w:rsidRPr="008E1633" w:rsidRDefault="001D0533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E6AE96" w14:textId="77777777" w:rsidR="006D77CB" w:rsidRPr="009912B7" w:rsidRDefault="006D77CB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7C4993F" w14:textId="1640EC8E" w:rsidR="006D77CB" w:rsidRDefault="001D0533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30,732</w:t>
            </w:r>
          </w:p>
        </w:tc>
        <w:tc>
          <w:tcPr>
            <w:tcW w:w="236" w:type="dxa"/>
            <w:shd w:val="clear" w:color="auto" w:fill="auto"/>
          </w:tcPr>
          <w:p w14:paraId="6C37B6D0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06D3ADB" w14:textId="1AF16441" w:rsidR="006D77CB" w:rsidRPr="002E4042" w:rsidRDefault="001D0533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77AF9C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F98DB86" w14:textId="5601A4B3" w:rsidR="006D77CB" w:rsidRDefault="001D0533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30,732</w:t>
            </w:r>
          </w:p>
        </w:tc>
        <w:tc>
          <w:tcPr>
            <w:tcW w:w="270" w:type="dxa"/>
          </w:tcPr>
          <w:p w14:paraId="162A7415" w14:textId="77777777" w:rsidR="006D77CB" w:rsidRPr="009912B7" w:rsidRDefault="006D77CB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5B3F948" w14:textId="7E61C1CD" w:rsidR="006D77CB" w:rsidRDefault="001D0533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30,732</w:t>
            </w:r>
          </w:p>
        </w:tc>
      </w:tr>
      <w:tr w:rsidR="00AA7310" w:rsidRPr="00282091" w14:paraId="36D9233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1526D733" w14:textId="22048628" w:rsidR="00AA7310" w:rsidRPr="00D45AF8" w:rsidRDefault="000270F8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E1A7A46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1927E" w14:textId="4B6BDB7E" w:rsidR="00AA7310" w:rsidRPr="00E90CA9" w:rsidRDefault="001D0533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C47A649" w14:textId="4A9A4BF7" w:rsidR="00AA7310" w:rsidRPr="00E90CA9" w:rsidRDefault="001D0533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2BA82DB" w14:textId="31B0216B" w:rsidR="00AA7310" w:rsidRPr="00E90CA9" w:rsidRDefault="001D0533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(45,918)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AA7310" w:rsidRPr="00E90CA9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097107" w14:textId="5A26DF55" w:rsidR="00AA7310" w:rsidRPr="00E90CA9" w:rsidRDefault="001D0533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(45,918)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6648E47" w14:textId="41A9A857" w:rsidR="00AA7310" w:rsidRPr="00E90CA9" w:rsidRDefault="001D0533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(45,938)</w:t>
            </w:r>
          </w:p>
        </w:tc>
        <w:tc>
          <w:tcPr>
            <w:tcW w:w="270" w:type="dxa"/>
          </w:tcPr>
          <w:p w14:paraId="1AB322EC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4F6524" w14:textId="18184045" w:rsidR="00AA7310" w:rsidRPr="00E90CA9" w:rsidRDefault="001D0533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1E7F2C4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A591721" w14:textId="209461BF" w:rsidR="00AA7310" w:rsidRPr="00E90CA9" w:rsidRDefault="001D0533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(45,938)</w:t>
            </w:r>
          </w:p>
        </w:tc>
      </w:tr>
      <w:tr w:rsidR="00AA7310" w:rsidRPr="00282091" w14:paraId="67BB6CB0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81DF1DE" w14:textId="20F2E2CB" w:rsidR="00AA7310" w:rsidRPr="00D45AF8" w:rsidRDefault="000270F8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FD4B9F4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EEE731F" w14:textId="03D04E10" w:rsidR="00AA7310" w:rsidRPr="00E90CA9" w:rsidRDefault="001D0533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4CC34FEA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DB452" w14:textId="1C612AA9" w:rsidR="00AA7310" w:rsidRPr="00E90CA9" w:rsidRDefault="001D0533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0C9C899" w14:textId="4CFED5BF" w:rsidR="00AA7310" w:rsidRPr="00E90CA9" w:rsidRDefault="001D0533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AA7310" w:rsidRPr="00E90CA9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0B6DB27E" w14:textId="20529380" w:rsidR="00AA7310" w:rsidRPr="00E90CA9" w:rsidRDefault="001D0533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94734B" w14:textId="24ABDB0A" w:rsidR="00AA7310" w:rsidRPr="00E90CA9" w:rsidRDefault="001D0533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2217E25C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9539C4C" w14:textId="7566575A" w:rsidR="00AA7310" w:rsidRPr="00E90CA9" w:rsidRDefault="001D0533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9FBDEA" w14:textId="77777777" w:rsidR="00AA7310" w:rsidRPr="00E90CA9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6459D96" w14:textId="7776A4D7" w:rsidR="00AA7310" w:rsidRPr="00E90CA9" w:rsidRDefault="001D0533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E90CA9">
              <w:rPr>
                <w:rFonts w:ascii="Angsana New" w:hAnsi="Angsana New" w:cs="Angsana New"/>
                <w:sz w:val="28"/>
                <w:szCs w:val="28"/>
                <w:lang w:bidi="th-TH"/>
              </w:rPr>
              <w:t>2</w:t>
            </w:r>
          </w:p>
        </w:tc>
      </w:tr>
      <w:tr w:rsidR="00AA7310" w:rsidRPr="00282091" w14:paraId="23257DBE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3059DF7C" w14:textId="77777777" w:rsidR="00AA7310" w:rsidRPr="00D45AF8" w:rsidRDefault="00AA7310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F43C41B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59608E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79A6022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A7310" w:rsidRPr="009912B7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C218D65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CB5816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E9D49CF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A7310" w:rsidRPr="00282091" w14:paraId="60D435BD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70559918" w14:textId="25A21ECC" w:rsidR="00AA7310" w:rsidRPr="00D45AF8" w:rsidRDefault="00AA7310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EDF1AF7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01A4946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0F11D7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D92BAE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A7310" w:rsidRPr="009912B7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85AEF23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47668BC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1F2F601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A7310" w:rsidRPr="00282091" w14:paraId="6C7E7AD6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81E8867" w14:textId="77777777" w:rsidR="00AA7310" w:rsidRPr="00D45AF8" w:rsidRDefault="00AA7310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40FD6B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4C67EA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FFF6D79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A7310" w:rsidRPr="009912B7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52442BD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0A6BB7E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D2DAE24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AA7310" w:rsidRPr="00282091" w14:paraId="1FD737C9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B3B42D3" w14:textId="4CAB1DFC" w:rsidR="00AA7310" w:rsidRPr="00D45AF8" w:rsidRDefault="00AA7310" w:rsidP="00AA7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B7F85D3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3DBC15" w14:textId="7BA0CF75" w:rsidR="00AA7310" w:rsidRPr="009912B7" w:rsidRDefault="002D050E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52F99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DFBC60" w14:textId="03095463" w:rsidR="00AA7310" w:rsidRPr="009912B7" w:rsidRDefault="00DE3E88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30,789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120E984" w14:textId="13819BE0" w:rsidR="00AA7310" w:rsidRPr="008E1633" w:rsidRDefault="00AA7310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AA7310" w:rsidRPr="009912B7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285B9E8" w14:textId="54AAB38F" w:rsidR="00AA7310" w:rsidRPr="008E1633" w:rsidRDefault="00DE3E88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30,789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2C7DE98" w14:textId="1939D9DC" w:rsidR="00AA7310" w:rsidRPr="008E1633" w:rsidRDefault="00DE3E88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B36209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0D1AE38F" w:rsidR="00AA7310" w:rsidRPr="009912B7" w:rsidRDefault="00DE3E88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30,789</w:t>
            </w:r>
          </w:p>
        </w:tc>
        <w:tc>
          <w:tcPr>
            <w:tcW w:w="270" w:type="dxa"/>
          </w:tcPr>
          <w:p w14:paraId="0843534B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9DF1FE4" w14:textId="3FFE8748" w:rsidR="00AA7310" w:rsidRPr="009912B7" w:rsidRDefault="00DE3E88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30,789</w:t>
            </w:r>
          </w:p>
        </w:tc>
      </w:tr>
      <w:tr w:rsidR="00AA7310" w:rsidRPr="00282091" w14:paraId="631FFF32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B30328F" w14:textId="2AB78851" w:rsidR="00AA7310" w:rsidRPr="00D45AF8" w:rsidRDefault="00AA7310" w:rsidP="00AA731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3105026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3DF7E1F" w14:textId="34529665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0A9981" w14:textId="31DD4A39" w:rsidR="00AA7310" w:rsidRPr="009912B7" w:rsidRDefault="00F92B54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D192BE5" w14:textId="4718A618" w:rsidR="00AA7310" w:rsidRPr="0044323A" w:rsidRDefault="00F92B54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(52,577)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AA7310" w:rsidRPr="009912B7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34DEB4" w14:textId="78A54A23" w:rsidR="00AA7310" w:rsidRPr="008E1633" w:rsidRDefault="00F92B54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(52,577)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C875C2" w14:textId="6798512F" w:rsidR="00AA7310" w:rsidRPr="008E1633" w:rsidRDefault="00F92B54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(52,559)</w:t>
            </w:r>
          </w:p>
        </w:tc>
        <w:tc>
          <w:tcPr>
            <w:tcW w:w="270" w:type="dxa"/>
          </w:tcPr>
          <w:p w14:paraId="0A5A5917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21389D88" w:rsidR="00AA7310" w:rsidRPr="009912B7" w:rsidRDefault="00F92B54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B47FFF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A9F0F70" w14:textId="1E48D4F6" w:rsidR="00AA7310" w:rsidRPr="009912B7" w:rsidRDefault="00F92B54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(52,559)</w:t>
            </w:r>
          </w:p>
        </w:tc>
      </w:tr>
      <w:tr w:rsidR="00AA7310" w:rsidRPr="00282091" w14:paraId="5266F19A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E83D836" w14:textId="29CA986C" w:rsidR="00AA7310" w:rsidRPr="00D45AF8" w:rsidRDefault="00AA7310" w:rsidP="00AA7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0A6051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01DCEF5" w14:textId="5322FA8A" w:rsidR="00AA7310" w:rsidRPr="009912B7" w:rsidRDefault="002D050E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12994414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D57A27" w14:textId="7AA7CBEA" w:rsidR="00AA7310" w:rsidRPr="009912B7" w:rsidRDefault="00AA7310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762CEF4" w14:textId="0E7B4241" w:rsidR="00AA7310" w:rsidRPr="008E1633" w:rsidRDefault="002D050E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AA7310" w:rsidRPr="009912B7" w:rsidRDefault="00AA7310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65833BD" w14:textId="70FA983F" w:rsidR="00AA7310" w:rsidRPr="008E1633" w:rsidRDefault="002D050E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B19ABF4" w14:textId="48D14E72" w:rsidR="00AA7310" w:rsidRPr="008E1633" w:rsidRDefault="002D050E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270" w:type="dxa"/>
          </w:tcPr>
          <w:p w14:paraId="52E6AE7E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5A8F0BBE" w:rsidR="00AA7310" w:rsidRPr="009912B7" w:rsidRDefault="00AA7310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AA7310" w:rsidRPr="009912B7" w:rsidRDefault="00AA7310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000310F" w14:textId="2209A670" w:rsidR="00AA7310" w:rsidRPr="009912B7" w:rsidRDefault="002D050E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</w:tr>
    </w:tbl>
    <w:p w14:paraId="23587834" w14:textId="77777777" w:rsidR="00BA67B5" w:rsidRDefault="00BA67B5" w:rsidP="00BA6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0" w:lineRule="atLeast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B9FD5DB" w14:textId="6CC7C257" w:rsidR="00B336CD" w:rsidRPr="00BA67B5" w:rsidRDefault="00BA67B5" w:rsidP="000B7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450" w:firstLine="90"/>
        <w:rPr>
          <w:rFonts w:ascii="Angsana New" w:hAnsi="Angsana New"/>
          <w:sz w:val="28"/>
          <w:szCs w:val="28"/>
          <w:cs/>
          <w:lang w:eastAsia="x-none"/>
        </w:rPr>
        <w:sectPr w:rsidR="00B336CD" w:rsidRPr="00BA67B5" w:rsidSect="007477A6">
          <w:headerReference w:type="default" r:id="rId17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B336CD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สัญญาซื้อขายเงินตราต่างประเทศล่วง</w:t>
      </w:r>
      <w:bookmarkStart w:id="15" w:name="_GoBack"/>
      <w:bookmarkEnd w:id="15"/>
      <w:r w:rsidRPr="00B336CD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หน้าวัดมูลค่าด้วยมูลค่ายุติธรรมในงบฐานะการเงินด้วยราคาตลาด</w:t>
      </w:r>
    </w:p>
    <w:p w14:paraId="70273622" w14:textId="4C97B184" w:rsidR="0089682B" w:rsidRPr="00B546AD" w:rsidRDefault="000A6C2D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A80D97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5"/>
        <w:gridCol w:w="1188"/>
        <w:gridCol w:w="272"/>
        <w:gridCol w:w="1154"/>
        <w:gridCol w:w="272"/>
        <w:gridCol w:w="1167"/>
        <w:gridCol w:w="250"/>
        <w:gridCol w:w="1189"/>
      </w:tblGrid>
      <w:tr w:rsidR="001D6E9E" w:rsidRPr="006A35D3" w14:paraId="24CB09D3" w14:textId="77777777" w:rsidTr="00D6140D">
        <w:trPr>
          <w:tblHeader/>
        </w:trPr>
        <w:tc>
          <w:tcPr>
            <w:tcW w:w="2008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6140D" w:rsidRPr="006A35D3" w14:paraId="41AB3BF1" w14:textId="77777777" w:rsidTr="00D6140D">
        <w:trPr>
          <w:tblHeader/>
        </w:trPr>
        <w:tc>
          <w:tcPr>
            <w:tcW w:w="2008" w:type="pct"/>
          </w:tcPr>
          <w:p w14:paraId="1C449C13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0F245621" w14:textId="772C276D" w:rsidR="00D6140D" w:rsidRPr="000A743B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1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0008DF92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6F75A4A0" w14:textId="17CC6C44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0F397DFF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BA36818" w14:textId="10939094" w:rsidR="00D6140D" w:rsidRPr="00A66C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1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6" w:type="pct"/>
          </w:tcPr>
          <w:p w14:paraId="36DD2CFF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E140907" w14:textId="093CEA3C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6140D" w:rsidRPr="006A35D3" w14:paraId="0DEA3899" w14:textId="77777777" w:rsidTr="00D6140D">
        <w:trPr>
          <w:tblHeader/>
        </w:trPr>
        <w:tc>
          <w:tcPr>
            <w:tcW w:w="2008" w:type="pct"/>
          </w:tcPr>
          <w:p w14:paraId="612763B1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3F2860A8" w14:textId="3A92C408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8" w:type="pct"/>
          </w:tcPr>
          <w:p w14:paraId="0B10E154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21A11441" w14:textId="633E0823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3B92D90E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0B9DC6F4" w14:textId="17C53F0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6" w:type="pct"/>
          </w:tcPr>
          <w:p w14:paraId="3EE64273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22901E61" w14:textId="53173445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</w:t>
            </w:r>
          </w:p>
        </w:tc>
      </w:tr>
      <w:tr w:rsidR="00D6140D" w:rsidRPr="006A35D3" w14:paraId="7ABF5C74" w14:textId="77777777" w:rsidTr="00D6140D">
        <w:trPr>
          <w:tblHeader/>
        </w:trPr>
        <w:tc>
          <w:tcPr>
            <w:tcW w:w="2008" w:type="pct"/>
          </w:tcPr>
          <w:p w14:paraId="6D89F263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2" w:type="pct"/>
            <w:gridSpan w:val="7"/>
          </w:tcPr>
          <w:p w14:paraId="6024B1A1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6140D" w:rsidRPr="006A35D3" w14:paraId="739946C1" w14:textId="77777777" w:rsidTr="00D6140D">
        <w:tc>
          <w:tcPr>
            <w:tcW w:w="2008" w:type="pct"/>
          </w:tcPr>
          <w:p w14:paraId="1A4ACEB8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7" w:type="pct"/>
          </w:tcPr>
          <w:p w14:paraId="42E936FE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7EF996D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0DDD9456" w14:textId="77777777" w:rsidR="00D6140D" w:rsidRPr="00092909" w:rsidRDefault="00D6140D" w:rsidP="00D6140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8906164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5F4EB02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3FE86F9D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30EA33D" w14:textId="77777777" w:rsidR="00D6140D" w:rsidRPr="00092909" w:rsidRDefault="00D6140D" w:rsidP="00D6140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6140D" w:rsidRPr="006A35D3" w14:paraId="6D1D6F5B" w14:textId="77777777" w:rsidTr="00D6140D">
        <w:tc>
          <w:tcPr>
            <w:tcW w:w="2008" w:type="pct"/>
          </w:tcPr>
          <w:p w14:paraId="56CABB93" w14:textId="77777777" w:rsidR="00D6140D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1C1FC418" w:rsidR="00D6140D" w:rsidRPr="009B7115" w:rsidRDefault="00926DFE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4,523</w:t>
            </w:r>
          </w:p>
        </w:tc>
        <w:tc>
          <w:tcPr>
            <w:tcW w:w="148" w:type="pct"/>
            <w:shd w:val="clear" w:color="auto" w:fill="auto"/>
          </w:tcPr>
          <w:p w14:paraId="4F1B98B1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70BD8C5C" w14:textId="508EE9B8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2,764</w:t>
            </w:r>
          </w:p>
        </w:tc>
        <w:tc>
          <w:tcPr>
            <w:tcW w:w="148" w:type="pct"/>
            <w:shd w:val="clear" w:color="auto" w:fill="auto"/>
          </w:tcPr>
          <w:p w14:paraId="32BEA494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71D52943" w:rsidR="00D6140D" w:rsidRPr="009B7115" w:rsidRDefault="00E66354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</w:t>
            </w:r>
          </w:p>
        </w:tc>
        <w:tc>
          <w:tcPr>
            <w:tcW w:w="136" w:type="pct"/>
            <w:vAlign w:val="bottom"/>
          </w:tcPr>
          <w:p w14:paraId="1854CCE7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08457EC8" w14:textId="12EFCE8D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568</w:t>
            </w:r>
          </w:p>
        </w:tc>
      </w:tr>
      <w:tr w:rsidR="00D6140D" w:rsidRPr="006A35D3" w14:paraId="20845E9D" w14:textId="77777777" w:rsidTr="00D6140D">
        <w:tc>
          <w:tcPr>
            <w:tcW w:w="2008" w:type="pct"/>
          </w:tcPr>
          <w:p w14:paraId="1D45F8D0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5279B48C" w:rsidR="00D6140D" w:rsidRPr="009B7115" w:rsidRDefault="00926DFE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4,523</w:t>
            </w:r>
          </w:p>
        </w:tc>
        <w:tc>
          <w:tcPr>
            <w:tcW w:w="148" w:type="pct"/>
            <w:shd w:val="clear" w:color="auto" w:fill="auto"/>
          </w:tcPr>
          <w:p w14:paraId="28EC4EA2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173B2" w14:textId="02C77280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14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2,764</w:t>
            </w:r>
          </w:p>
        </w:tc>
        <w:tc>
          <w:tcPr>
            <w:tcW w:w="148" w:type="pct"/>
            <w:shd w:val="clear" w:color="auto" w:fill="auto"/>
          </w:tcPr>
          <w:p w14:paraId="43103B25" w14:textId="77777777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3453BC9B" w:rsidR="00D6140D" w:rsidRPr="00D6140D" w:rsidRDefault="00E66354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75</w:t>
            </w:r>
          </w:p>
        </w:tc>
        <w:tc>
          <w:tcPr>
            <w:tcW w:w="136" w:type="pct"/>
            <w:vAlign w:val="bottom"/>
          </w:tcPr>
          <w:p w14:paraId="55B54CF2" w14:textId="77777777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5C572" w14:textId="2B125CF7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14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568</w:t>
            </w:r>
          </w:p>
        </w:tc>
      </w:tr>
      <w:tr w:rsidR="00D6140D" w:rsidRPr="006A35D3" w14:paraId="6CCF6D79" w14:textId="77777777" w:rsidTr="00D6140D">
        <w:tc>
          <w:tcPr>
            <w:tcW w:w="2008" w:type="pct"/>
          </w:tcPr>
          <w:p w14:paraId="112E695B" w14:textId="77777777" w:rsidR="00D6140D" w:rsidRPr="00A80D97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3C8C8400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</w:tcPr>
          <w:p w14:paraId="75B0D9D3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D6140D" w:rsidRPr="00A80D97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  <w:vAlign w:val="bottom"/>
          </w:tcPr>
          <w:p w14:paraId="78091456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F5E18FD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  <w:vAlign w:val="bottom"/>
          </w:tcPr>
          <w:p w14:paraId="27F14B33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2" w:space="0" w:color="auto"/>
            </w:tcBorders>
          </w:tcPr>
          <w:p w14:paraId="6EDE9A39" w14:textId="77777777" w:rsidR="00D6140D" w:rsidRPr="00A80D97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40D" w:rsidRPr="006A35D3" w14:paraId="3B64B65E" w14:textId="77777777" w:rsidTr="00D6140D">
        <w:tc>
          <w:tcPr>
            <w:tcW w:w="2008" w:type="pct"/>
          </w:tcPr>
          <w:p w14:paraId="6CA7A308" w14:textId="295BF6FF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</w:tcPr>
          <w:p w14:paraId="76264F48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6BC7438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76C353F2" w14:textId="77777777" w:rsidR="00D6140D" w:rsidRPr="009B7115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E784F52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887BF8D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7ACC57FD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0C5887F7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0D" w:rsidRPr="006A35D3" w14:paraId="60A30EE5" w14:textId="77777777" w:rsidTr="00D6140D">
        <w:tc>
          <w:tcPr>
            <w:tcW w:w="2008" w:type="pct"/>
          </w:tcPr>
          <w:p w14:paraId="21B5115D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7" w:type="pct"/>
          </w:tcPr>
          <w:p w14:paraId="62D202E8" w14:textId="77777777" w:rsid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18596486" w:rsidR="00926DFE" w:rsidRPr="009B7115" w:rsidRDefault="00926DFE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23,784</w:t>
            </w:r>
          </w:p>
        </w:tc>
        <w:tc>
          <w:tcPr>
            <w:tcW w:w="148" w:type="pct"/>
          </w:tcPr>
          <w:p w14:paraId="699542AA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</w:tcPr>
          <w:p w14:paraId="1A16B458" w14:textId="77777777" w:rsid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74114A70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22,432</w:t>
            </w:r>
          </w:p>
        </w:tc>
        <w:tc>
          <w:tcPr>
            <w:tcW w:w="148" w:type="pct"/>
          </w:tcPr>
          <w:p w14:paraId="14F5BCE8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7D79C5EE" w14:textId="77777777" w:rsid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457EA3B9" w:rsidR="00E66354" w:rsidRPr="009B7115" w:rsidRDefault="00E66354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14,484</w:t>
            </w:r>
          </w:p>
        </w:tc>
        <w:tc>
          <w:tcPr>
            <w:tcW w:w="136" w:type="pct"/>
          </w:tcPr>
          <w:p w14:paraId="5FCF8EC0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93CF8AD" w14:textId="77777777" w:rsid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131CFB76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8,537</w:t>
            </w:r>
          </w:p>
        </w:tc>
      </w:tr>
      <w:tr w:rsidR="00D6140D" w:rsidRPr="006A35D3" w14:paraId="3C8E27F8" w14:textId="77777777" w:rsidTr="00D6140D">
        <w:tc>
          <w:tcPr>
            <w:tcW w:w="2008" w:type="pct"/>
          </w:tcPr>
          <w:p w14:paraId="6A7F3FC1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EBDC3C7" w14:textId="2F0C1751" w:rsidR="00D6140D" w:rsidRPr="009B7115" w:rsidRDefault="00926DFE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5,314</w:t>
            </w:r>
          </w:p>
        </w:tc>
        <w:tc>
          <w:tcPr>
            <w:tcW w:w="148" w:type="pct"/>
          </w:tcPr>
          <w:p w14:paraId="410C7C04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6FE6D50" w14:textId="59E7A5F2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5,364</w:t>
            </w:r>
          </w:p>
        </w:tc>
        <w:tc>
          <w:tcPr>
            <w:tcW w:w="148" w:type="pct"/>
          </w:tcPr>
          <w:p w14:paraId="39B450F5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5929800" w14:textId="2E2AF19C" w:rsidR="00D6140D" w:rsidRPr="009B7115" w:rsidRDefault="00E66354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1,176</w:t>
            </w:r>
          </w:p>
        </w:tc>
        <w:tc>
          <w:tcPr>
            <w:tcW w:w="136" w:type="pct"/>
          </w:tcPr>
          <w:p w14:paraId="73DE1F66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B677F5F" w14:textId="013F62E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1,226</w:t>
            </w:r>
          </w:p>
        </w:tc>
      </w:tr>
      <w:tr w:rsidR="00D6140D" w:rsidRPr="006A35D3" w14:paraId="36CA7754" w14:textId="77777777" w:rsidTr="00D6140D">
        <w:tc>
          <w:tcPr>
            <w:tcW w:w="2008" w:type="pct"/>
          </w:tcPr>
          <w:p w14:paraId="34A0215F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3F2B51D6" w:rsidR="00D6140D" w:rsidRPr="009B7115" w:rsidRDefault="00926DFE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29,098</w:t>
            </w:r>
          </w:p>
        </w:tc>
        <w:tc>
          <w:tcPr>
            <w:tcW w:w="148" w:type="pct"/>
          </w:tcPr>
          <w:p w14:paraId="21C7FB51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C1FA14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27,796</w:t>
            </w:r>
          </w:p>
        </w:tc>
        <w:tc>
          <w:tcPr>
            <w:tcW w:w="148" w:type="pct"/>
          </w:tcPr>
          <w:p w14:paraId="17A48309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5CF36456" w:rsidR="00D6140D" w:rsidRPr="009B7115" w:rsidRDefault="00E66354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15,660</w:t>
            </w:r>
          </w:p>
        </w:tc>
        <w:tc>
          <w:tcPr>
            <w:tcW w:w="136" w:type="pct"/>
          </w:tcPr>
          <w:p w14:paraId="4618F1A1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0F240E49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9,763</w:t>
            </w:r>
          </w:p>
        </w:tc>
      </w:tr>
    </w:tbl>
    <w:p w14:paraId="1F7BE5C4" w14:textId="77777777" w:rsidR="00086AF8" w:rsidRPr="00A80D97" w:rsidRDefault="00086AF8" w:rsidP="008F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0FDB4C2" w14:textId="3DA719E9" w:rsidR="0069665F" w:rsidRDefault="0069665F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bookmarkStart w:id="16" w:name="_Hlk181629122"/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7BACE495" w14:textId="77777777" w:rsidR="0069665F" w:rsidRPr="00A80D97" w:rsidRDefault="0069665F" w:rsidP="0069665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6AD163F" w14:textId="4A216202" w:rsidR="0069665F" w:rsidRDefault="0069665F" w:rsidP="009A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360"/>
        <w:jc w:val="thaiDistribute"/>
        <w:rPr>
          <w:rFonts w:ascii="Angsana New" w:hAnsi="Angsana New"/>
          <w:sz w:val="30"/>
          <w:szCs w:val="30"/>
        </w:rPr>
      </w:pPr>
      <w:r w:rsidRPr="00AA654C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เมื่อ</w:t>
      </w:r>
      <w:r w:rsidRPr="00AA654C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4673D1">
        <w:rPr>
          <w:rFonts w:ascii="Angsana New" w:hAnsi="Angsana New"/>
          <w:spacing w:val="-4"/>
          <w:sz w:val="30"/>
          <w:szCs w:val="30"/>
        </w:rPr>
        <w:t>2</w:t>
      </w:r>
      <w:r w:rsidR="005C043A">
        <w:rPr>
          <w:rFonts w:ascii="Angsana New" w:hAnsi="Angsana New"/>
          <w:spacing w:val="-4"/>
          <w:sz w:val="30"/>
          <w:szCs w:val="30"/>
        </w:rPr>
        <w:t>8</w:t>
      </w:r>
      <w:r w:rsidR="004673D1">
        <w:rPr>
          <w:rFonts w:ascii="Angsana New" w:hAnsi="Angsana New"/>
          <w:spacing w:val="-4"/>
          <w:sz w:val="30"/>
          <w:szCs w:val="30"/>
        </w:rPr>
        <w:t xml:space="preserve"> </w:t>
      </w:r>
      <w:r w:rsidR="005C043A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="004673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673D1">
        <w:rPr>
          <w:rFonts w:ascii="Angsana New" w:hAnsi="Angsana New"/>
          <w:spacing w:val="-4"/>
          <w:sz w:val="30"/>
          <w:szCs w:val="30"/>
        </w:rPr>
        <w:t xml:space="preserve">2568 </w:t>
      </w:r>
      <w:r w:rsidR="00AC6CC3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ที่ประชุมสามัญผู้ถือหุ้น</w:t>
      </w:r>
      <w:r w:rsidR="004673D1">
        <w:rPr>
          <w:rFonts w:ascii="Angsana New" w:hAnsi="Angsana New" w:hint="cs"/>
          <w:spacing w:val="-4"/>
          <w:sz w:val="30"/>
          <w:szCs w:val="30"/>
          <w:cs/>
        </w:rPr>
        <w:t xml:space="preserve">มีมติอนุมัติการจัดสรรเงินทุนสำรองตามกฎหมาย และการจ่ายปันผลเป็นเงินสดในอัตราหุ้นละ </w:t>
      </w:r>
      <w:r w:rsidR="004673D1">
        <w:rPr>
          <w:rFonts w:ascii="Angsana New" w:hAnsi="Angsana New"/>
          <w:spacing w:val="-4"/>
          <w:sz w:val="30"/>
          <w:szCs w:val="30"/>
        </w:rPr>
        <w:t xml:space="preserve">0.038 </w:t>
      </w:r>
      <w:r w:rsidR="004673D1">
        <w:rPr>
          <w:rFonts w:ascii="Angsana New" w:hAnsi="Angsana New" w:hint="cs"/>
          <w:spacing w:val="-4"/>
          <w:sz w:val="30"/>
          <w:szCs w:val="30"/>
          <w:cs/>
        </w:rPr>
        <w:t xml:space="preserve">บาท หรือคิดเป็นจำนวนเงิน </w:t>
      </w:r>
      <w:r w:rsidR="004673D1">
        <w:rPr>
          <w:rFonts w:ascii="Angsana New" w:hAnsi="Angsana New"/>
          <w:spacing w:val="-4"/>
          <w:sz w:val="30"/>
          <w:szCs w:val="30"/>
        </w:rPr>
        <w:t xml:space="preserve">23.22 </w:t>
      </w:r>
      <w:r w:rsidR="004673D1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F323D1"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="00AC6CC3">
        <w:rPr>
          <w:rFonts w:ascii="Angsana New" w:hAnsi="Angsana New" w:hint="cs"/>
          <w:spacing w:val="-4"/>
          <w:sz w:val="30"/>
          <w:szCs w:val="30"/>
          <w:cs/>
        </w:rPr>
        <w:t>มีกำหนด</w:t>
      </w:r>
      <w:r w:rsidR="00F323D1">
        <w:rPr>
          <w:rFonts w:ascii="Angsana New" w:hAnsi="Angsana New" w:hint="cs"/>
          <w:spacing w:val="-4"/>
          <w:sz w:val="30"/>
          <w:szCs w:val="30"/>
          <w:cs/>
        </w:rPr>
        <w:t>จ่ายเงินปันผลในวันที่</w:t>
      </w:r>
      <w:r w:rsidR="00AC6CC3">
        <w:rPr>
          <w:rFonts w:ascii="Angsana New" w:hAnsi="Angsana New" w:hint="cs"/>
          <w:spacing w:val="-4"/>
          <w:sz w:val="30"/>
          <w:szCs w:val="30"/>
          <w:cs/>
        </w:rPr>
        <w:t xml:space="preserve">              </w:t>
      </w:r>
      <w:r w:rsidR="00F323D1">
        <w:rPr>
          <w:rFonts w:ascii="Angsana New" w:hAnsi="Angsana New"/>
          <w:spacing w:val="-4"/>
          <w:sz w:val="30"/>
          <w:szCs w:val="30"/>
        </w:rPr>
        <w:t xml:space="preserve">23 </w:t>
      </w:r>
      <w:r w:rsidR="00F323D1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F323D1">
        <w:rPr>
          <w:rFonts w:ascii="Angsana New" w:hAnsi="Angsana New"/>
          <w:spacing w:val="-4"/>
          <w:sz w:val="30"/>
          <w:szCs w:val="30"/>
        </w:rPr>
        <w:t>2568</w:t>
      </w:r>
    </w:p>
    <w:p w14:paraId="67ABB8D8" w14:textId="77777777" w:rsidR="0054533E" w:rsidRDefault="0054533E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6C45EDB4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5A34E8EF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2EE260F1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4E94E6E0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186831B8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0F2D8134" w14:textId="77777777" w:rsidR="00AA11D1" w:rsidRDefault="00AA11D1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3ECA903A" w14:textId="77777777" w:rsidR="00AA11D1" w:rsidRDefault="00AA11D1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172B6D33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09888B3F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37354D4F" w14:textId="38F6B3C9" w:rsidR="00182874" w:rsidRDefault="00182874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</w:p>
    <w:p w14:paraId="3EA971C3" w14:textId="77777777" w:rsidR="0054533E" w:rsidRDefault="0054533E" w:rsidP="0054533E">
      <w:pPr>
        <w:rPr>
          <w:lang w:eastAsia="x-none"/>
        </w:rPr>
      </w:pPr>
    </w:p>
    <w:p w14:paraId="5959967F" w14:textId="540EB13A" w:rsidR="0054533E" w:rsidRDefault="0054533E" w:rsidP="009A0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E5BA8">
        <w:rPr>
          <w:rFonts w:asciiTheme="majorBidi" w:hAnsiTheme="majorBidi"/>
          <w:spacing w:val="-2"/>
          <w:sz w:val="30"/>
          <w:szCs w:val="30"/>
          <w:cs/>
          <w:lang w:eastAsia="x-none"/>
        </w:rPr>
        <w:t>รายการบางรายการใน</w:t>
      </w:r>
      <w:r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งบกำไรขาดทุน</w:t>
      </w:r>
      <w:r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รวม</w:t>
      </w:r>
      <w:r w:rsidRPr="007E5BA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สำหรับงวดสามเดือน</w:t>
      </w:r>
      <w:r w:rsidRPr="007E5BA8">
        <w:rPr>
          <w:rFonts w:asciiTheme="majorBidi" w:hAnsiTheme="majorBidi" w:hint="cs"/>
          <w:sz w:val="30"/>
          <w:szCs w:val="30"/>
          <w:cs/>
          <w:lang w:eastAsia="x-none"/>
        </w:rPr>
        <w:t xml:space="preserve">สิ้นสุดวันที่ </w:t>
      </w:r>
      <w:r w:rsidRPr="007E5BA8">
        <w:rPr>
          <w:rFonts w:asciiTheme="majorBidi" w:hAnsiTheme="majorBidi"/>
          <w:sz w:val="30"/>
          <w:szCs w:val="30"/>
          <w:lang w:eastAsia="x-none"/>
        </w:rPr>
        <w:t xml:space="preserve">31 </w:t>
      </w:r>
      <w:r w:rsidRPr="007E5BA8"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 w:rsidRPr="007E5BA8">
        <w:rPr>
          <w:rFonts w:asciiTheme="majorBidi" w:hAnsiTheme="majorBidi"/>
          <w:sz w:val="30"/>
          <w:szCs w:val="30"/>
          <w:lang w:eastAsia="x-none"/>
        </w:rPr>
        <w:t>256</w:t>
      </w:r>
      <w:r w:rsidR="00462420">
        <w:rPr>
          <w:rFonts w:asciiTheme="majorBidi" w:hAnsiTheme="majorBidi"/>
          <w:sz w:val="30"/>
          <w:szCs w:val="30"/>
          <w:lang w:eastAsia="x-none"/>
        </w:rPr>
        <w:t>7</w:t>
      </w:r>
      <w:r w:rsidRPr="007E5BA8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7E5BA8">
        <w:rPr>
          <w:rFonts w:asciiTheme="majorBidi" w:hAnsiTheme="majorBidi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CEF62B6" w14:textId="77777777" w:rsidR="0054533E" w:rsidRPr="000E6CAD" w:rsidRDefault="0054533E" w:rsidP="00545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50"/>
        <w:gridCol w:w="270"/>
        <w:gridCol w:w="1080"/>
        <w:gridCol w:w="270"/>
        <w:gridCol w:w="1170"/>
        <w:gridCol w:w="270"/>
        <w:gridCol w:w="1170"/>
      </w:tblGrid>
      <w:tr w:rsidR="0054533E" w:rsidRPr="00DE24D3" w14:paraId="02C4B7E8" w14:textId="77777777" w:rsidTr="00E3408F">
        <w:trPr>
          <w:tblHeader/>
        </w:trPr>
        <w:tc>
          <w:tcPr>
            <w:tcW w:w="4950" w:type="dxa"/>
            <w:vAlign w:val="bottom"/>
          </w:tcPr>
          <w:p w14:paraId="66AAB6BB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1233D" w14:textId="77777777" w:rsidR="0054533E" w:rsidRPr="000E6CAD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21A5EF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BE7CCAA" w14:textId="77777777" w:rsidR="0054533E" w:rsidRPr="000E6CAD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385ED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A55ABCA" w14:textId="77777777" w:rsidR="0054533E" w:rsidRPr="000E6CAD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3AC444C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4533E" w:rsidRPr="00DE24D3" w14:paraId="710F0F91" w14:textId="77777777" w:rsidTr="00E3408F">
        <w:tc>
          <w:tcPr>
            <w:tcW w:w="4950" w:type="dxa"/>
          </w:tcPr>
          <w:p w14:paraId="4FCFFDC5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475B23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41804620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6C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33E" w14:paraId="719C3D3C" w14:textId="77777777" w:rsidTr="00E3408F">
        <w:trPr>
          <w:cantSplit/>
        </w:trPr>
        <w:tc>
          <w:tcPr>
            <w:tcW w:w="4950" w:type="dxa"/>
          </w:tcPr>
          <w:p w14:paraId="69D514A0" w14:textId="06A62EDA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E6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กำไรขาดทุน</w:t>
            </w:r>
            <w:r w:rsidRPr="000E6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2E852E25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80A1F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B92871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16771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FA4592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BE4FA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533E" w:rsidRPr="00E20A33" w14:paraId="439921EB" w14:textId="77777777" w:rsidTr="00E3408F">
        <w:trPr>
          <w:cantSplit/>
        </w:trPr>
        <w:tc>
          <w:tcPr>
            <w:tcW w:w="4950" w:type="dxa"/>
          </w:tcPr>
          <w:p w14:paraId="17E0E90E" w14:textId="3D3135ED" w:rsidR="0054533E" w:rsidRPr="000E6CAD" w:rsidRDefault="0054533E" w:rsidP="0054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2A5974A3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DC64AF" w14:textId="7A707E4E" w:rsidR="0054533E" w:rsidRPr="000E6CAD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560,061</w:t>
            </w:r>
          </w:p>
        </w:tc>
        <w:tc>
          <w:tcPr>
            <w:tcW w:w="270" w:type="dxa"/>
          </w:tcPr>
          <w:p w14:paraId="560F74C0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FEC829" w14:textId="793D9326" w:rsidR="0054533E" w:rsidRPr="000E6CAD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(2,401)</w:t>
            </w:r>
          </w:p>
        </w:tc>
        <w:tc>
          <w:tcPr>
            <w:tcW w:w="270" w:type="dxa"/>
          </w:tcPr>
          <w:p w14:paraId="2E51A1A4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2D4C4" w14:textId="07CFB271" w:rsidR="0054533E" w:rsidRPr="000E6CAD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557,660</w:t>
            </w:r>
          </w:p>
        </w:tc>
      </w:tr>
      <w:tr w:rsidR="0054533E" w:rsidRPr="00E20A33" w14:paraId="57617D87" w14:textId="77777777" w:rsidTr="00E3408F">
        <w:trPr>
          <w:cantSplit/>
        </w:trPr>
        <w:tc>
          <w:tcPr>
            <w:tcW w:w="4950" w:type="dxa"/>
          </w:tcPr>
          <w:p w14:paraId="64B70F7B" w14:textId="4EE34C62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270" w:type="dxa"/>
          </w:tcPr>
          <w:p w14:paraId="5DD9DD17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039B6B" w14:textId="53225862" w:rsidR="0054533E" w:rsidRPr="000E6CAD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6E061A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ECF00E" w14:textId="0849A5F7" w:rsidR="0054533E" w:rsidRPr="000E6CAD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2,401</w:t>
            </w:r>
          </w:p>
        </w:tc>
        <w:tc>
          <w:tcPr>
            <w:tcW w:w="270" w:type="dxa"/>
          </w:tcPr>
          <w:p w14:paraId="36C23668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E0E25" w14:textId="1F727A47" w:rsidR="0054533E" w:rsidRPr="000E6CAD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2,401</w:t>
            </w:r>
          </w:p>
        </w:tc>
      </w:tr>
      <w:tr w:rsidR="0054533E" w:rsidRPr="00DE24D3" w14:paraId="1148FAA5" w14:textId="77777777" w:rsidTr="00E3408F">
        <w:tc>
          <w:tcPr>
            <w:tcW w:w="4950" w:type="dxa"/>
          </w:tcPr>
          <w:p w14:paraId="521986F3" w14:textId="77777777" w:rsidR="0054533E" w:rsidRPr="000E6CAD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AE920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AE4A18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D298D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FCDDA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E6C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5916E9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0C602" w14:textId="77777777" w:rsidR="0054533E" w:rsidRPr="000E6CAD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3895CC3" w14:textId="77777777" w:rsidR="0054533E" w:rsidRPr="0054533E" w:rsidRDefault="0054533E" w:rsidP="0054533E">
      <w:pPr>
        <w:rPr>
          <w:lang w:eastAsia="x-none"/>
        </w:rPr>
      </w:pPr>
    </w:p>
    <w:p w14:paraId="271C85E1" w14:textId="77777777" w:rsidR="0054533E" w:rsidRPr="0054533E" w:rsidRDefault="0054533E" w:rsidP="0054533E">
      <w:pPr>
        <w:rPr>
          <w:lang w:eastAsia="x-none"/>
        </w:rPr>
      </w:pPr>
    </w:p>
    <w:bookmarkEnd w:id="16"/>
    <w:p w14:paraId="10185B07" w14:textId="71F76C89" w:rsidR="0069665F" w:rsidRDefault="0069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</w:p>
    <w:sectPr w:rsidR="0069665F" w:rsidSect="00D83DE3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E666D3" w14:textId="77777777" w:rsidR="00C61118" w:rsidRDefault="00C61118">
      <w:r>
        <w:separator/>
      </w:r>
    </w:p>
  </w:endnote>
  <w:endnote w:type="continuationSeparator" w:id="0">
    <w:p w14:paraId="18565E67" w14:textId="77777777" w:rsidR="00C61118" w:rsidRDefault="00C6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0B7891">
          <w:rPr>
            <w:rFonts w:ascii="Angsana New" w:hAnsi="Angsana New"/>
            <w:noProof/>
            <w:sz w:val="30"/>
            <w:szCs w:val="30"/>
          </w:rPr>
          <w:t>24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0370AA" w14:textId="77777777" w:rsidR="00C61118" w:rsidRDefault="00C61118">
      <w:r>
        <w:separator/>
      </w:r>
    </w:p>
  </w:footnote>
  <w:footnote w:type="continuationSeparator" w:id="0">
    <w:p w14:paraId="705F8CBD" w14:textId="77777777" w:rsidR="00C61118" w:rsidRDefault="00C611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28BFC166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สามเดือนสิ้นสุดวันที่ </w:t>
    </w:r>
    <w:r w:rsidR="00C555B4">
      <w:rPr>
        <w:rFonts w:asciiTheme="majorBidi" w:hAnsiTheme="majorBidi" w:cstheme="majorBidi"/>
        <w:bCs/>
        <w:sz w:val="32"/>
        <w:szCs w:val="32"/>
      </w:rPr>
      <w:t xml:space="preserve">31 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มีนาคม </w:t>
    </w:r>
    <w:r w:rsidR="00C555B4">
      <w:rPr>
        <w:rFonts w:asciiTheme="majorBidi" w:hAnsiTheme="majorBidi" w:cstheme="majorBidi"/>
        <w:bCs/>
        <w:sz w:val="32"/>
        <w:szCs w:val="32"/>
      </w:rPr>
      <w:t>2568</w:t>
    </w:r>
    <w:bookmarkStart w:id="12" w:name="_Hlk104556905"/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C9D94" w14:textId="77777777" w:rsidR="00BB06E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FC61759" w14:textId="77777777" w:rsidR="00BB06E3" w:rsidRPr="00A443A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D7A9057" w14:textId="00262F24" w:rsidR="00BB06E3" w:rsidRPr="007D68D9" w:rsidRDefault="00BB06E3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C555B4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สามเดือนสิ้นสุดวันที่ </w:t>
    </w:r>
    <w:r w:rsidR="00241F33">
      <w:rPr>
        <w:rFonts w:asciiTheme="majorBidi" w:hAnsiTheme="majorBidi" w:cstheme="majorBidi"/>
        <w:bCs/>
        <w:sz w:val="32"/>
        <w:szCs w:val="32"/>
      </w:rPr>
      <w:t xml:space="preserve">31 </w:t>
    </w:r>
    <w:r w:rsidR="00241F33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มีนาคม </w:t>
    </w:r>
    <w:r w:rsidR="00241F33">
      <w:rPr>
        <w:rFonts w:asciiTheme="majorBidi" w:hAnsiTheme="majorBidi" w:cstheme="majorBidi"/>
        <w:bCs/>
        <w:sz w:val="32"/>
        <w:szCs w:val="32"/>
      </w:rPr>
      <w:t>2568</w:t>
    </w:r>
    <w:r w:rsidR="00241F33"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2003FBC" w14:textId="77777777" w:rsidR="00BB06E3" w:rsidRPr="00241A98" w:rsidRDefault="00BB06E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9D9955" w14:textId="77777777" w:rsidR="005D0D3A" w:rsidRDefault="005D0D3A" w:rsidP="005D0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10177E" w14:textId="77777777" w:rsidR="005D0D3A" w:rsidRPr="00A443A3" w:rsidRDefault="005D0D3A" w:rsidP="005D0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61E66E" w14:textId="582DA24B" w:rsidR="005D0D3A" w:rsidRPr="007D68D9" w:rsidRDefault="005D0D3A" w:rsidP="005D0D3A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C555B4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สามเดือนสิ้นสุดวันที่ </w:t>
    </w:r>
    <w:r w:rsidR="008B7896">
      <w:rPr>
        <w:rFonts w:asciiTheme="majorBidi" w:hAnsiTheme="majorBidi" w:cstheme="majorBidi"/>
        <w:bCs/>
        <w:sz w:val="32"/>
        <w:szCs w:val="32"/>
      </w:rPr>
      <w:t xml:space="preserve">31 </w:t>
    </w:r>
    <w:r w:rsidR="008B7896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มีนาคม </w:t>
    </w:r>
    <w:r w:rsidR="008B7896">
      <w:rPr>
        <w:rFonts w:asciiTheme="majorBidi" w:hAnsiTheme="majorBidi" w:cstheme="majorBidi"/>
        <w:bCs/>
        <w:sz w:val="32"/>
        <w:szCs w:val="32"/>
      </w:rPr>
      <w:t>2568</w:t>
    </w:r>
    <w:r w:rsidR="008B7896"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02D209DE" w14:textId="77777777" w:rsidR="005D0D3A" w:rsidRPr="00241A98" w:rsidRDefault="005D0D3A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91D09" w14:textId="77777777" w:rsidR="00A10DB2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A10DB2" w:rsidRPr="00A443A3" w:rsidRDefault="00A10D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7956A937" w:rsidR="00A10DB2" w:rsidRPr="007D68D9" w:rsidRDefault="00A10DB2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C555B4"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สามเดือนสิ้นสุดวันที่ </w:t>
    </w:r>
    <w:r w:rsidR="00FB15CF">
      <w:rPr>
        <w:rFonts w:asciiTheme="majorBidi" w:hAnsiTheme="majorBidi" w:cstheme="majorBidi"/>
        <w:bCs/>
        <w:sz w:val="32"/>
        <w:szCs w:val="32"/>
      </w:rPr>
      <w:t xml:space="preserve">31 </w:t>
    </w:r>
    <w:r w:rsidR="00FB15CF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มีนาคม </w:t>
    </w:r>
    <w:r w:rsidR="00FB15CF">
      <w:rPr>
        <w:rFonts w:asciiTheme="majorBidi" w:hAnsiTheme="majorBidi" w:cstheme="majorBidi"/>
        <w:bCs/>
        <w:sz w:val="32"/>
        <w:szCs w:val="32"/>
      </w:rPr>
      <w:t>2568</w:t>
    </w:r>
    <w:r w:rsidR="00FB15CF"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785E85B4" w14:textId="77777777" w:rsidR="00A10DB2" w:rsidRPr="00241A98" w:rsidRDefault="00A10D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495A4" w14:textId="77777777" w:rsidR="00256E8D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ED6F2C" w14:textId="77777777" w:rsidR="00256E8D" w:rsidRPr="00A443A3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CEC679" w14:textId="77777777" w:rsidR="00256E8D" w:rsidRPr="007D68D9" w:rsidRDefault="00256E8D" w:rsidP="00256E8D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Theme="majorBidi" w:hAnsiTheme="majorBidi" w:cstheme="majorBidi"/>
        <w:bCs/>
        <w:sz w:val="32"/>
        <w:szCs w:val="32"/>
      </w:rPr>
      <w:t xml:space="preserve">31 </w:t>
    </w:r>
    <w:r>
      <w:rPr>
        <w:rFonts w:asciiTheme="majorBidi" w:hAnsiTheme="majorBidi" w:cstheme="majorBidi"/>
        <w:bCs/>
        <w:sz w:val="32"/>
        <w:szCs w:val="32"/>
        <w:cs/>
        <w:lang w:bidi="th-TH"/>
      </w:rPr>
      <w:t xml:space="preserve">มีนาคม </w:t>
    </w:r>
    <w:r>
      <w:rPr>
        <w:rFonts w:asciiTheme="majorBidi" w:hAnsiTheme="majorBidi" w:cstheme="majorBidi"/>
        <w:bCs/>
        <w:sz w:val="32"/>
        <w:szCs w:val="32"/>
      </w:rPr>
      <w:t>2568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01266F22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สามเดือนสิ้นสุดวันที่ </w:t>
    </w:r>
    <w:r w:rsidR="00C555B4">
      <w:rPr>
        <w:rFonts w:asciiTheme="majorBidi" w:hAnsiTheme="majorBidi" w:cstheme="majorBidi"/>
        <w:bCs/>
        <w:sz w:val="32"/>
        <w:szCs w:val="32"/>
      </w:rPr>
      <w:t xml:space="preserve">31 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มีนาคม </w:t>
    </w:r>
    <w:r w:rsidR="00C555B4">
      <w:rPr>
        <w:rFonts w:asciiTheme="majorBidi" w:hAnsiTheme="majorBidi" w:cstheme="majorBidi"/>
        <w:bCs/>
        <w:sz w:val="32"/>
        <w:szCs w:val="32"/>
      </w:rPr>
      <w:t>2568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9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49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891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5B2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0A54"/>
    <w:rsid w:val="002011A9"/>
    <w:rsid w:val="0020123D"/>
    <w:rsid w:val="00201269"/>
    <w:rsid w:val="002012AA"/>
    <w:rsid w:val="002016C7"/>
    <w:rsid w:val="00201B9A"/>
    <w:rsid w:val="0020243A"/>
    <w:rsid w:val="00202447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70C"/>
    <w:rsid w:val="005D4930"/>
    <w:rsid w:val="005D4C5F"/>
    <w:rsid w:val="005D4EA1"/>
    <w:rsid w:val="005D5356"/>
    <w:rsid w:val="005D5A9E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CA7"/>
    <w:rsid w:val="0081616A"/>
    <w:rsid w:val="0081640A"/>
    <w:rsid w:val="0081654B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185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118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8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113E2-D75D-4146-A3C2-FA20BB175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29C20E-3C0E-40A0-BBD3-E23217247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297</TotalTime>
  <Pages>12</Pages>
  <Words>1751</Words>
  <Characters>9983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Arisa Seangwichit</cp:lastModifiedBy>
  <cp:revision>120</cp:revision>
  <cp:lastPrinted>2025-05-10T14:24:00Z</cp:lastPrinted>
  <dcterms:created xsi:type="dcterms:W3CDTF">2025-04-02T03:07:00Z</dcterms:created>
  <dcterms:modified xsi:type="dcterms:W3CDTF">2025-05-14T06:30:00Z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