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1458"/>
        <w:gridCol w:w="8075"/>
      </w:tblGrid>
      <w:tr w:rsidR="00667C73" w:rsidRPr="006F48DE" w14:paraId="0E72AB88" w14:textId="77777777" w:rsidTr="006673C6">
        <w:tc>
          <w:tcPr>
            <w:tcW w:w="1458" w:type="dxa"/>
          </w:tcPr>
          <w:p w14:paraId="003BE4D3" w14:textId="77777777" w:rsidR="00667C73" w:rsidRPr="006F48DE" w:rsidRDefault="00667C73" w:rsidP="00924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075" w:type="dxa"/>
          </w:tcPr>
          <w:p w14:paraId="14C61725" w14:textId="77777777" w:rsidR="00667C73" w:rsidRPr="006F48DE" w:rsidRDefault="00667C73" w:rsidP="00924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667C73" w:rsidRPr="006F48DE" w14:paraId="27A64565" w14:textId="77777777" w:rsidTr="006673C6">
        <w:tc>
          <w:tcPr>
            <w:tcW w:w="1458" w:type="dxa"/>
          </w:tcPr>
          <w:p w14:paraId="602B2E04" w14:textId="77777777" w:rsidR="00667C73" w:rsidRPr="006F48DE" w:rsidRDefault="00667C73" w:rsidP="00924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5" w:type="dxa"/>
          </w:tcPr>
          <w:p w14:paraId="739148E4" w14:textId="77777777" w:rsidR="00667C73" w:rsidRPr="006F48DE" w:rsidRDefault="00667C73" w:rsidP="00924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7C73" w:rsidRPr="006F48DE" w14:paraId="72E87FBE" w14:textId="77777777" w:rsidTr="006673C6">
        <w:tc>
          <w:tcPr>
            <w:tcW w:w="1458" w:type="dxa"/>
          </w:tcPr>
          <w:p w14:paraId="30C10331" w14:textId="5799D992" w:rsidR="00667C73" w:rsidRPr="006F48DE" w:rsidRDefault="001C2C0D" w:rsidP="007E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8075" w:type="dxa"/>
          </w:tcPr>
          <w:p w14:paraId="77A43DEC" w14:textId="77777777" w:rsidR="00667C73" w:rsidRPr="006F48DE" w:rsidRDefault="00667C73" w:rsidP="007E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667C73" w:rsidRPr="006F48DE" w14:paraId="679E9495" w14:textId="77777777" w:rsidTr="006673C6">
        <w:tc>
          <w:tcPr>
            <w:tcW w:w="1458" w:type="dxa"/>
          </w:tcPr>
          <w:p w14:paraId="5C798359" w14:textId="69F20B20" w:rsidR="00667C73" w:rsidRPr="006F48DE" w:rsidRDefault="001C2C0D" w:rsidP="00B4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8075" w:type="dxa"/>
          </w:tcPr>
          <w:p w14:paraId="3CB0D9C1" w14:textId="77777777" w:rsidR="00667C73" w:rsidRPr="006F48DE" w:rsidRDefault="00667C73" w:rsidP="00B4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C5D55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367B3F" w:rsidRPr="006F48DE" w14:paraId="3B169CF2" w14:textId="77777777" w:rsidTr="006673C6">
        <w:tc>
          <w:tcPr>
            <w:tcW w:w="1458" w:type="dxa"/>
          </w:tcPr>
          <w:p w14:paraId="0E41798A" w14:textId="63334B62" w:rsidR="00367B3F" w:rsidRPr="006F48DE" w:rsidRDefault="00367B3F" w:rsidP="00367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8075" w:type="dxa"/>
          </w:tcPr>
          <w:p w14:paraId="00E061DA" w14:textId="77777777" w:rsidR="00367B3F" w:rsidRPr="00F160C6" w:rsidRDefault="00367B3F" w:rsidP="00367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160C6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</w:tr>
      <w:tr w:rsidR="00367B3F" w:rsidRPr="006F48DE" w14:paraId="3FC9C5B2" w14:textId="77777777" w:rsidTr="00C10A1C">
        <w:tc>
          <w:tcPr>
            <w:tcW w:w="1458" w:type="dxa"/>
          </w:tcPr>
          <w:p w14:paraId="6D8FC4F5" w14:textId="44F07C7E" w:rsidR="00367B3F" w:rsidRPr="006F48DE" w:rsidRDefault="00367B3F" w:rsidP="00367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8075" w:type="dxa"/>
            <w:shd w:val="clear" w:color="auto" w:fill="auto"/>
          </w:tcPr>
          <w:p w14:paraId="3F83D687" w14:textId="77777777" w:rsidR="00367B3F" w:rsidRPr="00F160C6" w:rsidRDefault="00367B3F" w:rsidP="00367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160C6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เงินลงทุนในบริษัทย่อย บริษัทร่วมและการร่วมค้า</w:t>
            </w:r>
          </w:p>
        </w:tc>
      </w:tr>
      <w:tr w:rsidR="00367B3F" w:rsidRPr="006F48DE" w14:paraId="65ADC653" w14:textId="77777777" w:rsidTr="00C10A1C">
        <w:tc>
          <w:tcPr>
            <w:tcW w:w="1458" w:type="dxa"/>
          </w:tcPr>
          <w:p w14:paraId="3AB21089" w14:textId="5D3A9327" w:rsidR="00367B3F" w:rsidRPr="006F48DE" w:rsidRDefault="00367B3F" w:rsidP="00367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8075" w:type="dxa"/>
            <w:shd w:val="clear" w:color="auto" w:fill="auto"/>
          </w:tcPr>
          <w:p w14:paraId="5C312D90" w14:textId="2FF4EDCC" w:rsidR="00367B3F" w:rsidRPr="00B21DF1" w:rsidRDefault="00367B3F" w:rsidP="00367B3F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eastAsia="en-US" w:bidi="th-TH"/>
              </w:rPr>
            </w:pPr>
            <w:r w:rsidRPr="00B21DF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สินทรัพย์ทางการเงินที่อยู่ในความต้องการของตลาด</w:t>
            </w:r>
          </w:p>
        </w:tc>
      </w:tr>
      <w:tr w:rsidR="00367B3F" w:rsidRPr="006F48DE" w14:paraId="12F1AD49" w14:textId="77777777" w:rsidTr="006673C6">
        <w:tc>
          <w:tcPr>
            <w:tcW w:w="1458" w:type="dxa"/>
          </w:tcPr>
          <w:p w14:paraId="6F7B0654" w14:textId="5726E39F" w:rsidR="00367B3F" w:rsidRPr="006F48DE" w:rsidRDefault="00367B3F" w:rsidP="00367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8075" w:type="dxa"/>
          </w:tcPr>
          <w:p w14:paraId="5DAEB8BA" w14:textId="1FA184B3" w:rsidR="00367B3F" w:rsidRPr="00B21DF1" w:rsidRDefault="00367B3F" w:rsidP="00367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1DF1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B011CE" w:rsidRPr="006F48DE" w14:paraId="78855A24" w14:textId="77777777" w:rsidTr="006673C6">
        <w:tc>
          <w:tcPr>
            <w:tcW w:w="1458" w:type="dxa"/>
          </w:tcPr>
          <w:p w14:paraId="7D6C46C7" w14:textId="162F74B0" w:rsidR="00B011CE" w:rsidRPr="001C2C0D" w:rsidRDefault="00B011CE" w:rsidP="00B01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8075" w:type="dxa"/>
          </w:tcPr>
          <w:p w14:paraId="3DE44059" w14:textId="27BD7973" w:rsidR="00B011CE" w:rsidRPr="00B21DF1" w:rsidRDefault="00B011CE" w:rsidP="00B01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B011CE" w:rsidRPr="006F48DE" w14:paraId="6B062521" w14:textId="77777777" w:rsidTr="006673C6">
        <w:tc>
          <w:tcPr>
            <w:tcW w:w="1458" w:type="dxa"/>
          </w:tcPr>
          <w:p w14:paraId="569E5643" w14:textId="485988E6" w:rsidR="00B011CE" w:rsidRPr="006F48DE" w:rsidRDefault="00B011CE" w:rsidP="00B01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8075" w:type="dxa"/>
          </w:tcPr>
          <w:p w14:paraId="136028B3" w14:textId="77777777" w:rsidR="00B011CE" w:rsidRPr="00F160C6" w:rsidRDefault="00B011CE" w:rsidP="00B01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60C6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</w:tr>
      <w:tr w:rsidR="00B011CE" w:rsidRPr="006F48DE" w14:paraId="0CF9E95C" w14:textId="77777777" w:rsidTr="006673C6">
        <w:tc>
          <w:tcPr>
            <w:tcW w:w="1458" w:type="dxa"/>
          </w:tcPr>
          <w:p w14:paraId="65CB557A" w14:textId="621FDCB0" w:rsidR="00B011CE" w:rsidRPr="006F48DE" w:rsidRDefault="00B011CE" w:rsidP="00B01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8075" w:type="dxa"/>
          </w:tcPr>
          <w:p w14:paraId="449B1824" w14:textId="77777777" w:rsidR="00B011CE" w:rsidRPr="00F160C6" w:rsidRDefault="00B011CE" w:rsidP="00B01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1DF1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744DC3" w:rsidRPr="006F48DE" w14:paraId="782B6ADC" w14:textId="77777777" w:rsidTr="00200A6F">
        <w:tc>
          <w:tcPr>
            <w:tcW w:w="1458" w:type="dxa"/>
          </w:tcPr>
          <w:p w14:paraId="31F40C50" w14:textId="77777777" w:rsidR="00744DC3" w:rsidRPr="006F48DE" w:rsidRDefault="00744DC3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8075" w:type="dxa"/>
          </w:tcPr>
          <w:p w14:paraId="7A89165A" w14:textId="635209A4" w:rsidR="00744DC3" w:rsidRPr="00B21DF1" w:rsidRDefault="00744DC3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ภาษีเงินได้</w:t>
            </w:r>
          </w:p>
        </w:tc>
      </w:tr>
      <w:tr w:rsidR="00744DC3" w:rsidRPr="006F48DE" w14:paraId="7CB31503" w14:textId="77777777" w:rsidTr="006673C6">
        <w:tc>
          <w:tcPr>
            <w:tcW w:w="1458" w:type="dxa"/>
          </w:tcPr>
          <w:p w14:paraId="6F10CC94" w14:textId="7DAD98F7" w:rsidR="00744DC3" w:rsidRPr="006F48DE" w:rsidRDefault="00744DC3" w:rsidP="0074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8075" w:type="dxa"/>
          </w:tcPr>
          <w:p w14:paraId="72853E47" w14:textId="61E6CA33" w:rsidR="00744DC3" w:rsidRPr="00B21DF1" w:rsidRDefault="00744DC3" w:rsidP="0074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1DF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744DC3" w:rsidRPr="006F48DE" w14:paraId="12B2F17E" w14:textId="77777777" w:rsidTr="006673C6">
        <w:tc>
          <w:tcPr>
            <w:tcW w:w="1458" w:type="dxa"/>
          </w:tcPr>
          <w:p w14:paraId="6A7A1E73" w14:textId="27749005" w:rsidR="00744DC3" w:rsidRPr="006F48DE" w:rsidRDefault="00744DC3" w:rsidP="0074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8075" w:type="dxa"/>
          </w:tcPr>
          <w:p w14:paraId="69EF0C2C" w14:textId="480204C8" w:rsidR="00744DC3" w:rsidRPr="00B21DF1" w:rsidRDefault="00744DC3" w:rsidP="0074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1DF1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744DC3" w:rsidRPr="006F48DE" w14:paraId="0F463951" w14:textId="77777777" w:rsidTr="006673C6">
        <w:tc>
          <w:tcPr>
            <w:tcW w:w="1458" w:type="dxa"/>
          </w:tcPr>
          <w:p w14:paraId="75E72BC3" w14:textId="6BF24B97" w:rsidR="00744DC3" w:rsidRPr="006F48DE" w:rsidRDefault="00744DC3" w:rsidP="0074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8075" w:type="dxa"/>
          </w:tcPr>
          <w:p w14:paraId="4086D27F" w14:textId="107E39D6" w:rsidR="00744DC3" w:rsidRPr="00B21DF1" w:rsidRDefault="00744DC3" w:rsidP="00744DC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</w:pPr>
            <w:r w:rsidRPr="00B21DF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หนี้สินที่อาจเกิดขึ้น</w:t>
            </w:r>
          </w:p>
        </w:tc>
      </w:tr>
      <w:tr w:rsidR="00B011CE" w:rsidRPr="006F48DE" w14:paraId="37052B94" w14:textId="77777777" w:rsidTr="006673C6">
        <w:tc>
          <w:tcPr>
            <w:tcW w:w="1458" w:type="dxa"/>
          </w:tcPr>
          <w:p w14:paraId="1411907A" w14:textId="1CFEB43F" w:rsidR="00B011CE" w:rsidRPr="006F48DE" w:rsidRDefault="00B011CE" w:rsidP="00B01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44DC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8075" w:type="dxa"/>
          </w:tcPr>
          <w:p w14:paraId="00E046B5" w14:textId="557D7DAA" w:rsidR="00B011CE" w:rsidRPr="00B21DF1" w:rsidRDefault="00B011CE" w:rsidP="00B011C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B21DF1">
              <w:rPr>
                <w:rFonts w:asciiTheme="majorBidi" w:hAnsiTheme="majorBidi" w:cstheme="majorBidi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623F747F" w14:textId="77777777" w:rsidR="00667C73" w:rsidRPr="006F48DE" w:rsidRDefault="00667C73" w:rsidP="008426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30"/>
          <w:szCs w:val="30"/>
        </w:rPr>
      </w:pPr>
      <w:r w:rsidRPr="006F48DE">
        <w:rPr>
          <w:rFonts w:asciiTheme="majorBidi" w:hAnsiTheme="majorBidi" w:cstheme="majorBidi"/>
          <w:sz w:val="28"/>
          <w:szCs w:val="28"/>
          <w:cs/>
        </w:rPr>
        <w:br w:type="page"/>
      </w:r>
      <w:r w:rsidRPr="006F48DE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76513B0" w14:textId="77777777" w:rsidR="00667C73" w:rsidRPr="006F48DE" w:rsidRDefault="00667C73" w:rsidP="00194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BB121D3" w14:textId="07CD87C0" w:rsidR="00667C73" w:rsidRPr="006F48DE" w:rsidRDefault="00667C73" w:rsidP="00031B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30"/>
          <w:szCs w:val="30"/>
        </w:rPr>
      </w:pPr>
      <w:r w:rsidRPr="006F48DE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893192">
        <w:rPr>
          <w:rFonts w:asciiTheme="majorBidi" w:hAnsiTheme="majorBidi" w:cstheme="majorBidi"/>
          <w:sz w:val="30"/>
          <w:szCs w:val="30"/>
        </w:rPr>
        <w:t xml:space="preserve"> </w:t>
      </w:r>
      <w:r w:rsidR="00FC0D90">
        <w:rPr>
          <w:rFonts w:asciiTheme="majorBidi" w:hAnsiTheme="majorBidi" w:cstheme="majorBidi"/>
          <w:sz w:val="30"/>
          <w:szCs w:val="30"/>
        </w:rPr>
        <w:t>13</w:t>
      </w:r>
      <w:r w:rsidR="00C349DD" w:rsidRPr="006F48DE">
        <w:rPr>
          <w:rFonts w:asciiTheme="majorBidi" w:hAnsiTheme="majorBidi" w:cstheme="majorBidi"/>
          <w:sz w:val="30"/>
          <w:szCs w:val="30"/>
        </w:rPr>
        <w:t xml:space="preserve"> </w:t>
      </w:r>
      <w:r w:rsidR="00893192">
        <w:rPr>
          <w:rFonts w:asciiTheme="majorBidi" w:hAnsiTheme="majorBidi" w:cstheme="majorBidi" w:hint="cs"/>
          <w:sz w:val="30"/>
          <w:szCs w:val="30"/>
          <w:cs/>
        </w:rPr>
        <w:t>พฤ</w:t>
      </w:r>
      <w:r w:rsidR="00E874B3">
        <w:rPr>
          <w:rFonts w:asciiTheme="majorBidi" w:hAnsiTheme="majorBidi" w:cstheme="majorBidi" w:hint="cs"/>
          <w:sz w:val="30"/>
          <w:szCs w:val="30"/>
          <w:cs/>
        </w:rPr>
        <w:t>ษภาคม</w:t>
      </w:r>
      <w:r w:rsidRPr="006F48DE">
        <w:rPr>
          <w:rFonts w:asciiTheme="majorBidi" w:hAnsiTheme="majorBidi" w:cstheme="majorBidi"/>
          <w:sz w:val="28"/>
          <w:szCs w:val="28"/>
        </w:rPr>
        <w:t xml:space="preserve"> </w:t>
      </w:r>
      <w:r w:rsidR="001C2C0D" w:rsidRPr="001C2C0D">
        <w:rPr>
          <w:rFonts w:asciiTheme="majorBidi" w:hAnsiTheme="majorBidi" w:cstheme="majorBidi"/>
          <w:sz w:val="30"/>
          <w:szCs w:val="30"/>
        </w:rPr>
        <w:t>256</w:t>
      </w:r>
      <w:r w:rsidR="00E874B3">
        <w:rPr>
          <w:rFonts w:asciiTheme="majorBidi" w:hAnsiTheme="majorBidi" w:cstheme="majorBidi"/>
          <w:sz w:val="30"/>
          <w:szCs w:val="30"/>
        </w:rPr>
        <w:t>8</w:t>
      </w:r>
    </w:p>
    <w:p w14:paraId="156B8228" w14:textId="77777777" w:rsidR="00667C73" w:rsidRPr="006F48DE" w:rsidRDefault="00667C73" w:rsidP="00194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586CFE97" w14:textId="77777777" w:rsidR="00667C73" w:rsidRPr="006F48DE" w:rsidRDefault="00667C73" w:rsidP="00B61E1B">
      <w:pPr>
        <w:pStyle w:val="StyleStyle2Complex14ptItalic"/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Cs w:val="30"/>
          <w:cs/>
        </w:rPr>
      </w:pPr>
      <w:r w:rsidRPr="006F48DE">
        <w:rPr>
          <w:rFonts w:asciiTheme="majorBidi" w:hAnsiTheme="majorBidi" w:cstheme="majorBidi"/>
          <w:szCs w:val="30"/>
          <w:cs/>
        </w:rPr>
        <w:t>เกณฑ์การจัดทำงบการเงินระหว่างกาล</w:t>
      </w:r>
    </w:p>
    <w:p w14:paraId="686FBA53" w14:textId="77777777" w:rsidR="00667C73" w:rsidRPr="006F48DE" w:rsidRDefault="00667C73" w:rsidP="007E5B5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jc w:val="both"/>
        <w:rPr>
          <w:rFonts w:asciiTheme="majorBidi" w:hAnsiTheme="majorBidi" w:cstheme="majorBidi"/>
          <w:sz w:val="30"/>
          <w:szCs w:val="30"/>
        </w:rPr>
      </w:pPr>
    </w:p>
    <w:p w14:paraId="214BE955" w14:textId="79EFBC6E" w:rsidR="00667C73" w:rsidRPr="006F48DE" w:rsidRDefault="00667C73" w:rsidP="007A2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6F48DE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6F48DE">
        <w:rPr>
          <w:rFonts w:asciiTheme="majorBidi" w:hAnsiTheme="majorBidi" w:cstheme="majorBidi"/>
          <w:sz w:val="30"/>
          <w:szCs w:val="30"/>
        </w:rPr>
        <w:br/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1C2C0D" w:rsidRPr="001C2C0D">
        <w:rPr>
          <w:rFonts w:asciiTheme="majorBidi" w:hAnsiTheme="majorBidi" w:cstheme="majorBidi"/>
          <w:sz w:val="30"/>
          <w:szCs w:val="30"/>
        </w:rPr>
        <w:t>34</w:t>
      </w:r>
      <w:r w:rsidRPr="006F48DE">
        <w:rPr>
          <w:rFonts w:asciiTheme="majorBidi" w:hAnsiTheme="majorBidi" w:cstheme="majorBidi"/>
          <w:sz w:val="30"/>
          <w:szCs w:val="30"/>
        </w:rPr>
        <w:t xml:space="preserve"> </w:t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6F48DE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1C2C0D" w:rsidRPr="001C2C0D">
        <w:rPr>
          <w:rFonts w:asciiTheme="majorBidi" w:hAnsiTheme="majorBidi" w:cstheme="majorBidi"/>
          <w:sz w:val="30"/>
          <w:szCs w:val="30"/>
        </w:rPr>
        <w:t>31</w:t>
      </w:r>
      <w:r w:rsidRPr="006F48DE">
        <w:rPr>
          <w:rFonts w:asciiTheme="majorBidi" w:hAnsiTheme="majorBidi" w:cstheme="majorBidi"/>
          <w:sz w:val="30"/>
          <w:szCs w:val="30"/>
        </w:rPr>
        <w:t xml:space="preserve"> </w:t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1C2C0D" w:rsidRPr="001C2C0D">
        <w:rPr>
          <w:rFonts w:asciiTheme="majorBidi" w:hAnsiTheme="majorBidi" w:cstheme="majorBidi"/>
          <w:sz w:val="30"/>
          <w:szCs w:val="30"/>
        </w:rPr>
        <w:t>256</w:t>
      </w:r>
      <w:r w:rsidR="00E874B3">
        <w:rPr>
          <w:rFonts w:asciiTheme="majorBidi" w:hAnsiTheme="majorBidi" w:cstheme="majorBidi"/>
          <w:sz w:val="30"/>
          <w:szCs w:val="30"/>
        </w:rPr>
        <w:t>7</w:t>
      </w:r>
    </w:p>
    <w:p w14:paraId="784319EC" w14:textId="77777777" w:rsidR="00667C73" w:rsidRPr="006F48DE" w:rsidRDefault="00667C73" w:rsidP="007A2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1466DD8" w14:textId="539C8BFD" w:rsidR="00667C73" w:rsidRPr="006F48DE" w:rsidRDefault="00667C73" w:rsidP="007A2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6F48DE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="00E24234" w:rsidRPr="006F48D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1C2C0D" w:rsidRPr="001C2C0D">
        <w:rPr>
          <w:rFonts w:asciiTheme="majorBidi" w:hAnsiTheme="majorBidi" w:cstheme="majorBidi"/>
          <w:sz w:val="30"/>
          <w:szCs w:val="30"/>
        </w:rPr>
        <w:t>31</w:t>
      </w:r>
      <w:r w:rsidRPr="006F48DE">
        <w:rPr>
          <w:rFonts w:asciiTheme="majorBidi" w:hAnsiTheme="majorBidi" w:cstheme="majorBidi"/>
          <w:sz w:val="30"/>
          <w:szCs w:val="30"/>
        </w:rPr>
        <w:t xml:space="preserve"> </w:t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1C2C0D" w:rsidRPr="001C2C0D">
        <w:rPr>
          <w:rFonts w:asciiTheme="majorBidi" w:hAnsiTheme="majorBidi" w:cstheme="majorBidi"/>
          <w:sz w:val="30"/>
          <w:szCs w:val="30"/>
        </w:rPr>
        <w:t>256</w:t>
      </w:r>
      <w:r w:rsidR="00E874B3">
        <w:rPr>
          <w:rFonts w:asciiTheme="majorBidi" w:hAnsiTheme="majorBidi" w:cstheme="majorBidi"/>
          <w:sz w:val="30"/>
          <w:szCs w:val="30"/>
        </w:rPr>
        <w:t>7</w:t>
      </w:r>
    </w:p>
    <w:p w14:paraId="45F0BBBA" w14:textId="77777777" w:rsidR="00667C73" w:rsidRPr="006F48DE" w:rsidRDefault="00667C73" w:rsidP="0024412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F5EBA9E" w14:textId="77777777" w:rsidR="00667C73" w:rsidRPr="00AC5D55" w:rsidRDefault="00667C73" w:rsidP="00B61E1B">
      <w:pPr>
        <w:pStyle w:val="StyleStyle2Complex14ptItalic"/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Cs w:val="30"/>
          <w:cs/>
        </w:rPr>
      </w:pPr>
      <w:r w:rsidRPr="00AC5D55">
        <w:rPr>
          <w:rFonts w:asciiTheme="majorBidi" w:hAnsiTheme="majorBidi" w:cstheme="majorBidi"/>
          <w:szCs w:val="30"/>
          <w:cs/>
        </w:rPr>
        <w:t>บุคคลหรือกิจการที่เกี่ยวข้องกัน</w:t>
      </w:r>
    </w:p>
    <w:p w14:paraId="302A1664" w14:textId="77777777" w:rsidR="00667C73" w:rsidRPr="006F48DE" w:rsidRDefault="00667C73" w:rsidP="007C4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9A9CFBF" w14:textId="148515A3" w:rsidR="00667C73" w:rsidRPr="006F48DE" w:rsidRDefault="00667C73" w:rsidP="00383C0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F48DE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ความสัมพันธ์ที่มีกับบริษัทย่อย</w:t>
      </w:r>
      <w:r w:rsidRPr="006F48D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F48DE">
        <w:rPr>
          <w:rFonts w:asciiTheme="majorBidi" w:hAnsiTheme="majorBidi" w:cstheme="majorBidi"/>
          <w:sz w:val="30"/>
          <w:szCs w:val="30"/>
          <w:cs/>
          <w:lang w:val="en-US"/>
        </w:rPr>
        <w:t>บริษัทร่วมและการร่วมค้า</w:t>
      </w:r>
      <w:r w:rsidRPr="006F48DE">
        <w:rPr>
          <w:rFonts w:asciiTheme="majorBidi" w:hAnsiTheme="majorBidi" w:cstheme="majorBidi"/>
          <w:sz w:val="30"/>
          <w:szCs w:val="30"/>
          <w:cs/>
        </w:rPr>
        <w:t>ที่มีการเปลี่ยนแปลงได้เปิดเผยในหมายเหตุข้อ</w:t>
      </w:r>
      <w:r w:rsidRPr="006F48DE">
        <w:rPr>
          <w:rFonts w:asciiTheme="majorBidi" w:hAnsiTheme="majorBidi" w:cstheme="majorBidi"/>
          <w:sz w:val="30"/>
          <w:szCs w:val="30"/>
        </w:rPr>
        <w:t xml:space="preserve"> </w:t>
      </w:r>
      <w:r w:rsidR="000B1EFD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F48DE">
        <w:rPr>
          <w:rFonts w:asciiTheme="majorBidi" w:hAnsiTheme="majorBidi" w:cstheme="majorBidi"/>
          <w:sz w:val="30"/>
          <w:szCs w:val="30"/>
          <w:cs/>
          <w:lang w:val="en-US"/>
        </w:rPr>
        <w:t>และ</w:t>
      </w:r>
      <w:r w:rsidRPr="006F48DE">
        <w:rPr>
          <w:rFonts w:asciiTheme="majorBidi" w:hAnsiTheme="majorBidi" w:cstheme="majorBidi"/>
          <w:sz w:val="30"/>
          <w:szCs w:val="30"/>
          <w:lang w:val="en-US"/>
        </w:rPr>
        <w:t xml:space="preserve">   </w:t>
      </w:r>
      <w:r w:rsidRPr="006F48DE">
        <w:rPr>
          <w:rFonts w:asciiTheme="majorBidi" w:hAnsiTheme="majorBidi" w:cstheme="majorBidi"/>
          <w:sz w:val="30"/>
          <w:szCs w:val="30"/>
          <w:cs/>
          <w:lang w:val="en-US"/>
        </w:rPr>
        <w:t>กลุ่มบริษัทมีรายการระหว่างกันที่มีนัยสำคัญในระหว่างงวดดังต่อไปนี้</w:t>
      </w:r>
    </w:p>
    <w:p w14:paraId="6293AEEC" w14:textId="77777777" w:rsidR="00667C73" w:rsidRPr="006F48DE" w:rsidRDefault="00667C73" w:rsidP="00D96279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34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081"/>
        <w:gridCol w:w="269"/>
        <w:gridCol w:w="1082"/>
        <w:gridCol w:w="269"/>
        <w:gridCol w:w="1081"/>
        <w:gridCol w:w="269"/>
        <w:gridCol w:w="1066"/>
      </w:tblGrid>
      <w:tr w:rsidR="00667C73" w:rsidRPr="006F48DE" w14:paraId="0A5A6756" w14:textId="77777777" w:rsidTr="00C349DD">
        <w:trPr>
          <w:tblHeader/>
        </w:trPr>
        <w:tc>
          <w:tcPr>
            <w:tcW w:w="2263" w:type="pct"/>
          </w:tcPr>
          <w:p w14:paraId="56AA7A16" w14:textId="60D2CBC4" w:rsidR="00667C73" w:rsidRPr="006F48DE" w:rsidRDefault="008D126C" w:rsidP="00D96279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</w:tabs>
              <w:ind w:right="-12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</w:t>
            </w:r>
            <w:r w:rsidR="00227675"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บุคคลหรือ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01" w:type="pct"/>
            <w:gridSpan w:val="3"/>
          </w:tcPr>
          <w:p w14:paraId="651A7C7A" w14:textId="3BFD21F7" w:rsidR="00667C73" w:rsidRPr="006F48DE" w:rsidRDefault="00E24234" w:rsidP="00D9627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44263008" w14:textId="77777777" w:rsidR="00667C73" w:rsidRPr="006F48DE" w:rsidRDefault="00667C73" w:rsidP="00D9627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2" w:type="pct"/>
            <w:gridSpan w:val="3"/>
            <w:hideMark/>
          </w:tcPr>
          <w:p w14:paraId="080D8956" w14:textId="77777777" w:rsidR="00667C73" w:rsidRPr="006F48DE" w:rsidRDefault="00667C73" w:rsidP="00D9627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74B3" w:rsidRPr="006F48DE" w14:paraId="14156E1E" w14:textId="77777777" w:rsidTr="00C349DD">
        <w:trPr>
          <w:tblHeader/>
        </w:trPr>
        <w:tc>
          <w:tcPr>
            <w:tcW w:w="2263" w:type="pct"/>
            <w:hideMark/>
          </w:tcPr>
          <w:p w14:paraId="493AFF78" w14:textId="4EE72696" w:rsidR="00E874B3" w:rsidRPr="006F48DE" w:rsidRDefault="00E874B3" w:rsidP="00E874B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34B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D857E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334B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334B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78" w:type="pct"/>
            <w:vAlign w:val="center"/>
            <w:hideMark/>
          </w:tcPr>
          <w:p w14:paraId="77678564" w14:textId="489D2425" w:rsidR="00E874B3" w:rsidRPr="006F48DE" w:rsidRDefault="00E874B3" w:rsidP="00E874B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44" w:type="pct"/>
            <w:vAlign w:val="center"/>
          </w:tcPr>
          <w:p w14:paraId="5975559F" w14:textId="77777777" w:rsidR="00E874B3" w:rsidRPr="006F48DE" w:rsidRDefault="00E874B3" w:rsidP="00E874B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vAlign w:val="center"/>
            <w:hideMark/>
          </w:tcPr>
          <w:p w14:paraId="05629E31" w14:textId="0DB11CBB" w:rsidR="00E874B3" w:rsidRPr="006F48DE" w:rsidRDefault="00E874B3" w:rsidP="00E874B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44" w:type="pct"/>
          </w:tcPr>
          <w:p w14:paraId="335B60B8" w14:textId="77777777" w:rsidR="00E874B3" w:rsidRPr="006F48DE" w:rsidRDefault="00E874B3" w:rsidP="00E874B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  <w:hideMark/>
          </w:tcPr>
          <w:p w14:paraId="539A3F0C" w14:textId="2EF89EEB" w:rsidR="00E874B3" w:rsidRPr="006F48DE" w:rsidRDefault="00E874B3" w:rsidP="00E874B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44" w:type="pct"/>
            <w:vAlign w:val="center"/>
          </w:tcPr>
          <w:p w14:paraId="5F717EC8" w14:textId="77777777" w:rsidR="00E874B3" w:rsidRPr="006F48DE" w:rsidRDefault="00E874B3" w:rsidP="00E874B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vAlign w:val="center"/>
            <w:hideMark/>
          </w:tcPr>
          <w:p w14:paraId="2019AD2E" w14:textId="6D0AEE60" w:rsidR="00E874B3" w:rsidRPr="006F48DE" w:rsidRDefault="00E874B3" w:rsidP="00E874B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667C73" w:rsidRPr="006F48DE" w14:paraId="7E5D1939" w14:textId="77777777" w:rsidTr="00227675">
        <w:trPr>
          <w:tblHeader/>
        </w:trPr>
        <w:tc>
          <w:tcPr>
            <w:tcW w:w="2263" w:type="pct"/>
          </w:tcPr>
          <w:p w14:paraId="152E356A" w14:textId="77777777" w:rsidR="00667C73" w:rsidRPr="006F48DE" w:rsidRDefault="00667C73" w:rsidP="00D9627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7" w:type="pct"/>
            <w:gridSpan w:val="7"/>
            <w:hideMark/>
          </w:tcPr>
          <w:p w14:paraId="28C3E60C" w14:textId="77777777" w:rsidR="00667C73" w:rsidRPr="006F48DE" w:rsidRDefault="00667C73" w:rsidP="00D9627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67C73" w:rsidRPr="006F48DE" w14:paraId="0F61320B" w14:textId="77777777" w:rsidTr="00C349DD">
        <w:tc>
          <w:tcPr>
            <w:tcW w:w="2263" w:type="pct"/>
            <w:hideMark/>
          </w:tcPr>
          <w:p w14:paraId="549D88C1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8" w:type="pct"/>
          </w:tcPr>
          <w:p w14:paraId="3A94476E" w14:textId="77777777" w:rsidR="00667C73" w:rsidRPr="006F48DE" w:rsidRDefault="00667C73" w:rsidP="00D9627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5850F57" w14:textId="77777777" w:rsidR="00667C73" w:rsidRPr="006F48DE" w:rsidRDefault="00667C73" w:rsidP="00D96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3CAA6847" w14:textId="77777777" w:rsidR="00667C73" w:rsidRPr="00AC5D55" w:rsidRDefault="00667C73" w:rsidP="00D9627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1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706F464E" w14:textId="77777777" w:rsidR="00667C73" w:rsidRPr="006F48DE" w:rsidRDefault="00667C73" w:rsidP="00D96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77E9085B" w14:textId="77777777" w:rsidR="00667C73" w:rsidRPr="006F48DE" w:rsidRDefault="00667C73" w:rsidP="00D96279">
            <w:pPr>
              <w:pStyle w:val="BodyText"/>
              <w:tabs>
                <w:tab w:val="clear" w:pos="227"/>
                <w:tab w:val="clear" w:pos="454"/>
                <w:tab w:val="decimal" w:pos="55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1F28C29" w14:textId="77777777" w:rsidR="00667C73" w:rsidRPr="006F48DE" w:rsidRDefault="00667C73" w:rsidP="00D96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0F7D98A" w14:textId="77777777" w:rsidR="00667C73" w:rsidRPr="006F48DE" w:rsidRDefault="00667C73" w:rsidP="00D96279">
            <w:pPr>
              <w:pStyle w:val="BodyText"/>
              <w:tabs>
                <w:tab w:val="clear" w:pos="227"/>
                <w:tab w:val="clear" w:pos="454"/>
                <w:tab w:val="decimal" w:pos="53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3C91" w:rsidRPr="006F48DE" w14:paraId="58E99FF1" w14:textId="77777777" w:rsidTr="00C349DD">
        <w:tc>
          <w:tcPr>
            <w:tcW w:w="2263" w:type="pct"/>
            <w:hideMark/>
          </w:tcPr>
          <w:p w14:paraId="1EC9783C" w14:textId="77777777" w:rsidR="007A3C91" w:rsidRPr="006F48DE" w:rsidRDefault="007A3C91" w:rsidP="007A3C9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78" w:type="pct"/>
          </w:tcPr>
          <w:p w14:paraId="32165E07" w14:textId="6EDEFDE8" w:rsidR="007A3C91" w:rsidRPr="006F48DE" w:rsidRDefault="00BA2693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F221048" w14:textId="77777777" w:rsidR="007A3C91" w:rsidRPr="006F48DE" w:rsidRDefault="007A3C91" w:rsidP="007A3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78D7568C" w14:textId="2BEB91DD" w:rsidR="007A3C91" w:rsidRPr="006F48DE" w:rsidRDefault="007A3C91" w:rsidP="00880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78202221" w14:textId="77777777" w:rsidR="007A3C91" w:rsidRPr="006F48DE" w:rsidRDefault="007A3C91" w:rsidP="007A3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3CA5423" w14:textId="531DDB4C" w:rsidR="007A3C91" w:rsidRPr="006F48DE" w:rsidRDefault="00BA2693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144" w:type="pct"/>
          </w:tcPr>
          <w:p w14:paraId="040A77D8" w14:textId="77777777" w:rsidR="007A3C91" w:rsidRPr="006F48DE" w:rsidRDefault="007A3C91" w:rsidP="007A3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0A444A1" w14:textId="4D3A6A52" w:rsidR="007A3C91" w:rsidRPr="006F48DE" w:rsidRDefault="00E874B3" w:rsidP="00880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24</w:t>
            </w:r>
          </w:p>
        </w:tc>
      </w:tr>
      <w:tr w:rsidR="007A3C91" w:rsidRPr="006F48DE" w14:paraId="564BDACF" w14:textId="77777777" w:rsidTr="00C349DD">
        <w:tc>
          <w:tcPr>
            <w:tcW w:w="2263" w:type="pct"/>
          </w:tcPr>
          <w:p w14:paraId="4C52C61C" w14:textId="79AC25AB" w:rsidR="007A3C91" w:rsidRPr="006F48DE" w:rsidRDefault="007A3C91" w:rsidP="007A3C9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578" w:type="pct"/>
          </w:tcPr>
          <w:p w14:paraId="1E870494" w14:textId="13BE6FCC" w:rsidR="007A3C91" w:rsidRPr="006F48DE" w:rsidRDefault="00BA2693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CC76487" w14:textId="77777777" w:rsidR="007A3C91" w:rsidRPr="006F48DE" w:rsidRDefault="007A3C91" w:rsidP="007A3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486862D0" w14:textId="5EB9BAC9" w:rsidR="007A3C91" w:rsidRPr="006F48DE" w:rsidRDefault="007A3C91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67A3A23F" w14:textId="77777777" w:rsidR="007A3C91" w:rsidRPr="006F48DE" w:rsidRDefault="007A3C91" w:rsidP="007A3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B943F2E" w14:textId="06C213C4" w:rsidR="007A3C91" w:rsidRPr="006F48DE" w:rsidRDefault="00BA2693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  <w:tc>
          <w:tcPr>
            <w:tcW w:w="144" w:type="pct"/>
          </w:tcPr>
          <w:p w14:paraId="51487797" w14:textId="77777777" w:rsidR="007A3C91" w:rsidRPr="006F48DE" w:rsidRDefault="007A3C91" w:rsidP="007A3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420B851" w14:textId="45EB9B2A" w:rsidR="007A3C91" w:rsidRPr="006F48DE" w:rsidRDefault="00E874B3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168</w:t>
            </w:r>
          </w:p>
        </w:tc>
      </w:tr>
      <w:tr w:rsidR="007A3C91" w:rsidRPr="006F48DE" w14:paraId="763AF20E" w14:textId="77777777" w:rsidTr="00C349DD">
        <w:tc>
          <w:tcPr>
            <w:tcW w:w="2263" w:type="pct"/>
          </w:tcPr>
          <w:p w14:paraId="371619CE" w14:textId="77777777" w:rsidR="007A3C91" w:rsidRPr="006F48DE" w:rsidRDefault="007A3C91" w:rsidP="007A3C9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65E8CF2C" w14:textId="77777777" w:rsidR="007A3C91" w:rsidRPr="006F48DE" w:rsidRDefault="007A3C91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2F60B4EF" w14:textId="77777777" w:rsidR="007A3C91" w:rsidRPr="006F48DE" w:rsidRDefault="007A3C91" w:rsidP="007A3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2C0A0885" w14:textId="77777777" w:rsidR="007A3C91" w:rsidRPr="006F48DE" w:rsidRDefault="007A3C91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7F5AC0A" w14:textId="77777777" w:rsidR="007A3C91" w:rsidRPr="006F48DE" w:rsidRDefault="007A3C91" w:rsidP="007A3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6D5A751" w14:textId="77777777" w:rsidR="007A3C91" w:rsidRPr="006F48DE" w:rsidRDefault="007A3C91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0D80A44C" w14:textId="77777777" w:rsidR="007A3C91" w:rsidRPr="006F48DE" w:rsidRDefault="007A3C91" w:rsidP="007A3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B2BB13B" w14:textId="77777777" w:rsidR="007A3C91" w:rsidRPr="006F48DE" w:rsidRDefault="007A3C91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60CA" w:rsidRPr="006F48DE" w14:paraId="11DEEED5" w14:textId="77777777" w:rsidTr="00C349DD">
        <w:tc>
          <w:tcPr>
            <w:tcW w:w="2263" w:type="pct"/>
          </w:tcPr>
          <w:p w14:paraId="2BDFBE35" w14:textId="77777777" w:rsidR="00A860CA" w:rsidRPr="006F48DE" w:rsidRDefault="00A860CA" w:rsidP="007A3C9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4190B944" w14:textId="77777777" w:rsidR="00A860CA" w:rsidRPr="006F48DE" w:rsidRDefault="00A860CA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68204084" w14:textId="77777777" w:rsidR="00A860CA" w:rsidRPr="006F48DE" w:rsidRDefault="00A860CA" w:rsidP="007A3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3857E77D" w14:textId="77777777" w:rsidR="00A860CA" w:rsidRPr="006F48DE" w:rsidRDefault="00A860CA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F587097" w14:textId="77777777" w:rsidR="00A860CA" w:rsidRPr="006F48DE" w:rsidRDefault="00A860CA" w:rsidP="007A3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EE423F4" w14:textId="77777777" w:rsidR="00A860CA" w:rsidRPr="006F48DE" w:rsidRDefault="00A860CA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1440BFA" w14:textId="77777777" w:rsidR="00A860CA" w:rsidRPr="006F48DE" w:rsidRDefault="00A860CA" w:rsidP="007A3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A8C4279" w14:textId="77777777" w:rsidR="00A860CA" w:rsidRPr="006F48DE" w:rsidRDefault="00A860CA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7D6D" w:rsidRPr="006F48DE" w14:paraId="55C1B33F" w14:textId="77777777" w:rsidTr="005E1739">
        <w:tc>
          <w:tcPr>
            <w:tcW w:w="2263" w:type="pct"/>
            <w:hideMark/>
          </w:tcPr>
          <w:p w14:paraId="2C771C71" w14:textId="09A25FE8" w:rsidR="00867D6D" w:rsidRPr="006F48DE" w:rsidRDefault="00867D6D" w:rsidP="005E17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67D6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578" w:type="pct"/>
          </w:tcPr>
          <w:p w14:paraId="708AECDF" w14:textId="77777777" w:rsidR="00867D6D" w:rsidRPr="006F48DE" w:rsidRDefault="00867D6D" w:rsidP="005E1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1CAE0E57" w14:textId="77777777" w:rsidR="00867D6D" w:rsidRPr="006F48DE" w:rsidRDefault="00867D6D" w:rsidP="005E1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5C68E5A9" w14:textId="77777777" w:rsidR="00867D6D" w:rsidRPr="006F48DE" w:rsidRDefault="00867D6D" w:rsidP="005E1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3F3F7E3A" w14:textId="77777777" w:rsidR="00867D6D" w:rsidRPr="006F48DE" w:rsidRDefault="00867D6D" w:rsidP="005E1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1DA5E40" w14:textId="77777777" w:rsidR="00867D6D" w:rsidRPr="006F48DE" w:rsidRDefault="00867D6D" w:rsidP="005E1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15E754C" w14:textId="77777777" w:rsidR="00867D6D" w:rsidRPr="006F48DE" w:rsidRDefault="00867D6D" w:rsidP="005E1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0FC6B95C" w14:textId="77777777" w:rsidR="00867D6D" w:rsidRPr="006F48DE" w:rsidRDefault="00867D6D" w:rsidP="005E1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x-none"/>
              </w:rPr>
            </w:pPr>
          </w:p>
        </w:tc>
      </w:tr>
      <w:tr w:rsidR="00867D6D" w:rsidRPr="006F48DE" w14:paraId="0B58329A" w14:textId="77777777" w:rsidTr="005E1739">
        <w:tc>
          <w:tcPr>
            <w:tcW w:w="2263" w:type="pct"/>
          </w:tcPr>
          <w:p w14:paraId="030653E7" w14:textId="77777777" w:rsidR="00867D6D" w:rsidRPr="006F48DE" w:rsidRDefault="00867D6D" w:rsidP="005E17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578" w:type="pct"/>
          </w:tcPr>
          <w:p w14:paraId="24CD7A7E" w14:textId="77777777" w:rsidR="00867D6D" w:rsidRPr="00F140F8" w:rsidRDefault="00867D6D" w:rsidP="005E1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44" w:type="pct"/>
          </w:tcPr>
          <w:p w14:paraId="79E108BE" w14:textId="77777777" w:rsidR="00867D6D" w:rsidRPr="00F140F8" w:rsidRDefault="00867D6D" w:rsidP="005E1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4919511E" w14:textId="77777777" w:rsidR="00867D6D" w:rsidRPr="00F140F8" w:rsidRDefault="00867D6D" w:rsidP="005E1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20</w:t>
            </w:r>
            <w:r w:rsidRPr="00334BE4">
              <w:rPr>
                <w:rFonts w:ascii="Angsana New" w:hAnsi="Angsana New" w:hint="cs"/>
                <w:sz w:val="30"/>
                <w:szCs w:val="30"/>
              </w:rPr>
              <w:t xml:space="preserve">              </w:t>
            </w:r>
          </w:p>
        </w:tc>
        <w:tc>
          <w:tcPr>
            <w:tcW w:w="144" w:type="pct"/>
          </w:tcPr>
          <w:p w14:paraId="6B49BB8B" w14:textId="77777777" w:rsidR="00867D6D" w:rsidRPr="00F140F8" w:rsidRDefault="00867D6D" w:rsidP="005E1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6ACC6ED" w14:textId="77777777" w:rsidR="00867D6D" w:rsidRPr="00F140F8" w:rsidRDefault="00867D6D" w:rsidP="005E1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44" w:type="pct"/>
          </w:tcPr>
          <w:p w14:paraId="2D58164A" w14:textId="77777777" w:rsidR="00867D6D" w:rsidRPr="00F140F8" w:rsidRDefault="00867D6D" w:rsidP="005E1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75BE475" w14:textId="77777777" w:rsidR="00867D6D" w:rsidRPr="00F140F8" w:rsidRDefault="00867D6D" w:rsidP="005E1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20</w:t>
            </w:r>
          </w:p>
        </w:tc>
      </w:tr>
      <w:tr w:rsidR="00867D6D" w:rsidRPr="006F48DE" w14:paraId="1641C8D7" w14:textId="77777777" w:rsidTr="005E1739">
        <w:tc>
          <w:tcPr>
            <w:tcW w:w="2263" w:type="pct"/>
          </w:tcPr>
          <w:p w14:paraId="474F2DE0" w14:textId="77777777" w:rsidR="00867D6D" w:rsidRPr="006F48DE" w:rsidRDefault="00867D6D" w:rsidP="005E17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439FBAA0" w14:textId="77777777" w:rsidR="00867D6D" w:rsidRDefault="00867D6D" w:rsidP="005E1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1C75434" w14:textId="77777777" w:rsidR="00867D6D" w:rsidRPr="00F140F8" w:rsidRDefault="00867D6D" w:rsidP="005E1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36F6450E" w14:textId="77777777" w:rsidR="00867D6D" w:rsidRPr="00D857EC" w:rsidRDefault="00867D6D" w:rsidP="005E1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0C3EEB9" w14:textId="77777777" w:rsidR="00867D6D" w:rsidRPr="00F140F8" w:rsidRDefault="00867D6D" w:rsidP="005E1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7A9F15F" w14:textId="77777777" w:rsidR="00867D6D" w:rsidRDefault="00867D6D" w:rsidP="005E1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D9D8BE5" w14:textId="77777777" w:rsidR="00867D6D" w:rsidRPr="00F140F8" w:rsidRDefault="00867D6D" w:rsidP="005E1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500CCDD8" w14:textId="77777777" w:rsidR="00867D6D" w:rsidRPr="00D857EC" w:rsidRDefault="00867D6D" w:rsidP="005E1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6AC1" w:rsidRPr="006F48DE" w14:paraId="2AC136AC" w14:textId="77777777" w:rsidTr="00B9335A">
        <w:tc>
          <w:tcPr>
            <w:tcW w:w="2263" w:type="pct"/>
            <w:hideMark/>
          </w:tcPr>
          <w:p w14:paraId="664CEC06" w14:textId="77777777" w:rsidR="00596AC1" w:rsidRPr="006F48DE" w:rsidRDefault="00596AC1" w:rsidP="00B933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67D6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8" w:type="pct"/>
          </w:tcPr>
          <w:p w14:paraId="30079293" w14:textId="77777777" w:rsidR="00596AC1" w:rsidRPr="006F48DE" w:rsidRDefault="00596AC1" w:rsidP="00B9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2D8ED690" w14:textId="77777777" w:rsidR="00596AC1" w:rsidRPr="006F48DE" w:rsidRDefault="00596AC1" w:rsidP="00B9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5BCA1EE3" w14:textId="77777777" w:rsidR="00596AC1" w:rsidRPr="006F48DE" w:rsidRDefault="00596AC1" w:rsidP="00B9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740FDCBA" w14:textId="77777777" w:rsidR="00596AC1" w:rsidRPr="006F48DE" w:rsidRDefault="00596AC1" w:rsidP="00B9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F93CBDA" w14:textId="77777777" w:rsidR="00596AC1" w:rsidRPr="006F48DE" w:rsidRDefault="00596AC1" w:rsidP="00B9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04001C7A" w14:textId="77777777" w:rsidR="00596AC1" w:rsidRPr="006F48DE" w:rsidRDefault="00596AC1" w:rsidP="00B9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351233A" w14:textId="77777777" w:rsidR="00596AC1" w:rsidRPr="006F48DE" w:rsidRDefault="00596AC1" w:rsidP="00B9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x-none"/>
              </w:rPr>
            </w:pPr>
          </w:p>
        </w:tc>
      </w:tr>
      <w:tr w:rsidR="00596AC1" w:rsidRPr="006F48DE" w14:paraId="798433B4" w14:textId="77777777" w:rsidTr="00B9335A">
        <w:tc>
          <w:tcPr>
            <w:tcW w:w="2263" w:type="pct"/>
          </w:tcPr>
          <w:p w14:paraId="515B2CB7" w14:textId="77777777" w:rsidR="00596AC1" w:rsidRPr="006F48DE" w:rsidRDefault="00596AC1" w:rsidP="00B933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3E15">
              <w:rPr>
                <w:rFonts w:asciiTheme="majorBidi" w:hAnsiTheme="majorBidi"/>
                <w:sz w:val="30"/>
                <w:szCs w:val="30"/>
                <w:cs/>
              </w:rPr>
              <w:t>รายได้ค่าก่อสร้าง</w:t>
            </w:r>
          </w:p>
        </w:tc>
        <w:tc>
          <w:tcPr>
            <w:tcW w:w="578" w:type="pct"/>
          </w:tcPr>
          <w:p w14:paraId="31CF4638" w14:textId="77777777" w:rsidR="00596AC1" w:rsidRPr="00F140F8" w:rsidRDefault="00596AC1" w:rsidP="00B9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  <w:tc>
          <w:tcPr>
            <w:tcW w:w="144" w:type="pct"/>
          </w:tcPr>
          <w:p w14:paraId="77C58EBC" w14:textId="77777777" w:rsidR="00596AC1" w:rsidRPr="00F140F8" w:rsidRDefault="00596AC1" w:rsidP="00B9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7101AB92" w14:textId="77777777" w:rsidR="00596AC1" w:rsidRPr="00F140F8" w:rsidRDefault="00596AC1" w:rsidP="00B9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81FE1D2" w14:textId="77777777" w:rsidR="00596AC1" w:rsidRPr="00F140F8" w:rsidRDefault="00596AC1" w:rsidP="00B9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2A2710C7" w14:textId="77777777" w:rsidR="00596AC1" w:rsidRPr="00F140F8" w:rsidRDefault="00596AC1" w:rsidP="00B9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7BB73D1" w14:textId="77777777" w:rsidR="00596AC1" w:rsidRPr="00F140F8" w:rsidRDefault="00596AC1" w:rsidP="00B9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D56E461" w14:textId="77777777" w:rsidR="00596AC1" w:rsidRPr="00F140F8" w:rsidRDefault="00596AC1" w:rsidP="00B9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96AC1" w:rsidRPr="006F48DE" w14:paraId="22A9D50C" w14:textId="77777777" w:rsidTr="00B9335A">
        <w:tc>
          <w:tcPr>
            <w:tcW w:w="2263" w:type="pct"/>
          </w:tcPr>
          <w:p w14:paraId="5FC071C1" w14:textId="77777777" w:rsidR="00596AC1" w:rsidRPr="006F48DE" w:rsidRDefault="00596AC1" w:rsidP="00B933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78" w:type="pct"/>
          </w:tcPr>
          <w:p w14:paraId="74D8F292" w14:textId="77777777" w:rsidR="00596AC1" w:rsidRPr="006F48DE" w:rsidRDefault="00596AC1" w:rsidP="00B9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41DEB5BD" w14:textId="77777777" w:rsidR="00596AC1" w:rsidRPr="006F48DE" w:rsidRDefault="00596AC1" w:rsidP="00B9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17EEE051" w14:textId="77777777" w:rsidR="00596AC1" w:rsidRPr="006F48DE" w:rsidRDefault="00596AC1" w:rsidP="00B9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2202FEF" w14:textId="77777777" w:rsidR="00596AC1" w:rsidRPr="006F48DE" w:rsidRDefault="00596AC1" w:rsidP="00B9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7DBB99D" w14:textId="77777777" w:rsidR="00596AC1" w:rsidRPr="006F48DE" w:rsidRDefault="00596AC1" w:rsidP="00B9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36CBB69" w14:textId="77777777" w:rsidR="00596AC1" w:rsidRPr="006F48DE" w:rsidRDefault="00596AC1" w:rsidP="00B9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D5EA342" w14:textId="77777777" w:rsidR="00596AC1" w:rsidRPr="006F48DE" w:rsidRDefault="00596AC1" w:rsidP="00B9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3C91" w:rsidRPr="006F48DE" w14:paraId="758FFD2B" w14:textId="77777777" w:rsidTr="00C349DD">
        <w:tc>
          <w:tcPr>
            <w:tcW w:w="2263" w:type="pct"/>
            <w:hideMark/>
          </w:tcPr>
          <w:p w14:paraId="6FA89368" w14:textId="77777777" w:rsidR="007A3C91" w:rsidRPr="006F48DE" w:rsidRDefault="007A3C91" w:rsidP="007A3C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8" w:type="pct"/>
          </w:tcPr>
          <w:p w14:paraId="312BE0A9" w14:textId="77777777" w:rsidR="007A3C91" w:rsidRPr="006F48DE" w:rsidRDefault="007A3C91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7B56922D" w14:textId="77777777" w:rsidR="007A3C91" w:rsidRPr="006F48DE" w:rsidRDefault="007A3C91" w:rsidP="007A3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4332BFEF" w14:textId="77777777" w:rsidR="007A3C91" w:rsidRPr="006F48DE" w:rsidRDefault="007A3C91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0CFA09C5" w14:textId="77777777" w:rsidR="007A3C91" w:rsidRPr="006F48DE" w:rsidRDefault="007A3C91" w:rsidP="007A3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F558B27" w14:textId="77777777" w:rsidR="007A3C91" w:rsidRPr="006F48DE" w:rsidRDefault="007A3C91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FC84709" w14:textId="77777777" w:rsidR="007A3C91" w:rsidRPr="006F48DE" w:rsidRDefault="007A3C91" w:rsidP="007A3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015A0575" w14:textId="77777777" w:rsidR="007A3C91" w:rsidRPr="006F48DE" w:rsidRDefault="007A3C91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x-none"/>
              </w:rPr>
            </w:pPr>
          </w:p>
        </w:tc>
      </w:tr>
      <w:tr w:rsidR="00E874B3" w:rsidRPr="006F48DE" w14:paraId="7498B1CE" w14:textId="77777777" w:rsidTr="00C349DD">
        <w:tc>
          <w:tcPr>
            <w:tcW w:w="2263" w:type="pct"/>
          </w:tcPr>
          <w:p w14:paraId="2FF04625" w14:textId="458FCA03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578" w:type="pct"/>
          </w:tcPr>
          <w:p w14:paraId="2FBFD1A2" w14:textId="2FADF2E0" w:rsidR="00E874B3" w:rsidRPr="00F140F8" w:rsidRDefault="00BA269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44" w:type="pct"/>
          </w:tcPr>
          <w:p w14:paraId="6CDA05AC" w14:textId="77777777" w:rsidR="00E874B3" w:rsidRPr="00F140F8" w:rsidRDefault="00E874B3" w:rsidP="00E8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03187ED1" w14:textId="57871C29" w:rsidR="00E874B3" w:rsidRPr="00F140F8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27</w:t>
            </w:r>
          </w:p>
        </w:tc>
        <w:tc>
          <w:tcPr>
            <w:tcW w:w="144" w:type="pct"/>
          </w:tcPr>
          <w:p w14:paraId="5DC5B79E" w14:textId="77777777" w:rsidR="00E874B3" w:rsidRPr="00F140F8" w:rsidRDefault="00E874B3" w:rsidP="00E8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522223D" w14:textId="2E7BF524" w:rsidR="00E874B3" w:rsidRPr="00F140F8" w:rsidRDefault="00BA269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44" w:type="pct"/>
          </w:tcPr>
          <w:p w14:paraId="09882F9E" w14:textId="77777777" w:rsidR="00E874B3" w:rsidRPr="00F140F8" w:rsidRDefault="00E874B3" w:rsidP="00E8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8976F61" w14:textId="3C92AB11" w:rsidR="00E874B3" w:rsidRPr="00F140F8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14</w:t>
            </w:r>
          </w:p>
        </w:tc>
      </w:tr>
      <w:tr w:rsidR="00867D6D" w:rsidRPr="006F48DE" w14:paraId="1F7AFC22" w14:textId="77777777" w:rsidTr="00C349DD">
        <w:tc>
          <w:tcPr>
            <w:tcW w:w="2263" w:type="pct"/>
          </w:tcPr>
          <w:p w14:paraId="45ECE1E8" w14:textId="77777777" w:rsidR="00867D6D" w:rsidRPr="006F48DE" w:rsidRDefault="00867D6D" w:rsidP="00E87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2BA36589" w14:textId="77777777" w:rsidR="00867D6D" w:rsidRDefault="00867D6D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67B13F5" w14:textId="77777777" w:rsidR="00867D6D" w:rsidRPr="00F140F8" w:rsidRDefault="00867D6D" w:rsidP="00E8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2AB97A04" w14:textId="77777777" w:rsidR="00867D6D" w:rsidRPr="00D857EC" w:rsidRDefault="00867D6D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88AC764" w14:textId="77777777" w:rsidR="00867D6D" w:rsidRPr="00F140F8" w:rsidRDefault="00867D6D" w:rsidP="00E8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F101C4B" w14:textId="77777777" w:rsidR="00867D6D" w:rsidRDefault="00867D6D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81A68B3" w14:textId="77777777" w:rsidR="00867D6D" w:rsidRPr="00F140F8" w:rsidRDefault="00867D6D" w:rsidP="00E8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082F73D2" w14:textId="77777777" w:rsidR="00867D6D" w:rsidRPr="00D857EC" w:rsidRDefault="00867D6D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74B3" w:rsidRPr="006F48DE" w14:paraId="54CDFB59" w14:textId="77777777" w:rsidTr="00C349DD">
        <w:tc>
          <w:tcPr>
            <w:tcW w:w="2263" w:type="pct"/>
            <w:hideMark/>
          </w:tcPr>
          <w:p w14:paraId="346C7068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8" w:type="pct"/>
          </w:tcPr>
          <w:p w14:paraId="3F2108B1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71575001" w14:textId="77777777" w:rsidR="00E874B3" w:rsidRPr="006F48DE" w:rsidRDefault="00E874B3" w:rsidP="00E8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3DA5312C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055C33BD" w14:textId="77777777" w:rsidR="00E874B3" w:rsidRPr="006F48DE" w:rsidRDefault="00E874B3" w:rsidP="00E8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3D398977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35B6FB9" w14:textId="77777777" w:rsidR="00E874B3" w:rsidRPr="006F48DE" w:rsidRDefault="00E874B3" w:rsidP="00E8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5D9EFB6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74B3" w:rsidRPr="006F48DE" w14:paraId="42C0F3FC" w14:textId="77777777" w:rsidTr="00C349DD">
        <w:tc>
          <w:tcPr>
            <w:tcW w:w="2263" w:type="pct"/>
            <w:hideMark/>
          </w:tcPr>
          <w:p w14:paraId="7D306430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78" w:type="pct"/>
          </w:tcPr>
          <w:p w14:paraId="448083FE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1154792C" w14:textId="77777777" w:rsidR="00E874B3" w:rsidRPr="006F48DE" w:rsidRDefault="00E874B3" w:rsidP="00E8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70B954EA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0FB7D3C" w14:textId="77777777" w:rsidR="00E874B3" w:rsidRPr="006F48DE" w:rsidRDefault="00E874B3" w:rsidP="00E8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B0033C0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1CE1521" w14:textId="77777777" w:rsidR="00E874B3" w:rsidRPr="006F48DE" w:rsidRDefault="00E874B3" w:rsidP="00E8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0A0D7EAA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74B3" w:rsidRPr="006F48DE" w14:paraId="2D1F1752" w14:textId="77777777" w:rsidTr="00F140F8">
        <w:trPr>
          <w:trHeight w:val="60"/>
        </w:trPr>
        <w:tc>
          <w:tcPr>
            <w:tcW w:w="2263" w:type="pct"/>
            <w:hideMark/>
          </w:tcPr>
          <w:p w14:paraId="7F5CD52C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ผลประโยชน์ระยะสั้นของพนักงาน </w:t>
            </w:r>
          </w:p>
          <w:p w14:paraId="276AF5E4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</w:t>
            </w: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</w:t>
            </w: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(รวมค่าตอบแทนกรรมการ)</w:t>
            </w:r>
          </w:p>
        </w:tc>
        <w:tc>
          <w:tcPr>
            <w:tcW w:w="578" w:type="pct"/>
          </w:tcPr>
          <w:p w14:paraId="72BA9D3E" w14:textId="77777777" w:rsidR="00E874B3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983503F" w14:textId="3A816839" w:rsidR="00BA2693" w:rsidRPr="00F140F8" w:rsidRDefault="00BA269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44" w:type="pct"/>
          </w:tcPr>
          <w:p w14:paraId="2DAA3A82" w14:textId="77777777" w:rsidR="00E874B3" w:rsidRPr="00F140F8" w:rsidRDefault="00E874B3" w:rsidP="00E8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20F14F8C" w14:textId="77777777" w:rsidR="00E874B3" w:rsidRPr="00334BE4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0E113DEE" w14:textId="64856EAC" w:rsidR="00E874B3" w:rsidRPr="00F140F8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42</w:t>
            </w:r>
          </w:p>
        </w:tc>
        <w:tc>
          <w:tcPr>
            <w:tcW w:w="144" w:type="pct"/>
          </w:tcPr>
          <w:p w14:paraId="46819A1E" w14:textId="77777777" w:rsidR="00E874B3" w:rsidRPr="00F140F8" w:rsidRDefault="00E874B3" w:rsidP="00E8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2F3BD2E1" w14:textId="77777777" w:rsidR="00E874B3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A09351" w14:textId="502E6A1D" w:rsidR="00BA2693" w:rsidRPr="00F140F8" w:rsidRDefault="00BA269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44" w:type="pct"/>
          </w:tcPr>
          <w:p w14:paraId="2C409246" w14:textId="77777777" w:rsidR="00E874B3" w:rsidRPr="00F140F8" w:rsidRDefault="00E874B3" w:rsidP="00E8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27EDB2A" w14:textId="77777777" w:rsidR="00E874B3" w:rsidRPr="00334BE4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3E0A5301" w14:textId="77AAAB41" w:rsidR="00E874B3" w:rsidRPr="00F140F8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25</w:t>
            </w:r>
          </w:p>
        </w:tc>
      </w:tr>
      <w:tr w:rsidR="00E874B3" w:rsidRPr="006F48DE" w14:paraId="2DD2045B" w14:textId="77777777" w:rsidTr="00C349DD">
        <w:trPr>
          <w:trHeight w:val="380"/>
        </w:trPr>
        <w:tc>
          <w:tcPr>
            <w:tcW w:w="2263" w:type="pct"/>
            <w:hideMark/>
          </w:tcPr>
          <w:p w14:paraId="1CCE62FB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ผลประโยชน์หลังออกจากงาน</w:t>
            </w:r>
          </w:p>
        </w:tc>
        <w:tc>
          <w:tcPr>
            <w:tcW w:w="578" w:type="pct"/>
          </w:tcPr>
          <w:p w14:paraId="34B807E2" w14:textId="0CF4FF0C" w:rsidR="00E874B3" w:rsidRPr="00F140F8" w:rsidRDefault="00BA269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4" w:type="pct"/>
          </w:tcPr>
          <w:p w14:paraId="131334A2" w14:textId="77777777" w:rsidR="00E874B3" w:rsidRPr="00F140F8" w:rsidRDefault="00E874B3" w:rsidP="00E8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62D6E1EC" w14:textId="358A17F0" w:rsidR="00E874B3" w:rsidRPr="00F140F8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44" w:type="pct"/>
          </w:tcPr>
          <w:p w14:paraId="68A607FA" w14:textId="77777777" w:rsidR="00E874B3" w:rsidRPr="00F140F8" w:rsidRDefault="00E874B3" w:rsidP="00E8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48CFB94" w14:textId="1FA9B37A" w:rsidR="00E874B3" w:rsidRPr="00F140F8" w:rsidRDefault="00BA269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4" w:type="pct"/>
          </w:tcPr>
          <w:p w14:paraId="6F9C3CF9" w14:textId="77777777" w:rsidR="00E874B3" w:rsidRPr="00F140F8" w:rsidRDefault="00E874B3" w:rsidP="00E8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57DBFEFD" w14:textId="59049A67" w:rsidR="00E874B3" w:rsidRPr="00F140F8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E874B3" w:rsidRPr="006F48DE" w14:paraId="00872949" w14:textId="77777777" w:rsidTr="00C349DD">
        <w:tc>
          <w:tcPr>
            <w:tcW w:w="2263" w:type="pct"/>
            <w:shd w:val="clear" w:color="auto" w:fill="FFFFFF"/>
            <w:hideMark/>
          </w:tcPr>
          <w:p w14:paraId="6CFDE5BB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632C7F" w14:textId="62634F00" w:rsidR="00E874B3" w:rsidRPr="00F140F8" w:rsidRDefault="00BA269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</w:p>
        </w:tc>
        <w:tc>
          <w:tcPr>
            <w:tcW w:w="144" w:type="pct"/>
          </w:tcPr>
          <w:p w14:paraId="6EAEDDD3" w14:textId="77777777" w:rsidR="00E874B3" w:rsidRPr="00F140F8" w:rsidRDefault="00E874B3" w:rsidP="00E8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80D1C0" w14:textId="5CFAFF76" w:rsidR="00E874B3" w:rsidRPr="00F140F8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b/>
                <w:bCs/>
                <w:sz w:val="30"/>
                <w:szCs w:val="30"/>
              </w:rPr>
              <w:t>43</w:t>
            </w:r>
          </w:p>
        </w:tc>
        <w:tc>
          <w:tcPr>
            <w:tcW w:w="144" w:type="pct"/>
          </w:tcPr>
          <w:p w14:paraId="79FB9461" w14:textId="77777777" w:rsidR="00E874B3" w:rsidRPr="00F140F8" w:rsidRDefault="00E874B3" w:rsidP="00E8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784114" w14:textId="44911590" w:rsidR="00E874B3" w:rsidRPr="00F140F8" w:rsidRDefault="00BA269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</w:p>
        </w:tc>
        <w:tc>
          <w:tcPr>
            <w:tcW w:w="144" w:type="pct"/>
          </w:tcPr>
          <w:p w14:paraId="77656F35" w14:textId="77777777" w:rsidR="00E874B3" w:rsidRPr="00F140F8" w:rsidRDefault="00E874B3" w:rsidP="00E874B3">
            <w:pPr>
              <w:pStyle w:val="BodyText"/>
              <w:tabs>
                <w:tab w:val="clear" w:pos="227"/>
                <w:tab w:val="clear" w:pos="454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684762" w14:textId="5AA42091" w:rsidR="00E874B3" w:rsidRPr="00F140F8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b/>
                <w:bCs/>
                <w:sz w:val="30"/>
                <w:szCs w:val="30"/>
              </w:rPr>
              <w:t>26</w:t>
            </w:r>
          </w:p>
        </w:tc>
      </w:tr>
    </w:tbl>
    <w:p w14:paraId="5C478F37" w14:textId="77777777" w:rsidR="00667C73" w:rsidRPr="00AC5D55" w:rsidRDefault="00667C73" w:rsidP="00AC5D55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372" w:type="dxa"/>
        <w:tblInd w:w="450" w:type="dxa"/>
        <w:tblLook w:val="01E0" w:firstRow="1" w:lastRow="1" w:firstColumn="1" w:lastColumn="1" w:noHBand="0" w:noVBand="0"/>
      </w:tblPr>
      <w:tblGrid>
        <w:gridCol w:w="4230"/>
        <w:gridCol w:w="1080"/>
        <w:gridCol w:w="270"/>
        <w:gridCol w:w="1080"/>
        <w:gridCol w:w="270"/>
        <w:gridCol w:w="1030"/>
        <w:gridCol w:w="307"/>
        <w:gridCol w:w="1105"/>
      </w:tblGrid>
      <w:tr w:rsidR="00667C73" w:rsidRPr="006F48DE" w14:paraId="2246AD6A" w14:textId="77777777" w:rsidTr="00F140F8">
        <w:trPr>
          <w:trHeight w:val="403"/>
          <w:tblHeader/>
        </w:trPr>
        <w:tc>
          <w:tcPr>
            <w:tcW w:w="4230" w:type="dxa"/>
          </w:tcPr>
          <w:p w14:paraId="404E0593" w14:textId="18FFB725" w:rsidR="00667C73" w:rsidRPr="006F48DE" w:rsidRDefault="008D126C" w:rsidP="00551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</w:t>
            </w:r>
            <w:r w:rsidR="00227675"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บบุคคลหรือ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0C38C07B" w14:textId="77777777" w:rsidR="00667C73" w:rsidRPr="006F48DE" w:rsidRDefault="00667C73" w:rsidP="00302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83CED9F" w14:textId="77777777" w:rsidR="00667C73" w:rsidRPr="006F48DE" w:rsidRDefault="00667C73" w:rsidP="00302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42" w:type="dxa"/>
            <w:gridSpan w:val="3"/>
          </w:tcPr>
          <w:p w14:paraId="5474DCC7" w14:textId="77777777" w:rsidR="00667C73" w:rsidRPr="006F48DE" w:rsidRDefault="00667C73" w:rsidP="00302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74B3" w:rsidRPr="006F48DE" w14:paraId="51B7A44B" w14:textId="77777777" w:rsidTr="004D0C53">
        <w:trPr>
          <w:trHeight w:val="393"/>
          <w:tblHeader/>
        </w:trPr>
        <w:tc>
          <w:tcPr>
            <w:tcW w:w="4230" w:type="dxa"/>
          </w:tcPr>
          <w:p w14:paraId="0C777D4C" w14:textId="062FF8EF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ณ วันที่</w:t>
            </w:r>
          </w:p>
        </w:tc>
        <w:tc>
          <w:tcPr>
            <w:tcW w:w="1080" w:type="dxa"/>
          </w:tcPr>
          <w:p w14:paraId="5F0E9284" w14:textId="3A653F9F" w:rsidR="00E874B3" w:rsidRPr="006F48DE" w:rsidRDefault="00E874B3" w:rsidP="00E8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eastAsia="en-US"/>
              </w:rPr>
            </w:pPr>
            <w:r w:rsidRPr="00D857EC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Pr="00334BE4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</w:t>
            </w:r>
            <w:r w:rsidRPr="00334BE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4D17BDD9" w14:textId="77777777" w:rsidR="00E874B3" w:rsidRPr="006F48DE" w:rsidRDefault="00E874B3" w:rsidP="00E8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0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22DB1D41" w14:textId="7D3F67BD" w:rsidR="00E874B3" w:rsidRPr="006F48DE" w:rsidRDefault="00E874B3" w:rsidP="00E8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  <w:r w:rsidRPr="001C2C0D"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  <w:t>31</w:t>
            </w:r>
            <w:r w:rsidRPr="006F48D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eastAsia="en-US"/>
              </w:rPr>
              <w:t xml:space="preserve">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4AFDFDE9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</w:tcPr>
          <w:p w14:paraId="0D02AF6F" w14:textId="02B2CE67" w:rsidR="00E874B3" w:rsidRPr="006F48DE" w:rsidRDefault="00E874B3" w:rsidP="00E8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  <w:r w:rsidRPr="00D857EC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Pr="00334BE4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</w:t>
            </w:r>
            <w:r w:rsidRPr="00334BE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307" w:type="dxa"/>
          </w:tcPr>
          <w:p w14:paraId="3B10FC5B" w14:textId="77777777" w:rsidR="00E874B3" w:rsidRPr="006F48DE" w:rsidRDefault="00E874B3" w:rsidP="00E8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0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</w:p>
        </w:tc>
        <w:tc>
          <w:tcPr>
            <w:tcW w:w="1105" w:type="dxa"/>
          </w:tcPr>
          <w:p w14:paraId="15AE1065" w14:textId="72522D5B" w:rsidR="00E874B3" w:rsidRPr="006F48DE" w:rsidRDefault="00E874B3" w:rsidP="00E8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  <w:r w:rsidRPr="001C2C0D"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  <w:t>31</w:t>
            </w:r>
            <w:r w:rsidRPr="006F48D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eastAsia="en-US"/>
              </w:rPr>
              <w:t xml:space="preserve">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874B3" w:rsidRPr="006F48DE" w14:paraId="796257FC" w14:textId="77777777" w:rsidTr="004D0C53">
        <w:trPr>
          <w:trHeight w:val="382"/>
          <w:tblHeader/>
        </w:trPr>
        <w:tc>
          <w:tcPr>
            <w:tcW w:w="4230" w:type="dxa"/>
          </w:tcPr>
          <w:p w14:paraId="0D26B488" w14:textId="4B57E66E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0E86C5F" w14:textId="02124209" w:rsidR="00E874B3" w:rsidRPr="006F48DE" w:rsidRDefault="00E874B3" w:rsidP="00E8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0F923D60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493C93" w14:textId="5FD64B25" w:rsidR="00E874B3" w:rsidRPr="006F48DE" w:rsidRDefault="00E874B3" w:rsidP="00E8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2CA5D627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</w:tcPr>
          <w:p w14:paraId="71156EA8" w14:textId="6869AB72" w:rsidR="00E874B3" w:rsidRPr="006F48DE" w:rsidRDefault="00E874B3" w:rsidP="00E8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307" w:type="dxa"/>
          </w:tcPr>
          <w:p w14:paraId="5E4310BA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4DE58669" w14:textId="7F2FC586" w:rsidR="00E874B3" w:rsidRPr="006F48DE" w:rsidRDefault="00E874B3" w:rsidP="00E8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7D3DE8" w:rsidRPr="006F48DE" w14:paraId="4383F588" w14:textId="77777777" w:rsidTr="00F140F8">
        <w:trPr>
          <w:trHeight w:val="393"/>
          <w:tblHeader/>
        </w:trPr>
        <w:tc>
          <w:tcPr>
            <w:tcW w:w="4230" w:type="dxa"/>
          </w:tcPr>
          <w:p w14:paraId="4CD669B0" w14:textId="77777777" w:rsidR="007D3DE8" w:rsidRPr="006F48DE" w:rsidRDefault="007D3DE8" w:rsidP="007D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42" w:type="dxa"/>
            <w:gridSpan w:val="7"/>
          </w:tcPr>
          <w:p w14:paraId="58A16A9D" w14:textId="77777777" w:rsidR="007D3DE8" w:rsidRPr="006F48DE" w:rsidRDefault="007D3DE8" w:rsidP="007D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D3DE8" w:rsidRPr="006F48DE" w14:paraId="1CA309E5" w14:textId="77777777" w:rsidTr="004D0C53">
        <w:trPr>
          <w:trHeight w:val="81"/>
        </w:trPr>
        <w:tc>
          <w:tcPr>
            <w:tcW w:w="4230" w:type="dxa"/>
          </w:tcPr>
          <w:p w14:paraId="386F3CD8" w14:textId="49507A92" w:rsidR="007D3DE8" w:rsidRPr="006F48DE" w:rsidRDefault="007D3DE8" w:rsidP="007D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A860C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</w:tcPr>
          <w:p w14:paraId="1E7E0D87" w14:textId="77777777" w:rsidR="007D3DE8" w:rsidRPr="006F48DE" w:rsidRDefault="007D3DE8" w:rsidP="007D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4D9AC76" w14:textId="77777777" w:rsidR="007D3DE8" w:rsidRPr="006F48DE" w:rsidRDefault="007D3DE8" w:rsidP="007D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BA2275" w14:textId="77777777" w:rsidR="007D3DE8" w:rsidRPr="006F48DE" w:rsidRDefault="007D3DE8" w:rsidP="007D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8C89216" w14:textId="77777777" w:rsidR="007D3DE8" w:rsidRPr="006F48DE" w:rsidRDefault="007D3DE8" w:rsidP="007D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</w:tcPr>
          <w:p w14:paraId="01991696" w14:textId="77777777" w:rsidR="007D3DE8" w:rsidRPr="006F48DE" w:rsidRDefault="007D3DE8" w:rsidP="007D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7" w:type="dxa"/>
          </w:tcPr>
          <w:p w14:paraId="69041BA2" w14:textId="77777777" w:rsidR="007D3DE8" w:rsidRPr="006F48DE" w:rsidRDefault="007D3DE8" w:rsidP="007D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14:paraId="5DA4F6F5" w14:textId="77777777" w:rsidR="007D3DE8" w:rsidRPr="006F48DE" w:rsidRDefault="007D3DE8" w:rsidP="007D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874B3" w:rsidRPr="006F48DE" w14:paraId="7904DBF8" w14:textId="77777777" w:rsidTr="004D0C53">
        <w:trPr>
          <w:trHeight w:val="81"/>
        </w:trPr>
        <w:tc>
          <w:tcPr>
            <w:tcW w:w="4230" w:type="dxa"/>
          </w:tcPr>
          <w:p w14:paraId="35BF5774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088ADF00" w14:textId="16DAA3C5" w:rsidR="00E874B3" w:rsidRPr="006F48DE" w:rsidRDefault="00BA2693" w:rsidP="00BA2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99BF04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41E93F" w14:textId="469D1123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9E0C33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</w:tcPr>
          <w:p w14:paraId="2046D32D" w14:textId="4291513F" w:rsidR="00E874B3" w:rsidRPr="006F48DE" w:rsidRDefault="00BA269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 w:rsidRPr="00BA2693">
              <w:rPr>
                <w:rFonts w:asciiTheme="majorBidi" w:hAnsiTheme="majorBidi" w:cstheme="majorBidi"/>
                <w:sz w:val="30"/>
                <w:szCs w:val="30"/>
              </w:rPr>
              <w:t>1,649</w:t>
            </w:r>
          </w:p>
        </w:tc>
        <w:tc>
          <w:tcPr>
            <w:tcW w:w="307" w:type="dxa"/>
          </w:tcPr>
          <w:p w14:paraId="5820263C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14:paraId="6467B12C" w14:textId="4F79A38C" w:rsidR="00E874B3" w:rsidRPr="006F48DE" w:rsidRDefault="00B07E34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E874B3" w:rsidRPr="00334BE4">
              <w:rPr>
                <w:rFonts w:ascii="Angsana New" w:hAnsi="Angsana New" w:hint="cs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657</w:t>
            </w:r>
          </w:p>
        </w:tc>
      </w:tr>
      <w:tr w:rsidR="00E874B3" w:rsidRPr="006F48DE" w14:paraId="50853D35" w14:textId="77777777" w:rsidTr="004D0C53">
        <w:trPr>
          <w:trHeight w:val="81"/>
        </w:trPr>
        <w:tc>
          <w:tcPr>
            <w:tcW w:w="4230" w:type="dxa"/>
          </w:tcPr>
          <w:p w14:paraId="6AA006E9" w14:textId="0E509026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836175A" w14:textId="3406941C" w:rsidR="00E874B3" w:rsidRPr="006F48DE" w:rsidRDefault="00F174F5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14:paraId="6E2A9117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20CFE70" w14:textId="38C7ABDE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789FBDB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038FF36D" w14:textId="14E29BB6" w:rsidR="00E874B3" w:rsidRPr="006F48DE" w:rsidRDefault="00BA269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307" w:type="dxa"/>
          </w:tcPr>
          <w:p w14:paraId="447A619B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25FF5C50" w14:textId="0DFFF6EB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</w:tr>
      <w:tr w:rsidR="00E874B3" w:rsidRPr="006F48DE" w14:paraId="45B395BE" w14:textId="77777777" w:rsidTr="004D0C53">
        <w:trPr>
          <w:trHeight w:val="81"/>
        </w:trPr>
        <w:tc>
          <w:tcPr>
            <w:tcW w:w="4230" w:type="dxa"/>
          </w:tcPr>
          <w:p w14:paraId="6589308E" w14:textId="7D92112A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B18AF3F" w14:textId="2B15C9ED" w:rsidR="00E874B3" w:rsidRPr="006F48DE" w:rsidRDefault="00F174F5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14:paraId="5D07E0CC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247D4F1" w14:textId="64E02706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8C0EB6E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</w:tcPr>
          <w:p w14:paraId="4C14B88C" w14:textId="3BAF0E5A" w:rsidR="00E874B3" w:rsidRPr="006F48DE" w:rsidRDefault="00BA269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6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1,66</w:t>
            </w:r>
            <w:r w:rsidR="00AC5D5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307" w:type="dxa"/>
          </w:tcPr>
          <w:p w14:paraId="51F8A7AD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4B45895D" w14:textId="2AEE77E2" w:rsidR="00E874B3" w:rsidRPr="006F48DE" w:rsidRDefault="00B07E34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874B3" w:rsidRPr="00334BE4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66</w:t>
            </w:r>
            <w:r w:rsidR="00E874B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</w:tbl>
    <w:p w14:paraId="4A77A404" w14:textId="77777777" w:rsidR="00667C73" w:rsidRPr="00087816" w:rsidRDefault="00667C73" w:rsidP="003877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Theme="majorBidi" w:hAnsiTheme="majorBidi" w:cstheme="majorBidi"/>
          <w:sz w:val="4"/>
          <w:szCs w:val="4"/>
          <w:lang w:val="en-US"/>
        </w:rPr>
      </w:pPr>
    </w:p>
    <w:p w14:paraId="1AE3BC2D" w14:textId="77777777" w:rsidR="00087816" w:rsidRPr="00AC5D55" w:rsidRDefault="00087816" w:rsidP="00AC5D55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52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945"/>
        <w:gridCol w:w="241"/>
        <w:gridCol w:w="1007"/>
        <w:gridCol w:w="240"/>
        <w:gridCol w:w="990"/>
        <w:gridCol w:w="240"/>
        <w:gridCol w:w="913"/>
        <w:gridCol w:w="240"/>
        <w:gridCol w:w="885"/>
        <w:gridCol w:w="240"/>
        <w:gridCol w:w="1064"/>
      </w:tblGrid>
      <w:tr w:rsidR="00087816" w:rsidRPr="006F48DE" w14:paraId="0F8E2046" w14:textId="77777777" w:rsidTr="00A513F8">
        <w:trPr>
          <w:tblHeader/>
        </w:trPr>
        <w:tc>
          <w:tcPr>
            <w:tcW w:w="2520" w:type="dxa"/>
            <w:shd w:val="clear" w:color="auto" w:fill="auto"/>
            <w:vAlign w:val="bottom"/>
          </w:tcPr>
          <w:p w14:paraId="4CC896C3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193" w:type="dxa"/>
            <w:gridSpan w:val="3"/>
            <w:shd w:val="clear" w:color="auto" w:fill="auto"/>
            <w:vAlign w:val="bottom"/>
          </w:tcPr>
          <w:p w14:paraId="464CA2E3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511B576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4572" w:type="dxa"/>
            <w:gridSpan w:val="7"/>
            <w:shd w:val="clear" w:color="auto" w:fill="auto"/>
            <w:vAlign w:val="bottom"/>
          </w:tcPr>
          <w:p w14:paraId="136B1EED" w14:textId="69CBC7EA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E874B3" w:rsidRPr="006F48DE" w14:paraId="20777C03" w14:textId="77777777" w:rsidTr="00A513F8">
        <w:trPr>
          <w:tblHeader/>
        </w:trPr>
        <w:tc>
          <w:tcPr>
            <w:tcW w:w="2520" w:type="dxa"/>
            <w:shd w:val="clear" w:color="auto" w:fill="auto"/>
            <w:vAlign w:val="bottom"/>
          </w:tcPr>
          <w:p w14:paraId="5A78DD6B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4E0F9225" w14:textId="77777777" w:rsidR="00E874B3" w:rsidRPr="00334BE4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65F2EEC5" w14:textId="46667340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334BE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3BEE1FF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7FB6009B" w14:textId="77777777" w:rsidR="00E874B3" w:rsidRPr="00334BE4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79056129" w14:textId="044242C2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334BE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E6D48B2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18AB699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18BCE91" w14:textId="005368B4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B80795A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1ABC4205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33D88DE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2AB87854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1ECF387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20AF071A" w14:textId="77777777" w:rsidR="00E874B3" w:rsidRPr="00334BE4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1A894DB9" w14:textId="75B0238B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334BE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E874B3" w:rsidRPr="006F48DE" w14:paraId="615973DE" w14:textId="77777777" w:rsidTr="00A513F8">
        <w:trPr>
          <w:tblHeader/>
        </w:trPr>
        <w:tc>
          <w:tcPr>
            <w:tcW w:w="2520" w:type="dxa"/>
            <w:shd w:val="clear" w:color="auto" w:fill="auto"/>
            <w:vAlign w:val="bottom"/>
          </w:tcPr>
          <w:p w14:paraId="22DD55B6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AC5D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202DD9B2" w14:textId="2C089493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A054C72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58526F87" w14:textId="7639A370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C2C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D8D7E22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82CD45D" w14:textId="7437D6EA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ADBD0EC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7DEABF1A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1B252B0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211B08B9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52A726E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6874BBE7" w14:textId="0959EBCC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C2C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087816" w:rsidRPr="006F48DE" w14:paraId="3C5A4B3C" w14:textId="77777777" w:rsidTr="00A513F8">
        <w:trPr>
          <w:tblHeader/>
        </w:trPr>
        <w:tc>
          <w:tcPr>
            <w:tcW w:w="2520" w:type="dxa"/>
            <w:shd w:val="clear" w:color="auto" w:fill="auto"/>
          </w:tcPr>
          <w:p w14:paraId="3FBEFB84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3" w:type="dxa"/>
            <w:gridSpan w:val="3"/>
            <w:shd w:val="clear" w:color="auto" w:fill="auto"/>
          </w:tcPr>
          <w:p w14:paraId="1CC3D810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" w:type="dxa"/>
            <w:shd w:val="clear" w:color="auto" w:fill="auto"/>
          </w:tcPr>
          <w:p w14:paraId="2044A0E0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72" w:type="dxa"/>
            <w:gridSpan w:val="7"/>
            <w:shd w:val="clear" w:color="auto" w:fill="auto"/>
          </w:tcPr>
          <w:p w14:paraId="03DC7AA9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513F8" w:rsidRPr="006F48DE" w14:paraId="2705CA95" w14:textId="77777777" w:rsidTr="00A860CA">
        <w:tc>
          <w:tcPr>
            <w:tcW w:w="2520" w:type="dxa"/>
            <w:shd w:val="clear" w:color="auto" w:fill="auto"/>
          </w:tcPr>
          <w:p w14:paraId="3C014D08" w14:textId="46DF7B46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513F8">
              <w:rPr>
                <w:rFonts w:asciiTheme="majorBidi" w:hAnsi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45" w:type="dxa"/>
            <w:shd w:val="clear" w:color="auto" w:fill="auto"/>
          </w:tcPr>
          <w:p w14:paraId="18F50A9E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0BA519A8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</w:tcPr>
          <w:p w14:paraId="57D5F5BB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4640ED83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3E4879E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313387C0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</w:tcPr>
          <w:p w14:paraId="20EB91F1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084A7F14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</w:tcPr>
          <w:p w14:paraId="2CF9E268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096F75D8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</w:tcPr>
          <w:p w14:paraId="14088C94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13F8" w:rsidRPr="006F48DE" w14:paraId="5AA6466B" w14:textId="77777777" w:rsidTr="00A860CA">
        <w:tc>
          <w:tcPr>
            <w:tcW w:w="2520" w:type="dxa"/>
            <w:shd w:val="clear" w:color="auto" w:fill="auto"/>
          </w:tcPr>
          <w:p w14:paraId="24396E2D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45" w:type="dxa"/>
            <w:shd w:val="clear" w:color="auto" w:fill="auto"/>
          </w:tcPr>
          <w:p w14:paraId="4A448917" w14:textId="3F1427E5" w:rsidR="00A513F8" w:rsidRPr="006F48DE" w:rsidRDefault="00E874B3" w:rsidP="001F2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1" w:type="dxa"/>
            <w:shd w:val="clear" w:color="auto" w:fill="auto"/>
          </w:tcPr>
          <w:p w14:paraId="424C21E7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</w:tcPr>
          <w:p w14:paraId="7DBD7FFE" w14:textId="5C176142" w:rsidR="00A513F8" w:rsidRPr="006F48DE" w:rsidRDefault="00AC5D55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6.6</w:t>
            </w:r>
          </w:p>
        </w:tc>
        <w:tc>
          <w:tcPr>
            <w:tcW w:w="240" w:type="dxa"/>
            <w:shd w:val="clear" w:color="auto" w:fill="auto"/>
          </w:tcPr>
          <w:p w14:paraId="69E434BF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72C87ECA" w14:textId="46C49B85" w:rsidR="00A513F8" w:rsidRPr="008D7986" w:rsidRDefault="00E874B3" w:rsidP="00772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5" w:right="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79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40" w:type="dxa"/>
            <w:shd w:val="clear" w:color="auto" w:fill="auto"/>
          </w:tcPr>
          <w:p w14:paraId="10B511CF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</w:tcPr>
          <w:p w14:paraId="0D78E095" w14:textId="07FAF580" w:rsidR="00A513F8" w:rsidRPr="006F48DE" w:rsidRDefault="00AC5D55" w:rsidP="00AC5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14C7850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</w:tcPr>
          <w:p w14:paraId="1DB07A25" w14:textId="2E202B4A" w:rsidR="00A513F8" w:rsidRPr="006F48DE" w:rsidRDefault="00AC5D55" w:rsidP="00AC5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240" w:type="dxa"/>
            <w:shd w:val="clear" w:color="auto" w:fill="auto"/>
          </w:tcPr>
          <w:p w14:paraId="164A9245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  <w:shd w:val="clear" w:color="auto" w:fill="auto"/>
          </w:tcPr>
          <w:p w14:paraId="45DA16B7" w14:textId="23296F21" w:rsidR="00A513F8" w:rsidRPr="008D7986" w:rsidRDefault="00AC5D55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79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  <w:tr w:rsidR="00A860CA" w:rsidRPr="006F48DE" w14:paraId="46E953E1" w14:textId="77777777" w:rsidTr="00A860CA">
        <w:tc>
          <w:tcPr>
            <w:tcW w:w="2520" w:type="dxa"/>
            <w:shd w:val="clear" w:color="auto" w:fill="auto"/>
          </w:tcPr>
          <w:p w14:paraId="761F9616" w14:textId="77777777" w:rsidR="00A860CA" w:rsidRPr="006F48DE" w:rsidRDefault="00A860CA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dxa"/>
            <w:shd w:val="clear" w:color="auto" w:fill="auto"/>
          </w:tcPr>
          <w:p w14:paraId="34CDBC2F" w14:textId="77777777" w:rsidR="00A860CA" w:rsidRPr="00663FB2" w:rsidRDefault="00A860CA" w:rsidP="001F2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53B92A05" w14:textId="77777777" w:rsidR="00A860CA" w:rsidRPr="006F48DE" w:rsidRDefault="00A860CA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</w:tcPr>
          <w:p w14:paraId="018DDE95" w14:textId="77777777" w:rsidR="00A860CA" w:rsidRPr="006F48DE" w:rsidRDefault="00A860CA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3AA0A8A9" w14:textId="77777777" w:rsidR="00A860CA" w:rsidRPr="006F48DE" w:rsidRDefault="00A860CA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40732D84" w14:textId="77777777" w:rsidR="00A860CA" w:rsidRPr="00E874B3" w:rsidRDefault="00A860CA" w:rsidP="001F2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5" w:right="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1DA60941" w14:textId="77777777" w:rsidR="00A860CA" w:rsidRPr="006F48DE" w:rsidRDefault="00A860CA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</w:tcPr>
          <w:p w14:paraId="05BDD676" w14:textId="77777777" w:rsidR="00A860CA" w:rsidRPr="006F48DE" w:rsidRDefault="00A860CA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5ED92A28" w14:textId="77777777" w:rsidR="00A860CA" w:rsidRPr="006F48DE" w:rsidRDefault="00A860CA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</w:tcPr>
          <w:p w14:paraId="4C3330B3" w14:textId="77777777" w:rsidR="00A860CA" w:rsidRPr="006F48DE" w:rsidRDefault="00A860CA" w:rsidP="00C6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62E019A5" w14:textId="77777777" w:rsidR="00A860CA" w:rsidRPr="006F48DE" w:rsidRDefault="00A860CA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double" w:sz="4" w:space="0" w:color="auto"/>
            </w:tcBorders>
            <w:shd w:val="clear" w:color="auto" w:fill="auto"/>
          </w:tcPr>
          <w:p w14:paraId="4A44A7E2" w14:textId="77777777" w:rsidR="00A860CA" w:rsidRPr="006F48DE" w:rsidRDefault="00A860CA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87816" w:rsidRPr="006F48DE" w14:paraId="1AEB9021" w14:textId="77777777" w:rsidTr="00D96279">
        <w:tc>
          <w:tcPr>
            <w:tcW w:w="2520" w:type="dxa"/>
            <w:shd w:val="clear" w:color="auto" w:fill="auto"/>
          </w:tcPr>
          <w:p w14:paraId="6F050C38" w14:textId="39B10F38" w:rsidR="00087816" w:rsidRPr="006F48DE" w:rsidRDefault="00CC20EC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45" w:type="dxa"/>
            <w:shd w:val="clear" w:color="auto" w:fill="auto"/>
          </w:tcPr>
          <w:p w14:paraId="2FB2AEDD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74EB2B20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</w:tcPr>
          <w:p w14:paraId="7CE25877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1268D886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B4759EE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5B51E3B7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</w:tcPr>
          <w:p w14:paraId="6F99BEAA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78348221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</w:tcPr>
          <w:p w14:paraId="11712E4B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3E09A1ED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</w:tcPr>
          <w:p w14:paraId="1295E129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5865" w:rsidRPr="006F48DE" w14:paraId="1CEF5F71" w14:textId="77777777" w:rsidTr="00D96279">
        <w:tc>
          <w:tcPr>
            <w:tcW w:w="2520" w:type="dxa"/>
            <w:shd w:val="clear" w:color="auto" w:fill="auto"/>
          </w:tcPr>
          <w:p w14:paraId="5A04F83C" w14:textId="77777777" w:rsidR="00C95865" w:rsidRPr="006F48DE" w:rsidRDefault="00C95865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45" w:type="dxa"/>
            <w:shd w:val="clear" w:color="auto" w:fill="auto"/>
          </w:tcPr>
          <w:p w14:paraId="0BB4031F" w14:textId="253A069B" w:rsidR="00C95865" w:rsidRPr="006F48DE" w:rsidRDefault="00C95865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4.5 - 5.0</w:t>
            </w:r>
          </w:p>
        </w:tc>
        <w:tc>
          <w:tcPr>
            <w:tcW w:w="241" w:type="dxa"/>
            <w:shd w:val="clear" w:color="auto" w:fill="auto"/>
          </w:tcPr>
          <w:p w14:paraId="13E87044" w14:textId="77777777" w:rsidR="00C95865" w:rsidRPr="006F48DE" w:rsidRDefault="00C95865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</w:tcPr>
          <w:p w14:paraId="5727966D" w14:textId="501A72CB" w:rsidR="00C95865" w:rsidRPr="006F48DE" w:rsidRDefault="00AC5D55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5D55">
              <w:rPr>
                <w:rFonts w:asciiTheme="majorBidi" w:hAnsiTheme="majorBidi" w:cstheme="majorBidi"/>
                <w:sz w:val="30"/>
                <w:szCs w:val="30"/>
              </w:rPr>
              <w:t xml:space="preserve">4.6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AC5D55">
              <w:rPr>
                <w:rFonts w:asciiTheme="majorBidi" w:hAnsiTheme="majorBidi" w:cstheme="majorBidi"/>
                <w:sz w:val="30"/>
                <w:szCs w:val="30"/>
              </w:rPr>
              <w:t>5.0</w:t>
            </w:r>
          </w:p>
        </w:tc>
        <w:tc>
          <w:tcPr>
            <w:tcW w:w="240" w:type="dxa"/>
            <w:shd w:val="clear" w:color="auto" w:fill="auto"/>
          </w:tcPr>
          <w:p w14:paraId="24C2B681" w14:textId="77777777" w:rsidR="00C95865" w:rsidRPr="006F48DE" w:rsidRDefault="00C95865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CE043B6" w14:textId="0260BD31" w:rsidR="00C95865" w:rsidRPr="006F48DE" w:rsidRDefault="00C95865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5" w:right="61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546</w:t>
            </w:r>
          </w:p>
        </w:tc>
        <w:tc>
          <w:tcPr>
            <w:tcW w:w="240" w:type="dxa"/>
            <w:shd w:val="clear" w:color="auto" w:fill="auto"/>
          </w:tcPr>
          <w:p w14:paraId="22927695" w14:textId="77777777" w:rsidR="00C95865" w:rsidRPr="006F48DE" w:rsidRDefault="00C95865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</w:tcPr>
          <w:p w14:paraId="67DC0752" w14:textId="641D2414" w:rsidR="00C95865" w:rsidRPr="006F48DE" w:rsidRDefault="00AC5D55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342</w:t>
            </w:r>
          </w:p>
        </w:tc>
        <w:tc>
          <w:tcPr>
            <w:tcW w:w="240" w:type="dxa"/>
            <w:shd w:val="clear" w:color="auto" w:fill="auto"/>
          </w:tcPr>
          <w:p w14:paraId="7F11C2C8" w14:textId="77777777" w:rsidR="00C95865" w:rsidRPr="006F48DE" w:rsidRDefault="00C95865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</w:tcPr>
          <w:p w14:paraId="676A655F" w14:textId="5D2A36BD" w:rsidR="00C95865" w:rsidRPr="006F48DE" w:rsidRDefault="00AC5D55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(546)</w:t>
            </w:r>
          </w:p>
        </w:tc>
        <w:tc>
          <w:tcPr>
            <w:tcW w:w="240" w:type="dxa"/>
            <w:shd w:val="clear" w:color="auto" w:fill="auto"/>
          </w:tcPr>
          <w:p w14:paraId="77BFCAF2" w14:textId="77777777" w:rsidR="00C95865" w:rsidRPr="006F48DE" w:rsidRDefault="00C95865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</w:tcPr>
          <w:p w14:paraId="13D9932A" w14:textId="76955379" w:rsidR="00C95865" w:rsidRPr="006F48DE" w:rsidRDefault="00AC5D55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342</w:t>
            </w:r>
          </w:p>
        </w:tc>
      </w:tr>
      <w:tr w:rsidR="00C95865" w:rsidRPr="006F48DE" w14:paraId="4BB489A1" w14:textId="77777777" w:rsidTr="00D96279">
        <w:tc>
          <w:tcPr>
            <w:tcW w:w="2520" w:type="dxa"/>
            <w:shd w:val="clear" w:color="auto" w:fill="auto"/>
          </w:tcPr>
          <w:p w14:paraId="262D39D6" w14:textId="77777777" w:rsidR="00C95865" w:rsidRPr="006F48DE" w:rsidRDefault="00C95865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945" w:type="dxa"/>
            <w:shd w:val="clear" w:color="auto" w:fill="auto"/>
          </w:tcPr>
          <w:p w14:paraId="30107AAB" w14:textId="77777777" w:rsidR="00C95865" w:rsidRPr="006F48DE" w:rsidRDefault="00C95865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033EC73E" w14:textId="77777777" w:rsidR="00C95865" w:rsidRPr="006F48DE" w:rsidRDefault="00C95865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</w:tcPr>
          <w:p w14:paraId="1A6E5630" w14:textId="77777777" w:rsidR="00C95865" w:rsidRPr="006F48DE" w:rsidRDefault="00C95865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15ED3FEA" w14:textId="77777777" w:rsidR="00C95865" w:rsidRPr="006F48DE" w:rsidRDefault="00C95865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9B9C1A2" w14:textId="38A6EC26" w:rsidR="00C95865" w:rsidRPr="006F48DE" w:rsidRDefault="00C95865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5" w:right="61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240" w:type="dxa"/>
            <w:shd w:val="clear" w:color="auto" w:fill="auto"/>
          </w:tcPr>
          <w:p w14:paraId="76464495" w14:textId="77777777" w:rsidR="00C95865" w:rsidRPr="006F48DE" w:rsidRDefault="00C95865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</w:tcPr>
          <w:p w14:paraId="00C1F514" w14:textId="77777777" w:rsidR="00C95865" w:rsidRPr="006F48DE" w:rsidRDefault="00C95865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2BE3B7F0" w14:textId="77777777" w:rsidR="00C95865" w:rsidRPr="006F48DE" w:rsidRDefault="00C95865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</w:tcPr>
          <w:p w14:paraId="5A144A74" w14:textId="77777777" w:rsidR="00C95865" w:rsidRPr="006F48DE" w:rsidRDefault="00C95865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5779286E" w14:textId="77777777" w:rsidR="00C95865" w:rsidRPr="006F48DE" w:rsidRDefault="00C95865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E10F5DA" w14:textId="59B03501" w:rsidR="00C95865" w:rsidRPr="006F48DE" w:rsidRDefault="00AC5D55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C95865" w:rsidRPr="006F48DE" w14:paraId="78336A53" w14:textId="77777777" w:rsidTr="00D96279">
        <w:tc>
          <w:tcPr>
            <w:tcW w:w="2520" w:type="dxa"/>
            <w:shd w:val="clear" w:color="auto" w:fill="auto"/>
          </w:tcPr>
          <w:p w14:paraId="6810D2BB" w14:textId="77777777" w:rsidR="00C95865" w:rsidRPr="006F48DE" w:rsidRDefault="00C95865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5" w:type="dxa"/>
            <w:shd w:val="clear" w:color="auto" w:fill="auto"/>
          </w:tcPr>
          <w:p w14:paraId="687149B1" w14:textId="77777777" w:rsidR="00C95865" w:rsidRPr="006F48DE" w:rsidRDefault="00C95865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5D24EB82" w14:textId="77777777" w:rsidR="00C95865" w:rsidRPr="006F48DE" w:rsidRDefault="00C95865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</w:tcPr>
          <w:p w14:paraId="6C6BBCC1" w14:textId="77777777" w:rsidR="00C95865" w:rsidRPr="006F48DE" w:rsidRDefault="00C95865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7C3532D8" w14:textId="77777777" w:rsidR="00C95865" w:rsidRPr="006F48DE" w:rsidRDefault="00C95865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EC76B1" w14:textId="7A11F62A" w:rsidR="00C95865" w:rsidRPr="006F48DE" w:rsidRDefault="00C95865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5" w:right="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578</w:t>
            </w:r>
          </w:p>
        </w:tc>
        <w:tc>
          <w:tcPr>
            <w:tcW w:w="240" w:type="dxa"/>
            <w:shd w:val="clear" w:color="auto" w:fill="auto"/>
          </w:tcPr>
          <w:p w14:paraId="4D921F45" w14:textId="77777777" w:rsidR="00C95865" w:rsidRPr="006F48DE" w:rsidRDefault="00C95865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</w:tcPr>
          <w:p w14:paraId="79C67207" w14:textId="77777777" w:rsidR="00C95865" w:rsidRPr="006F48DE" w:rsidRDefault="00C95865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4D118030" w14:textId="77777777" w:rsidR="00C95865" w:rsidRPr="006F48DE" w:rsidRDefault="00C95865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</w:tcPr>
          <w:p w14:paraId="336F7ED7" w14:textId="77777777" w:rsidR="00C95865" w:rsidRPr="006F48DE" w:rsidRDefault="00C95865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5761C9EF" w14:textId="77777777" w:rsidR="00C95865" w:rsidRPr="006F48DE" w:rsidRDefault="00C95865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  <w:shd w:val="clear" w:color="auto" w:fill="auto"/>
          </w:tcPr>
          <w:p w14:paraId="5D8CA8C5" w14:textId="6DEE3EA3" w:rsidR="00C95865" w:rsidRPr="006F48DE" w:rsidRDefault="00AC5D55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346</w:t>
            </w:r>
          </w:p>
        </w:tc>
      </w:tr>
    </w:tbl>
    <w:p w14:paraId="57C86CC4" w14:textId="77777777" w:rsidR="00A83DEE" w:rsidRPr="00B1115D" w:rsidRDefault="00A83DEE">
      <w:pPr>
        <w:rPr>
          <w:sz w:val="24"/>
          <w:szCs w:val="24"/>
        </w:rPr>
      </w:pPr>
    </w:p>
    <w:tbl>
      <w:tblPr>
        <w:tblW w:w="952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945"/>
        <w:gridCol w:w="241"/>
        <w:gridCol w:w="1007"/>
        <w:gridCol w:w="240"/>
        <w:gridCol w:w="990"/>
        <w:gridCol w:w="240"/>
        <w:gridCol w:w="913"/>
        <w:gridCol w:w="240"/>
        <w:gridCol w:w="885"/>
        <w:gridCol w:w="240"/>
        <w:gridCol w:w="1064"/>
      </w:tblGrid>
      <w:tr w:rsidR="00667C73" w:rsidRPr="006F48DE" w14:paraId="09A9C217" w14:textId="77777777" w:rsidTr="00585EE5">
        <w:tc>
          <w:tcPr>
            <w:tcW w:w="2520" w:type="dxa"/>
            <w:shd w:val="clear" w:color="auto" w:fill="auto"/>
            <w:vAlign w:val="bottom"/>
          </w:tcPr>
          <w:p w14:paraId="6ADC0F15" w14:textId="3F018587" w:rsidR="00667C73" w:rsidRPr="006F48DE" w:rsidRDefault="00A83DEE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br w:type="page"/>
            </w:r>
          </w:p>
        </w:tc>
        <w:tc>
          <w:tcPr>
            <w:tcW w:w="2193" w:type="dxa"/>
            <w:gridSpan w:val="3"/>
            <w:shd w:val="clear" w:color="auto" w:fill="auto"/>
            <w:vAlign w:val="bottom"/>
          </w:tcPr>
          <w:p w14:paraId="173B8C79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288AA8A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4572" w:type="dxa"/>
            <w:gridSpan w:val="7"/>
            <w:shd w:val="clear" w:color="auto" w:fill="auto"/>
            <w:vAlign w:val="bottom"/>
          </w:tcPr>
          <w:p w14:paraId="30034CE5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36DC" w:rsidRPr="006F48DE" w14:paraId="32735CA7" w14:textId="77777777" w:rsidTr="00585EE5">
        <w:tc>
          <w:tcPr>
            <w:tcW w:w="2520" w:type="dxa"/>
            <w:shd w:val="clear" w:color="auto" w:fill="auto"/>
            <w:vAlign w:val="bottom"/>
          </w:tcPr>
          <w:p w14:paraId="5087981D" w14:textId="77777777" w:rsidR="007E36DC" w:rsidRPr="006F48D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0BB3C21B" w14:textId="77777777" w:rsidR="007E36DC" w:rsidRPr="00334BE4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3BE7B160" w14:textId="0A2A33BE" w:rsidR="007E36DC" w:rsidRPr="006F48D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334BE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28C7E06" w14:textId="77777777" w:rsidR="007E36DC" w:rsidRPr="006F48D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4762D048" w14:textId="77777777" w:rsidR="007E36DC" w:rsidRPr="00334BE4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7779419C" w14:textId="34DD3306" w:rsidR="007E36DC" w:rsidRPr="006F48D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334BE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1D7048C" w14:textId="77777777" w:rsidR="007E36DC" w:rsidRPr="006F48D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934282" w14:textId="77777777" w:rsidR="007E36DC" w:rsidRPr="006F48D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1AB1206" w14:textId="536B64F2" w:rsidR="007E36DC" w:rsidRPr="006F48D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ADF2A06" w14:textId="77777777" w:rsidR="007E36DC" w:rsidRPr="006F48D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1E5C0AB6" w14:textId="77777777" w:rsidR="007E36DC" w:rsidRPr="006F48D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C13BC7C" w14:textId="77777777" w:rsidR="007E36DC" w:rsidRPr="006F48D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2C32CF1E" w14:textId="77777777" w:rsidR="007E36DC" w:rsidRPr="006F48D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4408538" w14:textId="77777777" w:rsidR="007E36DC" w:rsidRPr="006F48D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792F5AC4" w14:textId="77777777" w:rsidR="007E36DC" w:rsidRPr="00334BE4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7CC1D0C7" w14:textId="28BA0B57" w:rsidR="007E36DC" w:rsidRPr="006F48D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334BE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7E36DC" w:rsidRPr="006F48DE" w14:paraId="26EFE8BE" w14:textId="77777777" w:rsidTr="00585EE5">
        <w:tc>
          <w:tcPr>
            <w:tcW w:w="2520" w:type="dxa"/>
            <w:shd w:val="clear" w:color="auto" w:fill="auto"/>
            <w:vAlign w:val="bottom"/>
          </w:tcPr>
          <w:p w14:paraId="0EB63DF9" w14:textId="77777777" w:rsidR="007E36DC" w:rsidRPr="006F48D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AC5D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007441FE" w14:textId="2974F64C" w:rsidR="007E36DC" w:rsidRPr="006F48D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7145A29" w14:textId="77777777" w:rsidR="007E36DC" w:rsidRPr="006F48D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32D382CE" w14:textId="79D55A52" w:rsidR="007E36DC" w:rsidRPr="006F48D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C2C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74DE8BE" w14:textId="77777777" w:rsidR="007E36DC" w:rsidRPr="006F48D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E6C9A9" w14:textId="050BBE29" w:rsidR="007E36DC" w:rsidRPr="006F48D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AD3013A" w14:textId="77777777" w:rsidR="007E36DC" w:rsidRPr="006F48D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3BE30E0D" w14:textId="77777777" w:rsidR="007E36DC" w:rsidRPr="006F48D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09EDC92" w14:textId="77777777" w:rsidR="007E36DC" w:rsidRPr="006F48D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39808A55" w14:textId="77777777" w:rsidR="007E36DC" w:rsidRPr="006F48D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347A8B0" w14:textId="77777777" w:rsidR="007E36DC" w:rsidRPr="006F48D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3F1F1831" w14:textId="4F1C3E21" w:rsidR="007E36DC" w:rsidRPr="006F48D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C2C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667C73" w:rsidRPr="006F48DE" w14:paraId="25B88EF5" w14:textId="77777777" w:rsidTr="00585EE5">
        <w:tc>
          <w:tcPr>
            <w:tcW w:w="2520" w:type="dxa"/>
            <w:shd w:val="clear" w:color="auto" w:fill="auto"/>
          </w:tcPr>
          <w:p w14:paraId="5CC08BCD" w14:textId="77777777" w:rsidR="00667C73" w:rsidRPr="00557FA6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93" w:type="dxa"/>
            <w:gridSpan w:val="3"/>
            <w:shd w:val="clear" w:color="auto" w:fill="auto"/>
          </w:tcPr>
          <w:p w14:paraId="61C01BF3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" w:type="dxa"/>
            <w:shd w:val="clear" w:color="auto" w:fill="auto"/>
          </w:tcPr>
          <w:p w14:paraId="21FD295F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72" w:type="dxa"/>
            <w:gridSpan w:val="7"/>
            <w:shd w:val="clear" w:color="auto" w:fill="auto"/>
          </w:tcPr>
          <w:p w14:paraId="0828F12A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67C73" w:rsidRPr="006F48DE" w14:paraId="49A5D0E7" w14:textId="77777777" w:rsidTr="00585EE5">
        <w:tc>
          <w:tcPr>
            <w:tcW w:w="2520" w:type="dxa"/>
            <w:shd w:val="clear" w:color="auto" w:fill="auto"/>
          </w:tcPr>
          <w:p w14:paraId="34511769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45" w:type="dxa"/>
            <w:shd w:val="clear" w:color="auto" w:fill="auto"/>
          </w:tcPr>
          <w:p w14:paraId="25FBD8C9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49B84EFE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</w:tcPr>
          <w:p w14:paraId="3EBB340D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2EC89F08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189B43F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7AD4B385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</w:tcPr>
          <w:p w14:paraId="4CF7DEF7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5C318810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</w:tcPr>
          <w:p w14:paraId="733DC1F3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234675F3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</w:tcPr>
          <w:p w14:paraId="6127A9B1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36DC" w:rsidRPr="006F48DE" w14:paraId="1F8EB505" w14:textId="77777777" w:rsidTr="00585EE5">
        <w:tc>
          <w:tcPr>
            <w:tcW w:w="2520" w:type="dxa"/>
            <w:shd w:val="clear" w:color="auto" w:fill="auto"/>
          </w:tcPr>
          <w:p w14:paraId="794C1371" w14:textId="77777777" w:rsidR="007E36DC" w:rsidRPr="006F48D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45" w:type="dxa"/>
            <w:shd w:val="clear" w:color="auto" w:fill="auto"/>
          </w:tcPr>
          <w:p w14:paraId="7692DAF8" w14:textId="3DB295F2" w:rsidR="007E36DC" w:rsidRPr="006F48D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B6D0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DB6D0C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DB6D0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1" w:type="dxa"/>
            <w:shd w:val="clear" w:color="auto" w:fill="auto"/>
          </w:tcPr>
          <w:p w14:paraId="7AE76549" w14:textId="77777777" w:rsidR="007E36DC" w:rsidRPr="006F48D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</w:tcPr>
          <w:p w14:paraId="1A2591D7" w14:textId="579BF52C" w:rsidR="007E36DC" w:rsidRPr="006F48DE" w:rsidRDefault="00AC5D55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5D55">
              <w:rPr>
                <w:rFonts w:asciiTheme="majorBidi" w:hAnsiTheme="majorBidi" w:cstheme="majorBidi"/>
                <w:sz w:val="30"/>
                <w:szCs w:val="30"/>
              </w:rPr>
              <w:t>3.5 - 4.5</w:t>
            </w:r>
          </w:p>
        </w:tc>
        <w:tc>
          <w:tcPr>
            <w:tcW w:w="240" w:type="dxa"/>
            <w:shd w:val="clear" w:color="auto" w:fill="auto"/>
          </w:tcPr>
          <w:p w14:paraId="2E58A35F" w14:textId="77777777" w:rsidR="007E36DC" w:rsidRPr="006F48D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9804B2E" w14:textId="52182421" w:rsidR="007E36DC" w:rsidRPr="006F48D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DB6D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030</w:t>
            </w:r>
          </w:p>
        </w:tc>
        <w:tc>
          <w:tcPr>
            <w:tcW w:w="240" w:type="dxa"/>
            <w:shd w:val="clear" w:color="auto" w:fill="auto"/>
          </w:tcPr>
          <w:p w14:paraId="69D0EB1E" w14:textId="77777777" w:rsidR="007E36DC" w:rsidRPr="006F48D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</w:tcPr>
          <w:p w14:paraId="0ED8BBB6" w14:textId="7C458B8C" w:rsidR="007E36DC" w:rsidRPr="006F48DE" w:rsidRDefault="00AC5D55" w:rsidP="00AC5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AC5D55">
              <w:rPr>
                <w:rFonts w:asciiTheme="majorBidi" w:hAnsiTheme="majorBidi" w:cstheme="majorBidi"/>
                <w:sz w:val="30"/>
                <w:szCs w:val="30"/>
              </w:rPr>
              <w:t>11,482</w:t>
            </w:r>
          </w:p>
        </w:tc>
        <w:tc>
          <w:tcPr>
            <w:tcW w:w="240" w:type="dxa"/>
            <w:shd w:val="clear" w:color="auto" w:fill="auto"/>
          </w:tcPr>
          <w:p w14:paraId="2BA5F87B" w14:textId="77777777" w:rsidR="007E36DC" w:rsidRPr="006F48D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</w:tcPr>
          <w:p w14:paraId="193A457A" w14:textId="3E3BA230" w:rsidR="007E36DC" w:rsidRPr="006F48DE" w:rsidRDefault="00AC5D55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AC5D55">
              <w:rPr>
                <w:rFonts w:asciiTheme="majorBidi" w:hAnsiTheme="majorBidi" w:cstheme="majorBidi"/>
                <w:sz w:val="30"/>
                <w:szCs w:val="30"/>
              </w:rPr>
              <w:t>(11,534)</w:t>
            </w:r>
          </w:p>
        </w:tc>
        <w:tc>
          <w:tcPr>
            <w:tcW w:w="240" w:type="dxa"/>
            <w:shd w:val="clear" w:color="auto" w:fill="auto"/>
          </w:tcPr>
          <w:p w14:paraId="6B881509" w14:textId="77777777" w:rsidR="007E36DC" w:rsidRPr="006F48D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</w:tcPr>
          <w:p w14:paraId="5E9BF18E" w14:textId="4169AE75" w:rsidR="007E36DC" w:rsidRPr="006F48DE" w:rsidRDefault="00AC5D55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AC5D55">
              <w:rPr>
                <w:rFonts w:asciiTheme="majorBidi" w:hAnsiTheme="majorBidi" w:cstheme="majorBidi"/>
                <w:sz w:val="30"/>
                <w:szCs w:val="30"/>
              </w:rPr>
              <w:t>6,978</w:t>
            </w:r>
          </w:p>
        </w:tc>
      </w:tr>
      <w:tr w:rsidR="007E36DC" w:rsidRPr="006F48DE" w14:paraId="4DA2D191" w14:textId="77777777" w:rsidTr="00087816">
        <w:tc>
          <w:tcPr>
            <w:tcW w:w="2520" w:type="dxa"/>
            <w:shd w:val="clear" w:color="auto" w:fill="auto"/>
          </w:tcPr>
          <w:p w14:paraId="40C351E4" w14:textId="77777777" w:rsidR="007E36DC" w:rsidRPr="006F48D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945" w:type="dxa"/>
            <w:shd w:val="clear" w:color="auto" w:fill="auto"/>
          </w:tcPr>
          <w:p w14:paraId="20295FD6" w14:textId="77777777" w:rsidR="007E36DC" w:rsidRPr="006F48D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6E4E5D92" w14:textId="77777777" w:rsidR="007E36DC" w:rsidRPr="006F48D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</w:tcPr>
          <w:p w14:paraId="4F689928" w14:textId="77777777" w:rsidR="007E36DC" w:rsidRPr="006F48D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7AC87BC1" w14:textId="77777777" w:rsidR="007E36DC" w:rsidRPr="006F48D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8408E5A" w14:textId="38D1E220" w:rsidR="007E36DC" w:rsidRPr="006F48D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40" w:type="dxa"/>
            <w:shd w:val="clear" w:color="auto" w:fill="auto"/>
          </w:tcPr>
          <w:p w14:paraId="5FA1FA9F" w14:textId="77777777" w:rsidR="007E36DC" w:rsidRPr="006F48D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</w:tcPr>
          <w:p w14:paraId="64187D33" w14:textId="77777777" w:rsidR="007E36DC" w:rsidRPr="006F48D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1A880CC2" w14:textId="77777777" w:rsidR="007E36DC" w:rsidRPr="006F48D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</w:tcPr>
          <w:p w14:paraId="705E3249" w14:textId="77777777" w:rsidR="007E36DC" w:rsidRPr="006F48D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68BC031E" w14:textId="77777777" w:rsidR="007E36DC" w:rsidRPr="006F48D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0FD0859F" w14:textId="2A086630" w:rsidR="007E36DC" w:rsidRPr="006F48DE" w:rsidRDefault="00AC5D55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</w:tr>
      <w:tr w:rsidR="007E36DC" w:rsidRPr="006F48DE" w14:paraId="43DF1421" w14:textId="77777777" w:rsidTr="00087816">
        <w:tc>
          <w:tcPr>
            <w:tcW w:w="2520" w:type="dxa"/>
            <w:shd w:val="clear" w:color="auto" w:fill="auto"/>
          </w:tcPr>
          <w:p w14:paraId="7A4E9957" w14:textId="77777777" w:rsidR="007E36DC" w:rsidRPr="006F48D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5" w:type="dxa"/>
            <w:shd w:val="clear" w:color="auto" w:fill="auto"/>
          </w:tcPr>
          <w:p w14:paraId="345D8D80" w14:textId="77777777" w:rsidR="007E36DC" w:rsidRPr="006F48D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040A3AC0" w14:textId="77777777" w:rsidR="007E36DC" w:rsidRPr="006F48D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</w:tcPr>
          <w:p w14:paraId="177C83A9" w14:textId="77777777" w:rsidR="007E36DC" w:rsidRPr="006F48D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1ED3AECE" w14:textId="77777777" w:rsidR="007E36DC" w:rsidRPr="006F48D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E5E875" w14:textId="3D372614" w:rsidR="007E36DC" w:rsidRPr="006F48D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DB6D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130</w:t>
            </w:r>
          </w:p>
        </w:tc>
        <w:tc>
          <w:tcPr>
            <w:tcW w:w="240" w:type="dxa"/>
            <w:shd w:val="clear" w:color="auto" w:fill="auto"/>
          </w:tcPr>
          <w:p w14:paraId="44139F41" w14:textId="77777777" w:rsidR="007E36DC" w:rsidRPr="006F48D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</w:tcPr>
          <w:p w14:paraId="3FD156C8" w14:textId="77777777" w:rsidR="007E36DC" w:rsidRPr="006F48D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5CFB0C26" w14:textId="77777777" w:rsidR="007E36DC" w:rsidRPr="006F48D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</w:tcPr>
          <w:p w14:paraId="260DF150" w14:textId="77777777" w:rsidR="007E36DC" w:rsidRPr="006F48D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7FEF45ED" w14:textId="77777777" w:rsidR="007E36DC" w:rsidRPr="006F48D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5A9A53" w14:textId="6303D04B" w:rsidR="007E36DC" w:rsidRPr="006F48DE" w:rsidRDefault="00AC5D55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5D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7,052</w:t>
            </w:r>
          </w:p>
        </w:tc>
      </w:tr>
    </w:tbl>
    <w:p w14:paraId="560F2CEF" w14:textId="77777777" w:rsidR="00087816" w:rsidRPr="00A83DEE" w:rsidRDefault="00087816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52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945"/>
        <w:gridCol w:w="241"/>
        <w:gridCol w:w="351"/>
        <w:gridCol w:w="656"/>
        <w:gridCol w:w="240"/>
        <w:gridCol w:w="302"/>
        <w:gridCol w:w="276"/>
        <w:gridCol w:w="412"/>
        <w:gridCol w:w="240"/>
        <w:gridCol w:w="456"/>
        <w:gridCol w:w="276"/>
        <w:gridCol w:w="181"/>
        <w:gridCol w:w="240"/>
        <w:gridCol w:w="668"/>
        <w:gridCol w:w="217"/>
        <w:gridCol w:w="25"/>
        <w:gridCol w:w="215"/>
        <w:gridCol w:w="955"/>
        <w:gridCol w:w="109"/>
      </w:tblGrid>
      <w:tr w:rsidR="00F415A5" w:rsidRPr="006F48DE" w14:paraId="3551A1E8" w14:textId="77777777" w:rsidTr="00B1115D">
        <w:tc>
          <w:tcPr>
            <w:tcW w:w="2520" w:type="dxa"/>
            <w:shd w:val="clear" w:color="auto" w:fill="auto"/>
            <w:vAlign w:val="bottom"/>
          </w:tcPr>
          <w:p w14:paraId="4F059D15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193" w:type="dxa"/>
            <w:gridSpan w:val="4"/>
            <w:shd w:val="clear" w:color="auto" w:fill="auto"/>
            <w:vAlign w:val="bottom"/>
          </w:tcPr>
          <w:p w14:paraId="25680CE4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3C34DA3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4572" w:type="dxa"/>
            <w:gridSpan w:val="14"/>
            <w:shd w:val="clear" w:color="auto" w:fill="auto"/>
            <w:vAlign w:val="bottom"/>
          </w:tcPr>
          <w:p w14:paraId="168632A5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F415A5" w:rsidRPr="006F48DE" w14:paraId="7F107FE7" w14:textId="77777777" w:rsidTr="00B1115D">
        <w:tc>
          <w:tcPr>
            <w:tcW w:w="2520" w:type="dxa"/>
            <w:shd w:val="clear" w:color="auto" w:fill="auto"/>
            <w:vAlign w:val="bottom"/>
          </w:tcPr>
          <w:p w14:paraId="17BD2371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4E055794" w14:textId="77777777" w:rsidR="00F415A5" w:rsidRPr="00334BE4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3DFDA514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334BE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6B2C1B6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gridSpan w:val="2"/>
            <w:shd w:val="clear" w:color="auto" w:fill="auto"/>
            <w:vAlign w:val="bottom"/>
          </w:tcPr>
          <w:p w14:paraId="52BE4DF7" w14:textId="77777777" w:rsidR="00F415A5" w:rsidRPr="00334BE4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69C1D751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334BE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C6E2F6B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bottom"/>
          </w:tcPr>
          <w:p w14:paraId="3A1DF26A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9E99E7B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271A396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gridSpan w:val="3"/>
            <w:shd w:val="clear" w:color="auto" w:fill="auto"/>
            <w:vAlign w:val="bottom"/>
          </w:tcPr>
          <w:p w14:paraId="5C9D6F3B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EC11E0D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gridSpan w:val="2"/>
            <w:shd w:val="clear" w:color="auto" w:fill="auto"/>
            <w:vAlign w:val="bottom"/>
          </w:tcPr>
          <w:p w14:paraId="71AAAD9D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3BD35885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shd w:val="clear" w:color="auto" w:fill="auto"/>
            <w:vAlign w:val="bottom"/>
          </w:tcPr>
          <w:p w14:paraId="35F7C327" w14:textId="77777777" w:rsidR="00F415A5" w:rsidRPr="00334BE4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7D068B07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334BE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F415A5" w:rsidRPr="006F48DE" w14:paraId="3E961C10" w14:textId="77777777" w:rsidTr="00B1115D">
        <w:tc>
          <w:tcPr>
            <w:tcW w:w="2520" w:type="dxa"/>
            <w:shd w:val="clear" w:color="auto" w:fill="auto"/>
            <w:vAlign w:val="bottom"/>
          </w:tcPr>
          <w:p w14:paraId="3707C491" w14:textId="4298291F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AC5D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</w:t>
            </w:r>
            <w:r w:rsidRPr="00AC5D5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400CCE0F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649F80E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gridSpan w:val="2"/>
            <w:shd w:val="clear" w:color="auto" w:fill="auto"/>
            <w:vAlign w:val="bottom"/>
          </w:tcPr>
          <w:p w14:paraId="1EBE0C6D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C2C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BEF752E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bottom"/>
          </w:tcPr>
          <w:p w14:paraId="2C6F5FC5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7B9DE5C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gridSpan w:val="3"/>
            <w:shd w:val="clear" w:color="auto" w:fill="auto"/>
            <w:vAlign w:val="bottom"/>
          </w:tcPr>
          <w:p w14:paraId="40944870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3ABC270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gridSpan w:val="2"/>
            <w:shd w:val="clear" w:color="auto" w:fill="auto"/>
            <w:vAlign w:val="bottom"/>
          </w:tcPr>
          <w:p w14:paraId="3F4EFCAF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54408FAD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shd w:val="clear" w:color="auto" w:fill="auto"/>
            <w:vAlign w:val="bottom"/>
          </w:tcPr>
          <w:p w14:paraId="4BD4D256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C2C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F415A5" w:rsidRPr="006F48DE" w14:paraId="50931D40" w14:textId="77777777" w:rsidTr="00B1115D">
        <w:tc>
          <w:tcPr>
            <w:tcW w:w="2520" w:type="dxa"/>
            <w:shd w:val="clear" w:color="auto" w:fill="auto"/>
          </w:tcPr>
          <w:p w14:paraId="1FBF5E18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3" w:type="dxa"/>
            <w:gridSpan w:val="4"/>
            <w:shd w:val="clear" w:color="auto" w:fill="auto"/>
          </w:tcPr>
          <w:p w14:paraId="0B896EC0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" w:type="dxa"/>
            <w:shd w:val="clear" w:color="auto" w:fill="auto"/>
          </w:tcPr>
          <w:p w14:paraId="326A7FC9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72" w:type="dxa"/>
            <w:gridSpan w:val="14"/>
            <w:shd w:val="clear" w:color="auto" w:fill="auto"/>
          </w:tcPr>
          <w:p w14:paraId="3AB51929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415A5" w:rsidRPr="006F48DE" w14:paraId="023A34F1" w14:textId="77777777" w:rsidTr="00B1115D">
        <w:tc>
          <w:tcPr>
            <w:tcW w:w="2520" w:type="dxa"/>
            <w:shd w:val="clear" w:color="auto" w:fill="auto"/>
          </w:tcPr>
          <w:p w14:paraId="36D5F48C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513F8">
              <w:rPr>
                <w:rFonts w:asciiTheme="majorBidi" w:hAnsi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45" w:type="dxa"/>
            <w:shd w:val="clear" w:color="auto" w:fill="auto"/>
          </w:tcPr>
          <w:p w14:paraId="49135F99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07474807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gridSpan w:val="2"/>
            <w:shd w:val="clear" w:color="auto" w:fill="auto"/>
          </w:tcPr>
          <w:p w14:paraId="54A2E70B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08867B2C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2A300939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0FDE9911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gridSpan w:val="3"/>
            <w:shd w:val="clear" w:color="auto" w:fill="auto"/>
          </w:tcPr>
          <w:p w14:paraId="69A2CDFB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25C507DA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gridSpan w:val="2"/>
            <w:shd w:val="clear" w:color="auto" w:fill="auto"/>
          </w:tcPr>
          <w:p w14:paraId="12CAFEBB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109AF8D2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shd w:val="clear" w:color="auto" w:fill="auto"/>
          </w:tcPr>
          <w:p w14:paraId="24483C33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5D55" w:rsidRPr="006F48DE" w14:paraId="0FB36BD2" w14:textId="77777777" w:rsidTr="00B1115D">
        <w:tc>
          <w:tcPr>
            <w:tcW w:w="2520" w:type="dxa"/>
            <w:shd w:val="clear" w:color="auto" w:fill="auto"/>
          </w:tcPr>
          <w:p w14:paraId="3E9CE79F" w14:textId="77777777" w:rsidR="00AC5D55" w:rsidRPr="006F48DE" w:rsidRDefault="00AC5D55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ยาว</w:t>
            </w:r>
          </w:p>
        </w:tc>
        <w:tc>
          <w:tcPr>
            <w:tcW w:w="945" w:type="dxa"/>
            <w:shd w:val="clear" w:color="auto" w:fill="auto"/>
          </w:tcPr>
          <w:p w14:paraId="246E89FE" w14:textId="77777777" w:rsidR="00AC5D55" w:rsidRPr="006F48DE" w:rsidRDefault="00AC5D55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7.0</w:t>
            </w:r>
          </w:p>
        </w:tc>
        <w:tc>
          <w:tcPr>
            <w:tcW w:w="241" w:type="dxa"/>
            <w:shd w:val="clear" w:color="auto" w:fill="auto"/>
          </w:tcPr>
          <w:p w14:paraId="3FB096D6" w14:textId="77777777" w:rsidR="00AC5D55" w:rsidRPr="006F48DE" w:rsidRDefault="00AC5D55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gridSpan w:val="2"/>
            <w:shd w:val="clear" w:color="auto" w:fill="auto"/>
          </w:tcPr>
          <w:p w14:paraId="7497671B" w14:textId="6FCEF168" w:rsidR="00AC5D55" w:rsidRPr="006F48DE" w:rsidRDefault="00073805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7.0</w:t>
            </w:r>
          </w:p>
        </w:tc>
        <w:tc>
          <w:tcPr>
            <w:tcW w:w="240" w:type="dxa"/>
            <w:shd w:val="clear" w:color="auto" w:fill="auto"/>
          </w:tcPr>
          <w:p w14:paraId="6F5B6F11" w14:textId="77777777" w:rsidR="00AC5D55" w:rsidRPr="006F48DE" w:rsidRDefault="00AC5D55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21C0CD8C" w14:textId="77777777" w:rsidR="00AC5D55" w:rsidRPr="008D34DE" w:rsidRDefault="00AC5D55" w:rsidP="00B11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8D34DE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240" w:type="dxa"/>
            <w:shd w:val="clear" w:color="auto" w:fill="auto"/>
          </w:tcPr>
          <w:p w14:paraId="7C9A3CC3" w14:textId="77777777" w:rsidR="00AC5D55" w:rsidRPr="006F48DE" w:rsidRDefault="00AC5D55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gridSpan w:val="3"/>
            <w:shd w:val="clear" w:color="auto" w:fill="auto"/>
          </w:tcPr>
          <w:p w14:paraId="4419FAED" w14:textId="041EE2B1" w:rsidR="00AC5D55" w:rsidRPr="006F48DE" w:rsidRDefault="00AC5D55" w:rsidP="00B11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3BC3A21" w14:textId="77777777" w:rsidR="00AC5D55" w:rsidRPr="006F48DE" w:rsidRDefault="00AC5D55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gridSpan w:val="2"/>
            <w:shd w:val="clear" w:color="auto" w:fill="auto"/>
          </w:tcPr>
          <w:p w14:paraId="570ECA45" w14:textId="2FEB4DDC" w:rsidR="00AC5D55" w:rsidRPr="006F48DE" w:rsidRDefault="00AC5D55" w:rsidP="00B11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6D72A170" w14:textId="77777777" w:rsidR="00AC5D55" w:rsidRPr="006F48DE" w:rsidRDefault="00AC5D55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shd w:val="clear" w:color="auto" w:fill="auto"/>
          </w:tcPr>
          <w:p w14:paraId="61A846DD" w14:textId="1C7809C7" w:rsidR="00AC5D55" w:rsidRPr="006F48DE" w:rsidRDefault="00AC5D55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</w:tr>
      <w:tr w:rsidR="00AC5D55" w:rsidRPr="006F48DE" w14:paraId="3FDB35AC" w14:textId="77777777" w:rsidTr="00B1115D">
        <w:tc>
          <w:tcPr>
            <w:tcW w:w="2520" w:type="dxa"/>
            <w:shd w:val="clear" w:color="auto" w:fill="auto"/>
          </w:tcPr>
          <w:p w14:paraId="78823D96" w14:textId="77777777" w:rsidR="00AC5D55" w:rsidRPr="006F48DE" w:rsidRDefault="00AC5D55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945" w:type="dxa"/>
            <w:shd w:val="clear" w:color="auto" w:fill="auto"/>
          </w:tcPr>
          <w:p w14:paraId="37819024" w14:textId="77777777" w:rsidR="00AC5D55" w:rsidRPr="006F48DE" w:rsidRDefault="00AC5D55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0083773E" w14:textId="77777777" w:rsidR="00AC5D55" w:rsidRPr="006F48DE" w:rsidRDefault="00AC5D55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gridSpan w:val="2"/>
            <w:shd w:val="clear" w:color="auto" w:fill="auto"/>
          </w:tcPr>
          <w:p w14:paraId="4E8247E9" w14:textId="77777777" w:rsidR="00AC5D55" w:rsidRPr="006F48DE" w:rsidRDefault="00AC5D55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770D8CEF" w14:textId="77777777" w:rsidR="00AC5D55" w:rsidRPr="006F48DE" w:rsidRDefault="00AC5D55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E4A994" w14:textId="48F84A85" w:rsidR="00AC5D55" w:rsidRPr="006F48DE" w:rsidRDefault="00AC5D55" w:rsidP="00AC5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5" w:right="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84A7D3E" w14:textId="77777777" w:rsidR="00AC5D55" w:rsidRPr="006F48DE" w:rsidRDefault="00AC5D55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gridSpan w:val="3"/>
            <w:shd w:val="clear" w:color="auto" w:fill="auto"/>
          </w:tcPr>
          <w:p w14:paraId="4CB36B45" w14:textId="77777777" w:rsidR="00AC5D55" w:rsidRPr="006F48DE" w:rsidRDefault="00AC5D55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1A27154E" w14:textId="77777777" w:rsidR="00AC5D55" w:rsidRPr="006F48DE" w:rsidRDefault="00AC5D55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gridSpan w:val="2"/>
            <w:shd w:val="clear" w:color="auto" w:fill="auto"/>
          </w:tcPr>
          <w:p w14:paraId="6868FFA4" w14:textId="77777777" w:rsidR="00AC5D55" w:rsidRPr="006F48DE" w:rsidRDefault="00AC5D55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1F241A29" w14:textId="77777777" w:rsidR="00AC5D55" w:rsidRPr="006F48DE" w:rsidRDefault="00AC5D55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0C59BB" w14:textId="4ACA01A6" w:rsidR="00AC5D55" w:rsidRPr="006F48DE" w:rsidRDefault="00AC5D55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AC5D55" w:rsidRPr="006F48DE" w14:paraId="602F88CC" w14:textId="77777777" w:rsidTr="00B1115D">
        <w:tc>
          <w:tcPr>
            <w:tcW w:w="2520" w:type="dxa"/>
            <w:shd w:val="clear" w:color="auto" w:fill="auto"/>
          </w:tcPr>
          <w:p w14:paraId="57A6E00C" w14:textId="77777777" w:rsidR="00AC5D55" w:rsidRPr="006F48DE" w:rsidRDefault="00AC5D55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5" w:type="dxa"/>
            <w:shd w:val="clear" w:color="auto" w:fill="auto"/>
          </w:tcPr>
          <w:p w14:paraId="37EE2106" w14:textId="77777777" w:rsidR="00AC5D55" w:rsidRPr="006F48DE" w:rsidRDefault="00AC5D55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4575B5E7" w14:textId="77777777" w:rsidR="00AC5D55" w:rsidRPr="006F48DE" w:rsidRDefault="00AC5D55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gridSpan w:val="2"/>
            <w:shd w:val="clear" w:color="auto" w:fill="auto"/>
          </w:tcPr>
          <w:p w14:paraId="4FD026C6" w14:textId="77777777" w:rsidR="00AC5D55" w:rsidRPr="006F48DE" w:rsidRDefault="00AC5D55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7F6C5B2F" w14:textId="77777777" w:rsidR="00AC5D55" w:rsidRPr="006F48DE" w:rsidRDefault="00AC5D55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F3116F" w14:textId="1350B172" w:rsidR="00AC5D55" w:rsidRPr="006F48DE" w:rsidRDefault="00AC5D55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</w:t>
            </w:r>
          </w:p>
        </w:tc>
        <w:tc>
          <w:tcPr>
            <w:tcW w:w="240" w:type="dxa"/>
            <w:shd w:val="clear" w:color="auto" w:fill="auto"/>
          </w:tcPr>
          <w:p w14:paraId="59F0B6CD" w14:textId="77777777" w:rsidR="00AC5D55" w:rsidRPr="006F48DE" w:rsidRDefault="00AC5D55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3" w:type="dxa"/>
            <w:gridSpan w:val="3"/>
            <w:shd w:val="clear" w:color="auto" w:fill="auto"/>
          </w:tcPr>
          <w:p w14:paraId="02A1AA79" w14:textId="77777777" w:rsidR="00AC5D55" w:rsidRPr="006F48DE" w:rsidRDefault="00AC5D55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0F1588D3" w14:textId="77777777" w:rsidR="00AC5D55" w:rsidRPr="006F48DE" w:rsidRDefault="00AC5D55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5" w:type="dxa"/>
            <w:gridSpan w:val="2"/>
            <w:shd w:val="clear" w:color="auto" w:fill="auto"/>
          </w:tcPr>
          <w:p w14:paraId="482EC837" w14:textId="77777777" w:rsidR="00AC5D55" w:rsidRPr="006F48DE" w:rsidRDefault="00AC5D55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45C3D45A" w14:textId="77777777" w:rsidR="00AC5D55" w:rsidRPr="006F48DE" w:rsidRDefault="00AC5D55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B64988" w14:textId="784E9A3B" w:rsidR="00AC5D55" w:rsidRPr="006F48DE" w:rsidRDefault="00AC5D55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</w:p>
        </w:tc>
      </w:tr>
      <w:tr w:rsidR="008A1DB1" w:rsidRPr="006F48DE" w14:paraId="3BE9D915" w14:textId="77777777" w:rsidTr="00B1115D">
        <w:tblPrEx>
          <w:tblLook w:val="01E0" w:firstRow="1" w:lastRow="1" w:firstColumn="1" w:lastColumn="1" w:noHBand="0" w:noVBand="0"/>
        </w:tblPrEx>
        <w:trPr>
          <w:gridAfter w:val="1"/>
          <w:wAfter w:w="109" w:type="dxa"/>
          <w:trHeight w:val="418"/>
          <w:tblHeader/>
        </w:trPr>
        <w:tc>
          <w:tcPr>
            <w:tcW w:w="4057" w:type="dxa"/>
            <w:gridSpan w:val="4"/>
          </w:tcPr>
          <w:p w14:paraId="76648DD2" w14:textId="236CBA9C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582" w:type="dxa"/>
            <w:gridSpan w:val="7"/>
          </w:tcPr>
          <w:p w14:paraId="0AA1AA27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6" w:type="dxa"/>
          </w:tcPr>
          <w:p w14:paraId="77094D31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01" w:type="dxa"/>
            <w:gridSpan w:val="7"/>
          </w:tcPr>
          <w:p w14:paraId="3AE34564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08C9" w:rsidRPr="006F48DE" w14:paraId="4B8AFD2F" w14:textId="77777777" w:rsidTr="00B1115D">
        <w:tblPrEx>
          <w:tblLook w:val="01E0" w:firstRow="1" w:lastRow="1" w:firstColumn="1" w:lastColumn="1" w:noHBand="0" w:noVBand="0"/>
        </w:tblPrEx>
        <w:trPr>
          <w:gridAfter w:val="1"/>
          <w:wAfter w:w="109" w:type="dxa"/>
          <w:trHeight w:val="63"/>
          <w:tblHeader/>
        </w:trPr>
        <w:tc>
          <w:tcPr>
            <w:tcW w:w="4057" w:type="dxa"/>
            <w:gridSpan w:val="4"/>
          </w:tcPr>
          <w:p w14:paraId="1539C69C" w14:textId="3456AA89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ณ วันที่</w:t>
            </w:r>
          </w:p>
        </w:tc>
        <w:tc>
          <w:tcPr>
            <w:tcW w:w="1198" w:type="dxa"/>
            <w:gridSpan w:val="3"/>
          </w:tcPr>
          <w:p w14:paraId="64850930" w14:textId="3F7C3079" w:rsidR="004108C9" w:rsidRPr="006F48DE" w:rsidRDefault="004108C9" w:rsidP="00410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eastAsia="en-US"/>
              </w:rPr>
            </w:pPr>
            <w:r w:rsidRPr="00D857EC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Pr="00334BE4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</w:t>
            </w:r>
            <w:r w:rsidRPr="00334BE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6" w:type="dxa"/>
          </w:tcPr>
          <w:p w14:paraId="5EBE7151" w14:textId="77777777" w:rsidR="004108C9" w:rsidRPr="006F48DE" w:rsidRDefault="004108C9" w:rsidP="00410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0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</w:p>
        </w:tc>
        <w:tc>
          <w:tcPr>
            <w:tcW w:w="1108" w:type="dxa"/>
            <w:gridSpan w:val="3"/>
          </w:tcPr>
          <w:p w14:paraId="4B0E2C6F" w14:textId="64757BBD" w:rsidR="004108C9" w:rsidRPr="006F48DE" w:rsidRDefault="004108C9" w:rsidP="00410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  <w:r w:rsidRPr="001C2C0D"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  <w:t>31</w:t>
            </w:r>
            <w:r w:rsidRPr="006F48D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eastAsia="en-US"/>
              </w:rPr>
              <w:t xml:space="preserve">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6" w:type="dxa"/>
          </w:tcPr>
          <w:p w14:paraId="79CB6966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gridSpan w:val="3"/>
          </w:tcPr>
          <w:p w14:paraId="0B976E69" w14:textId="7ACE3F73" w:rsidR="004108C9" w:rsidRPr="006F48DE" w:rsidRDefault="004108C9" w:rsidP="00410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  <w:r w:rsidRPr="00D857EC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Pr="00334BE4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</w:t>
            </w:r>
            <w:r w:rsidRPr="00334BE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42" w:type="dxa"/>
            <w:gridSpan w:val="2"/>
          </w:tcPr>
          <w:p w14:paraId="4B736B77" w14:textId="77777777" w:rsidR="004108C9" w:rsidRPr="006F48DE" w:rsidRDefault="004108C9" w:rsidP="00410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0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gridSpan w:val="2"/>
          </w:tcPr>
          <w:p w14:paraId="25EE8C59" w14:textId="1FA52013" w:rsidR="004108C9" w:rsidRPr="006F48DE" w:rsidRDefault="004108C9" w:rsidP="00410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  <w:r w:rsidRPr="001C2C0D"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  <w:t>31</w:t>
            </w:r>
            <w:r w:rsidRPr="006F48D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eastAsia="en-US"/>
              </w:rPr>
              <w:t xml:space="preserve">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108C9" w:rsidRPr="006F48DE" w14:paraId="160A7E73" w14:textId="77777777" w:rsidTr="00B1115D">
        <w:tblPrEx>
          <w:tblLook w:val="01E0" w:firstRow="1" w:lastRow="1" w:firstColumn="1" w:lastColumn="1" w:noHBand="0" w:noVBand="0"/>
        </w:tblPrEx>
        <w:trPr>
          <w:gridAfter w:val="1"/>
          <w:wAfter w:w="109" w:type="dxa"/>
          <w:trHeight w:val="401"/>
          <w:tblHeader/>
        </w:trPr>
        <w:tc>
          <w:tcPr>
            <w:tcW w:w="4057" w:type="dxa"/>
            <w:gridSpan w:val="4"/>
          </w:tcPr>
          <w:p w14:paraId="2E1FDF86" w14:textId="35205481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gridSpan w:val="3"/>
          </w:tcPr>
          <w:p w14:paraId="17CEDD4A" w14:textId="60846EC3" w:rsidR="004108C9" w:rsidRPr="006F48DE" w:rsidRDefault="004108C9" w:rsidP="00410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6" w:type="dxa"/>
          </w:tcPr>
          <w:p w14:paraId="760C2FE7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gridSpan w:val="3"/>
          </w:tcPr>
          <w:p w14:paraId="4C96B0D2" w14:textId="58909E45" w:rsidR="004108C9" w:rsidRPr="006F48DE" w:rsidRDefault="004108C9" w:rsidP="00410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6" w:type="dxa"/>
          </w:tcPr>
          <w:p w14:paraId="4C0A4486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gridSpan w:val="3"/>
          </w:tcPr>
          <w:p w14:paraId="40F3B986" w14:textId="1310BDEA" w:rsidR="004108C9" w:rsidRPr="006F48DE" w:rsidRDefault="004108C9" w:rsidP="00410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42" w:type="dxa"/>
            <w:gridSpan w:val="2"/>
          </w:tcPr>
          <w:p w14:paraId="61211249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4CC754BC" w14:textId="6ABD4E84" w:rsidR="004108C9" w:rsidRPr="006F48DE" w:rsidRDefault="004108C9" w:rsidP="00410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8A1DB1" w:rsidRPr="006F48DE" w14:paraId="7CA566A6" w14:textId="77777777" w:rsidTr="00B1115D">
        <w:tblPrEx>
          <w:tblLook w:val="01E0" w:firstRow="1" w:lastRow="1" w:firstColumn="1" w:lastColumn="1" w:noHBand="0" w:noVBand="0"/>
        </w:tblPrEx>
        <w:trPr>
          <w:gridAfter w:val="1"/>
          <w:wAfter w:w="109" w:type="dxa"/>
          <w:trHeight w:val="418"/>
          <w:tblHeader/>
        </w:trPr>
        <w:tc>
          <w:tcPr>
            <w:tcW w:w="4057" w:type="dxa"/>
            <w:gridSpan w:val="4"/>
          </w:tcPr>
          <w:p w14:paraId="2BA1C690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9" w:type="dxa"/>
            <w:gridSpan w:val="15"/>
          </w:tcPr>
          <w:p w14:paraId="784B5268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B0207" w:rsidRPr="006F48DE" w14:paraId="7BD63B93" w14:textId="77777777" w:rsidTr="00B1115D">
        <w:tblPrEx>
          <w:tblLook w:val="0000" w:firstRow="0" w:lastRow="0" w:firstColumn="0" w:lastColumn="0" w:noHBand="0" w:noVBand="0"/>
        </w:tblPrEx>
        <w:trPr>
          <w:gridAfter w:val="1"/>
          <w:wAfter w:w="109" w:type="dxa"/>
          <w:trHeight w:val="143"/>
        </w:trPr>
        <w:tc>
          <w:tcPr>
            <w:tcW w:w="4057" w:type="dxa"/>
            <w:gridSpan w:val="4"/>
            <w:shd w:val="clear" w:color="auto" w:fill="auto"/>
          </w:tcPr>
          <w:p w14:paraId="1F7A7553" w14:textId="77777777" w:rsidR="00861AFB" w:rsidRPr="00400570" w:rsidRDefault="00861AFB" w:rsidP="00861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E8398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จ่ายล่วงหน้าค่าสินค้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า</w:t>
            </w: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และบริการ</w:t>
            </w:r>
          </w:p>
          <w:p w14:paraId="2C80B544" w14:textId="6D430CAD" w:rsidR="000B0207" w:rsidRPr="006F48DE" w:rsidRDefault="000B0207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 (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แสดงภายใต้สินทรัพย์หมุนเวียนอื่น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98" w:type="dxa"/>
            <w:gridSpan w:val="3"/>
            <w:shd w:val="clear" w:color="auto" w:fill="auto"/>
          </w:tcPr>
          <w:p w14:paraId="60B6C9D1" w14:textId="77777777" w:rsidR="000B0207" w:rsidRPr="006F48DE" w:rsidRDefault="000B0207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</w:tcPr>
          <w:p w14:paraId="5F694824" w14:textId="77777777" w:rsidR="000B0207" w:rsidRPr="006F48DE" w:rsidRDefault="000B0207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gridSpan w:val="3"/>
            <w:shd w:val="clear" w:color="auto" w:fill="auto"/>
          </w:tcPr>
          <w:p w14:paraId="65017886" w14:textId="77777777" w:rsidR="000B0207" w:rsidRPr="006F48DE" w:rsidRDefault="000B0207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</w:tcPr>
          <w:p w14:paraId="047998A8" w14:textId="77777777" w:rsidR="000B0207" w:rsidRPr="006F48DE" w:rsidRDefault="000B0207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gridSpan w:val="3"/>
            <w:shd w:val="clear" w:color="auto" w:fill="auto"/>
          </w:tcPr>
          <w:p w14:paraId="47E20EB1" w14:textId="77777777" w:rsidR="000B0207" w:rsidRPr="006F48DE" w:rsidRDefault="000B0207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465A75D7" w14:textId="77777777" w:rsidR="000B0207" w:rsidRPr="006F48DE" w:rsidRDefault="000B0207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17679545" w14:textId="77777777" w:rsidR="000B0207" w:rsidRPr="006F48DE" w:rsidRDefault="000B0207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108C9" w:rsidRPr="006F48DE" w14:paraId="43820D49" w14:textId="77777777" w:rsidTr="00B1115D">
        <w:tblPrEx>
          <w:tblLook w:val="0000" w:firstRow="0" w:lastRow="0" w:firstColumn="0" w:lastColumn="0" w:noHBand="0" w:noVBand="0"/>
        </w:tblPrEx>
        <w:trPr>
          <w:gridAfter w:val="1"/>
          <w:wAfter w:w="109" w:type="dxa"/>
          <w:trHeight w:val="143"/>
        </w:trPr>
        <w:tc>
          <w:tcPr>
            <w:tcW w:w="4057" w:type="dxa"/>
            <w:gridSpan w:val="4"/>
            <w:shd w:val="clear" w:color="auto" w:fill="auto"/>
          </w:tcPr>
          <w:p w14:paraId="64B8697E" w14:textId="40BF6A67" w:rsidR="004108C9" w:rsidRPr="006F48DE" w:rsidRDefault="004108C9" w:rsidP="004108C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14BB">
              <w:rPr>
                <w:rFonts w:asciiTheme="majorBidi" w:hAnsi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9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11B3E09E" w14:textId="0690EF99" w:rsidR="004108C9" w:rsidRPr="006F48DE" w:rsidRDefault="00BA2693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305</w:t>
            </w:r>
          </w:p>
        </w:tc>
        <w:tc>
          <w:tcPr>
            <w:tcW w:w="276" w:type="dxa"/>
            <w:shd w:val="clear" w:color="auto" w:fill="auto"/>
          </w:tcPr>
          <w:p w14:paraId="3CBCB8B5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gridSpan w:val="3"/>
            <w:shd w:val="clear" w:color="auto" w:fill="auto"/>
          </w:tcPr>
          <w:p w14:paraId="2F06D125" w14:textId="0B44C114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301</w:t>
            </w:r>
          </w:p>
        </w:tc>
        <w:tc>
          <w:tcPr>
            <w:tcW w:w="276" w:type="dxa"/>
            <w:shd w:val="clear" w:color="auto" w:fill="auto"/>
          </w:tcPr>
          <w:p w14:paraId="339246AB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0DADD9E1" w14:textId="01446F1E" w:rsidR="004108C9" w:rsidRPr="006F48DE" w:rsidRDefault="00BA2693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618C325A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A748794" w14:textId="6F4C1BF2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4108C9" w:rsidRPr="008D34DE" w14:paraId="350BEBA7" w14:textId="77777777" w:rsidTr="00B1115D">
        <w:tblPrEx>
          <w:tblLook w:val="01E0" w:firstRow="1" w:lastRow="1" w:firstColumn="1" w:lastColumn="1" w:noHBand="0" w:noVBand="0"/>
        </w:tblPrEx>
        <w:trPr>
          <w:gridAfter w:val="1"/>
          <w:wAfter w:w="109" w:type="dxa"/>
          <w:trHeight w:val="79"/>
        </w:trPr>
        <w:tc>
          <w:tcPr>
            <w:tcW w:w="4057" w:type="dxa"/>
            <w:gridSpan w:val="4"/>
          </w:tcPr>
          <w:p w14:paraId="6F447F29" w14:textId="77777777" w:rsidR="004108C9" w:rsidRPr="008D34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gridSpan w:val="3"/>
            <w:tcBorders>
              <w:top w:val="double" w:sz="4" w:space="0" w:color="auto"/>
            </w:tcBorders>
          </w:tcPr>
          <w:p w14:paraId="31CF3956" w14:textId="77777777" w:rsidR="004108C9" w:rsidRPr="008D34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6" w:type="dxa"/>
          </w:tcPr>
          <w:p w14:paraId="75D77261" w14:textId="77777777" w:rsidR="004108C9" w:rsidRPr="008D34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  <w:gridSpan w:val="3"/>
            <w:tcBorders>
              <w:top w:val="double" w:sz="4" w:space="0" w:color="auto"/>
            </w:tcBorders>
          </w:tcPr>
          <w:p w14:paraId="654BE0C8" w14:textId="77777777" w:rsidR="004108C9" w:rsidRPr="008D34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6" w:type="dxa"/>
          </w:tcPr>
          <w:p w14:paraId="2AFB4814" w14:textId="77777777" w:rsidR="004108C9" w:rsidRPr="008D34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9" w:type="dxa"/>
            <w:gridSpan w:val="3"/>
          </w:tcPr>
          <w:p w14:paraId="0508DE91" w14:textId="77777777" w:rsidR="004108C9" w:rsidRPr="008D34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2" w:type="dxa"/>
            <w:gridSpan w:val="2"/>
          </w:tcPr>
          <w:p w14:paraId="404F161A" w14:textId="77777777" w:rsidR="004108C9" w:rsidRPr="008D34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350FAA7A" w14:textId="77777777" w:rsidR="004108C9" w:rsidRPr="008D34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108C9" w:rsidRPr="006F48DE" w14:paraId="1C7A618A" w14:textId="77777777" w:rsidTr="00B1115D">
        <w:tblPrEx>
          <w:tblLook w:val="0000" w:firstRow="0" w:lastRow="0" w:firstColumn="0" w:lastColumn="0" w:noHBand="0" w:noVBand="0"/>
        </w:tblPrEx>
        <w:trPr>
          <w:gridAfter w:val="1"/>
          <w:wAfter w:w="109" w:type="dxa"/>
          <w:trHeight w:val="143"/>
        </w:trPr>
        <w:tc>
          <w:tcPr>
            <w:tcW w:w="4057" w:type="dxa"/>
            <w:gridSpan w:val="4"/>
            <w:shd w:val="clear" w:color="auto" w:fill="auto"/>
          </w:tcPr>
          <w:p w14:paraId="705FECB5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เงินมัดจำค่าเช่าและบริการ</w:t>
            </w:r>
          </w:p>
          <w:p w14:paraId="2B08C614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 (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แสดงภายใต้สินทรัพย์ไม่หมุนเวียนอื่น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98" w:type="dxa"/>
            <w:gridSpan w:val="3"/>
            <w:shd w:val="clear" w:color="auto" w:fill="auto"/>
          </w:tcPr>
          <w:p w14:paraId="0AA3BD84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</w:tcPr>
          <w:p w14:paraId="46AA3909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gridSpan w:val="3"/>
            <w:shd w:val="clear" w:color="auto" w:fill="auto"/>
          </w:tcPr>
          <w:p w14:paraId="0B5ADE12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</w:tcPr>
          <w:p w14:paraId="38061D2D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gridSpan w:val="3"/>
            <w:shd w:val="clear" w:color="auto" w:fill="auto"/>
          </w:tcPr>
          <w:p w14:paraId="5D9A0982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796BA8F9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23E561D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108C9" w:rsidRPr="006F48DE" w14:paraId="08C00D80" w14:textId="77777777" w:rsidTr="00B1115D">
        <w:tblPrEx>
          <w:tblLook w:val="0000" w:firstRow="0" w:lastRow="0" w:firstColumn="0" w:lastColumn="0" w:noHBand="0" w:noVBand="0"/>
        </w:tblPrEx>
        <w:trPr>
          <w:gridAfter w:val="1"/>
          <w:wAfter w:w="109" w:type="dxa"/>
          <w:trHeight w:val="143"/>
        </w:trPr>
        <w:tc>
          <w:tcPr>
            <w:tcW w:w="4057" w:type="dxa"/>
            <w:gridSpan w:val="4"/>
            <w:shd w:val="clear" w:color="auto" w:fill="auto"/>
          </w:tcPr>
          <w:p w14:paraId="1DFCBE28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9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0417C1E7" w14:textId="524C72DE" w:rsidR="004108C9" w:rsidRPr="006F48DE" w:rsidRDefault="00BA2693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276" w:type="dxa"/>
            <w:shd w:val="clear" w:color="auto" w:fill="auto"/>
          </w:tcPr>
          <w:p w14:paraId="1E766554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3F1A1A03" w14:textId="60652AD0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</w:p>
        </w:tc>
        <w:tc>
          <w:tcPr>
            <w:tcW w:w="276" w:type="dxa"/>
            <w:shd w:val="clear" w:color="auto" w:fill="auto"/>
          </w:tcPr>
          <w:p w14:paraId="6764BE67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1EE9630A" w14:textId="445FB73B" w:rsidR="004108C9" w:rsidRPr="006F48DE" w:rsidRDefault="00BA2693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7A894681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F62B4D3" w14:textId="0229E9F6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  <w:tr w:rsidR="00044EF1" w:rsidRPr="008D34DE" w14:paraId="27A0CB02" w14:textId="77777777" w:rsidTr="00B1115D">
        <w:tblPrEx>
          <w:tblLook w:val="01E0" w:firstRow="1" w:lastRow="1" w:firstColumn="1" w:lastColumn="1" w:noHBand="0" w:noVBand="0"/>
        </w:tblPrEx>
        <w:trPr>
          <w:gridAfter w:val="1"/>
          <w:wAfter w:w="109" w:type="dxa"/>
          <w:trHeight w:val="79"/>
        </w:trPr>
        <w:tc>
          <w:tcPr>
            <w:tcW w:w="4057" w:type="dxa"/>
            <w:gridSpan w:val="4"/>
          </w:tcPr>
          <w:p w14:paraId="3EABB575" w14:textId="09B6D3C4" w:rsidR="00044EF1" w:rsidRPr="008D34DE" w:rsidRDefault="00044EF1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8" w:type="dxa"/>
            <w:gridSpan w:val="3"/>
          </w:tcPr>
          <w:p w14:paraId="5C5D13D5" w14:textId="724CDC92" w:rsidR="00044EF1" w:rsidRPr="008D34DE" w:rsidRDefault="00044EF1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6" w:type="dxa"/>
          </w:tcPr>
          <w:p w14:paraId="79CEB368" w14:textId="77777777" w:rsidR="00044EF1" w:rsidRPr="008D34DE" w:rsidRDefault="00044EF1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  <w:gridSpan w:val="3"/>
          </w:tcPr>
          <w:p w14:paraId="09C5A59B" w14:textId="09F760E5" w:rsidR="00044EF1" w:rsidRPr="008D34DE" w:rsidRDefault="00044EF1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6" w:type="dxa"/>
          </w:tcPr>
          <w:p w14:paraId="7E6ED27E" w14:textId="77777777" w:rsidR="00044EF1" w:rsidRPr="008D34DE" w:rsidRDefault="00044EF1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gridSpan w:val="3"/>
          </w:tcPr>
          <w:p w14:paraId="7C8E2BE6" w14:textId="29A06960" w:rsidR="00044EF1" w:rsidRPr="008D34DE" w:rsidRDefault="00044EF1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  <w:gridSpan w:val="2"/>
          </w:tcPr>
          <w:p w14:paraId="753707C5" w14:textId="77777777" w:rsidR="00044EF1" w:rsidRPr="008D34DE" w:rsidRDefault="00044EF1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5B31FC16" w14:textId="5E98DE99" w:rsidR="00044EF1" w:rsidRPr="008D34DE" w:rsidRDefault="00044EF1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A1DB1" w:rsidRPr="006F48DE" w14:paraId="04E83AE9" w14:textId="77777777" w:rsidTr="00B1115D">
        <w:tblPrEx>
          <w:tblLook w:val="01E0" w:firstRow="1" w:lastRow="1" w:firstColumn="1" w:lastColumn="1" w:noHBand="0" w:noVBand="0"/>
        </w:tblPrEx>
        <w:trPr>
          <w:gridAfter w:val="1"/>
          <w:wAfter w:w="109" w:type="dxa"/>
          <w:trHeight w:val="79"/>
        </w:trPr>
        <w:tc>
          <w:tcPr>
            <w:tcW w:w="4057" w:type="dxa"/>
            <w:gridSpan w:val="4"/>
          </w:tcPr>
          <w:p w14:paraId="1C306277" w14:textId="5D09643A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98" w:type="dxa"/>
            <w:gridSpan w:val="3"/>
          </w:tcPr>
          <w:p w14:paraId="073E239C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</w:tcPr>
          <w:p w14:paraId="75E8C9DF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gridSpan w:val="3"/>
          </w:tcPr>
          <w:p w14:paraId="7E9564AC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</w:tcPr>
          <w:p w14:paraId="444413A5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gridSpan w:val="3"/>
          </w:tcPr>
          <w:p w14:paraId="02B26FD8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12796F36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57AC37DF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108C9" w:rsidRPr="006F48DE" w14:paraId="7EE16582" w14:textId="77777777" w:rsidTr="00B1115D">
        <w:tblPrEx>
          <w:tblLook w:val="01E0" w:firstRow="1" w:lastRow="1" w:firstColumn="1" w:lastColumn="1" w:noHBand="0" w:noVBand="0"/>
        </w:tblPrEx>
        <w:trPr>
          <w:gridAfter w:val="1"/>
          <w:wAfter w:w="109" w:type="dxa"/>
          <w:trHeight w:val="79"/>
        </w:trPr>
        <w:tc>
          <w:tcPr>
            <w:tcW w:w="4057" w:type="dxa"/>
            <w:gridSpan w:val="4"/>
          </w:tcPr>
          <w:p w14:paraId="0051383D" w14:textId="57CABFE6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98" w:type="dxa"/>
            <w:gridSpan w:val="3"/>
          </w:tcPr>
          <w:p w14:paraId="46E71CAE" w14:textId="0FA3A244" w:rsidR="004108C9" w:rsidRPr="006F48DE" w:rsidRDefault="00AC5D55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</w:p>
        </w:tc>
        <w:tc>
          <w:tcPr>
            <w:tcW w:w="276" w:type="dxa"/>
          </w:tcPr>
          <w:p w14:paraId="2B44129C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gridSpan w:val="3"/>
          </w:tcPr>
          <w:p w14:paraId="6D8AB2E6" w14:textId="32A0E880" w:rsidR="004108C9" w:rsidRPr="00305BB3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</w:p>
        </w:tc>
        <w:tc>
          <w:tcPr>
            <w:tcW w:w="276" w:type="dxa"/>
          </w:tcPr>
          <w:p w14:paraId="7CFE25A6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gridSpan w:val="3"/>
            <w:tcBorders>
              <w:bottom w:val="double" w:sz="4" w:space="0" w:color="auto"/>
            </w:tcBorders>
          </w:tcPr>
          <w:p w14:paraId="3CF75A80" w14:textId="38E60285" w:rsidR="004108C9" w:rsidRPr="006F48DE" w:rsidRDefault="00BA2693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2" w:type="dxa"/>
            <w:gridSpan w:val="2"/>
          </w:tcPr>
          <w:p w14:paraId="7857AA73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</w:tcPr>
          <w:p w14:paraId="563308B2" w14:textId="1C01AF1E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4108C9" w:rsidRPr="008D34DE" w14:paraId="422DF78A" w14:textId="77777777" w:rsidTr="00B1115D">
        <w:tblPrEx>
          <w:tblLook w:val="01E0" w:firstRow="1" w:lastRow="1" w:firstColumn="1" w:lastColumn="1" w:noHBand="0" w:noVBand="0"/>
        </w:tblPrEx>
        <w:trPr>
          <w:gridAfter w:val="1"/>
          <w:wAfter w:w="109" w:type="dxa"/>
          <w:trHeight w:val="79"/>
        </w:trPr>
        <w:tc>
          <w:tcPr>
            <w:tcW w:w="4057" w:type="dxa"/>
            <w:gridSpan w:val="4"/>
          </w:tcPr>
          <w:p w14:paraId="0C79708A" w14:textId="77777777" w:rsidR="004108C9" w:rsidRPr="008D34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8" w:type="dxa"/>
            <w:gridSpan w:val="3"/>
            <w:tcBorders>
              <w:top w:val="double" w:sz="4" w:space="0" w:color="auto"/>
            </w:tcBorders>
          </w:tcPr>
          <w:p w14:paraId="29DF1D99" w14:textId="77777777" w:rsidR="004108C9" w:rsidRPr="008D34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6" w:type="dxa"/>
          </w:tcPr>
          <w:p w14:paraId="6F7F4AA6" w14:textId="77777777" w:rsidR="004108C9" w:rsidRPr="008D34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08" w:type="dxa"/>
            <w:gridSpan w:val="3"/>
            <w:tcBorders>
              <w:top w:val="double" w:sz="4" w:space="0" w:color="auto"/>
            </w:tcBorders>
          </w:tcPr>
          <w:p w14:paraId="015FBADE" w14:textId="77777777" w:rsidR="004108C9" w:rsidRPr="008D34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6" w:type="dxa"/>
          </w:tcPr>
          <w:p w14:paraId="5090942A" w14:textId="77777777" w:rsidR="004108C9" w:rsidRPr="008D34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9" w:type="dxa"/>
            <w:gridSpan w:val="3"/>
            <w:tcBorders>
              <w:top w:val="double" w:sz="4" w:space="0" w:color="auto"/>
            </w:tcBorders>
          </w:tcPr>
          <w:p w14:paraId="5590EDF8" w14:textId="77777777" w:rsidR="004108C9" w:rsidRPr="008D34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2" w:type="dxa"/>
            <w:gridSpan w:val="2"/>
          </w:tcPr>
          <w:p w14:paraId="340618D0" w14:textId="77777777" w:rsidR="004108C9" w:rsidRPr="008D34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</w:tcPr>
          <w:p w14:paraId="68F2B59B" w14:textId="77777777" w:rsidR="004108C9" w:rsidRPr="008D34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4108C9" w:rsidRPr="006F48DE" w14:paraId="72905A82" w14:textId="77777777" w:rsidTr="00B1115D">
        <w:tblPrEx>
          <w:tblLook w:val="01E0" w:firstRow="1" w:lastRow="1" w:firstColumn="1" w:lastColumn="1" w:noHBand="0" w:noVBand="0"/>
        </w:tblPrEx>
        <w:trPr>
          <w:gridAfter w:val="1"/>
          <w:wAfter w:w="109" w:type="dxa"/>
          <w:trHeight w:val="79"/>
        </w:trPr>
        <w:tc>
          <w:tcPr>
            <w:tcW w:w="4057" w:type="dxa"/>
            <w:gridSpan w:val="4"/>
          </w:tcPr>
          <w:p w14:paraId="3AFF80F8" w14:textId="0E1C70D8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C5D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D56E94" w:rsidRPr="00D56E9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AC5D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198" w:type="dxa"/>
            <w:gridSpan w:val="3"/>
          </w:tcPr>
          <w:p w14:paraId="770370C0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</w:tcPr>
          <w:p w14:paraId="5A095A9A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gridSpan w:val="3"/>
          </w:tcPr>
          <w:p w14:paraId="33E5B2AB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</w:tcPr>
          <w:p w14:paraId="0E04131B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gridSpan w:val="3"/>
          </w:tcPr>
          <w:p w14:paraId="4D5DA323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1C4855A0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1E09A1C9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108C9" w:rsidRPr="006F48DE" w14:paraId="67DC51D5" w14:textId="77777777" w:rsidTr="00B1115D">
        <w:tblPrEx>
          <w:tblLook w:val="01E0" w:firstRow="1" w:lastRow="1" w:firstColumn="1" w:lastColumn="1" w:noHBand="0" w:noVBand="0"/>
        </w:tblPrEx>
        <w:trPr>
          <w:gridAfter w:val="1"/>
          <w:wAfter w:w="109" w:type="dxa"/>
          <w:trHeight w:val="79"/>
        </w:trPr>
        <w:tc>
          <w:tcPr>
            <w:tcW w:w="4057" w:type="dxa"/>
            <w:gridSpan w:val="4"/>
          </w:tcPr>
          <w:p w14:paraId="2C1BCD7A" w14:textId="22140700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198" w:type="dxa"/>
            <w:gridSpan w:val="3"/>
          </w:tcPr>
          <w:p w14:paraId="41A679F7" w14:textId="1394BCFC" w:rsidR="004108C9" w:rsidRPr="000B0207" w:rsidRDefault="00AC5D55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2AA1DEDC" w14:textId="77777777" w:rsidR="004108C9" w:rsidRPr="000B0207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gridSpan w:val="3"/>
          </w:tcPr>
          <w:p w14:paraId="1EEF6781" w14:textId="56F8D467" w:rsidR="004108C9" w:rsidRPr="000B0207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 w:rsidRPr="002316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61628193" w14:textId="77777777" w:rsidR="004108C9" w:rsidRPr="000B0207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gridSpan w:val="3"/>
          </w:tcPr>
          <w:p w14:paraId="1B11C9B5" w14:textId="6F3EBF39" w:rsidR="004108C9" w:rsidRPr="000B0207" w:rsidRDefault="00AC5D55" w:rsidP="00AC5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  <w:gridSpan w:val="2"/>
          </w:tcPr>
          <w:p w14:paraId="1473EE69" w14:textId="77777777" w:rsidR="004108C9" w:rsidRPr="000B0207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3E8DFAD3" w14:textId="4E2B78EE" w:rsidR="004108C9" w:rsidRPr="000B0207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4108C9" w:rsidRPr="006F48DE" w14:paraId="58DDAF95" w14:textId="77777777" w:rsidTr="00B1115D">
        <w:tblPrEx>
          <w:tblLook w:val="01E0" w:firstRow="1" w:lastRow="1" w:firstColumn="1" w:lastColumn="1" w:noHBand="0" w:noVBand="0"/>
        </w:tblPrEx>
        <w:trPr>
          <w:gridAfter w:val="1"/>
          <w:wAfter w:w="109" w:type="dxa"/>
          <w:trHeight w:val="79"/>
        </w:trPr>
        <w:tc>
          <w:tcPr>
            <w:tcW w:w="4057" w:type="dxa"/>
            <w:gridSpan w:val="4"/>
          </w:tcPr>
          <w:p w14:paraId="0BDCAE2E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98" w:type="dxa"/>
            <w:gridSpan w:val="3"/>
            <w:tcBorders>
              <w:bottom w:val="single" w:sz="4" w:space="0" w:color="auto"/>
            </w:tcBorders>
          </w:tcPr>
          <w:p w14:paraId="2C12DC93" w14:textId="4C22BE74" w:rsidR="004108C9" w:rsidRPr="000B0207" w:rsidRDefault="00AC5D55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6" w:type="dxa"/>
          </w:tcPr>
          <w:p w14:paraId="6AA4C047" w14:textId="77777777" w:rsidR="004108C9" w:rsidRPr="000B0207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gridSpan w:val="3"/>
            <w:tcBorders>
              <w:bottom w:val="single" w:sz="4" w:space="0" w:color="auto"/>
            </w:tcBorders>
          </w:tcPr>
          <w:p w14:paraId="4D714B91" w14:textId="51F024D2" w:rsidR="004108C9" w:rsidRPr="000B0207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6" w:type="dxa"/>
          </w:tcPr>
          <w:p w14:paraId="0E6CE979" w14:textId="77777777" w:rsidR="004108C9" w:rsidRPr="000B0207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gridSpan w:val="3"/>
            <w:tcBorders>
              <w:bottom w:val="single" w:sz="4" w:space="0" w:color="auto"/>
            </w:tcBorders>
          </w:tcPr>
          <w:p w14:paraId="03457ABD" w14:textId="37FA9E59" w:rsidR="004108C9" w:rsidRPr="000B0207" w:rsidRDefault="00AC5D55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  <w:gridSpan w:val="2"/>
          </w:tcPr>
          <w:p w14:paraId="1B82457B" w14:textId="77777777" w:rsidR="004108C9" w:rsidRPr="000B0207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6FB04897" w14:textId="2E9F2C6E" w:rsidR="004108C9" w:rsidRPr="000B0207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 w:rsidRPr="002316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108C9" w:rsidRPr="006F48DE" w14:paraId="00C3A480" w14:textId="77777777" w:rsidTr="00B1115D">
        <w:tblPrEx>
          <w:tblLook w:val="01E0" w:firstRow="1" w:lastRow="1" w:firstColumn="1" w:lastColumn="1" w:noHBand="0" w:noVBand="0"/>
        </w:tblPrEx>
        <w:trPr>
          <w:gridAfter w:val="1"/>
          <w:wAfter w:w="109" w:type="dxa"/>
          <w:trHeight w:val="79"/>
        </w:trPr>
        <w:tc>
          <w:tcPr>
            <w:tcW w:w="4057" w:type="dxa"/>
            <w:gridSpan w:val="4"/>
          </w:tcPr>
          <w:p w14:paraId="26ED19CD" w14:textId="58A99660" w:rsidR="004108C9" w:rsidRPr="000B0207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020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1038897" w14:textId="6BF136BD" w:rsidR="004108C9" w:rsidRPr="006F48DE" w:rsidRDefault="00AC5D55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6" w:type="dxa"/>
          </w:tcPr>
          <w:p w14:paraId="2F9BEEC2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C236385" w14:textId="09751D4E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6" w:type="dxa"/>
          </w:tcPr>
          <w:p w14:paraId="44AD8D07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10829B9" w14:textId="4FBA817E" w:rsidR="004108C9" w:rsidRPr="006F48DE" w:rsidRDefault="00AC5D55" w:rsidP="00AC5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2" w:type="dxa"/>
            <w:gridSpan w:val="2"/>
          </w:tcPr>
          <w:p w14:paraId="4135726D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739FBB" w14:textId="41B33979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4108C9" w:rsidRPr="008D34DE" w14:paraId="50AF6B4D" w14:textId="77777777" w:rsidTr="00B1115D">
        <w:tblPrEx>
          <w:tblLook w:val="01E0" w:firstRow="1" w:lastRow="1" w:firstColumn="1" w:lastColumn="1" w:noHBand="0" w:noVBand="0"/>
        </w:tblPrEx>
        <w:trPr>
          <w:gridAfter w:val="1"/>
          <w:wAfter w:w="109" w:type="dxa"/>
          <w:trHeight w:val="79"/>
        </w:trPr>
        <w:tc>
          <w:tcPr>
            <w:tcW w:w="4057" w:type="dxa"/>
            <w:gridSpan w:val="4"/>
          </w:tcPr>
          <w:p w14:paraId="4572D1ED" w14:textId="77777777" w:rsidR="004108C9" w:rsidRPr="008D34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gridSpan w:val="3"/>
            <w:tcBorders>
              <w:top w:val="double" w:sz="4" w:space="0" w:color="auto"/>
            </w:tcBorders>
          </w:tcPr>
          <w:p w14:paraId="60EC598C" w14:textId="77777777" w:rsidR="004108C9" w:rsidRPr="008D34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6" w:type="dxa"/>
          </w:tcPr>
          <w:p w14:paraId="663431A4" w14:textId="77777777" w:rsidR="004108C9" w:rsidRPr="008D34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  <w:gridSpan w:val="3"/>
            <w:tcBorders>
              <w:top w:val="double" w:sz="4" w:space="0" w:color="auto"/>
            </w:tcBorders>
          </w:tcPr>
          <w:p w14:paraId="7B613BFD" w14:textId="77777777" w:rsidR="004108C9" w:rsidRPr="008D34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6" w:type="dxa"/>
          </w:tcPr>
          <w:p w14:paraId="5C4749D3" w14:textId="77777777" w:rsidR="004108C9" w:rsidRPr="008D34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9" w:type="dxa"/>
            <w:gridSpan w:val="3"/>
            <w:tcBorders>
              <w:top w:val="double" w:sz="4" w:space="0" w:color="auto"/>
            </w:tcBorders>
          </w:tcPr>
          <w:p w14:paraId="35E819AA" w14:textId="77777777" w:rsidR="004108C9" w:rsidRPr="008D34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2" w:type="dxa"/>
            <w:gridSpan w:val="2"/>
          </w:tcPr>
          <w:p w14:paraId="242D6BD2" w14:textId="77777777" w:rsidR="004108C9" w:rsidRPr="008D34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</w:tcPr>
          <w:p w14:paraId="7D8E21B0" w14:textId="77777777" w:rsidR="004108C9" w:rsidRPr="008D34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108C9" w:rsidRPr="006F48DE" w14:paraId="0207B0E2" w14:textId="77777777" w:rsidTr="00B1115D">
        <w:tblPrEx>
          <w:tblLook w:val="01E0" w:firstRow="1" w:lastRow="1" w:firstColumn="1" w:lastColumn="1" w:noHBand="0" w:noVBand="0"/>
        </w:tblPrEx>
        <w:trPr>
          <w:gridAfter w:val="1"/>
          <w:wAfter w:w="109" w:type="dxa"/>
          <w:trHeight w:val="79"/>
        </w:trPr>
        <w:tc>
          <w:tcPr>
            <w:tcW w:w="4057" w:type="dxa"/>
            <w:gridSpan w:val="4"/>
          </w:tcPr>
          <w:p w14:paraId="74B4474E" w14:textId="17FF46EE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C5D5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98" w:type="dxa"/>
            <w:gridSpan w:val="3"/>
          </w:tcPr>
          <w:p w14:paraId="43206F7A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</w:tcPr>
          <w:p w14:paraId="4E6163C7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gridSpan w:val="3"/>
          </w:tcPr>
          <w:p w14:paraId="093D9593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</w:tcPr>
          <w:p w14:paraId="1A9FD86F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gridSpan w:val="3"/>
          </w:tcPr>
          <w:p w14:paraId="013EDE5D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63E54690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6DD0E5AB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108C9" w:rsidRPr="006F48DE" w14:paraId="5885C1FC" w14:textId="77777777" w:rsidTr="00B1115D">
        <w:tblPrEx>
          <w:tblLook w:val="01E0" w:firstRow="1" w:lastRow="1" w:firstColumn="1" w:lastColumn="1" w:noHBand="0" w:noVBand="0"/>
        </w:tblPrEx>
        <w:trPr>
          <w:gridAfter w:val="1"/>
          <w:wAfter w:w="109" w:type="dxa"/>
          <w:trHeight w:val="79"/>
        </w:trPr>
        <w:tc>
          <w:tcPr>
            <w:tcW w:w="4057" w:type="dxa"/>
            <w:gridSpan w:val="4"/>
          </w:tcPr>
          <w:p w14:paraId="70995FC8" w14:textId="4ABB8780" w:rsidR="004108C9" w:rsidRPr="001B4892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4892">
              <w:rPr>
                <w:rFonts w:asciiTheme="majorBidi" w:hAnsi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98" w:type="dxa"/>
            <w:gridSpan w:val="3"/>
            <w:tcBorders>
              <w:bottom w:val="double" w:sz="4" w:space="0" w:color="auto"/>
            </w:tcBorders>
          </w:tcPr>
          <w:p w14:paraId="46FC68FA" w14:textId="693CD296" w:rsidR="004108C9" w:rsidRPr="006F48DE" w:rsidRDefault="00AC5D55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350</w:t>
            </w:r>
          </w:p>
        </w:tc>
        <w:tc>
          <w:tcPr>
            <w:tcW w:w="276" w:type="dxa"/>
          </w:tcPr>
          <w:p w14:paraId="5C541942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gridSpan w:val="3"/>
            <w:tcBorders>
              <w:bottom w:val="double" w:sz="4" w:space="0" w:color="auto"/>
            </w:tcBorders>
          </w:tcPr>
          <w:p w14:paraId="2159DC09" w14:textId="161CD000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368</w:t>
            </w:r>
          </w:p>
        </w:tc>
        <w:tc>
          <w:tcPr>
            <w:tcW w:w="276" w:type="dxa"/>
          </w:tcPr>
          <w:p w14:paraId="0F5AFDB2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gridSpan w:val="3"/>
            <w:tcBorders>
              <w:bottom w:val="double" w:sz="4" w:space="0" w:color="auto"/>
            </w:tcBorders>
          </w:tcPr>
          <w:p w14:paraId="30C34086" w14:textId="5457C4EC" w:rsidR="004108C9" w:rsidRPr="006F48DE" w:rsidRDefault="00AC5D55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144</w:t>
            </w:r>
          </w:p>
        </w:tc>
        <w:tc>
          <w:tcPr>
            <w:tcW w:w="242" w:type="dxa"/>
            <w:gridSpan w:val="2"/>
          </w:tcPr>
          <w:p w14:paraId="4D8F2A9F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</w:tcPr>
          <w:p w14:paraId="0862FCB8" w14:textId="7C0858F3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151</w:t>
            </w:r>
          </w:p>
        </w:tc>
      </w:tr>
    </w:tbl>
    <w:p w14:paraId="7927A1D2" w14:textId="26902AB3" w:rsidR="00044EF1" w:rsidRPr="00B1115D" w:rsidRDefault="00044E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lang w:val="x-none"/>
        </w:rPr>
      </w:pPr>
    </w:p>
    <w:tbl>
      <w:tblPr>
        <w:tblW w:w="952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945"/>
        <w:gridCol w:w="241"/>
        <w:gridCol w:w="1007"/>
        <w:gridCol w:w="240"/>
        <w:gridCol w:w="990"/>
        <w:gridCol w:w="240"/>
        <w:gridCol w:w="913"/>
        <w:gridCol w:w="240"/>
        <w:gridCol w:w="885"/>
        <w:gridCol w:w="240"/>
        <w:gridCol w:w="1064"/>
      </w:tblGrid>
      <w:tr w:rsidR="00F415A5" w:rsidRPr="006F48DE" w14:paraId="169D07FD" w14:textId="77777777" w:rsidTr="00764036">
        <w:trPr>
          <w:tblHeader/>
        </w:trPr>
        <w:tc>
          <w:tcPr>
            <w:tcW w:w="2520" w:type="dxa"/>
            <w:shd w:val="clear" w:color="auto" w:fill="auto"/>
            <w:vAlign w:val="bottom"/>
          </w:tcPr>
          <w:p w14:paraId="49EEE3C9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193" w:type="dxa"/>
            <w:gridSpan w:val="3"/>
            <w:shd w:val="clear" w:color="auto" w:fill="auto"/>
            <w:vAlign w:val="bottom"/>
          </w:tcPr>
          <w:p w14:paraId="6CA58091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4421FC2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4572" w:type="dxa"/>
            <w:gridSpan w:val="7"/>
            <w:shd w:val="clear" w:color="auto" w:fill="auto"/>
            <w:vAlign w:val="bottom"/>
          </w:tcPr>
          <w:p w14:paraId="17C90A4E" w14:textId="10A8CD4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F415A5" w:rsidRPr="006F48DE" w14:paraId="1651F75D" w14:textId="77777777" w:rsidTr="00764036">
        <w:trPr>
          <w:tblHeader/>
        </w:trPr>
        <w:tc>
          <w:tcPr>
            <w:tcW w:w="2520" w:type="dxa"/>
            <w:shd w:val="clear" w:color="auto" w:fill="auto"/>
            <w:vAlign w:val="bottom"/>
          </w:tcPr>
          <w:p w14:paraId="21482A7C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6892AC03" w14:textId="77777777" w:rsidR="00F415A5" w:rsidRPr="00334BE4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5DDDEE8B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334BE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6152337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13F4AADB" w14:textId="77777777" w:rsidR="00F415A5" w:rsidRPr="00334BE4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2C4B5E0A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334BE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2636E3D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88F460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013D506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3E03254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0AF790C4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6797748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0CE1FB52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4733D6C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640840C2" w14:textId="77777777" w:rsidR="00F415A5" w:rsidRPr="00334BE4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2BA93B3A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334BE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F415A5" w:rsidRPr="006F48DE" w14:paraId="0F7C25E7" w14:textId="77777777" w:rsidTr="00764036">
        <w:trPr>
          <w:tblHeader/>
        </w:trPr>
        <w:tc>
          <w:tcPr>
            <w:tcW w:w="2520" w:type="dxa"/>
            <w:shd w:val="clear" w:color="auto" w:fill="auto"/>
            <w:vAlign w:val="bottom"/>
          </w:tcPr>
          <w:p w14:paraId="618B75B6" w14:textId="4B34AD7B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0878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สั้น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3E2FB988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7ED7E42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7D117A5F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C2C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2908AE5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2D3AC0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8339D22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7F2002D4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A198B49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11012433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3D6603D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0236E858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C2C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F415A5" w:rsidRPr="006F48DE" w14:paraId="63AB9C96" w14:textId="77777777" w:rsidTr="00764036">
        <w:trPr>
          <w:tblHeader/>
        </w:trPr>
        <w:tc>
          <w:tcPr>
            <w:tcW w:w="2520" w:type="dxa"/>
            <w:shd w:val="clear" w:color="auto" w:fill="auto"/>
          </w:tcPr>
          <w:p w14:paraId="28C6CFA9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3" w:type="dxa"/>
            <w:gridSpan w:val="3"/>
            <w:shd w:val="clear" w:color="auto" w:fill="auto"/>
          </w:tcPr>
          <w:p w14:paraId="6E194E79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" w:type="dxa"/>
            <w:shd w:val="clear" w:color="auto" w:fill="auto"/>
          </w:tcPr>
          <w:p w14:paraId="5BE46E1E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72" w:type="dxa"/>
            <w:gridSpan w:val="7"/>
            <w:shd w:val="clear" w:color="auto" w:fill="auto"/>
          </w:tcPr>
          <w:p w14:paraId="65615FF8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415A5" w:rsidRPr="006F48DE" w14:paraId="7867E4E8" w14:textId="77777777" w:rsidTr="00367B3F">
        <w:tc>
          <w:tcPr>
            <w:tcW w:w="2520" w:type="dxa"/>
            <w:shd w:val="clear" w:color="auto" w:fill="auto"/>
          </w:tcPr>
          <w:p w14:paraId="49A30B1F" w14:textId="702A2E4A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513F8">
              <w:rPr>
                <w:rFonts w:asciiTheme="majorBidi" w:hAnsi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945" w:type="dxa"/>
            <w:shd w:val="clear" w:color="auto" w:fill="auto"/>
          </w:tcPr>
          <w:p w14:paraId="0EEE7BEE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6E1520DD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</w:tcPr>
          <w:p w14:paraId="3B9AC276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3B22EC3A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5CD5239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70D836C9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</w:tcPr>
          <w:p w14:paraId="31BAB44E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62A3F4C4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</w:tcPr>
          <w:p w14:paraId="46F1FAA4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4C292D95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</w:tcPr>
          <w:p w14:paraId="62C69C52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7B3F" w:rsidRPr="006F48DE" w14:paraId="582F8FF0" w14:textId="77777777" w:rsidTr="00367B3F">
        <w:tc>
          <w:tcPr>
            <w:tcW w:w="2520" w:type="dxa"/>
            <w:shd w:val="clear" w:color="auto" w:fill="auto"/>
          </w:tcPr>
          <w:p w14:paraId="27ECB27E" w14:textId="77777777" w:rsidR="00367B3F" w:rsidRPr="006F48DE" w:rsidRDefault="00367B3F" w:rsidP="00964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สั้น</w:t>
            </w:r>
          </w:p>
        </w:tc>
        <w:tc>
          <w:tcPr>
            <w:tcW w:w="945" w:type="dxa"/>
            <w:shd w:val="clear" w:color="auto" w:fill="auto"/>
          </w:tcPr>
          <w:p w14:paraId="3E884219" w14:textId="77777777" w:rsidR="00367B3F" w:rsidRPr="006F48DE" w:rsidRDefault="00367B3F" w:rsidP="00964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1.0</w:t>
            </w:r>
          </w:p>
        </w:tc>
        <w:tc>
          <w:tcPr>
            <w:tcW w:w="241" w:type="dxa"/>
            <w:shd w:val="clear" w:color="auto" w:fill="auto"/>
          </w:tcPr>
          <w:p w14:paraId="0C5C8703" w14:textId="77777777" w:rsidR="00367B3F" w:rsidRPr="006F48DE" w:rsidRDefault="00367B3F" w:rsidP="00964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</w:tcPr>
          <w:p w14:paraId="54B42DF8" w14:textId="77777777" w:rsidR="00367B3F" w:rsidRPr="006F48DE" w:rsidRDefault="00367B3F" w:rsidP="00964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693">
              <w:rPr>
                <w:rFonts w:asciiTheme="majorBidi" w:hAnsiTheme="majorBidi" w:cstheme="majorBidi"/>
                <w:sz w:val="30"/>
                <w:szCs w:val="30"/>
              </w:rPr>
              <w:t>1.0</w:t>
            </w:r>
          </w:p>
        </w:tc>
        <w:tc>
          <w:tcPr>
            <w:tcW w:w="240" w:type="dxa"/>
            <w:shd w:val="clear" w:color="auto" w:fill="auto"/>
          </w:tcPr>
          <w:p w14:paraId="1F545F8F" w14:textId="77777777" w:rsidR="00367B3F" w:rsidRPr="006F48DE" w:rsidRDefault="00367B3F" w:rsidP="00964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2E2A9F9" w14:textId="77777777" w:rsidR="00367B3F" w:rsidRPr="00044EF1" w:rsidRDefault="00367B3F" w:rsidP="00964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5" w:right="61"/>
              <w:rPr>
                <w:rFonts w:asciiTheme="majorBidi" w:hAnsiTheme="majorBidi" w:cstheme="majorBidi"/>
                <w:sz w:val="30"/>
                <w:szCs w:val="30"/>
              </w:rPr>
            </w:pPr>
            <w:r w:rsidRPr="00044EF1">
              <w:rPr>
                <w:rFonts w:asciiTheme="majorBidi" w:hAnsiTheme="majorBidi" w:cstheme="majorBidi"/>
                <w:sz w:val="30"/>
                <w:szCs w:val="30"/>
              </w:rPr>
              <w:t>853</w:t>
            </w:r>
          </w:p>
        </w:tc>
        <w:tc>
          <w:tcPr>
            <w:tcW w:w="240" w:type="dxa"/>
            <w:shd w:val="clear" w:color="auto" w:fill="auto"/>
          </w:tcPr>
          <w:p w14:paraId="4C9F71B3" w14:textId="77777777" w:rsidR="00367B3F" w:rsidRPr="006F48DE" w:rsidRDefault="00367B3F" w:rsidP="00964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</w:tcPr>
          <w:p w14:paraId="1BD9BB5F" w14:textId="77777777" w:rsidR="00367B3F" w:rsidRPr="006F48DE" w:rsidRDefault="00367B3F" w:rsidP="00964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BA2693">
              <w:rPr>
                <w:rFonts w:asciiTheme="majorBidi" w:hAnsiTheme="majorBidi" w:cstheme="majorBidi"/>
                <w:sz w:val="30"/>
                <w:szCs w:val="30"/>
              </w:rPr>
              <w:t>3,567</w:t>
            </w:r>
          </w:p>
        </w:tc>
        <w:tc>
          <w:tcPr>
            <w:tcW w:w="240" w:type="dxa"/>
            <w:shd w:val="clear" w:color="auto" w:fill="auto"/>
          </w:tcPr>
          <w:p w14:paraId="0AF5DFBE" w14:textId="77777777" w:rsidR="00367B3F" w:rsidRPr="006F48DE" w:rsidRDefault="00367B3F" w:rsidP="00964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</w:tcPr>
          <w:p w14:paraId="1595204B" w14:textId="65D22809" w:rsidR="00367B3F" w:rsidRPr="006F48DE" w:rsidRDefault="00367B3F" w:rsidP="00964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BA2693">
              <w:rPr>
                <w:rFonts w:asciiTheme="majorBidi" w:hAnsiTheme="majorBidi" w:cstheme="majorBidi"/>
                <w:sz w:val="30"/>
                <w:szCs w:val="30"/>
              </w:rPr>
              <w:t>(2,14</w:t>
            </w:r>
            <w:r w:rsidR="00AC5D5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BA269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15048D6E" w14:textId="77777777" w:rsidR="00367B3F" w:rsidRPr="006F48DE" w:rsidRDefault="00367B3F" w:rsidP="00964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</w:tcPr>
          <w:p w14:paraId="6AB26091" w14:textId="002C069E" w:rsidR="00367B3F" w:rsidRPr="006F48DE" w:rsidRDefault="00367B3F" w:rsidP="00964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367B3F">
              <w:rPr>
                <w:rFonts w:asciiTheme="majorBidi" w:hAnsiTheme="majorBidi" w:cstheme="majorBidi"/>
                <w:sz w:val="30"/>
                <w:szCs w:val="30"/>
              </w:rPr>
              <w:t>2,27</w:t>
            </w:r>
            <w:r w:rsidR="00AC5D5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367B3F" w:rsidRPr="006F48DE" w14:paraId="22E42F79" w14:textId="77777777" w:rsidTr="00367B3F">
        <w:tc>
          <w:tcPr>
            <w:tcW w:w="2520" w:type="dxa"/>
            <w:shd w:val="clear" w:color="auto" w:fill="auto"/>
          </w:tcPr>
          <w:p w14:paraId="67EEF84C" w14:textId="02DF8012" w:rsidR="00367B3F" w:rsidRPr="00A513F8" w:rsidRDefault="00367B3F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945" w:type="dxa"/>
            <w:shd w:val="clear" w:color="auto" w:fill="auto"/>
          </w:tcPr>
          <w:p w14:paraId="55B861D0" w14:textId="77777777" w:rsidR="00367B3F" w:rsidRPr="006F48DE" w:rsidRDefault="00367B3F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1D8D391D" w14:textId="77777777" w:rsidR="00367B3F" w:rsidRPr="006F48DE" w:rsidRDefault="00367B3F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</w:tcPr>
          <w:p w14:paraId="4DD4CB20" w14:textId="77777777" w:rsidR="00367B3F" w:rsidRPr="006F48DE" w:rsidRDefault="00367B3F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7781704D" w14:textId="77777777" w:rsidR="00367B3F" w:rsidRPr="006F48DE" w:rsidRDefault="00367B3F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BBE2678" w14:textId="45CA3A31" w:rsidR="00367B3F" w:rsidRPr="00044EF1" w:rsidRDefault="00367B3F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44EF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8D6A409" w14:textId="77777777" w:rsidR="00367B3F" w:rsidRPr="006F48DE" w:rsidRDefault="00367B3F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</w:tcPr>
          <w:p w14:paraId="2D5FA9F7" w14:textId="7C13E87E" w:rsidR="00367B3F" w:rsidRPr="006F48DE" w:rsidRDefault="00367B3F" w:rsidP="00367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4A082127" w14:textId="77777777" w:rsidR="00367B3F" w:rsidRPr="006F48DE" w:rsidRDefault="00367B3F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</w:tcPr>
          <w:p w14:paraId="34ECA664" w14:textId="34069877" w:rsidR="00367B3F" w:rsidRPr="006F48DE" w:rsidRDefault="00367B3F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75B82045" w14:textId="77777777" w:rsidR="00367B3F" w:rsidRPr="006F48DE" w:rsidRDefault="00367B3F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33BADE05" w14:textId="54FCEC64" w:rsidR="00367B3F" w:rsidRPr="006F48DE" w:rsidRDefault="00367B3F" w:rsidP="00367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F415A5" w:rsidRPr="006F48DE" w14:paraId="545C51B4" w14:textId="77777777" w:rsidTr="00367B3F">
        <w:tc>
          <w:tcPr>
            <w:tcW w:w="2520" w:type="dxa"/>
            <w:shd w:val="clear" w:color="auto" w:fill="auto"/>
          </w:tcPr>
          <w:p w14:paraId="44C5806E" w14:textId="5243B5CD" w:rsidR="00F415A5" w:rsidRPr="00044EF1" w:rsidRDefault="00367B3F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4E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5" w:type="dxa"/>
            <w:shd w:val="clear" w:color="auto" w:fill="auto"/>
          </w:tcPr>
          <w:p w14:paraId="67DCE861" w14:textId="7ADD9F8A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20CBCB13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</w:tcPr>
          <w:p w14:paraId="453A58B7" w14:textId="55CED566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6A6A42E3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94F993" w14:textId="767A90C7" w:rsidR="00F415A5" w:rsidRPr="00A860CA" w:rsidRDefault="00367B3F" w:rsidP="00F4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5" w:right="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853</w:t>
            </w:r>
          </w:p>
        </w:tc>
        <w:tc>
          <w:tcPr>
            <w:tcW w:w="240" w:type="dxa"/>
            <w:shd w:val="clear" w:color="auto" w:fill="auto"/>
          </w:tcPr>
          <w:p w14:paraId="33374097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</w:tcPr>
          <w:p w14:paraId="69B59F91" w14:textId="2B895D5A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77B77F26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</w:tcPr>
          <w:p w14:paraId="5595D036" w14:textId="4A11E4F5" w:rsidR="00F415A5" w:rsidRPr="006F48DE" w:rsidRDefault="00F415A5" w:rsidP="00367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6F6187BF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A1AC51" w14:textId="64DD072C" w:rsidR="00F415A5" w:rsidRPr="00367B3F" w:rsidRDefault="00367B3F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7B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2,27</w:t>
            </w:r>
            <w:r w:rsidR="00AC5D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</w:tbl>
    <w:p w14:paraId="15FFADD3" w14:textId="45E6AA18" w:rsidR="00667C73" w:rsidRPr="006F48DE" w:rsidRDefault="00667C73" w:rsidP="00605E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B020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สัญญาสำคัญที่มีกับบุคคลหรือกิจการที่เกี่ยวข้องกัน</w:t>
      </w:r>
    </w:p>
    <w:p w14:paraId="0CBC3BEA" w14:textId="77777777" w:rsidR="00667C73" w:rsidRPr="00F96394" w:rsidRDefault="00667C73" w:rsidP="006B6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30"/>
          <w:szCs w:val="30"/>
        </w:rPr>
      </w:pPr>
    </w:p>
    <w:p w14:paraId="2C5345B1" w14:textId="51BCBB4C" w:rsidR="00667C73" w:rsidRPr="006F48DE" w:rsidRDefault="00667C73" w:rsidP="00C306A6">
      <w:pPr>
        <w:pStyle w:val="a"/>
        <w:numPr>
          <w:ilvl w:val="0"/>
          <w:numId w:val="18"/>
        </w:numPr>
        <w:tabs>
          <w:tab w:val="clear" w:pos="1080"/>
        </w:tabs>
        <w:ind w:left="1170" w:hanging="623"/>
        <w:jc w:val="thaiDistribute"/>
        <w:rPr>
          <w:rFonts w:asciiTheme="majorBidi" w:hAnsiTheme="majorBidi" w:cstheme="majorBidi"/>
          <w:i/>
          <w:iCs/>
          <w:lang w:val="en-US"/>
        </w:rPr>
      </w:pPr>
      <w:r w:rsidRPr="006F48DE">
        <w:rPr>
          <w:rFonts w:asciiTheme="majorBidi" w:hAnsiTheme="majorBidi" w:cstheme="majorBidi"/>
          <w:cs/>
        </w:rPr>
        <w:t xml:space="preserve">บริษัทและบริษัทย่อยได้ทำสัญญาเช่าพื้นที่สำนักงาน </w:t>
      </w:r>
      <w:r w:rsidRPr="006F48DE">
        <w:rPr>
          <w:rFonts w:asciiTheme="majorBidi" w:hAnsiTheme="majorBidi" w:cstheme="majorBidi"/>
          <w:lang w:val="en-US"/>
        </w:rPr>
        <w:t>(</w:t>
      </w:r>
      <w:r w:rsidRPr="006F48DE">
        <w:rPr>
          <w:rFonts w:asciiTheme="majorBidi" w:hAnsiTheme="majorBidi" w:cstheme="majorBidi"/>
          <w:cs/>
          <w:lang w:val="en-US"/>
        </w:rPr>
        <w:t>รวมค่าบริการที่เกี่ยวข้อง</w:t>
      </w:r>
      <w:r w:rsidRPr="006F48DE">
        <w:rPr>
          <w:rFonts w:asciiTheme="majorBidi" w:hAnsiTheme="majorBidi" w:cstheme="majorBidi"/>
          <w:lang w:val="en-US"/>
        </w:rPr>
        <w:t xml:space="preserve">) </w:t>
      </w:r>
      <w:r w:rsidRPr="006F48DE">
        <w:rPr>
          <w:rFonts w:asciiTheme="majorBidi" w:hAnsiTheme="majorBidi" w:cstheme="majorBidi"/>
          <w:cs/>
          <w:lang w:val="en-US"/>
        </w:rPr>
        <w:t>กับกิจการอื่นที่เกี่ยวข้องกัน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Pr="006F48DE">
        <w:rPr>
          <w:rFonts w:asciiTheme="majorBidi" w:hAnsiTheme="majorBidi" w:cstheme="majorBidi"/>
          <w:cs/>
          <w:lang w:val="en-US"/>
        </w:rPr>
        <w:t xml:space="preserve">ระยะเวลาตามสัญญา </w:t>
      </w:r>
      <w:r w:rsidR="001C2C0D" w:rsidRPr="001C2C0D">
        <w:rPr>
          <w:rFonts w:asciiTheme="majorBidi" w:hAnsiTheme="majorBidi" w:cstheme="majorBidi"/>
          <w:lang w:val="en-US"/>
        </w:rPr>
        <w:t>3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Pr="006F48DE">
        <w:rPr>
          <w:rFonts w:asciiTheme="majorBidi" w:hAnsiTheme="majorBidi" w:cstheme="majorBidi"/>
          <w:cs/>
          <w:lang w:val="en-US"/>
        </w:rPr>
        <w:t xml:space="preserve">ปี เริ่มตั้งแต่วันที่ </w:t>
      </w:r>
      <w:r w:rsidR="001C2C0D" w:rsidRPr="001C2C0D">
        <w:rPr>
          <w:rFonts w:asciiTheme="majorBidi" w:hAnsiTheme="majorBidi" w:cstheme="majorBidi"/>
          <w:lang w:val="en-US"/>
        </w:rPr>
        <w:t>1</w:t>
      </w:r>
      <w:r w:rsidRPr="006F48DE">
        <w:rPr>
          <w:rFonts w:asciiTheme="majorBidi" w:hAnsiTheme="majorBidi" w:cstheme="majorBidi"/>
          <w:cs/>
          <w:lang w:val="en-US"/>
        </w:rPr>
        <w:t xml:space="preserve"> พฤศจิกายน </w:t>
      </w:r>
      <w:r w:rsidR="001C2C0D" w:rsidRPr="001C2C0D">
        <w:rPr>
          <w:rFonts w:asciiTheme="majorBidi" w:hAnsiTheme="majorBidi" w:cstheme="majorBidi"/>
          <w:lang w:val="en-US"/>
        </w:rPr>
        <w:t>2560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Pr="006F48DE">
        <w:rPr>
          <w:rFonts w:asciiTheme="majorBidi" w:hAnsiTheme="majorBidi" w:cstheme="majorBidi"/>
          <w:cs/>
          <w:lang w:val="en-US"/>
        </w:rPr>
        <w:t>ถึงวันที่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="001C2C0D" w:rsidRPr="001C2C0D">
        <w:rPr>
          <w:rFonts w:asciiTheme="majorBidi" w:hAnsiTheme="majorBidi" w:cstheme="majorBidi"/>
          <w:lang w:val="en-US"/>
        </w:rPr>
        <w:t>31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Pr="006F48DE">
        <w:rPr>
          <w:rFonts w:asciiTheme="majorBidi" w:hAnsiTheme="majorBidi" w:cstheme="majorBidi"/>
          <w:cs/>
          <w:lang w:val="en-US"/>
        </w:rPr>
        <w:t xml:space="preserve">ตุลาคม </w:t>
      </w:r>
      <w:r w:rsidR="001C2C0D" w:rsidRPr="001C2C0D">
        <w:rPr>
          <w:rFonts w:asciiTheme="majorBidi" w:hAnsiTheme="majorBidi" w:cstheme="majorBidi"/>
          <w:lang w:val="en-US"/>
        </w:rPr>
        <w:t>2563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Pr="006F48DE">
        <w:rPr>
          <w:rFonts w:asciiTheme="majorBidi" w:hAnsiTheme="majorBidi" w:cstheme="majorBidi"/>
          <w:cs/>
          <w:lang w:val="en-US"/>
        </w:rPr>
        <w:t xml:space="preserve">โดยผู้ให้เช่าส่งมอบสถานที่เช่าให้กับกลุ่มบริษัทตั้งแต่วันที่ </w:t>
      </w:r>
      <w:r w:rsidR="001C2C0D" w:rsidRPr="001C2C0D">
        <w:rPr>
          <w:rFonts w:asciiTheme="majorBidi" w:hAnsiTheme="majorBidi" w:cstheme="majorBidi"/>
          <w:lang w:val="en-US"/>
        </w:rPr>
        <w:t>1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Pr="006F48DE">
        <w:rPr>
          <w:rFonts w:asciiTheme="majorBidi" w:hAnsiTheme="majorBidi" w:cstheme="majorBidi"/>
          <w:cs/>
          <w:lang w:val="en-US"/>
        </w:rPr>
        <w:t xml:space="preserve">สิงหาคม </w:t>
      </w:r>
      <w:r w:rsidR="001C2C0D" w:rsidRPr="001C2C0D">
        <w:rPr>
          <w:rFonts w:asciiTheme="majorBidi" w:hAnsiTheme="majorBidi" w:cstheme="majorBidi"/>
          <w:lang w:val="en-US"/>
        </w:rPr>
        <w:t>2560</w:t>
      </w:r>
      <w:r w:rsidRPr="006F48DE">
        <w:rPr>
          <w:rFonts w:asciiTheme="majorBidi" w:hAnsiTheme="majorBidi" w:cstheme="majorBidi"/>
          <w:cs/>
          <w:lang w:val="en-US"/>
        </w:rPr>
        <w:t xml:space="preserve"> และต่อสัญญาถึงเดือนตุลาคม </w:t>
      </w:r>
      <w:r w:rsidR="001C2C0D" w:rsidRPr="001C2C0D">
        <w:rPr>
          <w:rFonts w:asciiTheme="majorBidi" w:hAnsiTheme="majorBidi" w:cstheme="majorBidi"/>
          <w:lang w:val="en-US"/>
        </w:rPr>
        <w:t>2569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Pr="006F48DE">
        <w:rPr>
          <w:rFonts w:asciiTheme="majorBidi" w:hAnsiTheme="majorBidi" w:cstheme="majorBidi"/>
          <w:cs/>
          <w:lang w:val="en-US"/>
        </w:rPr>
        <w:t xml:space="preserve">โดยยกเลิกพื้นที่เช่าบางส่วน </w:t>
      </w:r>
    </w:p>
    <w:p w14:paraId="14AA3E4C" w14:textId="77777777" w:rsidR="00667C73" w:rsidRDefault="00667C73" w:rsidP="00C10A1C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6224A999" w14:textId="7EF3AC31" w:rsidR="00667C73" w:rsidRPr="008877A9" w:rsidRDefault="00667C73" w:rsidP="00D96279">
      <w:pPr>
        <w:pStyle w:val="a"/>
        <w:numPr>
          <w:ilvl w:val="0"/>
          <w:numId w:val="18"/>
        </w:numPr>
        <w:tabs>
          <w:tab w:val="clear" w:pos="1080"/>
        </w:tabs>
        <w:ind w:left="1170" w:hanging="623"/>
        <w:jc w:val="thaiDistribute"/>
        <w:rPr>
          <w:rFonts w:asciiTheme="majorBidi" w:hAnsiTheme="majorBidi" w:cstheme="majorBidi"/>
          <w:lang w:val="en-US"/>
        </w:rPr>
      </w:pPr>
      <w:r w:rsidRPr="006F48DE">
        <w:rPr>
          <w:rFonts w:asciiTheme="majorBidi" w:hAnsiTheme="majorBidi" w:cstheme="majorBidi"/>
          <w:cs/>
        </w:rPr>
        <w:t xml:space="preserve">บริษัทย่อยได้จดภาระจำยอมในที่ดินบางส่วนซึ่งมียอดสะสม ณ วันที่ </w:t>
      </w:r>
      <w:r w:rsidR="001C2C0D" w:rsidRPr="001C2C0D">
        <w:rPr>
          <w:rFonts w:asciiTheme="majorBidi" w:hAnsiTheme="majorBidi" w:cstheme="majorBidi"/>
          <w:lang w:val="en-US"/>
        </w:rPr>
        <w:t>3</w:t>
      </w:r>
      <w:r w:rsidR="00C368BE">
        <w:rPr>
          <w:rFonts w:asciiTheme="majorBidi" w:hAnsiTheme="majorBidi" w:cstheme="majorBidi"/>
          <w:lang w:val="en-US"/>
        </w:rPr>
        <w:t>1</w:t>
      </w:r>
      <w:r w:rsidR="00C349DD" w:rsidRPr="006F48DE">
        <w:rPr>
          <w:rFonts w:asciiTheme="majorBidi" w:hAnsiTheme="majorBidi" w:cstheme="majorBidi"/>
          <w:lang w:val="en-US"/>
        </w:rPr>
        <w:t xml:space="preserve"> </w:t>
      </w:r>
      <w:r w:rsidR="00C368BE">
        <w:rPr>
          <w:rFonts w:asciiTheme="majorBidi" w:hAnsiTheme="majorBidi" w:cstheme="majorBidi" w:hint="cs"/>
          <w:cs/>
          <w:lang w:val="en-US"/>
        </w:rPr>
        <w:t>มีนาคม</w:t>
      </w:r>
      <w:r w:rsidR="00D0390E" w:rsidRPr="006F48DE">
        <w:rPr>
          <w:rFonts w:asciiTheme="majorBidi" w:hAnsiTheme="majorBidi" w:cstheme="majorBidi"/>
          <w:lang w:val="en-US"/>
        </w:rPr>
        <w:t xml:space="preserve"> </w:t>
      </w:r>
      <w:r w:rsidR="001C2C0D" w:rsidRPr="001C2C0D">
        <w:rPr>
          <w:rFonts w:asciiTheme="majorBidi" w:hAnsiTheme="majorBidi" w:cstheme="majorBidi"/>
          <w:lang w:val="en-US"/>
        </w:rPr>
        <w:t>256</w:t>
      </w:r>
      <w:r w:rsidR="00C368BE">
        <w:rPr>
          <w:rFonts w:asciiTheme="majorBidi" w:hAnsiTheme="majorBidi" w:cstheme="majorBidi"/>
          <w:lang w:val="en-US"/>
        </w:rPr>
        <w:t>8</w:t>
      </w:r>
      <w:r w:rsidRPr="006F48DE">
        <w:rPr>
          <w:rFonts w:asciiTheme="majorBidi" w:hAnsiTheme="majorBidi" w:cstheme="majorBidi"/>
          <w:cs/>
        </w:rPr>
        <w:t xml:space="preserve"> เป็นจำนวนเงิน </w:t>
      </w:r>
      <w:r w:rsidRPr="006F48DE">
        <w:rPr>
          <w:rFonts w:asciiTheme="majorBidi" w:hAnsiTheme="majorBidi" w:cstheme="majorBidi"/>
          <w:cs/>
        </w:rPr>
        <w:br/>
      </w:r>
      <w:r w:rsidR="00367B3F" w:rsidRPr="00367B3F">
        <w:rPr>
          <w:rFonts w:asciiTheme="majorBidi" w:hAnsiTheme="majorBidi" w:cstheme="majorBidi"/>
          <w:lang w:val="en-US"/>
        </w:rPr>
        <w:t xml:space="preserve">2,142 </w:t>
      </w:r>
      <w:r w:rsidRPr="006F48DE">
        <w:rPr>
          <w:rFonts w:asciiTheme="majorBidi" w:hAnsiTheme="majorBidi" w:cstheme="majorBidi"/>
          <w:cs/>
        </w:rPr>
        <w:t xml:space="preserve">ล้านบาท </w:t>
      </w:r>
      <w:r w:rsidRPr="006F48DE">
        <w:rPr>
          <w:rFonts w:asciiTheme="majorBidi" w:hAnsiTheme="majorBidi" w:cstheme="majorBidi"/>
          <w:i/>
          <w:iCs/>
          <w:lang w:val="en-US"/>
        </w:rPr>
        <w:t>(</w:t>
      </w:r>
      <w:r w:rsidR="001C2C0D" w:rsidRPr="001C2C0D">
        <w:rPr>
          <w:rFonts w:asciiTheme="majorBidi" w:hAnsiTheme="majorBidi" w:cstheme="majorBidi"/>
          <w:i/>
          <w:iCs/>
          <w:lang w:val="en-US"/>
        </w:rPr>
        <w:t>31</w:t>
      </w:r>
      <w:r w:rsidRPr="006F48DE">
        <w:rPr>
          <w:rFonts w:asciiTheme="majorBidi" w:hAnsiTheme="majorBidi" w:cstheme="majorBidi"/>
          <w:i/>
          <w:iCs/>
          <w:lang w:val="en-US"/>
        </w:rPr>
        <w:t xml:space="preserve"> </w:t>
      </w:r>
      <w:r w:rsidRPr="006F48DE">
        <w:rPr>
          <w:rFonts w:asciiTheme="majorBidi" w:hAnsiTheme="majorBidi" w:cstheme="majorBidi"/>
          <w:i/>
          <w:iCs/>
          <w:cs/>
          <w:lang w:val="en-US"/>
        </w:rPr>
        <w:t xml:space="preserve">ธันวาคม </w:t>
      </w:r>
      <w:r w:rsidR="001C2C0D" w:rsidRPr="001C2C0D">
        <w:rPr>
          <w:rFonts w:asciiTheme="majorBidi" w:hAnsiTheme="majorBidi" w:cstheme="majorBidi"/>
          <w:i/>
          <w:iCs/>
          <w:lang w:val="en-US"/>
        </w:rPr>
        <w:t>256</w:t>
      </w:r>
      <w:r w:rsidR="00C368BE">
        <w:rPr>
          <w:rFonts w:asciiTheme="majorBidi" w:hAnsiTheme="majorBidi" w:cstheme="majorBidi"/>
          <w:i/>
          <w:iCs/>
          <w:lang w:val="en-US"/>
        </w:rPr>
        <w:t>7</w:t>
      </w:r>
      <w:r w:rsidRPr="006F48DE">
        <w:rPr>
          <w:rFonts w:asciiTheme="majorBidi" w:hAnsiTheme="majorBidi" w:cstheme="majorBidi"/>
          <w:i/>
          <w:iCs/>
          <w:lang w:val="en-US"/>
        </w:rPr>
        <w:t xml:space="preserve">: </w:t>
      </w:r>
      <w:r w:rsidR="00C368BE" w:rsidRPr="00C368BE">
        <w:rPr>
          <w:rFonts w:asciiTheme="majorBidi" w:hAnsiTheme="majorBidi" w:cstheme="majorBidi"/>
          <w:i/>
          <w:iCs/>
          <w:lang w:val="en-US"/>
        </w:rPr>
        <w:t xml:space="preserve">2,142 </w:t>
      </w:r>
      <w:r w:rsidRPr="006F48DE">
        <w:rPr>
          <w:rFonts w:asciiTheme="majorBidi" w:hAnsiTheme="majorBidi" w:cstheme="majorBidi"/>
          <w:i/>
          <w:iCs/>
          <w:cs/>
          <w:lang w:val="en-US"/>
        </w:rPr>
        <w:t>ล้านบาท)</w:t>
      </w:r>
      <w:r w:rsidRPr="006F48DE">
        <w:rPr>
          <w:rFonts w:asciiTheme="majorBidi" w:hAnsiTheme="majorBidi" w:cstheme="majorBidi"/>
          <w:cs/>
        </w:rPr>
        <w:t xml:space="preserve"> ให้แก่โครงการของกลุ่มบริษัทเพื่อดำเนินการด้านสาธารณูปโภคโดยไม่มีกำหนดเวลา ในระหว่างงวด</w:t>
      </w:r>
      <w:r w:rsidR="00C368BE">
        <w:rPr>
          <w:rFonts w:asciiTheme="majorBidi" w:hAnsiTheme="majorBidi" w:cstheme="majorBidi" w:hint="cs"/>
          <w:cs/>
          <w:lang w:val="en-US"/>
        </w:rPr>
        <w:t>สาม</w:t>
      </w:r>
      <w:r w:rsidRPr="006F48DE">
        <w:rPr>
          <w:rFonts w:asciiTheme="majorBidi" w:hAnsiTheme="majorBidi" w:cstheme="majorBidi"/>
          <w:cs/>
        </w:rPr>
        <w:t xml:space="preserve">เดือนสิ้นสุดวันที่ </w:t>
      </w:r>
      <w:r w:rsidR="00C368BE" w:rsidRPr="001C2C0D">
        <w:rPr>
          <w:rFonts w:asciiTheme="majorBidi" w:hAnsiTheme="majorBidi" w:cstheme="majorBidi"/>
          <w:lang w:val="en-US"/>
        </w:rPr>
        <w:t>3</w:t>
      </w:r>
      <w:r w:rsidR="00C368BE">
        <w:rPr>
          <w:rFonts w:asciiTheme="majorBidi" w:hAnsiTheme="majorBidi" w:cstheme="majorBidi"/>
          <w:lang w:val="en-US"/>
        </w:rPr>
        <w:t>1</w:t>
      </w:r>
      <w:r w:rsidR="00C368BE" w:rsidRPr="006F48DE">
        <w:rPr>
          <w:rFonts w:asciiTheme="majorBidi" w:hAnsiTheme="majorBidi" w:cstheme="majorBidi"/>
          <w:lang w:val="en-US"/>
        </w:rPr>
        <w:t xml:space="preserve"> </w:t>
      </w:r>
      <w:r w:rsidR="00C368BE">
        <w:rPr>
          <w:rFonts w:asciiTheme="majorBidi" w:hAnsiTheme="majorBidi" w:cstheme="majorBidi" w:hint="cs"/>
          <w:cs/>
          <w:lang w:val="en-US"/>
        </w:rPr>
        <w:t>มีนาคม</w:t>
      </w:r>
      <w:r w:rsidR="00C368BE" w:rsidRPr="006F48DE">
        <w:rPr>
          <w:rFonts w:asciiTheme="majorBidi" w:hAnsiTheme="majorBidi" w:cstheme="majorBidi"/>
          <w:lang w:val="en-US"/>
        </w:rPr>
        <w:t xml:space="preserve"> </w:t>
      </w:r>
      <w:r w:rsidR="00C368BE" w:rsidRPr="001C2C0D">
        <w:rPr>
          <w:rFonts w:asciiTheme="majorBidi" w:hAnsiTheme="majorBidi" w:cstheme="majorBidi"/>
          <w:lang w:val="en-US"/>
        </w:rPr>
        <w:t>256</w:t>
      </w:r>
      <w:r w:rsidR="00C368BE">
        <w:rPr>
          <w:rFonts w:asciiTheme="majorBidi" w:hAnsiTheme="majorBidi" w:cstheme="majorBidi"/>
          <w:lang w:val="en-US"/>
        </w:rPr>
        <w:t>8</w:t>
      </w:r>
      <w:r w:rsidR="00C368BE" w:rsidRPr="006F48DE">
        <w:rPr>
          <w:rFonts w:asciiTheme="majorBidi" w:hAnsiTheme="majorBidi" w:cstheme="majorBidi"/>
          <w:cs/>
        </w:rPr>
        <w:t xml:space="preserve"> 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Pr="006F48DE">
        <w:rPr>
          <w:rFonts w:asciiTheme="majorBidi" w:hAnsiTheme="majorBidi" w:cstheme="majorBidi"/>
          <w:cs/>
        </w:rPr>
        <w:t>บริษัทย่อยได้จด</w:t>
      </w:r>
      <w:r w:rsidRPr="00367B3F">
        <w:rPr>
          <w:rFonts w:asciiTheme="majorBidi" w:hAnsiTheme="majorBidi" w:cstheme="majorBidi"/>
          <w:spacing w:val="-4"/>
          <w:cs/>
        </w:rPr>
        <w:t>ภาระจำยอมในที่ดิน</w:t>
      </w:r>
      <w:r w:rsidRPr="00367B3F">
        <w:rPr>
          <w:rFonts w:asciiTheme="majorBidi" w:hAnsiTheme="majorBidi" w:cstheme="majorBidi"/>
          <w:spacing w:val="-4"/>
          <w:cs/>
          <w:lang w:val="en-US"/>
        </w:rPr>
        <w:t>รวมถึงยกที่ดินเป็นที่สาธารณะประโยชน์</w:t>
      </w:r>
      <w:r w:rsidRPr="00367B3F">
        <w:rPr>
          <w:rFonts w:asciiTheme="majorBidi" w:hAnsiTheme="majorBidi" w:cstheme="majorBidi"/>
          <w:spacing w:val="-4"/>
          <w:cs/>
        </w:rPr>
        <w:t xml:space="preserve">เป็นจำนวนเงิน </w:t>
      </w:r>
      <w:r w:rsidR="00367B3F" w:rsidRPr="00367B3F">
        <w:rPr>
          <w:rFonts w:asciiTheme="majorBidi" w:hAnsiTheme="majorBidi" w:cstheme="majorBidi"/>
          <w:spacing w:val="-4"/>
          <w:lang w:val="en-US"/>
        </w:rPr>
        <w:t>-</w:t>
      </w:r>
      <w:r w:rsidRPr="00367B3F">
        <w:rPr>
          <w:rFonts w:asciiTheme="majorBidi" w:hAnsiTheme="majorBidi" w:cstheme="majorBidi"/>
          <w:spacing w:val="-4"/>
          <w:cs/>
        </w:rPr>
        <w:t xml:space="preserve"> </w:t>
      </w:r>
      <w:r w:rsidRPr="00367B3F">
        <w:rPr>
          <w:rFonts w:asciiTheme="majorBidi" w:hAnsiTheme="majorBidi" w:cstheme="majorBidi"/>
          <w:spacing w:val="-4"/>
          <w:cs/>
          <w:lang w:val="en-US"/>
        </w:rPr>
        <w:t>ล้านบาท</w:t>
      </w:r>
      <w:r w:rsidRPr="00367B3F">
        <w:rPr>
          <w:rFonts w:asciiTheme="majorBidi" w:hAnsiTheme="majorBidi" w:cstheme="majorBidi"/>
          <w:spacing w:val="-4"/>
          <w:cs/>
        </w:rPr>
        <w:t xml:space="preserve"> </w:t>
      </w:r>
      <w:r w:rsidRPr="00367B3F">
        <w:rPr>
          <w:rFonts w:asciiTheme="majorBidi" w:hAnsiTheme="majorBidi" w:cstheme="majorBidi"/>
          <w:i/>
          <w:iCs/>
          <w:spacing w:val="-4"/>
          <w:lang w:val="en-US"/>
        </w:rPr>
        <w:t>(</w:t>
      </w:r>
      <w:r w:rsidR="001C2C0D" w:rsidRPr="00367B3F">
        <w:rPr>
          <w:rFonts w:asciiTheme="majorBidi" w:hAnsiTheme="majorBidi" w:cstheme="majorBidi"/>
          <w:i/>
          <w:iCs/>
          <w:spacing w:val="-4"/>
          <w:lang w:val="en-US"/>
        </w:rPr>
        <w:t>256</w:t>
      </w:r>
      <w:r w:rsidR="00C368BE" w:rsidRPr="00367B3F">
        <w:rPr>
          <w:rFonts w:asciiTheme="majorBidi" w:hAnsiTheme="majorBidi" w:cstheme="majorBidi"/>
          <w:i/>
          <w:iCs/>
          <w:spacing w:val="-4"/>
          <w:lang w:val="en-US"/>
        </w:rPr>
        <w:t>7</w:t>
      </w:r>
      <w:r w:rsidRPr="00367B3F">
        <w:rPr>
          <w:rFonts w:asciiTheme="majorBidi" w:hAnsiTheme="majorBidi" w:cstheme="majorBidi"/>
          <w:i/>
          <w:iCs/>
          <w:spacing w:val="-4"/>
          <w:lang w:val="en-US"/>
        </w:rPr>
        <w:t xml:space="preserve">: </w:t>
      </w:r>
      <w:r w:rsidR="00FB6B6F">
        <w:rPr>
          <w:rFonts w:asciiTheme="majorBidi" w:hAnsiTheme="majorBidi" w:cstheme="majorBidi"/>
          <w:i/>
          <w:iCs/>
          <w:spacing w:val="-4"/>
          <w:lang w:val="en-US"/>
        </w:rPr>
        <w:t>1</w:t>
      </w:r>
      <w:r w:rsidRPr="00367B3F">
        <w:rPr>
          <w:rFonts w:asciiTheme="majorBidi" w:hAnsiTheme="majorBidi" w:cstheme="majorBidi"/>
          <w:i/>
          <w:iCs/>
          <w:spacing w:val="-4"/>
          <w:lang w:val="en-US"/>
        </w:rPr>
        <w:t xml:space="preserve"> </w:t>
      </w:r>
      <w:r w:rsidRPr="00367B3F">
        <w:rPr>
          <w:rFonts w:asciiTheme="majorBidi" w:hAnsiTheme="majorBidi" w:cstheme="majorBidi"/>
          <w:i/>
          <w:iCs/>
          <w:spacing w:val="-4"/>
          <w:cs/>
          <w:lang w:val="en-US"/>
        </w:rPr>
        <w:t>ล้านบาท)</w:t>
      </w:r>
      <w:r w:rsidRPr="006F48DE">
        <w:rPr>
          <w:rFonts w:asciiTheme="majorBidi" w:hAnsiTheme="majorBidi" w:cstheme="majorBidi"/>
          <w:cs/>
        </w:rPr>
        <w:t xml:space="preserve"> โดยได้รับค่าตอบแทนเป็นจำนวนเงิน</w:t>
      </w:r>
      <w:r w:rsidR="00893192" w:rsidRPr="006F48DE">
        <w:rPr>
          <w:rFonts w:asciiTheme="majorBidi" w:hAnsiTheme="majorBidi" w:cstheme="majorBidi"/>
          <w:cs/>
        </w:rPr>
        <w:t xml:space="preserve"> </w:t>
      </w:r>
      <w:r w:rsidR="00367B3F">
        <w:rPr>
          <w:rFonts w:asciiTheme="majorBidi" w:hAnsiTheme="majorBidi" w:cstheme="majorBidi"/>
          <w:lang w:val="en-US"/>
        </w:rPr>
        <w:t>-</w:t>
      </w:r>
      <w:r w:rsidR="000B2CA5" w:rsidRPr="006F48DE">
        <w:rPr>
          <w:rFonts w:asciiTheme="majorBidi" w:hAnsiTheme="majorBidi" w:cstheme="majorBidi"/>
          <w:lang w:val="en-US"/>
        </w:rPr>
        <w:t xml:space="preserve"> </w:t>
      </w:r>
      <w:r w:rsidRPr="006F48DE">
        <w:rPr>
          <w:rFonts w:asciiTheme="majorBidi" w:hAnsiTheme="majorBidi" w:cstheme="majorBidi"/>
          <w:cs/>
        </w:rPr>
        <w:t xml:space="preserve">ล้านบาท </w:t>
      </w:r>
      <w:r w:rsidRPr="006F48DE">
        <w:rPr>
          <w:rFonts w:asciiTheme="majorBidi" w:hAnsiTheme="majorBidi" w:cstheme="majorBidi"/>
          <w:i/>
          <w:iCs/>
          <w:lang w:val="en-US"/>
        </w:rPr>
        <w:t>(</w:t>
      </w:r>
      <w:r w:rsidR="001C2C0D" w:rsidRPr="001C2C0D">
        <w:rPr>
          <w:rFonts w:asciiTheme="majorBidi" w:hAnsiTheme="majorBidi" w:cstheme="majorBidi"/>
          <w:i/>
          <w:iCs/>
          <w:lang w:val="en-US"/>
        </w:rPr>
        <w:t>256</w:t>
      </w:r>
      <w:r w:rsidR="00C368BE">
        <w:rPr>
          <w:rFonts w:asciiTheme="majorBidi" w:hAnsiTheme="majorBidi" w:cstheme="majorBidi"/>
          <w:i/>
          <w:iCs/>
          <w:lang w:val="en-US"/>
        </w:rPr>
        <w:t>7</w:t>
      </w:r>
      <w:r w:rsidRPr="006F48DE">
        <w:rPr>
          <w:rFonts w:asciiTheme="majorBidi" w:hAnsiTheme="majorBidi" w:cstheme="majorBidi"/>
          <w:i/>
          <w:iCs/>
          <w:lang w:val="en-US"/>
        </w:rPr>
        <w:t xml:space="preserve">: </w:t>
      </w:r>
      <w:r w:rsidR="00FB6B6F">
        <w:rPr>
          <w:rFonts w:asciiTheme="majorBidi" w:hAnsiTheme="majorBidi" w:cstheme="majorBidi"/>
          <w:i/>
          <w:iCs/>
          <w:lang w:val="en-US"/>
        </w:rPr>
        <w:t>1</w:t>
      </w:r>
      <w:r w:rsidRPr="006F48DE">
        <w:rPr>
          <w:rFonts w:asciiTheme="majorBidi" w:hAnsiTheme="majorBidi" w:cstheme="majorBidi"/>
          <w:i/>
          <w:iCs/>
          <w:lang w:val="en-US"/>
        </w:rPr>
        <w:t xml:space="preserve"> </w:t>
      </w:r>
      <w:r w:rsidRPr="006F48DE">
        <w:rPr>
          <w:rFonts w:asciiTheme="majorBidi" w:hAnsiTheme="majorBidi" w:cstheme="majorBidi"/>
          <w:i/>
          <w:iCs/>
          <w:cs/>
          <w:lang w:val="en-US"/>
        </w:rPr>
        <w:t>ล้านบาท)</w:t>
      </w:r>
    </w:p>
    <w:p w14:paraId="3742FF9C" w14:textId="77777777" w:rsidR="008877A9" w:rsidRPr="006F48DE" w:rsidRDefault="008877A9" w:rsidP="008877A9">
      <w:pPr>
        <w:pStyle w:val="a"/>
        <w:tabs>
          <w:tab w:val="clear" w:pos="1080"/>
        </w:tabs>
        <w:ind w:left="1170"/>
        <w:jc w:val="thaiDistribute"/>
        <w:rPr>
          <w:rFonts w:asciiTheme="majorBidi" w:hAnsiTheme="majorBidi" w:cstheme="majorBidi"/>
          <w:lang w:val="en-US"/>
        </w:rPr>
      </w:pPr>
    </w:p>
    <w:p w14:paraId="05EE15EC" w14:textId="0229C258" w:rsidR="00674F78" w:rsidRPr="00F415A5" w:rsidRDefault="00674F78" w:rsidP="00674F78">
      <w:pPr>
        <w:pStyle w:val="a"/>
        <w:numPr>
          <w:ilvl w:val="0"/>
          <w:numId w:val="18"/>
        </w:numPr>
        <w:tabs>
          <w:tab w:val="clear" w:pos="1080"/>
        </w:tabs>
        <w:ind w:left="1170" w:hanging="623"/>
        <w:jc w:val="thaiDistribute"/>
        <w:rPr>
          <w:rFonts w:asciiTheme="majorBidi" w:hAnsiTheme="majorBidi" w:cstheme="majorBidi"/>
        </w:rPr>
      </w:pPr>
      <w:r w:rsidRPr="006F48DE">
        <w:rPr>
          <w:rFonts w:asciiTheme="majorBidi" w:hAnsiTheme="majorBidi" w:cstheme="majorBidi"/>
          <w:cs/>
          <w:lang w:val="en-US"/>
        </w:rPr>
        <w:t>บริษัท</w:t>
      </w:r>
      <w:r w:rsidRPr="006F48DE">
        <w:rPr>
          <w:rFonts w:asciiTheme="majorBidi" w:hAnsiTheme="majorBidi" w:cstheme="majorBidi"/>
          <w:cs/>
        </w:rPr>
        <w:t>มีสัญญาให้</w:t>
      </w:r>
      <w:r w:rsidRPr="006F48DE">
        <w:rPr>
          <w:rFonts w:asciiTheme="majorBidi" w:hAnsiTheme="majorBidi" w:cstheme="majorBidi"/>
          <w:cs/>
          <w:lang w:val="en-US"/>
        </w:rPr>
        <w:t xml:space="preserve">กู้ยืมเงินแก่บริษัทย่อยบางแห่งวงเงินรวม </w:t>
      </w:r>
      <w:r w:rsidR="00367B3F" w:rsidRPr="00367B3F">
        <w:rPr>
          <w:rFonts w:asciiTheme="majorBidi" w:hAnsiTheme="majorBidi" w:cstheme="majorBidi"/>
          <w:lang w:val="en-US"/>
        </w:rPr>
        <w:t xml:space="preserve">7,408 </w:t>
      </w:r>
      <w:r w:rsidRPr="006F48DE">
        <w:rPr>
          <w:rFonts w:asciiTheme="majorBidi" w:hAnsiTheme="majorBidi" w:cstheme="majorBidi"/>
          <w:cs/>
          <w:lang w:val="en-US"/>
        </w:rPr>
        <w:t>ล้านบาท</w:t>
      </w:r>
      <w:r w:rsidR="00652707" w:rsidRPr="006F48DE">
        <w:rPr>
          <w:rFonts w:asciiTheme="majorBidi" w:hAnsiTheme="majorBidi" w:cstheme="majorBidi"/>
          <w:cs/>
          <w:lang w:val="en-US"/>
        </w:rPr>
        <w:t xml:space="preserve"> </w:t>
      </w:r>
      <w:r w:rsidRPr="006F48DE">
        <w:rPr>
          <w:rFonts w:asciiTheme="majorBidi" w:hAnsiTheme="majorBidi" w:cstheme="majorBidi"/>
          <w:cs/>
          <w:lang w:val="en-US"/>
        </w:rPr>
        <w:t>และมีสัญญากู้ยืมเงินจากบริษัทย่อยแห่</w:t>
      </w:r>
      <w:r w:rsidR="00652707" w:rsidRPr="006F48DE">
        <w:rPr>
          <w:rFonts w:asciiTheme="majorBidi" w:hAnsiTheme="majorBidi" w:cstheme="majorBidi"/>
          <w:cs/>
          <w:lang w:val="en-US"/>
        </w:rPr>
        <w:t>ง</w:t>
      </w:r>
      <w:r w:rsidRPr="006F48DE">
        <w:rPr>
          <w:rFonts w:asciiTheme="majorBidi" w:hAnsiTheme="majorBidi" w:cstheme="majorBidi"/>
          <w:cs/>
          <w:lang w:val="en-US"/>
        </w:rPr>
        <w:t xml:space="preserve">หนึ่งวงเงินรวม </w:t>
      </w:r>
      <w:r w:rsidR="00367B3F" w:rsidRPr="00367B3F">
        <w:rPr>
          <w:rFonts w:asciiTheme="majorBidi" w:hAnsiTheme="majorBidi" w:cstheme="majorBidi"/>
          <w:lang w:val="en-US"/>
        </w:rPr>
        <w:t xml:space="preserve">2,274 </w:t>
      </w:r>
      <w:r w:rsidRPr="006F48DE">
        <w:rPr>
          <w:rFonts w:asciiTheme="majorBidi" w:hAnsiTheme="majorBidi" w:cstheme="majorBidi"/>
          <w:cs/>
          <w:lang w:val="en-US"/>
        </w:rPr>
        <w:t>ล้านบาท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="00305BB3">
        <w:rPr>
          <w:rFonts w:asciiTheme="majorBidi" w:hAnsiTheme="majorBidi" w:cstheme="majorBidi"/>
          <w:cs/>
          <w:lang w:val="en-US"/>
        </w:rPr>
        <w:t>โดยอัตร</w:t>
      </w:r>
      <w:r w:rsidR="00433CDC">
        <w:rPr>
          <w:rFonts w:asciiTheme="majorBidi" w:hAnsiTheme="majorBidi" w:cstheme="majorBidi"/>
          <w:cs/>
          <w:lang w:val="en-US"/>
        </w:rPr>
        <w:t>า</w:t>
      </w:r>
      <w:r w:rsidR="00305BB3">
        <w:rPr>
          <w:rFonts w:asciiTheme="majorBidi" w:hAnsiTheme="majorBidi" w:cstheme="majorBidi"/>
          <w:cs/>
          <w:lang w:val="en-US"/>
        </w:rPr>
        <w:t>ดอกเบี้ยเป็นไปตามที่ตกลงร่วมกัน</w:t>
      </w:r>
      <w:r w:rsidR="00433CDC">
        <w:rPr>
          <w:rFonts w:asciiTheme="majorBidi" w:hAnsiTheme="majorBidi" w:cstheme="majorBidi"/>
          <w:cs/>
          <w:lang w:val="en-US"/>
        </w:rPr>
        <w:t xml:space="preserve"> </w:t>
      </w:r>
      <w:r w:rsidRPr="006F48DE">
        <w:rPr>
          <w:rFonts w:asciiTheme="majorBidi" w:hAnsiTheme="majorBidi" w:cstheme="majorBidi"/>
          <w:cs/>
          <w:lang w:val="en-US"/>
        </w:rPr>
        <w:t>และสามารถเรียกชำระเงินคืนได้ทันที</w:t>
      </w:r>
    </w:p>
    <w:p w14:paraId="6D80850A" w14:textId="77777777" w:rsidR="00F415A5" w:rsidRPr="008877A9" w:rsidRDefault="00F415A5" w:rsidP="00F415A5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</w:rPr>
      </w:pPr>
    </w:p>
    <w:p w14:paraId="4F118D23" w14:textId="41CB09AC" w:rsidR="00831C18" w:rsidRPr="006F48DE" w:rsidRDefault="00831C18" w:rsidP="00831C18">
      <w:pPr>
        <w:pStyle w:val="a"/>
        <w:numPr>
          <w:ilvl w:val="0"/>
          <w:numId w:val="18"/>
        </w:numPr>
        <w:tabs>
          <w:tab w:val="clear" w:pos="1080"/>
        </w:tabs>
        <w:ind w:left="1170" w:hanging="623"/>
        <w:jc w:val="thaiDistribute"/>
        <w:rPr>
          <w:rFonts w:asciiTheme="majorBidi" w:hAnsiTheme="majorBidi" w:cstheme="majorBidi"/>
          <w:cs/>
        </w:rPr>
      </w:pPr>
      <w:r w:rsidRPr="006F48DE">
        <w:rPr>
          <w:rFonts w:asciiTheme="majorBidi" w:hAnsiTheme="majorBidi" w:cstheme="majorBidi"/>
          <w:cs/>
        </w:rPr>
        <w:t xml:space="preserve">ในเดือนพฤษภาคม </w:t>
      </w:r>
      <w:r w:rsidR="001C2C0D" w:rsidRPr="001C2C0D">
        <w:rPr>
          <w:rFonts w:asciiTheme="majorBidi" w:hAnsiTheme="majorBidi" w:cstheme="majorBidi"/>
          <w:lang w:val="en-US"/>
        </w:rPr>
        <w:t>2566</w:t>
      </w:r>
      <w:r w:rsidRPr="006F48DE">
        <w:rPr>
          <w:rFonts w:asciiTheme="majorBidi" w:hAnsiTheme="majorBidi" w:cstheme="majorBidi"/>
          <w:cs/>
        </w:rPr>
        <w:t xml:space="preserve"> บริษัทย่อย (ผู้ให้เช่า) ได้ทำสัญญาให้เช่าทรัพย์สินกับกิจการที่เกี่ยวข้องกันแห่งหนึ่ง (ผู้เช่า) เป็นระยะเวลา </w:t>
      </w:r>
      <w:r w:rsidR="001C2C0D" w:rsidRPr="001C2C0D">
        <w:rPr>
          <w:rFonts w:asciiTheme="majorBidi" w:hAnsiTheme="majorBidi" w:cstheme="majorBidi"/>
          <w:lang w:val="en-US"/>
        </w:rPr>
        <w:t>10</w:t>
      </w:r>
      <w:r w:rsidRPr="006F48DE">
        <w:rPr>
          <w:rFonts w:asciiTheme="majorBidi" w:hAnsiTheme="majorBidi" w:cstheme="majorBidi"/>
          <w:cs/>
        </w:rPr>
        <w:t xml:space="preserve"> ปี สิ้นสุดวันที่ </w:t>
      </w:r>
      <w:r w:rsidR="001C2C0D" w:rsidRPr="001C2C0D">
        <w:rPr>
          <w:rFonts w:asciiTheme="majorBidi" w:hAnsiTheme="majorBidi" w:cstheme="majorBidi"/>
          <w:lang w:val="en-US"/>
        </w:rPr>
        <w:t>25</w:t>
      </w:r>
      <w:r w:rsidRPr="006F48DE">
        <w:rPr>
          <w:rFonts w:asciiTheme="majorBidi" w:hAnsiTheme="majorBidi" w:cstheme="majorBidi"/>
          <w:cs/>
        </w:rPr>
        <w:t xml:space="preserve"> พฤษภาคม </w:t>
      </w:r>
      <w:r w:rsidR="001C2C0D" w:rsidRPr="001C2C0D">
        <w:rPr>
          <w:rFonts w:asciiTheme="majorBidi" w:hAnsiTheme="majorBidi" w:cstheme="majorBidi"/>
          <w:lang w:val="en-US"/>
        </w:rPr>
        <w:t>2576</w:t>
      </w:r>
      <w:r w:rsidRPr="006F48DE">
        <w:rPr>
          <w:rFonts w:asciiTheme="majorBidi" w:hAnsiTheme="majorBidi" w:cstheme="majorBidi"/>
          <w:cs/>
        </w:rPr>
        <w:t xml:space="preserve"> ทั้งนี้คู่สัญญาสามารถต่ออายุสัญญาไปได้อีก</w:t>
      </w:r>
      <w:r w:rsidR="00433CDC">
        <w:rPr>
          <w:rFonts w:asciiTheme="majorBidi" w:hAnsiTheme="majorBidi" w:cstheme="majorBidi"/>
          <w:cs/>
        </w:rPr>
        <w:t xml:space="preserve"> </w:t>
      </w:r>
      <w:r w:rsidR="001C2C0D" w:rsidRPr="001C2C0D">
        <w:rPr>
          <w:rFonts w:asciiTheme="majorBidi" w:hAnsiTheme="majorBidi" w:cstheme="majorBidi"/>
          <w:lang w:val="en-US"/>
        </w:rPr>
        <w:t>2</w:t>
      </w:r>
      <w:r w:rsidRPr="006F48DE">
        <w:rPr>
          <w:rFonts w:asciiTheme="majorBidi" w:hAnsiTheme="majorBidi" w:cstheme="majorBidi"/>
          <w:cs/>
        </w:rPr>
        <w:t xml:space="preserve"> คราว คราวละ </w:t>
      </w:r>
      <w:r w:rsidR="001C2C0D" w:rsidRPr="001C2C0D">
        <w:rPr>
          <w:rFonts w:asciiTheme="majorBidi" w:hAnsiTheme="majorBidi" w:cstheme="majorBidi"/>
          <w:lang w:val="en-US"/>
        </w:rPr>
        <w:t>5</w:t>
      </w:r>
      <w:r w:rsidRPr="006F48DE">
        <w:rPr>
          <w:rFonts w:asciiTheme="majorBidi" w:hAnsiTheme="majorBidi" w:cstheme="majorBidi"/>
          <w:cs/>
        </w:rPr>
        <w:t xml:space="preserve"> ปี ตามเงื่อนไขของสัญญา ผู้เช่าจะต้องจ่ายค่าเช่าเป็นรายไตรมาสตลอดอายุสัญญา</w:t>
      </w:r>
    </w:p>
    <w:p w14:paraId="5035570E" w14:textId="37FBCBA4" w:rsidR="00A65F33" w:rsidRPr="002A39D6" w:rsidRDefault="00A65F33" w:rsidP="002A3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</w:p>
    <w:p w14:paraId="2B57E9F9" w14:textId="77777777" w:rsidR="00F96394" w:rsidRDefault="00F963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szCs w:val="30"/>
          <w:cs/>
        </w:rPr>
        <w:br w:type="page"/>
      </w:r>
    </w:p>
    <w:p w14:paraId="7FF9D4EF" w14:textId="5AA29C6D" w:rsidR="00667C73" w:rsidRPr="006F48DE" w:rsidRDefault="00667C73" w:rsidP="000552BC">
      <w:pPr>
        <w:pStyle w:val="StyleStyle2Complex14ptItalic"/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Cs w:val="30"/>
          <w:cs/>
        </w:rPr>
      </w:pPr>
      <w:r w:rsidRPr="006F48DE">
        <w:rPr>
          <w:rFonts w:asciiTheme="majorBidi" w:hAnsiTheme="majorBidi" w:cstheme="majorBidi"/>
          <w:szCs w:val="30"/>
          <w:cs/>
        </w:rPr>
        <w:lastRenderedPageBreak/>
        <w:t>อสังหาริมทรัพย์พัฒนาเพื่อขาย</w:t>
      </w:r>
    </w:p>
    <w:p w14:paraId="2E6AC871" w14:textId="77777777" w:rsidR="00667C73" w:rsidRPr="00D31EAE" w:rsidRDefault="00667C73" w:rsidP="00B13DA3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270"/>
        <w:gridCol w:w="1692"/>
        <w:gridCol w:w="288"/>
        <w:gridCol w:w="1692"/>
      </w:tblGrid>
      <w:tr w:rsidR="00667C73" w:rsidRPr="006F48DE" w14:paraId="7761049F" w14:textId="77777777" w:rsidTr="00D96279">
        <w:trPr>
          <w:tblHeader/>
        </w:trPr>
        <w:tc>
          <w:tcPr>
            <w:tcW w:w="5220" w:type="dxa"/>
          </w:tcPr>
          <w:p w14:paraId="51985504" w14:textId="77777777" w:rsidR="00667C73" w:rsidRPr="006F48DE" w:rsidRDefault="00667C73" w:rsidP="007662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025C9C" w14:textId="77777777" w:rsidR="00667C73" w:rsidRPr="006F48DE" w:rsidRDefault="00667C73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3672" w:type="dxa"/>
            <w:gridSpan w:val="3"/>
          </w:tcPr>
          <w:p w14:paraId="61A7A490" w14:textId="77777777" w:rsidR="00667C73" w:rsidRPr="006F48DE" w:rsidRDefault="00667C73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F7129" w:rsidRPr="006F48DE" w14:paraId="3C9F6A64" w14:textId="77777777" w:rsidTr="00D96279">
        <w:trPr>
          <w:tblHeader/>
        </w:trPr>
        <w:tc>
          <w:tcPr>
            <w:tcW w:w="5220" w:type="dxa"/>
          </w:tcPr>
          <w:p w14:paraId="5FFB3F92" w14:textId="77777777" w:rsidR="00CF7129" w:rsidRPr="006F48DE" w:rsidRDefault="00CF7129" w:rsidP="00CF712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C2AEF6" w14:textId="77777777" w:rsidR="00CF7129" w:rsidRPr="006F48DE" w:rsidRDefault="00CF7129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7BBEF4EC" w14:textId="236463A0" w:rsidR="00CF7129" w:rsidRPr="006F48DE" w:rsidRDefault="00CF7129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334BE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88" w:type="dxa"/>
          </w:tcPr>
          <w:p w14:paraId="67C6EE9A" w14:textId="77777777" w:rsidR="00CF7129" w:rsidRPr="006F48DE" w:rsidRDefault="00CF7129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55BC874D" w14:textId="2E49AB65" w:rsidR="00CF7129" w:rsidRPr="006F48DE" w:rsidRDefault="00CF7129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F7129" w:rsidRPr="006F48DE" w14:paraId="03FBFB57" w14:textId="77777777" w:rsidTr="00D96279">
        <w:trPr>
          <w:tblHeader/>
        </w:trPr>
        <w:tc>
          <w:tcPr>
            <w:tcW w:w="5220" w:type="dxa"/>
          </w:tcPr>
          <w:p w14:paraId="4AC15ADD" w14:textId="77777777" w:rsidR="00CF7129" w:rsidRPr="006F48DE" w:rsidRDefault="00CF7129" w:rsidP="00CF712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C7B6A2" w14:textId="77777777" w:rsidR="00CF7129" w:rsidRPr="006F48DE" w:rsidRDefault="00CF7129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66B669B3" w14:textId="670738E9" w:rsidR="00CF7129" w:rsidRPr="006F48DE" w:rsidRDefault="00CF7129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88" w:type="dxa"/>
          </w:tcPr>
          <w:p w14:paraId="7F01D3D0" w14:textId="77777777" w:rsidR="00CF7129" w:rsidRPr="006F48DE" w:rsidRDefault="00CF7129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0427BFF6" w14:textId="16A82F49" w:rsidR="00CF7129" w:rsidRPr="006F48DE" w:rsidRDefault="00CF7129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667C73" w:rsidRPr="006F48DE" w14:paraId="7DF94ACF" w14:textId="77777777" w:rsidTr="00D96279">
        <w:trPr>
          <w:tblHeader/>
        </w:trPr>
        <w:tc>
          <w:tcPr>
            <w:tcW w:w="5220" w:type="dxa"/>
          </w:tcPr>
          <w:p w14:paraId="74E5EA35" w14:textId="77777777" w:rsidR="00667C73" w:rsidRPr="006F48DE" w:rsidRDefault="00667C73" w:rsidP="007662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56D689" w14:textId="77777777" w:rsidR="00667C73" w:rsidRPr="006F48DE" w:rsidRDefault="00667C73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2" w:right="-11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72" w:type="dxa"/>
            <w:gridSpan w:val="3"/>
          </w:tcPr>
          <w:p w14:paraId="2571132C" w14:textId="77777777" w:rsidR="00667C73" w:rsidRPr="006F48DE" w:rsidRDefault="00667C73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2" w:right="-11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F7129" w:rsidRPr="006F48DE" w14:paraId="796F9F55" w14:textId="77777777" w:rsidTr="00D96279">
        <w:tc>
          <w:tcPr>
            <w:tcW w:w="5220" w:type="dxa"/>
          </w:tcPr>
          <w:p w14:paraId="5FB7E082" w14:textId="77777777" w:rsidR="00CF7129" w:rsidRPr="006F48DE" w:rsidRDefault="00CF7129" w:rsidP="00CF712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วัสดุก่อสร้าง</w:t>
            </w:r>
          </w:p>
        </w:tc>
        <w:tc>
          <w:tcPr>
            <w:tcW w:w="270" w:type="dxa"/>
          </w:tcPr>
          <w:p w14:paraId="2C2CB810" w14:textId="77777777" w:rsidR="00CF7129" w:rsidRPr="006F48DE" w:rsidRDefault="00CF7129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4A9E19AD" w14:textId="00FF342F" w:rsidR="00CF7129" w:rsidRPr="006F48DE" w:rsidRDefault="00367B3F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88" w:type="dxa"/>
          </w:tcPr>
          <w:p w14:paraId="2E4BCFD9" w14:textId="77777777" w:rsidR="00CF7129" w:rsidRPr="006F48DE" w:rsidRDefault="00CF7129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2D71950B" w14:textId="220DCBDA" w:rsidR="00CF7129" w:rsidRPr="006F48DE" w:rsidRDefault="00CF7129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CF7129" w:rsidRPr="006F48DE" w14:paraId="413848CB" w14:textId="77777777" w:rsidTr="00D96279">
        <w:tc>
          <w:tcPr>
            <w:tcW w:w="5220" w:type="dxa"/>
          </w:tcPr>
          <w:p w14:paraId="4A408600" w14:textId="77777777" w:rsidR="00CF7129" w:rsidRPr="006F48DE" w:rsidRDefault="00CF7129" w:rsidP="00CF712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บ้านตัวอย่าง</w:t>
            </w:r>
          </w:p>
        </w:tc>
        <w:tc>
          <w:tcPr>
            <w:tcW w:w="270" w:type="dxa"/>
          </w:tcPr>
          <w:p w14:paraId="28618D3C" w14:textId="74D438F5" w:rsidR="00CF7129" w:rsidRPr="006F48DE" w:rsidRDefault="00CF7129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41740B77" w14:textId="49D1D5A7" w:rsidR="00CF7129" w:rsidRPr="006F48DE" w:rsidRDefault="00367B3F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667</w:t>
            </w:r>
          </w:p>
        </w:tc>
        <w:tc>
          <w:tcPr>
            <w:tcW w:w="288" w:type="dxa"/>
          </w:tcPr>
          <w:p w14:paraId="1BE8B7D0" w14:textId="77777777" w:rsidR="00CF7129" w:rsidRPr="006F48DE" w:rsidRDefault="00CF7129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49E06966" w14:textId="17C79B78" w:rsidR="00CF7129" w:rsidRPr="006F48DE" w:rsidRDefault="00CF7129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705</w:t>
            </w:r>
          </w:p>
        </w:tc>
      </w:tr>
      <w:tr w:rsidR="00CF7129" w:rsidRPr="006F48DE" w14:paraId="5FAE1F76" w14:textId="77777777" w:rsidTr="00D96279">
        <w:tc>
          <w:tcPr>
            <w:tcW w:w="5220" w:type="dxa"/>
          </w:tcPr>
          <w:p w14:paraId="274D6C50" w14:textId="77777777" w:rsidR="00CF7129" w:rsidRPr="006F48DE" w:rsidRDefault="00CF7129" w:rsidP="00CF712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อสังหาริมทรัพย์ระหว่างการพัฒนา</w:t>
            </w:r>
          </w:p>
        </w:tc>
        <w:tc>
          <w:tcPr>
            <w:tcW w:w="270" w:type="dxa"/>
          </w:tcPr>
          <w:p w14:paraId="6041075C" w14:textId="77777777" w:rsidR="00CF7129" w:rsidRPr="006F48DE" w:rsidRDefault="00CF7129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39C44D82" w14:textId="77777777" w:rsidR="00CF7129" w:rsidRPr="006F48DE" w:rsidRDefault="00CF7129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3ADE3C15" w14:textId="77777777" w:rsidR="00CF7129" w:rsidRPr="006F48DE" w:rsidRDefault="00CF7129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7AB3D2E2" w14:textId="77777777" w:rsidR="00CF7129" w:rsidRPr="006F48DE" w:rsidRDefault="00CF7129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7129" w:rsidRPr="006F48DE" w14:paraId="29F0088C" w14:textId="77777777" w:rsidTr="00D96279">
        <w:tc>
          <w:tcPr>
            <w:tcW w:w="5220" w:type="dxa"/>
          </w:tcPr>
          <w:p w14:paraId="35F9D958" w14:textId="77777777" w:rsidR="00CF7129" w:rsidRPr="006F48DE" w:rsidRDefault="00CF7129" w:rsidP="00CF712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ที่ดิน</w:t>
            </w:r>
          </w:p>
        </w:tc>
        <w:tc>
          <w:tcPr>
            <w:tcW w:w="270" w:type="dxa"/>
          </w:tcPr>
          <w:p w14:paraId="4D13D8E3" w14:textId="77777777" w:rsidR="00CF7129" w:rsidRPr="006F48DE" w:rsidRDefault="00CF7129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0D746717" w14:textId="1C4A35D5" w:rsidR="00CF7129" w:rsidRPr="006F48DE" w:rsidRDefault="00367B3F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67B3F">
              <w:rPr>
                <w:rFonts w:asciiTheme="majorBidi" w:hAnsiTheme="majorBidi" w:cstheme="majorBidi"/>
                <w:sz w:val="30"/>
                <w:szCs w:val="30"/>
              </w:rPr>
              <w:t>12,739</w:t>
            </w:r>
          </w:p>
        </w:tc>
        <w:tc>
          <w:tcPr>
            <w:tcW w:w="288" w:type="dxa"/>
          </w:tcPr>
          <w:p w14:paraId="45A3A30A" w14:textId="77777777" w:rsidR="00CF7129" w:rsidRPr="006F48DE" w:rsidRDefault="00CF7129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31B28DA0" w14:textId="32D7F8E2" w:rsidR="00CF7129" w:rsidRPr="006F48DE" w:rsidRDefault="00CF7129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1F47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646</w:t>
            </w:r>
          </w:p>
        </w:tc>
      </w:tr>
      <w:tr w:rsidR="00CF7129" w:rsidRPr="006F48DE" w14:paraId="07F053AA" w14:textId="77777777" w:rsidTr="00D96279">
        <w:tc>
          <w:tcPr>
            <w:tcW w:w="5220" w:type="dxa"/>
          </w:tcPr>
          <w:p w14:paraId="78849908" w14:textId="77777777" w:rsidR="00CF7129" w:rsidRPr="006F48DE" w:rsidRDefault="00CF7129" w:rsidP="00CF712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ค่าปรับปรุงที่ดิน</w:t>
            </w:r>
          </w:p>
        </w:tc>
        <w:tc>
          <w:tcPr>
            <w:tcW w:w="270" w:type="dxa"/>
          </w:tcPr>
          <w:p w14:paraId="11EFAE43" w14:textId="77777777" w:rsidR="00CF7129" w:rsidRPr="006F48DE" w:rsidRDefault="00CF7129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32FCF89D" w14:textId="325F9898" w:rsidR="00CF7129" w:rsidRPr="006F48DE" w:rsidRDefault="00367B3F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67B3F">
              <w:rPr>
                <w:rFonts w:asciiTheme="majorBidi" w:hAnsiTheme="majorBidi" w:cstheme="majorBidi"/>
                <w:sz w:val="30"/>
                <w:szCs w:val="30"/>
              </w:rPr>
              <w:t>1,21</w:t>
            </w:r>
            <w:r w:rsidR="00D9710A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288" w:type="dxa"/>
          </w:tcPr>
          <w:p w14:paraId="2DDA6252" w14:textId="77777777" w:rsidR="00CF7129" w:rsidRPr="006F48DE" w:rsidRDefault="00CF7129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2DFAC1FA" w14:textId="4DA73D1F" w:rsidR="00CF7129" w:rsidRPr="006F48DE" w:rsidRDefault="00CF7129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F47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</w:tr>
      <w:tr w:rsidR="00CF7129" w:rsidRPr="006F48DE" w14:paraId="1B139828" w14:textId="77777777" w:rsidTr="00D96279">
        <w:tc>
          <w:tcPr>
            <w:tcW w:w="5220" w:type="dxa"/>
          </w:tcPr>
          <w:p w14:paraId="29C64AF2" w14:textId="77777777" w:rsidR="00CF7129" w:rsidRPr="006F48DE" w:rsidRDefault="00CF7129" w:rsidP="00CF712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ค่าก่อสร้าง</w:t>
            </w:r>
          </w:p>
        </w:tc>
        <w:tc>
          <w:tcPr>
            <w:tcW w:w="270" w:type="dxa"/>
          </w:tcPr>
          <w:p w14:paraId="3735E382" w14:textId="77777777" w:rsidR="00CF7129" w:rsidRPr="006F48DE" w:rsidRDefault="00CF7129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2965B18B" w14:textId="5A792F11" w:rsidR="00CF7129" w:rsidRPr="006F48DE" w:rsidRDefault="00367B3F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67B3F">
              <w:rPr>
                <w:rFonts w:asciiTheme="majorBidi" w:hAnsiTheme="majorBidi" w:cstheme="majorBidi"/>
                <w:sz w:val="30"/>
                <w:szCs w:val="30"/>
              </w:rPr>
              <w:t>3,733</w:t>
            </w:r>
          </w:p>
        </w:tc>
        <w:tc>
          <w:tcPr>
            <w:tcW w:w="288" w:type="dxa"/>
          </w:tcPr>
          <w:p w14:paraId="3D58E7A1" w14:textId="77777777" w:rsidR="00CF7129" w:rsidRPr="006F48DE" w:rsidRDefault="00CF7129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16BAE5EE" w14:textId="7E866921" w:rsidR="00CF7129" w:rsidRPr="006F48DE" w:rsidRDefault="00CF7129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1F47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</w:tr>
      <w:tr w:rsidR="00CF7129" w:rsidRPr="006F48DE" w14:paraId="5A8750AE" w14:textId="77777777" w:rsidTr="00D96279">
        <w:tc>
          <w:tcPr>
            <w:tcW w:w="5220" w:type="dxa"/>
          </w:tcPr>
          <w:p w14:paraId="59C0EEF3" w14:textId="77777777" w:rsidR="00CF7129" w:rsidRPr="006F48DE" w:rsidRDefault="00CF7129" w:rsidP="00CF712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ค่าสาธารณูปโภค</w:t>
            </w:r>
          </w:p>
        </w:tc>
        <w:tc>
          <w:tcPr>
            <w:tcW w:w="270" w:type="dxa"/>
          </w:tcPr>
          <w:p w14:paraId="599BD7DD" w14:textId="77777777" w:rsidR="00CF7129" w:rsidRPr="006F48DE" w:rsidRDefault="00CF7129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4AB50F3A" w14:textId="549F6AE5" w:rsidR="00CF7129" w:rsidRPr="006F48DE" w:rsidRDefault="00367B3F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67B3F">
              <w:rPr>
                <w:rFonts w:asciiTheme="majorBidi" w:hAnsiTheme="majorBidi" w:cstheme="majorBidi"/>
                <w:sz w:val="30"/>
                <w:szCs w:val="30"/>
              </w:rPr>
              <w:t>2,261</w:t>
            </w:r>
          </w:p>
        </w:tc>
        <w:tc>
          <w:tcPr>
            <w:tcW w:w="288" w:type="dxa"/>
          </w:tcPr>
          <w:p w14:paraId="1F160B06" w14:textId="77777777" w:rsidR="00CF7129" w:rsidRPr="006F48DE" w:rsidRDefault="00CF7129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2BB1AEB0" w14:textId="030016A8" w:rsidR="00CF7129" w:rsidRPr="006F48DE" w:rsidRDefault="00CF7129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1F47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</w:tr>
      <w:tr w:rsidR="00CF7129" w:rsidRPr="006F48DE" w14:paraId="1BE48C79" w14:textId="77777777" w:rsidTr="00D96279">
        <w:tc>
          <w:tcPr>
            <w:tcW w:w="5220" w:type="dxa"/>
          </w:tcPr>
          <w:p w14:paraId="142F0CA3" w14:textId="77777777" w:rsidR="00CF7129" w:rsidRPr="006F48DE" w:rsidRDefault="00CF7129" w:rsidP="00CF712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ค่าโสหุ้ยการก่อสร้าง</w:t>
            </w:r>
          </w:p>
        </w:tc>
        <w:tc>
          <w:tcPr>
            <w:tcW w:w="270" w:type="dxa"/>
          </w:tcPr>
          <w:p w14:paraId="6C04927E" w14:textId="77777777" w:rsidR="00CF7129" w:rsidRPr="006F48DE" w:rsidRDefault="00CF7129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0674DE58" w14:textId="079973C2" w:rsidR="00CF7129" w:rsidRPr="006F48DE" w:rsidRDefault="00367B3F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67B3F">
              <w:rPr>
                <w:rFonts w:asciiTheme="majorBidi" w:hAnsiTheme="majorBidi" w:cstheme="majorBidi"/>
                <w:sz w:val="30"/>
                <w:szCs w:val="30"/>
              </w:rPr>
              <w:t>1,501</w:t>
            </w:r>
          </w:p>
        </w:tc>
        <w:tc>
          <w:tcPr>
            <w:tcW w:w="288" w:type="dxa"/>
          </w:tcPr>
          <w:p w14:paraId="4C827F1B" w14:textId="77777777" w:rsidR="00CF7129" w:rsidRPr="006F48DE" w:rsidRDefault="00CF7129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4552FDEF" w14:textId="6DA5850F" w:rsidR="00CF7129" w:rsidRPr="006F48DE" w:rsidRDefault="00CF7129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F47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555</w:t>
            </w:r>
          </w:p>
        </w:tc>
      </w:tr>
      <w:tr w:rsidR="00CF7129" w:rsidRPr="006F48DE" w14:paraId="24A98505" w14:textId="77777777" w:rsidTr="00D96279">
        <w:tc>
          <w:tcPr>
            <w:tcW w:w="5220" w:type="dxa"/>
          </w:tcPr>
          <w:p w14:paraId="29EDBED9" w14:textId="77777777" w:rsidR="00CF7129" w:rsidRPr="006F48DE" w:rsidRDefault="00CF7129" w:rsidP="00CF712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ค่าดอกเบี้ย</w:t>
            </w:r>
          </w:p>
        </w:tc>
        <w:tc>
          <w:tcPr>
            <w:tcW w:w="270" w:type="dxa"/>
          </w:tcPr>
          <w:p w14:paraId="20BF49D9" w14:textId="77777777" w:rsidR="00CF7129" w:rsidRPr="006F48DE" w:rsidRDefault="00CF7129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6580DA74" w14:textId="572733FF" w:rsidR="00CF7129" w:rsidRPr="006F48DE" w:rsidRDefault="00367B3F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177</w:t>
            </w:r>
          </w:p>
        </w:tc>
        <w:tc>
          <w:tcPr>
            <w:tcW w:w="288" w:type="dxa"/>
          </w:tcPr>
          <w:p w14:paraId="1B497F11" w14:textId="77777777" w:rsidR="00CF7129" w:rsidRPr="006F48DE" w:rsidRDefault="00CF7129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6D9C6A5E" w14:textId="38BA2235" w:rsidR="00CF7129" w:rsidRPr="006F48DE" w:rsidRDefault="00CF7129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182</w:t>
            </w:r>
          </w:p>
        </w:tc>
      </w:tr>
      <w:tr w:rsidR="00CF7129" w:rsidRPr="006F48DE" w14:paraId="287063D6" w14:textId="77777777" w:rsidTr="00D96279">
        <w:tc>
          <w:tcPr>
            <w:tcW w:w="5220" w:type="dxa"/>
          </w:tcPr>
          <w:p w14:paraId="1660E7D0" w14:textId="77777777" w:rsidR="00CF7129" w:rsidRPr="006F48DE" w:rsidRDefault="00CF7129" w:rsidP="00CF712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A9C59F" w14:textId="77777777" w:rsidR="00CF7129" w:rsidRPr="006F48DE" w:rsidRDefault="00CF7129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720F1AEF" w14:textId="49410537" w:rsidR="00CF7129" w:rsidRPr="006F48DE" w:rsidRDefault="00367B3F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67B3F">
              <w:rPr>
                <w:rFonts w:asciiTheme="majorBidi" w:hAnsiTheme="majorBidi" w:cstheme="majorBidi"/>
                <w:sz w:val="30"/>
                <w:szCs w:val="30"/>
              </w:rPr>
              <w:t>21,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62</w:t>
            </w:r>
            <w:r w:rsidR="00D9710A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288" w:type="dxa"/>
          </w:tcPr>
          <w:p w14:paraId="4889292D" w14:textId="77777777" w:rsidR="00CF7129" w:rsidRPr="006F48DE" w:rsidRDefault="00CF7129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50FD81FB" w14:textId="5B13117D" w:rsidR="00CF7129" w:rsidRPr="006F48DE" w:rsidRDefault="00CF7129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1F47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647</w:t>
            </w:r>
          </w:p>
        </w:tc>
      </w:tr>
      <w:tr w:rsidR="00CF7129" w:rsidRPr="006F48DE" w14:paraId="44487D6C" w14:textId="77777777" w:rsidTr="00D96279">
        <w:tc>
          <w:tcPr>
            <w:tcW w:w="5220" w:type="dxa"/>
          </w:tcPr>
          <w:p w14:paraId="7AB2C08F" w14:textId="77777777" w:rsidR="00CF7129" w:rsidRPr="006F48DE" w:rsidRDefault="00CF7129" w:rsidP="00CF712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ที่ดินและที่ดินพร้อมบ้านเพื่อขาย</w:t>
            </w:r>
          </w:p>
        </w:tc>
        <w:tc>
          <w:tcPr>
            <w:tcW w:w="270" w:type="dxa"/>
          </w:tcPr>
          <w:p w14:paraId="36923A84" w14:textId="77777777" w:rsidR="00CF7129" w:rsidRPr="006F48DE" w:rsidRDefault="00CF7129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22DBAA81" w14:textId="4073D059" w:rsidR="00CF7129" w:rsidRPr="006F48DE" w:rsidRDefault="00367B3F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67B3F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  <w:tc>
          <w:tcPr>
            <w:tcW w:w="288" w:type="dxa"/>
          </w:tcPr>
          <w:p w14:paraId="6028D474" w14:textId="77777777" w:rsidR="00CF7129" w:rsidRPr="006F48DE" w:rsidRDefault="00CF7129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196B4BD2" w14:textId="6A32E2EB" w:rsidR="00CF7129" w:rsidRPr="006F48DE" w:rsidRDefault="00CF7129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F47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034</w:t>
            </w:r>
          </w:p>
        </w:tc>
      </w:tr>
      <w:tr w:rsidR="00CF7129" w:rsidRPr="006F48DE" w14:paraId="0CA79BD9" w14:textId="77777777" w:rsidTr="00D96279">
        <w:tc>
          <w:tcPr>
            <w:tcW w:w="5220" w:type="dxa"/>
          </w:tcPr>
          <w:p w14:paraId="2C0072AD" w14:textId="77777777" w:rsidR="00CF7129" w:rsidRPr="006F48DE" w:rsidRDefault="00CF7129" w:rsidP="00CF712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ที่ดินรอการพัฒนา</w:t>
            </w:r>
          </w:p>
        </w:tc>
        <w:tc>
          <w:tcPr>
            <w:tcW w:w="270" w:type="dxa"/>
          </w:tcPr>
          <w:p w14:paraId="283C138B" w14:textId="77777777" w:rsidR="00CF7129" w:rsidRPr="006F48DE" w:rsidRDefault="00CF7129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23C673EB" w14:textId="237CDAEA" w:rsidR="00CF7129" w:rsidRPr="006F48DE" w:rsidRDefault="00367B3F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67B3F">
              <w:rPr>
                <w:rFonts w:asciiTheme="majorBidi" w:hAnsiTheme="majorBidi" w:cstheme="majorBidi"/>
                <w:sz w:val="30"/>
                <w:szCs w:val="30"/>
              </w:rPr>
              <w:t>10,18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88" w:type="dxa"/>
          </w:tcPr>
          <w:p w14:paraId="0F59CF99" w14:textId="77777777" w:rsidR="00CF7129" w:rsidRPr="006F48DE" w:rsidRDefault="00CF7129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037DD02A" w14:textId="348D06DA" w:rsidR="00CF7129" w:rsidRPr="006F48DE" w:rsidRDefault="00CF7129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1F47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</w:tr>
      <w:tr w:rsidR="00CF7129" w:rsidRPr="006F48DE" w14:paraId="270413A3" w14:textId="77777777" w:rsidTr="00861BA0">
        <w:tc>
          <w:tcPr>
            <w:tcW w:w="5220" w:type="dxa"/>
          </w:tcPr>
          <w:p w14:paraId="15129D57" w14:textId="77777777" w:rsidR="00CF7129" w:rsidRPr="006F48DE" w:rsidRDefault="00CF7129" w:rsidP="00CF712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062ACD5A" w14:textId="77777777" w:rsidR="00CF7129" w:rsidRPr="006F48DE" w:rsidRDefault="00CF7129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3314B8C2" w14:textId="7872C03C" w:rsidR="00CF7129" w:rsidRPr="006F48DE" w:rsidRDefault="00367B3F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7B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37,66</w:t>
            </w:r>
            <w:r w:rsidR="00D97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88" w:type="dxa"/>
          </w:tcPr>
          <w:p w14:paraId="3D00B3C2" w14:textId="77777777" w:rsidR="00CF7129" w:rsidRPr="006F48DE" w:rsidRDefault="00CF7129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5EFCE5AD" w14:textId="1460CA42" w:rsidR="00CF7129" w:rsidRPr="006F48DE" w:rsidRDefault="00CF7129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  <w:r w:rsidRPr="001F47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815</w:t>
            </w:r>
          </w:p>
        </w:tc>
      </w:tr>
      <w:tr w:rsidR="00CF7129" w:rsidRPr="006F48DE" w14:paraId="7821320B" w14:textId="77777777" w:rsidTr="00861BA0">
        <w:tc>
          <w:tcPr>
            <w:tcW w:w="5220" w:type="dxa"/>
          </w:tcPr>
          <w:p w14:paraId="62721C5E" w14:textId="77777777" w:rsidR="00CF7129" w:rsidRPr="006F48DE" w:rsidRDefault="00CF7129" w:rsidP="00CF712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ค่าเผื่อผลขาดทุนของอสังหาริมทรัพย์พัฒนาเพื่อขาย</w:t>
            </w:r>
          </w:p>
        </w:tc>
        <w:tc>
          <w:tcPr>
            <w:tcW w:w="270" w:type="dxa"/>
          </w:tcPr>
          <w:p w14:paraId="4EB73F47" w14:textId="77777777" w:rsidR="00CF7129" w:rsidRPr="006F48DE" w:rsidRDefault="00CF7129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67036DAB" w14:textId="3CDC5719" w:rsidR="00CF7129" w:rsidRPr="006F48DE" w:rsidRDefault="00367B3F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B3F">
              <w:rPr>
                <w:rFonts w:asciiTheme="majorBidi" w:hAnsiTheme="majorBidi" w:cstheme="majorBidi"/>
                <w:sz w:val="30"/>
                <w:szCs w:val="30"/>
              </w:rPr>
              <w:t>(9</w:t>
            </w:r>
            <w:r w:rsidR="00D9710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367B3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8" w:type="dxa"/>
          </w:tcPr>
          <w:p w14:paraId="09932206" w14:textId="77777777" w:rsidR="00CF7129" w:rsidRPr="006F48DE" w:rsidRDefault="00CF7129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6C8CFF0B" w14:textId="78EBDCA7" w:rsidR="00CF7129" w:rsidRPr="006F48DE" w:rsidRDefault="00CF7129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470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Pr="001F470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F7129" w:rsidRPr="006F48DE" w14:paraId="256D0BAF" w14:textId="77777777" w:rsidTr="00861BA0">
        <w:tc>
          <w:tcPr>
            <w:tcW w:w="5220" w:type="dxa"/>
          </w:tcPr>
          <w:p w14:paraId="2C89C350" w14:textId="77777777" w:rsidR="00CF7129" w:rsidRPr="006F48DE" w:rsidRDefault="00CF7129" w:rsidP="00CF712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3C169C85" w14:textId="77777777" w:rsidR="00CF7129" w:rsidRPr="006F48DE" w:rsidRDefault="00CF7129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double" w:sz="4" w:space="0" w:color="auto"/>
            </w:tcBorders>
          </w:tcPr>
          <w:p w14:paraId="4A7F6698" w14:textId="2E803B1F" w:rsidR="00CF7129" w:rsidRPr="006F48DE" w:rsidRDefault="00367B3F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7B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37,569</w:t>
            </w:r>
          </w:p>
        </w:tc>
        <w:tc>
          <w:tcPr>
            <w:tcW w:w="288" w:type="dxa"/>
          </w:tcPr>
          <w:p w14:paraId="148FAB9D" w14:textId="77777777" w:rsidR="00CF7129" w:rsidRPr="006F48DE" w:rsidRDefault="00CF7129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double" w:sz="4" w:space="0" w:color="auto"/>
            </w:tcBorders>
          </w:tcPr>
          <w:p w14:paraId="66B76A11" w14:textId="52DD2E00" w:rsidR="00CF7129" w:rsidRPr="006F48DE" w:rsidRDefault="00CF7129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  <w:r w:rsidRPr="001F47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715</w:t>
            </w:r>
          </w:p>
        </w:tc>
      </w:tr>
    </w:tbl>
    <w:p w14:paraId="0572D02D" w14:textId="77777777" w:rsidR="00367B3F" w:rsidRPr="00D31EAE" w:rsidRDefault="00367B3F" w:rsidP="00367B3F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17221258" w14:textId="77777777" w:rsidR="00D31EAE" w:rsidRDefault="00D31E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szCs w:val="30"/>
          <w:cs/>
        </w:rPr>
        <w:br w:type="page"/>
      </w:r>
    </w:p>
    <w:p w14:paraId="598A8FF8" w14:textId="2683535E" w:rsidR="00667C73" w:rsidRPr="006F48DE" w:rsidRDefault="00667C73" w:rsidP="00B61E1B">
      <w:pPr>
        <w:pStyle w:val="StyleStyle2Complex14ptItalic"/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Cs w:val="30"/>
          <w:cs/>
        </w:rPr>
      </w:pPr>
      <w:r w:rsidRPr="006F48DE">
        <w:rPr>
          <w:rFonts w:asciiTheme="majorBidi" w:hAnsiTheme="majorBidi" w:cstheme="majorBidi"/>
          <w:szCs w:val="30"/>
          <w:cs/>
        </w:rPr>
        <w:lastRenderedPageBreak/>
        <w:t>เงิน</w:t>
      </w:r>
      <w:r w:rsidRPr="00E355F2">
        <w:rPr>
          <w:rFonts w:asciiTheme="majorBidi" w:hAnsiTheme="majorBidi" w:cstheme="majorBidi"/>
          <w:szCs w:val="30"/>
          <w:cs/>
        </w:rPr>
        <w:t>ลงทุนในบริษัทย่อย บริษัทร่วมและ</w:t>
      </w:r>
      <w:r w:rsidRPr="006F48DE">
        <w:rPr>
          <w:rFonts w:asciiTheme="majorBidi" w:hAnsiTheme="majorBidi" w:cstheme="majorBidi"/>
          <w:szCs w:val="30"/>
          <w:cs/>
        </w:rPr>
        <w:t>การร่วมค้า</w:t>
      </w:r>
    </w:p>
    <w:p w14:paraId="33C20432" w14:textId="77777777" w:rsidR="00667C73" w:rsidRPr="00D31EAE" w:rsidRDefault="00667C73" w:rsidP="00B13DA3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24"/>
          <w:szCs w:val="24"/>
          <w:cs/>
          <w:lang w:bidi="th-TH"/>
        </w:rPr>
      </w:pPr>
    </w:p>
    <w:p w14:paraId="3527C99B" w14:textId="77777777" w:rsidR="00667C73" w:rsidRPr="006F48DE" w:rsidRDefault="00667C73" w:rsidP="00A30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A1D6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บริษัทย่อย</w:t>
      </w:r>
    </w:p>
    <w:p w14:paraId="717BCF05" w14:textId="77777777" w:rsidR="00AD23C3" w:rsidRPr="00D31EAE" w:rsidRDefault="00AD23C3" w:rsidP="005123EA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lang w:bidi="th-TH"/>
        </w:rPr>
      </w:pP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4"/>
        <w:gridCol w:w="1392"/>
        <w:gridCol w:w="2205"/>
      </w:tblGrid>
      <w:tr w:rsidR="00386C09" w:rsidRPr="008813E6" w14:paraId="3C2F9BD5" w14:textId="77777777" w:rsidTr="003C26D7">
        <w:tc>
          <w:tcPr>
            <w:tcW w:w="5504" w:type="dxa"/>
          </w:tcPr>
          <w:p w14:paraId="14AC37AF" w14:textId="77777777" w:rsidR="00386C09" w:rsidRDefault="00386C09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2DE0FC0F" w14:textId="5F422D3F" w:rsidR="00386C09" w:rsidRPr="00B61AE7" w:rsidRDefault="00B61AE7" w:rsidP="00D96279">
            <w:pPr>
              <w:pStyle w:val="a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4B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334B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857E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334B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34B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D857E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8</w:t>
            </w:r>
          </w:p>
        </w:tc>
        <w:tc>
          <w:tcPr>
            <w:tcW w:w="1392" w:type="dxa"/>
          </w:tcPr>
          <w:p w14:paraId="2B3289DE" w14:textId="77777777" w:rsidR="00386C09" w:rsidRPr="008813E6" w:rsidRDefault="00386C09" w:rsidP="00D96279">
            <w:pPr>
              <w:pStyle w:val="a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05" w:type="dxa"/>
          </w:tcPr>
          <w:p w14:paraId="4CDFC8E3" w14:textId="77777777" w:rsidR="00386C09" w:rsidRDefault="00386C09" w:rsidP="00D96279">
            <w:pPr>
              <w:pStyle w:val="a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402A91FE" w14:textId="77777777" w:rsidR="00386C09" w:rsidRPr="008813E6" w:rsidRDefault="00386C09" w:rsidP="00D96279">
            <w:pPr>
              <w:pStyle w:val="a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813E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86C09" w:rsidRPr="008813E6" w14:paraId="34B0589F" w14:textId="77777777" w:rsidTr="003C26D7">
        <w:tc>
          <w:tcPr>
            <w:tcW w:w="5504" w:type="dxa"/>
          </w:tcPr>
          <w:p w14:paraId="097A1D10" w14:textId="77777777" w:rsidR="00386C09" w:rsidRPr="008813E6" w:rsidRDefault="00386C09" w:rsidP="00D96279">
            <w:pPr>
              <w:pStyle w:val="a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2" w:type="dxa"/>
          </w:tcPr>
          <w:p w14:paraId="2CB9AAC2" w14:textId="43FF986A" w:rsidR="00386C09" w:rsidRPr="008813E6" w:rsidRDefault="00386C09" w:rsidP="00D96279">
            <w:pPr>
              <w:pStyle w:val="a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205" w:type="dxa"/>
          </w:tcPr>
          <w:p w14:paraId="69D893F0" w14:textId="77777777" w:rsidR="00386C09" w:rsidRPr="008813E6" w:rsidRDefault="00386C09" w:rsidP="00D96279">
            <w:pPr>
              <w:pStyle w:val="a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8813E6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8813E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ล้านบาท)</w:t>
            </w:r>
          </w:p>
        </w:tc>
      </w:tr>
      <w:tr w:rsidR="00386C09" w:rsidRPr="008813E6" w14:paraId="7A6AD2EC" w14:textId="77777777" w:rsidTr="003C26D7">
        <w:tc>
          <w:tcPr>
            <w:tcW w:w="5504" w:type="dxa"/>
          </w:tcPr>
          <w:p w14:paraId="6C449DF5" w14:textId="77777777" w:rsidR="00386C09" w:rsidRPr="00CF018E" w:rsidRDefault="00386C09" w:rsidP="00D96279">
            <w:pPr>
              <w:pStyle w:val="a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CF018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บริษัทย่อยทางตรง</w:t>
            </w:r>
          </w:p>
        </w:tc>
        <w:tc>
          <w:tcPr>
            <w:tcW w:w="1392" w:type="dxa"/>
          </w:tcPr>
          <w:p w14:paraId="1F6CA3D0" w14:textId="77777777" w:rsidR="00386C09" w:rsidRPr="008813E6" w:rsidRDefault="00386C09" w:rsidP="00D96279">
            <w:pPr>
              <w:pStyle w:val="a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205" w:type="dxa"/>
          </w:tcPr>
          <w:p w14:paraId="25D513F1" w14:textId="77777777" w:rsidR="00386C09" w:rsidRPr="008813E6" w:rsidRDefault="00386C09" w:rsidP="00D96279">
            <w:pPr>
              <w:pStyle w:val="a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</w:tr>
      <w:tr w:rsidR="00386C09" w:rsidRPr="008813E6" w14:paraId="67B6ACA4" w14:textId="77777777" w:rsidTr="003C26D7">
        <w:tc>
          <w:tcPr>
            <w:tcW w:w="5504" w:type="dxa"/>
          </w:tcPr>
          <w:p w14:paraId="6F2AA7C9" w14:textId="1A801B9B" w:rsidR="00386C09" w:rsidRPr="008813E6" w:rsidRDefault="00386C09" w:rsidP="00D96279">
            <w:pPr>
              <w:pStyle w:val="a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13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8813E6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8813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มกราคม </w:t>
            </w:r>
            <w:r w:rsidRPr="008813E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B61AE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392" w:type="dxa"/>
          </w:tcPr>
          <w:p w14:paraId="5273B431" w14:textId="77777777" w:rsidR="00386C09" w:rsidRPr="008813E6" w:rsidRDefault="00386C09" w:rsidP="00D96279">
            <w:pPr>
              <w:pStyle w:val="a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05" w:type="dxa"/>
          </w:tcPr>
          <w:p w14:paraId="3BD4A47A" w14:textId="621CF8B3" w:rsidR="00386C09" w:rsidRPr="008813E6" w:rsidRDefault="00B61AE7" w:rsidP="00175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B61AE7">
              <w:rPr>
                <w:rFonts w:ascii="Angsana New" w:hAnsi="Angsana New"/>
                <w:sz w:val="30"/>
                <w:szCs w:val="30"/>
              </w:rPr>
              <w:t>43,000</w:t>
            </w:r>
          </w:p>
        </w:tc>
      </w:tr>
      <w:tr w:rsidR="00386C09" w:rsidRPr="008813E6" w14:paraId="379EAD4F" w14:textId="77777777" w:rsidTr="003C26D7">
        <w:tc>
          <w:tcPr>
            <w:tcW w:w="5504" w:type="dxa"/>
          </w:tcPr>
          <w:p w14:paraId="660A04FD" w14:textId="758CCBB8" w:rsidR="00386C09" w:rsidRPr="008813E6" w:rsidRDefault="00DE4B36" w:rsidP="00D96279">
            <w:pPr>
              <w:pStyle w:val="a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392" w:type="dxa"/>
          </w:tcPr>
          <w:p w14:paraId="296E4FF4" w14:textId="3F870009" w:rsidR="00386C09" w:rsidRPr="008813E6" w:rsidRDefault="00386C09" w:rsidP="00D96279">
            <w:pPr>
              <w:pStyle w:val="a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205" w:type="dxa"/>
          </w:tcPr>
          <w:p w14:paraId="07FE08A7" w14:textId="6AD2F840" w:rsidR="00386C09" w:rsidRPr="008813E6" w:rsidRDefault="00DE4B36" w:rsidP="00175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(1)</w:t>
            </w:r>
          </w:p>
        </w:tc>
      </w:tr>
      <w:tr w:rsidR="00386C09" w:rsidRPr="008813E6" w14:paraId="1405C9A4" w14:textId="77777777" w:rsidTr="003C26D7">
        <w:tc>
          <w:tcPr>
            <w:tcW w:w="5504" w:type="dxa"/>
          </w:tcPr>
          <w:p w14:paraId="2F910EA8" w14:textId="458DD5E5" w:rsidR="00386C09" w:rsidRPr="00B61AE7" w:rsidRDefault="00386C09" w:rsidP="00D96279">
            <w:pPr>
              <w:pStyle w:val="a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813E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B61AE7" w:rsidRPr="00D857EC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="00B61AE7" w:rsidRPr="00334BE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="00B61AE7" w:rsidRPr="00D857EC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B61AE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392" w:type="dxa"/>
          </w:tcPr>
          <w:p w14:paraId="6AEC0C02" w14:textId="77777777" w:rsidR="00386C09" w:rsidRPr="008813E6" w:rsidRDefault="00386C09" w:rsidP="00D96279">
            <w:pPr>
              <w:pStyle w:val="a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05" w:type="dxa"/>
            <w:tcBorders>
              <w:top w:val="single" w:sz="4" w:space="0" w:color="auto"/>
              <w:bottom w:val="double" w:sz="4" w:space="0" w:color="auto"/>
            </w:tcBorders>
          </w:tcPr>
          <w:p w14:paraId="7C95A5C7" w14:textId="4D72B110" w:rsidR="00386C09" w:rsidRPr="008813E6" w:rsidRDefault="00DE4B36" w:rsidP="00175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5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42,999</w:t>
            </w:r>
          </w:p>
        </w:tc>
      </w:tr>
    </w:tbl>
    <w:p w14:paraId="1738837C" w14:textId="77777777" w:rsidR="00386C09" w:rsidRDefault="00386C09" w:rsidP="005123EA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5D366554" w14:textId="4F7E48C4" w:rsidR="00FF25B6" w:rsidRPr="00890AF3" w:rsidRDefault="007C6BC1" w:rsidP="007C6B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highlight w:val="yellow"/>
        </w:rPr>
      </w:pPr>
      <w:r w:rsidRPr="007C6BC1">
        <w:rPr>
          <w:rFonts w:asciiTheme="majorBidi" w:hAnsiTheme="majorBidi"/>
          <w:b/>
          <w:bCs/>
          <w:i/>
          <w:iCs/>
          <w:sz w:val="30"/>
          <w:szCs w:val="30"/>
          <w:cs/>
        </w:rPr>
        <w:t>บริษัทย่อยทางตรง</w:t>
      </w:r>
    </w:p>
    <w:p w14:paraId="60BDC625" w14:textId="77777777" w:rsidR="00324AB2" w:rsidRPr="00044EF1" w:rsidRDefault="00324AB2" w:rsidP="00645382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14:paraId="6FC5446C" w14:textId="09518712" w:rsidR="007C6BC1" w:rsidRPr="007C6BC1" w:rsidRDefault="007C6BC1" w:rsidP="007C6B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7C6BC1">
        <w:rPr>
          <w:rFonts w:asciiTheme="majorBidi" w:hAnsiTheme="majorBidi"/>
          <w:sz w:val="30"/>
          <w:szCs w:val="30"/>
          <w:cs/>
        </w:rPr>
        <w:t xml:space="preserve">ในเดือนมีนาคม </w:t>
      </w:r>
      <w:r w:rsidRPr="007C6BC1">
        <w:rPr>
          <w:rFonts w:asciiTheme="majorBidi" w:hAnsiTheme="majorBidi" w:cstheme="majorBidi"/>
          <w:sz w:val="30"/>
          <w:szCs w:val="30"/>
        </w:rPr>
        <w:t>2568</w:t>
      </w:r>
      <w:r w:rsidRPr="007C6BC1">
        <w:rPr>
          <w:rFonts w:asciiTheme="majorBidi" w:hAnsiTheme="majorBidi"/>
          <w:sz w:val="30"/>
          <w:szCs w:val="30"/>
          <w:cs/>
        </w:rPr>
        <w:t xml:space="preserve"> บริษัท พีเอส เวล โฮลดิ้ง </w:t>
      </w:r>
      <w:r w:rsidRPr="007C6BC1">
        <w:rPr>
          <w:rFonts w:asciiTheme="majorBidi" w:hAnsiTheme="majorBidi" w:cstheme="majorBidi"/>
          <w:sz w:val="30"/>
          <w:szCs w:val="30"/>
        </w:rPr>
        <w:t>2</w:t>
      </w:r>
      <w:r w:rsidRPr="007C6BC1">
        <w:rPr>
          <w:rFonts w:asciiTheme="majorBidi" w:hAnsiTheme="majorBidi"/>
          <w:sz w:val="30"/>
          <w:szCs w:val="30"/>
          <w:cs/>
        </w:rPr>
        <w:t xml:space="preserve"> จำกัด </w:t>
      </w:r>
      <w:r w:rsidR="00044EF1">
        <w:rPr>
          <w:rFonts w:asciiTheme="majorBidi" w:hAnsiTheme="majorBidi" w:hint="cs"/>
          <w:sz w:val="30"/>
          <w:szCs w:val="30"/>
          <w:cs/>
        </w:rPr>
        <w:t>และ</w:t>
      </w:r>
      <w:r w:rsidR="00044EF1" w:rsidRPr="00044EF1">
        <w:rPr>
          <w:rFonts w:asciiTheme="majorBidi" w:hAnsiTheme="majorBidi"/>
          <w:sz w:val="30"/>
          <w:szCs w:val="30"/>
          <w:cs/>
        </w:rPr>
        <w:t xml:space="preserve">บริษัท พีเอส เวล นราธิวาส จำกัด </w:t>
      </w:r>
      <w:r w:rsidRPr="007C6BC1">
        <w:rPr>
          <w:rFonts w:asciiTheme="majorBidi" w:hAnsiTheme="majorBidi"/>
          <w:sz w:val="30"/>
          <w:szCs w:val="30"/>
          <w:cs/>
        </w:rPr>
        <w:t>ได้จดทะเบียน</w:t>
      </w:r>
      <w:r w:rsidR="00044EF1">
        <w:rPr>
          <w:rFonts w:asciiTheme="majorBidi" w:hAnsiTheme="majorBidi"/>
          <w:sz w:val="30"/>
          <w:szCs w:val="30"/>
        </w:rPr>
        <w:br/>
      </w:r>
      <w:r w:rsidRPr="007C6BC1">
        <w:rPr>
          <w:rFonts w:asciiTheme="majorBidi" w:hAnsiTheme="majorBidi"/>
          <w:sz w:val="30"/>
          <w:szCs w:val="30"/>
          <w:cs/>
        </w:rPr>
        <w:t>เลิก</w:t>
      </w:r>
      <w:r>
        <w:rPr>
          <w:rFonts w:asciiTheme="majorBidi" w:hAnsiTheme="majorBidi" w:hint="cs"/>
          <w:sz w:val="30"/>
          <w:szCs w:val="30"/>
          <w:cs/>
        </w:rPr>
        <w:t>บริษัท</w:t>
      </w:r>
      <w:r w:rsidRPr="007C6BC1">
        <w:rPr>
          <w:rFonts w:asciiTheme="majorBidi" w:hAnsiTheme="majorBidi"/>
          <w:sz w:val="30"/>
          <w:szCs w:val="30"/>
          <w:cs/>
        </w:rPr>
        <w:t xml:space="preserve">ต่อกระทรวงพาณิชย์แล้วเมื่อวันที่ </w:t>
      </w:r>
      <w:r w:rsidRPr="007C6BC1">
        <w:rPr>
          <w:rFonts w:asciiTheme="majorBidi" w:hAnsiTheme="majorBidi" w:cstheme="majorBidi"/>
          <w:sz w:val="30"/>
          <w:szCs w:val="30"/>
        </w:rPr>
        <w:t>4</w:t>
      </w:r>
      <w:r w:rsidRPr="007C6BC1">
        <w:rPr>
          <w:rFonts w:asciiTheme="majorBidi" w:hAnsiTheme="majorBidi"/>
          <w:sz w:val="30"/>
          <w:szCs w:val="30"/>
          <w:cs/>
        </w:rPr>
        <w:t xml:space="preserve"> มีนาคม </w:t>
      </w:r>
      <w:r w:rsidRPr="007C6BC1">
        <w:rPr>
          <w:rFonts w:asciiTheme="majorBidi" w:hAnsiTheme="majorBidi" w:cstheme="majorBidi"/>
          <w:sz w:val="30"/>
          <w:szCs w:val="30"/>
        </w:rPr>
        <w:t>2568</w:t>
      </w:r>
      <w:r w:rsidRPr="007C6BC1">
        <w:rPr>
          <w:rFonts w:asciiTheme="majorBidi" w:hAnsiTheme="majorBidi"/>
          <w:sz w:val="30"/>
          <w:szCs w:val="30"/>
          <w:cs/>
        </w:rPr>
        <w:t xml:space="preserve"> และอยู่ระหว่างดำเนินการชำระบัญชี</w:t>
      </w:r>
    </w:p>
    <w:p w14:paraId="00619D58" w14:textId="77777777" w:rsidR="007C6BC1" w:rsidRPr="005C58C3" w:rsidRDefault="007C6BC1" w:rsidP="007C6B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b/>
          <w:bCs/>
          <w:i/>
          <w:iCs/>
          <w:sz w:val="24"/>
          <w:szCs w:val="24"/>
        </w:rPr>
      </w:pPr>
    </w:p>
    <w:p w14:paraId="72DDAC0B" w14:textId="3122D01C" w:rsidR="007C6BC1" w:rsidRPr="00890AF3" w:rsidRDefault="007C6BC1" w:rsidP="007C6B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highlight w:val="yellow"/>
        </w:rPr>
      </w:pPr>
      <w:r w:rsidRPr="007C6BC1">
        <w:rPr>
          <w:rFonts w:asciiTheme="majorBidi" w:hAnsiTheme="majorBidi"/>
          <w:b/>
          <w:bCs/>
          <w:i/>
          <w:iCs/>
          <w:sz w:val="30"/>
          <w:szCs w:val="30"/>
          <w:cs/>
        </w:rPr>
        <w:t>บริษัทย่อยทางอ้อม</w:t>
      </w:r>
    </w:p>
    <w:p w14:paraId="3D1E1649" w14:textId="77777777" w:rsidR="007C6BC1" w:rsidRPr="00044EF1" w:rsidRDefault="007C6BC1" w:rsidP="007C6BC1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14:paraId="4649C4C3" w14:textId="05ED14BF" w:rsidR="007C6BC1" w:rsidRPr="007C6BC1" w:rsidRDefault="007C6BC1" w:rsidP="007C6B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7C6BC1">
        <w:rPr>
          <w:rFonts w:asciiTheme="majorBidi" w:hAnsiTheme="majorBidi"/>
          <w:sz w:val="30"/>
          <w:szCs w:val="30"/>
          <w:cs/>
        </w:rPr>
        <w:t xml:space="preserve">ในเดือนมกราคม </w:t>
      </w:r>
      <w:r w:rsidRPr="007C6BC1">
        <w:rPr>
          <w:rFonts w:asciiTheme="majorBidi" w:hAnsiTheme="majorBidi" w:cstheme="majorBidi"/>
          <w:sz w:val="30"/>
          <w:szCs w:val="30"/>
        </w:rPr>
        <w:t xml:space="preserve">2568 </w:t>
      </w:r>
      <w:r w:rsidRPr="007C6BC1">
        <w:rPr>
          <w:rFonts w:asciiTheme="majorBidi" w:hAnsiTheme="majorBidi"/>
          <w:sz w:val="30"/>
          <w:szCs w:val="30"/>
          <w:cs/>
        </w:rPr>
        <w:t xml:space="preserve">บริษัทย่อยทางตรงของบริษัทได้โอนหุ้นของบริษัท โรงพยาบาลวิมุต สุขุมวิท จำกัด (เดิมชื่อ บริษัท พฤกษา เวนเจอร์ วัน จำกัด) จำนวน </w:t>
      </w:r>
      <w:r w:rsidRPr="007C6BC1">
        <w:rPr>
          <w:rFonts w:asciiTheme="majorBidi" w:hAnsiTheme="majorBidi" w:cstheme="majorBidi"/>
          <w:sz w:val="30"/>
          <w:szCs w:val="30"/>
        </w:rPr>
        <w:t xml:space="preserve">79,999,998 </w:t>
      </w:r>
      <w:r w:rsidRPr="007C6BC1">
        <w:rPr>
          <w:rFonts w:asciiTheme="majorBidi" w:hAnsiTheme="majorBidi"/>
          <w:sz w:val="30"/>
          <w:szCs w:val="30"/>
          <w:cs/>
        </w:rPr>
        <w:t xml:space="preserve">หุ้น ราคาหุ้นละ </w:t>
      </w:r>
      <w:r w:rsidRPr="007C6BC1">
        <w:rPr>
          <w:rFonts w:asciiTheme="majorBidi" w:hAnsiTheme="majorBidi" w:cstheme="majorBidi"/>
          <w:sz w:val="30"/>
          <w:szCs w:val="30"/>
        </w:rPr>
        <w:t xml:space="preserve">10 </w:t>
      </w:r>
      <w:r w:rsidRPr="007C6BC1">
        <w:rPr>
          <w:rFonts w:asciiTheme="majorBidi" w:hAnsiTheme="majorBidi"/>
          <w:sz w:val="30"/>
          <w:szCs w:val="30"/>
          <w:cs/>
        </w:rPr>
        <w:t xml:space="preserve">บาท ชำระหุ้นแล้วเสร็จร้อยละ </w:t>
      </w:r>
      <w:r w:rsidRPr="007C6BC1">
        <w:rPr>
          <w:rFonts w:asciiTheme="majorBidi" w:hAnsiTheme="majorBidi" w:cstheme="majorBidi"/>
          <w:sz w:val="30"/>
          <w:szCs w:val="30"/>
        </w:rPr>
        <w:t xml:space="preserve">90 </w:t>
      </w:r>
      <w:r w:rsidRPr="007C6BC1">
        <w:rPr>
          <w:rFonts w:asciiTheme="majorBidi" w:hAnsiTheme="majorBidi"/>
          <w:sz w:val="30"/>
          <w:szCs w:val="30"/>
          <w:cs/>
        </w:rPr>
        <w:t xml:space="preserve">คิดเป็นเงินจำนวน </w:t>
      </w:r>
      <w:r w:rsidRPr="007C6BC1">
        <w:rPr>
          <w:rFonts w:asciiTheme="majorBidi" w:hAnsiTheme="majorBidi" w:cstheme="majorBidi"/>
          <w:sz w:val="30"/>
          <w:szCs w:val="30"/>
        </w:rPr>
        <w:t xml:space="preserve">720 </w:t>
      </w:r>
      <w:r w:rsidRPr="007C6BC1">
        <w:rPr>
          <w:rFonts w:asciiTheme="majorBidi" w:hAnsiTheme="majorBidi"/>
          <w:sz w:val="30"/>
          <w:szCs w:val="30"/>
          <w:cs/>
        </w:rPr>
        <w:t xml:space="preserve">ล้านบาท ให้กับ บริษัท โรงพยาบาลวิมุต โฮลดิ้ง จำกัด โดยการโอนหุ้นดังกล่าวแล้วเสร็จในเดือนมกราคม </w:t>
      </w:r>
      <w:r w:rsidRPr="007C6BC1">
        <w:rPr>
          <w:rFonts w:asciiTheme="majorBidi" w:hAnsiTheme="majorBidi" w:cstheme="majorBidi"/>
          <w:sz w:val="30"/>
          <w:szCs w:val="30"/>
        </w:rPr>
        <w:t>2568</w:t>
      </w:r>
    </w:p>
    <w:p w14:paraId="564544AE" w14:textId="77777777" w:rsidR="00300606" w:rsidRPr="00044EF1" w:rsidRDefault="00300606" w:rsidP="00D962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</w:pPr>
    </w:p>
    <w:p w14:paraId="08D81587" w14:textId="0491B7AB" w:rsidR="00667C73" w:rsidRPr="00386C09" w:rsidRDefault="00667C73" w:rsidP="007C6B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86C0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บริษัทร่วม</w:t>
      </w:r>
    </w:p>
    <w:p w14:paraId="3A71C358" w14:textId="77777777" w:rsidR="008542C7" w:rsidRPr="005C58C3" w:rsidRDefault="008542C7" w:rsidP="00D962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10"/>
        <w:gridCol w:w="1440"/>
        <w:gridCol w:w="270"/>
        <w:gridCol w:w="1440"/>
      </w:tblGrid>
      <w:tr w:rsidR="00847E85" w:rsidRPr="006F48DE" w14:paraId="1C13C424" w14:textId="77777777" w:rsidTr="004003B8">
        <w:trPr>
          <w:tblHeader/>
        </w:trPr>
        <w:tc>
          <w:tcPr>
            <w:tcW w:w="6210" w:type="dxa"/>
            <w:vAlign w:val="bottom"/>
          </w:tcPr>
          <w:p w14:paraId="23536D5D" w14:textId="77777777" w:rsidR="00847E85" w:rsidRPr="006F48DE" w:rsidRDefault="00847E85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52974840" w14:textId="11D7D094" w:rsidR="00847E85" w:rsidRPr="006F48DE" w:rsidRDefault="001626A9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334B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857E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334B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34B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D857E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440" w:type="dxa"/>
            <w:vAlign w:val="bottom"/>
          </w:tcPr>
          <w:p w14:paraId="10BB9353" w14:textId="1F5A3B15" w:rsidR="00847E85" w:rsidRPr="006F48DE" w:rsidRDefault="00847E85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color w:val="FF0000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70F82FD" w14:textId="77777777" w:rsidR="00847E85" w:rsidRPr="006F48DE" w:rsidRDefault="00847E85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D72116F" w14:textId="259AF9ED" w:rsidR="00847E85" w:rsidRPr="004003B8" w:rsidRDefault="004003B8" w:rsidP="00400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color w:val="FF0000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003B8" w:rsidRPr="006F48DE" w14:paraId="0569C436" w14:textId="77777777" w:rsidTr="00200A6F">
        <w:tc>
          <w:tcPr>
            <w:tcW w:w="6210" w:type="dxa"/>
            <w:vAlign w:val="bottom"/>
          </w:tcPr>
          <w:p w14:paraId="7DB8EDF9" w14:textId="4FD80A10" w:rsidR="004003B8" w:rsidRPr="006F48DE" w:rsidRDefault="004003B8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A8E5461" w14:textId="19904C9E" w:rsidR="004003B8" w:rsidRPr="001626A9" w:rsidRDefault="004003B8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47EEE0" w14:textId="77777777" w:rsidR="004003B8" w:rsidRPr="001626A9" w:rsidRDefault="004003B8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FA3AE7D" w14:textId="776F84F5" w:rsidR="004003B8" w:rsidRPr="001626A9" w:rsidRDefault="004003B8" w:rsidP="00400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6D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C58C3" w:rsidRPr="005C58C3" w14:paraId="303049F4" w14:textId="77777777" w:rsidTr="00FF497F">
        <w:tc>
          <w:tcPr>
            <w:tcW w:w="6210" w:type="dxa"/>
            <w:vAlign w:val="bottom"/>
          </w:tcPr>
          <w:p w14:paraId="611F8180" w14:textId="2ED1AC2B" w:rsidR="005C58C3" w:rsidRPr="005C58C3" w:rsidRDefault="005C58C3" w:rsidP="00FF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C58C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  <w:r w:rsidR="008B61FF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ทางอ้อม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C58C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5C58C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ถือหุ้นโดยบริษัทย่อย)</w:t>
            </w:r>
          </w:p>
        </w:tc>
        <w:tc>
          <w:tcPr>
            <w:tcW w:w="1440" w:type="dxa"/>
          </w:tcPr>
          <w:p w14:paraId="10B7EF88" w14:textId="77777777" w:rsidR="005C58C3" w:rsidRPr="005C58C3" w:rsidRDefault="005C58C3" w:rsidP="00FF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B6CFAB0" w14:textId="77777777" w:rsidR="005C58C3" w:rsidRPr="005C58C3" w:rsidRDefault="005C58C3" w:rsidP="00FF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EDA1A51" w14:textId="560C042E" w:rsidR="005C58C3" w:rsidRPr="005C58C3" w:rsidRDefault="005C58C3" w:rsidP="00FF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1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626A9" w:rsidRPr="006F48DE" w14:paraId="190C5B01" w14:textId="77777777" w:rsidTr="004003B8">
        <w:tc>
          <w:tcPr>
            <w:tcW w:w="6210" w:type="dxa"/>
            <w:vAlign w:val="bottom"/>
          </w:tcPr>
          <w:p w14:paraId="752C7D07" w14:textId="2EB0C097" w:rsidR="001626A9" w:rsidRPr="006F48DE" w:rsidRDefault="001626A9" w:rsidP="0016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C2C0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1C2C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40" w:type="dxa"/>
          </w:tcPr>
          <w:p w14:paraId="46C5620A" w14:textId="6C74FC4F" w:rsidR="001626A9" w:rsidRPr="001626A9" w:rsidRDefault="001626A9" w:rsidP="0016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4EF413" w14:textId="77777777" w:rsidR="001626A9" w:rsidRPr="001626A9" w:rsidRDefault="001626A9" w:rsidP="0016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8F63997" w14:textId="33FD771D" w:rsidR="001626A9" w:rsidRPr="001626A9" w:rsidRDefault="004003B8" w:rsidP="00400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003B8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4003B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003B8">
              <w:rPr>
                <w:rFonts w:asciiTheme="majorBidi" w:hAnsiTheme="majorBidi"/>
                <w:sz w:val="30"/>
                <w:szCs w:val="30"/>
                <w:cs/>
              </w:rPr>
              <w:t>242</w:t>
            </w:r>
          </w:p>
        </w:tc>
      </w:tr>
      <w:tr w:rsidR="00847E85" w:rsidRPr="006F48DE" w14:paraId="7D0FBAA8" w14:textId="77777777" w:rsidTr="007C6BC1">
        <w:tc>
          <w:tcPr>
            <w:tcW w:w="6210" w:type="dxa"/>
            <w:vAlign w:val="bottom"/>
          </w:tcPr>
          <w:p w14:paraId="62B2ED43" w14:textId="77777777" w:rsidR="00847E85" w:rsidRPr="006F48DE" w:rsidRDefault="00847E85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ของบริษัทร่วมที่ใช้วิธีส่วนได้เสีย</w:t>
            </w:r>
          </w:p>
        </w:tc>
        <w:tc>
          <w:tcPr>
            <w:tcW w:w="1440" w:type="dxa"/>
          </w:tcPr>
          <w:p w14:paraId="0544FC22" w14:textId="5F0057F6" w:rsidR="00847E85" w:rsidRPr="006F48DE" w:rsidRDefault="00847E85" w:rsidP="007C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896132" w14:textId="77777777" w:rsidR="00847E85" w:rsidRPr="006F48DE" w:rsidRDefault="00847E85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B628186" w14:textId="1DD443F2" w:rsidR="00847E85" w:rsidRPr="006F48DE" w:rsidRDefault="004003B8" w:rsidP="00400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003B8">
              <w:rPr>
                <w:rFonts w:asciiTheme="majorBidi" w:hAnsiTheme="majorBidi" w:cstheme="majorBidi"/>
                <w:sz w:val="30"/>
                <w:szCs w:val="30"/>
              </w:rPr>
              <w:t>(22)</w:t>
            </w:r>
          </w:p>
        </w:tc>
      </w:tr>
      <w:tr w:rsidR="00847E85" w:rsidRPr="006F48DE" w14:paraId="39428D63" w14:textId="77777777" w:rsidTr="004003B8">
        <w:tc>
          <w:tcPr>
            <w:tcW w:w="6210" w:type="dxa"/>
            <w:vAlign w:val="bottom"/>
          </w:tcPr>
          <w:p w14:paraId="5F78BC16" w14:textId="3F3389F2" w:rsidR="00847E85" w:rsidRPr="006F48DE" w:rsidRDefault="001626A9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857EC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334BE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Pr="00D857EC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40" w:type="dxa"/>
          </w:tcPr>
          <w:p w14:paraId="35D477FA" w14:textId="2B3B5C8C" w:rsidR="00847E85" w:rsidRPr="006F48DE" w:rsidRDefault="00847E85" w:rsidP="007C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30B7F72" w14:textId="77777777" w:rsidR="00847E85" w:rsidRPr="006F48DE" w:rsidRDefault="00847E85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251925" w14:textId="28A93B7A" w:rsidR="00847E85" w:rsidRPr="006F48DE" w:rsidRDefault="004003B8" w:rsidP="00400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3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1,220</w:t>
            </w:r>
          </w:p>
        </w:tc>
      </w:tr>
    </w:tbl>
    <w:p w14:paraId="51FE6B41" w14:textId="23A9746E" w:rsidR="00667C73" w:rsidRPr="00386C09" w:rsidRDefault="00667C73" w:rsidP="00B96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86C0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การร่วมค้า</w:t>
      </w:r>
    </w:p>
    <w:p w14:paraId="28658A9C" w14:textId="77777777" w:rsidR="00667C73" w:rsidRPr="00503EFE" w:rsidRDefault="00667C73" w:rsidP="00D962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3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10"/>
        <w:gridCol w:w="270"/>
        <w:gridCol w:w="1170"/>
        <w:gridCol w:w="270"/>
        <w:gridCol w:w="1411"/>
      </w:tblGrid>
      <w:tr w:rsidR="00847E85" w:rsidRPr="001A7FFA" w14:paraId="0F072CCC" w14:textId="77777777" w:rsidTr="00B617B3">
        <w:tc>
          <w:tcPr>
            <w:tcW w:w="6210" w:type="dxa"/>
          </w:tcPr>
          <w:p w14:paraId="2067096A" w14:textId="77777777" w:rsidR="00847E85" w:rsidRPr="00346DFC" w:rsidRDefault="00847E85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46DF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2BE0F31D" w14:textId="05BC09CA" w:rsidR="00847E85" w:rsidRPr="00346DFC" w:rsidRDefault="00890AF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4B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334B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857E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334B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34B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D857E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6FDB5D93" w14:textId="6FFC507F" w:rsidR="00847E85" w:rsidRPr="00346DFC" w:rsidRDefault="00847E85" w:rsidP="00D96279">
            <w:pPr>
              <w:ind w:left="-1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DA1B987" w14:textId="50AD34E0" w:rsidR="00847E85" w:rsidRPr="00346DFC" w:rsidRDefault="00847E85" w:rsidP="00D96279">
            <w:pPr>
              <w:ind w:left="-1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05743E3" w14:textId="77777777" w:rsidR="00847E85" w:rsidRPr="00346DFC" w:rsidRDefault="00847E85" w:rsidP="00D96279">
            <w:pPr>
              <w:ind w:left="-1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1" w:type="dxa"/>
            <w:vAlign w:val="bottom"/>
          </w:tcPr>
          <w:p w14:paraId="6F865210" w14:textId="78B15E7F" w:rsidR="00847E85" w:rsidRPr="00346DFC" w:rsidRDefault="004003B8" w:rsidP="00D96279">
            <w:pPr>
              <w:ind w:left="-1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6DF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003B8" w:rsidRPr="001A7FFA" w14:paraId="3E0FE19D" w14:textId="77777777" w:rsidTr="00B617B3">
        <w:tc>
          <w:tcPr>
            <w:tcW w:w="6210" w:type="dxa"/>
            <w:vAlign w:val="bottom"/>
          </w:tcPr>
          <w:p w14:paraId="136FA59E" w14:textId="7532F2FD" w:rsidR="004003B8" w:rsidRPr="00346DFC" w:rsidRDefault="004003B8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D315DDD" w14:textId="77777777" w:rsidR="004003B8" w:rsidRPr="00346DFC" w:rsidRDefault="004003B8" w:rsidP="00200A6F">
            <w:pPr>
              <w:tabs>
                <w:tab w:val="decimal" w:pos="12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9EABB5B" w14:textId="77777777" w:rsidR="004003B8" w:rsidRPr="00346DFC" w:rsidRDefault="004003B8" w:rsidP="00200A6F">
            <w:pPr>
              <w:tabs>
                <w:tab w:val="decimal" w:pos="12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D226442" w14:textId="77777777" w:rsidR="004003B8" w:rsidRPr="00346DFC" w:rsidRDefault="004003B8" w:rsidP="00200A6F">
            <w:pPr>
              <w:tabs>
                <w:tab w:val="decimal" w:pos="12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1" w:type="dxa"/>
            <w:vAlign w:val="bottom"/>
          </w:tcPr>
          <w:p w14:paraId="1B6CF56C" w14:textId="52819358" w:rsidR="004003B8" w:rsidRPr="00346DFC" w:rsidRDefault="004003B8" w:rsidP="004003B8">
            <w:pPr>
              <w:tabs>
                <w:tab w:val="decimal" w:pos="12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6D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47E85" w:rsidRPr="001A7FFA" w14:paraId="10303F1B" w14:textId="77777777" w:rsidTr="00B617B3">
        <w:tc>
          <w:tcPr>
            <w:tcW w:w="6210" w:type="dxa"/>
            <w:vAlign w:val="bottom"/>
          </w:tcPr>
          <w:p w14:paraId="0BD11BBC" w14:textId="01274272" w:rsidR="00847E85" w:rsidRPr="00346DFC" w:rsidRDefault="00847E85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6D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การร่วมค้าทางอ้อม (ถือหุ้นโดยบริษัทย่อย)</w:t>
            </w:r>
          </w:p>
        </w:tc>
        <w:tc>
          <w:tcPr>
            <w:tcW w:w="270" w:type="dxa"/>
            <w:vAlign w:val="bottom"/>
          </w:tcPr>
          <w:p w14:paraId="7021B1FE" w14:textId="77777777" w:rsidR="00847E85" w:rsidRPr="00346DFC" w:rsidRDefault="00847E85" w:rsidP="00D96279">
            <w:pPr>
              <w:tabs>
                <w:tab w:val="decimal" w:pos="12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7B64E0A" w14:textId="77777777" w:rsidR="00847E85" w:rsidRPr="00346DFC" w:rsidRDefault="00847E85" w:rsidP="00D96279">
            <w:pPr>
              <w:tabs>
                <w:tab w:val="decimal" w:pos="12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7DCBDB6" w14:textId="77777777" w:rsidR="00847E85" w:rsidRPr="00346DFC" w:rsidRDefault="00847E85" w:rsidP="00D96279">
            <w:pPr>
              <w:tabs>
                <w:tab w:val="decimal" w:pos="12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1" w:type="dxa"/>
            <w:vAlign w:val="bottom"/>
          </w:tcPr>
          <w:p w14:paraId="3A66AE0F" w14:textId="77777777" w:rsidR="00847E85" w:rsidRPr="00346DFC" w:rsidRDefault="00847E85" w:rsidP="00D96279">
            <w:pPr>
              <w:tabs>
                <w:tab w:val="decimal" w:pos="12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0AF3" w:rsidRPr="001A7FFA" w14:paraId="50E9A4FB" w14:textId="77777777" w:rsidTr="00B617B3">
        <w:tc>
          <w:tcPr>
            <w:tcW w:w="6210" w:type="dxa"/>
            <w:vAlign w:val="bottom"/>
          </w:tcPr>
          <w:p w14:paraId="25F1B77E" w14:textId="43D958EE" w:rsidR="00890AF3" w:rsidRPr="00346DFC" w:rsidRDefault="00890AF3" w:rsidP="0089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46D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46DF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46D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346DF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45191798" w14:textId="77777777" w:rsidR="00890AF3" w:rsidRPr="00346DFC" w:rsidRDefault="00890AF3" w:rsidP="00890AF3">
            <w:pPr>
              <w:tabs>
                <w:tab w:val="decimal" w:pos="12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EAAEC3F" w14:textId="1FD265B2" w:rsidR="00890AF3" w:rsidRPr="00890AF3" w:rsidRDefault="00890AF3" w:rsidP="00E24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E361869" w14:textId="77777777" w:rsidR="00890AF3" w:rsidRPr="00890AF3" w:rsidRDefault="00890AF3" w:rsidP="00890AF3">
            <w:pPr>
              <w:tabs>
                <w:tab w:val="decimal" w:pos="12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  <w:vAlign w:val="bottom"/>
          </w:tcPr>
          <w:p w14:paraId="6C5340CB" w14:textId="3D26F122" w:rsidR="00890AF3" w:rsidRPr="00890AF3" w:rsidRDefault="004003B8" w:rsidP="00400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4003B8">
              <w:rPr>
                <w:rFonts w:asciiTheme="majorBidi" w:hAnsiTheme="majorBidi" w:cstheme="majorBidi"/>
                <w:sz w:val="30"/>
                <w:szCs w:val="30"/>
              </w:rPr>
              <w:t>1,21</w:t>
            </w:r>
            <w:r w:rsidR="008C09D9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</w:tr>
      <w:tr w:rsidR="00BC30AA" w:rsidRPr="001A7FFA" w14:paraId="2A9B89CC" w14:textId="77777777" w:rsidTr="00B617B3">
        <w:tc>
          <w:tcPr>
            <w:tcW w:w="6210" w:type="dxa"/>
            <w:vAlign w:val="bottom"/>
          </w:tcPr>
          <w:p w14:paraId="57A5D86C" w14:textId="50B73EBE" w:rsidR="00BC30AA" w:rsidRPr="00346DFC" w:rsidRDefault="00BC30AA" w:rsidP="00FF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C30AA">
              <w:rPr>
                <w:rFonts w:ascii="Angsana New" w:hAnsi="Angsana New"/>
                <w:sz w:val="30"/>
                <w:szCs w:val="30"/>
                <w:cs/>
              </w:rPr>
              <w:t>ส่วนแบ่งขาดทุนของการร่วมค้าที่ใช้วิธีส่วนได้เสีย</w:t>
            </w:r>
          </w:p>
        </w:tc>
        <w:tc>
          <w:tcPr>
            <w:tcW w:w="270" w:type="dxa"/>
            <w:vAlign w:val="bottom"/>
          </w:tcPr>
          <w:p w14:paraId="106C8F9D" w14:textId="77777777" w:rsidR="00BC30AA" w:rsidRPr="00346DFC" w:rsidRDefault="00BC30AA" w:rsidP="00FF497F">
            <w:pPr>
              <w:tabs>
                <w:tab w:val="decimal" w:pos="12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FCE2E7C" w14:textId="77777777" w:rsidR="00BC30AA" w:rsidRPr="00890AF3" w:rsidRDefault="00BC30AA" w:rsidP="00FF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3DA2A95" w14:textId="77777777" w:rsidR="00BC30AA" w:rsidRPr="00890AF3" w:rsidRDefault="00BC30AA" w:rsidP="00FF497F">
            <w:pPr>
              <w:tabs>
                <w:tab w:val="decimal" w:pos="12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  <w:vAlign w:val="bottom"/>
          </w:tcPr>
          <w:p w14:paraId="33A0604F" w14:textId="434F05E7" w:rsidR="00BC30AA" w:rsidRPr="00890AF3" w:rsidRDefault="00BC30AA" w:rsidP="00FF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BC30AA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BC30A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47E85" w:rsidRPr="001A7FFA" w14:paraId="021EDEBC" w14:textId="77777777" w:rsidTr="00B617B3">
        <w:tc>
          <w:tcPr>
            <w:tcW w:w="6210" w:type="dxa"/>
            <w:vAlign w:val="bottom"/>
          </w:tcPr>
          <w:p w14:paraId="5955E9DE" w14:textId="5A3F26B6" w:rsidR="00847E85" w:rsidRPr="00346DFC" w:rsidRDefault="00BC30AA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C30AA">
              <w:rPr>
                <w:rFonts w:asciiTheme="majorBidi" w:hAnsiTheme="majorBidi"/>
                <w:sz w:val="30"/>
                <w:szCs w:val="30"/>
                <w:cs/>
              </w:rPr>
              <w:t>การตัดกำไรระหว่างกันที่ยังไม่ได้รับรู้</w:t>
            </w:r>
          </w:p>
        </w:tc>
        <w:tc>
          <w:tcPr>
            <w:tcW w:w="270" w:type="dxa"/>
            <w:vAlign w:val="bottom"/>
          </w:tcPr>
          <w:p w14:paraId="4FF9DCAA" w14:textId="77777777" w:rsidR="00847E85" w:rsidRPr="00346DFC" w:rsidRDefault="00847E85" w:rsidP="00D96279">
            <w:pPr>
              <w:tabs>
                <w:tab w:val="decimal" w:pos="12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F9338A1" w14:textId="65941BDA" w:rsidR="00847E85" w:rsidRPr="00346DFC" w:rsidRDefault="00847E85" w:rsidP="00E24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DF04E49" w14:textId="77777777" w:rsidR="00847E85" w:rsidRPr="00346DFC" w:rsidRDefault="00847E85" w:rsidP="00D96279">
            <w:pPr>
              <w:tabs>
                <w:tab w:val="decimal" w:pos="12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6F7F92C" w14:textId="7160D10F" w:rsidR="00847E85" w:rsidRPr="00346DFC" w:rsidRDefault="004003B8" w:rsidP="00400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4003B8">
              <w:rPr>
                <w:rFonts w:ascii="Angsana New" w:hAnsi="Angsana New"/>
                <w:sz w:val="30"/>
                <w:szCs w:val="30"/>
              </w:rPr>
              <w:t>(</w:t>
            </w:r>
            <w:r w:rsidR="00BC30AA">
              <w:rPr>
                <w:rFonts w:ascii="Angsana New" w:hAnsi="Angsana New"/>
                <w:sz w:val="30"/>
                <w:szCs w:val="30"/>
              </w:rPr>
              <w:t>3</w:t>
            </w:r>
            <w:r w:rsidRPr="004003B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90AF3" w:rsidRPr="001A7FFA" w14:paraId="13C5206C" w14:textId="77777777" w:rsidTr="00B617B3">
        <w:tc>
          <w:tcPr>
            <w:tcW w:w="6210" w:type="dxa"/>
            <w:vAlign w:val="bottom"/>
          </w:tcPr>
          <w:p w14:paraId="75538C4A" w14:textId="2D5DF949" w:rsidR="00890AF3" w:rsidRPr="00346DFC" w:rsidRDefault="00890AF3" w:rsidP="0089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34BE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857EC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334BE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Pr="00D857EC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2139E35B" w14:textId="77777777" w:rsidR="00890AF3" w:rsidRPr="00346DFC" w:rsidRDefault="00890AF3" w:rsidP="00890AF3">
            <w:pPr>
              <w:tabs>
                <w:tab w:val="decimal" w:pos="12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4D3D6D3" w14:textId="7DFD7141" w:rsidR="00890AF3" w:rsidRPr="00346DFC" w:rsidRDefault="00890AF3" w:rsidP="00E24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DE54269" w14:textId="77777777" w:rsidR="00890AF3" w:rsidRPr="00346DFC" w:rsidRDefault="00890AF3" w:rsidP="00890AF3">
            <w:pPr>
              <w:tabs>
                <w:tab w:val="decimal" w:pos="12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315CE2" w14:textId="59F08084" w:rsidR="00890AF3" w:rsidRPr="00346DFC" w:rsidRDefault="004003B8" w:rsidP="00400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03B8">
              <w:rPr>
                <w:rFonts w:ascii="Angsana New" w:hAnsi="Angsana New"/>
                <w:b/>
                <w:bCs/>
                <w:sz w:val="30"/>
                <w:szCs w:val="30"/>
              </w:rPr>
              <w:t>1,207</w:t>
            </w:r>
          </w:p>
        </w:tc>
      </w:tr>
    </w:tbl>
    <w:p w14:paraId="23284A1D" w14:textId="77777777" w:rsidR="00274E1B" w:rsidRPr="00E92D06" w:rsidRDefault="00274E1B" w:rsidP="00E249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2DD5A76" w14:textId="47603805" w:rsidR="00667C73" w:rsidRPr="00044EF1" w:rsidRDefault="00667C73" w:rsidP="00B61E1B">
      <w:pPr>
        <w:pStyle w:val="StyleStyle2Complex14ptItalic"/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Cs w:val="30"/>
          <w:cs/>
        </w:rPr>
      </w:pPr>
      <w:r w:rsidRPr="00044EF1">
        <w:rPr>
          <w:rFonts w:asciiTheme="majorBidi" w:hAnsiTheme="majorBidi" w:cstheme="majorBidi"/>
          <w:szCs w:val="30"/>
          <w:cs/>
        </w:rPr>
        <w:t>สินทรัพย์ทางการเงิน</w:t>
      </w:r>
      <w:r w:rsidR="00E02CFE" w:rsidRPr="00044EF1">
        <w:rPr>
          <w:rFonts w:asciiTheme="majorBidi" w:hAnsiTheme="majorBidi" w:cstheme="majorBidi"/>
          <w:szCs w:val="30"/>
          <w:cs/>
        </w:rPr>
        <w:t>ที่อยู่ในความต้องการของตลาด</w:t>
      </w:r>
    </w:p>
    <w:p w14:paraId="441841B9" w14:textId="68E40E24" w:rsidR="0057178B" w:rsidRPr="00E92D06" w:rsidRDefault="0057178B" w:rsidP="00785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47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894"/>
        <w:gridCol w:w="246"/>
        <w:gridCol w:w="1000"/>
        <w:gridCol w:w="240"/>
        <w:gridCol w:w="1040"/>
        <w:gridCol w:w="236"/>
        <w:gridCol w:w="1077"/>
        <w:gridCol w:w="236"/>
        <w:gridCol w:w="1118"/>
      </w:tblGrid>
      <w:tr w:rsidR="0057178B" w:rsidRPr="006F48DE" w14:paraId="38737F91" w14:textId="77777777" w:rsidTr="007E6479">
        <w:trPr>
          <w:tblHeader/>
        </w:trPr>
        <w:tc>
          <w:tcPr>
            <w:tcW w:w="3060" w:type="dxa"/>
          </w:tcPr>
          <w:p w14:paraId="719E270D" w14:textId="77777777" w:rsidR="0057178B" w:rsidRPr="006F48DE" w:rsidRDefault="0057178B" w:rsidP="007E64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7" w:type="dxa"/>
            <w:gridSpan w:val="9"/>
            <w:hideMark/>
          </w:tcPr>
          <w:p w14:paraId="5B4D1D8D" w14:textId="77777777" w:rsidR="0057178B" w:rsidRPr="006F48DE" w:rsidRDefault="0057178B" w:rsidP="007E647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8D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งบการเงินรวม </w:t>
            </w:r>
          </w:p>
        </w:tc>
      </w:tr>
      <w:tr w:rsidR="0057178B" w:rsidRPr="006F48DE" w14:paraId="3FAACE66" w14:textId="77777777" w:rsidTr="007E6479">
        <w:trPr>
          <w:trHeight w:val="416"/>
          <w:tblHeader/>
        </w:trPr>
        <w:tc>
          <w:tcPr>
            <w:tcW w:w="3060" w:type="dxa"/>
            <w:vAlign w:val="bottom"/>
            <w:hideMark/>
          </w:tcPr>
          <w:p w14:paraId="41F1B33E" w14:textId="77777777" w:rsidR="0057178B" w:rsidRPr="006F48DE" w:rsidRDefault="0057178B" w:rsidP="007E6479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ตราสารหนี้และตราสารทุนที่อยู่ในความต้องการของตลาด</w:t>
            </w:r>
          </w:p>
        </w:tc>
        <w:tc>
          <w:tcPr>
            <w:tcW w:w="894" w:type="dxa"/>
            <w:vAlign w:val="bottom"/>
            <w:hideMark/>
          </w:tcPr>
          <w:p w14:paraId="70763BFE" w14:textId="77777777" w:rsidR="0057178B" w:rsidRPr="006F48DE" w:rsidRDefault="0057178B" w:rsidP="007E6479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02E883C0" w14:textId="77777777" w:rsidR="0057178B" w:rsidRPr="006F48DE" w:rsidRDefault="0057178B" w:rsidP="007E6479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C0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2D13159F" w14:textId="77777777" w:rsidR="0057178B" w:rsidRPr="006F48DE" w:rsidRDefault="0057178B" w:rsidP="007E647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5031496F" w14:textId="77777777" w:rsidR="0057178B" w:rsidRPr="006F48DE" w:rsidRDefault="0057178B" w:rsidP="007E647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240" w:type="dxa"/>
            <w:vAlign w:val="bottom"/>
          </w:tcPr>
          <w:p w14:paraId="0DDAFB8C" w14:textId="77777777" w:rsidR="0057178B" w:rsidRPr="006F48DE" w:rsidRDefault="0057178B" w:rsidP="007E647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40" w:type="dxa"/>
            <w:vAlign w:val="bottom"/>
            <w:hideMark/>
          </w:tcPr>
          <w:p w14:paraId="24F0E3A2" w14:textId="77777777" w:rsidR="0057178B" w:rsidRPr="006F48DE" w:rsidRDefault="0057178B" w:rsidP="007E647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4859730D" w14:textId="77777777" w:rsidR="0057178B" w:rsidRPr="006F48DE" w:rsidRDefault="0057178B" w:rsidP="007E647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77" w:type="dxa"/>
            <w:vAlign w:val="bottom"/>
            <w:hideMark/>
          </w:tcPr>
          <w:p w14:paraId="2A9F9237" w14:textId="77777777" w:rsidR="0057178B" w:rsidRPr="006F48DE" w:rsidRDefault="0057178B" w:rsidP="007E6479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</w:t>
            </w:r>
          </w:p>
          <w:p w14:paraId="46B90F50" w14:textId="77777777" w:rsidR="0057178B" w:rsidRPr="006F48DE" w:rsidRDefault="0057178B" w:rsidP="007E6479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  <w:p w14:paraId="448D46E8" w14:textId="77777777" w:rsidR="0057178B" w:rsidRPr="006F48DE" w:rsidRDefault="0057178B" w:rsidP="007E6479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และอื่น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236" w:type="dxa"/>
            <w:vAlign w:val="bottom"/>
          </w:tcPr>
          <w:p w14:paraId="7AE5F9C2" w14:textId="77777777" w:rsidR="0057178B" w:rsidRPr="006F48DE" w:rsidRDefault="0057178B" w:rsidP="007E647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18" w:type="dxa"/>
            <w:vAlign w:val="bottom"/>
            <w:hideMark/>
          </w:tcPr>
          <w:p w14:paraId="5633E273" w14:textId="77777777" w:rsidR="0057178B" w:rsidRPr="009C0A42" w:rsidRDefault="0057178B" w:rsidP="0057178B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0A4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  <w:p w14:paraId="48249D13" w14:textId="1F833A7C" w:rsidR="0057178B" w:rsidRPr="006F48DE" w:rsidRDefault="0057178B" w:rsidP="0057178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57EC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9C0A4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9C0A42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57178B" w:rsidRPr="006F48DE" w14:paraId="520358CD" w14:textId="77777777" w:rsidTr="007E6479">
        <w:trPr>
          <w:tblHeader/>
        </w:trPr>
        <w:tc>
          <w:tcPr>
            <w:tcW w:w="3060" w:type="dxa"/>
          </w:tcPr>
          <w:p w14:paraId="16BCF97F" w14:textId="77777777" w:rsidR="0057178B" w:rsidRPr="006F48DE" w:rsidRDefault="0057178B" w:rsidP="007E64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087" w:type="dxa"/>
            <w:gridSpan w:val="9"/>
            <w:vAlign w:val="bottom"/>
            <w:hideMark/>
          </w:tcPr>
          <w:p w14:paraId="6ABC39D4" w14:textId="77777777" w:rsidR="0057178B" w:rsidRPr="006F48DE" w:rsidRDefault="0057178B" w:rsidP="007E647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F48D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6F48D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57178B" w:rsidRPr="006F48DE" w14:paraId="6F710124" w14:textId="77777777" w:rsidTr="007E6479">
        <w:tc>
          <w:tcPr>
            <w:tcW w:w="3060" w:type="dxa"/>
            <w:hideMark/>
          </w:tcPr>
          <w:p w14:paraId="657281B1" w14:textId="34B8DFA6" w:rsidR="0057178B" w:rsidRPr="006F48DE" w:rsidRDefault="0057178B" w:rsidP="007E647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894" w:type="dxa"/>
          </w:tcPr>
          <w:p w14:paraId="74E65F9B" w14:textId="77777777" w:rsidR="0057178B" w:rsidRPr="006F48DE" w:rsidRDefault="0057178B" w:rsidP="007E64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6" w:type="dxa"/>
          </w:tcPr>
          <w:p w14:paraId="44EEA443" w14:textId="77777777" w:rsidR="0057178B" w:rsidRPr="006F48DE" w:rsidRDefault="0057178B" w:rsidP="007E64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</w:tcPr>
          <w:p w14:paraId="122067FF" w14:textId="77777777" w:rsidR="0057178B" w:rsidRPr="006F48DE" w:rsidRDefault="0057178B" w:rsidP="007E64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00426A52" w14:textId="77777777" w:rsidR="0057178B" w:rsidRPr="006F48DE" w:rsidRDefault="0057178B" w:rsidP="007E64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</w:tcPr>
          <w:p w14:paraId="0EF5869C" w14:textId="77777777" w:rsidR="0057178B" w:rsidRPr="006F48DE" w:rsidRDefault="0057178B" w:rsidP="007E64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39D8B3" w14:textId="77777777" w:rsidR="0057178B" w:rsidRPr="006F48DE" w:rsidRDefault="0057178B" w:rsidP="007E64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523B44EB" w14:textId="77777777" w:rsidR="0057178B" w:rsidRPr="006F48DE" w:rsidRDefault="0057178B" w:rsidP="007E64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CFBB05" w14:textId="77777777" w:rsidR="0057178B" w:rsidRPr="006F48DE" w:rsidRDefault="0057178B" w:rsidP="007E64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</w:tcPr>
          <w:p w14:paraId="2A468BE1" w14:textId="77777777" w:rsidR="0057178B" w:rsidRPr="006F48DE" w:rsidRDefault="0057178B" w:rsidP="007E64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178B" w:rsidRPr="006F48DE" w14:paraId="2021A208" w14:textId="77777777" w:rsidTr="007E6479">
        <w:tc>
          <w:tcPr>
            <w:tcW w:w="3060" w:type="dxa"/>
          </w:tcPr>
          <w:p w14:paraId="5D45AA14" w14:textId="77777777" w:rsidR="0057178B" w:rsidRPr="006F48DE" w:rsidRDefault="0057178B" w:rsidP="007E647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94" w:type="dxa"/>
          </w:tcPr>
          <w:p w14:paraId="549A9F99" w14:textId="77777777" w:rsidR="0057178B" w:rsidRPr="006F48DE" w:rsidRDefault="0057178B" w:rsidP="007E64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46" w:type="dxa"/>
          </w:tcPr>
          <w:p w14:paraId="4AE9A4B8" w14:textId="77777777" w:rsidR="0057178B" w:rsidRPr="006F48DE" w:rsidRDefault="0057178B" w:rsidP="007E64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</w:tcPr>
          <w:p w14:paraId="00611584" w14:textId="77777777" w:rsidR="0057178B" w:rsidRPr="006F48DE" w:rsidRDefault="0057178B" w:rsidP="007E64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2783274C" w14:textId="77777777" w:rsidR="0057178B" w:rsidRPr="006F48DE" w:rsidRDefault="0057178B" w:rsidP="007E64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</w:tcPr>
          <w:p w14:paraId="6D8746E1" w14:textId="77777777" w:rsidR="0057178B" w:rsidRPr="006F48DE" w:rsidRDefault="0057178B" w:rsidP="007E64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B71DC5" w14:textId="77777777" w:rsidR="0057178B" w:rsidRPr="006F48DE" w:rsidRDefault="0057178B" w:rsidP="007E64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00FE0E79" w14:textId="77777777" w:rsidR="0057178B" w:rsidRPr="006F48DE" w:rsidRDefault="0057178B" w:rsidP="007E64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7DEDD5" w14:textId="77777777" w:rsidR="0057178B" w:rsidRPr="006F48DE" w:rsidRDefault="0057178B" w:rsidP="007E64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</w:tcPr>
          <w:p w14:paraId="5319CEDC" w14:textId="77777777" w:rsidR="0057178B" w:rsidRPr="006F48DE" w:rsidRDefault="0057178B" w:rsidP="007E64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F53AF" w:rsidRPr="006F48DE" w14:paraId="0A687531" w14:textId="77777777" w:rsidTr="007E6479">
        <w:trPr>
          <w:trHeight w:val="51"/>
        </w:trPr>
        <w:tc>
          <w:tcPr>
            <w:tcW w:w="3060" w:type="dxa"/>
          </w:tcPr>
          <w:p w14:paraId="4551CF71" w14:textId="3235155A" w:rsidR="009F53AF" w:rsidRPr="006F48DE" w:rsidRDefault="009F53AF" w:rsidP="009F53A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</w:t>
            </w:r>
            <w:r w:rsidR="0082722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</w:t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ที่วัดมูลค่าด้วย</w:t>
            </w:r>
          </w:p>
        </w:tc>
        <w:tc>
          <w:tcPr>
            <w:tcW w:w="894" w:type="dxa"/>
          </w:tcPr>
          <w:p w14:paraId="6E900747" w14:textId="5B85BDAD" w:rsidR="009F53AF" w:rsidRPr="006F48DE" w:rsidRDefault="009F53AF" w:rsidP="009F53A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46" w:type="dxa"/>
          </w:tcPr>
          <w:p w14:paraId="267417D8" w14:textId="77777777" w:rsidR="009F53AF" w:rsidRPr="006F48DE" w:rsidRDefault="009F53AF" w:rsidP="009F53A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</w:tcPr>
          <w:p w14:paraId="4EC3866B" w14:textId="77777777" w:rsidR="009F53AF" w:rsidRPr="006F48DE" w:rsidRDefault="009F53AF" w:rsidP="009F53A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3E08A59E" w14:textId="77777777" w:rsidR="009F53AF" w:rsidRPr="006F48DE" w:rsidRDefault="009F53AF" w:rsidP="009F53A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</w:tcPr>
          <w:p w14:paraId="6CC663B4" w14:textId="77777777" w:rsidR="009F53AF" w:rsidRPr="006F48DE" w:rsidRDefault="009F53AF" w:rsidP="009F53A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EBF145" w14:textId="77777777" w:rsidR="009F53AF" w:rsidRPr="006F48DE" w:rsidRDefault="009F53AF" w:rsidP="009F53A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2393A7BB" w14:textId="77777777" w:rsidR="009F53AF" w:rsidRPr="006F48DE" w:rsidRDefault="009F53AF" w:rsidP="009F53A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96653B" w14:textId="77777777" w:rsidR="009F53AF" w:rsidRPr="006F48DE" w:rsidRDefault="009F53AF" w:rsidP="009F53A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</w:tcPr>
          <w:p w14:paraId="0EB68066" w14:textId="77777777" w:rsidR="009F53AF" w:rsidRPr="006F48DE" w:rsidRDefault="009F53AF" w:rsidP="009F53A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499E" w:rsidRPr="006F48DE" w14:paraId="3E6DA7BA" w14:textId="77777777" w:rsidTr="007E6479">
        <w:trPr>
          <w:trHeight w:val="53"/>
        </w:trPr>
        <w:tc>
          <w:tcPr>
            <w:tcW w:w="3060" w:type="dxa"/>
          </w:tcPr>
          <w:p w14:paraId="64648BC0" w14:textId="77777777" w:rsidR="00E2499E" w:rsidRPr="006F48DE" w:rsidRDefault="00E2499E" w:rsidP="00E2499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94" w:type="dxa"/>
          </w:tcPr>
          <w:p w14:paraId="00523260" w14:textId="24BE4D15" w:rsidR="00E2499E" w:rsidRPr="006F48DE" w:rsidRDefault="00E2499E" w:rsidP="00E2499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1,301</w:t>
            </w:r>
          </w:p>
        </w:tc>
        <w:tc>
          <w:tcPr>
            <w:tcW w:w="246" w:type="dxa"/>
          </w:tcPr>
          <w:p w14:paraId="6C633662" w14:textId="77777777" w:rsidR="00E2499E" w:rsidRPr="006F48DE" w:rsidRDefault="00E2499E" w:rsidP="00E2499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</w:tcPr>
          <w:p w14:paraId="352A3F92" w14:textId="3F5F38EA" w:rsidR="00E2499E" w:rsidRPr="006F48DE" w:rsidRDefault="00E2499E" w:rsidP="00E2499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127</w:t>
            </w:r>
          </w:p>
        </w:tc>
        <w:tc>
          <w:tcPr>
            <w:tcW w:w="240" w:type="dxa"/>
          </w:tcPr>
          <w:p w14:paraId="30D5908B" w14:textId="77777777" w:rsidR="00E2499E" w:rsidRPr="006F48DE" w:rsidRDefault="00E2499E" w:rsidP="00E2499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</w:tcPr>
          <w:p w14:paraId="0C16E96F" w14:textId="43174133" w:rsidR="00E2499E" w:rsidRPr="006F48DE" w:rsidRDefault="00E2499E" w:rsidP="00E2499E">
            <w:pPr>
              <w:tabs>
                <w:tab w:val="clear" w:pos="680"/>
                <w:tab w:val="left" w:pos="66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(1,012)</w:t>
            </w:r>
          </w:p>
        </w:tc>
        <w:tc>
          <w:tcPr>
            <w:tcW w:w="236" w:type="dxa"/>
          </w:tcPr>
          <w:p w14:paraId="6605FEFE" w14:textId="77777777" w:rsidR="00E2499E" w:rsidRPr="006F48DE" w:rsidRDefault="00E2499E" w:rsidP="00E2499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0F1454E8" w14:textId="6E2D1359" w:rsidR="00E2499E" w:rsidRPr="006F48DE" w:rsidRDefault="00E2499E" w:rsidP="00E2499E">
            <w:pPr>
              <w:tabs>
                <w:tab w:val="clear" w:pos="680"/>
                <w:tab w:val="clear" w:pos="907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236" w:type="dxa"/>
          </w:tcPr>
          <w:p w14:paraId="1A09FAB6" w14:textId="77777777" w:rsidR="00E2499E" w:rsidRPr="006F48DE" w:rsidRDefault="00E2499E" w:rsidP="00E2499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</w:tcPr>
          <w:p w14:paraId="0BE3D4F6" w14:textId="524C24A8" w:rsidR="00E2499E" w:rsidRPr="006F48DE" w:rsidRDefault="00E2499E" w:rsidP="00E2499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439</w:t>
            </w:r>
          </w:p>
        </w:tc>
      </w:tr>
      <w:tr w:rsidR="00E2499E" w:rsidRPr="006F48DE" w14:paraId="57277055" w14:textId="77777777" w:rsidTr="007E6479">
        <w:trPr>
          <w:trHeight w:val="43"/>
        </w:trPr>
        <w:tc>
          <w:tcPr>
            <w:tcW w:w="3060" w:type="dxa"/>
          </w:tcPr>
          <w:p w14:paraId="0FC8538E" w14:textId="68E31E03" w:rsidR="00E2499E" w:rsidRPr="006F48DE" w:rsidRDefault="00E2499E" w:rsidP="00E2499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ทุน</w:t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ที่วัดมูลค่าด้วย</w:t>
            </w:r>
          </w:p>
        </w:tc>
        <w:tc>
          <w:tcPr>
            <w:tcW w:w="894" w:type="dxa"/>
          </w:tcPr>
          <w:p w14:paraId="133A1EEB" w14:textId="34CA748F" w:rsidR="00E2499E" w:rsidRPr="006F48DE" w:rsidRDefault="00E2499E" w:rsidP="00E2499E">
            <w:pPr>
              <w:tabs>
                <w:tab w:val="clear" w:pos="680"/>
                <w:tab w:val="left" w:pos="6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14:paraId="37C0D6EB" w14:textId="77777777" w:rsidR="00E2499E" w:rsidRPr="006F48DE" w:rsidRDefault="00E2499E" w:rsidP="00E2499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</w:tcPr>
          <w:p w14:paraId="7C01BC06" w14:textId="77777777" w:rsidR="00E2499E" w:rsidRPr="006F48DE" w:rsidRDefault="00E2499E" w:rsidP="00E2499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69973D65" w14:textId="77777777" w:rsidR="00E2499E" w:rsidRPr="006F48DE" w:rsidRDefault="00E2499E" w:rsidP="00E2499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</w:tcPr>
          <w:p w14:paraId="6A1B3869" w14:textId="77777777" w:rsidR="00E2499E" w:rsidRPr="006F48DE" w:rsidRDefault="00E2499E" w:rsidP="00E2499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150037D" w14:textId="77777777" w:rsidR="00E2499E" w:rsidRPr="006F48DE" w:rsidRDefault="00E2499E" w:rsidP="00E2499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65A2A91A" w14:textId="77777777" w:rsidR="00E2499E" w:rsidRPr="006F48DE" w:rsidRDefault="00E2499E" w:rsidP="00E2499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3E2A5B" w14:textId="77777777" w:rsidR="00E2499E" w:rsidRPr="006F48DE" w:rsidRDefault="00E2499E" w:rsidP="00E2499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</w:tcPr>
          <w:p w14:paraId="67EBABB7" w14:textId="77777777" w:rsidR="00E2499E" w:rsidRPr="006F48DE" w:rsidRDefault="00E2499E" w:rsidP="00E2499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499E" w:rsidRPr="006F48DE" w14:paraId="490122BF" w14:textId="77777777" w:rsidTr="007E6479">
        <w:trPr>
          <w:trHeight w:val="43"/>
        </w:trPr>
        <w:tc>
          <w:tcPr>
            <w:tcW w:w="3060" w:type="dxa"/>
          </w:tcPr>
          <w:p w14:paraId="1F0D5974" w14:textId="77777777" w:rsidR="00E2499E" w:rsidRPr="006F48DE" w:rsidRDefault="00E2499E" w:rsidP="00E2499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5E2D722F" w14:textId="22420F39" w:rsidR="00E2499E" w:rsidRPr="004C6551" w:rsidRDefault="00E2499E" w:rsidP="00E2499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257</w:t>
            </w:r>
          </w:p>
        </w:tc>
        <w:tc>
          <w:tcPr>
            <w:tcW w:w="246" w:type="dxa"/>
          </w:tcPr>
          <w:p w14:paraId="10825403" w14:textId="77777777" w:rsidR="00E2499E" w:rsidRPr="006F48DE" w:rsidRDefault="00E2499E" w:rsidP="00E2499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14:paraId="72DDAFE2" w14:textId="4E272D74" w:rsidR="00E2499E" w:rsidRPr="006F48DE" w:rsidRDefault="00E2499E" w:rsidP="00E2499E">
            <w:pPr>
              <w:tabs>
                <w:tab w:val="clear" w:pos="227"/>
                <w:tab w:val="clear" w:pos="454"/>
                <w:tab w:val="clear" w:pos="907"/>
                <w:tab w:val="left" w:pos="395"/>
              </w:tabs>
              <w:spacing w:line="240" w:lineRule="auto"/>
              <w:ind w:right="-3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3DB1652A" w14:textId="77777777" w:rsidR="00E2499E" w:rsidRPr="006F48DE" w:rsidRDefault="00E2499E" w:rsidP="00E2499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5982E408" w14:textId="50078E9C" w:rsidR="00E2499E" w:rsidRPr="006F48DE" w:rsidRDefault="00E2499E" w:rsidP="00E2499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(247)</w:t>
            </w:r>
          </w:p>
        </w:tc>
        <w:tc>
          <w:tcPr>
            <w:tcW w:w="236" w:type="dxa"/>
          </w:tcPr>
          <w:p w14:paraId="0D72F6B4" w14:textId="77777777" w:rsidR="00E2499E" w:rsidRPr="006F48DE" w:rsidRDefault="00E2499E" w:rsidP="00E2499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0E6F0B2B" w14:textId="4CF6DDD9" w:rsidR="00E2499E" w:rsidRPr="006F48DE" w:rsidRDefault="00E2499E" w:rsidP="00E2499E">
            <w:pPr>
              <w:tabs>
                <w:tab w:val="clear" w:pos="680"/>
                <w:tab w:val="clear" w:pos="907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550C37CD" w14:textId="77777777" w:rsidR="00E2499E" w:rsidRPr="006F48DE" w:rsidRDefault="00E2499E" w:rsidP="00E2499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50C5A2BE" w14:textId="35A9AC3E" w:rsidR="00E2499E" w:rsidRPr="006F48DE" w:rsidRDefault="00E2499E" w:rsidP="00E2499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E2499E" w:rsidRPr="006F48DE" w14:paraId="0DABF143" w14:textId="77777777" w:rsidTr="007E6479">
        <w:trPr>
          <w:trHeight w:val="43"/>
        </w:trPr>
        <w:tc>
          <w:tcPr>
            <w:tcW w:w="3060" w:type="dxa"/>
          </w:tcPr>
          <w:p w14:paraId="4B9EDD6A" w14:textId="77777777" w:rsidR="00E2499E" w:rsidRPr="006F48DE" w:rsidRDefault="00E2499E" w:rsidP="00E2499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</w:tcPr>
          <w:p w14:paraId="28A11828" w14:textId="68C91CC8" w:rsidR="00E2499E" w:rsidRPr="006F48DE" w:rsidRDefault="00E2499E" w:rsidP="00E2499E">
            <w:pPr>
              <w:tabs>
                <w:tab w:val="clear" w:pos="680"/>
                <w:tab w:val="left" w:pos="6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3FB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631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63FB2">
              <w:rPr>
                <w:rFonts w:asciiTheme="majorBidi" w:hAnsiTheme="majorBidi" w:cstheme="majorBidi"/>
                <w:sz w:val="28"/>
                <w:szCs w:val="28"/>
              </w:rPr>
              <w:t>558</w:t>
            </w:r>
          </w:p>
        </w:tc>
        <w:tc>
          <w:tcPr>
            <w:tcW w:w="246" w:type="dxa"/>
          </w:tcPr>
          <w:p w14:paraId="4728788B" w14:textId="77777777" w:rsidR="00E2499E" w:rsidRPr="006F48DE" w:rsidRDefault="00E2499E" w:rsidP="00E2499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</w:tcPr>
          <w:p w14:paraId="76A5474E" w14:textId="49419B44" w:rsidR="00E2499E" w:rsidRPr="006F48DE" w:rsidRDefault="00E2499E" w:rsidP="00E2499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127</w:t>
            </w:r>
          </w:p>
        </w:tc>
        <w:tc>
          <w:tcPr>
            <w:tcW w:w="240" w:type="dxa"/>
          </w:tcPr>
          <w:p w14:paraId="3DAD813C" w14:textId="77777777" w:rsidR="00E2499E" w:rsidRPr="006F48DE" w:rsidRDefault="00E2499E" w:rsidP="00E2499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14:paraId="4443A50D" w14:textId="74EE6A40" w:rsidR="00E2499E" w:rsidRPr="006F48DE" w:rsidRDefault="00E2499E" w:rsidP="00E2499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(1,259)</w:t>
            </w:r>
          </w:p>
        </w:tc>
        <w:tc>
          <w:tcPr>
            <w:tcW w:w="236" w:type="dxa"/>
          </w:tcPr>
          <w:p w14:paraId="721FBDC9" w14:textId="77777777" w:rsidR="00E2499E" w:rsidRPr="006F48DE" w:rsidRDefault="00E2499E" w:rsidP="00E2499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46C0AE99" w14:textId="796EFE53" w:rsidR="00E2499E" w:rsidRPr="006F48DE" w:rsidRDefault="00E2499E" w:rsidP="00E2499E">
            <w:pPr>
              <w:tabs>
                <w:tab w:val="clear" w:pos="680"/>
                <w:tab w:val="clear" w:pos="907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236" w:type="dxa"/>
          </w:tcPr>
          <w:p w14:paraId="68F6F0AE" w14:textId="77777777" w:rsidR="00E2499E" w:rsidRPr="006F48DE" w:rsidRDefault="00E2499E" w:rsidP="00E2499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647C3FE4" w14:textId="321FB7B4" w:rsidR="00E2499E" w:rsidRPr="006F48DE" w:rsidRDefault="00E2499E" w:rsidP="00E2499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454</w:t>
            </w:r>
          </w:p>
        </w:tc>
      </w:tr>
      <w:tr w:rsidR="00E2499E" w:rsidRPr="00644308" w14:paraId="22B9042E" w14:textId="77777777" w:rsidTr="007E6479">
        <w:trPr>
          <w:trHeight w:val="43"/>
        </w:trPr>
        <w:tc>
          <w:tcPr>
            <w:tcW w:w="3060" w:type="dxa"/>
          </w:tcPr>
          <w:p w14:paraId="18534C3E" w14:textId="77777777" w:rsidR="00E2499E" w:rsidRPr="00644308" w:rsidRDefault="00E2499E" w:rsidP="00E2499E">
            <w:pPr>
              <w:spacing w:line="240" w:lineRule="auto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</w:tcPr>
          <w:p w14:paraId="4EA0A324" w14:textId="77777777" w:rsidR="00E2499E" w:rsidRPr="00644308" w:rsidRDefault="00E2499E" w:rsidP="00E2499E">
            <w:pPr>
              <w:tabs>
                <w:tab w:val="clear" w:pos="680"/>
                <w:tab w:val="left" w:pos="609"/>
              </w:tabs>
              <w:spacing w:line="240" w:lineRule="auto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46" w:type="dxa"/>
          </w:tcPr>
          <w:p w14:paraId="039F73E6" w14:textId="77777777" w:rsidR="00E2499E" w:rsidRPr="00644308" w:rsidRDefault="00E2499E" w:rsidP="00E2499E">
            <w:pPr>
              <w:spacing w:line="240" w:lineRule="auto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</w:tcPr>
          <w:p w14:paraId="172DED8A" w14:textId="77777777" w:rsidR="00E2499E" w:rsidRPr="00644308" w:rsidRDefault="00E2499E" w:rsidP="00E2499E">
            <w:pPr>
              <w:spacing w:line="240" w:lineRule="auto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40" w:type="dxa"/>
          </w:tcPr>
          <w:p w14:paraId="57FE7656" w14:textId="77777777" w:rsidR="00E2499E" w:rsidRPr="00644308" w:rsidRDefault="00E2499E" w:rsidP="00E2499E">
            <w:pPr>
              <w:spacing w:line="240" w:lineRule="auto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580EABB7" w14:textId="77777777" w:rsidR="00E2499E" w:rsidRPr="00644308" w:rsidRDefault="00E2499E" w:rsidP="00E2499E">
            <w:pPr>
              <w:spacing w:line="240" w:lineRule="auto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6" w:type="dxa"/>
          </w:tcPr>
          <w:p w14:paraId="45DE6997" w14:textId="77777777" w:rsidR="00E2499E" w:rsidRPr="00644308" w:rsidRDefault="00E2499E" w:rsidP="00E2499E">
            <w:pPr>
              <w:spacing w:line="240" w:lineRule="auto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0085A518" w14:textId="77777777" w:rsidR="00E2499E" w:rsidRPr="00644308" w:rsidRDefault="00E2499E" w:rsidP="00E2499E">
            <w:pPr>
              <w:spacing w:line="240" w:lineRule="auto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6" w:type="dxa"/>
          </w:tcPr>
          <w:p w14:paraId="221B3807" w14:textId="77777777" w:rsidR="00E2499E" w:rsidRPr="00644308" w:rsidRDefault="00E2499E" w:rsidP="00E2499E">
            <w:pPr>
              <w:spacing w:line="240" w:lineRule="auto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</w:tcPr>
          <w:p w14:paraId="094121C4" w14:textId="77777777" w:rsidR="00E2499E" w:rsidRPr="00644308" w:rsidRDefault="00E2499E" w:rsidP="00E2499E">
            <w:pPr>
              <w:spacing w:line="240" w:lineRule="auto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</w:tbl>
    <w:p w14:paraId="5525A4C4" w14:textId="77777777" w:rsidR="00503EFE" w:rsidRDefault="00503EFE">
      <w:r>
        <w:br w:type="page"/>
      </w:r>
    </w:p>
    <w:tbl>
      <w:tblPr>
        <w:tblStyle w:val="TableGrid"/>
        <w:tblW w:w="9147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54"/>
        <w:gridCol w:w="899"/>
        <w:gridCol w:w="246"/>
        <w:gridCol w:w="1000"/>
        <w:gridCol w:w="240"/>
        <w:gridCol w:w="1044"/>
        <w:gridCol w:w="236"/>
        <w:gridCol w:w="1076"/>
        <w:gridCol w:w="240"/>
        <w:gridCol w:w="1112"/>
      </w:tblGrid>
      <w:tr w:rsidR="00503EFE" w:rsidRPr="006F48DE" w14:paraId="51413368" w14:textId="77777777" w:rsidTr="0077213F">
        <w:trPr>
          <w:tblHeader/>
        </w:trPr>
        <w:tc>
          <w:tcPr>
            <w:tcW w:w="3054" w:type="dxa"/>
          </w:tcPr>
          <w:p w14:paraId="4E12FF81" w14:textId="77777777" w:rsidR="00503EFE" w:rsidRPr="006F48DE" w:rsidRDefault="00503EFE" w:rsidP="00FF497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3" w:type="dxa"/>
            <w:gridSpan w:val="9"/>
            <w:hideMark/>
          </w:tcPr>
          <w:p w14:paraId="49E0D466" w14:textId="77777777" w:rsidR="00503EFE" w:rsidRPr="006F48DE" w:rsidRDefault="00503EFE" w:rsidP="00FF49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8D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งบการเงินรวม </w:t>
            </w:r>
          </w:p>
        </w:tc>
      </w:tr>
      <w:tr w:rsidR="00503EFE" w:rsidRPr="006F48DE" w14:paraId="17D1BF1A" w14:textId="77777777" w:rsidTr="0077213F">
        <w:trPr>
          <w:trHeight w:val="416"/>
          <w:tblHeader/>
        </w:trPr>
        <w:tc>
          <w:tcPr>
            <w:tcW w:w="3054" w:type="dxa"/>
            <w:vAlign w:val="bottom"/>
            <w:hideMark/>
          </w:tcPr>
          <w:p w14:paraId="4D5DFB44" w14:textId="77777777" w:rsidR="00503EFE" w:rsidRPr="006F48DE" w:rsidRDefault="00503EFE" w:rsidP="00FF497F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ตราสารหนี้และตราสารทุนที่อยู่ในความต้องการของตลาด</w:t>
            </w:r>
          </w:p>
        </w:tc>
        <w:tc>
          <w:tcPr>
            <w:tcW w:w="899" w:type="dxa"/>
            <w:vAlign w:val="bottom"/>
            <w:hideMark/>
          </w:tcPr>
          <w:p w14:paraId="297D3B6B" w14:textId="77777777" w:rsidR="00503EFE" w:rsidRPr="006F48DE" w:rsidRDefault="00503EFE" w:rsidP="00FF497F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445D37EF" w14:textId="77777777" w:rsidR="00503EFE" w:rsidRPr="006F48DE" w:rsidRDefault="00503EFE" w:rsidP="00FF497F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C0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4737B147" w14:textId="77777777" w:rsidR="00503EFE" w:rsidRPr="006F48DE" w:rsidRDefault="00503EFE" w:rsidP="00FF497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3E98C862" w14:textId="77777777" w:rsidR="00503EFE" w:rsidRPr="006F48DE" w:rsidRDefault="00503EFE" w:rsidP="00FF497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240" w:type="dxa"/>
            <w:vAlign w:val="bottom"/>
          </w:tcPr>
          <w:p w14:paraId="064C3E68" w14:textId="77777777" w:rsidR="00503EFE" w:rsidRPr="006F48DE" w:rsidRDefault="00503EFE" w:rsidP="00FF497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44" w:type="dxa"/>
            <w:vAlign w:val="bottom"/>
            <w:hideMark/>
          </w:tcPr>
          <w:p w14:paraId="3602D75A" w14:textId="77777777" w:rsidR="00503EFE" w:rsidRPr="006F48DE" w:rsidRDefault="00503EFE" w:rsidP="00FF497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260C5AAF" w14:textId="77777777" w:rsidR="00503EFE" w:rsidRPr="006F48DE" w:rsidRDefault="00503EFE" w:rsidP="00FF497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76" w:type="dxa"/>
            <w:vAlign w:val="bottom"/>
            <w:hideMark/>
          </w:tcPr>
          <w:p w14:paraId="42FFADE3" w14:textId="77777777" w:rsidR="00503EFE" w:rsidRPr="006F48DE" w:rsidRDefault="00503EFE" w:rsidP="00FF497F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</w:t>
            </w:r>
          </w:p>
          <w:p w14:paraId="65BEADC9" w14:textId="77777777" w:rsidR="00503EFE" w:rsidRPr="006F48DE" w:rsidRDefault="00503EFE" w:rsidP="00FF497F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  <w:p w14:paraId="5F1DED6E" w14:textId="77777777" w:rsidR="00503EFE" w:rsidRPr="006F48DE" w:rsidRDefault="00503EFE" w:rsidP="00FF497F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และอื่น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240" w:type="dxa"/>
            <w:vAlign w:val="bottom"/>
          </w:tcPr>
          <w:p w14:paraId="1A2A8701" w14:textId="77777777" w:rsidR="00503EFE" w:rsidRPr="006F48DE" w:rsidRDefault="00503EFE" w:rsidP="00FF497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12" w:type="dxa"/>
            <w:vAlign w:val="bottom"/>
            <w:hideMark/>
          </w:tcPr>
          <w:p w14:paraId="6C89F65F" w14:textId="77777777" w:rsidR="00503EFE" w:rsidRPr="009C0A42" w:rsidRDefault="00503EFE" w:rsidP="00FF497F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0A4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  <w:p w14:paraId="03BD7F85" w14:textId="77777777" w:rsidR="00503EFE" w:rsidRPr="006F48DE" w:rsidRDefault="00503EFE" w:rsidP="00FF497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57EC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9C0A4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9C0A42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503EFE" w:rsidRPr="006F48DE" w14:paraId="6BADDC27" w14:textId="77777777" w:rsidTr="0077213F">
        <w:trPr>
          <w:tblHeader/>
        </w:trPr>
        <w:tc>
          <w:tcPr>
            <w:tcW w:w="3054" w:type="dxa"/>
          </w:tcPr>
          <w:p w14:paraId="649CFB3F" w14:textId="77777777" w:rsidR="00503EFE" w:rsidRPr="006F48DE" w:rsidRDefault="00503EFE" w:rsidP="00FF497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093" w:type="dxa"/>
            <w:gridSpan w:val="9"/>
            <w:vAlign w:val="bottom"/>
            <w:hideMark/>
          </w:tcPr>
          <w:p w14:paraId="755F7F91" w14:textId="77777777" w:rsidR="00503EFE" w:rsidRPr="006F48DE" w:rsidRDefault="00503EFE" w:rsidP="00FF497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F48D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6F48D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77213F" w:rsidRPr="006F48DE" w14:paraId="1DBF3684" w14:textId="77777777" w:rsidTr="0077213F">
        <w:tc>
          <w:tcPr>
            <w:tcW w:w="3054" w:type="dxa"/>
            <w:hideMark/>
          </w:tcPr>
          <w:p w14:paraId="63EAE9FB" w14:textId="77777777" w:rsidR="0077213F" w:rsidRPr="006F48DE" w:rsidRDefault="0077213F" w:rsidP="00B7562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899" w:type="dxa"/>
          </w:tcPr>
          <w:p w14:paraId="461F331A" w14:textId="77777777" w:rsidR="0077213F" w:rsidRPr="006F48DE" w:rsidRDefault="0077213F" w:rsidP="00B7562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6" w:type="dxa"/>
          </w:tcPr>
          <w:p w14:paraId="35F83C05" w14:textId="77777777" w:rsidR="0077213F" w:rsidRPr="006F48DE" w:rsidRDefault="0077213F" w:rsidP="00B7562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</w:tcPr>
          <w:p w14:paraId="0F2361EA" w14:textId="77777777" w:rsidR="0077213F" w:rsidRPr="006F48DE" w:rsidRDefault="0077213F" w:rsidP="00B7562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5B6FF62B" w14:textId="77777777" w:rsidR="0077213F" w:rsidRPr="006F48DE" w:rsidRDefault="0077213F" w:rsidP="00B7562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7143B73F" w14:textId="77777777" w:rsidR="0077213F" w:rsidRPr="006F48DE" w:rsidRDefault="0077213F" w:rsidP="00B7562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D9CDBE" w14:textId="77777777" w:rsidR="0077213F" w:rsidRPr="006F48DE" w:rsidRDefault="0077213F" w:rsidP="00B7562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</w:tcPr>
          <w:p w14:paraId="37B6D48E" w14:textId="77777777" w:rsidR="0077213F" w:rsidRPr="006F48DE" w:rsidRDefault="0077213F" w:rsidP="00B7562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7C051FF4" w14:textId="77777777" w:rsidR="0077213F" w:rsidRPr="006F48DE" w:rsidRDefault="0077213F" w:rsidP="00B7562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</w:tcPr>
          <w:p w14:paraId="6BA7C1B5" w14:textId="77777777" w:rsidR="0077213F" w:rsidRPr="006F48DE" w:rsidRDefault="0077213F" w:rsidP="00B7562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4308" w:rsidRPr="006F48DE" w14:paraId="73FF1C3B" w14:textId="77777777" w:rsidTr="0077213F">
        <w:trPr>
          <w:trHeight w:val="43"/>
        </w:trPr>
        <w:tc>
          <w:tcPr>
            <w:tcW w:w="3054" w:type="dxa"/>
          </w:tcPr>
          <w:p w14:paraId="3863053C" w14:textId="6CDF7F5B" w:rsidR="00644308" w:rsidRPr="006F48DE" w:rsidRDefault="00644308" w:rsidP="00E2499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99" w:type="dxa"/>
          </w:tcPr>
          <w:p w14:paraId="49CC9980" w14:textId="77777777" w:rsidR="00644308" w:rsidRPr="006F48DE" w:rsidRDefault="00644308" w:rsidP="00E2499E">
            <w:pPr>
              <w:tabs>
                <w:tab w:val="clear" w:pos="680"/>
                <w:tab w:val="left" w:pos="6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14:paraId="4929A103" w14:textId="77777777" w:rsidR="00644308" w:rsidRPr="006F48DE" w:rsidRDefault="00644308" w:rsidP="00E2499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</w:tcPr>
          <w:p w14:paraId="5D12BDF0" w14:textId="77777777" w:rsidR="00644308" w:rsidRPr="006F48DE" w:rsidRDefault="00644308" w:rsidP="00E2499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330D95D3" w14:textId="77777777" w:rsidR="00644308" w:rsidRPr="006F48DE" w:rsidRDefault="00644308" w:rsidP="00E2499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2B39A03D" w14:textId="77777777" w:rsidR="00644308" w:rsidRPr="006F48DE" w:rsidRDefault="00644308" w:rsidP="00E2499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C4FCCE" w14:textId="77777777" w:rsidR="00644308" w:rsidRPr="006F48DE" w:rsidRDefault="00644308" w:rsidP="00E2499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</w:tcPr>
          <w:p w14:paraId="0C2350F7" w14:textId="77777777" w:rsidR="00644308" w:rsidRPr="006F48DE" w:rsidRDefault="00644308" w:rsidP="00E2499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41E5DD4F" w14:textId="77777777" w:rsidR="00644308" w:rsidRPr="006F48DE" w:rsidRDefault="00644308" w:rsidP="00E2499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</w:tcPr>
          <w:p w14:paraId="2A6807C7" w14:textId="77777777" w:rsidR="00644308" w:rsidRPr="006F48DE" w:rsidRDefault="00644308" w:rsidP="00E2499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4308" w:rsidRPr="006F48DE" w14:paraId="40E33AE6" w14:textId="77777777" w:rsidTr="0077213F">
        <w:trPr>
          <w:trHeight w:val="43"/>
        </w:trPr>
        <w:tc>
          <w:tcPr>
            <w:tcW w:w="3054" w:type="dxa"/>
          </w:tcPr>
          <w:p w14:paraId="597228B0" w14:textId="717F0437" w:rsidR="00644308" w:rsidRPr="006F48DE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</w:t>
            </w:r>
          </w:p>
        </w:tc>
        <w:tc>
          <w:tcPr>
            <w:tcW w:w="899" w:type="dxa"/>
          </w:tcPr>
          <w:p w14:paraId="0B8FBB30" w14:textId="77777777" w:rsidR="00644308" w:rsidRPr="006F48DE" w:rsidRDefault="00644308" w:rsidP="00644308">
            <w:pPr>
              <w:tabs>
                <w:tab w:val="clear" w:pos="680"/>
                <w:tab w:val="left" w:pos="6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14:paraId="240CCC59" w14:textId="77777777" w:rsidR="00644308" w:rsidRPr="006F48DE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</w:tcPr>
          <w:p w14:paraId="1A0836BF" w14:textId="77777777" w:rsidR="00644308" w:rsidRPr="006F48DE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4828EAA5" w14:textId="77777777" w:rsidR="00644308" w:rsidRPr="006F48DE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64BE8AB0" w14:textId="77777777" w:rsidR="00644308" w:rsidRPr="006F48DE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DB7E77" w14:textId="77777777" w:rsidR="00644308" w:rsidRPr="006F48DE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</w:tcPr>
          <w:p w14:paraId="0B8F9717" w14:textId="77777777" w:rsidR="00644308" w:rsidRPr="006F48DE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1EA40A93" w14:textId="77777777" w:rsidR="00644308" w:rsidRPr="006F48DE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</w:tcPr>
          <w:p w14:paraId="16366C3E" w14:textId="77777777" w:rsidR="00644308" w:rsidRPr="006F48DE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4308" w:rsidRPr="006F48DE" w14:paraId="3BDCB467" w14:textId="77777777" w:rsidTr="0077213F">
        <w:trPr>
          <w:trHeight w:val="43"/>
        </w:trPr>
        <w:tc>
          <w:tcPr>
            <w:tcW w:w="3054" w:type="dxa"/>
          </w:tcPr>
          <w:p w14:paraId="745ACD01" w14:textId="2B2CDFC7" w:rsidR="00644308" w:rsidRPr="00644308" w:rsidRDefault="00503EFE" w:rsidP="00644308">
            <w:pPr>
              <w:pStyle w:val="ListParagraph"/>
              <w:numPr>
                <w:ilvl w:val="0"/>
                <w:numId w:val="43"/>
              </w:numPr>
              <w:tabs>
                <w:tab w:val="clear" w:pos="227"/>
                <w:tab w:val="clear" w:pos="680"/>
                <w:tab w:val="left" w:pos="71"/>
                <w:tab w:val="left" w:pos="161"/>
              </w:tabs>
              <w:spacing w:line="240" w:lineRule="auto"/>
              <w:ind w:left="251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44308" w:rsidRPr="0064430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</w:t>
            </w:r>
            <w:r w:rsidR="002E5194">
              <w:rPr>
                <w:rFonts w:asciiTheme="majorBidi" w:hAnsiTheme="majorBidi" w:cstheme="majorBidi" w:hint="cs"/>
                <w:sz w:val="28"/>
                <w:szCs w:val="28"/>
                <w:cs/>
              </w:rPr>
              <w:t>ุน</w:t>
            </w:r>
            <w:r w:rsidR="00644308" w:rsidRPr="00644308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899" w:type="dxa"/>
            <w:vAlign w:val="bottom"/>
          </w:tcPr>
          <w:p w14:paraId="5A779F1D" w14:textId="021FEB2E" w:rsidR="00644308" w:rsidRPr="006F48DE" w:rsidRDefault="00644308" w:rsidP="00644308">
            <w:pPr>
              <w:tabs>
                <w:tab w:val="clear" w:pos="680"/>
                <w:tab w:val="left" w:pos="6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317</w:t>
            </w:r>
          </w:p>
        </w:tc>
        <w:tc>
          <w:tcPr>
            <w:tcW w:w="246" w:type="dxa"/>
            <w:vAlign w:val="bottom"/>
          </w:tcPr>
          <w:p w14:paraId="3A201033" w14:textId="77777777" w:rsidR="00644308" w:rsidRPr="006F48DE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7B1A473F" w14:textId="1C32E1C7" w:rsidR="00644308" w:rsidRPr="006F48DE" w:rsidRDefault="002E5194" w:rsidP="0077213F">
            <w:pPr>
              <w:tabs>
                <w:tab w:val="clear" w:pos="227"/>
                <w:tab w:val="clear" w:pos="454"/>
                <w:tab w:val="clear" w:pos="907"/>
                <w:tab w:val="left" w:pos="395"/>
              </w:tabs>
              <w:spacing w:line="240" w:lineRule="auto"/>
              <w:ind w:right="-2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3A2C2A1B" w14:textId="77777777" w:rsidR="00644308" w:rsidRPr="006F48DE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4B582F24" w14:textId="6385F0CC" w:rsidR="00644308" w:rsidRPr="006F48DE" w:rsidRDefault="002E5194" w:rsidP="00503EF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(236)</w:t>
            </w:r>
          </w:p>
        </w:tc>
        <w:tc>
          <w:tcPr>
            <w:tcW w:w="236" w:type="dxa"/>
            <w:vAlign w:val="bottom"/>
          </w:tcPr>
          <w:p w14:paraId="1115500C" w14:textId="77777777" w:rsidR="00644308" w:rsidRPr="006F48DE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79AC9946" w14:textId="66DA9F75" w:rsidR="00644308" w:rsidRPr="006F48DE" w:rsidRDefault="002E5194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  <w:tc>
          <w:tcPr>
            <w:tcW w:w="240" w:type="dxa"/>
            <w:vAlign w:val="bottom"/>
          </w:tcPr>
          <w:p w14:paraId="6D81061E" w14:textId="77777777" w:rsidR="00644308" w:rsidRPr="006F48DE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  <w:vAlign w:val="bottom"/>
          </w:tcPr>
          <w:p w14:paraId="09D49820" w14:textId="377D7C31" w:rsidR="00644308" w:rsidRPr="006F48DE" w:rsidRDefault="002E5194" w:rsidP="00503EF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</w:tr>
      <w:tr w:rsidR="00644308" w:rsidRPr="006F48DE" w14:paraId="275D8474" w14:textId="77777777" w:rsidTr="0077213F">
        <w:trPr>
          <w:trHeight w:val="43"/>
        </w:trPr>
        <w:tc>
          <w:tcPr>
            <w:tcW w:w="3054" w:type="dxa"/>
          </w:tcPr>
          <w:p w14:paraId="74546196" w14:textId="4A7FB764" w:rsidR="00644308" w:rsidRPr="006F48DE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ตราสารทุนที่วัดมูลค่าด้วย</w:t>
            </w:r>
          </w:p>
        </w:tc>
        <w:tc>
          <w:tcPr>
            <w:tcW w:w="899" w:type="dxa"/>
            <w:vAlign w:val="bottom"/>
          </w:tcPr>
          <w:p w14:paraId="6430B166" w14:textId="77777777" w:rsidR="00644308" w:rsidRPr="006F48DE" w:rsidRDefault="00644308" w:rsidP="00644308">
            <w:pPr>
              <w:tabs>
                <w:tab w:val="clear" w:pos="680"/>
                <w:tab w:val="left" w:pos="6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3B128446" w14:textId="77777777" w:rsidR="00644308" w:rsidRPr="006F48DE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506952B0" w14:textId="77777777" w:rsidR="00644308" w:rsidRPr="006F48DE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7395FAEF" w14:textId="77777777" w:rsidR="00644308" w:rsidRPr="006F48DE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5BC88A39" w14:textId="77777777" w:rsidR="00644308" w:rsidRPr="006F48DE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76BA006" w14:textId="77777777" w:rsidR="00644308" w:rsidRPr="006F48DE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36E6CE90" w14:textId="77777777" w:rsidR="00644308" w:rsidRPr="006F48DE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4F8F2F9F" w14:textId="77777777" w:rsidR="00644308" w:rsidRPr="006F48DE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  <w:vAlign w:val="bottom"/>
          </w:tcPr>
          <w:p w14:paraId="4322C146" w14:textId="77777777" w:rsidR="00644308" w:rsidRPr="006F48DE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4308" w:rsidRPr="006F48DE" w14:paraId="5B3CF692" w14:textId="77777777" w:rsidTr="0077213F">
        <w:trPr>
          <w:trHeight w:val="43"/>
        </w:trPr>
        <w:tc>
          <w:tcPr>
            <w:tcW w:w="3054" w:type="dxa"/>
          </w:tcPr>
          <w:p w14:paraId="0C3C23A4" w14:textId="60BECD3D" w:rsidR="00644308" w:rsidRPr="00644308" w:rsidRDefault="00644308" w:rsidP="00644308">
            <w:pPr>
              <w:pStyle w:val="ListParagraph"/>
              <w:numPr>
                <w:ilvl w:val="0"/>
                <w:numId w:val="43"/>
              </w:numPr>
              <w:tabs>
                <w:tab w:val="clear" w:pos="227"/>
                <w:tab w:val="clear" w:pos="454"/>
                <w:tab w:val="clear" w:pos="680"/>
                <w:tab w:val="left" w:pos="71"/>
                <w:tab w:val="left" w:pos="251"/>
              </w:tabs>
              <w:spacing w:line="240" w:lineRule="auto"/>
              <w:ind w:left="251" w:hanging="2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64430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7A2FFC67" w14:textId="31C290B3" w:rsidR="00644308" w:rsidRPr="006F48DE" w:rsidRDefault="00644308" w:rsidP="00644308">
            <w:pPr>
              <w:tabs>
                <w:tab w:val="clear" w:pos="680"/>
                <w:tab w:val="left" w:pos="6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378</w:t>
            </w:r>
          </w:p>
        </w:tc>
        <w:tc>
          <w:tcPr>
            <w:tcW w:w="246" w:type="dxa"/>
            <w:vAlign w:val="bottom"/>
          </w:tcPr>
          <w:p w14:paraId="1DF2F39B" w14:textId="77777777" w:rsidR="00644308" w:rsidRPr="006F48DE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vAlign w:val="bottom"/>
          </w:tcPr>
          <w:p w14:paraId="0C784246" w14:textId="1035EC4F" w:rsidR="00644308" w:rsidRPr="006F48DE" w:rsidRDefault="00644308" w:rsidP="0077213F">
            <w:pPr>
              <w:tabs>
                <w:tab w:val="clear" w:pos="227"/>
                <w:tab w:val="clear" w:pos="454"/>
                <w:tab w:val="clear" w:pos="907"/>
                <w:tab w:val="left" w:pos="395"/>
              </w:tabs>
              <w:spacing w:line="240" w:lineRule="auto"/>
              <w:ind w:right="-2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7C933D69" w14:textId="77777777" w:rsidR="00644308" w:rsidRPr="006F48DE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7FB75EE6" w14:textId="77777777" w:rsidR="00644308" w:rsidRDefault="00644308" w:rsidP="00644308">
            <w:pPr>
              <w:tabs>
                <w:tab w:val="clear" w:pos="227"/>
                <w:tab w:val="clear" w:pos="454"/>
                <w:tab w:val="clear" w:pos="907"/>
                <w:tab w:val="left" w:pos="57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7A7D803" w14:textId="71F46218" w:rsidR="00644308" w:rsidRPr="006F48DE" w:rsidRDefault="00644308" w:rsidP="0077213F">
            <w:pPr>
              <w:tabs>
                <w:tab w:val="clear" w:pos="227"/>
                <w:tab w:val="clear" w:pos="454"/>
                <w:tab w:val="clear" w:pos="680"/>
                <w:tab w:val="left" w:pos="532"/>
                <w:tab w:val="left" w:pos="619"/>
              </w:tabs>
              <w:spacing w:line="240" w:lineRule="auto"/>
              <w:ind w:right="-1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D16B019" w14:textId="77777777" w:rsidR="00644308" w:rsidRPr="006F48DE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2A6E9416" w14:textId="4EE15F20" w:rsidR="00644308" w:rsidRPr="006F48DE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(69)</w:t>
            </w:r>
          </w:p>
        </w:tc>
        <w:tc>
          <w:tcPr>
            <w:tcW w:w="240" w:type="dxa"/>
            <w:vAlign w:val="bottom"/>
          </w:tcPr>
          <w:p w14:paraId="6F33E422" w14:textId="77777777" w:rsidR="00644308" w:rsidRPr="006F48DE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vAlign w:val="bottom"/>
          </w:tcPr>
          <w:p w14:paraId="34C3EBE1" w14:textId="370B2565" w:rsidR="00644308" w:rsidRPr="006F48DE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309</w:t>
            </w:r>
          </w:p>
        </w:tc>
      </w:tr>
      <w:tr w:rsidR="00644308" w:rsidRPr="006F48DE" w14:paraId="24827356" w14:textId="77777777" w:rsidTr="0077213F">
        <w:trPr>
          <w:trHeight w:val="43"/>
        </w:trPr>
        <w:tc>
          <w:tcPr>
            <w:tcW w:w="3054" w:type="dxa"/>
          </w:tcPr>
          <w:p w14:paraId="7B410276" w14:textId="77777777" w:rsidR="00644308" w:rsidRPr="006F48DE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0855AB" w14:textId="41A65434" w:rsidR="00644308" w:rsidRPr="006F48DE" w:rsidRDefault="00644308" w:rsidP="00503EFE">
            <w:pPr>
              <w:tabs>
                <w:tab w:val="clear" w:pos="680"/>
                <w:tab w:val="left" w:pos="6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3FB2">
              <w:rPr>
                <w:rFonts w:asciiTheme="majorBidi" w:hAnsiTheme="majorBidi" w:cstheme="majorBidi"/>
                <w:sz w:val="28"/>
                <w:szCs w:val="28"/>
              </w:rPr>
              <w:t>695</w:t>
            </w:r>
          </w:p>
        </w:tc>
        <w:tc>
          <w:tcPr>
            <w:tcW w:w="246" w:type="dxa"/>
            <w:vAlign w:val="bottom"/>
          </w:tcPr>
          <w:p w14:paraId="42CB2AB5" w14:textId="77777777" w:rsidR="00644308" w:rsidRPr="006F48DE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323454" w14:textId="24F937CB" w:rsidR="00644308" w:rsidRPr="006F48DE" w:rsidRDefault="00644308" w:rsidP="0077213F">
            <w:pPr>
              <w:tabs>
                <w:tab w:val="clear" w:pos="227"/>
                <w:tab w:val="clear" w:pos="454"/>
                <w:tab w:val="clear" w:pos="907"/>
                <w:tab w:val="left" w:pos="395"/>
              </w:tabs>
              <w:spacing w:line="240" w:lineRule="auto"/>
              <w:ind w:right="-2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2C0E3470" w14:textId="77777777" w:rsidR="00644308" w:rsidRPr="006F48DE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FE6FD3" w14:textId="07DE259D" w:rsidR="00644308" w:rsidRPr="006F48DE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(236)</w:t>
            </w:r>
          </w:p>
        </w:tc>
        <w:tc>
          <w:tcPr>
            <w:tcW w:w="236" w:type="dxa"/>
            <w:vAlign w:val="bottom"/>
          </w:tcPr>
          <w:p w14:paraId="3714C1E7" w14:textId="77777777" w:rsidR="00644308" w:rsidRPr="006F48DE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5F8300" w14:textId="7055BAB8" w:rsidR="00644308" w:rsidRPr="006F48DE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(73)</w:t>
            </w:r>
          </w:p>
        </w:tc>
        <w:tc>
          <w:tcPr>
            <w:tcW w:w="240" w:type="dxa"/>
            <w:vAlign w:val="bottom"/>
          </w:tcPr>
          <w:p w14:paraId="153166CD" w14:textId="77777777" w:rsidR="00644308" w:rsidRPr="006F48DE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418B1C" w14:textId="23E91803" w:rsidR="00644308" w:rsidRPr="006F48DE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386</w:t>
            </w:r>
          </w:p>
        </w:tc>
      </w:tr>
      <w:tr w:rsidR="00644308" w:rsidRPr="006F48DE" w14:paraId="7C877FF2" w14:textId="77777777" w:rsidTr="0077213F">
        <w:trPr>
          <w:trHeight w:val="43"/>
        </w:trPr>
        <w:tc>
          <w:tcPr>
            <w:tcW w:w="3054" w:type="dxa"/>
          </w:tcPr>
          <w:p w14:paraId="1F3780D9" w14:textId="404AE59C" w:rsidR="00644308" w:rsidRPr="006F48DE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56BA68" w14:textId="14576632" w:rsidR="00644308" w:rsidRPr="006F48DE" w:rsidRDefault="00644308" w:rsidP="00644308">
            <w:pPr>
              <w:tabs>
                <w:tab w:val="clear" w:pos="680"/>
                <w:tab w:val="left" w:pos="6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946A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63F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253</w:t>
            </w:r>
          </w:p>
        </w:tc>
        <w:tc>
          <w:tcPr>
            <w:tcW w:w="246" w:type="dxa"/>
            <w:vAlign w:val="bottom"/>
          </w:tcPr>
          <w:p w14:paraId="2D39FCC0" w14:textId="77777777" w:rsidR="00644308" w:rsidRPr="006F48DE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A22AD7" w14:textId="77F83B71" w:rsidR="00644308" w:rsidRPr="006F48DE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127</w:t>
            </w:r>
          </w:p>
        </w:tc>
        <w:tc>
          <w:tcPr>
            <w:tcW w:w="240" w:type="dxa"/>
            <w:vAlign w:val="bottom"/>
          </w:tcPr>
          <w:p w14:paraId="7C5252D1" w14:textId="77777777" w:rsidR="00644308" w:rsidRPr="006F48DE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401E86" w14:textId="090D4F7F" w:rsidR="00644308" w:rsidRPr="006F48DE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(1,495)</w:t>
            </w:r>
          </w:p>
        </w:tc>
        <w:tc>
          <w:tcPr>
            <w:tcW w:w="236" w:type="dxa"/>
            <w:vAlign w:val="bottom"/>
          </w:tcPr>
          <w:p w14:paraId="1FDFEB99" w14:textId="77777777" w:rsidR="00644308" w:rsidRPr="006F48DE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5E1C3A" w14:textId="5EAF6EE9" w:rsidR="00644308" w:rsidRPr="006F48DE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(45)</w:t>
            </w:r>
          </w:p>
        </w:tc>
        <w:tc>
          <w:tcPr>
            <w:tcW w:w="240" w:type="dxa"/>
            <w:vAlign w:val="bottom"/>
          </w:tcPr>
          <w:p w14:paraId="716DE07E" w14:textId="77777777" w:rsidR="00644308" w:rsidRPr="006F48DE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4A32B1" w14:textId="0B3ECE31" w:rsidR="00644308" w:rsidRPr="006F48DE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840</w:t>
            </w:r>
          </w:p>
        </w:tc>
      </w:tr>
      <w:tr w:rsidR="00503EFE" w:rsidRPr="0006319C" w14:paraId="39757D9E" w14:textId="77777777" w:rsidTr="0077213F">
        <w:tc>
          <w:tcPr>
            <w:tcW w:w="3054" w:type="dxa"/>
          </w:tcPr>
          <w:p w14:paraId="33FBF20D" w14:textId="6B60E5BF" w:rsidR="00503EFE" w:rsidRPr="0006319C" w:rsidRDefault="00503EFE" w:rsidP="00FF497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99" w:type="dxa"/>
          </w:tcPr>
          <w:p w14:paraId="6381BF07" w14:textId="77777777" w:rsidR="00503EFE" w:rsidRPr="0006319C" w:rsidRDefault="00503EFE" w:rsidP="00FF497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46" w:type="dxa"/>
          </w:tcPr>
          <w:p w14:paraId="038A5560" w14:textId="77777777" w:rsidR="00503EFE" w:rsidRPr="0006319C" w:rsidRDefault="00503EFE" w:rsidP="00FF497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</w:tcPr>
          <w:p w14:paraId="6CF9F194" w14:textId="77777777" w:rsidR="00503EFE" w:rsidRPr="0006319C" w:rsidRDefault="00503EFE" w:rsidP="00FF497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4BB5B353" w14:textId="77777777" w:rsidR="00503EFE" w:rsidRPr="0006319C" w:rsidRDefault="00503EFE" w:rsidP="00FF497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14AD5B09" w14:textId="77777777" w:rsidR="00503EFE" w:rsidRPr="0006319C" w:rsidRDefault="00503EFE" w:rsidP="00FF497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98A209D" w14:textId="77777777" w:rsidR="00503EFE" w:rsidRPr="0006319C" w:rsidRDefault="00503EFE" w:rsidP="00FF497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</w:tcPr>
          <w:p w14:paraId="231217A8" w14:textId="77777777" w:rsidR="00503EFE" w:rsidRPr="0006319C" w:rsidRDefault="00503EFE" w:rsidP="00FF497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08223BBC" w14:textId="77777777" w:rsidR="00503EFE" w:rsidRPr="0006319C" w:rsidRDefault="00503EFE" w:rsidP="00FF497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</w:tcPr>
          <w:p w14:paraId="245A5B83" w14:textId="77777777" w:rsidR="00503EFE" w:rsidRPr="0006319C" w:rsidRDefault="00503EFE" w:rsidP="00FF497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4308" w:rsidRPr="0006319C" w14:paraId="4BC14480" w14:textId="77777777" w:rsidTr="0077213F">
        <w:tc>
          <w:tcPr>
            <w:tcW w:w="3054" w:type="dxa"/>
            <w:hideMark/>
          </w:tcPr>
          <w:p w14:paraId="5FC2A1B5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3FB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899" w:type="dxa"/>
          </w:tcPr>
          <w:p w14:paraId="48C277CB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14:paraId="677A74D2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</w:tcPr>
          <w:p w14:paraId="5FE08077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42AD4FD0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0DDBBEB3" w14:textId="6EFC28FC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2F8E3A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</w:tcPr>
          <w:p w14:paraId="35701F90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29779EA5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</w:tcPr>
          <w:p w14:paraId="6D0DF6C8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4308" w:rsidRPr="0006319C" w14:paraId="31C3946E" w14:textId="77777777" w:rsidTr="0077213F">
        <w:tc>
          <w:tcPr>
            <w:tcW w:w="3054" w:type="dxa"/>
          </w:tcPr>
          <w:p w14:paraId="506DC76D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6319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99" w:type="dxa"/>
          </w:tcPr>
          <w:p w14:paraId="1E889424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46" w:type="dxa"/>
          </w:tcPr>
          <w:p w14:paraId="78A7DFFF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</w:tcPr>
          <w:p w14:paraId="5B493F4F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240E9557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5E83E3B3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4C3339B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</w:tcPr>
          <w:p w14:paraId="4F9F7229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32EB7938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</w:tcPr>
          <w:p w14:paraId="0E962985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4308" w:rsidRPr="0006319C" w14:paraId="1BFCFF70" w14:textId="77777777" w:rsidTr="0077213F">
        <w:tc>
          <w:tcPr>
            <w:tcW w:w="3054" w:type="dxa"/>
          </w:tcPr>
          <w:p w14:paraId="372213E2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319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</w:t>
            </w:r>
            <w:r w:rsidRPr="0006319C">
              <w:rPr>
                <w:rFonts w:asciiTheme="majorBidi" w:hAnsiTheme="majorBidi" w:cstheme="majorBidi"/>
                <w:sz w:val="28"/>
                <w:szCs w:val="28"/>
                <w:cs/>
              </w:rPr>
              <w:t>ที่วัดมูลค่าด้วย</w:t>
            </w:r>
          </w:p>
        </w:tc>
        <w:tc>
          <w:tcPr>
            <w:tcW w:w="899" w:type="dxa"/>
          </w:tcPr>
          <w:p w14:paraId="3161895D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46" w:type="dxa"/>
          </w:tcPr>
          <w:p w14:paraId="05DF7A79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</w:tcPr>
          <w:p w14:paraId="696A2495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280A63EA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31A7BE2F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37D111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</w:tcPr>
          <w:p w14:paraId="775C314B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26DC0C53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</w:tcPr>
          <w:p w14:paraId="62D18C37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4308" w:rsidRPr="0006319C" w14:paraId="735CD314" w14:textId="77777777" w:rsidTr="0077213F">
        <w:tc>
          <w:tcPr>
            <w:tcW w:w="3054" w:type="dxa"/>
          </w:tcPr>
          <w:p w14:paraId="53E01CEA" w14:textId="49445E09" w:rsidR="00644308" w:rsidRPr="0006319C" w:rsidRDefault="00503EFE" w:rsidP="00503EFE">
            <w:pPr>
              <w:pStyle w:val="ListParagraph"/>
              <w:numPr>
                <w:ilvl w:val="0"/>
                <w:numId w:val="43"/>
              </w:numPr>
              <w:tabs>
                <w:tab w:val="clear" w:pos="454"/>
                <w:tab w:val="clear" w:pos="680"/>
                <w:tab w:val="left" w:pos="71"/>
              </w:tabs>
              <w:spacing w:line="240" w:lineRule="auto"/>
              <w:ind w:left="251" w:hanging="25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44308" w:rsidRPr="0006319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99" w:type="dxa"/>
          </w:tcPr>
          <w:p w14:paraId="57C223CF" w14:textId="77777777" w:rsidR="00644308" w:rsidRPr="0006319C" w:rsidRDefault="00644308" w:rsidP="00644308">
            <w:pPr>
              <w:tabs>
                <w:tab w:val="clear" w:pos="227"/>
                <w:tab w:val="clear" w:pos="454"/>
                <w:tab w:val="clear" w:pos="680"/>
                <w:tab w:val="left" w:pos="532"/>
                <w:tab w:val="left" w:pos="619"/>
              </w:tabs>
              <w:spacing w:line="240" w:lineRule="auto"/>
              <w:ind w:right="-1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4DE49E21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</w:tcPr>
          <w:p w14:paraId="56934156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3FB2">
              <w:rPr>
                <w:rFonts w:asciiTheme="majorBidi" w:hAnsiTheme="majorBidi"/>
                <w:sz w:val="28"/>
                <w:szCs w:val="28"/>
              </w:rPr>
              <w:t>4</w:t>
            </w:r>
            <w:r>
              <w:rPr>
                <w:rFonts w:asciiTheme="majorBidi" w:hAnsiTheme="majorBidi"/>
                <w:sz w:val="28"/>
                <w:szCs w:val="28"/>
              </w:rPr>
              <w:t>,</w:t>
            </w:r>
            <w:r w:rsidRPr="00663FB2">
              <w:rPr>
                <w:rFonts w:asciiTheme="majorBidi" w:hAnsiTheme="majorBidi"/>
                <w:sz w:val="28"/>
                <w:szCs w:val="28"/>
              </w:rPr>
              <w:t>212</w:t>
            </w:r>
          </w:p>
        </w:tc>
        <w:tc>
          <w:tcPr>
            <w:tcW w:w="240" w:type="dxa"/>
          </w:tcPr>
          <w:p w14:paraId="6A3E68EA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774BCFB1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319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63FB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631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63FB2">
              <w:rPr>
                <w:rFonts w:asciiTheme="majorBidi" w:hAnsiTheme="majorBidi" w:cstheme="majorBidi"/>
                <w:sz w:val="28"/>
                <w:szCs w:val="28"/>
              </w:rPr>
              <w:t>574</w:t>
            </w:r>
            <w:r w:rsidRPr="0006319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326BAEB7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</w:tcPr>
          <w:p w14:paraId="681A6E3B" w14:textId="77777777" w:rsidR="00644308" w:rsidRPr="0006319C" w:rsidRDefault="00644308" w:rsidP="00503E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3FB2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40" w:type="dxa"/>
          </w:tcPr>
          <w:p w14:paraId="5903BFC6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</w:tcPr>
          <w:p w14:paraId="7FE0EFCF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3FB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631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63FB2">
              <w:rPr>
                <w:rFonts w:asciiTheme="majorBidi" w:hAnsiTheme="majorBidi" w:cstheme="majorBidi"/>
                <w:sz w:val="28"/>
                <w:szCs w:val="28"/>
              </w:rPr>
              <w:t>301</w:t>
            </w:r>
          </w:p>
        </w:tc>
      </w:tr>
      <w:tr w:rsidR="00644308" w:rsidRPr="0006319C" w14:paraId="2675CE30" w14:textId="77777777" w:rsidTr="0077213F">
        <w:tc>
          <w:tcPr>
            <w:tcW w:w="3054" w:type="dxa"/>
          </w:tcPr>
          <w:p w14:paraId="4B1AA246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319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ตราสารทุนที่วัดมูลค่าด้วย</w:t>
            </w:r>
          </w:p>
        </w:tc>
        <w:tc>
          <w:tcPr>
            <w:tcW w:w="899" w:type="dxa"/>
          </w:tcPr>
          <w:p w14:paraId="57D02295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46" w:type="dxa"/>
          </w:tcPr>
          <w:p w14:paraId="66CB8F16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</w:tcPr>
          <w:p w14:paraId="2A3D1A7B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052DB236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451A66B5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E30439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</w:tcPr>
          <w:p w14:paraId="4025C9B6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04B81E24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</w:tcPr>
          <w:p w14:paraId="26690872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4308" w:rsidRPr="0006319C" w14:paraId="532DB027" w14:textId="77777777" w:rsidTr="0077213F">
        <w:tc>
          <w:tcPr>
            <w:tcW w:w="3054" w:type="dxa"/>
          </w:tcPr>
          <w:p w14:paraId="1073D9F0" w14:textId="2B330C1D" w:rsidR="00644308" w:rsidRPr="0006319C" w:rsidRDefault="00503EFE" w:rsidP="00503EFE">
            <w:pPr>
              <w:pStyle w:val="ListParagraph"/>
              <w:numPr>
                <w:ilvl w:val="0"/>
                <w:numId w:val="43"/>
              </w:numPr>
              <w:tabs>
                <w:tab w:val="clear" w:pos="454"/>
                <w:tab w:val="clear" w:pos="680"/>
                <w:tab w:val="left" w:pos="71"/>
              </w:tabs>
              <w:spacing w:line="240" w:lineRule="auto"/>
              <w:ind w:left="251" w:hanging="2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44308" w:rsidRPr="0006319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477C7F23" w14:textId="77777777" w:rsidR="00644308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3FB2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46" w:type="dxa"/>
          </w:tcPr>
          <w:p w14:paraId="0E264F57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14:paraId="6EBE661D" w14:textId="77777777" w:rsidR="00644308" w:rsidRDefault="00644308" w:rsidP="00644308">
            <w:pPr>
              <w:spacing w:line="240" w:lineRule="auto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663FB2">
              <w:rPr>
                <w:rFonts w:asciiTheme="majorBidi" w:hAnsiTheme="majorBidi"/>
                <w:sz w:val="28"/>
                <w:szCs w:val="28"/>
              </w:rPr>
              <w:t>405</w:t>
            </w:r>
          </w:p>
        </w:tc>
        <w:tc>
          <w:tcPr>
            <w:tcW w:w="240" w:type="dxa"/>
          </w:tcPr>
          <w:p w14:paraId="19605881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20300AFB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63FB2">
              <w:rPr>
                <w:rFonts w:asciiTheme="majorBidi" w:hAnsiTheme="majorBidi" w:cstheme="majorBidi"/>
                <w:sz w:val="28"/>
                <w:szCs w:val="28"/>
              </w:rPr>
              <w:t>188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E2208E9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2ABCC8A9" w14:textId="77777777" w:rsidR="00644308" w:rsidRPr="0006319C" w:rsidRDefault="00644308" w:rsidP="006443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3FB2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240" w:type="dxa"/>
          </w:tcPr>
          <w:p w14:paraId="276AB22B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4341ECFE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3FB2">
              <w:rPr>
                <w:rFonts w:asciiTheme="majorBidi" w:hAnsiTheme="majorBidi" w:cstheme="majorBidi"/>
                <w:sz w:val="28"/>
                <w:szCs w:val="28"/>
              </w:rPr>
              <w:t>257</w:t>
            </w:r>
          </w:p>
        </w:tc>
      </w:tr>
      <w:tr w:rsidR="00644308" w:rsidRPr="0006319C" w14:paraId="382A3D0F" w14:textId="77777777" w:rsidTr="0077213F">
        <w:tc>
          <w:tcPr>
            <w:tcW w:w="3054" w:type="dxa"/>
          </w:tcPr>
          <w:p w14:paraId="1ACBA6E1" w14:textId="77777777" w:rsidR="00644308" w:rsidRPr="0006319C" w:rsidRDefault="00644308" w:rsidP="006443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11CDCFFF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3FB2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46" w:type="dxa"/>
          </w:tcPr>
          <w:p w14:paraId="1FB11D57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14:paraId="68BF52D1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663FB2">
              <w:rPr>
                <w:rFonts w:asciiTheme="majorBidi" w:hAnsiTheme="majorBidi"/>
                <w:sz w:val="28"/>
                <w:szCs w:val="28"/>
              </w:rPr>
              <w:t>4</w:t>
            </w:r>
            <w:r>
              <w:rPr>
                <w:rFonts w:asciiTheme="majorBidi" w:hAnsiTheme="majorBidi"/>
                <w:sz w:val="28"/>
                <w:szCs w:val="28"/>
              </w:rPr>
              <w:t>,</w:t>
            </w:r>
            <w:r w:rsidRPr="00663FB2">
              <w:rPr>
                <w:rFonts w:asciiTheme="majorBidi" w:hAnsiTheme="majorBidi"/>
                <w:sz w:val="28"/>
                <w:szCs w:val="28"/>
              </w:rPr>
              <w:t>617</w:t>
            </w:r>
          </w:p>
        </w:tc>
        <w:tc>
          <w:tcPr>
            <w:tcW w:w="240" w:type="dxa"/>
          </w:tcPr>
          <w:p w14:paraId="0ED90F52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382D65C7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63FB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63FB2">
              <w:rPr>
                <w:rFonts w:asciiTheme="majorBidi" w:hAnsiTheme="majorBidi" w:cstheme="majorBidi"/>
                <w:sz w:val="28"/>
                <w:szCs w:val="28"/>
              </w:rPr>
              <w:t>762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0A6447B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459DFD92" w14:textId="77777777" w:rsidR="00644308" w:rsidRPr="0006319C" w:rsidRDefault="00644308" w:rsidP="006443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3FB2">
              <w:rPr>
                <w:rFonts w:asciiTheme="majorBidi" w:hAnsiTheme="majorBidi" w:cstheme="majorBidi"/>
                <w:sz w:val="28"/>
                <w:szCs w:val="28"/>
              </w:rPr>
              <w:t>695</w:t>
            </w:r>
          </w:p>
        </w:tc>
        <w:tc>
          <w:tcPr>
            <w:tcW w:w="240" w:type="dxa"/>
          </w:tcPr>
          <w:p w14:paraId="5915B08A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30228A8E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3FB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631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63FB2">
              <w:rPr>
                <w:rFonts w:asciiTheme="majorBidi" w:hAnsiTheme="majorBidi" w:cstheme="majorBidi"/>
                <w:sz w:val="28"/>
                <w:szCs w:val="28"/>
              </w:rPr>
              <w:t>558</w:t>
            </w:r>
          </w:p>
        </w:tc>
      </w:tr>
      <w:tr w:rsidR="00644308" w:rsidRPr="0006319C" w14:paraId="61AF05CD" w14:textId="77777777" w:rsidTr="0077213F">
        <w:tc>
          <w:tcPr>
            <w:tcW w:w="3054" w:type="dxa"/>
          </w:tcPr>
          <w:p w14:paraId="47752943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74BCCDBF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46" w:type="dxa"/>
          </w:tcPr>
          <w:p w14:paraId="0A2E137F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</w:tcPr>
          <w:p w14:paraId="24AEB366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5D2515BD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72BFCAA6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CE3E16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7D30AE86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4FA45765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</w:tcPr>
          <w:p w14:paraId="6EB99C53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4308" w:rsidRPr="0006319C" w14:paraId="424AB2E3" w14:textId="77777777" w:rsidTr="0077213F">
        <w:tc>
          <w:tcPr>
            <w:tcW w:w="3054" w:type="dxa"/>
            <w:hideMark/>
          </w:tcPr>
          <w:p w14:paraId="127E67CF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6319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99" w:type="dxa"/>
          </w:tcPr>
          <w:p w14:paraId="16613DFA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46" w:type="dxa"/>
          </w:tcPr>
          <w:p w14:paraId="2B936821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</w:tcPr>
          <w:p w14:paraId="510E7854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332B0D27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15A45475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48C453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</w:tcPr>
          <w:p w14:paraId="6EA08A5A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1FE8959C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</w:tcPr>
          <w:p w14:paraId="38C03F57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4308" w:rsidRPr="0006319C" w14:paraId="790B5CF1" w14:textId="77777777" w:rsidTr="0077213F">
        <w:tc>
          <w:tcPr>
            <w:tcW w:w="3054" w:type="dxa"/>
          </w:tcPr>
          <w:p w14:paraId="46BD96D7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6319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</w:t>
            </w:r>
            <w:r w:rsidRPr="0006319C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899" w:type="dxa"/>
          </w:tcPr>
          <w:p w14:paraId="725090EA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46" w:type="dxa"/>
          </w:tcPr>
          <w:p w14:paraId="17D466E8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</w:tcPr>
          <w:p w14:paraId="4A7C9C89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298E0DD6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49B58AF5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A0A607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</w:tcPr>
          <w:p w14:paraId="320E5042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6A29B529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</w:tcPr>
          <w:p w14:paraId="5D17E725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4308" w:rsidRPr="0006319C" w14:paraId="143F00DB" w14:textId="77777777" w:rsidTr="0077213F">
        <w:trPr>
          <w:trHeight w:val="668"/>
        </w:trPr>
        <w:tc>
          <w:tcPr>
            <w:tcW w:w="3054" w:type="dxa"/>
          </w:tcPr>
          <w:p w14:paraId="43F975F9" w14:textId="44B0BFAE" w:rsidR="00644308" w:rsidRPr="0006319C" w:rsidRDefault="00503EFE" w:rsidP="00503EFE">
            <w:pPr>
              <w:pStyle w:val="ListParagraph"/>
              <w:numPr>
                <w:ilvl w:val="0"/>
                <w:numId w:val="43"/>
              </w:numPr>
              <w:tabs>
                <w:tab w:val="clear" w:pos="227"/>
                <w:tab w:val="clear" w:pos="680"/>
                <w:tab w:val="left" w:pos="71"/>
                <w:tab w:val="left" w:pos="161"/>
              </w:tabs>
              <w:spacing w:line="240" w:lineRule="auto"/>
              <w:ind w:left="251" w:hanging="27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44308" w:rsidRPr="0006319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99" w:type="dxa"/>
            <w:vAlign w:val="bottom"/>
          </w:tcPr>
          <w:p w14:paraId="542FA500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2,342</w:t>
            </w:r>
          </w:p>
        </w:tc>
        <w:tc>
          <w:tcPr>
            <w:tcW w:w="246" w:type="dxa"/>
            <w:vAlign w:val="bottom"/>
          </w:tcPr>
          <w:p w14:paraId="42D9DF25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3B5268BB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3FB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63FB2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40" w:type="dxa"/>
            <w:vAlign w:val="bottom"/>
          </w:tcPr>
          <w:p w14:paraId="6388A30D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0BE410C1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63FB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63FB2">
              <w:rPr>
                <w:rFonts w:asciiTheme="majorBidi" w:hAnsiTheme="majorBidi" w:cstheme="majorBidi"/>
                <w:sz w:val="28"/>
                <w:szCs w:val="28"/>
              </w:rPr>
              <w:t>245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47636639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4B5575B1" w14:textId="77777777" w:rsidR="00644308" w:rsidRPr="0006319C" w:rsidRDefault="00644308" w:rsidP="00503EF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(404)</w:t>
            </w:r>
          </w:p>
        </w:tc>
        <w:tc>
          <w:tcPr>
            <w:tcW w:w="240" w:type="dxa"/>
            <w:vAlign w:val="bottom"/>
          </w:tcPr>
          <w:p w14:paraId="2890F11A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  <w:vAlign w:val="bottom"/>
          </w:tcPr>
          <w:p w14:paraId="5B7E3834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317</w:t>
            </w:r>
          </w:p>
        </w:tc>
      </w:tr>
      <w:tr w:rsidR="00644308" w:rsidRPr="0006319C" w14:paraId="592BC3D4" w14:textId="77777777" w:rsidTr="0077213F">
        <w:tc>
          <w:tcPr>
            <w:tcW w:w="3054" w:type="dxa"/>
          </w:tcPr>
          <w:p w14:paraId="50107C7E" w14:textId="77777777" w:rsidR="00644308" w:rsidRPr="0006319C" w:rsidRDefault="00644308" w:rsidP="00644308">
            <w:pPr>
              <w:spacing w:line="240" w:lineRule="auto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319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ตราสารทุนที่วัดมูลค่าด้วย</w:t>
            </w:r>
            <w:r w:rsidRPr="0006319C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899" w:type="dxa"/>
            <w:vAlign w:val="bottom"/>
          </w:tcPr>
          <w:p w14:paraId="2384CAB0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38607E68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68DE25A9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2D57A1FB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15EDEF01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3F6C484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0CDDDCEA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0" w:type="dxa"/>
            <w:vAlign w:val="bottom"/>
          </w:tcPr>
          <w:p w14:paraId="3670B222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  <w:vAlign w:val="bottom"/>
          </w:tcPr>
          <w:p w14:paraId="1C6E93E0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4308" w:rsidRPr="0006319C" w14:paraId="6CB4C32E" w14:textId="77777777" w:rsidTr="0077213F">
        <w:tc>
          <w:tcPr>
            <w:tcW w:w="3054" w:type="dxa"/>
          </w:tcPr>
          <w:p w14:paraId="7F04727B" w14:textId="70AD555D" w:rsidR="00644308" w:rsidRPr="0006319C" w:rsidRDefault="00503EFE" w:rsidP="00503EFE">
            <w:pPr>
              <w:pStyle w:val="ListParagraph"/>
              <w:numPr>
                <w:ilvl w:val="0"/>
                <w:numId w:val="43"/>
              </w:numPr>
              <w:tabs>
                <w:tab w:val="clear" w:pos="227"/>
                <w:tab w:val="clear" w:pos="680"/>
                <w:tab w:val="left" w:pos="71"/>
                <w:tab w:val="left" w:pos="161"/>
              </w:tabs>
              <w:spacing w:line="240" w:lineRule="auto"/>
              <w:ind w:left="251" w:hanging="27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44308" w:rsidRPr="0006319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99" w:type="dxa"/>
            <w:vAlign w:val="bottom"/>
          </w:tcPr>
          <w:p w14:paraId="68A8CA0C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1,141</w:t>
            </w:r>
          </w:p>
        </w:tc>
        <w:tc>
          <w:tcPr>
            <w:tcW w:w="246" w:type="dxa"/>
            <w:vAlign w:val="bottom"/>
          </w:tcPr>
          <w:p w14:paraId="2E5C27D2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207067A0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102</w:t>
            </w:r>
          </w:p>
        </w:tc>
        <w:tc>
          <w:tcPr>
            <w:tcW w:w="240" w:type="dxa"/>
            <w:vAlign w:val="bottom"/>
          </w:tcPr>
          <w:p w14:paraId="134431C8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3A36722A" w14:textId="77777777" w:rsidR="00644308" w:rsidRPr="0006319C" w:rsidRDefault="00644308" w:rsidP="00644308">
            <w:pPr>
              <w:tabs>
                <w:tab w:val="clear" w:pos="227"/>
                <w:tab w:val="clear" w:pos="454"/>
                <w:tab w:val="clear" w:pos="680"/>
                <w:tab w:val="left" w:pos="532"/>
                <w:tab w:val="left" w:pos="619"/>
              </w:tabs>
              <w:spacing w:line="240" w:lineRule="auto"/>
              <w:ind w:right="-1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5C68B0D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3CD14ABD" w14:textId="77777777" w:rsidR="00644308" w:rsidRPr="0006319C" w:rsidRDefault="00644308" w:rsidP="00503EF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(865)</w:t>
            </w:r>
          </w:p>
        </w:tc>
        <w:tc>
          <w:tcPr>
            <w:tcW w:w="240" w:type="dxa"/>
            <w:vAlign w:val="bottom"/>
          </w:tcPr>
          <w:p w14:paraId="442D0668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  <w:vAlign w:val="bottom"/>
          </w:tcPr>
          <w:p w14:paraId="0E5BA424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378</w:t>
            </w:r>
          </w:p>
        </w:tc>
      </w:tr>
      <w:tr w:rsidR="00644308" w:rsidRPr="0006319C" w14:paraId="081AA15D" w14:textId="77777777" w:rsidTr="0077213F">
        <w:tc>
          <w:tcPr>
            <w:tcW w:w="3054" w:type="dxa"/>
            <w:hideMark/>
          </w:tcPr>
          <w:p w14:paraId="6DB0AE33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17C959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3,483</w:t>
            </w:r>
          </w:p>
        </w:tc>
        <w:tc>
          <w:tcPr>
            <w:tcW w:w="246" w:type="dxa"/>
            <w:vAlign w:val="bottom"/>
          </w:tcPr>
          <w:p w14:paraId="619427AF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C341F0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3FB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269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63FB2">
              <w:rPr>
                <w:rFonts w:asciiTheme="majorBidi" w:hAnsiTheme="majorBidi" w:cstheme="majorBidi"/>
                <w:sz w:val="28"/>
                <w:szCs w:val="28"/>
              </w:rPr>
              <w:t>726</w:t>
            </w:r>
          </w:p>
        </w:tc>
        <w:tc>
          <w:tcPr>
            <w:tcW w:w="240" w:type="dxa"/>
            <w:vAlign w:val="bottom"/>
          </w:tcPr>
          <w:p w14:paraId="5CC5541A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3840F7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69B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63FB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6269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63FB2">
              <w:rPr>
                <w:rFonts w:asciiTheme="majorBidi" w:hAnsiTheme="majorBidi" w:cstheme="majorBidi"/>
                <w:sz w:val="28"/>
                <w:szCs w:val="28"/>
              </w:rPr>
              <w:t>245</w:t>
            </w:r>
            <w:r w:rsidRPr="006269B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1E20FD34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9E7394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(1,269)</w:t>
            </w:r>
          </w:p>
        </w:tc>
        <w:tc>
          <w:tcPr>
            <w:tcW w:w="240" w:type="dxa"/>
            <w:vAlign w:val="bottom"/>
          </w:tcPr>
          <w:p w14:paraId="43C4DDBE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7B87EE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3FB2">
              <w:rPr>
                <w:rFonts w:asciiTheme="majorBidi" w:hAnsiTheme="majorBidi" w:cstheme="majorBidi"/>
                <w:sz w:val="28"/>
                <w:szCs w:val="28"/>
              </w:rPr>
              <w:t>695</w:t>
            </w:r>
          </w:p>
        </w:tc>
      </w:tr>
      <w:tr w:rsidR="00644308" w:rsidRPr="0006319C" w14:paraId="6E3FA95D" w14:textId="77777777" w:rsidTr="0077213F">
        <w:tc>
          <w:tcPr>
            <w:tcW w:w="3054" w:type="dxa"/>
          </w:tcPr>
          <w:p w14:paraId="00AD0F7B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31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3798FC" w14:textId="77777777" w:rsidR="00644308" w:rsidRPr="00946A43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3,491</w:t>
            </w:r>
          </w:p>
        </w:tc>
        <w:tc>
          <w:tcPr>
            <w:tcW w:w="246" w:type="dxa"/>
            <w:vAlign w:val="bottom"/>
          </w:tcPr>
          <w:p w14:paraId="11F4B0FA" w14:textId="77777777" w:rsidR="00644308" w:rsidRPr="00946A43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3612FD" w14:textId="77777777" w:rsidR="00644308" w:rsidRPr="00946A43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946A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343</w:t>
            </w:r>
          </w:p>
        </w:tc>
        <w:tc>
          <w:tcPr>
            <w:tcW w:w="240" w:type="dxa"/>
            <w:vAlign w:val="bottom"/>
          </w:tcPr>
          <w:p w14:paraId="7C8363E3" w14:textId="77777777" w:rsidR="00644308" w:rsidRPr="00946A43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9BFA51" w14:textId="77777777" w:rsidR="00644308" w:rsidRPr="00946A43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6A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9,007</w:t>
            </w:r>
            <w:r w:rsidRPr="00946A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15DEE333" w14:textId="77777777" w:rsidR="00644308" w:rsidRPr="00946A43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BED2FA" w14:textId="77777777" w:rsidR="00644308" w:rsidRPr="00946A43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(574)</w:t>
            </w:r>
          </w:p>
        </w:tc>
        <w:tc>
          <w:tcPr>
            <w:tcW w:w="240" w:type="dxa"/>
            <w:vAlign w:val="bottom"/>
          </w:tcPr>
          <w:p w14:paraId="0DB0842F" w14:textId="77777777" w:rsidR="00644308" w:rsidRPr="00946A43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CBBDDD" w14:textId="77777777" w:rsidR="00644308" w:rsidRPr="00946A43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946A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63F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253</w:t>
            </w:r>
          </w:p>
        </w:tc>
      </w:tr>
    </w:tbl>
    <w:p w14:paraId="40E426C7" w14:textId="5FC32B81" w:rsidR="00667C73" w:rsidRPr="006F48DE" w:rsidRDefault="00667C73" w:rsidP="00785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8"/>
          <w:szCs w:val="22"/>
        </w:rPr>
      </w:pPr>
    </w:p>
    <w:p w14:paraId="0ED71422" w14:textId="5C0A65F3" w:rsidR="003D6115" w:rsidRPr="006F48DE" w:rsidRDefault="003D61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Style w:val="TableGrid"/>
        <w:tblW w:w="9147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900"/>
        <w:gridCol w:w="236"/>
        <w:gridCol w:w="934"/>
        <w:gridCol w:w="270"/>
        <w:gridCol w:w="1080"/>
        <w:gridCol w:w="236"/>
        <w:gridCol w:w="1077"/>
        <w:gridCol w:w="236"/>
        <w:gridCol w:w="1118"/>
      </w:tblGrid>
      <w:tr w:rsidR="009E3A69" w:rsidRPr="006F48DE" w14:paraId="58143312" w14:textId="77777777" w:rsidTr="00F45247">
        <w:trPr>
          <w:tblHeader/>
        </w:trPr>
        <w:tc>
          <w:tcPr>
            <w:tcW w:w="3060" w:type="dxa"/>
          </w:tcPr>
          <w:p w14:paraId="0CFA6FE4" w14:textId="77777777" w:rsidR="009E3A69" w:rsidRPr="006F48DE" w:rsidRDefault="009E3A69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7" w:type="dxa"/>
            <w:gridSpan w:val="9"/>
            <w:hideMark/>
          </w:tcPr>
          <w:p w14:paraId="7EA3417C" w14:textId="77777777" w:rsidR="009E3A69" w:rsidRPr="006F48DE" w:rsidRDefault="009E3A69" w:rsidP="00D9627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8D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งบการเงินเฉพาะกิจการ</w:t>
            </w:r>
          </w:p>
        </w:tc>
      </w:tr>
      <w:tr w:rsidR="009E3A69" w:rsidRPr="006F48DE" w14:paraId="764EB845" w14:textId="77777777" w:rsidTr="0077213F">
        <w:trPr>
          <w:trHeight w:val="64"/>
          <w:tblHeader/>
        </w:trPr>
        <w:tc>
          <w:tcPr>
            <w:tcW w:w="3060" w:type="dxa"/>
            <w:vAlign w:val="bottom"/>
            <w:hideMark/>
          </w:tcPr>
          <w:p w14:paraId="19F831A7" w14:textId="19C820E1" w:rsidR="009E3A69" w:rsidRPr="006F48DE" w:rsidRDefault="009E3A69" w:rsidP="00D9627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ตราสารทุนที่อยู่ในความต้องการ</w:t>
            </w:r>
            <w:r w:rsidR="00283B10" w:rsidRPr="006F48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  <w:t xml:space="preserve">   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ของตลาด</w:t>
            </w:r>
          </w:p>
        </w:tc>
        <w:tc>
          <w:tcPr>
            <w:tcW w:w="900" w:type="dxa"/>
            <w:vAlign w:val="bottom"/>
            <w:hideMark/>
          </w:tcPr>
          <w:p w14:paraId="61958DA9" w14:textId="77777777" w:rsidR="009E3A69" w:rsidRPr="006F48DE" w:rsidRDefault="009E3A69" w:rsidP="00D96279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41687CDD" w14:textId="09E34BDB" w:rsidR="009E3A69" w:rsidRPr="006F48DE" w:rsidRDefault="001C2C0D" w:rsidP="00D96279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C0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E3A69"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E3A69"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608AF669" w14:textId="77777777" w:rsidR="009E3A69" w:rsidRPr="006F48DE" w:rsidRDefault="009E3A69" w:rsidP="00D9627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34" w:type="dxa"/>
            <w:vAlign w:val="bottom"/>
            <w:hideMark/>
          </w:tcPr>
          <w:p w14:paraId="4E1C08F7" w14:textId="77777777" w:rsidR="009E3A69" w:rsidRPr="006F48DE" w:rsidRDefault="009E3A69" w:rsidP="00D9627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270" w:type="dxa"/>
            <w:vAlign w:val="bottom"/>
          </w:tcPr>
          <w:p w14:paraId="2490B802" w14:textId="77777777" w:rsidR="009E3A69" w:rsidRPr="006F48DE" w:rsidRDefault="009E3A69" w:rsidP="00D9627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80" w:type="dxa"/>
            <w:vAlign w:val="bottom"/>
            <w:hideMark/>
          </w:tcPr>
          <w:p w14:paraId="5EEFFB1E" w14:textId="77777777" w:rsidR="009E3A69" w:rsidRPr="006F48DE" w:rsidRDefault="009E3A69" w:rsidP="00D9627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3781984C" w14:textId="77777777" w:rsidR="009E3A69" w:rsidRPr="006F48DE" w:rsidRDefault="009E3A69" w:rsidP="00D9627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77" w:type="dxa"/>
            <w:vAlign w:val="bottom"/>
            <w:hideMark/>
          </w:tcPr>
          <w:p w14:paraId="01BC72C1" w14:textId="77777777" w:rsidR="009E3A69" w:rsidRPr="006F48DE" w:rsidRDefault="009E3A69" w:rsidP="00D96279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</w:t>
            </w:r>
          </w:p>
          <w:p w14:paraId="3EF018CE" w14:textId="77777777" w:rsidR="009E3A69" w:rsidRPr="006F48DE" w:rsidRDefault="009E3A69" w:rsidP="00D96279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  <w:p w14:paraId="358B131B" w14:textId="7AA08D0E" w:rsidR="00D21516" w:rsidRPr="006F48DE" w:rsidRDefault="00D21516" w:rsidP="00D96279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และอื่น</w:t>
            </w:r>
            <w:r w:rsidR="007C5A4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236" w:type="dxa"/>
            <w:vAlign w:val="bottom"/>
          </w:tcPr>
          <w:p w14:paraId="3368C71B" w14:textId="77777777" w:rsidR="009E3A69" w:rsidRPr="006F48DE" w:rsidRDefault="009E3A69" w:rsidP="00D9627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18" w:type="dxa"/>
            <w:vAlign w:val="bottom"/>
            <w:hideMark/>
          </w:tcPr>
          <w:p w14:paraId="6E473BC0" w14:textId="77777777" w:rsidR="008E57EF" w:rsidRPr="00283B10" w:rsidRDefault="008E57EF" w:rsidP="008E57EF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3B10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  <w:p w14:paraId="2325A59A" w14:textId="3DCC1795" w:rsidR="009E3A69" w:rsidRPr="006F48DE" w:rsidRDefault="008E57EF" w:rsidP="008E57E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57EC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283B1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283B10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9E3A69" w:rsidRPr="006F48DE" w14:paraId="3036954E" w14:textId="77777777" w:rsidTr="00F45247">
        <w:trPr>
          <w:tblHeader/>
        </w:trPr>
        <w:tc>
          <w:tcPr>
            <w:tcW w:w="3060" w:type="dxa"/>
          </w:tcPr>
          <w:p w14:paraId="4500192A" w14:textId="77777777" w:rsidR="009E3A69" w:rsidRPr="006F48DE" w:rsidRDefault="009E3A69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087" w:type="dxa"/>
            <w:gridSpan w:val="9"/>
            <w:vAlign w:val="bottom"/>
            <w:hideMark/>
          </w:tcPr>
          <w:p w14:paraId="2FD241E4" w14:textId="77777777" w:rsidR="009E3A69" w:rsidRPr="006F48DE" w:rsidRDefault="009E3A69" w:rsidP="00D9627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F48D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6F48D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9E3A69" w:rsidRPr="006F48DE" w14:paraId="4ECF0103" w14:textId="77777777" w:rsidTr="0077213F">
        <w:tc>
          <w:tcPr>
            <w:tcW w:w="3060" w:type="dxa"/>
            <w:hideMark/>
          </w:tcPr>
          <w:p w14:paraId="390AA422" w14:textId="0405A591" w:rsidR="009E3A69" w:rsidRPr="006F48DE" w:rsidRDefault="001C2C0D" w:rsidP="00D9627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57178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900" w:type="dxa"/>
          </w:tcPr>
          <w:p w14:paraId="68477B2D" w14:textId="77777777" w:rsidR="009E3A69" w:rsidRPr="006F48DE" w:rsidRDefault="009E3A69" w:rsidP="00D962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4D4A7C" w14:textId="77777777" w:rsidR="009E3A69" w:rsidRPr="006F48DE" w:rsidRDefault="009E3A69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452F486B" w14:textId="77777777" w:rsidR="009E3A69" w:rsidRPr="006F48DE" w:rsidRDefault="009E3A69" w:rsidP="00D962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FA14C0" w14:textId="77777777" w:rsidR="009E3A69" w:rsidRPr="006F48DE" w:rsidRDefault="009E3A69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FAE876" w14:textId="77777777" w:rsidR="009E3A69" w:rsidRPr="006F48DE" w:rsidRDefault="009E3A69" w:rsidP="00D962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B4C120" w14:textId="77777777" w:rsidR="009E3A69" w:rsidRPr="006F48DE" w:rsidRDefault="009E3A69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0E619C54" w14:textId="77777777" w:rsidR="009E3A69" w:rsidRPr="006F48DE" w:rsidRDefault="009E3A69" w:rsidP="00D962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B702BB" w14:textId="77777777" w:rsidR="009E3A69" w:rsidRPr="006F48DE" w:rsidRDefault="009E3A69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</w:tcPr>
          <w:p w14:paraId="74F0A3F6" w14:textId="77777777" w:rsidR="009E3A69" w:rsidRPr="006F48DE" w:rsidRDefault="009E3A69" w:rsidP="00D962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03C1" w:rsidRPr="006F48DE" w14:paraId="78151326" w14:textId="77777777" w:rsidTr="0077213F">
        <w:tc>
          <w:tcPr>
            <w:tcW w:w="3060" w:type="dxa"/>
          </w:tcPr>
          <w:p w14:paraId="3159A35B" w14:textId="06199117" w:rsidR="009203C1" w:rsidRPr="006F48DE" w:rsidRDefault="009203C1" w:rsidP="009203C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  <w:r w:rsidR="003D6115" w:rsidRPr="006F48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900" w:type="dxa"/>
          </w:tcPr>
          <w:p w14:paraId="56DCA237" w14:textId="77777777" w:rsidR="009203C1" w:rsidRPr="006F48DE" w:rsidRDefault="009203C1" w:rsidP="009203C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947EEBF" w14:textId="77777777" w:rsidR="009203C1" w:rsidRPr="006F48DE" w:rsidRDefault="009203C1" w:rsidP="009203C1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079EFC44" w14:textId="77777777" w:rsidR="009203C1" w:rsidRPr="006F48DE" w:rsidRDefault="009203C1" w:rsidP="009203C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9407F3C" w14:textId="77777777" w:rsidR="009203C1" w:rsidRPr="006F48DE" w:rsidRDefault="009203C1" w:rsidP="009203C1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5E2C64" w14:textId="77777777" w:rsidR="009203C1" w:rsidRPr="006F48DE" w:rsidRDefault="009203C1" w:rsidP="009203C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D9BB17" w14:textId="77777777" w:rsidR="009203C1" w:rsidRPr="006F48DE" w:rsidRDefault="009203C1" w:rsidP="009203C1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40EB3520" w14:textId="77777777" w:rsidR="009203C1" w:rsidRPr="006F48DE" w:rsidRDefault="009203C1" w:rsidP="009203C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61E950" w14:textId="77777777" w:rsidR="009203C1" w:rsidRPr="006F48DE" w:rsidRDefault="009203C1" w:rsidP="009203C1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</w:tcPr>
          <w:p w14:paraId="39406FFD" w14:textId="77777777" w:rsidR="009203C1" w:rsidRPr="006F48DE" w:rsidRDefault="009203C1" w:rsidP="009203C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03C1" w:rsidRPr="006F48DE" w14:paraId="42FE4AD4" w14:textId="77777777" w:rsidTr="0077213F">
        <w:tc>
          <w:tcPr>
            <w:tcW w:w="3060" w:type="dxa"/>
          </w:tcPr>
          <w:p w14:paraId="32A8BC7E" w14:textId="427EFE2F" w:rsidR="009203C1" w:rsidRPr="006F48DE" w:rsidRDefault="009203C1" w:rsidP="009203C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ตราสารทุนที่วัดมูลค่าด้วย</w:t>
            </w:r>
            <w:r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900" w:type="dxa"/>
            <w:vAlign w:val="bottom"/>
          </w:tcPr>
          <w:p w14:paraId="0E54061E" w14:textId="77777777" w:rsidR="009203C1" w:rsidRPr="006F48DE" w:rsidRDefault="009203C1" w:rsidP="009203C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87B664B" w14:textId="77777777" w:rsidR="009203C1" w:rsidRPr="006F48DE" w:rsidRDefault="009203C1" w:rsidP="009203C1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41102A55" w14:textId="77777777" w:rsidR="009203C1" w:rsidRPr="006F48DE" w:rsidRDefault="009203C1" w:rsidP="009203C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434C59D" w14:textId="77777777" w:rsidR="009203C1" w:rsidRPr="006F48DE" w:rsidRDefault="009203C1" w:rsidP="009203C1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78DDD7F" w14:textId="77777777" w:rsidR="009203C1" w:rsidRPr="006F48DE" w:rsidRDefault="009203C1" w:rsidP="009203C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8771339" w14:textId="77777777" w:rsidR="009203C1" w:rsidRPr="006F48DE" w:rsidRDefault="009203C1" w:rsidP="009203C1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4B29537D" w14:textId="77777777" w:rsidR="009203C1" w:rsidRPr="006F48DE" w:rsidRDefault="009203C1" w:rsidP="009203C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B74BDD4" w14:textId="77777777" w:rsidR="009203C1" w:rsidRPr="006F48DE" w:rsidRDefault="009203C1" w:rsidP="009203C1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18A31235" w14:textId="77777777" w:rsidR="009203C1" w:rsidRPr="006F48DE" w:rsidRDefault="009203C1" w:rsidP="009203C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75028" w:rsidRPr="006F48DE" w14:paraId="6D543113" w14:textId="77777777" w:rsidTr="0077213F">
        <w:trPr>
          <w:trHeight w:val="128"/>
        </w:trPr>
        <w:tc>
          <w:tcPr>
            <w:tcW w:w="3060" w:type="dxa"/>
          </w:tcPr>
          <w:p w14:paraId="25A4A503" w14:textId="3704735F" w:rsidR="00375028" w:rsidRPr="006F48DE" w:rsidRDefault="00503EFE" w:rsidP="00503EFE">
            <w:pPr>
              <w:pStyle w:val="ListParagraph"/>
              <w:numPr>
                <w:ilvl w:val="0"/>
                <w:numId w:val="43"/>
              </w:numPr>
              <w:tabs>
                <w:tab w:val="clear" w:pos="227"/>
                <w:tab w:val="clear" w:pos="680"/>
                <w:tab w:val="left" w:pos="71"/>
                <w:tab w:val="left" w:pos="161"/>
              </w:tabs>
              <w:spacing w:line="240" w:lineRule="auto"/>
              <w:ind w:left="251" w:hanging="27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75028"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</w:t>
            </w:r>
            <w:r w:rsidR="00375028"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75028" w:rsidRPr="006F48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375028"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385B377C" w14:textId="6C85F62D" w:rsidR="00375028" w:rsidRPr="004329C7" w:rsidRDefault="000655BE" w:rsidP="00503EF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126</w:t>
            </w:r>
          </w:p>
        </w:tc>
        <w:tc>
          <w:tcPr>
            <w:tcW w:w="236" w:type="dxa"/>
            <w:vAlign w:val="bottom"/>
          </w:tcPr>
          <w:p w14:paraId="1E6C7042" w14:textId="77777777" w:rsidR="00375028" w:rsidRPr="006F48DE" w:rsidRDefault="00375028" w:rsidP="0037502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  <w:vAlign w:val="bottom"/>
          </w:tcPr>
          <w:p w14:paraId="411B5025" w14:textId="08E176B4" w:rsidR="00375028" w:rsidRPr="004D29F1" w:rsidRDefault="00E2499E" w:rsidP="00772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95"/>
                <w:tab w:val="left" w:pos="677"/>
              </w:tabs>
              <w:spacing w:line="240" w:lineRule="auto"/>
              <w:ind w:right="-2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FDE6FCF" w14:textId="77777777" w:rsidR="00375028" w:rsidRPr="004D29F1" w:rsidRDefault="00375028" w:rsidP="0037502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3744645" w14:textId="4C938519" w:rsidR="00375028" w:rsidRPr="004D29F1" w:rsidRDefault="00E2499E" w:rsidP="005062F9">
            <w:pPr>
              <w:tabs>
                <w:tab w:val="clear" w:pos="680"/>
                <w:tab w:val="clear" w:pos="907"/>
                <w:tab w:val="left" w:pos="387"/>
                <w:tab w:val="left" w:pos="676"/>
              </w:tabs>
              <w:spacing w:line="240" w:lineRule="auto"/>
              <w:ind w:right="-1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EB89863" w14:textId="77777777" w:rsidR="00375028" w:rsidRPr="004D29F1" w:rsidRDefault="00375028" w:rsidP="0037502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14:paraId="4ABAE734" w14:textId="1E073888" w:rsidR="00375028" w:rsidRPr="004D29F1" w:rsidRDefault="00E2499E" w:rsidP="0077213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(47)</w:t>
            </w:r>
          </w:p>
        </w:tc>
        <w:tc>
          <w:tcPr>
            <w:tcW w:w="236" w:type="dxa"/>
            <w:vAlign w:val="bottom"/>
          </w:tcPr>
          <w:p w14:paraId="7F449C8A" w14:textId="77777777" w:rsidR="00375028" w:rsidRPr="006F48DE" w:rsidRDefault="00375028" w:rsidP="0037502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tcBorders>
              <w:bottom w:val="double" w:sz="4" w:space="0" w:color="auto"/>
            </w:tcBorders>
            <w:vAlign w:val="bottom"/>
          </w:tcPr>
          <w:p w14:paraId="0636547F" w14:textId="0F2DEBC7" w:rsidR="00375028" w:rsidRPr="006F48DE" w:rsidRDefault="00E2499E" w:rsidP="0037502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</w:t>
            </w:r>
          </w:p>
        </w:tc>
      </w:tr>
      <w:tr w:rsidR="00922173" w:rsidRPr="006269B5" w14:paraId="398E8963" w14:textId="77777777" w:rsidTr="0077213F">
        <w:tc>
          <w:tcPr>
            <w:tcW w:w="3060" w:type="dxa"/>
          </w:tcPr>
          <w:p w14:paraId="3D2B00D3" w14:textId="2C395C3B" w:rsidR="00922173" w:rsidRPr="006269B5" w:rsidRDefault="00922173" w:rsidP="00200A6F">
            <w:pPr>
              <w:spacing w:line="240" w:lineRule="auto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35CB66E2" w14:textId="77777777" w:rsidR="00922173" w:rsidRPr="006269B5" w:rsidRDefault="00922173" w:rsidP="00200A6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736C9D6" w14:textId="77777777" w:rsidR="00922173" w:rsidRPr="006269B5" w:rsidRDefault="00922173" w:rsidP="00200A6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6BE9F97F" w14:textId="77777777" w:rsidR="00922173" w:rsidRPr="006269B5" w:rsidRDefault="00922173" w:rsidP="00200A6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A15666A" w14:textId="77777777" w:rsidR="00922173" w:rsidRPr="006269B5" w:rsidRDefault="00922173" w:rsidP="00200A6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206ABEC" w14:textId="77777777" w:rsidR="00922173" w:rsidRPr="006269B5" w:rsidRDefault="00922173" w:rsidP="00200A6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4FE7E84" w14:textId="77777777" w:rsidR="00922173" w:rsidRPr="006269B5" w:rsidRDefault="00922173" w:rsidP="00200A6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32483225" w14:textId="77777777" w:rsidR="00922173" w:rsidRPr="006269B5" w:rsidRDefault="00922173" w:rsidP="00200A6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6B88505" w14:textId="77777777" w:rsidR="00922173" w:rsidRPr="006269B5" w:rsidRDefault="00922173" w:rsidP="00200A6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3FD3C08C" w14:textId="77777777" w:rsidR="00922173" w:rsidRPr="006269B5" w:rsidRDefault="00922173" w:rsidP="00200A6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57EF" w:rsidRPr="006269B5" w14:paraId="5620C467" w14:textId="77777777" w:rsidTr="0077213F">
        <w:tc>
          <w:tcPr>
            <w:tcW w:w="3060" w:type="dxa"/>
            <w:hideMark/>
          </w:tcPr>
          <w:p w14:paraId="47349B98" w14:textId="77777777" w:rsidR="008E57EF" w:rsidRPr="006269B5" w:rsidRDefault="008E57EF" w:rsidP="007E647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3FB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900" w:type="dxa"/>
          </w:tcPr>
          <w:p w14:paraId="4841F527" w14:textId="77777777" w:rsidR="008E57EF" w:rsidRPr="006269B5" w:rsidRDefault="008E57EF" w:rsidP="007E64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66B854" w14:textId="77777777" w:rsidR="008E57EF" w:rsidRPr="006269B5" w:rsidRDefault="008E57EF" w:rsidP="007E64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70BA3C37" w14:textId="77777777" w:rsidR="008E57EF" w:rsidRPr="006269B5" w:rsidRDefault="008E57EF" w:rsidP="007E64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A4F1AF" w14:textId="77777777" w:rsidR="008E57EF" w:rsidRPr="006269B5" w:rsidRDefault="008E57EF" w:rsidP="007E64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D88909" w14:textId="77777777" w:rsidR="008E57EF" w:rsidRPr="006269B5" w:rsidRDefault="008E57EF" w:rsidP="007E64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0DFC87" w14:textId="77777777" w:rsidR="008E57EF" w:rsidRPr="006269B5" w:rsidRDefault="008E57EF" w:rsidP="007E64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2A9DB437" w14:textId="77777777" w:rsidR="008E57EF" w:rsidRPr="006269B5" w:rsidRDefault="008E57EF" w:rsidP="007E64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176E67" w14:textId="77777777" w:rsidR="008E57EF" w:rsidRPr="006269B5" w:rsidRDefault="008E57EF" w:rsidP="007E64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</w:tcPr>
          <w:p w14:paraId="40F3701C" w14:textId="77777777" w:rsidR="008E57EF" w:rsidRPr="006269B5" w:rsidRDefault="008E57EF" w:rsidP="007E64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57EF" w:rsidRPr="006269B5" w14:paraId="616F9C51" w14:textId="77777777" w:rsidTr="0077213F">
        <w:tc>
          <w:tcPr>
            <w:tcW w:w="3060" w:type="dxa"/>
            <w:hideMark/>
          </w:tcPr>
          <w:p w14:paraId="421B8247" w14:textId="77777777" w:rsidR="008E57EF" w:rsidRPr="006269B5" w:rsidRDefault="008E57EF" w:rsidP="007E647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269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900" w:type="dxa"/>
          </w:tcPr>
          <w:p w14:paraId="3461B5FC" w14:textId="77777777" w:rsidR="008E57EF" w:rsidRPr="006269B5" w:rsidRDefault="008E57EF" w:rsidP="007E64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36" w:type="dxa"/>
          </w:tcPr>
          <w:p w14:paraId="238F565F" w14:textId="77777777" w:rsidR="008E57EF" w:rsidRPr="006269B5" w:rsidRDefault="008E57EF" w:rsidP="007E64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4CF13B79" w14:textId="77777777" w:rsidR="008E57EF" w:rsidRPr="006269B5" w:rsidRDefault="008E57EF" w:rsidP="007E64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837D4D" w14:textId="77777777" w:rsidR="008E57EF" w:rsidRPr="006269B5" w:rsidRDefault="008E57EF" w:rsidP="007E64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86AE5D7" w14:textId="77777777" w:rsidR="008E57EF" w:rsidRPr="006269B5" w:rsidRDefault="008E57EF" w:rsidP="007E64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002E0A" w14:textId="77777777" w:rsidR="008E57EF" w:rsidRPr="006269B5" w:rsidRDefault="008E57EF" w:rsidP="007E64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19F313AC" w14:textId="77777777" w:rsidR="008E57EF" w:rsidRPr="006269B5" w:rsidRDefault="008E57EF" w:rsidP="007E64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D465F64" w14:textId="77777777" w:rsidR="008E57EF" w:rsidRPr="006269B5" w:rsidRDefault="008E57EF" w:rsidP="007E64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</w:tcPr>
          <w:p w14:paraId="2FC631C2" w14:textId="77777777" w:rsidR="008E57EF" w:rsidRPr="006269B5" w:rsidRDefault="008E57EF" w:rsidP="007E64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57EF" w:rsidRPr="006269B5" w14:paraId="5A81F816" w14:textId="77777777" w:rsidTr="0077213F">
        <w:tc>
          <w:tcPr>
            <w:tcW w:w="3060" w:type="dxa"/>
          </w:tcPr>
          <w:p w14:paraId="11CCBC26" w14:textId="77777777" w:rsidR="008E57EF" w:rsidRPr="006269B5" w:rsidRDefault="008E57EF" w:rsidP="007E6479">
            <w:pPr>
              <w:spacing w:line="240" w:lineRule="auto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69B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ตราสารทุนที่วัดมูลค่าด้วย</w:t>
            </w:r>
            <w:r w:rsidRPr="006269B5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900" w:type="dxa"/>
            <w:vAlign w:val="bottom"/>
          </w:tcPr>
          <w:p w14:paraId="765AC6C8" w14:textId="77777777" w:rsidR="008E57EF" w:rsidRPr="006269B5" w:rsidRDefault="008E57EF" w:rsidP="007E64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388E3B7" w14:textId="77777777" w:rsidR="008E57EF" w:rsidRPr="006269B5" w:rsidRDefault="008E57EF" w:rsidP="007E64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05949D1B" w14:textId="77777777" w:rsidR="008E57EF" w:rsidRPr="006269B5" w:rsidRDefault="008E57EF" w:rsidP="007E64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15BBC12" w14:textId="77777777" w:rsidR="008E57EF" w:rsidRPr="006269B5" w:rsidRDefault="008E57EF" w:rsidP="007E64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74ADF46" w14:textId="77777777" w:rsidR="008E57EF" w:rsidRPr="006269B5" w:rsidRDefault="008E57EF" w:rsidP="007E64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E644702" w14:textId="77777777" w:rsidR="008E57EF" w:rsidRPr="006269B5" w:rsidRDefault="008E57EF" w:rsidP="007E64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68051BF9" w14:textId="77777777" w:rsidR="008E57EF" w:rsidRPr="006269B5" w:rsidRDefault="008E57EF" w:rsidP="007E64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70F103A" w14:textId="77777777" w:rsidR="008E57EF" w:rsidRPr="006269B5" w:rsidRDefault="008E57EF" w:rsidP="007E64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07EE42B6" w14:textId="77777777" w:rsidR="008E57EF" w:rsidRPr="006269B5" w:rsidRDefault="008E57EF" w:rsidP="007E64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57EF" w:rsidRPr="006269B5" w14:paraId="4DBBDF6E" w14:textId="77777777" w:rsidTr="0077213F">
        <w:tc>
          <w:tcPr>
            <w:tcW w:w="3060" w:type="dxa"/>
            <w:hideMark/>
          </w:tcPr>
          <w:p w14:paraId="47175822" w14:textId="4BB64975" w:rsidR="008E57EF" w:rsidRPr="006269B5" w:rsidRDefault="00503EFE" w:rsidP="00503EFE">
            <w:pPr>
              <w:pStyle w:val="ListParagraph"/>
              <w:numPr>
                <w:ilvl w:val="0"/>
                <w:numId w:val="43"/>
              </w:numPr>
              <w:tabs>
                <w:tab w:val="clear" w:pos="227"/>
                <w:tab w:val="clear" w:pos="680"/>
                <w:tab w:val="left" w:pos="71"/>
                <w:tab w:val="left" w:pos="161"/>
              </w:tabs>
              <w:spacing w:line="240" w:lineRule="auto"/>
              <w:ind w:left="251" w:hanging="27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E57EF" w:rsidRPr="006269B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59CD8A8" w14:textId="77777777" w:rsidR="008E57EF" w:rsidRPr="006269B5" w:rsidRDefault="008E57EF" w:rsidP="007E647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299</w:t>
            </w:r>
          </w:p>
        </w:tc>
        <w:tc>
          <w:tcPr>
            <w:tcW w:w="236" w:type="dxa"/>
            <w:vAlign w:val="bottom"/>
          </w:tcPr>
          <w:p w14:paraId="4D3089BC" w14:textId="77777777" w:rsidR="008E57EF" w:rsidRPr="006269B5" w:rsidRDefault="008E57EF" w:rsidP="007E647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A20CFEE" w14:textId="77777777" w:rsidR="008E57EF" w:rsidRPr="006269B5" w:rsidRDefault="008E57EF" w:rsidP="007E6479">
            <w:pPr>
              <w:tabs>
                <w:tab w:val="clear" w:pos="227"/>
                <w:tab w:val="clear" w:pos="454"/>
                <w:tab w:val="clear" w:pos="680"/>
                <w:tab w:val="left" w:pos="532"/>
                <w:tab w:val="left" w:pos="619"/>
              </w:tabs>
              <w:spacing w:line="240" w:lineRule="auto"/>
              <w:ind w:right="-2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69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7D5C71C" w14:textId="77777777" w:rsidR="008E57EF" w:rsidRPr="006269B5" w:rsidRDefault="008E57EF" w:rsidP="007E647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F445B5C" w14:textId="77777777" w:rsidR="008E57EF" w:rsidRPr="006269B5" w:rsidRDefault="008E57EF" w:rsidP="007E6479">
            <w:pPr>
              <w:tabs>
                <w:tab w:val="clear" w:pos="227"/>
                <w:tab w:val="clear" w:pos="454"/>
                <w:tab w:val="clear" w:pos="680"/>
                <w:tab w:val="left" w:pos="532"/>
                <w:tab w:val="left" w:pos="619"/>
              </w:tabs>
              <w:spacing w:line="240" w:lineRule="auto"/>
              <w:ind w:right="-1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69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C719843" w14:textId="77777777" w:rsidR="008E57EF" w:rsidRPr="006269B5" w:rsidRDefault="008E57EF" w:rsidP="007E647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CEB12E3" w14:textId="77777777" w:rsidR="008E57EF" w:rsidRPr="006269B5" w:rsidRDefault="008E57EF" w:rsidP="0077213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69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663F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173</w:t>
            </w:r>
            <w:r w:rsidRPr="006269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7140726B" w14:textId="77777777" w:rsidR="008E57EF" w:rsidRPr="006269B5" w:rsidRDefault="008E57EF" w:rsidP="007E647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072588C" w14:textId="77777777" w:rsidR="008E57EF" w:rsidRPr="006269B5" w:rsidRDefault="008E57EF" w:rsidP="007E647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126</w:t>
            </w:r>
          </w:p>
        </w:tc>
      </w:tr>
    </w:tbl>
    <w:p w14:paraId="5ADC7F80" w14:textId="77777777" w:rsidR="0057178B" w:rsidRPr="00F45247" w:rsidRDefault="005717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354C86C9" w14:textId="3641FEB1" w:rsidR="001A7E70" w:rsidRDefault="001A7E70" w:rsidP="00EF3A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F48DE">
        <w:rPr>
          <w:rFonts w:asciiTheme="majorBidi" w:hAnsiTheme="majorBidi" w:cstheme="majorBidi"/>
          <w:sz w:val="30"/>
          <w:szCs w:val="30"/>
          <w:cs/>
        </w:rPr>
        <w:t>ใน</w:t>
      </w:r>
      <w:r w:rsidR="00954B58">
        <w:rPr>
          <w:rFonts w:asciiTheme="majorBidi" w:hAnsiTheme="majorBidi" w:cstheme="majorBidi" w:hint="cs"/>
          <w:sz w:val="30"/>
          <w:szCs w:val="30"/>
          <w:cs/>
        </w:rPr>
        <w:t>ระหว่างปี</w:t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C2C0D" w:rsidRPr="001C2C0D">
        <w:rPr>
          <w:rFonts w:asciiTheme="majorBidi" w:hAnsiTheme="majorBidi" w:cstheme="majorBidi"/>
          <w:sz w:val="30"/>
          <w:szCs w:val="30"/>
        </w:rPr>
        <w:t>256</w:t>
      </w:r>
      <w:r w:rsidR="00E2499E">
        <w:rPr>
          <w:rFonts w:asciiTheme="majorBidi" w:hAnsiTheme="majorBidi" w:cstheme="majorBidi"/>
          <w:sz w:val="30"/>
          <w:szCs w:val="30"/>
        </w:rPr>
        <w:t>8</w:t>
      </w:r>
      <w:r w:rsidRPr="006F48DE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Pr="006F48DE">
        <w:rPr>
          <w:rFonts w:asciiTheme="majorBidi" w:hAnsiTheme="majorBidi" w:cstheme="majorBidi"/>
          <w:sz w:val="30"/>
          <w:szCs w:val="30"/>
        </w:rPr>
        <w:t>Innosprout</w:t>
      </w:r>
      <w:proofErr w:type="spellEnd"/>
      <w:r w:rsidRPr="006F48DE">
        <w:rPr>
          <w:rFonts w:asciiTheme="majorBidi" w:hAnsiTheme="majorBidi" w:cstheme="majorBidi"/>
          <w:sz w:val="30"/>
          <w:szCs w:val="30"/>
        </w:rPr>
        <w:t xml:space="preserve"> Investment Pte. Ltd. </w:t>
      </w:r>
      <w:r w:rsidRPr="006F48DE">
        <w:rPr>
          <w:rFonts w:asciiTheme="majorBidi" w:hAnsiTheme="majorBidi" w:cstheme="majorBidi"/>
          <w:sz w:val="30"/>
          <w:szCs w:val="30"/>
          <w:cs/>
        </w:rPr>
        <w:t>ซึ่งเป็นบริษัทย่อยทางอ้อมของบริษัทได้จำหน่ายสินทรัพย์ทางการเงิน</w:t>
      </w:r>
      <w:r w:rsidR="00814B2E" w:rsidRPr="006F48DE">
        <w:rPr>
          <w:rFonts w:asciiTheme="majorBidi" w:hAnsiTheme="majorBidi" w:cstheme="majorBidi"/>
          <w:sz w:val="30"/>
          <w:szCs w:val="30"/>
          <w:cs/>
        </w:rPr>
        <w:t>อื่น</w:t>
      </w:r>
      <w:r w:rsidRPr="006F48DE">
        <w:rPr>
          <w:rFonts w:asciiTheme="majorBidi" w:hAnsiTheme="majorBidi" w:cstheme="majorBidi"/>
          <w:sz w:val="30"/>
          <w:szCs w:val="30"/>
          <w:cs/>
        </w:rPr>
        <w:t>ซึ่งเป็นเงินลงทุนในตราสารหนี้</w:t>
      </w:r>
      <w:r w:rsidR="00954B58">
        <w:rPr>
          <w:rFonts w:asciiTheme="majorBidi" w:hAnsiTheme="majorBidi" w:cstheme="majorBidi" w:hint="cs"/>
          <w:sz w:val="30"/>
          <w:szCs w:val="30"/>
          <w:cs/>
        </w:rPr>
        <w:t>และตราสารทุน</w:t>
      </w:r>
      <w:r w:rsidR="006F081B" w:rsidRPr="006F48DE">
        <w:rPr>
          <w:rFonts w:asciiTheme="majorBidi" w:hAnsiTheme="majorBidi" w:cstheme="majorBidi"/>
          <w:sz w:val="30"/>
          <w:szCs w:val="30"/>
        </w:rPr>
        <w:t xml:space="preserve"> </w:t>
      </w:r>
      <w:r w:rsidR="006F081B" w:rsidRPr="006F48DE">
        <w:rPr>
          <w:rFonts w:asciiTheme="majorBidi" w:hAnsiTheme="majorBidi" w:cstheme="majorBidi"/>
          <w:sz w:val="30"/>
          <w:szCs w:val="30"/>
          <w:cs/>
        </w:rPr>
        <w:t>โดย</w:t>
      </w:r>
      <w:r w:rsidRPr="006F48DE">
        <w:rPr>
          <w:rFonts w:asciiTheme="majorBidi" w:hAnsiTheme="majorBidi" w:cstheme="majorBidi"/>
          <w:sz w:val="30"/>
          <w:szCs w:val="30"/>
          <w:cs/>
        </w:rPr>
        <w:t>บริษัทได้รับรู้</w:t>
      </w:r>
      <w:r w:rsidR="009B29A4">
        <w:rPr>
          <w:rFonts w:asciiTheme="majorBidi" w:hAnsiTheme="majorBidi" w:cstheme="majorBidi" w:hint="cs"/>
          <w:sz w:val="30"/>
          <w:szCs w:val="30"/>
          <w:cs/>
        </w:rPr>
        <w:t>ขาดทุน</w:t>
      </w:r>
      <w:r w:rsidRPr="006F48DE">
        <w:rPr>
          <w:rFonts w:asciiTheme="majorBidi" w:hAnsiTheme="majorBidi" w:cstheme="majorBidi"/>
          <w:sz w:val="30"/>
          <w:szCs w:val="30"/>
          <w:cs/>
        </w:rPr>
        <w:t>จากการจำหน่ายสินทรัพย์ทางการเงิน</w:t>
      </w:r>
      <w:r w:rsidR="00814B2E" w:rsidRPr="006F48DE">
        <w:rPr>
          <w:rFonts w:asciiTheme="majorBidi" w:hAnsiTheme="majorBidi" w:cstheme="majorBidi"/>
          <w:sz w:val="30"/>
          <w:szCs w:val="30"/>
          <w:cs/>
        </w:rPr>
        <w:t>อื่น</w:t>
      </w:r>
      <w:r w:rsidRPr="006F48DE">
        <w:rPr>
          <w:rFonts w:asciiTheme="majorBidi" w:hAnsiTheme="majorBidi" w:cstheme="majorBidi"/>
          <w:sz w:val="30"/>
          <w:szCs w:val="30"/>
          <w:cs/>
        </w:rPr>
        <w:t>ในงบกำไรขาดทุนเบ็ดเสร็จ</w:t>
      </w:r>
      <w:r w:rsidR="00814B2E" w:rsidRPr="006F48DE">
        <w:rPr>
          <w:rFonts w:asciiTheme="majorBidi" w:hAnsiTheme="majorBidi" w:cstheme="majorBidi"/>
          <w:sz w:val="30"/>
          <w:szCs w:val="30"/>
          <w:cs/>
        </w:rPr>
        <w:t>รวม</w:t>
      </w:r>
      <w:r w:rsidRPr="006F48DE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BA721D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BA721D" w:rsidRPr="000B1261">
        <w:rPr>
          <w:rFonts w:asciiTheme="majorBidi" w:hAnsiTheme="majorBidi" w:cstheme="majorBidi"/>
          <w:sz w:val="30"/>
          <w:szCs w:val="30"/>
        </w:rPr>
        <w:t>3</w:t>
      </w:r>
      <w:r w:rsidR="00BA721D">
        <w:rPr>
          <w:rFonts w:asciiTheme="majorBidi" w:hAnsiTheme="majorBidi" w:cstheme="majorBidi"/>
          <w:sz w:val="30"/>
          <w:szCs w:val="30"/>
        </w:rPr>
        <w:t xml:space="preserve">1 </w:t>
      </w:r>
      <w:r w:rsidR="00BA721D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BA721D" w:rsidRPr="000B1261">
        <w:rPr>
          <w:rFonts w:asciiTheme="majorBidi" w:hAnsiTheme="majorBidi"/>
          <w:sz w:val="30"/>
          <w:szCs w:val="30"/>
          <w:cs/>
        </w:rPr>
        <w:t xml:space="preserve"> </w:t>
      </w:r>
      <w:r w:rsidR="00BA721D" w:rsidRPr="000B1261">
        <w:rPr>
          <w:rFonts w:asciiTheme="majorBidi" w:hAnsiTheme="majorBidi" w:cstheme="majorBidi"/>
          <w:sz w:val="30"/>
          <w:szCs w:val="30"/>
        </w:rPr>
        <w:t>256</w:t>
      </w:r>
      <w:r w:rsidR="00BA721D">
        <w:rPr>
          <w:rFonts w:asciiTheme="majorBidi" w:hAnsiTheme="majorBidi" w:cstheme="majorBidi"/>
          <w:sz w:val="30"/>
          <w:szCs w:val="30"/>
        </w:rPr>
        <w:t>8</w:t>
      </w:r>
      <w:r w:rsidR="00BA721D" w:rsidRPr="000B1261">
        <w:rPr>
          <w:rFonts w:asciiTheme="majorBidi" w:hAnsiTheme="majorBidi" w:cstheme="majorBidi"/>
          <w:sz w:val="30"/>
          <w:szCs w:val="30"/>
        </w:rPr>
        <w:t xml:space="preserve"> </w:t>
      </w:r>
      <w:r w:rsidR="00B44068" w:rsidRPr="006F48DE">
        <w:rPr>
          <w:rFonts w:asciiTheme="majorBidi" w:hAnsiTheme="majorBidi" w:cstheme="majorBidi"/>
          <w:sz w:val="30"/>
          <w:szCs w:val="30"/>
          <w:cs/>
        </w:rPr>
        <w:t>เป็น</w:t>
      </w:r>
      <w:r w:rsidRPr="006F48DE">
        <w:rPr>
          <w:rFonts w:asciiTheme="majorBidi" w:hAnsiTheme="majorBidi" w:cstheme="majorBidi"/>
          <w:sz w:val="30"/>
          <w:szCs w:val="30"/>
          <w:cs/>
        </w:rPr>
        <w:t>จำนวนเงิน</w:t>
      </w:r>
      <w:r w:rsidR="00725971">
        <w:rPr>
          <w:rFonts w:asciiTheme="majorBidi" w:hAnsiTheme="majorBidi" w:cstheme="majorBidi"/>
          <w:sz w:val="30"/>
          <w:szCs w:val="30"/>
        </w:rPr>
        <w:t xml:space="preserve"> </w:t>
      </w:r>
      <w:r w:rsidR="004F7AB8">
        <w:rPr>
          <w:rFonts w:asciiTheme="majorBidi" w:hAnsiTheme="majorBidi" w:cstheme="majorBidi"/>
          <w:sz w:val="30"/>
          <w:szCs w:val="30"/>
        </w:rPr>
        <w:br/>
      </w:r>
      <w:r w:rsidR="00E2499E">
        <w:rPr>
          <w:rFonts w:asciiTheme="majorBidi" w:hAnsiTheme="majorBidi" w:cstheme="majorBidi"/>
          <w:sz w:val="30"/>
          <w:szCs w:val="30"/>
        </w:rPr>
        <w:t>19</w:t>
      </w:r>
      <w:r w:rsidRPr="006F48DE">
        <w:rPr>
          <w:rFonts w:asciiTheme="majorBidi" w:hAnsiTheme="majorBidi" w:cstheme="majorBidi"/>
          <w:sz w:val="30"/>
          <w:szCs w:val="30"/>
        </w:rPr>
        <w:t xml:space="preserve"> </w:t>
      </w:r>
      <w:r w:rsidRPr="006F48DE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C0687B">
        <w:rPr>
          <w:rFonts w:asciiTheme="majorBidi" w:hAnsiTheme="majorBidi" w:cstheme="majorBidi"/>
          <w:sz w:val="30"/>
          <w:szCs w:val="30"/>
        </w:rPr>
        <w:t xml:space="preserve"> </w:t>
      </w:r>
      <w:r w:rsidR="00C0687B" w:rsidRPr="00C0687B">
        <w:rPr>
          <w:rFonts w:asciiTheme="majorBidi" w:hAnsiTheme="majorBidi" w:cstheme="majorBidi"/>
          <w:i/>
          <w:iCs/>
          <w:sz w:val="30"/>
          <w:szCs w:val="30"/>
        </w:rPr>
        <w:t xml:space="preserve">(2567: </w:t>
      </w:r>
      <w:r w:rsidR="00F02FED">
        <w:rPr>
          <w:rFonts w:asciiTheme="majorBidi" w:hAnsiTheme="majorBidi" w:hint="cs"/>
          <w:i/>
          <w:iCs/>
          <w:sz w:val="30"/>
          <w:szCs w:val="30"/>
          <w:cs/>
        </w:rPr>
        <w:t>กำไร</w:t>
      </w:r>
      <w:r w:rsidR="00F02FED" w:rsidRPr="00F02FED">
        <w:rPr>
          <w:rFonts w:asciiTheme="majorBidi" w:hAnsiTheme="majorBidi"/>
          <w:i/>
          <w:iCs/>
          <w:sz w:val="30"/>
          <w:szCs w:val="30"/>
          <w:cs/>
        </w:rPr>
        <w:t>จากการจำหน่ายสินทรัพย์ทางการเงินอื่น</w:t>
      </w:r>
      <w:r w:rsidR="00F02FED">
        <w:rPr>
          <w:rFonts w:asciiTheme="majorBidi" w:hAnsiTheme="majorBidi" w:hint="cs"/>
          <w:i/>
          <w:iCs/>
          <w:sz w:val="30"/>
          <w:szCs w:val="30"/>
          <w:cs/>
        </w:rPr>
        <w:t>เป็น</w:t>
      </w:r>
      <w:r w:rsidR="00F02FED" w:rsidRPr="00F02FED">
        <w:rPr>
          <w:rFonts w:asciiTheme="majorBidi" w:hAnsiTheme="majorBidi"/>
          <w:i/>
          <w:iCs/>
          <w:sz w:val="30"/>
          <w:szCs w:val="30"/>
          <w:cs/>
        </w:rPr>
        <w:t>จำนวนเงิน</w:t>
      </w:r>
      <w:r w:rsidR="00F02FED">
        <w:rPr>
          <w:rFonts w:asciiTheme="majorBidi" w:hAnsiTheme="majorBidi" w:hint="cs"/>
          <w:i/>
          <w:iCs/>
          <w:sz w:val="30"/>
          <w:szCs w:val="30"/>
          <w:cs/>
        </w:rPr>
        <w:t xml:space="preserve"> </w:t>
      </w:r>
      <w:r w:rsidR="00C0687B">
        <w:rPr>
          <w:rFonts w:asciiTheme="majorBidi" w:hAnsiTheme="majorBidi" w:cstheme="majorBidi"/>
          <w:i/>
          <w:iCs/>
          <w:sz w:val="30"/>
          <w:szCs w:val="30"/>
        </w:rPr>
        <w:t>24</w:t>
      </w:r>
      <w:r w:rsidR="00C0687B" w:rsidRPr="00C0687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0687B" w:rsidRPr="00C0687B">
        <w:rPr>
          <w:rFonts w:asciiTheme="majorBidi" w:hAnsiTheme="majorBidi"/>
          <w:i/>
          <w:iCs/>
          <w:sz w:val="30"/>
          <w:szCs w:val="30"/>
          <w:cs/>
        </w:rPr>
        <w:t>ล้านบาท)</w:t>
      </w:r>
    </w:p>
    <w:p w14:paraId="5214B302" w14:textId="77777777" w:rsidR="000B1261" w:rsidRPr="00F45247" w:rsidRDefault="000B1261" w:rsidP="00EF3A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2A849EE2" w14:textId="50DC6258" w:rsidR="000B1261" w:rsidRPr="006F48DE" w:rsidRDefault="000B1261" w:rsidP="00EF3A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ใน</w:t>
      </w:r>
      <w:r w:rsidR="00954B58">
        <w:rPr>
          <w:rFonts w:asciiTheme="majorBidi" w:hAnsiTheme="majorBidi" w:hint="cs"/>
          <w:sz w:val="30"/>
          <w:szCs w:val="30"/>
          <w:cs/>
        </w:rPr>
        <w:t>ระหว่าง</w:t>
      </w:r>
      <w:r w:rsidR="000537E9">
        <w:rPr>
          <w:rFonts w:asciiTheme="majorBidi" w:hAnsiTheme="majorBidi" w:cstheme="majorBidi" w:hint="cs"/>
          <w:sz w:val="30"/>
          <w:szCs w:val="30"/>
          <w:cs/>
        </w:rPr>
        <w:t>ปี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B1261">
        <w:rPr>
          <w:rFonts w:asciiTheme="majorBidi" w:hAnsiTheme="majorBidi" w:cstheme="majorBidi"/>
          <w:sz w:val="30"/>
          <w:szCs w:val="30"/>
        </w:rPr>
        <w:t>256</w:t>
      </w:r>
      <w:r w:rsidR="00E2499E">
        <w:rPr>
          <w:rFonts w:asciiTheme="majorBidi" w:hAnsiTheme="majorBidi" w:cstheme="majorBidi"/>
          <w:sz w:val="30"/>
          <w:szCs w:val="30"/>
        </w:rPr>
        <w:t>8</w:t>
      </w:r>
      <w:r w:rsidRPr="000B1261">
        <w:rPr>
          <w:rFonts w:asciiTheme="majorBidi" w:hAnsiTheme="majorBidi" w:cstheme="majorBidi"/>
          <w:sz w:val="30"/>
          <w:szCs w:val="30"/>
        </w:rPr>
        <w:t xml:space="preserve"> </w:t>
      </w:r>
      <w:r w:rsidRPr="000B1261">
        <w:rPr>
          <w:rFonts w:asciiTheme="majorBidi" w:hAnsiTheme="majorBidi"/>
          <w:sz w:val="30"/>
          <w:szCs w:val="30"/>
          <w:cs/>
        </w:rPr>
        <w:t>บริษัท อินโน สเปราท์ โฮลดิ้ง จำกัด ซึ่งเป็นบริษัทย่อยทางตรงของบริษัทได้จำหน่ายสินทรัพย์ทางการเงินอื่นซึ่งเป็นเงินลงทุนในตราสารทุน โดยบริษัทได้รับรู้</w:t>
      </w:r>
      <w:r w:rsidR="009B29A4">
        <w:rPr>
          <w:rFonts w:asciiTheme="majorBidi" w:hAnsiTheme="majorBidi" w:cstheme="majorBidi" w:hint="cs"/>
          <w:sz w:val="30"/>
          <w:szCs w:val="30"/>
          <w:cs/>
        </w:rPr>
        <w:t>ขาดทุน</w:t>
      </w:r>
      <w:r w:rsidRPr="000B1261">
        <w:rPr>
          <w:rFonts w:asciiTheme="majorBidi" w:hAnsiTheme="majorBidi"/>
          <w:sz w:val="30"/>
          <w:szCs w:val="30"/>
          <w:cs/>
        </w:rPr>
        <w:t>จากการจำหน่ายสินทรัพย์ทางการเงินอื่นในงบกำไรขาดทุนเบ็ดเสร็จรวมสำหรับงวด</w:t>
      </w:r>
      <w:r w:rsidR="00BA721D">
        <w:rPr>
          <w:rFonts w:asciiTheme="majorBidi" w:hAnsiTheme="majorBidi" w:hint="cs"/>
          <w:sz w:val="30"/>
          <w:szCs w:val="30"/>
          <w:cs/>
        </w:rPr>
        <w:t>สาม</w:t>
      </w:r>
      <w:r w:rsidRPr="000B1261">
        <w:rPr>
          <w:rFonts w:asciiTheme="majorBidi" w:hAnsiTheme="majorBidi"/>
          <w:sz w:val="30"/>
          <w:szCs w:val="30"/>
          <w:cs/>
        </w:rPr>
        <w:t>เดือนสิ้นสุดว</w:t>
      </w:r>
      <w:r>
        <w:rPr>
          <w:rFonts w:asciiTheme="majorBidi" w:hAnsiTheme="majorBidi" w:hint="cs"/>
          <w:sz w:val="30"/>
          <w:szCs w:val="30"/>
          <w:cs/>
        </w:rPr>
        <w:t>ัน</w:t>
      </w:r>
      <w:r w:rsidRPr="000B1261">
        <w:rPr>
          <w:rFonts w:asciiTheme="majorBidi" w:hAnsiTheme="majorBidi"/>
          <w:sz w:val="30"/>
          <w:szCs w:val="30"/>
          <w:cs/>
        </w:rPr>
        <w:t xml:space="preserve">ที่ </w:t>
      </w:r>
      <w:r w:rsidRPr="000B1261">
        <w:rPr>
          <w:rFonts w:asciiTheme="majorBidi" w:hAnsiTheme="majorBidi" w:cstheme="majorBidi"/>
          <w:sz w:val="30"/>
          <w:szCs w:val="30"/>
        </w:rPr>
        <w:t>3</w:t>
      </w:r>
      <w:r w:rsidR="00BA721D">
        <w:rPr>
          <w:rFonts w:asciiTheme="majorBidi" w:hAnsiTheme="majorBidi" w:cstheme="majorBidi"/>
          <w:sz w:val="30"/>
          <w:szCs w:val="30"/>
        </w:rPr>
        <w:t xml:space="preserve">1 </w:t>
      </w:r>
      <w:r w:rsidR="00BA721D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0B1261">
        <w:rPr>
          <w:rFonts w:asciiTheme="majorBidi" w:hAnsiTheme="majorBidi"/>
          <w:sz w:val="30"/>
          <w:szCs w:val="30"/>
          <w:cs/>
        </w:rPr>
        <w:t xml:space="preserve"> </w:t>
      </w:r>
      <w:r w:rsidRPr="000B1261">
        <w:rPr>
          <w:rFonts w:asciiTheme="majorBidi" w:hAnsiTheme="majorBidi" w:cstheme="majorBidi"/>
          <w:sz w:val="30"/>
          <w:szCs w:val="30"/>
        </w:rPr>
        <w:t>256</w:t>
      </w:r>
      <w:r w:rsidR="00BA721D">
        <w:rPr>
          <w:rFonts w:asciiTheme="majorBidi" w:hAnsiTheme="majorBidi" w:cstheme="majorBidi"/>
          <w:sz w:val="30"/>
          <w:szCs w:val="30"/>
        </w:rPr>
        <w:t>8</w:t>
      </w:r>
      <w:r w:rsidRPr="000B1261">
        <w:rPr>
          <w:rFonts w:asciiTheme="majorBidi" w:hAnsiTheme="majorBidi" w:cstheme="majorBidi"/>
          <w:sz w:val="30"/>
          <w:szCs w:val="30"/>
        </w:rPr>
        <w:t xml:space="preserve"> </w:t>
      </w:r>
      <w:r w:rsidRPr="000B1261">
        <w:rPr>
          <w:rFonts w:asciiTheme="majorBidi" w:hAnsiTheme="majorBidi"/>
          <w:sz w:val="30"/>
          <w:szCs w:val="30"/>
          <w:cs/>
        </w:rPr>
        <w:t xml:space="preserve">เป็นจำนวนเงิน </w:t>
      </w:r>
      <w:r w:rsidR="00E2499E">
        <w:rPr>
          <w:rFonts w:asciiTheme="majorBidi" w:hAnsiTheme="majorBidi" w:cstheme="majorBidi"/>
          <w:sz w:val="30"/>
          <w:szCs w:val="30"/>
        </w:rPr>
        <w:t>14</w:t>
      </w:r>
      <w:r w:rsidRPr="000B1261">
        <w:rPr>
          <w:rFonts w:asciiTheme="majorBidi" w:hAnsiTheme="majorBidi" w:cstheme="majorBidi"/>
          <w:sz w:val="30"/>
          <w:szCs w:val="30"/>
        </w:rPr>
        <w:t xml:space="preserve"> </w:t>
      </w:r>
      <w:r w:rsidRPr="000B1261">
        <w:rPr>
          <w:rFonts w:asciiTheme="majorBidi" w:hAnsiTheme="majorBidi"/>
          <w:sz w:val="30"/>
          <w:szCs w:val="30"/>
          <w:cs/>
        </w:rPr>
        <w:t>ล้านบาท</w:t>
      </w:r>
      <w:r w:rsidR="00C0687B">
        <w:rPr>
          <w:rFonts w:asciiTheme="majorBidi" w:hAnsiTheme="majorBidi" w:hint="cs"/>
          <w:sz w:val="30"/>
          <w:szCs w:val="30"/>
          <w:cs/>
        </w:rPr>
        <w:t xml:space="preserve"> </w:t>
      </w:r>
      <w:r w:rsidR="00C0687B">
        <w:rPr>
          <w:rFonts w:asciiTheme="majorBidi" w:hAnsiTheme="majorBidi"/>
          <w:sz w:val="30"/>
          <w:szCs w:val="30"/>
          <w:cs/>
        </w:rPr>
        <w:br/>
      </w:r>
      <w:r w:rsidR="00C0687B" w:rsidRPr="00C0687B">
        <w:rPr>
          <w:rFonts w:asciiTheme="majorBidi" w:hAnsiTheme="majorBidi" w:cstheme="majorBidi"/>
          <w:i/>
          <w:iCs/>
          <w:sz w:val="30"/>
          <w:szCs w:val="30"/>
        </w:rPr>
        <w:t xml:space="preserve">(2567: </w:t>
      </w:r>
      <w:r w:rsidR="00C0687B">
        <w:rPr>
          <w:rFonts w:asciiTheme="majorBidi" w:hAnsiTheme="majorBidi" w:cstheme="majorBidi"/>
          <w:i/>
          <w:iCs/>
          <w:sz w:val="30"/>
          <w:szCs w:val="30"/>
        </w:rPr>
        <w:t>-</w:t>
      </w:r>
      <w:r w:rsidR="00C0687B" w:rsidRPr="00C0687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0687B" w:rsidRPr="00C0687B">
        <w:rPr>
          <w:rFonts w:asciiTheme="majorBidi" w:hAnsiTheme="majorBidi"/>
          <w:i/>
          <w:iCs/>
          <w:sz w:val="30"/>
          <w:szCs w:val="30"/>
          <w:cs/>
        </w:rPr>
        <w:t xml:space="preserve">ล้านบาท) </w:t>
      </w:r>
      <w:r w:rsidR="00C0687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001B98B1" w14:textId="3DBD7347" w:rsidR="00BA7F44" w:rsidRPr="00F45247" w:rsidRDefault="00BA7F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  <w:cs/>
        </w:rPr>
      </w:pPr>
    </w:p>
    <w:p w14:paraId="55B083D3" w14:textId="77777777" w:rsidR="00F45247" w:rsidRDefault="00F45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szCs w:val="30"/>
          <w:cs/>
        </w:rPr>
        <w:br w:type="page"/>
      </w:r>
    </w:p>
    <w:p w14:paraId="2F910CED" w14:textId="33DA3859" w:rsidR="005C005E" w:rsidRPr="006F48DE" w:rsidRDefault="00C312FF" w:rsidP="00FF446A">
      <w:pPr>
        <w:pStyle w:val="StyleStyle2Complex14ptItalic"/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Cs w:val="30"/>
        </w:rPr>
      </w:pPr>
      <w:r w:rsidRPr="006F48DE">
        <w:rPr>
          <w:rFonts w:asciiTheme="majorBidi" w:hAnsiTheme="majorBidi" w:cstheme="majorBidi"/>
          <w:szCs w:val="30"/>
          <w:cs/>
        </w:rPr>
        <w:lastRenderedPageBreak/>
        <w:t>อสังหาริมทรัพย์เพื่อการลงทุน</w:t>
      </w:r>
    </w:p>
    <w:p w14:paraId="69CB93E8" w14:textId="41F61BD3" w:rsidR="00585EE5" w:rsidRPr="004920B5" w:rsidRDefault="00585EE5" w:rsidP="00585EE5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</w:rPr>
      </w:pPr>
    </w:p>
    <w:tbl>
      <w:tblPr>
        <w:tblW w:w="929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60"/>
        <w:gridCol w:w="1548"/>
        <w:gridCol w:w="270"/>
        <w:gridCol w:w="1170"/>
        <w:gridCol w:w="270"/>
        <w:gridCol w:w="1175"/>
      </w:tblGrid>
      <w:tr w:rsidR="00B61E1B" w:rsidRPr="006F48DE" w14:paraId="7646FD5D" w14:textId="77777777" w:rsidTr="005D4927">
        <w:tc>
          <w:tcPr>
            <w:tcW w:w="4860" w:type="dxa"/>
          </w:tcPr>
          <w:p w14:paraId="3541BE5A" w14:textId="77777777" w:rsidR="00B61E1B" w:rsidRPr="006F48DE" w:rsidRDefault="00B61E1B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433" w:type="dxa"/>
            <w:gridSpan w:val="5"/>
          </w:tcPr>
          <w:p w14:paraId="36304EAC" w14:textId="77777777" w:rsidR="00B61E1B" w:rsidRPr="006F48DE" w:rsidRDefault="00B61E1B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61E1B" w:rsidRPr="006F48DE" w14:paraId="2CDE2AA3" w14:textId="77777777" w:rsidTr="005D4927">
        <w:trPr>
          <w:tblHeader/>
        </w:trPr>
        <w:tc>
          <w:tcPr>
            <w:tcW w:w="4860" w:type="dxa"/>
          </w:tcPr>
          <w:p w14:paraId="1C72D3AC" w14:textId="77777777" w:rsidR="00B61E1B" w:rsidRPr="006F48DE" w:rsidRDefault="00B61E1B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48" w:type="dxa"/>
          </w:tcPr>
          <w:p w14:paraId="512D233D" w14:textId="77777777" w:rsidR="005D4927" w:rsidRDefault="00B61E1B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  <w:r w:rsidR="005D4927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</w:p>
          <w:p w14:paraId="366F5648" w14:textId="21A1A469" w:rsidR="00B61E1B" w:rsidRPr="006F48DE" w:rsidRDefault="005D4927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4927">
              <w:rPr>
                <w:rFonts w:asciiTheme="majorBidi" w:hAnsi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70" w:type="dxa"/>
          </w:tcPr>
          <w:p w14:paraId="684DE24B" w14:textId="77777777" w:rsidR="00B61E1B" w:rsidRPr="006F48DE" w:rsidRDefault="00B61E1B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EF44CB" w14:textId="77777777" w:rsidR="00B61E1B" w:rsidRPr="006F48DE" w:rsidRDefault="00B61E1B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</w:p>
          <w:p w14:paraId="0C2EE8A8" w14:textId="77777777" w:rsidR="00B61E1B" w:rsidRPr="006F48DE" w:rsidRDefault="00B61E1B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EA01E63" w14:textId="77777777" w:rsidR="00B61E1B" w:rsidRPr="006F48DE" w:rsidRDefault="00B61E1B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5FBAC65B" w14:textId="77777777" w:rsidR="00B61E1B" w:rsidRPr="006F48DE" w:rsidRDefault="00B61E1B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587DC8" w14:textId="77777777" w:rsidR="00B61E1B" w:rsidRPr="006F48DE" w:rsidRDefault="00B61E1B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B61E1B" w:rsidRPr="006F48DE" w14:paraId="6C9A1F75" w14:textId="77777777" w:rsidTr="005D4927">
        <w:trPr>
          <w:tblHeader/>
        </w:trPr>
        <w:tc>
          <w:tcPr>
            <w:tcW w:w="4860" w:type="dxa"/>
          </w:tcPr>
          <w:p w14:paraId="621685E8" w14:textId="77777777" w:rsidR="00B61E1B" w:rsidRPr="006F48DE" w:rsidRDefault="00B61E1B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433" w:type="dxa"/>
            <w:gridSpan w:val="5"/>
          </w:tcPr>
          <w:p w14:paraId="151BF531" w14:textId="77777777" w:rsidR="00B61E1B" w:rsidRPr="006F48DE" w:rsidRDefault="00B61E1B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61E1B" w:rsidRPr="006F48DE" w14:paraId="75F761B9" w14:textId="77777777" w:rsidTr="005D4927">
        <w:tc>
          <w:tcPr>
            <w:tcW w:w="4860" w:type="dxa"/>
          </w:tcPr>
          <w:p w14:paraId="6FB5B05B" w14:textId="77777777" w:rsidR="00B61E1B" w:rsidRPr="006F48DE" w:rsidRDefault="00B61E1B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48" w:type="dxa"/>
          </w:tcPr>
          <w:p w14:paraId="283B7FC8" w14:textId="77777777" w:rsidR="00B61E1B" w:rsidRPr="006F48DE" w:rsidRDefault="00B61E1B" w:rsidP="00D962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DA1E4B7" w14:textId="77777777" w:rsidR="00B61E1B" w:rsidRPr="006F48DE" w:rsidRDefault="00B61E1B" w:rsidP="00D96279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CFF7C8" w14:textId="77777777" w:rsidR="00B61E1B" w:rsidRPr="006F48DE" w:rsidRDefault="00B61E1B" w:rsidP="00D962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3616915" w14:textId="77777777" w:rsidR="00B61E1B" w:rsidRPr="006F48DE" w:rsidRDefault="00B61E1B" w:rsidP="00D96279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0B0911AA" w14:textId="77777777" w:rsidR="00B61E1B" w:rsidRPr="006F48DE" w:rsidRDefault="00B61E1B" w:rsidP="00D96279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40B2" w:rsidRPr="006F48DE" w14:paraId="78FF2A73" w14:textId="77777777" w:rsidTr="005D4927">
        <w:tc>
          <w:tcPr>
            <w:tcW w:w="4860" w:type="dxa"/>
          </w:tcPr>
          <w:p w14:paraId="2E6CF48A" w14:textId="3CDF67E7" w:rsidR="007E40B2" w:rsidRPr="006F48DE" w:rsidRDefault="007E40B2" w:rsidP="007E4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C2C0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C2C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48" w:type="dxa"/>
          </w:tcPr>
          <w:p w14:paraId="24EE0F34" w14:textId="7F410285" w:rsidR="007E40B2" w:rsidRPr="007E40B2" w:rsidRDefault="007E40B2" w:rsidP="005D4927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E40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1,766</w:t>
            </w:r>
          </w:p>
        </w:tc>
        <w:tc>
          <w:tcPr>
            <w:tcW w:w="270" w:type="dxa"/>
          </w:tcPr>
          <w:p w14:paraId="5BC9F2CA" w14:textId="77777777" w:rsidR="007E40B2" w:rsidRPr="007E40B2" w:rsidRDefault="007E40B2" w:rsidP="007E40B2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D74125C" w14:textId="40ECBCAF" w:rsidR="007E40B2" w:rsidRPr="007E40B2" w:rsidRDefault="007E40B2" w:rsidP="007E40B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E40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70" w:type="dxa"/>
          </w:tcPr>
          <w:p w14:paraId="18F1519B" w14:textId="77777777" w:rsidR="007E40B2" w:rsidRPr="007E40B2" w:rsidRDefault="007E40B2" w:rsidP="007E40B2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5" w:type="dxa"/>
          </w:tcPr>
          <w:p w14:paraId="7CD45649" w14:textId="482E49CD" w:rsidR="007E40B2" w:rsidRPr="007E40B2" w:rsidRDefault="007E40B2" w:rsidP="007E40B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E40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1,806</w:t>
            </w:r>
          </w:p>
        </w:tc>
      </w:tr>
      <w:tr w:rsidR="007E40B2" w:rsidRPr="006F48DE" w14:paraId="69171413" w14:textId="77777777" w:rsidTr="005D4927">
        <w:tc>
          <w:tcPr>
            <w:tcW w:w="4860" w:type="dxa"/>
          </w:tcPr>
          <w:p w14:paraId="46A68B49" w14:textId="2E68C1D9" w:rsidR="007E40B2" w:rsidRPr="006F48DE" w:rsidRDefault="007E40B2" w:rsidP="007E4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รับโอนจากอสังหาริมทรัพย์พัฒนาเพื่อขาย</w:t>
            </w:r>
          </w:p>
        </w:tc>
        <w:tc>
          <w:tcPr>
            <w:tcW w:w="1548" w:type="dxa"/>
          </w:tcPr>
          <w:p w14:paraId="7E3A3FFD" w14:textId="4375CB79" w:rsidR="007E40B2" w:rsidRPr="007E40B2" w:rsidRDefault="007E40B2" w:rsidP="005D4927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E40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2,717</w:t>
            </w:r>
          </w:p>
        </w:tc>
        <w:tc>
          <w:tcPr>
            <w:tcW w:w="270" w:type="dxa"/>
          </w:tcPr>
          <w:p w14:paraId="1BB5D043" w14:textId="77777777" w:rsidR="007E40B2" w:rsidRPr="007E40B2" w:rsidRDefault="007E40B2" w:rsidP="007E40B2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9035DDA" w14:textId="712F7F9B" w:rsidR="007E40B2" w:rsidRPr="007E40B2" w:rsidRDefault="007E40B2" w:rsidP="007E40B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E40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270" w:type="dxa"/>
          </w:tcPr>
          <w:p w14:paraId="013440ED" w14:textId="77777777" w:rsidR="007E40B2" w:rsidRPr="007E40B2" w:rsidRDefault="007E40B2" w:rsidP="007E40B2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5" w:type="dxa"/>
          </w:tcPr>
          <w:p w14:paraId="4CAB7793" w14:textId="08D37241" w:rsidR="007E40B2" w:rsidRPr="007E40B2" w:rsidRDefault="007E40B2" w:rsidP="007E40B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E40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2,744</w:t>
            </w:r>
          </w:p>
        </w:tc>
      </w:tr>
      <w:tr w:rsidR="007E40B2" w:rsidRPr="006F48DE" w14:paraId="336872BE" w14:textId="77777777" w:rsidTr="005D4927">
        <w:tc>
          <w:tcPr>
            <w:tcW w:w="4860" w:type="dxa"/>
          </w:tcPr>
          <w:p w14:paraId="6AA1614F" w14:textId="03E167BE" w:rsidR="007E40B2" w:rsidRPr="006F48DE" w:rsidRDefault="007E40B2" w:rsidP="007E4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รับโอนจากที่ดิน อาคารและอุปกรณ์</w:t>
            </w:r>
          </w:p>
        </w:tc>
        <w:tc>
          <w:tcPr>
            <w:tcW w:w="1548" w:type="dxa"/>
          </w:tcPr>
          <w:p w14:paraId="4C1EF0C2" w14:textId="32D2D313" w:rsidR="007E40B2" w:rsidRPr="007E40B2" w:rsidRDefault="007E40B2" w:rsidP="005D4927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E40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366</w:t>
            </w:r>
          </w:p>
        </w:tc>
        <w:tc>
          <w:tcPr>
            <w:tcW w:w="270" w:type="dxa"/>
          </w:tcPr>
          <w:p w14:paraId="5A07333E" w14:textId="77777777" w:rsidR="007E40B2" w:rsidRPr="007E40B2" w:rsidRDefault="007E40B2" w:rsidP="007E40B2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145B986" w14:textId="5CF840DD" w:rsidR="007E40B2" w:rsidRPr="007E40B2" w:rsidRDefault="007E40B2" w:rsidP="007E40B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E40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944</w:t>
            </w:r>
          </w:p>
        </w:tc>
        <w:tc>
          <w:tcPr>
            <w:tcW w:w="270" w:type="dxa"/>
          </w:tcPr>
          <w:p w14:paraId="4AEB2804" w14:textId="77777777" w:rsidR="007E40B2" w:rsidRPr="007E40B2" w:rsidRDefault="007E40B2" w:rsidP="007E40B2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5" w:type="dxa"/>
          </w:tcPr>
          <w:p w14:paraId="3A6AEF3B" w14:textId="3ADD4AA2" w:rsidR="007E40B2" w:rsidRPr="007E40B2" w:rsidRDefault="007E40B2" w:rsidP="007E40B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E40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1,310</w:t>
            </w:r>
          </w:p>
        </w:tc>
      </w:tr>
      <w:tr w:rsidR="007E40B2" w:rsidRPr="006F48DE" w14:paraId="4146D781" w14:textId="77777777" w:rsidTr="005D4927">
        <w:tc>
          <w:tcPr>
            <w:tcW w:w="4860" w:type="dxa"/>
          </w:tcPr>
          <w:p w14:paraId="356A01C2" w14:textId="66569C01" w:rsidR="007E40B2" w:rsidRPr="006F48DE" w:rsidRDefault="007E40B2" w:rsidP="007E4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โอนไปโครงการอสังหาริมทรัพย์ระหว่างการพัฒนา </w:t>
            </w:r>
          </w:p>
        </w:tc>
        <w:tc>
          <w:tcPr>
            <w:tcW w:w="1548" w:type="dxa"/>
          </w:tcPr>
          <w:p w14:paraId="3ED235AF" w14:textId="45C568FE" w:rsidR="007E40B2" w:rsidRPr="007E40B2" w:rsidRDefault="007E40B2" w:rsidP="005D4927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E40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(676)</w:t>
            </w:r>
          </w:p>
        </w:tc>
        <w:tc>
          <w:tcPr>
            <w:tcW w:w="270" w:type="dxa"/>
          </w:tcPr>
          <w:p w14:paraId="21625BFC" w14:textId="77777777" w:rsidR="007E40B2" w:rsidRPr="007E40B2" w:rsidRDefault="007E40B2" w:rsidP="007E40B2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6F8B1E" w14:textId="29B3CCF7" w:rsidR="007E40B2" w:rsidRPr="007E40B2" w:rsidRDefault="007E40B2" w:rsidP="007E40B2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E40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338DD0F" w14:textId="77777777" w:rsidR="007E40B2" w:rsidRPr="007E40B2" w:rsidRDefault="007E40B2" w:rsidP="007E40B2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27855627" w14:textId="12ACE986" w:rsidR="007E40B2" w:rsidRPr="007E40B2" w:rsidRDefault="007E40B2" w:rsidP="007E40B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E40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(676)</w:t>
            </w:r>
          </w:p>
        </w:tc>
      </w:tr>
      <w:tr w:rsidR="007E40B2" w:rsidRPr="006F48DE" w14:paraId="0ACC99B8" w14:textId="77777777" w:rsidTr="005D4927">
        <w:tc>
          <w:tcPr>
            <w:tcW w:w="4860" w:type="dxa"/>
          </w:tcPr>
          <w:p w14:paraId="55C658B0" w14:textId="0C8F91D7" w:rsidR="007E40B2" w:rsidRPr="006F48DE" w:rsidRDefault="007E40B2" w:rsidP="007E4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35453633" w14:textId="7F47C89C" w:rsidR="007E40B2" w:rsidRPr="007E40B2" w:rsidRDefault="007E40B2" w:rsidP="005D4927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E40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(469)</w:t>
            </w:r>
          </w:p>
        </w:tc>
        <w:tc>
          <w:tcPr>
            <w:tcW w:w="270" w:type="dxa"/>
          </w:tcPr>
          <w:p w14:paraId="3B3D0956" w14:textId="77777777" w:rsidR="007E40B2" w:rsidRPr="007E40B2" w:rsidRDefault="007E40B2" w:rsidP="007E40B2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F9BF4AC" w14:textId="0330908F" w:rsidR="007E40B2" w:rsidRPr="007E40B2" w:rsidRDefault="007E40B2" w:rsidP="007E40B2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E40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D062874" w14:textId="77777777" w:rsidR="007E40B2" w:rsidRPr="007E40B2" w:rsidRDefault="007E40B2" w:rsidP="007E40B2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404AA5EF" w14:textId="51088939" w:rsidR="007E40B2" w:rsidRPr="007E40B2" w:rsidRDefault="007E40B2" w:rsidP="007E40B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E40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(469)</w:t>
            </w:r>
          </w:p>
        </w:tc>
      </w:tr>
      <w:tr w:rsidR="007E40B2" w:rsidRPr="006F48DE" w14:paraId="618E6888" w14:textId="77777777" w:rsidTr="005D4927">
        <w:tc>
          <w:tcPr>
            <w:tcW w:w="4860" w:type="dxa"/>
          </w:tcPr>
          <w:p w14:paraId="5C61A5B1" w14:textId="68E8CCD1" w:rsidR="007E40B2" w:rsidRPr="006F48DE" w:rsidRDefault="007E40B2" w:rsidP="007E4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548" w:type="dxa"/>
            <w:tcBorders>
              <w:top w:val="single" w:sz="4" w:space="0" w:color="auto"/>
            </w:tcBorders>
          </w:tcPr>
          <w:p w14:paraId="291E629A" w14:textId="1D351B2E" w:rsidR="007E40B2" w:rsidRPr="006F48DE" w:rsidRDefault="007E40B2" w:rsidP="005D4927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3,704</w:t>
            </w:r>
          </w:p>
        </w:tc>
        <w:tc>
          <w:tcPr>
            <w:tcW w:w="270" w:type="dxa"/>
          </w:tcPr>
          <w:p w14:paraId="0DB9659F" w14:textId="77777777" w:rsidR="007E40B2" w:rsidRPr="006F48DE" w:rsidRDefault="007E40B2" w:rsidP="007E40B2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C7C36AB" w14:textId="19606F0F" w:rsidR="007E40B2" w:rsidRPr="006F48DE" w:rsidRDefault="007E40B2" w:rsidP="007E40B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1,011</w:t>
            </w:r>
          </w:p>
        </w:tc>
        <w:tc>
          <w:tcPr>
            <w:tcW w:w="270" w:type="dxa"/>
          </w:tcPr>
          <w:p w14:paraId="6449F08C" w14:textId="77777777" w:rsidR="007E40B2" w:rsidRPr="006F48DE" w:rsidRDefault="007E40B2" w:rsidP="007E40B2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039E0E12" w14:textId="23914088" w:rsidR="007E40B2" w:rsidRPr="006F48DE" w:rsidRDefault="007E40B2" w:rsidP="007E40B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4,715</w:t>
            </w:r>
          </w:p>
        </w:tc>
      </w:tr>
      <w:tr w:rsidR="00953704" w:rsidRPr="0013112D" w14:paraId="3D9E9701" w14:textId="77777777" w:rsidTr="005D4927">
        <w:tc>
          <w:tcPr>
            <w:tcW w:w="4860" w:type="dxa"/>
          </w:tcPr>
          <w:p w14:paraId="5C54BF81" w14:textId="06DE9FF5" w:rsidR="00953704" w:rsidRPr="0013112D" w:rsidRDefault="0049272E" w:rsidP="0095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72E">
              <w:rPr>
                <w:rFonts w:asciiTheme="majorBidi" w:hAnsi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48" w:type="dxa"/>
          </w:tcPr>
          <w:p w14:paraId="3A439706" w14:textId="34BA49A1" w:rsidR="00953704" w:rsidRPr="0013112D" w:rsidRDefault="002E5194" w:rsidP="005D4927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(230)</w:t>
            </w:r>
          </w:p>
        </w:tc>
        <w:tc>
          <w:tcPr>
            <w:tcW w:w="270" w:type="dxa"/>
          </w:tcPr>
          <w:p w14:paraId="4E058EE1" w14:textId="77777777" w:rsidR="00953704" w:rsidRPr="0013112D" w:rsidRDefault="00953704" w:rsidP="00953704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473570" w14:textId="18C842B5" w:rsidR="00953704" w:rsidRPr="0013112D" w:rsidRDefault="002E5194" w:rsidP="002E51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(26)</w:t>
            </w:r>
          </w:p>
        </w:tc>
        <w:tc>
          <w:tcPr>
            <w:tcW w:w="270" w:type="dxa"/>
          </w:tcPr>
          <w:p w14:paraId="34D9F283" w14:textId="77777777" w:rsidR="00953704" w:rsidRPr="0013112D" w:rsidRDefault="00953704" w:rsidP="00953704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283969DA" w14:textId="26BCF216" w:rsidR="00953704" w:rsidRPr="0013112D" w:rsidRDefault="00E2499E" w:rsidP="0095370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249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</w:t>
            </w:r>
            <w:r w:rsidR="002E519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</w:t>
            </w:r>
            <w:r w:rsidRPr="00E249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B61E1B" w:rsidRPr="006F48DE" w14:paraId="0A7F33EB" w14:textId="77777777" w:rsidTr="005D4927">
        <w:tc>
          <w:tcPr>
            <w:tcW w:w="4860" w:type="dxa"/>
          </w:tcPr>
          <w:p w14:paraId="2384DA0C" w14:textId="41EF92EC" w:rsidR="00B61E1B" w:rsidRPr="006F48DE" w:rsidRDefault="00B61E1B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C2C0D"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5941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="005941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1C2C0D"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5941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</w:tcPr>
          <w:p w14:paraId="3AADC205" w14:textId="025479DA" w:rsidR="00B61E1B" w:rsidRPr="006F48DE" w:rsidRDefault="002E5194" w:rsidP="005D4927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E519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3,474</w:t>
            </w:r>
          </w:p>
        </w:tc>
        <w:tc>
          <w:tcPr>
            <w:tcW w:w="270" w:type="dxa"/>
          </w:tcPr>
          <w:p w14:paraId="36F9147B" w14:textId="77777777" w:rsidR="00B61E1B" w:rsidRPr="006F48DE" w:rsidRDefault="00B61E1B" w:rsidP="00D96279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C938449" w14:textId="6949E7D8" w:rsidR="00B61E1B" w:rsidRPr="006F48DE" w:rsidRDefault="002E5194" w:rsidP="00D962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985</w:t>
            </w:r>
          </w:p>
        </w:tc>
        <w:tc>
          <w:tcPr>
            <w:tcW w:w="270" w:type="dxa"/>
          </w:tcPr>
          <w:p w14:paraId="12469095" w14:textId="77777777" w:rsidR="00B61E1B" w:rsidRPr="006F48DE" w:rsidRDefault="00B61E1B" w:rsidP="00D96279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3825501D" w14:textId="7F5B25B1" w:rsidR="00B61E1B" w:rsidRPr="006F48DE" w:rsidRDefault="002E5194" w:rsidP="00D962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E519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4,459</w:t>
            </w:r>
          </w:p>
        </w:tc>
      </w:tr>
      <w:tr w:rsidR="00B61E1B" w:rsidRPr="006F48DE" w14:paraId="750AE11E" w14:textId="77777777" w:rsidTr="005D4927">
        <w:trPr>
          <w:tblHeader/>
        </w:trPr>
        <w:tc>
          <w:tcPr>
            <w:tcW w:w="4860" w:type="dxa"/>
          </w:tcPr>
          <w:p w14:paraId="4CF76782" w14:textId="77777777" w:rsidR="00B61E1B" w:rsidRPr="006F48DE" w:rsidRDefault="00B61E1B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48" w:type="dxa"/>
          </w:tcPr>
          <w:p w14:paraId="4A4AB55A" w14:textId="77777777" w:rsidR="00B61E1B" w:rsidRPr="006F48DE" w:rsidRDefault="00B61E1B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1C1058" w14:textId="77777777" w:rsidR="00B61E1B" w:rsidRPr="006F48DE" w:rsidRDefault="00B61E1B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ABC0DB" w14:textId="77777777" w:rsidR="00B61E1B" w:rsidRPr="006F48DE" w:rsidRDefault="00B61E1B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1276EF" w14:textId="77777777" w:rsidR="00B61E1B" w:rsidRPr="006F48DE" w:rsidRDefault="00B61E1B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4969A5CF" w14:textId="77777777" w:rsidR="00B61E1B" w:rsidRPr="006F48DE" w:rsidRDefault="00B61E1B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1E1B" w:rsidRPr="006F48DE" w14:paraId="420F4666" w14:textId="77777777" w:rsidTr="005D4927">
        <w:tc>
          <w:tcPr>
            <w:tcW w:w="4860" w:type="dxa"/>
          </w:tcPr>
          <w:p w14:paraId="3D6B43D2" w14:textId="70ABBD4E" w:rsidR="00B61E1B" w:rsidRPr="006F48DE" w:rsidRDefault="00B61E1B" w:rsidP="00D9627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ค่าเสื่อมราคา</w:t>
            </w:r>
            <w:r w:rsidR="001311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สะสม</w:t>
            </w:r>
            <w:r w:rsidR="0097613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และขาดทุนจากการด้อยค่า</w:t>
            </w:r>
          </w:p>
        </w:tc>
        <w:tc>
          <w:tcPr>
            <w:tcW w:w="1548" w:type="dxa"/>
          </w:tcPr>
          <w:p w14:paraId="571595F2" w14:textId="77777777" w:rsidR="00B61E1B" w:rsidRPr="006F48DE" w:rsidRDefault="00B61E1B" w:rsidP="00D962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22649C4" w14:textId="77777777" w:rsidR="00B61E1B" w:rsidRPr="006F48DE" w:rsidRDefault="00B61E1B" w:rsidP="00D96279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E8D0C6" w14:textId="77777777" w:rsidR="00B61E1B" w:rsidRPr="006F48DE" w:rsidRDefault="00B61E1B" w:rsidP="00D962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B9E1D6A" w14:textId="77777777" w:rsidR="00B61E1B" w:rsidRPr="006F48DE" w:rsidRDefault="00B61E1B" w:rsidP="00D96279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1BDB2B0D" w14:textId="77777777" w:rsidR="00B61E1B" w:rsidRPr="006F48DE" w:rsidRDefault="00B61E1B" w:rsidP="00D962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E40B2" w:rsidRPr="006F48DE" w14:paraId="7106665B" w14:textId="77777777" w:rsidTr="005D4927">
        <w:tc>
          <w:tcPr>
            <w:tcW w:w="4860" w:type="dxa"/>
          </w:tcPr>
          <w:p w14:paraId="5F0C8521" w14:textId="369A6BBB" w:rsidR="007E40B2" w:rsidRPr="006F48DE" w:rsidRDefault="007E40B2" w:rsidP="007E4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C2C0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C2C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48" w:type="dxa"/>
          </w:tcPr>
          <w:p w14:paraId="7E5C272A" w14:textId="32806991" w:rsidR="007E40B2" w:rsidRPr="007E40B2" w:rsidRDefault="007E40B2" w:rsidP="005D4927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E40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144</w:t>
            </w:r>
          </w:p>
        </w:tc>
        <w:tc>
          <w:tcPr>
            <w:tcW w:w="270" w:type="dxa"/>
          </w:tcPr>
          <w:p w14:paraId="305770D7" w14:textId="77777777" w:rsidR="007E40B2" w:rsidRPr="007E40B2" w:rsidRDefault="007E40B2" w:rsidP="007E40B2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590C83E" w14:textId="61DDA732" w:rsidR="007E40B2" w:rsidRPr="007E40B2" w:rsidRDefault="007E40B2" w:rsidP="007E40B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E40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3E5EA7B9" w14:textId="77777777" w:rsidR="007E40B2" w:rsidRPr="007E40B2" w:rsidRDefault="007E40B2" w:rsidP="007E40B2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5" w:type="dxa"/>
          </w:tcPr>
          <w:p w14:paraId="50553CB2" w14:textId="0D1E74A8" w:rsidR="007E40B2" w:rsidRPr="007E40B2" w:rsidRDefault="007E40B2" w:rsidP="007E40B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E40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153</w:t>
            </w:r>
          </w:p>
        </w:tc>
      </w:tr>
      <w:tr w:rsidR="007E40B2" w:rsidRPr="006F48DE" w14:paraId="65BF3471" w14:textId="77777777" w:rsidTr="005D4927">
        <w:tc>
          <w:tcPr>
            <w:tcW w:w="4860" w:type="dxa"/>
          </w:tcPr>
          <w:p w14:paraId="3AD1AF22" w14:textId="728C4A33" w:rsidR="007E40B2" w:rsidRPr="006F48DE" w:rsidRDefault="007E40B2" w:rsidP="007E4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548" w:type="dxa"/>
          </w:tcPr>
          <w:p w14:paraId="1938711D" w14:textId="6C1CFBFB" w:rsidR="007E40B2" w:rsidRPr="007E40B2" w:rsidRDefault="007E40B2" w:rsidP="005D4927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E40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5581D22" w14:textId="77777777" w:rsidR="007E40B2" w:rsidRPr="007E40B2" w:rsidRDefault="007E40B2" w:rsidP="007E40B2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06272A6" w14:textId="0C52C9EC" w:rsidR="007E40B2" w:rsidRPr="007E40B2" w:rsidRDefault="007E40B2" w:rsidP="007E40B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E40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70" w:type="dxa"/>
          </w:tcPr>
          <w:p w14:paraId="1BD52738" w14:textId="77777777" w:rsidR="007E40B2" w:rsidRPr="007E40B2" w:rsidRDefault="007E40B2" w:rsidP="007E40B2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5" w:type="dxa"/>
          </w:tcPr>
          <w:p w14:paraId="5B4E4BCF" w14:textId="6255F1B1" w:rsidR="007E40B2" w:rsidRPr="007E40B2" w:rsidRDefault="007E40B2" w:rsidP="007E40B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E40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</w:p>
        </w:tc>
      </w:tr>
      <w:tr w:rsidR="007E40B2" w:rsidRPr="006F48DE" w14:paraId="7731B23B" w14:textId="77777777" w:rsidTr="005D4927">
        <w:tc>
          <w:tcPr>
            <w:tcW w:w="4860" w:type="dxa"/>
          </w:tcPr>
          <w:p w14:paraId="734BB0A2" w14:textId="3880FFDC" w:rsidR="007E40B2" w:rsidRPr="006F48DE" w:rsidRDefault="007E40B2" w:rsidP="007E4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รับโอนจากที่ดิน อาคารและอุปกรณ์</w:t>
            </w:r>
          </w:p>
        </w:tc>
        <w:tc>
          <w:tcPr>
            <w:tcW w:w="1548" w:type="dxa"/>
          </w:tcPr>
          <w:p w14:paraId="39C43209" w14:textId="484F2C84" w:rsidR="007E40B2" w:rsidRPr="007E40B2" w:rsidRDefault="007E40B2" w:rsidP="005D4927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E40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</w:t>
            </w:r>
          </w:p>
        </w:tc>
        <w:tc>
          <w:tcPr>
            <w:tcW w:w="270" w:type="dxa"/>
          </w:tcPr>
          <w:p w14:paraId="36C04E6C" w14:textId="77777777" w:rsidR="007E40B2" w:rsidRPr="007E40B2" w:rsidRDefault="007E40B2" w:rsidP="007E40B2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A8D6632" w14:textId="5D4ED25F" w:rsidR="007E40B2" w:rsidRPr="007E40B2" w:rsidRDefault="007E40B2" w:rsidP="0097613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E40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640</w:t>
            </w:r>
          </w:p>
        </w:tc>
        <w:tc>
          <w:tcPr>
            <w:tcW w:w="270" w:type="dxa"/>
          </w:tcPr>
          <w:p w14:paraId="6D964149" w14:textId="77777777" w:rsidR="007E40B2" w:rsidRPr="007E40B2" w:rsidRDefault="007E40B2" w:rsidP="007E40B2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5" w:type="dxa"/>
          </w:tcPr>
          <w:p w14:paraId="38538568" w14:textId="1D1377FF" w:rsidR="007E40B2" w:rsidRPr="007E40B2" w:rsidRDefault="007E40B2" w:rsidP="007E40B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E40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689</w:t>
            </w:r>
          </w:p>
        </w:tc>
      </w:tr>
      <w:tr w:rsidR="007E40B2" w:rsidRPr="006F48DE" w14:paraId="0700E008" w14:textId="77777777" w:rsidTr="005D4927">
        <w:tc>
          <w:tcPr>
            <w:tcW w:w="4860" w:type="dxa"/>
          </w:tcPr>
          <w:p w14:paraId="488F7E44" w14:textId="21325C18" w:rsidR="007E40B2" w:rsidRPr="006F48DE" w:rsidRDefault="007E40B2" w:rsidP="007E4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43EBC1DB" w14:textId="09C2A071" w:rsidR="007E40B2" w:rsidRPr="007E40B2" w:rsidRDefault="007E40B2" w:rsidP="005D4927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E40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(25)</w:t>
            </w:r>
          </w:p>
        </w:tc>
        <w:tc>
          <w:tcPr>
            <w:tcW w:w="270" w:type="dxa"/>
          </w:tcPr>
          <w:p w14:paraId="4678CF84" w14:textId="77777777" w:rsidR="007E40B2" w:rsidRPr="007E40B2" w:rsidRDefault="007E40B2" w:rsidP="007E40B2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3BDD671" w14:textId="13737724" w:rsidR="007E40B2" w:rsidRPr="007E40B2" w:rsidRDefault="007E40B2" w:rsidP="007E40B2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E40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4D87E93" w14:textId="77777777" w:rsidR="007E40B2" w:rsidRPr="007E40B2" w:rsidRDefault="007E40B2" w:rsidP="007E40B2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407C98DB" w14:textId="7168B67C" w:rsidR="007E40B2" w:rsidRPr="007E40B2" w:rsidRDefault="007E40B2" w:rsidP="007E40B2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E40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(25)</w:t>
            </w:r>
          </w:p>
        </w:tc>
      </w:tr>
      <w:tr w:rsidR="007E40B2" w:rsidRPr="006F48DE" w14:paraId="744F7393" w14:textId="77777777" w:rsidTr="005D4927">
        <w:tc>
          <w:tcPr>
            <w:tcW w:w="4860" w:type="dxa"/>
          </w:tcPr>
          <w:p w14:paraId="2A19CCBB" w14:textId="1BB3869D" w:rsidR="007E40B2" w:rsidRPr="006F48DE" w:rsidRDefault="007E40B2" w:rsidP="007E4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548" w:type="dxa"/>
            <w:tcBorders>
              <w:top w:val="single" w:sz="4" w:space="0" w:color="auto"/>
            </w:tcBorders>
          </w:tcPr>
          <w:p w14:paraId="3ACFECF0" w14:textId="0633595B" w:rsidR="007E40B2" w:rsidRPr="004D29F1" w:rsidRDefault="007E40B2" w:rsidP="005D4927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14D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168</w:t>
            </w:r>
          </w:p>
        </w:tc>
        <w:tc>
          <w:tcPr>
            <w:tcW w:w="270" w:type="dxa"/>
          </w:tcPr>
          <w:p w14:paraId="55C18635" w14:textId="77777777" w:rsidR="007E40B2" w:rsidRPr="004D29F1" w:rsidRDefault="007E40B2" w:rsidP="007E40B2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C4682FB" w14:textId="7AF79D5F" w:rsidR="007E40B2" w:rsidRPr="004D29F1" w:rsidRDefault="007E40B2" w:rsidP="007E40B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660</w:t>
            </w:r>
          </w:p>
        </w:tc>
        <w:tc>
          <w:tcPr>
            <w:tcW w:w="270" w:type="dxa"/>
          </w:tcPr>
          <w:p w14:paraId="381BCE52" w14:textId="77777777" w:rsidR="007E40B2" w:rsidRPr="004D29F1" w:rsidRDefault="007E40B2" w:rsidP="007E40B2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1DC6F270" w14:textId="085D30E3" w:rsidR="007E40B2" w:rsidRPr="004D29F1" w:rsidRDefault="007E40B2" w:rsidP="007E40B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14D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828</w:t>
            </w:r>
          </w:p>
        </w:tc>
      </w:tr>
      <w:tr w:rsidR="00ED42BF" w:rsidRPr="006F48DE" w14:paraId="7856B0FD" w14:textId="77777777" w:rsidTr="005D4927">
        <w:tc>
          <w:tcPr>
            <w:tcW w:w="4860" w:type="dxa"/>
          </w:tcPr>
          <w:p w14:paraId="2711B3C8" w14:textId="5D6A81F6" w:rsidR="00ED42BF" w:rsidRPr="006F48DE" w:rsidRDefault="00ED42BF" w:rsidP="00ED4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548" w:type="dxa"/>
          </w:tcPr>
          <w:p w14:paraId="6D2AD05A" w14:textId="615A9763" w:rsidR="00ED42BF" w:rsidRPr="004D29F1" w:rsidRDefault="002E5194" w:rsidP="005D4927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1E87FE97" w14:textId="77777777" w:rsidR="00ED42BF" w:rsidRPr="004D29F1" w:rsidRDefault="00ED42BF" w:rsidP="00ED42BF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23E9DED" w14:textId="0D1D2F01" w:rsidR="00ED42BF" w:rsidRPr="004D29F1" w:rsidRDefault="002E5194" w:rsidP="00ED42B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173D7A59" w14:textId="77777777" w:rsidR="00ED42BF" w:rsidRPr="004D29F1" w:rsidRDefault="00ED42BF" w:rsidP="00ED42BF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5" w:type="dxa"/>
          </w:tcPr>
          <w:p w14:paraId="2C8B555E" w14:textId="3E23D75E" w:rsidR="00ED42BF" w:rsidRPr="004D29F1" w:rsidRDefault="002E5194" w:rsidP="00ED42B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</w:tr>
      <w:tr w:rsidR="00ED42BF" w:rsidRPr="006F48DE" w14:paraId="1C4E39E7" w14:textId="77777777" w:rsidTr="005D4927">
        <w:tc>
          <w:tcPr>
            <w:tcW w:w="4860" w:type="dxa"/>
          </w:tcPr>
          <w:p w14:paraId="30D0E2CE" w14:textId="66BA7628" w:rsidR="00ED42BF" w:rsidRPr="006F48DE" w:rsidRDefault="001D4DA6" w:rsidP="00ED4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D4DA6">
              <w:rPr>
                <w:rFonts w:asciiTheme="majorBidi" w:hAnsi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48" w:type="dxa"/>
          </w:tcPr>
          <w:p w14:paraId="5899CD47" w14:textId="503715C6" w:rsidR="00ED42BF" w:rsidRPr="004D29F1" w:rsidRDefault="00E2499E" w:rsidP="005D4927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(47)</w:t>
            </w:r>
          </w:p>
        </w:tc>
        <w:tc>
          <w:tcPr>
            <w:tcW w:w="270" w:type="dxa"/>
          </w:tcPr>
          <w:p w14:paraId="1F6511D5" w14:textId="77777777" w:rsidR="00ED42BF" w:rsidRPr="004D29F1" w:rsidRDefault="00ED42BF" w:rsidP="00ED42BF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369E795" w14:textId="6C4B1B74" w:rsidR="00ED42BF" w:rsidRPr="004D29F1" w:rsidRDefault="00E2499E" w:rsidP="005062F9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0E5F262" w14:textId="77777777" w:rsidR="00ED42BF" w:rsidRPr="004D29F1" w:rsidRDefault="00ED42BF" w:rsidP="00ED42BF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5" w:type="dxa"/>
          </w:tcPr>
          <w:p w14:paraId="6090565E" w14:textId="7ECF99B3" w:rsidR="00ED42BF" w:rsidRPr="004D29F1" w:rsidRDefault="00E2499E" w:rsidP="00ED42B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(47)</w:t>
            </w:r>
          </w:p>
        </w:tc>
      </w:tr>
      <w:tr w:rsidR="00ED42BF" w:rsidRPr="006F48DE" w14:paraId="4C5999CF" w14:textId="77777777" w:rsidTr="005D4927">
        <w:tc>
          <w:tcPr>
            <w:tcW w:w="4860" w:type="dxa"/>
          </w:tcPr>
          <w:p w14:paraId="4ADC0136" w14:textId="39C2877D" w:rsidR="00ED42BF" w:rsidRPr="006F48DE" w:rsidRDefault="005941EB" w:rsidP="00ED4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</w:tcPr>
          <w:p w14:paraId="7527568C" w14:textId="657C7EF8" w:rsidR="00ED42BF" w:rsidRPr="004D29F1" w:rsidRDefault="002E5194" w:rsidP="005D4927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122</w:t>
            </w:r>
          </w:p>
        </w:tc>
        <w:tc>
          <w:tcPr>
            <w:tcW w:w="270" w:type="dxa"/>
          </w:tcPr>
          <w:p w14:paraId="01302236" w14:textId="77777777" w:rsidR="00ED42BF" w:rsidRPr="004D29F1" w:rsidRDefault="00ED42BF" w:rsidP="00ED42BF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E9D3414" w14:textId="37E26E02" w:rsidR="00ED42BF" w:rsidRPr="004D29F1" w:rsidRDefault="002E5194" w:rsidP="00ED42B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667</w:t>
            </w:r>
          </w:p>
        </w:tc>
        <w:tc>
          <w:tcPr>
            <w:tcW w:w="270" w:type="dxa"/>
          </w:tcPr>
          <w:p w14:paraId="5FE3C186" w14:textId="77777777" w:rsidR="00ED42BF" w:rsidRPr="004D29F1" w:rsidRDefault="00ED42BF" w:rsidP="00ED42BF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3F842A5A" w14:textId="0D343138" w:rsidR="00ED42BF" w:rsidRPr="004D29F1" w:rsidRDefault="002E5194" w:rsidP="00ED42B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789</w:t>
            </w:r>
          </w:p>
        </w:tc>
      </w:tr>
      <w:tr w:rsidR="00B61E1B" w:rsidRPr="006F48DE" w14:paraId="30B9D8BB" w14:textId="77777777" w:rsidTr="005D4927">
        <w:tc>
          <w:tcPr>
            <w:tcW w:w="4860" w:type="dxa"/>
          </w:tcPr>
          <w:p w14:paraId="43E7272C" w14:textId="77777777" w:rsidR="00B61E1B" w:rsidRPr="006F48DE" w:rsidRDefault="00B61E1B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</w:tcPr>
          <w:p w14:paraId="15D69077" w14:textId="77777777" w:rsidR="00B61E1B" w:rsidRPr="004D29F1" w:rsidRDefault="00B61E1B" w:rsidP="00D962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370D1A9" w14:textId="77777777" w:rsidR="00B61E1B" w:rsidRPr="004D29F1" w:rsidRDefault="00B61E1B" w:rsidP="00D96279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A283594" w14:textId="77777777" w:rsidR="00B61E1B" w:rsidRPr="004D29F1" w:rsidRDefault="00B61E1B" w:rsidP="00D962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39C7243" w14:textId="77777777" w:rsidR="00B61E1B" w:rsidRPr="004D29F1" w:rsidRDefault="00B61E1B" w:rsidP="00D96279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53D86C26" w14:textId="77777777" w:rsidR="00B61E1B" w:rsidRPr="004D29F1" w:rsidRDefault="00B61E1B" w:rsidP="00D962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61E1B" w:rsidRPr="006F48DE" w14:paraId="1AAC7165" w14:textId="77777777" w:rsidTr="005D4927">
        <w:tc>
          <w:tcPr>
            <w:tcW w:w="4860" w:type="dxa"/>
          </w:tcPr>
          <w:p w14:paraId="47E38D26" w14:textId="77777777" w:rsidR="00B61E1B" w:rsidRPr="006F48DE" w:rsidRDefault="00B61E1B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548" w:type="dxa"/>
          </w:tcPr>
          <w:p w14:paraId="7FAABBA6" w14:textId="77777777" w:rsidR="00B61E1B" w:rsidRPr="006F48DE" w:rsidRDefault="00B61E1B" w:rsidP="00D962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3EDCF22" w14:textId="77777777" w:rsidR="00B61E1B" w:rsidRPr="006F48DE" w:rsidRDefault="00B61E1B" w:rsidP="00D96279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3020B1" w14:textId="77777777" w:rsidR="00B61E1B" w:rsidRPr="006F48DE" w:rsidRDefault="00B61E1B" w:rsidP="00D962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263223C" w14:textId="77777777" w:rsidR="00B61E1B" w:rsidRPr="006F48DE" w:rsidRDefault="00B61E1B" w:rsidP="00D96279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</w:tcPr>
          <w:p w14:paraId="30251BE8" w14:textId="77777777" w:rsidR="00B61E1B" w:rsidRPr="006F48DE" w:rsidRDefault="00B61E1B" w:rsidP="00D962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E40B2" w:rsidRPr="006F48DE" w14:paraId="04E80BE1" w14:textId="77777777" w:rsidTr="005D4927">
        <w:tc>
          <w:tcPr>
            <w:tcW w:w="4860" w:type="dxa"/>
          </w:tcPr>
          <w:p w14:paraId="6486FF90" w14:textId="52B06FFA" w:rsidR="007E40B2" w:rsidRPr="006F48DE" w:rsidRDefault="007E40B2" w:rsidP="007E4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548" w:type="dxa"/>
            <w:tcBorders>
              <w:bottom w:val="double" w:sz="4" w:space="0" w:color="auto"/>
            </w:tcBorders>
          </w:tcPr>
          <w:p w14:paraId="2A072948" w14:textId="1B877E32" w:rsidR="007E40B2" w:rsidRPr="006F48DE" w:rsidRDefault="007E40B2" w:rsidP="005D4927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3,536</w:t>
            </w:r>
          </w:p>
        </w:tc>
        <w:tc>
          <w:tcPr>
            <w:tcW w:w="270" w:type="dxa"/>
          </w:tcPr>
          <w:p w14:paraId="6FC76D32" w14:textId="77777777" w:rsidR="007E40B2" w:rsidRPr="006F48DE" w:rsidRDefault="007E40B2" w:rsidP="007E40B2">
            <w:pPr>
              <w:pStyle w:val="acctfourfigures"/>
              <w:tabs>
                <w:tab w:val="clear" w:pos="765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0B5004A" w14:textId="19A48F2E" w:rsidR="007E40B2" w:rsidRPr="006F48DE" w:rsidRDefault="007E40B2" w:rsidP="007E40B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351</w:t>
            </w:r>
          </w:p>
        </w:tc>
        <w:tc>
          <w:tcPr>
            <w:tcW w:w="270" w:type="dxa"/>
          </w:tcPr>
          <w:p w14:paraId="4AD8EABA" w14:textId="77777777" w:rsidR="007E40B2" w:rsidRPr="006F48DE" w:rsidRDefault="007E40B2" w:rsidP="007E40B2">
            <w:pPr>
              <w:pStyle w:val="acctfourfigures"/>
              <w:tabs>
                <w:tab w:val="clear" w:pos="765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tcBorders>
              <w:bottom w:val="double" w:sz="4" w:space="0" w:color="auto"/>
            </w:tcBorders>
          </w:tcPr>
          <w:p w14:paraId="7EB1C539" w14:textId="2F2F8C92" w:rsidR="007E40B2" w:rsidRPr="006F48DE" w:rsidRDefault="007E40B2" w:rsidP="007E40B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Pr="004D0BA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</w:t>
            </w:r>
          </w:p>
        </w:tc>
      </w:tr>
      <w:tr w:rsidR="00B61E1B" w:rsidRPr="006F48DE" w14:paraId="63119121" w14:textId="77777777" w:rsidTr="005D4927">
        <w:tc>
          <w:tcPr>
            <w:tcW w:w="4860" w:type="dxa"/>
          </w:tcPr>
          <w:p w14:paraId="551C6711" w14:textId="763FBF9D" w:rsidR="00B61E1B" w:rsidRPr="006F48DE" w:rsidRDefault="005941EB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548" w:type="dxa"/>
            <w:tcBorders>
              <w:top w:val="double" w:sz="4" w:space="0" w:color="auto"/>
              <w:bottom w:val="double" w:sz="4" w:space="0" w:color="auto"/>
            </w:tcBorders>
          </w:tcPr>
          <w:p w14:paraId="3DAAD716" w14:textId="1703EEC2" w:rsidR="00B61E1B" w:rsidRPr="006F48DE" w:rsidRDefault="002E5194" w:rsidP="005D4927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E519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3,352</w:t>
            </w:r>
          </w:p>
        </w:tc>
        <w:tc>
          <w:tcPr>
            <w:tcW w:w="270" w:type="dxa"/>
          </w:tcPr>
          <w:p w14:paraId="5E0A2DA6" w14:textId="77777777" w:rsidR="00B61E1B" w:rsidRPr="006F48DE" w:rsidRDefault="00B61E1B" w:rsidP="00D96279">
            <w:pPr>
              <w:pStyle w:val="acctfourfigures"/>
              <w:tabs>
                <w:tab w:val="clear" w:pos="765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47861E28" w14:textId="396D766D" w:rsidR="00B61E1B" w:rsidRPr="006F48DE" w:rsidRDefault="002E5194" w:rsidP="00D962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318</w:t>
            </w:r>
          </w:p>
        </w:tc>
        <w:tc>
          <w:tcPr>
            <w:tcW w:w="270" w:type="dxa"/>
          </w:tcPr>
          <w:p w14:paraId="7F3FD119" w14:textId="77777777" w:rsidR="00B61E1B" w:rsidRPr="006F48DE" w:rsidRDefault="00B61E1B" w:rsidP="00D96279">
            <w:pPr>
              <w:pStyle w:val="acctfourfigures"/>
              <w:tabs>
                <w:tab w:val="clear" w:pos="765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tcBorders>
              <w:top w:val="double" w:sz="4" w:space="0" w:color="auto"/>
              <w:bottom w:val="double" w:sz="4" w:space="0" w:color="auto"/>
            </w:tcBorders>
          </w:tcPr>
          <w:p w14:paraId="4E45B3DA" w14:textId="1268672A" w:rsidR="00B61E1B" w:rsidRPr="006F48DE" w:rsidRDefault="00E2499E" w:rsidP="00D962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2499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3,670</w:t>
            </w:r>
          </w:p>
        </w:tc>
      </w:tr>
    </w:tbl>
    <w:p w14:paraId="337E1A42" w14:textId="77777777" w:rsidR="00E2499E" w:rsidRDefault="00E2499E">
      <w:r>
        <w:rPr>
          <w:b/>
          <w:bCs/>
        </w:rPr>
        <w:br w:type="page"/>
      </w:r>
    </w:p>
    <w:tbl>
      <w:tblPr>
        <w:tblW w:w="92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556"/>
        <w:gridCol w:w="1284"/>
        <w:gridCol w:w="275"/>
        <w:gridCol w:w="1408"/>
      </w:tblGrid>
      <w:tr w:rsidR="003005D0" w:rsidRPr="006F48DE" w14:paraId="037A8987" w14:textId="77777777" w:rsidTr="00A411A1">
        <w:trPr>
          <w:trHeight w:val="789"/>
        </w:trPr>
        <w:tc>
          <w:tcPr>
            <w:tcW w:w="4770" w:type="dxa"/>
            <w:vAlign w:val="center"/>
          </w:tcPr>
          <w:p w14:paraId="35B5B198" w14:textId="1170E7ED" w:rsidR="003005D0" w:rsidRPr="006F48DE" w:rsidRDefault="003005D0" w:rsidP="003005D0">
            <w:pPr>
              <w:pStyle w:val="Heading7"/>
              <w:keepNext w:val="0"/>
              <w:spacing w:line="380" w:lineRule="exac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color w:val="000000"/>
              </w:rPr>
              <w:lastRenderedPageBreak/>
              <w:br/>
            </w:r>
            <w:r w:rsidRPr="00060F3D">
              <w:rPr>
                <w:rFonts w:asciiTheme="majorBidi" w:hAnsiTheme="majorBidi" w:cstheme="majorBidi"/>
                <w:i/>
                <w:iCs/>
                <w:color w:val="000000"/>
                <w:cs/>
              </w:rPr>
              <w:t>สำหรับงวดสามเดือนสิ้นสุดวันที่</w:t>
            </w:r>
            <w:r w:rsidRPr="00060F3D">
              <w:rPr>
                <w:rFonts w:asciiTheme="majorBidi" w:hAnsiTheme="majorBidi" w:cstheme="majorBidi"/>
                <w:i/>
                <w:iCs/>
                <w:color w:val="000000"/>
              </w:rPr>
              <w:t xml:space="preserve"> </w:t>
            </w:r>
            <w:r w:rsidRPr="00060F3D">
              <w:rPr>
                <w:rFonts w:asciiTheme="majorBidi" w:hAnsiTheme="majorBidi" w:cstheme="majorBidi"/>
                <w:i/>
                <w:iCs/>
                <w:spacing w:val="-2"/>
              </w:rPr>
              <w:t xml:space="preserve">31 </w:t>
            </w:r>
            <w:r w:rsidRPr="00060F3D">
              <w:rPr>
                <w:rFonts w:asciiTheme="majorBidi" w:hAnsiTheme="majorBidi" w:cstheme="majorBidi"/>
                <w:i/>
                <w:iCs/>
                <w:spacing w:val="-2"/>
                <w:cs/>
              </w:rPr>
              <w:t>มีนาคม</w:t>
            </w:r>
            <w:r>
              <w:rPr>
                <w:rFonts w:asciiTheme="majorBidi" w:hAnsiTheme="majorBidi" w:cstheme="majorBidi"/>
                <w:i/>
                <w:iCs/>
                <w:spacing w:val="-2"/>
              </w:rPr>
              <w:t xml:space="preserve"> 2568</w:t>
            </w:r>
          </w:p>
        </w:tc>
        <w:tc>
          <w:tcPr>
            <w:tcW w:w="1556" w:type="dxa"/>
          </w:tcPr>
          <w:p w14:paraId="1EF68A3A" w14:textId="77777777" w:rsidR="003005D0" w:rsidRPr="006F48DE" w:rsidRDefault="003005D0" w:rsidP="00300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24BEFAAE" w14:textId="77777777" w:rsidR="003005D0" w:rsidRPr="00FF446A" w:rsidRDefault="003005D0" w:rsidP="00300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3219C46" w14:textId="461EC02B" w:rsidR="003005D0" w:rsidRPr="00FF446A" w:rsidRDefault="003005D0" w:rsidP="00300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44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5" w:type="dxa"/>
          </w:tcPr>
          <w:p w14:paraId="78C91735" w14:textId="77777777" w:rsidR="003005D0" w:rsidRPr="00FF446A" w:rsidRDefault="003005D0" w:rsidP="00300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8" w:type="dxa"/>
          </w:tcPr>
          <w:p w14:paraId="431FA576" w14:textId="77777777" w:rsidR="003005D0" w:rsidRPr="00FF446A" w:rsidRDefault="003005D0" w:rsidP="00300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44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558C53E0" w14:textId="4344D802" w:rsidR="003005D0" w:rsidRPr="00FF446A" w:rsidRDefault="003005D0" w:rsidP="00300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F44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005D0" w:rsidRPr="006F48DE" w14:paraId="7CD411DA" w14:textId="77777777" w:rsidTr="00954192">
        <w:trPr>
          <w:trHeight w:val="381"/>
        </w:trPr>
        <w:tc>
          <w:tcPr>
            <w:tcW w:w="4770" w:type="dxa"/>
          </w:tcPr>
          <w:p w14:paraId="136A81AB" w14:textId="77777777" w:rsidR="003005D0" w:rsidRPr="00FF446A" w:rsidRDefault="003005D0" w:rsidP="003005D0">
            <w:pPr>
              <w:pStyle w:val="Heading7"/>
              <w:keepNext w:val="0"/>
              <w:spacing w:line="380" w:lineRule="exact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556" w:type="dxa"/>
          </w:tcPr>
          <w:p w14:paraId="77FD3D7B" w14:textId="77777777" w:rsidR="003005D0" w:rsidRPr="00FF446A" w:rsidRDefault="003005D0" w:rsidP="00300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67" w:type="dxa"/>
            <w:gridSpan w:val="3"/>
          </w:tcPr>
          <w:p w14:paraId="6D7D5934" w14:textId="4DEED430" w:rsidR="003005D0" w:rsidRPr="00FF446A" w:rsidRDefault="003005D0" w:rsidP="00300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F446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F446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FF446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005D0" w:rsidRPr="006F48DE" w14:paraId="576C91F3" w14:textId="77777777" w:rsidTr="00954192">
        <w:trPr>
          <w:trHeight w:val="258"/>
        </w:trPr>
        <w:tc>
          <w:tcPr>
            <w:tcW w:w="4770" w:type="dxa"/>
          </w:tcPr>
          <w:p w14:paraId="563D125B" w14:textId="77777777" w:rsidR="003005D0" w:rsidRPr="00FF446A" w:rsidRDefault="003005D0" w:rsidP="003005D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44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</w:p>
        </w:tc>
        <w:tc>
          <w:tcPr>
            <w:tcW w:w="1556" w:type="dxa"/>
          </w:tcPr>
          <w:p w14:paraId="1CC6D37B" w14:textId="77777777" w:rsidR="003005D0" w:rsidRPr="00FF446A" w:rsidRDefault="003005D0" w:rsidP="003005D0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84" w:type="dxa"/>
          </w:tcPr>
          <w:p w14:paraId="12ABC45E" w14:textId="77777777" w:rsidR="003005D0" w:rsidRPr="00FF446A" w:rsidRDefault="003005D0" w:rsidP="00300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4E67246C" w14:textId="77777777" w:rsidR="003005D0" w:rsidRPr="00FF446A" w:rsidRDefault="003005D0" w:rsidP="003005D0">
            <w:pPr>
              <w:pStyle w:val="3"/>
              <w:tabs>
                <w:tab w:val="clear" w:pos="360"/>
                <w:tab w:val="clear" w:pos="72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08" w:type="dxa"/>
          </w:tcPr>
          <w:p w14:paraId="65ED308E" w14:textId="77777777" w:rsidR="003005D0" w:rsidRPr="00FF446A" w:rsidRDefault="003005D0" w:rsidP="00300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05D0" w:rsidRPr="006F48DE" w14:paraId="7679A52A" w14:textId="77777777" w:rsidTr="00954192">
        <w:trPr>
          <w:trHeight w:val="399"/>
        </w:trPr>
        <w:tc>
          <w:tcPr>
            <w:tcW w:w="4770" w:type="dxa"/>
          </w:tcPr>
          <w:p w14:paraId="7B27F35C" w14:textId="77777777" w:rsidR="003005D0" w:rsidRPr="00FF446A" w:rsidRDefault="003005D0" w:rsidP="003005D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446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556" w:type="dxa"/>
            <w:shd w:val="clear" w:color="auto" w:fill="auto"/>
          </w:tcPr>
          <w:p w14:paraId="6CD66C25" w14:textId="77777777" w:rsidR="003005D0" w:rsidRPr="00FF446A" w:rsidRDefault="003005D0" w:rsidP="00300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bottom w:val="double" w:sz="4" w:space="0" w:color="auto"/>
            </w:tcBorders>
            <w:shd w:val="clear" w:color="auto" w:fill="auto"/>
          </w:tcPr>
          <w:p w14:paraId="78FFC744" w14:textId="24795AF4" w:rsidR="003005D0" w:rsidRPr="00FF446A" w:rsidRDefault="00E2499E" w:rsidP="00300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</w:p>
        </w:tc>
        <w:tc>
          <w:tcPr>
            <w:tcW w:w="275" w:type="dxa"/>
            <w:shd w:val="clear" w:color="auto" w:fill="auto"/>
          </w:tcPr>
          <w:p w14:paraId="1C362C77" w14:textId="77777777" w:rsidR="003005D0" w:rsidRPr="00FF446A" w:rsidRDefault="003005D0" w:rsidP="003005D0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08" w:type="dxa"/>
            <w:tcBorders>
              <w:bottom w:val="double" w:sz="4" w:space="0" w:color="auto"/>
            </w:tcBorders>
            <w:shd w:val="clear" w:color="auto" w:fill="auto"/>
          </w:tcPr>
          <w:p w14:paraId="655484DB" w14:textId="5EA302B4" w:rsidR="003005D0" w:rsidRPr="00FF446A" w:rsidRDefault="00E2499E" w:rsidP="00300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3C233C5" w14:textId="77777777" w:rsidR="003C0BD6" w:rsidRPr="00D22173" w:rsidRDefault="003C0BD6" w:rsidP="003C0B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C48DB9E" w14:textId="0AF7E938" w:rsidR="003C0BD6" w:rsidRPr="00FF446A" w:rsidRDefault="003C0BD6" w:rsidP="003C0B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FF446A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มูลค่ายุติธรรมของอสังหาริมทรัพย์เพื่อการลงทุนของกลุ่มบริษัท ณ วันที่ </w:t>
      </w:r>
      <w:r w:rsidR="001C2C0D" w:rsidRPr="001C2C0D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C96BBD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FF446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96BBD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D40298" w:rsidRPr="00FF446A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1C2C0D" w:rsidRPr="001C2C0D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C96BBD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FF446A">
        <w:rPr>
          <w:rFonts w:asciiTheme="majorBidi" w:hAnsiTheme="majorBidi" w:cstheme="majorBidi"/>
          <w:sz w:val="30"/>
          <w:szCs w:val="30"/>
        </w:rPr>
        <w:t xml:space="preserve"> </w:t>
      </w:r>
      <w:r w:rsidRPr="00FF446A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FF446A">
        <w:rPr>
          <w:rFonts w:asciiTheme="majorBidi" w:hAnsiTheme="majorBidi" w:cstheme="majorBidi"/>
          <w:sz w:val="30"/>
          <w:szCs w:val="30"/>
        </w:rPr>
        <w:t xml:space="preserve"> </w:t>
      </w:r>
      <w:r w:rsidR="00E2499E" w:rsidRPr="00976131">
        <w:rPr>
          <w:rFonts w:asciiTheme="majorBidi" w:hAnsiTheme="majorBidi" w:cstheme="majorBidi"/>
          <w:sz w:val="30"/>
          <w:szCs w:val="30"/>
          <w:lang w:val="en-US"/>
        </w:rPr>
        <w:t>3,578</w:t>
      </w:r>
      <w:r w:rsidR="00E2499E" w:rsidRPr="00E2499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FF446A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FF446A">
        <w:rPr>
          <w:rFonts w:asciiTheme="majorBidi" w:hAnsiTheme="majorBidi" w:cstheme="majorBidi"/>
          <w:sz w:val="30"/>
          <w:szCs w:val="30"/>
        </w:rPr>
        <w:br/>
      </w:r>
      <w:r w:rsidRPr="00FF446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1C2C0D" w:rsidRPr="001C2C0D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="00D40298" w:rsidRPr="00FF446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1C2C0D" w:rsidRPr="001C2C0D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C96BBD">
        <w:rPr>
          <w:rFonts w:asciiTheme="majorBidi" w:hAnsiTheme="majorBidi" w:cstheme="majorBidi"/>
          <w:i/>
          <w:iCs/>
          <w:sz w:val="30"/>
          <w:szCs w:val="30"/>
          <w:lang w:val="en-US"/>
        </w:rPr>
        <w:t>7</w:t>
      </w:r>
      <w:r w:rsidRPr="00FF446A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C96BBD" w:rsidRPr="00C96BBD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3,764 </w:t>
      </w:r>
      <w:r w:rsidRPr="00FF446A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FF446A">
        <w:rPr>
          <w:rFonts w:asciiTheme="majorBidi" w:hAnsiTheme="majorBidi" w:cstheme="majorBidi"/>
          <w:sz w:val="30"/>
          <w:szCs w:val="30"/>
          <w:cs/>
        </w:rPr>
        <w:t xml:space="preserve"> ประเมินราคาโดยผู้ประเมินราคาอิสระโดยพิจารณาราคาตามเกณฑ์ราคาตลาดของสินทรัพย์ โดยมีข้อมูลที่ใช้ในการวัดมูลค่ายุติธรรม เช่น ราคาเสนอขายของสินทรัพย์ที่มีลักษณะคล้ายคลึงกับสินทรัพย์ที่ประเมินมูลค่าในบริเวณใกล้เคียงกัน การวัดมูลค่ายุติธรรมของอสังหาริมทรัพย์เพื่อการลงทุน </w:t>
      </w:r>
      <w:r w:rsidR="009F45B5">
        <w:rPr>
          <w:rFonts w:asciiTheme="majorBidi" w:hAnsiTheme="majorBidi" w:cstheme="majorBidi"/>
          <w:sz w:val="30"/>
          <w:szCs w:val="30"/>
        </w:rPr>
        <w:br/>
      </w:r>
      <w:r w:rsidRPr="007D22F6">
        <w:rPr>
          <w:rFonts w:asciiTheme="majorBidi" w:hAnsiTheme="majorBidi" w:cstheme="majorBidi"/>
          <w:spacing w:val="-4"/>
          <w:sz w:val="30"/>
          <w:szCs w:val="30"/>
          <w:cs/>
        </w:rPr>
        <w:t xml:space="preserve">ถูกจัดลำดับชั้นการวัดมูลค่ายุติธรรมอยู่ในระดับที่ </w:t>
      </w:r>
      <w:r w:rsidR="001C2C0D" w:rsidRPr="007D22F6">
        <w:rPr>
          <w:rFonts w:asciiTheme="majorBidi" w:hAnsiTheme="majorBidi" w:cstheme="majorBidi"/>
          <w:spacing w:val="-4"/>
          <w:sz w:val="30"/>
          <w:szCs w:val="30"/>
          <w:lang w:val="en-US"/>
        </w:rPr>
        <w:t>3</w:t>
      </w:r>
      <w:r w:rsidR="00EE3928" w:rsidRPr="007D22F6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 อย่างไรก็ตาม </w:t>
      </w:r>
      <w:r w:rsidR="00EE3928" w:rsidRPr="007D22F6">
        <w:rPr>
          <w:rFonts w:asciiTheme="majorBidi" w:hAnsiTheme="majorBidi"/>
          <w:spacing w:val="-4"/>
          <w:sz w:val="30"/>
          <w:szCs w:val="30"/>
          <w:cs/>
          <w:lang w:val="en-US"/>
        </w:rPr>
        <w:t>มูลค่าตามบัญชีของอสังหาริมทรัพย์เพื่อการลงทุน</w:t>
      </w:r>
      <w:r w:rsidR="00EE3928" w:rsidRPr="00EE3928">
        <w:rPr>
          <w:rFonts w:asciiTheme="majorBidi" w:hAnsiTheme="majorBidi"/>
          <w:sz w:val="30"/>
          <w:szCs w:val="30"/>
          <w:cs/>
          <w:lang w:val="en-US"/>
        </w:rPr>
        <w:t xml:space="preserve"> หากวัดมูลค่าโดยใช้วิธีราคาทุนจะมีจำนวน</w:t>
      </w:r>
      <w:r w:rsidR="00EE3928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="00EE3928">
        <w:rPr>
          <w:rFonts w:asciiTheme="majorBidi" w:hAnsiTheme="majorBidi"/>
          <w:sz w:val="30"/>
          <w:szCs w:val="30"/>
          <w:lang w:val="en-US"/>
        </w:rPr>
        <w:t>3,048</w:t>
      </w:r>
      <w:r w:rsidR="00EE3928" w:rsidRPr="00EE3928">
        <w:rPr>
          <w:rFonts w:asciiTheme="majorBidi" w:hAnsiTheme="majorBidi"/>
          <w:sz w:val="30"/>
          <w:szCs w:val="30"/>
          <w:cs/>
          <w:lang w:val="en-US"/>
        </w:rPr>
        <w:t xml:space="preserve"> ล้านบาท </w:t>
      </w:r>
      <w:r w:rsidR="00EE3928" w:rsidRPr="00EE3928">
        <w:rPr>
          <w:rFonts w:asciiTheme="majorBidi" w:hAnsiTheme="majorBidi"/>
          <w:i/>
          <w:iCs/>
          <w:sz w:val="30"/>
          <w:szCs w:val="30"/>
          <w:cs/>
          <w:lang w:val="en-US"/>
        </w:rPr>
        <w:t>(</w:t>
      </w:r>
      <w:r w:rsidR="00EE3928">
        <w:rPr>
          <w:rFonts w:asciiTheme="majorBidi" w:hAnsiTheme="majorBidi"/>
          <w:i/>
          <w:iCs/>
          <w:sz w:val="30"/>
          <w:szCs w:val="30"/>
          <w:lang w:val="en-US"/>
        </w:rPr>
        <w:t xml:space="preserve">31 </w:t>
      </w:r>
      <w:r w:rsidR="00EE3928">
        <w:rPr>
          <w:rFonts w:asciiTheme="majorBidi" w:hAnsiTheme="majorBidi" w:hint="cs"/>
          <w:i/>
          <w:iCs/>
          <w:sz w:val="30"/>
          <w:szCs w:val="30"/>
          <w:cs/>
          <w:lang w:val="en-US"/>
        </w:rPr>
        <w:t xml:space="preserve">ธันวาคม </w:t>
      </w:r>
      <w:r w:rsidR="00EE3928">
        <w:rPr>
          <w:rFonts w:asciiTheme="majorBidi" w:hAnsiTheme="majorBidi"/>
          <w:i/>
          <w:iCs/>
          <w:sz w:val="30"/>
          <w:szCs w:val="30"/>
          <w:lang w:val="en-US"/>
        </w:rPr>
        <w:t>256</w:t>
      </w:r>
      <w:r w:rsidR="002E2869">
        <w:rPr>
          <w:rFonts w:asciiTheme="majorBidi" w:hAnsiTheme="majorBidi"/>
          <w:i/>
          <w:iCs/>
          <w:sz w:val="30"/>
          <w:szCs w:val="30"/>
          <w:lang w:val="en-US"/>
        </w:rPr>
        <w:t>7</w:t>
      </w:r>
      <w:r w:rsidR="00EE3928">
        <w:rPr>
          <w:rFonts w:asciiTheme="majorBidi" w:hAnsiTheme="majorBidi"/>
          <w:i/>
          <w:iCs/>
          <w:sz w:val="30"/>
          <w:szCs w:val="30"/>
          <w:lang w:val="en-US"/>
        </w:rPr>
        <w:t>:</w:t>
      </w:r>
      <w:r w:rsidR="00EE3928" w:rsidRPr="00EE3928">
        <w:rPr>
          <w:rFonts w:asciiTheme="majorBidi" w:hAnsiTheme="majorBidi"/>
          <w:i/>
          <w:iCs/>
          <w:sz w:val="30"/>
          <w:szCs w:val="30"/>
          <w:cs/>
          <w:lang w:val="en-US"/>
        </w:rPr>
        <w:t xml:space="preserve"> </w:t>
      </w:r>
      <w:r w:rsidR="002E2869">
        <w:rPr>
          <w:rFonts w:asciiTheme="majorBidi" w:hAnsiTheme="majorBidi"/>
          <w:i/>
          <w:iCs/>
          <w:sz w:val="30"/>
          <w:szCs w:val="30"/>
          <w:lang w:val="en-US"/>
        </w:rPr>
        <w:t>3,231</w:t>
      </w:r>
      <w:r w:rsidR="00EE3928" w:rsidRPr="00EE3928">
        <w:rPr>
          <w:rFonts w:asciiTheme="majorBidi" w:hAnsiTheme="majorBidi"/>
          <w:i/>
          <w:iCs/>
          <w:sz w:val="30"/>
          <w:szCs w:val="30"/>
          <w:cs/>
          <w:lang w:val="en-US"/>
        </w:rPr>
        <w:t xml:space="preserve"> ล้านบาท)</w:t>
      </w:r>
    </w:p>
    <w:p w14:paraId="521E0813" w14:textId="77777777" w:rsidR="003C0BD6" w:rsidRPr="00FF446A" w:rsidRDefault="003C0BD6" w:rsidP="003C0B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528AC46" w14:textId="75623126" w:rsidR="003C0BD6" w:rsidRDefault="003C0BD6" w:rsidP="003C0B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FF446A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ของกลุ่มบริษัทประกอบด้วยที่ดินที่ถือครองไว้โดยยังมิได้ระบุวัตถุประสงค์ของการใช้ในอนาคต และที่ดินและอาคารเพื่อให้เช่า</w:t>
      </w:r>
    </w:p>
    <w:p w14:paraId="76B9448F" w14:textId="77777777" w:rsidR="00976131" w:rsidRDefault="00976131" w:rsidP="003C0B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49883279" w14:textId="71C0B00B" w:rsidR="00976131" w:rsidRPr="00FF446A" w:rsidRDefault="00976131" w:rsidP="00976131">
      <w:pPr>
        <w:pStyle w:val="StyleStyle2Complex14ptItalic"/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Cs w:val="30"/>
        </w:rPr>
      </w:pPr>
      <w:bookmarkStart w:id="0" w:name="_Hlk197438726"/>
      <w:r w:rsidRPr="00976131">
        <w:rPr>
          <w:rFonts w:asciiTheme="majorBidi" w:hAnsiTheme="majorBidi" w:cstheme="majorBidi"/>
          <w:szCs w:val="30"/>
          <w:cs/>
        </w:rPr>
        <w:t>ที่ดิน</w:t>
      </w:r>
      <w:r w:rsidRPr="00976131">
        <w:rPr>
          <w:rFonts w:asciiTheme="majorBidi" w:hAnsiTheme="majorBidi"/>
          <w:szCs w:val="30"/>
          <w:cs/>
        </w:rPr>
        <w:t xml:space="preserve"> </w:t>
      </w:r>
      <w:bookmarkEnd w:id="0"/>
      <w:r w:rsidRPr="00976131">
        <w:rPr>
          <w:rFonts w:asciiTheme="majorBidi" w:hAnsiTheme="majorBidi"/>
          <w:szCs w:val="30"/>
          <w:cs/>
        </w:rPr>
        <w:t xml:space="preserve">อาคารและอุปกรณ์  </w:t>
      </w:r>
    </w:p>
    <w:p w14:paraId="5A5D0335" w14:textId="77777777" w:rsidR="00976131" w:rsidRDefault="00976131" w:rsidP="001E6F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99640C0" w14:textId="00E8DF3B" w:rsidR="00585EE5" w:rsidRPr="006F48DE" w:rsidRDefault="00976131" w:rsidP="001E6F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76131">
        <w:rPr>
          <w:rFonts w:asciiTheme="majorBidi" w:hAnsiTheme="majorBidi"/>
          <w:sz w:val="30"/>
          <w:szCs w:val="30"/>
          <w:cs/>
        </w:rPr>
        <w:t xml:space="preserve">ในเดือนมกราคม </w:t>
      </w:r>
      <w:r w:rsidRPr="00976131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  <w:r w:rsidRPr="00976131">
        <w:rPr>
          <w:rFonts w:asciiTheme="majorBidi" w:hAnsiTheme="majorBidi" w:cstheme="majorBidi"/>
          <w:sz w:val="30"/>
          <w:szCs w:val="30"/>
        </w:rPr>
        <w:t xml:space="preserve"> </w:t>
      </w:r>
      <w:r w:rsidRPr="00976131">
        <w:rPr>
          <w:rFonts w:asciiTheme="majorBidi" w:hAnsiTheme="majorBidi"/>
          <w:sz w:val="30"/>
          <w:szCs w:val="30"/>
          <w:cs/>
        </w:rPr>
        <w:t>บริษัทย่อยทางตรงแห่งหนึ่งได้มีการจัดประเภทรายการจาก</w:t>
      </w:r>
      <w:r w:rsidR="00AA1582" w:rsidRPr="00AA1582">
        <w:rPr>
          <w:rFonts w:asciiTheme="majorBidi" w:hAnsiTheme="majorBidi"/>
          <w:sz w:val="30"/>
          <w:szCs w:val="30"/>
          <w:cs/>
        </w:rPr>
        <w:t>ที่ดินรอการพัฒนา</w:t>
      </w:r>
      <w:r w:rsidRPr="00976131">
        <w:rPr>
          <w:rFonts w:asciiTheme="majorBidi" w:hAnsiTheme="majorBidi"/>
          <w:sz w:val="30"/>
          <w:szCs w:val="30"/>
          <w:cs/>
        </w:rPr>
        <w:t>เป็นที่ดิน</w:t>
      </w:r>
      <w:r w:rsidR="00AA1582" w:rsidRPr="00AA1582">
        <w:rPr>
          <w:rFonts w:asciiTheme="majorBidi" w:hAnsiTheme="majorBidi"/>
          <w:sz w:val="30"/>
          <w:szCs w:val="30"/>
          <w:cs/>
        </w:rPr>
        <w:t xml:space="preserve">อาคารและอุปกรณ์ </w:t>
      </w:r>
      <w:r w:rsidRPr="00976131">
        <w:rPr>
          <w:rFonts w:asciiTheme="majorBidi" w:hAnsiTheme="majorBidi"/>
          <w:sz w:val="30"/>
          <w:szCs w:val="30"/>
          <w:cs/>
        </w:rPr>
        <w:t xml:space="preserve">ในงบฐานะการเงินรวม ณ วันที่ </w:t>
      </w:r>
      <w:r w:rsidRPr="00976131">
        <w:rPr>
          <w:rFonts w:asciiTheme="majorBidi" w:hAnsiTheme="majorBidi" w:cstheme="majorBidi"/>
          <w:sz w:val="30"/>
          <w:szCs w:val="30"/>
        </w:rPr>
        <w:t xml:space="preserve">31 </w:t>
      </w:r>
      <w:r w:rsidRPr="00976131">
        <w:rPr>
          <w:rFonts w:asciiTheme="majorBidi" w:hAnsiTheme="majorBidi"/>
          <w:sz w:val="30"/>
          <w:szCs w:val="30"/>
          <w:cs/>
        </w:rPr>
        <w:t xml:space="preserve">มีนาคม </w:t>
      </w:r>
      <w:r w:rsidRPr="00976131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  <w:r w:rsidRPr="00976131">
        <w:rPr>
          <w:rFonts w:asciiTheme="majorBidi" w:hAnsiTheme="majorBidi" w:cstheme="majorBidi"/>
          <w:sz w:val="30"/>
          <w:szCs w:val="30"/>
        </w:rPr>
        <w:t xml:space="preserve"> </w:t>
      </w:r>
      <w:r w:rsidRPr="00976131">
        <w:rPr>
          <w:rFonts w:asciiTheme="majorBidi" w:hAnsiTheme="majorBidi"/>
          <w:sz w:val="30"/>
          <w:szCs w:val="30"/>
          <w:cs/>
        </w:rPr>
        <w:t xml:space="preserve">มูลค่าต้นทุนเป็นจำนวนเงิน </w:t>
      </w:r>
      <w:r>
        <w:rPr>
          <w:rFonts w:asciiTheme="majorBidi" w:hAnsiTheme="majorBidi" w:cstheme="majorBidi"/>
          <w:sz w:val="30"/>
          <w:szCs w:val="30"/>
        </w:rPr>
        <w:t xml:space="preserve">726 </w:t>
      </w:r>
      <w:r w:rsidRPr="00976131">
        <w:rPr>
          <w:rFonts w:asciiTheme="majorBidi" w:hAnsiTheme="majorBidi"/>
          <w:sz w:val="30"/>
          <w:szCs w:val="30"/>
          <w:cs/>
        </w:rPr>
        <w:t>ล้านบาท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และ</w:t>
      </w:r>
      <w:r w:rsidR="00AA1582" w:rsidRPr="00976131">
        <w:rPr>
          <w:rFonts w:asciiTheme="majorBidi" w:hAnsiTheme="majorBidi"/>
          <w:sz w:val="30"/>
          <w:szCs w:val="30"/>
          <w:cs/>
        </w:rPr>
        <w:t xml:space="preserve">ในเดือนกุมภาพันธ์ </w:t>
      </w:r>
      <w:r w:rsidR="00AA1582">
        <w:rPr>
          <w:rFonts w:asciiTheme="majorBidi" w:hAnsiTheme="majorBidi"/>
          <w:sz w:val="30"/>
          <w:szCs w:val="30"/>
        </w:rPr>
        <w:t>2568</w:t>
      </w:r>
      <w:r w:rsidR="00AA1582" w:rsidRPr="00976131">
        <w:rPr>
          <w:rFonts w:asciiTheme="majorBidi" w:hAnsiTheme="majorBidi"/>
          <w:sz w:val="30"/>
          <w:szCs w:val="30"/>
          <w:cs/>
        </w:rPr>
        <w:t xml:space="preserve"> </w:t>
      </w:r>
      <w:r w:rsidR="00AA1582" w:rsidRPr="00AA1582">
        <w:rPr>
          <w:rFonts w:asciiTheme="majorBidi" w:hAnsiTheme="majorBidi"/>
          <w:sz w:val="30"/>
          <w:szCs w:val="30"/>
          <w:cs/>
        </w:rPr>
        <w:t>บริษัทย่อยทางตรง</w:t>
      </w:r>
      <w:r w:rsidR="00AA1582">
        <w:rPr>
          <w:rFonts w:asciiTheme="majorBidi" w:hAnsiTheme="majorBidi" w:hint="cs"/>
          <w:sz w:val="30"/>
          <w:szCs w:val="30"/>
          <w:cs/>
        </w:rPr>
        <w:t>ดังกล่าวได้</w:t>
      </w:r>
      <w:r w:rsidRPr="00976131">
        <w:rPr>
          <w:rFonts w:asciiTheme="majorBidi" w:hAnsiTheme="majorBidi"/>
          <w:sz w:val="30"/>
          <w:szCs w:val="30"/>
          <w:cs/>
        </w:rPr>
        <w:t>มีการซื้อที่ดิน</w:t>
      </w:r>
      <w:r w:rsidR="00AA1582">
        <w:rPr>
          <w:rFonts w:asciiTheme="majorBidi" w:hAnsiTheme="majorBidi" w:hint="cs"/>
          <w:sz w:val="30"/>
          <w:szCs w:val="30"/>
          <w:cs/>
        </w:rPr>
        <w:t>แห่งหนึ่ง</w:t>
      </w:r>
      <w:r w:rsidRPr="00976131">
        <w:rPr>
          <w:rFonts w:asciiTheme="majorBidi" w:hAnsiTheme="majorBidi"/>
          <w:sz w:val="30"/>
          <w:szCs w:val="30"/>
          <w:cs/>
        </w:rPr>
        <w:t>เพิ่ม</w:t>
      </w:r>
      <w:r w:rsidR="00AA1582">
        <w:rPr>
          <w:rFonts w:asciiTheme="majorBidi" w:hAnsiTheme="majorBidi" w:hint="cs"/>
          <w:sz w:val="30"/>
          <w:szCs w:val="30"/>
          <w:cs/>
        </w:rPr>
        <w:t>ขึ้น โดยมี</w:t>
      </w:r>
      <w:r w:rsidR="00AA1582" w:rsidRPr="00976131">
        <w:rPr>
          <w:rFonts w:asciiTheme="majorBidi" w:hAnsiTheme="majorBidi"/>
          <w:sz w:val="30"/>
          <w:szCs w:val="30"/>
          <w:cs/>
        </w:rPr>
        <w:t>มูลค่าต้นทุนเป็นจำนวนเงิน</w:t>
      </w:r>
      <w:r w:rsidRPr="00976131">
        <w:rPr>
          <w:rFonts w:asciiTheme="majorBidi" w:hAnsiTheme="majorBidi"/>
          <w:sz w:val="30"/>
          <w:szCs w:val="30"/>
          <w:cs/>
        </w:rPr>
        <w:t xml:space="preserve"> </w:t>
      </w:r>
      <w:r w:rsidR="00AA1582">
        <w:rPr>
          <w:rFonts w:asciiTheme="majorBidi" w:hAnsiTheme="majorBidi"/>
          <w:sz w:val="30"/>
          <w:szCs w:val="30"/>
        </w:rPr>
        <w:t>431</w:t>
      </w:r>
      <w:r w:rsidRPr="00976131">
        <w:rPr>
          <w:rFonts w:asciiTheme="majorBidi" w:hAnsiTheme="majorBidi"/>
          <w:sz w:val="30"/>
          <w:szCs w:val="30"/>
          <w:cs/>
        </w:rPr>
        <w:t xml:space="preserve"> ล้านบาท</w:t>
      </w:r>
    </w:p>
    <w:p w14:paraId="07C891FB" w14:textId="34950860" w:rsidR="005C005E" w:rsidRPr="00D84D46" w:rsidRDefault="005C005E" w:rsidP="005C005E">
      <w:pPr>
        <w:pStyle w:val="a"/>
        <w:tabs>
          <w:tab w:val="clear" w:pos="1080"/>
          <w:tab w:val="left" w:pos="540"/>
        </w:tabs>
        <w:jc w:val="thaiDistribute"/>
        <w:rPr>
          <w:rFonts w:asciiTheme="majorBidi" w:hAnsiTheme="majorBidi" w:cstheme="majorBidi"/>
          <w:b/>
          <w:bCs/>
          <w:cs/>
          <w:lang w:val="x-none"/>
        </w:rPr>
      </w:pPr>
    </w:p>
    <w:p w14:paraId="5D0B5CF7" w14:textId="70359BF9" w:rsidR="005C005E" w:rsidRPr="005B3AE5" w:rsidRDefault="00B22EB3" w:rsidP="005C005E">
      <w:pPr>
        <w:pStyle w:val="a"/>
        <w:tabs>
          <w:tab w:val="clear" w:pos="1080"/>
          <w:tab w:val="left" w:pos="540"/>
        </w:tabs>
        <w:jc w:val="thaiDistribute"/>
        <w:rPr>
          <w:rFonts w:asciiTheme="majorBidi" w:hAnsiTheme="majorBidi" w:cstheme="majorBidi"/>
          <w:b/>
          <w:bCs/>
          <w:lang w:val="en-US"/>
        </w:rPr>
        <w:sectPr w:rsidR="005C005E" w:rsidRPr="005B3AE5" w:rsidSect="00C676CC">
          <w:headerReference w:type="default" r:id="rId11"/>
          <w:footerReference w:type="default" r:id="rId12"/>
          <w:pgSz w:w="11909" w:h="16834" w:code="9"/>
          <w:pgMar w:top="691" w:right="1152" w:bottom="1170" w:left="1152" w:header="720" w:footer="720" w:gutter="0"/>
          <w:pgNumType w:start="15"/>
          <w:cols w:space="720"/>
          <w:docGrid w:linePitch="245"/>
        </w:sectPr>
      </w:pPr>
      <w:r w:rsidRPr="006F48DE">
        <w:rPr>
          <w:rFonts w:asciiTheme="majorBidi" w:hAnsiTheme="majorBidi" w:cstheme="majorBidi"/>
          <w:b/>
          <w:bCs/>
          <w:cs/>
        </w:rPr>
        <w:t xml:space="preserve"> </w:t>
      </w:r>
    </w:p>
    <w:p w14:paraId="351CD780" w14:textId="271AB4FC" w:rsidR="00667C73" w:rsidRPr="006F48DE" w:rsidRDefault="00667C73" w:rsidP="00B61E1B">
      <w:pPr>
        <w:pStyle w:val="StyleStyle2Complex14ptItalic"/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Cs w:val="30"/>
        </w:rPr>
      </w:pPr>
      <w:r w:rsidRPr="006F48DE">
        <w:rPr>
          <w:rFonts w:asciiTheme="majorBidi" w:hAnsiTheme="majorBidi" w:cstheme="majorBidi"/>
          <w:szCs w:val="30"/>
          <w:cs/>
        </w:rPr>
        <w:lastRenderedPageBreak/>
        <w:t>หุ้นกู้</w:t>
      </w:r>
    </w:p>
    <w:p w14:paraId="2E841FAB" w14:textId="77777777" w:rsidR="00667C73" w:rsidRPr="006F48DE" w:rsidRDefault="00667C73" w:rsidP="00CD3F5C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</w:rPr>
      </w:pPr>
    </w:p>
    <w:tbl>
      <w:tblPr>
        <w:tblW w:w="13681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1512"/>
        <w:gridCol w:w="1388"/>
        <w:gridCol w:w="2053"/>
        <w:gridCol w:w="1183"/>
        <w:gridCol w:w="1665"/>
        <w:gridCol w:w="1665"/>
        <w:gridCol w:w="2034"/>
        <w:gridCol w:w="237"/>
        <w:gridCol w:w="1944"/>
      </w:tblGrid>
      <w:tr w:rsidR="00667C73" w:rsidRPr="006F48DE" w14:paraId="556D6A0B" w14:textId="77777777" w:rsidTr="008A6C13">
        <w:trPr>
          <w:trHeight w:val="409"/>
          <w:tblHeader/>
        </w:trPr>
        <w:tc>
          <w:tcPr>
            <w:tcW w:w="1512" w:type="dxa"/>
            <w:vAlign w:val="center"/>
          </w:tcPr>
          <w:p w14:paraId="1DBFB89E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</w:tcPr>
          <w:p w14:paraId="5F1A428A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53" w:type="dxa"/>
            <w:vAlign w:val="bottom"/>
          </w:tcPr>
          <w:p w14:paraId="0D778A5E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vAlign w:val="center"/>
          </w:tcPr>
          <w:p w14:paraId="3E03F0A5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5" w:type="dxa"/>
          </w:tcPr>
          <w:p w14:paraId="3833C222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5" w:type="dxa"/>
            <w:vAlign w:val="center"/>
          </w:tcPr>
          <w:p w14:paraId="34AB642D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5" w:type="dxa"/>
            <w:gridSpan w:val="3"/>
          </w:tcPr>
          <w:p w14:paraId="2E2ED350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/ 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7C73" w:rsidRPr="006F48DE" w14:paraId="230F10F5" w14:textId="77777777" w:rsidTr="008A6C13">
        <w:trPr>
          <w:trHeight w:val="409"/>
          <w:tblHeader/>
        </w:trPr>
        <w:tc>
          <w:tcPr>
            <w:tcW w:w="1512" w:type="dxa"/>
            <w:vAlign w:val="center"/>
          </w:tcPr>
          <w:p w14:paraId="618A1ADC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</w:tcPr>
          <w:p w14:paraId="0A355539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53" w:type="dxa"/>
            <w:vAlign w:val="bottom"/>
          </w:tcPr>
          <w:p w14:paraId="3B132361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vAlign w:val="center"/>
          </w:tcPr>
          <w:p w14:paraId="68411880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5" w:type="dxa"/>
          </w:tcPr>
          <w:p w14:paraId="2455E5A8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5" w:type="dxa"/>
            <w:vAlign w:val="center"/>
          </w:tcPr>
          <w:p w14:paraId="0E581AE0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34" w:type="dxa"/>
          </w:tcPr>
          <w:p w14:paraId="650BC9BB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จำนวนหน่วย</w:t>
            </w:r>
          </w:p>
        </w:tc>
        <w:tc>
          <w:tcPr>
            <w:tcW w:w="237" w:type="dxa"/>
          </w:tcPr>
          <w:p w14:paraId="1046FA48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4" w:type="dxa"/>
          </w:tcPr>
          <w:p w14:paraId="0DFC4C7D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C96BBD" w:rsidRPr="006F48DE" w14:paraId="2ECF1BAE" w14:textId="77777777" w:rsidTr="008A6C13">
        <w:trPr>
          <w:trHeight w:val="395"/>
          <w:tblHeader/>
        </w:trPr>
        <w:tc>
          <w:tcPr>
            <w:tcW w:w="1512" w:type="dxa"/>
            <w:vAlign w:val="center"/>
          </w:tcPr>
          <w:p w14:paraId="140A4DAA" w14:textId="77777777" w:rsidR="00C96BBD" w:rsidRPr="006F48DE" w:rsidRDefault="00C96BBD" w:rsidP="00C96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ประเภทหุ้นกู้</w:t>
            </w:r>
          </w:p>
        </w:tc>
        <w:tc>
          <w:tcPr>
            <w:tcW w:w="1388" w:type="dxa"/>
            <w:vAlign w:val="center"/>
          </w:tcPr>
          <w:p w14:paraId="6A52313F" w14:textId="77777777" w:rsidR="00C96BBD" w:rsidRPr="006F48DE" w:rsidRDefault="00C96BBD" w:rsidP="00C96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053" w:type="dxa"/>
            <w:vAlign w:val="bottom"/>
          </w:tcPr>
          <w:p w14:paraId="6E382A75" w14:textId="77777777" w:rsidR="00C96BBD" w:rsidRPr="006F48DE" w:rsidRDefault="00C96BBD" w:rsidP="00C96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1183" w:type="dxa"/>
            <w:vAlign w:val="center"/>
          </w:tcPr>
          <w:p w14:paraId="7BC1ABE8" w14:textId="77777777" w:rsidR="00C96BBD" w:rsidRPr="006F48DE" w:rsidRDefault="00C96BBD" w:rsidP="00C96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อายุ</w:t>
            </w:r>
          </w:p>
        </w:tc>
        <w:tc>
          <w:tcPr>
            <w:tcW w:w="1665" w:type="dxa"/>
          </w:tcPr>
          <w:p w14:paraId="4FECE894" w14:textId="77777777" w:rsidR="00C96BBD" w:rsidRPr="006F48DE" w:rsidRDefault="00C96BBD" w:rsidP="00C96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วันที่ออก</w:t>
            </w:r>
          </w:p>
        </w:tc>
        <w:tc>
          <w:tcPr>
            <w:tcW w:w="1665" w:type="dxa"/>
            <w:vAlign w:val="center"/>
          </w:tcPr>
          <w:p w14:paraId="4EA35500" w14:textId="77777777" w:rsidR="00C96BBD" w:rsidRPr="006F48DE" w:rsidRDefault="00C96BBD" w:rsidP="00C96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วันที่ครบกำหนด</w:t>
            </w:r>
          </w:p>
        </w:tc>
        <w:tc>
          <w:tcPr>
            <w:tcW w:w="2034" w:type="dxa"/>
            <w:vAlign w:val="center"/>
          </w:tcPr>
          <w:p w14:paraId="6B00B5AB" w14:textId="2317E800" w:rsidR="00C96BBD" w:rsidRPr="006F48DE" w:rsidRDefault="00C96BBD" w:rsidP="00C96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color w:val="000000"/>
                <w:sz w:val="30"/>
                <w:szCs w:val="30"/>
              </w:rPr>
              <w:t>31</w:t>
            </w:r>
            <w:r w:rsidRPr="00334BE4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</w:t>
            </w:r>
            <w:r w:rsidRPr="00334BE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มีนาคม </w:t>
            </w:r>
            <w:r w:rsidRPr="00D857EC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37" w:type="dxa"/>
          </w:tcPr>
          <w:p w14:paraId="154644B4" w14:textId="77777777" w:rsidR="00C96BBD" w:rsidRPr="006F48DE" w:rsidRDefault="00C96BBD" w:rsidP="00C96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44" w:type="dxa"/>
            <w:vAlign w:val="center"/>
          </w:tcPr>
          <w:p w14:paraId="43C6704D" w14:textId="201B894F" w:rsidR="00C96BBD" w:rsidRPr="006F48DE" w:rsidRDefault="00C96BBD" w:rsidP="00C96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9" w:right="-113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857EC">
              <w:rPr>
                <w:rFonts w:ascii="Angsana New" w:hAnsi="Angsana New" w:hint="cs"/>
                <w:color w:val="000000"/>
                <w:sz w:val="30"/>
                <w:szCs w:val="30"/>
              </w:rPr>
              <w:t>31</w:t>
            </w:r>
            <w:r w:rsidRPr="00334BE4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</w:t>
            </w:r>
            <w:r w:rsidRPr="00334BE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มีนาคม </w:t>
            </w:r>
            <w:r w:rsidRPr="00D857EC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</w:tr>
      <w:tr w:rsidR="00667C73" w:rsidRPr="006F48DE" w14:paraId="26F05CCC" w14:textId="77777777" w:rsidTr="008A6C13">
        <w:trPr>
          <w:trHeight w:val="395"/>
          <w:tblHeader/>
        </w:trPr>
        <w:tc>
          <w:tcPr>
            <w:tcW w:w="1512" w:type="dxa"/>
            <w:vAlign w:val="center"/>
          </w:tcPr>
          <w:p w14:paraId="5A65B6A7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  <w:vAlign w:val="center"/>
          </w:tcPr>
          <w:p w14:paraId="0B1D19B6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053" w:type="dxa"/>
            <w:vAlign w:val="center"/>
          </w:tcPr>
          <w:p w14:paraId="767003F3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vAlign w:val="center"/>
          </w:tcPr>
          <w:p w14:paraId="42548141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5" w:type="dxa"/>
          </w:tcPr>
          <w:p w14:paraId="3EEF7DBE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5" w:type="dxa"/>
            <w:vAlign w:val="center"/>
          </w:tcPr>
          <w:p w14:paraId="04B7C7C8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34" w:type="dxa"/>
            <w:vAlign w:val="center"/>
          </w:tcPr>
          <w:p w14:paraId="1977EA66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(ล้านหน่วย)</w:t>
            </w:r>
          </w:p>
        </w:tc>
        <w:tc>
          <w:tcPr>
            <w:tcW w:w="237" w:type="dxa"/>
          </w:tcPr>
          <w:p w14:paraId="2867FB03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4" w:type="dxa"/>
            <w:vAlign w:val="center"/>
          </w:tcPr>
          <w:p w14:paraId="38155F28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67C73" w:rsidRPr="006F48DE" w14:paraId="2C608719" w14:textId="77777777" w:rsidTr="008A6C13">
        <w:trPr>
          <w:trHeight w:val="409"/>
        </w:trPr>
        <w:tc>
          <w:tcPr>
            <w:tcW w:w="2900" w:type="dxa"/>
            <w:gridSpan w:val="2"/>
            <w:shd w:val="clear" w:color="000000" w:fill="FFFFFF"/>
            <w:vAlign w:val="center"/>
          </w:tcPr>
          <w:p w14:paraId="6E24BAB9" w14:textId="3FA048F4" w:rsidR="00667C73" w:rsidRPr="00B8253D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253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ครั้งที่ </w:t>
            </w:r>
            <w:r w:rsidR="00F10F26" w:rsidRPr="00B825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B825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="001C2C0D" w:rsidRPr="00B825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F10F26" w:rsidRPr="00B825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053" w:type="dxa"/>
            <w:shd w:val="clear" w:color="000000" w:fill="FFFFFF"/>
            <w:vAlign w:val="center"/>
          </w:tcPr>
          <w:p w14:paraId="121C4964" w14:textId="77777777" w:rsidR="00667C73" w:rsidRPr="00B8253D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3" w:type="dxa"/>
            <w:shd w:val="clear" w:color="000000" w:fill="FFFFFF"/>
            <w:vAlign w:val="center"/>
          </w:tcPr>
          <w:p w14:paraId="6238304E" w14:textId="77777777" w:rsidR="00667C73" w:rsidRPr="00B8253D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5" w:type="dxa"/>
            <w:shd w:val="clear" w:color="000000" w:fill="FFFFFF"/>
            <w:vAlign w:val="center"/>
          </w:tcPr>
          <w:p w14:paraId="20A21C45" w14:textId="77777777" w:rsidR="00667C73" w:rsidRPr="00B8253D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5" w:type="dxa"/>
            <w:shd w:val="clear" w:color="000000" w:fill="FFFFFF"/>
            <w:vAlign w:val="center"/>
          </w:tcPr>
          <w:p w14:paraId="0623472E" w14:textId="77777777" w:rsidR="00667C73" w:rsidRPr="00B8253D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34" w:type="dxa"/>
            <w:shd w:val="clear" w:color="000000" w:fill="FFFFFF"/>
            <w:vAlign w:val="center"/>
          </w:tcPr>
          <w:p w14:paraId="126E6776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 w:firstLine="6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  <w:shd w:val="clear" w:color="000000" w:fill="FFFFFF"/>
            <w:vAlign w:val="center"/>
          </w:tcPr>
          <w:p w14:paraId="3083D2BD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4" w:type="dxa"/>
            <w:shd w:val="clear" w:color="000000" w:fill="FFFFFF"/>
            <w:vAlign w:val="center"/>
          </w:tcPr>
          <w:p w14:paraId="4C387154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569"/>
              </w:tabs>
              <w:spacing w:line="240" w:lineRule="auto"/>
              <w:ind w:right="-288" w:firstLine="51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F10F26" w:rsidRPr="006F48DE" w14:paraId="0A4F48F6" w14:textId="77777777" w:rsidTr="008A6C13">
        <w:trPr>
          <w:trHeight w:val="409"/>
        </w:trPr>
        <w:tc>
          <w:tcPr>
            <w:tcW w:w="1512" w:type="dxa"/>
            <w:shd w:val="clear" w:color="000000" w:fill="FFFFFF"/>
            <w:vAlign w:val="center"/>
          </w:tcPr>
          <w:p w14:paraId="0E2B8CEC" w14:textId="03288023" w:rsidR="00F10F26" w:rsidRPr="00B8253D" w:rsidRDefault="00F10F26" w:rsidP="00F10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8253D">
              <w:rPr>
                <w:rFonts w:asciiTheme="majorBidi" w:hAnsiTheme="majorBidi" w:cstheme="majorBidi"/>
                <w:sz w:val="30"/>
                <w:szCs w:val="30"/>
                <w:cs/>
              </w:rPr>
              <w:t>ชุดที่</w:t>
            </w:r>
            <w:r w:rsidRPr="00B8253D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1388" w:type="dxa"/>
            <w:shd w:val="clear" w:color="000000" w:fill="FFFFFF"/>
          </w:tcPr>
          <w:p w14:paraId="37C9EE1C" w14:textId="7CF1068A" w:rsidR="00F10F26" w:rsidRPr="00B8253D" w:rsidRDefault="00F10F26" w:rsidP="00F10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253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B8253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8253D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B8253D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2053" w:type="dxa"/>
            <w:shd w:val="clear" w:color="000000" w:fill="FFFFFF"/>
            <w:vAlign w:val="center"/>
          </w:tcPr>
          <w:p w14:paraId="58C080BC" w14:textId="79F28B21" w:rsidR="00F10F26" w:rsidRPr="00B8253D" w:rsidRDefault="00F10F26" w:rsidP="00F10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253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ทุก </w:t>
            </w:r>
            <w:r w:rsidRPr="00B8253D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B8253D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83" w:type="dxa"/>
            <w:shd w:val="clear" w:color="000000" w:fill="FFFFFF"/>
            <w:vAlign w:val="center"/>
          </w:tcPr>
          <w:p w14:paraId="6C17A0F5" w14:textId="1C8DF96A" w:rsidR="00F10F26" w:rsidRPr="00B8253D" w:rsidRDefault="00F10F26" w:rsidP="00F10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253D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B8253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6186D016" w14:textId="376D46CC" w:rsidR="00F10F26" w:rsidRPr="00B8253D" w:rsidRDefault="00F10F26" w:rsidP="00F10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8253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B8253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0BE9CA37" w14:textId="53901C46" w:rsidR="00F10F26" w:rsidRPr="00B8253D" w:rsidRDefault="00F10F26" w:rsidP="00F10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8253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B8253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034" w:type="dxa"/>
            <w:shd w:val="clear" w:color="000000" w:fill="FFFFFF"/>
            <w:vAlign w:val="center"/>
          </w:tcPr>
          <w:p w14:paraId="22FF5AE0" w14:textId="1142E91F" w:rsidR="00F10F26" w:rsidRPr="006F48DE" w:rsidRDefault="00036FE5" w:rsidP="00F10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3"/>
              </w:tabs>
              <w:spacing w:line="240" w:lineRule="auto"/>
              <w:ind w:right="-288" w:firstLine="987"/>
              <w:rPr>
                <w:rFonts w:asciiTheme="majorBidi" w:hAnsiTheme="majorBidi" w:cstheme="majorBidi"/>
                <w:sz w:val="30"/>
                <w:szCs w:val="30"/>
              </w:rPr>
            </w:pPr>
            <w:r w:rsidRPr="00036FE5">
              <w:rPr>
                <w:rFonts w:asciiTheme="majorBidi" w:hAnsiTheme="majorBidi" w:cstheme="majorBidi"/>
                <w:sz w:val="30"/>
                <w:szCs w:val="30"/>
              </w:rPr>
              <w:t>1.00</w:t>
            </w:r>
          </w:p>
        </w:tc>
        <w:tc>
          <w:tcPr>
            <w:tcW w:w="237" w:type="dxa"/>
            <w:shd w:val="clear" w:color="000000" w:fill="FFFFFF"/>
            <w:vAlign w:val="center"/>
          </w:tcPr>
          <w:p w14:paraId="394E1460" w14:textId="77777777" w:rsidR="00F10F26" w:rsidRPr="006F48DE" w:rsidRDefault="00F10F26" w:rsidP="00F10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3"/>
              </w:tabs>
              <w:spacing w:line="240" w:lineRule="auto"/>
              <w:ind w:right="-288" w:firstLine="9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4" w:type="dxa"/>
            <w:shd w:val="clear" w:color="000000" w:fill="FFFFFF"/>
            <w:vAlign w:val="center"/>
          </w:tcPr>
          <w:p w14:paraId="037067EB" w14:textId="268B2047" w:rsidR="00F10F26" w:rsidRPr="006F48DE" w:rsidRDefault="00036FE5" w:rsidP="00F10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3" w:firstLine="8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1,000</w:t>
            </w:r>
          </w:p>
        </w:tc>
      </w:tr>
      <w:tr w:rsidR="00D859E9" w:rsidRPr="006F48DE" w14:paraId="7DD2A241" w14:textId="77777777" w:rsidTr="008A6C13">
        <w:trPr>
          <w:trHeight w:val="409"/>
        </w:trPr>
        <w:tc>
          <w:tcPr>
            <w:tcW w:w="1512" w:type="dxa"/>
            <w:shd w:val="clear" w:color="000000" w:fill="FFFFFF"/>
            <w:vAlign w:val="center"/>
          </w:tcPr>
          <w:p w14:paraId="2A953274" w14:textId="39F16C4A" w:rsidR="00D859E9" w:rsidRPr="00B8253D" w:rsidRDefault="00D859E9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8253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ครั้งที่ </w:t>
            </w:r>
            <w:r w:rsidR="001C2C0D" w:rsidRPr="00B825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B825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="001C2C0D" w:rsidRPr="00B825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388" w:type="dxa"/>
            <w:shd w:val="clear" w:color="000000" w:fill="FFFFFF"/>
          </w:tcPr>
          <w:p w14:paraId="38BD501A" w14:textId="77777777" w:rsidR="00D859E9" w:rsidRPr="00B8253D" w:rsidRDefault="00D859E9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53" w:type="dxa"/>
            <w:shd w:val="clear" w:color="000000" w:fill="FFFFFF"/>
            <w:vAlign w:val="center"/>
          </w:tcPr>
          <w:p w14:paraId="51B6C59E" w14:textId="77777777" w:rsidR="00D859E9" w:rsidRPr="00B8253D" w:rsidRDefault="00D859E9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3" w:type="dxa"/>
            <w:shd w:val="clear" w:color="000000" w:fill="FFFFFF"/>
            <w:vAlign w:val="center"/>
          </w:tcPr>
          <w:p w14:paraId="6BC825DF" w14:textId="77777777" w:rsidR="00D859E9" w:rsidRPr="00B8253D" w:rsidRDefault="00D859E9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5" w:type="dxa"/>
            <w:shd w:val="clear" w:color="000000" w:fill="FFFFFF"/>
            <w:vAlign w:val="center"/>
          </w:tcPr>
          <w:p w14:paraId="7861D64B" w14:textId="77777777" w:rsidR="00D859E9" w:rsidRPr="00B8253D" w:rsidRDefault="00D859E9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5" w:type="dxa"/>
            <w:shd w:val="clear" w:color="000000" w:fill="FFFFFF"/>
            <w:vAlign w:val="center"/>
          </w:tcPr>
          <w:p w14:paraId="5C66E5DE" w14:textId="77777777" w:rsidR="00D859E9" w:rsidRPr="00B8253D" w:rsidRDefault="00D859E9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34" w:type="dxa"/>
            <w:shd w:val="clear" w:color="000000" w:fill="FFFFFF"/>
            <w:vAlign w:val="center"/>
          </w:tcPr>
          <w:p w14:paraId="728D61C4" w14:textId="77777777" w:rsidR="00D859E9" w:rsidRPr="006F48DE" w:rsidRDefault="00D859E9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3"/>
              </w:tabs>
              <w:spacing w:line="240" w:lineRule="auto"/>
              <w:ind w:right="-288" w:firstLine="9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000000" w:fill="FFFFFF"/>
            <w:vAlign w:val="center"/>
          </w:tcPr>
          <w:p w14:paraId="34ECA087" w14:textId="77777777" w:rsidR="00D859E9" w:rsidRPr="006F48DE" w:rsidRDefault="00D859E9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4" w:type="dxa"/>
            <w:shd w:val="clear" w:color="000000" w:fill="FFFFFF"/>
            <w:vAlign w:val="center"/>
          </w:tcPr>
          <w:p w14:paraId="74D72C7D" w14:textId="77777777" w:rsidR="00D859E9" w:rsidRPr="006F48DE" w:rsidRDefault="00D859E9" w:rsidP="008A6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3" w:firstLine="8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2BE5" w:rsidRPr="006F48DE" w14:paraId="119A7C21" w14:textId="77777777" w:rsidTr="008A6C13">
        <w:trPr>
          <w:trHeight w:val="409"/>
        </w:trPr>
        <w:tc>
          <w:tcPr>
            <w:tcW w:w="1512" w:type="dxa"/>
            <w:shd w:val="clear" w:color="000000" w:fill="FFFFFF"/>
            <w:vAlign w:val="center"/>
          </w:tcPr>
          <w:p w14:paraId="4F55578D" w14:textId="6FEB64C3" w:rsidR="00612BE5" w:rsidRPr="00B8253D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</w:pPr>
            <w:r w:rsidRPr="00B8253D">
              <w:rPr>
                <w:rFonts w:asciiTheme="majorBidi" w:hAnsiTheme="majorBidi" w:cstheme="majorBidi"/>
                <w:sz w:val="30"/>
                <w:szCs w:val="30"/>
                <w:cs/>
              </w:rPr>
              <w:t>ชุดที่</w:t>
            </w:r>
            <w:r w:rsidRPr="00B8253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C2C0D" w:rsidRPr="00B8253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853B8" w:rsidRPr="00B8253D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[1]</w:t>
            </w:r>
          </w:p>
        </w:tc>
        <w:tc>
          <w:tcPr>
            <w:tcW w:w="1388" w:type="dxa"/>
            <w:shd w:val="clear" w:color="000000" w:fill="FFFFFF"/>
          </w:tcPr>
          <w:p w14:paraId="180C94B7" w14:textId="498A6531" w:rsidR="00612BE5" w:rsidRPr="00B8253D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253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="001C2C0D" w:rsidRPr="00B8253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A78F1" w:rsidRPr="00B8253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1C2C0D" w:rsidRPr="00B8253D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053" w:type="dxa"/>
            <w:shd w:val="clear" w:color="000000" w:fill="FFFFFF"/>
            <w:vAlign w:val="center"/>
          </w:tcPr>
          <w:p w14:paraId="35B1F7D0" w14:textId="420EF763" w:rsidR="00612BE5" w:rsidRPr="00B8253D" w:rsidRDefault="00D126E6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253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83" w:type="dxa"/>
            <w:shd w:val="clear" w:color="000000" w:fill="FFFFFF"/>
            <w:vAlign w:val="center"/>
          </w:tcPr>
          <w:p w14:paraId="077CBD68" w14:textId="0215FF2F" w:rsidR="00612BE5" w:rsidRPr="00B8253D" w:rsidRDefault="001C2C0D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253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12BE5" w:rsidRPr="00B8253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12BE5" w:rsidRPr="00B8253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577B0643" w14:textId="4D1B4587" w:rsidR="00612BE5" w:rsidRPr="00B8253D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253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1C2C0D" w:rsidRPr="00B8253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25AC1D1F" w14:textId="45410858" w:rsidR="00612BE5" w:rsidRPr="00B8253D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253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1C2C0D" w:rsidRPr="00B8253D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034" w:type="dxa"/>
            <w:shd w:val="clear" w:color="000000" w:fill="FFFFFF"/>
            <w:vAlign w:val="center"/>
          </w:tcPr>
          <w:p w14:paraId="56E5ED80" w14:textId="2892EF0C" w:rsidR="00612BE5" w:rsidRPr="006F48DE" w:rsidRDefault="00036F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3"/>
              </w:tabs>
              <w:spacing w:line="240" w:lineRule="auto"/>
              <w:ind w:right="-288" w:firstLine="9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3.50</w:t>
            </w:r>
          </w:p>
        </w:tc>
        <w:tc>
          <w:tcPr>
            <w:tcW w:w="237" w:type="dxa"/>
            <w:shd w:val="clear" w:color="000000" w:fill="FFFFFF"/>
            <w:vAlign w:val="center"/>
          </w:tcPr>
          <w:p w14:paraId="4DD52D07" w14:textId="77777777" w:rsidR="00612BE5" w:rsidRPr="006F48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4" w:type="dxa"/>
            <w:shd w:val="clear" w:color="000000" w:fill="FFFFFF"/>
            <w:vAlign w:val="center"/>
          </w:tcPr>
          <w:p w14:paraId="062D441B" w14:textId="7CF9E9BD" w:rsidR="00612BE5" w:rsidRPr="006F48DE" w:rsidRDefault="00036F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3" w:firstLine="8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3,500</w:t>
            </w:r>
          </w:p>
        </w:tc>
      </w:tr>
      <w:tr w:rsidR="00612BE5" w:rsidRPr="006F48DE" w14:paraId="02367953" w14:textId="77777777" w:rsidTr="008A6C13">
        <w:trPr>
          <w:trHeight w:val="409"/>
        </w:trPr>
        <w:tc>
          <w:tcPr>
            <w:tcW w:w="1512" w:type="dxa"/>
            <w:shd w:val="clear" w:color="000000" w:fill="FFFFFF"/>
            <w:vAlign w:val="center"/>
          </w:tcPr>
          <w:p w14:paraId="0BFFFF06" w14:textId="2867FA95" w:rsidR="00612BE5" w:rsidRPr="00B8253D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253D">
              <w:rPr>
                <w:rFonts w:asciiTheme="majorBidi" w:hAnsiTheme="majorBidi" w:cstheme="majorBidi"/>
                <w:sz w:val="30"/>
                <w:szCs w:val="30"/>
                <w:cs/>
              </w:rPr>
              <w:t>ชุดที่</w:t>
            </w:r>
            <w:r w:rsidRPr="00B8253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C2C0D" w:rsidRPr="00B8253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88" w:type="dxa"/>
            <w:shd w:val="clear" w:color="000000" w:fill="FFFFFF"/>
          </w:tcPr>
          <w:p w14:paraId="76E745F2" w14:textId="387C8269" w:rsidR="00612BE5" w:rsidRPr="00B8253D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253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="001C2C0D" w:rsidRPr="00B8253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A78F1" w:rsidRPr="00B8253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1C2C0D" w:rsidRPr="00B8253D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2053" w:type="dxa"/>
            <w:shd w:val="clear" w:color="000000" w:fill="FFFFFF"/>
            <w:vAlign w:val="center"/>
          </w:tcPr>
          <w:p w14:paraId="21733AAB" w14:textId="6D9A8D6E" w:rsidR="00612BE5" w:rsidRPr="00B8253D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253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ทุก </w:t>
            </w:r>
            <w:r w:rsidR="001C2C0D" w:rsidRPr="00B8253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B8253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8253D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83" w:type="dxa"/>
            <w:shd w:val="clear" w:color="000000" w:fill="FFFFFF"/>
            <w:vAlign w:val="center"/>
          </w:tcPr>
          <w:p w14:paraId="5C9E7F5F" w14:textId="36A23847" w:rsidR="00612BE5" w:rsidRPr="00B8253D" w:rsidRDefault="001C2C0D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253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12BE5" w:rsidRPr="00B8253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12BE5" w:rsidRPr="00B8253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478943C4" w14:textId="091A4308" w:rsidR="00612BE5" w:rsidRPr="00B8253D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253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1C2C0D" w:rsidRPr="00B8253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77F99163" w14:textId="06FF97A7" w:rsidR="00612BE5" w:rsidRPr="00B8253D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253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1C2C0D" w:rsidRPr="00B8253D">
              <w:rPr>
                <w:rFonts w:asciiTheme="majorBidi" w:hAnsiTheme="majorBidi" w:cstheme="majorBidi"/>
                <w:sz w:val="30"/>
                <w:szCs w:val="30"/>
              </w:rPr>
              <w:t>2570</w:t>
            </w:r>
          </w:p>
        </w:tc>
        <w:tc>
          <w:tcPr>
            <w:tcW w:w="2034" w:type="dxa"/>
            <w:shd w:val="clear" w:color="000000" w:fill="FFFFFF"/>
            <w:vAlign w:val="center"/>
          </w:tcPr>
          <w:p w14:paraId="3C4B8557" w14:textId="77755A0F" w:rsidR="00612BE5" w:rsidRPr="006F48DE" w:rsidRDefault="00036F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3"/>
              </w:tabs>
              <w:spacing w:line="240" w:lineRule="auto"/>
              <w:ind w:right="-288" w:firstLine="9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1.00</w:t>
            </w:r>
          </w:p>
        </w:tc>
        <w:tc>
          <w:tcPr>
            <w:tcW w:w="237" w:type="dxa"/>
            <w:shd w:val="clear" w:color="000000" w:fill="FFFFFF"/>
            <w:vAlign w:val="center"/>
          </w:tcPr>
          <w:p w14:paraId="3847368B" w14:textId="77777777" w:rsidR="00612BE5" w:rsidRPr="006F48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4" w:type="dxa"/>
            <w:shd w:val="clear" w:color="000000" w:fill="FFFFFF"/>
            <w:vAlign w:val="center"/>
          </w:tcPr>
          <w:p w14:paraId="1F044778" w14:textId="52D11AE1" w:rsidR="00612BE5" w:rsidRPr="006F48DE" w:rsidRDefault="00036F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3" w:firstLine="8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1,000</w:t>
            </w:r>
          </w:p>
        </w:tc>
      </w:tr>
      <w:tr w:rsidR="00612BE5" w:rsidRPr="006F48DE" w14:paraId="48EF07E8" w14:textId="77777777" w:rsidTr="008A6C13">
        <w:trPr>
          <w:trHeight w:val="395"/>
        </w:trPr>
        <w:tc>
          <w:tcPr>
            <w:tcW w:w="1512" w:type="dxa"/>
            <w:shd w:val="clear" w:color="000000" w:fill="FFFFFF"/>
            <w:vAlign w:val="center"/>
          </w:tcPr>
          <w:p w14:paraId="2B9BE196" w14:textId="77777777" w:rsidR="00612BE5" w:rsidRPr="006F48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8" w:type="dxa"/>
            <w:shd w:val="clear" w:color="000000" w:fill="FFFFFF"/>
          </w:tcPr>
          <w:p w14:paraId="162A098B" w14:textId="77777777" w:rsidR="00612BE5" w:rsidRPr="006F48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รวม</w:t>
            </w:r>
          </w:p>
        </w:tc>
        <w:tc>
          <w:tcPr>
            <w:tcW w:w="2053" w:type="dxa"/>
            <w:shd w:val="clear" w:color="000000" w:fill="FFFFFF"/>
            <w:vAlign w:val="center"/>
          </w:tcPr>
          <w:p w14:paraId="65BCC900" w14:textId="77777777" w:rsidR="00612BE5" w:rsidRPr="006F48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3" w:type="dxa"/>
            <w:shd w:val="clear" w:color="000000" w:fill="FFFFFF"/>
            <w:vAlign w:val="center"/>
          </w:tcPr>
          <w:p w14:paraId="1677E4FC" w14:textId="77777777" w:rsidR="00612BE5" w:rsidRPr="006F48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5" w:type="dxa"/>
            <w:shd w:val="clear" w:color="000000" w:fill="FFFFFF"/>
            <w:vAlign w:val="center"/>
          </w:tcPr>
          <w:p w14:paraId="1098652D" w14:textId="77777777" w:rsidR="00612BE5" w:rsidRPr="006F48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5" w:type="dxa"/>
            <w:shd w:val="clear" w:color="000000" w:fill="FFFFFF"/>
            <w:vAlign w:val="center"/>
          </w:tcPr>
          <w:p w14:paraId="416E29B8" w14:textId="77777777" w:rsidR="00612BE5" w:rsidRPr="006F48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34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3A433E6D" w14:textId="1B354F8B" w:rsidR="00612BE5" w:rsidRPr="006F48DE" w:rsidRDefault="00036F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3"/>
              </w:tabs>
              <w:spacing w:line="240" w:lineRule="auto"/>
              <w:ind w:right="-288" w:firstLine="9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5.50</w:t>
            </w:r>
          </w:p>
        </w:tc>
        <w:tc>
          <w:tcPr>
            <w:tcW w:w="237" w:type="dxa"/>
            <w:shd w:val="clear" w:color="000000" w:fill="FFFFFF"/>
            <w:vAlign w:val="center"/>
          </w:tcPr>
          <w:p w14:paraId="40BEB97C" w14:textId="77777777" w:rsidR="00612BE5" w:rsidRPr="006F48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6FDE9460" w14:textId="75642597" w:rsidR="00612BE5" w:rsidRPr="006F48DE" w:rsidRDefault="00036F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3" w:firstLine="8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5,500</w:t>
            </w:r>
          </w:p>
        </w:tc>
      </w:tr>
      <w:tr w:rsidR="00612BE5" w:rsidRPr="006F48DE" w14:paraId="20B00A5E" w14:textId="77777777" w:rsidTr="008A6C13">
        <w:trPr>
          <w:trHeight w:val="395"/>
        </w:trPr>
        <w:tc>
          <w:tcPr>
            <w:tcW w:w="1512" w:type="dxa"/>
            <w:shd w:val="clear" w:color="000000" w:fill="FFFFFF"/>
            <w:vAlign w:val="center"/>
          </w:tcPr>
          <w:p w14:paraId="150F31D1" w14:textId="77777777" w:rsidR="00612BE5" w:rsidRPr="006F48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89" w:type="dxa"/>
            <w:gridSpan w:val="4"/>
            <w:shd w:val="clear" w:color="000000" w:fill="FFFFFF"/>
          </w:tcPr>
          <w:p w14:paraId="02F6CCF0" w14:textId="06312992" w:rsidR="00612BE5" w:rsidRPr="006F48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 หัก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  <w:r w:rsidR="006C613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ระยะยาว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5120B488" w14:textId="77777777" w:rsidR="00612BE5" w:rsidRPr="006F48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3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6EBA98BA" w14:textId="5711F123" w:rsidR="00612BE5" w:rsidRPr="006F48DE" w:rsidRDefault="00036FE5" w:rsidP="0059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 w:firstLine="92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(1.</w:t>
            </w:r>
            <w:r w:rsidR="00596AC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0)</w:t>
            </w:r>
          </w:p>
        </w:tc>
        <w:tc>
          <w:tcPr>
            <w:tcW w:w="237" w:type="dxa"/>
            <w:shd w:val="clear" w:color="000000" w:fill="FFFFFF"/>
            <w:vAlign w:val="center"/>
          </w:tcPr>
          <w:p w14:paraId="078207D1" w14:textId="77777777" w:rsidR="00612BE5" w:rsidRPr="006F48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2272944D" w14:textId="1B9AACED" w:rsidR="00612BE5" w:rsidRPr="006F48DE" w:rsidRDefault="00036FE5" w:rsidP="00036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3" w:firstLine="73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(1,000)</w:t>
            </w:r>
          </w:p>
        </w:tc>
      </w:tr>
      <w:tr w:rsidR="00612BE5" w:rsidRPr="006F48DE" w14:paraId="7994EEDA" w14:textId="77777777" w:rsidTr="008A6C13">
        <w:trPr>
          <w:trHeight w:val="409"/>
        </w:trPr>
        <w:tc>
          <w:tcPr>
            <w:tcW w:w="1512" w:type="dxa"/>
            <w:shd w:val="clear" w:color="000000" w:fill="FFFFFF"/>
            <w:vAlign w:val="center"/>
          </w:tcPr>
          <w:p w14:paraId="1C8A7B10" w14:textId="77777777" w:rsidR="00612BE5" w:rsidRPr="006F48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54" w:type="dxa"/>
            <w:gridSpan w:val="5"/>
            <w:shd w:val="clear" w:color="000000" w:fill="FFFFFF"/>
          </w:tcPr>
          <w:p w14:paraId="079FD029" w14:textId="77777777" w:rsidR="00612BE5" w:rsidRPr="006F48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  หุ้นกู้ประเภทไม่ด้อยสิทธิ -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034" w:type="dxa"/>
            <w:tcBorders>
              <w:top w:val="single" w:sz="4" w:space="0" w:color="auto"/>
              <w:bottom w:val="double" w:sz="4" w:space="0" w:color="auto"/>
            </w:tcBorders>
            <w:shd w:val="clear" w:color="000000" w:fill="FFFFFF"/>
            <w:vAlign w:val="center"/>
          </w:tcPr>
          <w:p w14:paraId="190162FA" w14:textId="2F8683DF" w:rsidR="00612BE5" w:rsidRPr="006F48DE" w:rsidRDefault="00036F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3"/>
              </w:tabs>
              <w:spacing w:line="240" w:lineRule="auto"/>
              <w:ind w:right="-288" w:firstLine="9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4.50</w:t>
            </w:r>
          </w:p>
        </w:tc>
        <w:tc>
          <w:tcPr>
            <w:tcW w:w="237" w:type="dxa"/>
            <w:shd w:val="clear" w:color="000000" w:fill="FFFFFF"/>
            <w:vAlign w:val="center"/>
          </w:tcPr>
          <w:p w14:paraId="653EDF7E" w14:textId="77777777" w:rsidR="00612BE5" w:rsidRPr="006F48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double" w:sz="4" w:space="0" w:color="auto"/>
            </w:tcBorders>
            <w:shd w:val="clear" w:color="000000" w:fill="FFFFFF"/>
            <w:vAlign w:val="center"/>
          </w:tcPr>
          <w:p w14:paraId="3810DA56" w14:textId="43FB2C80" w:rsidR="00612BE5" w:rsidRPr="006F48DE" w:rsidRDefault="00036F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3" w:firstLine="8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4,500</w:t>
            </w:r>
          </w:p>
        </w:tc>
      </w:tr>
    </w:tbl>
    <w:p w14:paraId="123E821C" w14:textId="77777777" w:rsidR="007165E5" w:rsidRDefault="007165E5" w:rsidP="007165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AB55418" w14:textId="3D682703" w:rsidR="00667C73" w:rsidRDefault="001853B8" w:rsidP="00185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vertAlign w:val="superscript"/>
        </w:rPr>
        <w:t>[1</w:t>
      </w:r>
      <w:proofErr w:type="gramStart"/>
      <w:r>
        <w:rPr>
          <w:rFonts w:asciiTheme="majorBidi" w:hAnsiTheme="majorBidi" w:cstheme="majorBidi"/>
          <w:sz w:val="30"/>
          <w:szCs w:val="30"/>
          <w:vertAlign w:val="superscript"/>
        </w:rPr>
        <w:t xml:space="preserve">]  </w:t>
      </w:r>
      <w:r>
        <w:rPr>
          <w:rFonts w:asciiTheme="majorBidi" w:hAnsiTheme="majorBidi" w:cstheme="majorBidi" w:hint="cs"/>
          <w:sz w:val="30"/>
          <w:szCs w:val="30"/>
          <w:cs/>
        </w:rPr>
        <w:t>หุ้นกู้ที่เสนอขายด้วยมูลค่าอัตราคิดลด</w:t>
      </w:r>
      <w:r w:rsidR="00AF603C">
        <w:rPr>
          <w:rFonts w:asciiTheme="majorBidi" w:hAnsiTheme="majorBidi" w:hint="cs"/>
          <w:sz w:val="30"/>
          <w:szCs w:val="30"/>
          <w:cs/>
        </w:rPr>
        <w:t>ร้</w:t>
      </w:r>
      <w:r w:rsidR="00AF603C" w:rsidRPr="00AF603C">
        <w:rPr>
          <w:rFonts w:asciiTheme="majorBidi" w:hAnsiTheme="majorBidi"/>
          <w:sz w:val="30"/>
          <w:szCs w:val="30"/>
          <w:cs/>
        </w:rPr>
        <w:t>อยละ</w:t>
      </w:r>
      <w:proofErr w:type="gramEnd"/>
      <w:r w:rsidR="00AF603C" w:rsidRPr="00AF603C">
        <w:rPr>
          <w:rFonts w:asciiTheme="majorBidi" w:hAnsiTheme="majorBidi"/>
          <w:sz w:val="30"/>
          <w:szCs w:val="30"/>
          <w:cs/>
        </w:rPr>
        <w:t xml:space="preserve"> </w:t>
      </w:r>
      <w:r w:rsidR="00036FE5">
        <w:rPr>
          <w:rFonts w:asciiTheme="majorBidi" w:hAnsiTheme="majorBidi"/>
          <w:sz w:val="30"/>
          <w:szCs w:val="30"/>
        </w:rPr>
        <w:t>3.18</w:t>
      </w:r>
      <w:r w:rsidR="00AF603C" w:rsidRPr="00AF603C">
        <w:rPr>
          <w:rFonts w:asciiTheme="majorBidi" w:hAnsiTheme="majorBidi"/>
          <w:sz w:val="30"/>
          <w:szCs w:val="30"/>
          <w:cs/>
        </w:rPr>
        <w:t xml:space="preserve"> ต่อปี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Pr="001853B8">
        <w:rPr>
          <w:rFonts w:asciiTheme="majorBidi" w:hAnsiTheme="majorBidi"/>
          <w:sz w:val="30"/>
          <w:szCs w:val="30"/>
          <w:cs/>
        </w:rPr>
        <w:t>ไม่มีการช</w:t>
      </w:r>
      <w:r>
        <w:rPr>
          <w:rFonts w:asciiTheme="majorBidi" w:hAnsiTheme="majorBidi" w:hint="cs"/>
          <w:sz w:val="30"/>
          <w:szCs w:val="30"/>
          <w:cs/>
        </w:rPr>
        <w:t>ำ</w:t>
      </w:r>
      <w:r w:rsidRPr="001853B8">
        <w:rPr>
          <w:rFonts w:asciiTheme="majorBidi" w:hAnsiTheme="majorBidi"/>
          <w:sz w:val="30"/>
          <w:szCs w:val="30"/>
          <w:cs/>
        </w:rPr>
        <w:t>ระดอกเบี้ยตลอดอายุหุ้นกู้</w:t>
      </w:r>
    </w:p>
    <w:p w14:paraId="207340E6" w14:textId="77777777" w:rsidR="007C5A45" w:rsidRDefault="007C5A45" w:rsidP="00185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619C2AB0" w14:textId="5BB0C619" w:rsidR="007C5A45" w:rsidRPr="006F48DE" w:rsidRDefault="007C5A45" w:rsidP="00185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  <w:sectPr w:rsidR="007C5A45" w:rsidRPr="006F48DE" w:rsidSect="003A71BE">
          <w:pgSz w:w="16834" w:h="11909" w:orient="landscape" w:code="9"/>
          <w:pgMar w:top="1152" w:right="691" w:bottom="1152" w:left="1170" w:header="720" w:footer="720" w:gutter="0"/>
          <w:cols w:space="720"/>
          <w:docGrid w:linePitch="245"/>
        </w:sectPr>
      </w:pPr>
      <w:r w:rsidRPr="007C5A45">
        <w:rPr>
          <w:rFonts w:asciiTheme="majorBidi" w:hAnsiTheme="majorBidi"/>
          <w:sz w:val="30"/>
          <w:szCs w:val="30"/>
          <w:cs/>
        </w:rPr>
        <w:t>บริษัทจะต้องปฏิบัติตามข้อกำหนดว่าด้วยสิทธิและหน้าที่ของผู้ออกหุ้นกู้ เช่น การดำรงอัตราส่วนของหนี้สินต่อส่วนของผู้ถือหุ้น การจ่ายเงินปันผล</w:t>
      </w:r>
    </w:p>
    <w:p w14:paraId="67008198" w14:textId="40562536" w:rsidR="00667C73" w:rsidRPr="00D9710A" w:rsidRDefault="00667C73" w:rsidP="00B61E1B">
      <w:pPr>
        <w:pStyle w:val="StyleStyle2Complex14ptItalic"/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Cs w:val="30"/>
          <w:cs/>
        </w:rPr>
      </w:pPr>
      <w:r w:rsidRPr="00D9710A">
        <w:rPr>
          <w:rFonts w:asciiTheme="majorBidi" w:hAnsiTheme="majorBidi" w:cstheme="majorBidi"/>
          <w:szCs w:val="30"/>
          <w:cs/>
        </w:rPr>
        <w:lastRenderedPageBreak/>
        <w:t>ส่วนงานดำเนินงานและการจำแนกรายได้</w:t>
      </w:r>
    </w:p>
    <w:p w14:paraId="1978864D" w14:textId="77777777" w:rsidR="00667C73" w:rsidRPr="006F48DE" w:rsidRDefault="00667C73" w:rsidP="00AA3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3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FD3FD2B" w14:textId="0E6FC982" w:rsidR="0021110F" w:rsidRDefault="00F02FED" w:rsidP="00B84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  <w:bookmarkStart w:id="1" w:name="_Hlk71101767"/>
      <w:r>
        <w:rPr>
          <w:rFonts w:asciiTheme="majorBidi" w:hAnsiTheme="majorBidi" w:cstheme="majorBidi" w:hint="cs"/>
          <w:sz w:val="30"/>
          <w:szCs w:val="30"/>
          <w:cs/>
        </w:rPr>
        <w:t xml:space="preserve">ในปี </w:t>
      </w:r>
      <w:r>
        <w:rPr>
          <w:rFonts w:asciiTheme="majorBidi" w:hAnsiTheme="majorBidi" w:cstheme="majorBidi"/>
          <w:sz w:val="30"/>
          <w:szCs w:val="30"/>
        </w:rPr>
        <w:t xml:space="preserve">2568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กลุ่มบริษัทมี </w:t>
      </w:r>
      <w:r w:rsidR="00397205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ส่วนงานที่รายงาน ดังรายละเอียดด้านล่าง</w:t>
      </w:r>
      <w:r w:rsidR="0021110F">
        <w:rPr>
          <w:rFonts w:asciiTheme="majorBidi" w:hAnsiTheme="majorBidi" w:cstheme="majorBidi"/>
          <w:sz w:val="30"/>
          <w:szCs w:val="30"/>
        </w:rPr>
        <w:t xml:space="preserve"> </w:t>
      </w:r>
      <w:r w:rsidR="0021110F" w:rsidRPr="0021110F">
        <w:rPr>
          <w:rFonts w:asciiTheme="majorBidi" w:hAnsiTheme="majorBidi"/>
          <w:sz w:val="30"/>
          <w:szCs w:val="30"/>
          <w:cs/>
        </w:rPr>
        <w:t>ซึ่งเป็นหน่วยงานธุรกิจที่สำคัญของกลุ่มบริษัทผู้มีอำนาจตัดสินใจสูงสุดด้านการดำเนินงานได้รวมธุรกิจประเภทเดียวกันไว้ในส่วนงานที่รายงานเดียวกัน ดังนั้น</w:t>
      </w:r>
      <w:r w:rsidR="00503EFE">
        <w:rPr>
          <w:rFonts w:asciiTheme="majorBidi" w:hAnsiTheme="majorBidi"/>
          <w:sz w:val="30"/>
          <w:szCs w:val="30"/>
        </w:rPr>
        <w:t xml:space="preserve"> </w:t>
      </w:r>
      <w:r w:rsidR="0021110F" w:rsidRPr="0021110F">
        <w:rPr>
          <w:rFonts w:asciiTheme="majorBidi" w:hAnsiTheme="majorBidi"/>
          <w:sz w:val="30"/>
          <w:szCs w:val="30"/>
          <w:cs/>
        </w:rPr>
        <w:t>กลุ่มบริษัทจึงได้ปรับย้อนหลังข้อมูลงานดำเนินงานที่เคยรายงานในปี</w:t>
      </w:r>
      <w:r w:rsidR="0021110F">
        <w:rPr>
          <w:rFonts w:asciiTheme="majorBidi" w:hAnsiTheme="majorBidi"/>
          <w:sz w:val="30"/>
          <w:szCs w:val="30"/>
        </w:rPr>
        <w:t xml:space="preserve"> 2567 </w:t>
      </w:r>
      <w:r w:rsidR="0021110F" w:rsidRPr="0021110F">
        <w:rPr>
          <w:rFonts w:asciiTheme="majorBidi" w:hAnsiTheme="majorBidi"/>
          <w:sz w:val="30"/>
          <w:szCs w:val="30"/>
          <w:cs/>
        </w:rPr>
        <w:t>เพื่อการเปรียบเทียบดังนี้</w:t>
      </w:r>
    </w:p>
    <w:p w14:paraId="46C44536" w14:textId="77777777" w:rsidR="0021110F" w:rsidRDefault="0021110F" w:rsidP="00B84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5D72942F" w14:textId="17308A65" w:rsidR="00250D9E" w:rsidRDefault="0021110F" w:rsidP="00250D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331" w:hanging="1791"/>
        <w:rPr>
          <w:rFonts w:asciiTheme="majorBidi" w:hAnsiTheme="majorBidi"/>
          <w:sz w:val="30"/>
          <w:szCs w:val="30"/>
        </w:rPr>
      </w:pPr>
      <w:r w:rsidRPr="0021110F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Pr="0021110F">
        <w:rPr>
          <w:rFonts w:asciiTheme="majorBidi" w:hAnsiTheme="majorBidi" w:cstheme="majorBidi"/>
          <w:sz w:val="30"/>
          <w:szCs w:val="30"/>
        </w:rPr>
        <w:t>1</w:t>
      </w:r>
      <w:r w:rsidRPr="0021110F">
        <w:rPr>
          <w:rFonts w:asciiTheme="majorBidi" w:hAnsiTheme="majorBidi" w:cstheme="majorBidi"/>
          <w:sz w:val="30"/>
          <w:szCs w:val="30"/>
        </w:rPr>
        <w:tab/>
      </w:r>
      <w:r w:rsidRPr="0021110F">
        <w:rPr>
          <w:rFonts w:asciiTheme="majorBidi" w:hAnsiTheme="majorBidi"/>
          <w:sz w:val="30"/>
          <w:szCs w:val="30"/>
          <w:cs/>
        </w:rPr>
        <w:t>สายงานกลุ่มทาวน์เฮ้าส์</w:t>
      </w:r>
      <w:r w:rsidR="00397205">
        <w:rPr>
          <w:rFonts w:asciiTheme="majorBidi" w:hAnsiTheme="majorBidi" w:hint="cs"/>
          <w:sz w:val="30"/>
          <w:szCs w:val="30"/>
          <w:cs/>
        </w:rPr>
        <w:t>และ</w:t>
      </w:r>
      <w:r w:rsidRPr="0021110F">
        <w:rPr>
          <w:rFonts w:asciiTheme="majorBidi" w:hAnsiTheme="majorBidi"/>
          <w:sz w:val="30"/>
          <w:szCs w:val="30"/>
          <w:cs/>
        </w:rPr>
        <w:t>บ้านเดี่ยว</w:t>
      </w:r>
    </w:p>
    <w:p w14:paraId="49113872" w14:textId="7D49A0F6" w:rsidR="0021110F" w:rsidRPr="006F48DE" w:rsidRDefault="0021110F" w:rsidP="002111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2331" w:hanging="1791"/>
        <w:rPr>
          <w:rFonts w:asciiTheme="majorBidi" w:hAnsiTheme="majorBidi" w:cstheme="majorBidi"/>
          <w:sz w:val="30"/>
          <w:szCs w:val="30"/>
        </w:rPr>
      </w:pPr>
      <w:r w:rsidRPr="0021110F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="00397205">
        <w:rPr>
          <w:rFonts w:asciiTheme="majorBidi" w:hAnsiTheme="majorBidi" w:cstheme="majorBidi"/>
          <w:sz w:val="30"/>
          <w:szCs w:val="30"/>
        </w:rPr>
        <w:t>2</w:t>
      </w:r>
      <w:r w:rsidRPr="0021110F">
        <w:rPr>
          <w:rFonts w:asciiTheme="majorBidi" w:hAnsiTheme="majorBidi" w:cstheme="majorBidi"/>
          <w:sz w:val="30"/>
          <w:szCs w:val="30"/>
        </w:rPr>
        <w:tab/>
      </w:r>
      <w:r w:rsidRPr="0021110F">
        <w:rPr>
          <w:rFonts w:asciiTheme="majorBidi" w:hAnsiTheme="majorBidi"/>
          <w:sz w:val="30"/>
          <w:szCs w:val="30"/>
          <w:cs/>
        </w:rPr>
        <w:t>สายงานกลุ่มอาคารชุด</w:t>
      </w:r>
    </w:p>
    <w:p w14:paraId="01E0F948" w14:textId="7F1623AC" w:rsidR="0021110F" w:rsidRDefault="0021110F" w:rsidP="002111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2331" w:hanging="1791"/>
        <w:rPr>
          <w:rFonts w:asciiTheme="majorBidi" w:hAnsiTheme="majorBidi" w:cstheme="majorBidi"/>
          <w:sz w:val="30"/>
          <w:szCs w:val="30"/>
        </w:rPr>
      </w:pPr>
      <w:r w:rsidRPr="006F48DE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="00397205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ab/>
      </w:r>
      <w:r w:rsidRPr="006F48DE">
        <w:rPr>
          <w:rFonts w:asciiTheme="majorBidi" w:hAnsiTheme="majorBidi" w:cstheme="majorBidi"/>
          <w:sz w:val="30"/>
          <w:szCs w:val="30"/>
          <w:cs/>
        </w:rPr>
        <w:t>สายงานกิจการโรงพยาบาล</w:t>
      </w:r>
    </w:p>
    <w:p w14:paraId="04F319A1" w14:textId="77777777" w:rsidR="00667C73" w:rsidRDefault="00667C73" w:rsidP="00AA3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33"/>
        <w:jc w:val="thaiDistribute"/>
        <w:rPr>
          <w:rFonts w:asciiTheme="majorBidi" w:hAnsiTheme="majorBidi" w:cstheme="majorBidi"/>
          <w:sz w:val="30"/>
          <w:szCs w:val="30"/>
        </w:rPr>
      </w:pPr>
    </w:p>
    <w:p w14:paraId="27474414" w14:textId="5A946552" w:rsidR="0021110F" w:rsidRDefault="0021110F" w:rsidP="00AA3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33"/>
        <w:jc w:val="thaiDistribute"/>
        <w:rPr>
          <w:rFonts w:asciiTheme="majorBidi" w:hAnsiTheme="majorBidi"/>
          <w:sz w:val="30"/>
          <w:szCs w:val="30"/>
        </w:rPr>
      </w:pPr>
      <w:r w:rsidRPr="0021110F">
        <w:rPr>
          <w:rFonts w:asciiTheme="majorBidi" w:hAnsiTheme="majorBidi"/>
          <w:sz w:val="30"/>
          <w:szCs w:val="30"/>
          <w:cs/>
        </w:rPr>
        <w:t>สำหรับส่วนงานที่รายงาน</w:t>
      </w:r>
      <w:r>
        <w:rPr>
          <w:rFonts w:asciiTheme="majorBidi" w:hAnsiTheme="majorBidi" w:hint="cs"/>
          <w:sz w:val="30"/>
          <w:szCs w:val="30"/>
          <w:cs/>
        </w:rPr>
        <w:t xml:space="preserve">ในปี </w:t>
      </w:r>
      <w:r>
        <w:rPr>
          <w:rFonts w:asciiTheme="majorBidi" w:hAnsiTheme="majorBidi"/>
          <w:sz w:val="30"/>
          <w:szCs w:val="30"/>
        </w:rPr>
        <w:t xml:space="preserve">2567 </w:t>
      </w:r>
      <w:r w:rsidRPr="0021110F">
        <w:rPr>
          <w:rFonts w:asciiTheme="majorBidi" w:hAnsiTheme="majorBidi"/>
          <w:sz w:val="30"/>
          <w:szCs w:val="30"/>
          <w:cs/>
        </w:rPr>
        <w:t>มีดังนี้</w:t>
      </w:r>
    </w:p>
    <w:p w14:paraId="1C81A01F" w14:textId="77777777" w:rsidR="0021110F" w:rsidRPr="006F48DE" w:rsidRDefault="0021110F" w:rsidP="00AA3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33"/>
        <w:jc w:val="thaiDistribute"/>
        <w:rPr>
          <w:rFonts w:asciiTheme="majorBidi" w:hAnsiTheme="majorBidi" w:cstheme="majorBidi"/>
          <w:sz w:val="30"/>
          <w:szCs w:val="30"/>
        </w:rPr>
      </w:pPr>
    </w:p>
    <w:p w14:paraId="7D2AE032" w14:textId="3BA0A2F9" w:rsidR="00667C73" w:rsidRPr="0021110F" w:rsidRDefault="00667C73" w:rsidP="00DD4D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2331" w:hanging="1791"/>
        <w:rPr>
          <w:rFonts w:asciiTheme="majorBidi" w:hAnsiTheme="majorBidi" w:cstheme="majorBidi"/>
          <w:strike/>
          <w:sz w:val="30"/>
          <w:szCs w:val="30"/>
        </w:rPr>
      </w:pPr>
      <w:r w:rsidRPr="0021110F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="001C2C0D" w:rsidRPr="0021110F">
        <w:rPr>
          <w:rFonts w:asciiTheme="majorBidi" w:hAnsiTheme="majorBidi" w:cstheme="majorBidi"/>
          <w:sz w:val="30"/>
          <w:szCs w:val="30"/>
        </w:rPr>
        <w:t>1</w:t>
      </w:r>
      <w:r w:rsidRPr="0021110F">
        <w:rPr>
          <w:rFonts w:asciiTheme="majorBidi" w:hAnsiTheme="majorBidi" w:cstheme="majorBidi"/>
          <w:sz w:val="30"/>
          <w:szCs w:val="30"/>
        </w:rPr>
        <w:tab/>
      </w:r>
      <w:r w:rsidRPr="0021110F">
        <w:rPr>
          <w:rFonts w:asciiTheme="majorBidi" w:hAnsiTheme="majorBidi" w:cstheme="majorBidi"/>
          <w:sz w:val="30"/>
          <w:szCs w:val="30"/>
          <w:cs/>
        </w:rPr>
        <w:t xml:space="preserve">สายงานทาวน์เฮ้าส์: บ้านพฤกษา </w:t>
      </w:r>
      <w:r w:rsidR="001C2C0D" w:rsidRPr="0021110F">
        <w:rPr>
          <w:rFonts w:asciiTheme="majorBidi" w:hAnsiTheme="majorBidi" w:cstheme="majorBidi"/>
          <w:sz w:val="30"/>
          <w:szCs w:val="30"/>
        </w:rPr>
        <w:t>2</w:t>
      </w:r>
      <w:r w:rsidRPr="0021110F">
        <w:rPr>
          <w:rFonts w:asciiTheme="majorBidi" w:hAnsiTheme="majorBidi" w:cstheme="majorBidi"/>
          <w:sz w:val="30"/>
          <w:szCs w:val="30"/>
          <w:cs/>
        </w:rPr>
        <w:t xml:space="preserve"> เดอะคอนเนค</w:t>
      </w:r>
      <w:r w:rsidRPr="0021110F">
        <w:rPr>
          <w:rFonts w:asciiTheme="majorBidi" w:hAnsiTheme="majorBidi" w:cstheme="majorBidi"/>
          <w:sz w:val="30"/>
          <w:szCs w:val="30"/>
        </w:rPr>
        <w:t xml:space="preserve"> </w:t>
      </w:r>
      <w:r w:rsidRPr="0021110F">
        <w:rPr>
          <w:rFonts w:asciiTheme="majorBidi" w:hAnsiTheme="majorBidi" w:cstheme="majorBidi"/>
          <w:sz w:val="30"/>
          <w:szCs w:val="30"/>
          <w:cs/>
        </w:rPr>
        <w:t xml:space="preserve">พฤกษาวิลล์ </w:t>
      </w:r>
      <w:r w:rsidR="001C2C0D" w:rsidRPr="0021110F">
        <w:rPr>
          <w:rFonts w:asciiTheme="majorBidi" w:hAnsiTheme="majorBidi" w:cstheme="majorBidi"/>
          <w:sz w:val="30"/>
          <w:szCs w:val="30"/>
        </w:rPr>
        <w:t>1</w:t>
      </w:r>
      <w:r w:rsidRPr="0021110F">
        <w:rPr>
          <w:rFonts w:asciiTheme="majorBidi" w:hAnsiTheme="majorBidi" w:cstheme="majorBidi"/>
          <w:sz w:val="30"/>
          <w:szCs w:val="30"/>
        </w:rPr>
        <w:t xml:space="preserve"> </w:t>
      </w:r>
      <w:r w:rsidRPr="0021110F">
        <w:rPr>
          <w:rFonts w:asciiTheme="majorBidi" w:hAnsiTheme="majorBidi" w:cstheme="majorBidi"/>
          <w:sz w:val="30"/>
          <w:szCs w:val="30"/>
          <w:cs/>
        </w:rPr>
        <w:t xml:space="preserve">และพฤกษาวิลล์ </w:t>
      </w:r>
      <w:r w:rsidR="001C2C0D" w:rsidRPr="0021110F">
        <w:rPr>
          <w:rFonts w:asciiTheme="majorBidi" w:hAnsiTheme="majorBidi" w:cstheme="majorBidi"/>
          <w:sz w:val="30"/>
          <w:szCs w:val="30"/>
        </w:rPr>
        <w:t>2</w:t>
      </w:r>
    </w:p>
    <w:p w14:paraId="70E7CC88" w14:textId="611F4BF1" w:rsidR="00667C73" w:rsidRPr="0021110F" w:rsidRDefault="00667C73" w:rsidP="00DD4D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2331" w:hanging="1791"/>
        <w:rPr>
          <w:rFonts w:asciiTheme="majorBidi" w:hAnsiTheme="majorBidi" w:cstheme="majorBidi"/>
          <w:sz w:val="30"/>
          <w:szCs w:val="30"/>
        </w:rPr>
      </w:pPr>
      <w:r w:rsidRPr="0021110F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="001C2C0D" w:rsidRPr="0021110F">
        <w:rPr>
          <w:rFonts w:asciiTheme="majorBidi" w:hAnsiTheme="majorBidi" w:cstheme="majorBidi"/>
          <w:sz w:val="30"/>
          <w:szCs w:val="30"/>
        </w:rPr>
        <w:t>2</w:t>
      </w:r>
      <w:r w:rsidRPr="0021110F">
        <w:rPr>
          <w:rFonts w:asciiTheme="majorBidi" w:hAnsiTheme="majorBidi" w:cstheme="majorBidi"/>
          <w:sz w:val="30"/>
          <w:szCs w:val="30"/>
        </w:rPr>
        <w:tab/>
      </w:r>
      <w:r w:rsidRPr="0021110F">
        <w:rPr>
          <w:rFonts w:asciiTheme="majorBidi" w:hAnsiTheme="majorBidi" w:cstheme="majorBidi"/>
          <w:sz w:val="30"/>
          <w:szCs w:val="30"/>
          <w:cs/>
        </w:rPr>
        <w:t xml:space="preserve">สายงานบ้านเดี่ยว: ภัสสร </w:t>
      </w:r>
      <w:r w:rsidR="001C2C0D" w:rsidRPr="0021110F">
        <w:rPr>
          <w:rFonts w:asciiTheme="majorBidi" w:hAnsiTheme="majorBidi" w:cstheme="majorBidi"/>
          <w:sz w:val="30"/>
          <w:szCs w:val="30"/>
        </w:rPr>
        <w:t>1</w:t>
      </w:r>
      <w:r w:rsidRPr="0021110F">
        <w:rPr>
          <w:rFonts w:asciiTheme="majorBidi" w:hAnsiTheme="majorBidi" w:cstheme="majorBidi"/>
          <w:sz w:val="30"/>
          <w:szCs w:val="30"/>
          <w:cs/>
        </w:rPr>
        <w:t xml:space="preserve"> ภัสสร </w:t>
      </w:r>
      <w:r w:rsidR="001C2C0D" w:rsidRPr="0021110F">
        <w:rPr>
          <w:rFonts w:asciiTheme="majorBidi" w:hAnsiTheme="majorBidi" w:cstheme="majorBidi"/>
          <w:sz w:val="30"/>
          <w:szCs w:val="30"/>
        </w:rPr>
        <w:t>2</w:t>
      </w:r>
      <w:r w:rsidRPr="0021110F">
        <w:rPr>
          <w:rFonts w:asciiTheme="majorBidi" w:hAnsiTheme="majorBidi" w:cstheme="majorBidi"/>
          <w:sz w:val="30"/>
          <w:szCs w:val="30"/>
          <w:cs/>
        </w:rPr>
        <w:t xml:space="preserve"> และภัสสร </w:t>
      </w:r>
      <w:r w:rsidR="001C2C0D" w:rsidRPr="0021110F">
        <w:rPr>
          <w:rFonts w:asciiTheme="majorBidi" w:hAnsiTheme="majorBidi" w:cstheme="majorBidi"/>
          <w:sz w:val="30"/>
          <w:szCs w:val="30"/>
        </w:rPr>
        <w:t>3</w:t>
      </w:r>
    </w:p>
    <w:p w14:paraId="079E6CAE" w14:textId="12F3F8A5" w:rsidR="00667C73" w:rsidRPr="006F48DE" w:rsidRDefault="00667C73" w:rsidP="00DD4D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2331" w:hanging="1791"/>
        <w:rPr>
          <w:rFonts w:asciiTheme="majorBidi" w:hAnsiTheme="majorBidi" w:cstheme="majorBidi"/>
          <w:sz w:val="30"/>
          <w:szCs w:val="30"/>
        </w:rPr>
      </w:pPr>
      <w:r w:rsidRPr="0021110F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="001C2C0D" w:rsidRPr="0021110F">
        <w:rPr>
          <w:rFonts w:asciiTheme="majorBidi" w:hAnsiTheme="majorBidi" w:cstheme="majorBidi"/>
          <w:sz w:val="30"/>
          <w:szCs w:val="30"/>
        </w:rPr>
        <w:t>3</w:t>
      </w:r>
      <w:r w:rsidRPr="0021110F">
        <w:rPr>
          <w:rFonts w:asciiTheme="majorBidi" w:hAnsiTheme="majorBidi" w:cstheme="majorBidi"/>
          <w:sz w:val="30"/>
          <w:szCs w:val="30"/>
        </w:rPr>
        <w:tab/>
      </w:r>
      <w:r w:rsidRPr="0021110F">
        <w:rPr>
          <w:rFonts w:asciiTheme="majorBidi" w:hAnsiTheme="majorBidi" w:cstheme="majorBidi"/>
          <w:sz w:val="30"/>
          <w:szCs w:val="30"/>
          <w:cs/>
        </w:rPr>
        <w:t xml:space="preserve">สายงานอาคารชุด: อาคารชุด </w:t>
      </w:r>
      <w:r w:rsidR="0021110F" w:rsidRPr="0021110F">
        <w:rPr>
          <w:rFonts w:asciiTheme="majorBidi" w:hAnsiTheme="majorBidi" w:cstheme="majorBidi"/>
          <w:sz w:val="30"/>
          <w:szCs w:val="30"/>
        </w:rPr>
        <w:t>4</w:t>
      </w:r>
      <w:r w:rsidRPr="0021110F">
        <w:rPr>
          <w:rFonts w:asciiTheme="majorBidi" w:hAnsiTheme="majorBidi" w:cstheme="majorBidi"/>
          <w:sz w:val="30"/>
          <w:szCs w:val="30"/>
        </w:rPr>
        <w:t xml:space="preserve"> </w:t>
      </w:r>
      <w:r w:rsidR="0021110F" w:rsidRPr="0021110F">
        <w:rPr>
          <w:rFonts w:asciiTheme="majorBidi" w:hAnsiTheme="majorBidi" w:cstheme="majorBidi"/>
          <w:sz w:val="30"/>
          <w:szCs w:val="30"/>
          <w:cs/>
        </w:rPr>
        <w:t xml:space="preserve">อาคารชุด </w:t>
      </w:r>
      <w:r w:rsidR="0021110F" w:rsidRPr="0021110F">
        <w:rPr>
          <w:rFonts w:asciiTheme="majorBidi" w:hAnsiTheme="majorBidi" w:cstheme="majorBidi"/>
          <w:sz w:val="30"/>
          <w:szCs w:val="30"/>
        </w:rPr>
        <w:t xml:space="preserve">5 </w:t>
      </w:r>
      <w:r w:rsidRPr="0021110F">
        <w:rPr>
          <w:rFonts w:asciiTheme="majorBidi" w:hAnsiTheme="majorBidi" w:cstheme="majorBidi"/>
          <w:sz w:val="30"/>
          <w:szCs w:val="30"/>
          <w:cs/>
        </w:rPr>
        <w:t xml:space="preserve">และอาคารชุด </w:t>
      </w:r>
      <w:r w:rsidR="0021110F" w:rsidRPr="0021110F">
        <w:rPr>
          <w:rFonts w:asciiTheme="majorBidi" w:hAnsiTheme="majorBidi" w:cstheme="majorBidi"/>
          <w:sz w:val="30"/>
          <w:szCs w:val="30"/>
        </w:rPr>
        <w:t>6</w:t>
      </w:r>
    </w:p>
    <w:p w14:paraId="63BBF8A5" w14:textId="0ED85D12" w:rsidR="00667C73" w:rsidRPr="006F48DE" w:rsidRDefault="00667C73" w:rsidP="00DD4D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2331" w:hanging="1791"/>
        <w:rPr>
          <w:rFonts w:asciiTheme="majorBidi" w:hAnsiTheme="majorBidi" w:cstheme="majorBidi"/>
          <w:sz w:val="30"/>
          <w:szCs w:val="30"/>
        </w:rPr>
      </w:pPr>
      <w:r w:rsidRPr="006F48DE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="001C2C0D" w:rsidRPr="001C2C0D">
        <w:rPr>
          <w:rFonts w:asciiTheme="majorBidi" w:hAnsiTheme="majorBidi" w:cstheme="majorBidi"/>
          <w:sz w:val="30"/>
          <w:szCs w:val="30"/>
        </w:rPr>
        <w:t>4</w:t>
      </w:r>
      <w:r w:rsidRPr="006F48DE">
        <w:rPr>
          <w:rFonts w:asciiTheme="majorBidi" w:hAnsiTheme="majorBidi" w:cstheme="majorBidi"/>
          <w:sz w:val="30"/>
          <w:szCs w:val="30"/>
        </w:rPr>
        <w:tab/>
      </w:r>
      <w:r w:rsidRPr="006F48DE">
        <w:rPr>
          <w:rFonts w:asciiTheme="majorBidi" w:hAnsiTheme="majorBidi" w:cstheme="majorBidi"/>
          <w:sz w:val="30"/>
          <w:szCs w:val="30"/>
          <w:cs/>
        </w:rPr>
        <w:t>สายงานกิจการโรงพยาบาล</w:t>
      </w:r>
    </w:p>
    <w:p w14:paraId="3D3EBCF1" w14:textId="77777777" w:rsidR="00667C73" w:rsidRPr="006F48DE" w:rsidRDefault="00667C73" w:rsidP="00AA3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bookmarkEnd w:id="1"/>
    <w:p w14:paraId="6810CDDD" w14:textId="2F9415A5" w:rsidR="00667C73" w:rsidRPr="006F48DE" w:rsidRDefault="00667C73" w:rsidP="007D3B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  <w:sectPr w:rsidR="00667C73" w:rsidRPr="006F48DE" w:rsidSect="00FD4166">
          <w:headerReference w:type="default" r:id="rId13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 w:rsidRPr="006F48DE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tbl>
      <w:tblPr>
        <w:tblW w:w="14292" w:type="dxa"/>
        <w:tblInd w:w="18" w:type="dxa"/>
        <w:tblLayout w:type="fixed"/>
        <w:tblLook w:val="00A0" w:firstRow="1" w:lastRow="0" w:firstColumn="1" w:lastColumn="0" w:noHBand="0" w:noVBand="0"/>
      </w:tblPr>
      <w:tblGrid>
        <w:gridCol w:w="3762"/>
        <w:gridCol w:w="663"/>
        <w:gridCol w:w="240"/>
        <w:gridCol w:w="660"/>
        <w:gridCol w:w="236"/>
        <w:gridCol w:w="664"/>
        <w:gridCol w:w="240"/>
        <w:gridCol w:w="660"/>
        <w:gridCol w:w="240"/>
        <w:gridCol w:w="660"/>
        <w:gridCol w:w="236"/>
        <w:gridCol w:w="664"/>
        <w:gridCol w:w="240"/>
        <w:gridCol w:w="660"/>
        <w:gridCol w:w="240"/>
        <w:gridCol w:w="660"/>
        <w:gridCol w:w="236"/>
        <w:gridCol w:w="664"/>
        <w:gridCol w:w="243"/>
        <w:gridCol w:w="657"/>
        <w:gridCol w:w="240"/>
        <w:gridCol w:w="660"/>
        <w:gridCol w:w="244"/>
        <w:gridCol w:w="623"/>
      </w:tblGrid>
      <w:tr w:rsidR="00036228" w:rsidRPr="006F48DE" w14:paraId="7FBBDC13" w14:textId="77777777" w:rsidTr="002E3900">
        <w:tc>
          <w:tcPr>
            <w:tcW w:w="3762" w:type="dxa"/>
            <w:tcBorders>
              <w:top w:val="nil"/>
              <w:left w:val="nil"/>
            </w:tcBorders>
            <w:noWrap/>
            <w:vAlign w:val="bottom"/>
          </w:tcPr>
          <w:p w14:paraId="63F1B6BC" w14:textId="3D76FD61" w:rsidR="00036228" w:rsidRPr="006F48DE" w:rsidRDefault="0003622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23"/>
          </w:tcPr>
          <w:p w14:paraId="677146F4" w14:textId="105E9B2D" w:rsidR="00036228" w:rsidRPr="006F48DE" w:rsidRDefault="0003622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2E3900" w:rsidRPr="006F48DE" w14:paraId="377EA451" w14:textId="77777777" w:rsidTr="002E3900">
        <w:tc>
          <w:tcPr>
            <w:tcW w:w="3762" w:type="dxa"/>
            <w:tcBorders>
              <w:top w:val="nil"/>
              <w:left w:val="nil"/>
            </w:tcBorders>
            <w:noWrap/>
            <w:vAlign w:val="bottom"/>
          </w:tcPr>
          <w:p w14:paraId="3DAE7E92" w14:textId="1E94BC12" w:rsidR="002E3900" w:rsidRPr="006F48DE" w:rsidRDefault="002E3900" w:rsidP="00C96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060F3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156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A0EB5B" w14:textId="77777777" w:rsidR="002E3900" w:rsidRPr="006F48DE" w:rsidRDefault="002E3900" w:rsidP="00C96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  <w:p w14:paraId="56309009" w14:textId="5451CC00" w:rsidR="002E3900" w:rsidRPr="006F48DE" w:rsidRDefault="002E3900" w:rsidP="00C96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ส่วนงานที่</w:t>
            </w: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0129B76" w14:textId="77777777" w:rsidR="002E3900" w:rsidRPr="006F48DE" w:rsidRDefault="002E3900" w:rsidP="00C96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273489" w14:textId="77777777" w:rsidR="002E3900" w:rsidRPr="006F48DE" w:rsidRDefault="002E3900" w:rsidP="00C96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04E2D0D1" w14:textId="24E2B3C2" w:rsidR="002E3900" w:rsidRPr="006F48DE" w:rsidRDefault="002E3900" w:rsidP="00C96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ส่วนงานที่</w:t>
            </w: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C719854" w14:textId="77777777" w:rsidR="002E3900" w:rsidRPr="006F48DE" w:rsidRDefault="002E3900" w:rsidP="00C96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106ECC" w14:textId="77777777" w:rsidR="002E3900" w:rsidRPr="006F48DE" w:rsidRDefault="002E3900" w:rsidP="00C96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7CED7D0B" w14:textId="12BDC4E5" w:rsidR="002E3900" w:rsidRPr="006F48DE" w:rsidRDefault="002E3900" w:rsidP="00C96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ส่วนงานที่</w:t>
            </w: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DE3077B" w14:textId="77777777" w:rsidR="002E3900" w:rsidRPr="006F48DE" w:rsidRDefault="002E3900" w:rsidP="00C96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A2D685" w14:textId="136E3385" w:rsidR="002E3900" w:rsidRPr="006F48DE" w:rsidRDefault="002E3900" w:rsidP="00C96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รวมส่วนงานที่รายงาน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70C882F" w14:textId="77777777" w:rsidR="002E3900" w:rsidRPr="006F48DE" w:rsidRDefault="002E3900" w:rsidP="00C96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BB3B14" w14:textId="77777777" w:rsidR="002E3900" w:rsidRPr="006F48DE" w:rsidRDefault="002E3900" w:rsidP="00C96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06D11AB7" w14:textId="7AD625DC" w:rsidR="002E3900" w:rsidRPr="006F48DE" w:rsidRDefault="002E3900" w:rsidP="00C96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ส่วนงานอื่น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1EFA9555" w14:textId="77777777" w:rsidR="002E3900" w:rsidRPr="006F48DE" w:rsidRDefault="002E3900" w:rsidP="00C96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27" w:type="dxa"/>
            <w:gridSpan w:val="3"/>
          </w:tcPr>
          <w:p w14:paraId="04776096" w14:textId="77777777" w:rsidR="002E3900" w:rsidRPr="006F48DE" w:rsidRDefault="002E3900" w:rsidP="00C96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0E3F8FDC" w14:textId="72C1111D" w:rsidR="002E3900" w:rsidRPr="006F48DE" w:rsidRDefault="002E3900" w:rsidP="00C96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2E3900" w:rsidRPr="006F48DE" w14:paraId="1FF511E5" w14:textId="77777777" w:rsidTr="002E3900">
        <w:tc>
          <w:tcPr>
            <w:tcW w:w="3762" w:type="dxa"/>
            <w:tcBorders>
              <w:top w:val="nil"/>
              <w:left w:val="nil"/>
            </w:tcBorders>
            <w:noWrap/>
            <w:vAlign w:val="bottom"/>
          </w:tcPr>
          <w:p w14:paraId="64F6B225" w14:textId="4FC18517" w:rsidR="002E3900" w:rsidRPr="006F48DE" w:rsidRDefault="002E3900" w:rsidP="00C96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36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060F3D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28"/>
                <w:szCs w:val="28"/>
                <w:cs/>
              </w:rPr>
              <w:t xml:space="preserve">สิ้นสุดวันที่ </w:t>
            </w:r>
            <w:r w:rsidRPr="00060F3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31 </w:t>
            </w:r>
            <w:r w:rsidRPr="00060F3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621BD268" w14:textId="2986F17F" w:rsidR="002E3900" w:rsidRPr="006F48DE" w:rsidRDefault="002E3900" w:rsidP="00C96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063D69E" w14:textId="77777777" w:rsidR="002E3900" w:rsidRPr="006F48DE" w:rsidRDefault="002E3900" w:rsidP="00C96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12D4862" w14:textId="3A1EA93A" w:rsidR="002E3900" w:rsidRPr="006F48DE" w:rsidRDefault="002E3900" w:rsidP="00C96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13EC166" w14:textId="77777777" w:rsidR="002E3900" w:rsidRPr="006F48DE" w:rsidRDefault="002E3900" w:rsidP="00C96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0F8E522E" w14:textId="3BFEC7D4" w:rsidR="002E3900" w:rsidRPr="006F48DE" w:rsidRDefault="002E3900" w:rsidP="00C96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1F36662" w14:textId="77777777" w:rsidR="002E3900" w:rsidRPr="006F48DE" w:rsidRDefault="002E3900" w:rsidP="00C96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1AB95DE" w14:textId="4692CAD1" w:rsidR="002E3900" w:rsidRPr="006F48DE" w:rsidRDefault="002E3900" w:rsidP="00C96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EA13E70" w14:textId="77777777" w:rsidR="002E3900" w:rsidRPr="006F48DE" w:rsidRDefault="002E3900" w:rsidP="00C96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4AE531E4" w14:textId="5F0E2EB9" w:rsidR="002E3900" w:rsidRPr="006F48DE" w:rsidRDefault="002E3900" w:rsidP="00C96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5B7E48C" w14:textId="77777777" w:rsidR="002E3900" w:rsidRPr="006F48DE" w:rsidRDefault="002E3900" w:rsidP="00C96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0AC7BE35" w14:textId="6DFA9D65" w:rsidR="002E3900" w:rsidRPr="006F48DE" w:rsidRDefault="002E3900" w:rsidP="00C96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2BD8A796" w14:textId="77777777" w:rsidR="002E3900" w:rsidRPr="006F48DE" w:rsidRDefault="002E3900" w:rsidP="00C96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1A1DF0A" w14:textId="1B317004" w:rsidR="002E3900" w:rsidRPr="006F48DE" w:rsidRDefault="002E3900" w:rsidP="00C96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29F6494B" w14:textId="77777777" w:rsidR="002E3900" w:rsidRPr="006F48DE" w:rsidRDefault="002E3900" w:rsidP="00C96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86680BC" w14:textId="54158DE1" w:rsidR="002E3900" w:rsidRPr="006F48DE" w:rsidRDefault="002E3900" w:rsidP="00C96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F6598DE" w14:textId="77777777" w:rsidR="002E3900" w:rsidRPr="006F48DE" w:rsidRDefault="002E3900" w:rsidP="00C96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37A65E0E" w14:textId="07CA7E53" w:rsidR="002E3900" w:rsidRPr="006F48DE" w:rsidRDefault="002E3900" w:rsidP="00C96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4731E06" w14:textId="77777777" w:rsidR="002E3900" w:rsidRPr="006F48DE" w:rsidRDefault="002E3900" w:rsidP="00C96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14:paraId="4F5384FA" w14:textId="4BE64965" w:rsidR="002E3900" w:rsidRPr="006F48DE" w:rsidRDefault="002E3900" w:rsidP="00C96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52213885" w14:textId="77777777" w:rsidR="002E3900" w:rsidRPr="006F48DE" w:rsidRDefault="002E3900" w:rsidP="00C96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 w14:paraId="5F822E04" w14:textId="6DEC0B5C" w:rsidR="002E3900" w:rsidRPr="006F48DE" w:rsidRDefault="002E3900" w:rsidP="00C96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244" w:type="dxa"/>
          </w:tcPr>
          <w:p w14:paraId="202C3848" w14:textId="77777777" w:rsidR="002E3900" w:rsidRPr="006F48DE" w:rsidRDefault="002E3900" w:rsidP="00C96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23" w:type="dxa"/>
          </w:tcPr>
          <w:p w14:paraId="5B77DA0D" w14:textId="32DF0E41" w:rsidR="002E3900" w:rsidRPr="006F48DE" w:rsidRDefault="002E3900" w:rsidP="00C96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2567</w:t>
            </w:r>
          </w:p>
        </w:tc>
      </w:tr>
      <w:tr w:rsidR="002E3900" w:rsidRPr="006F48DE" w14:paraId="61A7E8A0" w14:textId="77777777" w:rsidTr="002E3900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11DD1F77" w14:textId="77777777" w:rsidR="002E3900" w:rsidRPr="006F48DE" w:rsidRDefault="002E3900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vAlign w:val="bottom"/>
          </w:tcPr>
          <w:p w14:paraId="3DDE9D89" w14:textId="77777777" w:rsidR="002E3900" w:rsidRPr="006F48DE" w:rsidRDefault="002E3900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204E67B0" w14:textId="77777777" w:rsidR="002E3900" w:rsidRPr="006F48DE" w:rsidRDefault="002E3900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7AEC9962" w14:textId="77777777" w:rsidR="002E3900" w:rsidRPr="006F48DE" w:rsidRDefault="002E3900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61C54B9F" w14:textId="77777777" w:rsidR="002E3900" w:rsidRPr="006F48DE" w:rsidRDefault="002E3900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68F2F8E3" w14:textId="77777777" w:rsidR="002E3900" w:rsidRPr="006F48DE" w:rsidRDefault="002E3900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4C430C68" w14:textId="77777777" w:rsidR="002E3900" w:rsidRPr="006F48DE" w:rsidRDefault="002E3900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433FD9DB" w14:textId="77777777" w:rsidR="002E3900" w:rsidRPr="006F48DE" w:rsidRDefault="002E3900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03958BDE" w14:textId="77777777" w:rsidR="002E3900" w:rsidRPr="006F48DE" w:rsidRDefault="002E3900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</w:tcPr>
          <w:p w14:paraId="1B2366F1" w14:textId="77777777" w:rsidR="002E3900" w:rsidRPr="006F48DE" w:rsidRDefault="002E3900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830F43B" w14:textId="77777777" w:rsidR="002E3900" w:rsidRPr="006F48DE" w:rsidRDefault="002E3900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</w:tcPr>
          <w:p w14:paraId="49165C9E" w14:textId="77777777" w:rsidR="002E3900" w:rsidRPr="006F48DE" w:rsidRDefault="002E3900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79EBE36D" w14:textId="77777777" w:rsidR="002E3900" w:rsidRPr="006F48DE" w:rsidRDefault="002E3900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6980B81E" w14:textId="77777777" w:rsidR="002E3900" w:rsidRPr="006F48DE" w:rsidRDefault="002E3900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0A2449EB" w14:textId="77777777" w:rsidR="002E3900" w:rsidRPr="006F48DE" w:rsidRDefault="002E3900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2D3468E1" w14:textId="77777777" w:rsidR="002E3900" w:rsidRPr="006F48DE" w:rsidRDefault="002E3900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4EA85588" w14:textId="77777777" w:rsidR="002E3900" w:rsidRPr="006F48DE" w:rsidRDefault="002E3900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2AE61B6C" w14:textId="77777777" w:rsidR="002E3900" w:rsidRPr="006F48DE" w:rsidRDefault="002E3900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58B6CFFB" w14:textId="77777777" w:rsidR="002E3900" w:rsidRPr="006F48DE" w:rsidRDefault="002E3900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nil"/>
              <w:left w:val="nil"/>
              <w:right w:val="nil"/>
            </w:tcBorders>
            <w:vAlign w:val="bottom"/>
          </w:tcPr>
          <w:p w14:paraId="7855B08A" w14:textId="77777777" w:rsidR="002E3900" w:rsidRPr="006F48DE" w:rsidRDefault="002E3900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0A628E9B" w14:textId="77777777" w:rsidR="002E3900" w:rsidRPr="006F48DE" w:rsidRDefault="002E3900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vAlign w:val="bottom"/>
          </w:tcPr>
          <w:p w14:paraId="02057627" w14:textId="77777777" w:rsidR="002E3900" w:rsidRPr="006F48DE" w:rsidRDefault="002E3900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4" w:type="dxa"/>
            <w:vAlign w:val="bottom"/>
          </w:tcPr>
          <w:p w14:paraId="26925F3B" w14:textId="77777777" w:rsidR="002E3900" w:rsidRPr="006F48DE" w:rsidRDefault="002E3900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23" w:type="dxa"/>
            <w:vAlign w:val="bottom"/>
          </w:tcPr>
          <w:p w14:paraId="585C2297" w14:textId="77777777" w:rsidR="002E3900" w:rsidRPr="006F48DE" w:rsidRDefault="002E3900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E3900" w:rsidRPr="006F48DE" w14:paraId="507609B3" w14:textId="77777777" w:rsidTr="002E3900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01941FF0" w14:textId="77777777" w:rsidR="002E3900" w:rsidRPr="006F48DE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4DE4BC" w14:textId="3743B050" w:rsidR="002E3900" w:rsidRPr="008C0976" w:rsidRDefault="00397205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7205">
              <w:rPr>
                <w:rFonts w:ascii="Angsana New" w:hAnsi="Angsana New"/>
                <w:color w:val="000000"/>
                <w:sz w:val="28"/>
                <w:szCs w:val="28"/>
              </w:rPr>
              <w:t>2,287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4CF183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DA1A1E" w14:textId="365C107E" w:rsidR="002E3900" w:rsidRPr="008C0976" w:rsidRDefault="00397205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72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2,575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28971E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39FF71" w14:textId="110E9E91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710A">
              <w:rPr>
                <w:rFonts w:ascii="Angsana New" w:hAnsi="Angsana New"/>
                <w:color w:val="000000"/>
                <w:sz w:val="28"/>
                <w:szCs w:val="28"/>
              </w:rPr>
              <w:t>601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095C98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3219E8" w14:textId="5EF83E8D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900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18C3FB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2340D6" w14:textId="4EED2CED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513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7B249C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3870D4" w14:textId="74B369E3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499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4D4E1B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BA3A86" w14:textId="587059C4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710A">
              <w:rPr>
                <w:rFonts w:ascii="Angsana New" w:hAnsi="Angsana New"/>
                <w:color w:val="000000"/>
                <w:sz w:val="28"/>
                <w:szCs w:val="28"/>
              </w:rPr>
              <w:t>3,401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6402EA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D0BBDB" w14:textId="3316F78A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710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3,974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C362F3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B7EC6D" w14:textId="13233F9A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</w:tabs>
              <w:spacing w:line="240" w:lineRule="auto"/>
              <w:ind w:left="-115" w:right="-54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F60955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D0E5E9" w14:textId="6C62AB20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</w:tabs>
              <w:spacing w:line="240" w:lineRule="auto"/>
              <w:ind w:left="-115" w:right="-54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10E1ED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56B82979" w14:textId="267CA8F6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710A">
              <w:rPr>
                <w:rFonts w:ascii="Angsana New" w:hAnsi="Angsana New"/>
                <w:color w:val="000000"/>
                <w:sz w:val="28"/>
                <w:szCs w:val="28"/>
              </w:rPr>
              <w:t>3,401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721BE1C4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23" w:type="dxa"/>
            <w:shd w:val="clear" w:color="auto" w:fill="auto"/>
            <w:vAlign w:val="bottom"/>
          </w:tcPr>
          <w:p w14:paraId="32B1221A" w14:textId="6F8133A4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3,9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</w:t>
            </w:r>
          </w:p>
        </w:tc>
      </w:tr>
      <w:tr w:rsidR="002E3900" w:rsidRPr="006F48DE" w14:paraId="54576369" w14:textId="77777777" w:rsidTr="002E3900">
        <w:tc>
          <w:tcPr>
            <w:tcW w:w="3762" w:type="dxa"/>
            <w:tcBorders>
              <w:left w:val="nil"/>
              <w:right w:val="nil"/>
            </w:tcBorders>
          </w:tcPr>
          <w:p w14:paraId="03274CBE" w14:textId="77777777" w:rsidR="002E3900" w:rsidRPr="006F48DE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B490E4" w14:textId="42324FF3" w:rsidR="002E3900" w:rsidRPr="008C0976" w:rsidRDefault="00397205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27211D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2E4EC4" w14:textId="6085EF03" w:rsidR="002E3900" w:rsidRPr="008C0976" w:rsidRDefault="00397205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90B15C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F0EF82" w14:textId="270E185B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59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09214D4F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9F8592" w14:textId="113C6C3C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4BD422E1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4B00B6" w14:textId="58B4F31E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6C66F9F7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906D3E" w14:textId="1956F39D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19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50BBCEBF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F74C74" w14:textId="2D601561" w:rsidR="002E3900" w:rsidRPr="004945C2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45C2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="004945C2" w:rsidRPr="004945C2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3CDA87" w14:textId="77777777" w:rsidR="002E3900" w:rsidRPr="004945C2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984576" w14:textId="265797FC" w:rsidR="002E3900" w:rsidRPr="004945C2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45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AD803C" w14:textId="77777777" w:rsidR="002E3900" w:rsidRPr="004945C2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1D3266" w14:textId="31322574" w:rsidR="002E3900" w:rsidRPr="004945C2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45C2">
              <w:rPr>
                <w:rFonts w:ascii="Angsana New" w:hAnsi="Angsana New"/>
                <w:color w:val="000000"/>
                <w:sz w:val="28"/>
                <w:szCs w:val="28"/>
              </w:rPr>
              <w:t>161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23512B" w14:textId="77777777" w:rsidR="002E3900" w:rsidRPr="004945C2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ED977F" w14:textId="74171FAF" w:rsidR="002E3900" w:rsidRPr="004945C2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45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91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D99172" w14:textId="77777777" w:rsidR="002E3900" w:rsidRPr="004945C2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AD7FA1" w14:textId="7F96B1D5" w:rsidR="002E3900" w:rsidRPr="004945C2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45C2">
              <w:rPr>
                <w:rFonts w:ascii="Angsana New" w:hAnsi="Angsana New"/>
                <w:color w:val="000000"/>
                <w:sz w:val="28"/>
                <w:szCs w:val="28"/>
              </w:rPr>
              <w:t>253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12062CB1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ED36AE" w14:textId="47CA980F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144</w:t>
            </w:r>
          </w:p>
        </w:tc>
      </w:tr>
      <w:tr w:rsidR="002E3900" w:rsidRPr="006F48DE" w14:paraId="7C2068ED" w14:textId="77777777" w:rsidTr="002E3900">
        <w:tc>
          <w:tcPr>
            <w:tcW w:w="3762" w:type="dxa"/>
            <w:tcBorders>
              <w:left w:val="nil"/>
              <w:right w:val="nil"/>
            </w:tcBorders>
          </w:tcPr>
          <w:p w14:paraId="378DA7CF" w14:textId="77777777" w:rsidR="002E3900" w:rsidRPr="006F48DE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D3A1ACF" w14:textId="654DF1D0" w:rsidR="002E3900" w:rsidRPr="008C0976" w:rsidRDefault="00397205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9720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2,294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234426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FA548C" w14:textId="7AEE09E0" w:rsidR="002E3900" w:rsidRPr="008C0976" w:rsidRDefault="00397205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972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2,603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8A6A88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725BDEB" w14:textId="4C1026EE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9710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660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F3CA65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CA85F5A" w14:textId="63235FD3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906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625EF7A7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04FBA86" w14:textId="1EC2C7C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539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DB3A65C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001DEAE" w14:textId="3CFB7FF8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518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C88915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23FDC98" w14:textId="3F5B884D" w:rsidR="002E3900" w:rsidRPr="004945C2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945C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3,49</w:t>
            </w:r>
            <w:r w:rsidR="004945C2" w:rsidRPr="004945C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FE97A0" w14:textId="77777777" w:rsidR="002E3900" w:rsidRPr="004945C2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00B97E3" w14:textId="2EE7DCF6" w:rsidR="002E3900" w:rsidRPr="004945C2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945C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4,027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CEB33D" w14:textId="77777777" w:rsidR="002E3900" w:rsidRPr="004945C2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BEE17B" w14:textId="239AAAEF" w:rsidR="002E3900" w:rsidRPr="004945C2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945C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161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DD1FFA" w14:textId="77777777" w:rsidR="002E3900" w:rsidRPr="004945C2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62069B4" w14:textId="04CB36AE" w:rsidR="002E3900" w:rsidRPr="004945C2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945C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91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83D47D" w14:textId="77777777" w:rsidR="002E3900" w:rsidRPr="004945C2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7B9ECC" w14:textId="741EF8DA" w:rsidR="002E3900" w:rsidRPr="004945C2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945C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3,654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7187B459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1EBC08" w14:textId="6CA7DF94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9710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4,118</w:t>
            </w:r>
          </w:p>
        </w:tc>
      </w:tr>
      <w:tr w:rsidR="002E3900" w:rsidRPr="006F48DE" w14:paraId="6472E027" w14:textId="77777777" w:rsidTr="002E3900">
        <w:tc>
          <w:tcPr>
            <w:tcW w:w="3762" w:type="dxa"/>
            <w:tcBorders>
              <w:left w:val="nil"/>
              <w:bottom w:val="nil"/>
              <w:right w:val="nil"/>
            </w:tcBorders>
            <w:vAlign w:val="bottom"/>
          </w:tcPr>
          <w:p w14:paraId="02664D34" w14:textId="77777777" w:rsidR="002E3900" w:rsidRPr="006F48DE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กำไร </w:t>
            </w: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(</w:t>
            </w: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ขาดทุน) ตาม</w:t>
            </w: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br/>
              <w:t xml:space="preserve">   ส่วนงาน</w:t>
            </w: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66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4C1AF8" w14:textId="75FF4F86" w:rsidR="002E3900" w:rsidRPr="008C0976" w:rsidRDefault="00397205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191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37EEE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1913FB" w14:textId="10A6F652" w:rsidR="002E3900" w:rsidRPr="008C0976" w:rsidRDefault="00397205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240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203B68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493D99A" w14:textId="64332292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(51)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0FB419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07D040B" w14:textId="69A69AF1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(3)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10CF1F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AE6A9C9" w14:textId="5BC32DD2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(24)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0C4F7A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951AB6E" w14:textId="34E294B5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060F3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Pr="00060F3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4</w:t>
            </w:r>
            <w:r w:rsidRPr="00060F3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7)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2A3F9A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8D6C9F6" w14:textId="3E1768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116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0EEC75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E923BB7" w14:textId="24A53036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19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9B4F2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6F7D1C" w14:textId="7CB0B9D0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(20)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1F62CE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D1E452F" w14:textId="6E0DDB09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</w:t>
            </w:r>
            <w:r w:rsidRPr="00060F3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11FCC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C3DBB89" w14:textId="16833982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96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17505C3A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2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0EECE74" w14:textId="709BA9A2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121</w:t>
            </w:r>
          </w:p>
        </w:tc>
      </w:tr>
      <w:tr w:rsidR="002E3900" w:rsidRPr="006F48DE" w14:paraId="419BA15C" w14:textId="77777777" w:rsidTr="002E3900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260E11DC" w14:textId="77777777" w:rsidR="002E3900" w:rsidRPr="006F48DE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4C4A81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2E6D2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DC35C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C5552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20DC6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71663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282F2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6537B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32D8028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9A5CB7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3E3BEAF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17101F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D25937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B578A9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E2B188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C1627B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EBEBBF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BFA773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87AEEF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4EDD98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E97D0BB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212F7ED6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621969C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E3900" w:rsidRPr="006F48DE" w14:paraId="020A8ED6" w14:textId="77777777" w:rsidTr="002E3900">
        <w:tc>
          <w:tcPr>
            <w:tcW w:w="3762" w:type="dxa"/>
            <w:tcBorders>
              <w:top w:val="nil"/>
              <w:left w:val="nil"/>
              <w:right w:val="nil"/>
            </w:tcBorders>
            <w:vAlign w:val="bottom"/>
          </w:tcPr>
          <w:p w14:paraId="0A8A133A" w14:textId="77777777" w:rsidR="002E3900" w:rsidRPr="006F48DE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สินทรัพย์ส่วนงาน</w:t>
            </w: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3C0E48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FCAC48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6A34F9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7F272D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0EA058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2A3640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6FE67A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E9BD20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093032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8AB127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BAE77A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7E4F2A01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0B5DC7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5519670B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930356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F3DB21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2A2F26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5F7415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F53B11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E7FB87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13A949BB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607E3CAF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23" w:type="dxa"/>
            <w:shd w:val="clear" w:color="auto" w:fill="auto"/>
            <w:vAlign w:val="bottom"/>
          </w:tcPr>
          <w:p w14:paraId="65EAF6CA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E3900" w:rsidRPr="006F48DE" w14:paraId="63ABDBF8" w14:textId="77777777" w:rsidTr="002E3900">
        <w:tc>
          <w:tcPr>
            <w:tcW w:w="3762" w:type="dxa"/>
            <w:tcBorders>
              <w:top w:val="nil"/>
              <w:left w:val="nil"/>
              <w:right w:val="nil"/>
            </w:tcBorders>
            <w:vAlign w:val="bottom"/>
          </w:tcPr>
          <w:p w14:paraId="6A1646FC" w14:textId="1E480E2C" w:rsidR="002E3900" w:rsidRPr="006F48DE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 ณ วันที่ </w:t>
            </w:r>
            <w:r w:rsidRPr="001C2C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/</w:t>
            </w: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54D903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161797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93CAFB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DED1D5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249943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18AB15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6820DD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C1AF21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684D97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759A6F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B2627A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6178A71A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AF86E8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24D752CA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8FE76C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AE047B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EED268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0A8CAA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C32808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E37F51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7F981A0B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092C0D1D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23" w:type="dxa"/>
            <w:shd w:val="clear" w:color="auto" w:fill="auto"/>
            <w:vAlign w:val="bottom"/>
          </w:tcPr>
          <w:p w14:paraId="79FFC169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E3900" w:rsidRPr="006F48DE" w14:paraId="59F56EB0" w14:textId="77777777" w:rsidTr="002E3900">
        <w:tc>
          <w:tcPr>
            <w:tcW w:w="3762" w:type="dxa"/>
            <w:tcBorders>
              <w:top w:val="nil"/>
              <w:left w:val="nil"/>
              <w:right w:val="nil"/>
            </w:tcBorders>
            <w:vAlign w:val="bottom"/>
          </w:tcPr>
          <w:p w14:paraId="532298A0" w14:textId="5DAA527C" w:rsidR="002E3900" w:rsidRPr="006F48DE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 xml:space="preserve">   </w:t>
            </w:r>
            <w:r w:rsidRPr="001C2C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66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259C70C" w14:textId="02428D49" w:rsidR="002E3900" w:rsidRPr="008C0976" w:rsidRDefault="00397205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9720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25,339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35ED87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E62989" w14:textId="4CF76E10" w:rsidR="002E3900" w:rsidRPr="008C0976" w:rsidRDefault="00397205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9720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24,398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45046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8186FAA" w14:textId="5881FC85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5583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15,086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08554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987C6AC" w14:textId="157764AE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5583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14,801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8DDA88C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A97EAA3" w14:textId="23C6E864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5583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8,078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1138A5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CB6EC15" w14:textId="6ED9675D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5583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6,862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08BA8D0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8D7FC77" w14:textId="49E80749" w:rsidR="002E3900" w:rsidRPr="004945C2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945C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48,503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0FD5752" w14:textId="77777777" w:rsidR="002E3900" w:rsidRPr="004945C2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20BA274" w14:textId="675688B4" w:rsidR="002E3900" w:rsidRPr="001875D2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875D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46,061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428C9" w14:textId="77777777" w:rsidR="002E3900" w:rsidRPr="001875D2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7D8F65" w14:textId="109380E2" w:rsidR="002E3900" w:rsidRPr="001875D2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875D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12,2</w:t>
            </w:r>
            <w:r w:rsidR="003B1B65" w:rsidRPr="001875D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76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2F094" w14:textId="77777777" w:rsidR="002E3900" w:rsidRPr="001875D2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6044444" w14:textId="6C8AAE3D" w:rsidR="002E3900" w:rsidRPr="001875D2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875D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14,806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BD120" w14:textId="77777777" w:rsidR="002E3900" w:rsidRPr="001875D2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C528C18" w14:textId="6FFD94B8" w:rsidR="002E3900" w:rsidRPr="001875D2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1875D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60,</w:t>
            </w:r>
            <w:r w:rsidR="003B1B65" w:rsidRPr="001875D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779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65D55BE5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2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5333E9A" w14:textId="014C2E34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5583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60,86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</w:t>
            </w:r>
          </w:p>
        </w:tc>
      </w:tr>
      <w:tr w:rsidR="002E3900" w:rsidRPr="006F48DE" w14:paraId="7A1F67D2" w14:textId="77777777" w:rsidTr="002E3900">
        <w:tc>
          <w:tcPr>
            <w:tcW w:w="3762" w:type="dxa"/>
            <w:tcBorders>
              <w:top w:val="nil"/>
              <w:left w:val="nil"/>
              <w:right w:val="nil"/>
            </w:tcBorders>
          </w:tcPr>
          <w:p w14:paraId="37A4407D" w14:textId="77777777" w:rsidR="002E3900" w:rsidRPr="006F48DE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4C89C60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23C520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A4E2395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B7E57E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3EBEEDC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3750D4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E24A5DD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FBE8C0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11CE2F1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2C3B258C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41C3835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79A54CFA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586F93F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3614CB6A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6CC8011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7E59EEDA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B2D29DD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</w:tcPr>
          <w:p w14:paraId="6EABE91C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41AD19B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23E7F9A8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double" w:sz="4" w:space="0" w:color="auto"/>
            </w:tcBorders>
            <w:shd w:val="clear" w:color="auto" w:fill="auto"/>
          </w:tcPr>
          <w:p w14:paraId="15616D69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</w:tcPr>
          <w:p w14:paraId="55AF24A4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double" w:sz="4" w:space="0" w:color="auto"/>
              <w:left w:val="nil"/>
            </w:tcBorders>
            <w:shd w:val="clear" w:color="auto" w:fill="auto"/>
          </w:tcPr>
          <w:p w14:paraId="3B1D9D11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E3900" w:rsidRPr="006F48DE" w14:paraId="4F41C351" w14:textId="77777777" w:rsidTr="002E3900">
        <w:tc>
          <w:tcPr>
            <w:tcW w:w="3762" w:type="dxa"/>
            <w:tcBorders>
              <w:top w:val="nil"/>
              <w:left w:val="nil"/>
              <w:right w:val="nil"/>
            </w:tcBorders>
          </w:tcPr>
          <w:p w14:paraId="21DECA8B" w14:textId="77777777" w:rsidR="002E3900" w:rsidRPr="006F48DE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66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329354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4AD256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3F865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D1BA7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3EA8ACC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7DB5F44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5E2A586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2F4B5C9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0EEAB05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F23D834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D2A0041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8B4BF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AFC66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19604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503CD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F9C20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54A7F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77BFEE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AE679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8A811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34947489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3E4775E0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23" w:type="dxa"/>
            <w:tcBorders>
              <w:left w:val="nil"/>
            </w:tcBorders>
            <w:shd w:val="clear" w:color="auto" w:fill="auto"/>
            <w:vAlign w:val="bottom"/>
          </w:tcPr>
          <w:p w14:paraId="5681DE80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E3900" w:rsidRPr="006F48DE" w14:paraId="02BD94A0" w14:textId="77777777" w:rsidTr="002E3900">
        <w:tc>
          <w:tcPr>
            <w:tcW w:w="3762" w:type="dxa"/>
            <w:tcBorders>
              <w:top w:val="nil"/>
              <w:left w:val="nil"/>
              <w:right w:val="nil"/>
            </w:tcBorders>
          </w:tcPr>
          <w:p w14:paraId="28EEED11" w14:textId="77777777" w:rsidR="002E3900" w:rsidRPr="006F48DE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66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8E9FD" w14:textId="48B3E3FE" w:rsidR="002E3900" w:rsidRPr="008C0976" w:rsidRDefault="004945C2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45C2">
              <w:rPr>
                <w:rFonts w:ascii="Angsana New" w:hAnsi="Angsana New"/>
                <w:color w:val="000000"/>
                <w:sz w:val="28"/>
                <w:szCs w:val="28"/>
              </w:rPr>
              <w:t>2,294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57603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D2887" w14:textId="2AB05865" w:rsidR="002E3900" w:rsidRPr="008C0976" w:rsidRDefault="004945C2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45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2,603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8C246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1BB64" w14:textId="1D95ADDE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55834">
              <w:rPr>
                <w:rFonts w:ascii="Angsana New" w:hAnsi="Angsana New"/>
                <w:color w:val="000000"/>
                <w:sz w:val="28"/>
                <w:szCs w:val="28"/>
              </w:rPr>
              <w:t>660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DDEBB81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C04FA" w14:textId="3F77793A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906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E7BEBE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28D4349" w14:textId="5F08931B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55834">
              <w:rPr>
                <w:rFonts w:ascii="Angsana New" w:hAnsi="Angsana New"/>
                <w:color w:val="000000"/>
                <w:sz w:val="28"/>
                <w:szCs w:val="28"/>
              </w:rPr>
              <w:t>527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05B0D35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0165AE1" w14:textId="37E556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507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96585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87BDB" w14:textId="5D1E1F71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55834">
              <w:rPr>
                <w:rFonts w:ascii="Angsana New" w:hAnsi="Angsana New"/>
                <w:color w:val="000000"/>
                <w:sz w:val="28"/>
                <w:szCs w:val="28"/>
              </w:rPr>
              <w:t>3,481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A4408C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D1959" w14:textId="3BE97DBA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5583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4,016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22C25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F465DA" w14:textId="47D5A808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55834">
              <w:rPr>
                <w:rFonts w:ascii="Angsana New" w:hAnsi="Angsana New"/>
                <w:color w:val="000000"/>
                <w:sz w:val="28"/>
                <w:szCs w:val="28"/>
              </w:rPr>
              <w:t>161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430F1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651BC" w14:textId="61613F0B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91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A7E5F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484F03FD" w14:textId="266C435D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55834">
              <w:rPr>
                <w:rFonts w:ascii="Angsana New" w:hAnsi="Angsana New"/>
                <w:color w:val="000000"/>
                <w:sz w:val="28"/>
                <w:szCs w:val="28"/>
              </w:rPr>
              <w:t>3,642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1A58D5F5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23" w:type="dxa"/>
            <w:tcBorders>
              <w:left w:val="nil"/>
            </w:tcBorders>
            <w:shd w:val="clear" w:color="auto" w:fill="auto"/>
            <w:vAlign w:val="bottom"/>
          </w:tcPr>
          <w:p w14:paraId="5D14D1B2" w14:textId="1A081E68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5583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4,107</w:t>
            </w:r>
          </w:p>
        </w:tc>
      </w:tr>
      <w:tr w:rsidR="002E3900" w:rsidRPr="006F48DE" w14:paraId="5CB787AC" w14:textId="77777777" w:rsidTr="002E3900">
        <w:tc>
          <w:tcPr>
            <w:tcW w:w="3762" w:type="dxa"/>
            <w:tcBorders>
              <w:top w:val="nil"/>
              <w:left w:val="nil"/>
              <w:right w:val="nil"/>
            </w:tcBorders>
          </w:tcPr>
          <w:p w14:paraId="3DFB7460" w14:textId="77777777" w:rsidR="002E3900" w:rsidRPr="006F48DE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6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CF7C42" w14:textId="7AEC1ACA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</w:tabs>
              <w:spacing w:line="240" w:lineRule="auto"/>
              <w:ind w:left="-115" w:right="-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E9C7D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15"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2616D7" w14:textId="5F1EDD7E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</w:tabs>
              <w:spacing w:line="240" w:lineRule="auto"/>
              <w:ind w:left="-115" w:right="-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70F20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1C0103" w14:textId="4ECCBCD4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</w:tabs>
              <w:spacing w:line="240" w:lineRule="auto"/>
              <w:ind w:left="-115" w:right="-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F5FA762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A52589" w14:textId="664843DD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</w:tabs>
              <w:spacing w:line="240" w:lineRule="auto"/>
              <w:ind w:left="-115" w:right="-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9D9E75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D4D65B" w14:textId="745ABE30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E30319B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EBEB43" w14:textId="5DEEFD8A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D4F2A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C2F8B0" w14:textId="0C01636F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B70A7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AD5BAF" w14:textId="7D124BAB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31813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DF6007" w14:textId="2C504323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</w:tabs>
              <w:spacing w:line="240" w:lineRule="auto"/>
              <w:ind w:left="-115" w:right="-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3BF30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7A7BB0" w14:textId="744956C6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</w:tabs>
              <w:spacing w:line="240" w:lineRule="auto"/>
              <w:ind w:left="-115" w:right="-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7F477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9A57C9" w14:textId="260BD6F0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7726C30F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23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5161F32" w14:textId="15D3D1A4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0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</w:t>
            </w:r>
          </w:p>
        </w:tc>
      </w:tr>
      <w:tr w:rsidR="002E3900" w:rsidRPr="006F48DE" w14:paraId="31ACB822" w14:textId="77777777" w:rsidTr="002E3900">
        <w:tc>
          <w:tcPr>
            <w:tcW w:w="3762" w:type="dxa"/>
            <w:tcBorders>
              <w:top w:val="nil"/>
              <w:left w:val="nil"/>
              <w:right w:val="nil"/>
            </w:tcBorders>
          </w:tcPr>
          <w:p w14:paraId="07DCA868" w14:textId="77777777" w:rsidR="002E3900" w:rsidRPr="006F48DE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4D537F" w14:textId="5791A112" w:rsidR="002E3900" w:rsidRPr="008C0976" w:rsidRDefault="004945C2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945C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2,294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88ED54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D058037" w14:textId="0D945B2E" w:rsidR="002E3900" w:rsidRPr="008C0976" w:rsidRDefault="004945C2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945C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2,603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48981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9EC1DA9" w14:textId="06BE3896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660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AC9B8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4594BD8" w14:textId="38C544D9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B684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906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F798F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CA71F7E" w14:textId="6240B78A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539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26FF59E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C2EAE3A" w14:textId="69B19A42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B684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518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DEBC6A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CEF0414" w14:textId="5E6CAFFC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5583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3,493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C3760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0653BFD" w14:textId="62B5003D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5583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4,027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BB11C9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1A5FA54" w14:textId="0851762B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161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125BB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916022" w14:textId="59342BDC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91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21D317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ABF1EC" w14:textId="514FDAB1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5583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3,654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4F6CB909" w14:textId="77777777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190360FE" w14:textId="3B44131F" w:rsidR="002E3900" w:rsidRPr="008C0976" w:rsidRDefault="002E3900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5583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4,118</w:t>
            </w:r>
          </w:p>
        </w:tc>
      </w:tr>
    </w:tbl>
    <w:p w14:paraId="78CE2DE0" w14:textId="77777777" w:rsidR="00667C73" w:rsidRPr="006F48DE" w:rsidRDefault="00667C73" w:rsidP="007B05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"/>
          <w:szCs w:val="2"/>
          <w:cs/>
        </w:rPr>
        <w:sectPr w:rsidR="00667C73" w:rsidRPr="006F48DE" w:rsidSect="003A71BE">
          <w:headerReference w:type="default" r:id="rId14"/>
          <w:footerReference w:type="default" r:id="rId15"/>
          <w:footerReference w:type="first" r:id="rId16"/>
          <w:pgSz w:w="16834" w:h="11909" w:orient="landscape" w:code="9"/>
          <w:pgMar w:top="691" w:right="1152" w:bottom="576" w:left="1170" w:header="720" w:footer="720" w:gutter="0"/>
          <w:cols w:space="720"/>
          <w:docGrid w:linePitch="360"/>
        </w:sectPr>
      </w:pPr>
    </w:p>
    <w:tbl>
      <w:tblPr>
        <w:tblW w:w="910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27"/>
        <w:gridCol w:w="1326"/>
        <w:gridCol w:w="237"/>
        <w:gridCol w:w="1315"/>
      </w:tblGrid>
      <w:tr w:rsidR="00667C73" w:rsidRPr="006F48DE" w14:paraId="5BBA8D89" w14:textId="77777777" w:rsidTr="00D96279">
        <w:trPr>
          <w:tblHeader/>
        </w:trPr>
        <w:tc>
          <w:tcPr>
            <w:tcW w:w="3420" w:type="pct"/>
            <w:vAlign w:val="center"/>
          </w:tcPr>
          <w:p w14:paraId="18C2DDD8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การกระทบยอดกำไรหรือขาดทุนของส่วนงานที่รายงาน</w:t>
            </w:r>
          </w:p>
        </w:tc>
        <w:tc>
          <w:tcPr>
            <w:tcW w:w="1580" w:type="pct"/>
            <w:gridSpan w:val="3"/>
          </w:tcPr>
          <w:p w14:paraId="06C55780" w14:textId="77777777" w:rsidR="00667C73" w:rsidRPr="006F48DE" w:rsidRDefault="00667C73" w:rsidP="00D96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</w:tr>
      <w:tr w:rsidR="00E3313D" w:rsidRPr="006F48DE" w14:paraId="28FD02C6" w14:textId="77777777" w:rsidTr="00D96279">
        <w:trPr>
          <w:tblHeader/>
        </w:trPr>
        <w:tc>
          <w:tcPr>
            <w:tcW w:w="3420" w:type="pct"/>
            <w:vAlign w:val="center"/>
          </w:tcPr>
          <w:p w14:paraId="1ED497EA" w14:textId="6DC4B589" w:rsidR="00E3313D" w:rsidRPr="006F48DE" w:rsidRDefault="00E3313D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060F3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060F3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060F3D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 xml:space="preserve">31 </w:t>
            </w:r>
            <w:r w:rsidRPr="00060F3D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มีนาคม</w:t>
            </w:r>
          </w:p>
        </w:tc>
        <w:tc>
          <w:tcPr>
            <w:tcW w:w="728" w:type="pct"/>
          </w:tcPr>
          <w:p w14:paraId="5CD4A8FF" w14:textId="31B317AF" w:rsidR="00E3313D" w:rsidRPr="006F48DE" w:rsidRDefault="00E3313D" w:rsidP="00E331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30" w:type="pct"/>
          </w:tcPr>
          <w:p w14:paraId="6564394B" w14:textId="77777777" w:rsidR="00E3313D" w:rsidRPr="006F48DE" w:rsidRDefault="00E3313D" w:rsidP="00E331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22" w:type="pct"/>
          </w:tcPr>
          <w:p w14:paraId="50F6D959" w14:textId="1E178696" w:rsidR="00E3313D" w:rsidRPr="006F48DE" w:rsidRDefault="00E3313D" w:rsidP="00E331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</w:tr>
      <w:tr w:rsidR="00E3313D" w:rsidRPr="006F48DE" w14:paraId="38E2AEF9" w14:textId="77777777" w:rsidTr="00D96279">
        <w:trPr>
          <w:tblHeader/>
        </w:trPr>
        <w:tc>
          <w:tcPr>
            <w:tcW w:w="3420" w:type="pct"/>
          </w:tcPr>
          <w:p w14:paraId="0D603ECC" w14:textId="77777777" w:rsidR="00E3313D" w:rsidRPr="006F48DE" w:rsidRDefault="00E3313D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80" w:type="pct"/>
            <w:gridSpan w:val="3"/>
          </w:tcPr>
          <w:p w14:paraId="4055DBEB" w14:textId="77777777" w:rsidR="00E3313D" w:rsidRPr="006F48DE" w:rsidRDefault="00E3313D" w:rsidP="00E331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(ล้านบาท)</w:t>
            </w:r>
          </w:p>
        </w:tc>
      </w:tr>
      <w:tr w:rsidR="00E3313D" w:rsidRPr="006F48DE" w14:paraId="22C43F59" w14:textId="77777777" w:rsidTr="00D96279">
        <w:tc>
          <w:tcPr>
            <w:tcW w:w="3420" w:type="pct"/>
          </w:tcPr>
          <w:p w14:paraId="6B5F4FCF" w14:textId="77777777" w:rsidR="00E3313D" w:rsidRPr="006F48DE" w:rsidRDefault="00E3313D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728" w:type="pct"/>
          </w:tcPr>
          <w:p w14:paraId="4285B1BC" w14:textId="77777777" w:rsidR="00E3313D" w:rsidRPr="006F48DE" w:rsidRDefault="00E3313D" w:rsidP="00E3313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14:paraId="1E0044C1" w14:textId="77777777" w:rsidR="00E3313D" w:rsidRPr="006F48DE" w:rsidRDefault="00E3313D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pct"/>
          </w:tcPr>
          <w:p w14:paraId="0B5A5039" w14:textId="77777777" w:rsidR="00E3313D" w:rsidRPr="006F48DE" w:rsidRDefault="00E3313D" w:rsidP="00E3313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313D" w:rsidRPr="006F48DE" w14:paraId="4A5D1B1E" w14:textId="77777777" w:rsidTr="00060F3D">
        <w:trPr>
          <w:trHeight w:val="64"/>
        </w:trPr>
        <w:tc>
          <w:tcPr>
            <w:tcW w:w="3420" w:type="pct"/>
          </w:tcPr>
          <w:p w14:paraId="5DBF0C5A" w14:textId="77777777" w:rsidR="00E3313D" w:rsidRPr="006F48DE" w:rsidRDefault="00E3313D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728" w:type="pct"/>
          </w:tcPr>
          <w:p w14:paraId="0549BC6E" w14:textId="7592CCB6" w:rsidR="00E3313D" w:rsidRPr="006F48DE" w:rsidRDefault="00A55834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116</w:t>
            </w:r>
          </w:p>
        </w:tc>
        <w:tc>
          <w:tcPr>
            <w:tcW w:w="130" w:type="pct"/>
          </w:tcPr>
          <w:p w14:paraId="78CE725E" w14:textId="77777777" w:rsidR="00E3313D" w:rsidRPr="006F48DE" w:rsidRDefault="00E3313D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pct"/>
          </w:tcPr>
          <w:p w14:paraId="23067903" w14:textId="292F15BC" w:rsidR="00E3313D" w:rsidRPr="00F75BC4" w:rsidRDefault="00E3313D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0F3D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A55834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E3313D" w:rsidRPr="006F48DE" w14:paraId="5F3BCED8" w14:textId="77777777" w:rsidTr="00D96279">
        <w:tc>
          <w:tcPr>
            <w:tcW w:w="3420" w:type="pct"/>
          </w:tcPr>
          <w:p w14:paraId="70E61C1F" w14:textId="77777777" w:rsidR="00E3313D" w:rsidRPr="006F48DE" w:rsidRDefault="00E3313D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ส่วนงานอื่น</w:t>
            </w: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46D1C361" w14:textId="03B0E464" w:rsidR="00E3313D" w:rsidRPr="006F48DE" w:rsidRDefault="00A55834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A55834">
              <w:rPr>
                <w:rFonts w:asciiTheme="majorBidi" w:hAnsiTheme="majorBidi" w:cstheme="majorBidi"/>
                <w:sz w:val="30"/>
                <w:szCs w:val="30"/>
              </w:rPr>
              <w:t>(20)</w:t>
            </w:r>
          </w:p>
        </w:tc>
        <w:tc>
          <w:tcPr>
            <w:tcW w:w="130" w:type="pct"/>
          </w:tcPr>
          <w:p w14:paraId="78412C4A" w14:textId="77777777" w:rsidR="00E3313D" w:rsidRPr="006F48DE" w:rsidRDefault="00E3313D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</w:tcPr>
          <w:p w14:paraId="774CFABB" w14:textId="52364852" w:rsidR="00E3313D" w:rsidRPr="00F75BC4" w:rsidRDefault="00E3313D" w:rsidP="0039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060F3D">
              <w:rPr>
                <w:rFonts w:asciiTheme="majorBidi" w:hAnsiTheme="majorBidi" w:cstheme="majorBidi"/>
                <w:sz w:val="30"/>
                <w:szCs w:val="30"/>
              </w:rPr>
              <w:t>(6</w:t>
            </w:r>
            <w:r w:rsidR="00A55834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060F3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3313D" w:rsidRPr="006F48DE" w14:paraId="3A5F3061" w14:textId="77777777" w:rsidTr="00D96279">
        <w:tc>
          <w:tcPr>
            <w:tcW w:w="3420" w:type="pct"/>
          </w:tcPr>
          <w:p w14:paraId="147B1880" w14:textId="77777777" w:rsidR="00E3313D" w:rsidRPr="006F48DE" w:rsidRDefault="00E3313D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8" w:type="pct"/>
            <w:tcBorders>
              <w:top w:val="single" w:sz="4" w:space="0" w:color="auto"/>
            </w:tcBorders>
          </w:tcPr>
          <w:p w14:paraId="5167ACC8" w14:textId="195941C4" w:rsidR="00E3313D" w:rsidRPr="006F48DE" w:rsidRDefault="00A55834" w:rsidP="0039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  <w:tc>
          <w:tcPr>
            <w:tcW w:w="130" w:type="pct"/>
          </w:tcPr>
          <w:p w14:paraId="115C5D09" w14:textId="77777777" w:rsidR="00E3313D" w:rsidRPr="006F48DE" w:rsidRDefault="00E3313D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</w:tcPr>
          <w:p w14:paraId="1F69D6B9" w14:textId="4E0B398C" w:rsidR="00E3313D" w:rsidRPr="00F75BC4" w:rsidRDefault="00E3313D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060F3D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A5583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E3313D" w:rsidRPr="006F48DE" w14:paraId="296623AB" w14:textId="77777777" w:rsidTr="00D96279">
        <w:tc>
          <w:tcPr>
            <w:tcW w:w="3420" w:type="pct"/>
          </w:tcPr>
          <w:p w14:paraId="70CFC36A" w14:textId="594B169F" w:rsidR="00E3313D" w:rsidRPr="006F48DE" w:rsidRDefault="00E3313D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ร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กำไ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ร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ระหว่างส่วนงาน</w:t>
            </w:r>
          </w:p>
        </w:tc>
        <w:tc>
          <w:tcPr>
            <w:tcW w:w="728" w:type="pct"/>
          </w:tcPr>
          <w:p w14:paraId="6D88B2F7" w14:textId="00EED93B" w:rsidR="00E3313D" w:rsidRPr="006F48DE" w:rsidRDefault="00A55834" w:rsidP="0039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(99)</w:t>
            </w:r>
          </w:p>
        </w:tc>
        <w:tc>
          <w:tcPr>
            <w:tcW w:w="130" w:type="pct"/>
          </w:tcPr>
          <w:p w14:paraId="30469881" w14:textId="77777777" w:rsidR="00E3313D" w:rsidRPr="006F48DE" w:rsidRDefault="00E3313D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pct"/>
          </w:tcPr>
          <w:p w14:paraId="1F55608F" w14:textId="6A730509" w:rsidR="00E3313D" w:rsidRPr="00F75BC4" w:rsidRDefault="00E3313D" w:rsidP="0039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060F3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94</w:t>
            </w:r>
            <w:r w:rsidRPr="00060F3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3313D" w:rsidRPr="006F48DE" w14:paraId="7D7AC328" w14:textId="77777777" w:rsidTr="00D96279">
        <w:tc>
          <w:tcPr>
            <w:tcW w:w="3420" w:type="pct"/>
          </w:tcPr>
          <w:p w14:paraId="4E73292B" w14:textId="77777777" w:rsidR="00E3313D" w:rsidRPr="006F48DE" w:rsidRDefault="00E3313D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728" w:type="pct"/>
          </w:tcPr>
          <w:p w14:paraId="32FF2C7D" w14:textId="77777777" w:rsidR="00E3313D" w:rsidRPr="006F48DE" w:rsidRDefault="00E3313D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025A9766" w14:textId="77777777" w:rsidR="00E3313D" w:rsidRPr="006F48DE" w:rsidRDefault="00E3313D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pct"/>
          </w:tcPr>
          <w:p w14:paraId="686ECB51" w14:textId="77777777" w:rsidR="00E3313D" w:rsidRPr="00F75BC4" w:rsidRDefault="00E3313D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313D" w:rsidRPr="006F48DE" w14:paraId="5F64D1E8" w14:textId="77777777" w:rsidTr="00D96279">
        <w:tc>
          <w:tcPr>
            <w:tcW w:w="3420" w:type="pct"/>
          </w:tcPr>
          <w:p w14:paraId="699DD97A" w14:textId="7EEE0779" w:rsidR="00E3313D" w:rsidRPr="006F48DE" w:rsidRDefault="00E3313D" w:rsidP="00E3313D">
            <w:pPr>
              <w:pStyle w:val="a"/>
              <w:tabs>
                <w:tab w:val="clear" w:pos="1080"/>
                <w:tab w:val="left" w:pos="252"/>
              </w:tabs>
              <w:spacing w:line="3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6F48DE">
              <w:rPr>
                <w:rFonts w:asciiTheme="majorBidi" w:hAnsiTheme="majorBidi" w:cstheme="majorBidi"/>
                <w:lang w:val="en-US"/>
              </w:rPr>
              <w:t>-</w:t>
            </w:r>
            <w:r w:rsidRPr="006F48DE">
              <w:rPr>
                <w:rFonts w:asciiTheme="majorBidi" w:hAnsiTheme="majorBidi" w:cstheme="majorBidi"/>
                <w:cs/>
                <w:lang w:val="en-US"/>
              </w:rPr>
              <w:tab/>
            </w:r>
            <w:r w:rsidR="002D550A">
              <w:rPr>
                <w:rFonts w:asciiTheme="majorBidi" w:hAnsiTheme="majorBidi" w:cstheme="majorBidi" w:hint="cs"/>
                <w:cs/>
                <w:lang w:val="en-US"/>
              </w:rPr>
              <w:t>รายได้และกำไร</w:t>
            </w:r>
            <w:r w:rsidRPr="006F48DE">
              <w:rPr>
                <w:rFonts w:asciiTheme="majorBidi" w:hAnsiTheme="majorBidi" w:cstheme="majorBidi"/>
                <w:cs/>
                <w:lang w:val="en-US"/>
              </w:rPr>
              <w:t>ดำเนินงานอื่น</w:t>
            </w:r>
          </w:p>
        </w:tc>
        <w:tc>
          <w:tcPr>
            <w:tcW w:w="728" w:type="pct"/>
          </w:tcPr>
          <w:p w14:paraId="67AD1893" w14:textId="1A56A0B0" w:rsidR="00E3313D" w:rsidRPr="006F48DE" w:rsidRDefault="00A55834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130" w:type="pct"/>
          </w:tcPr>
          <w:p w14:paraId="7694B7E2" w14:textId="77777777" w:rsidR="00E3313D" w:rsidRPr="006F48DE" w:rsidRDefault="00E3313D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pct"/>
          </w:tcPr>
          <w:p w14:paraId="425F5C4D" w14:textId="64ACC806" w:rsidR="00E3313D" w:rsidRPr="00F75BC4" w:rsidRDefault="00E3313D" w:rsidP="0039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A5583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E3313D" w:rsidRPr="006F48DE" w14:paraId="30DC69F3" w14:textId="77777777" w:rsidTr="00D96279">
        <w:tc>
          <w:tcPr>
            <w:tcW w:w="3420" w:type="pct"/>
          </w:tcPr>
          <w:p w14:paraId="39D5AC9D" w14:textId="6105D2AD" w:rsidR="00E3313D" w:rsidRPr="006F48DE" w:rsidRDefault="00E3313D" w:rsidP="00E3313D">
            <w:pPr>
              <w:pStyle w:val="a"/>
              <w:tabs>
                <w:tab w:val="clear" w:pos="1080"/>
                <w:tab w:val="left" w:pos="252"/>
              </w:tabs>
              <w:spacing w:line="3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6F48DE">
              <w:rPr>
                <w:rFonts w:asciiTheme="majorBidi" w:hAnsiTheme="majorBidi" w:cstheme="majorBidi"/>
                <w:lang w:val="en-US"/>
              </w:rPr>
              <w:t>-</w:t>
            </w:r>
            <w:r w:rsidRPr="006F48DE">
              <w:rPr>
                <w:rFonts w:asciiTheme="majorBidi" w:hAnsiTheme="majorBidi" w:cstheme="majorBidi"/>
                <w:cs/>
                <w:lang w:val="en-US"/>
              </w:rPr>
              <w:tab/>
              <w:t>ส่วนแบ่ง</w:t>
            </w:r>
            <w:r w:rsidR="00D56E94">
              <w:rPr>
                <w:rFonts w:asciiTheme="majorBidi" w:hAnsiTheme="majorBidi" w:cstheme="majorBidi"/>
                <w:lang w:val="en-US"/>
              </w:rPr>
              <w:t xml:space="preserve"> (</w:t>
            </w:r>
            <w:r>
              <w:rPr>
                <w:rFonts w:asciiTheme="majorBidi" w:hAnsiTheme="majorBidi" w:cstheme="majorBidi"/>
                <w:cs/>
              </w:rPr>
              <w:t>ขาดทุน</w:t>
            </w:r>
            <w:r w:rsidR="00D56E94">
              <w:rPr>
                <w:rFonts w:asciiTheme="majorBidi" w:hAnsiTheme="majorBidi" w:cstheme="majorBidi"/>
                <w:lang w:val="en-US"/>
              </w:rPr>
              <w:t xml:space="preserve">) </w:t>
            </w:r>
            <w:r w:rsidR="00D56E94">
              <w:rPr>
                <w:rFonts w:asciiTheme="majorBidi" w:hAnsiTheme="majorBidi" w:cstheme="majorBidi" w:hint="cs"/>
                <w:cs/>
                <w:lang w:val="en-US"/>
              </w:rPr>
              <w:t>กำไร</w:t>
            </w:r>
            <w:r w:rsidR="002D550A">
              <w:rPr>
                <w:rFonts w:asciiTheme="majorBidi" w:hAnsiTheme="majorBidi" w:cstheme="majorBidi" w:hint="cs"/>
                <w:cs/>
              </w:rPr>
              <w:t>ในเงินลงทุนใน</w:t>
            </w:r>
            <w:r w:rsidR="0077213F">
              <w:rPr>
                <w:rFonts w:asciiTheme="majorBidi" w:hAnsiTheme="majorBidi" w:cstheme="majorBidi" w:hint="cs"/>
                <w:cs/>
              </w:rPr>
              <w:t>บริษัทร่วมและ</w:t>
            </w:r>
            <w:r w:rsidRPr="006F48DE">
              <w:rPr>
                <w:rFonts w:asciiTheme="majorBidi" w:hAnsiTheme="majorBidi" w:cstheme="majorBidi"/>
                <w:cs/>
                <w:lang w:val="en-US"/>
              </w:rPr>
              <w:t>การร่วมค้า</w:t>
            </w: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554BDC20" w14:textId="3BDE5CE0" w:rsidR="00E3313D" w:rsidRPr="006F48DE" w:rsidRDefault="00A55834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(23)</w:t>
            </w:r>
          </w:p>
        </w:tc>
        <w:tc>
          <w:tcPr>
            <w:tcW w:w="130" w:type="pct"/>
          </w:tcPr>
          <w:p w14:paraId="5A489057" w14:textId="77777777" w:rsidR="00E3313D" w:rsidRPr="006F48DE" w:rsidRDefault="00E3313D" w:rsidP="00E331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</w:tcPr>
          <w:p w14:paraId="2CD635D8" w14:textId="669E2C2F" w:rsidR="00E3313D" w:rsidRPr="00F75BC4" w:rsidRDefault="00E3313D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0F3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E3313D" w:rsidRPr="006F48DE" w14:paraId="0B5CB353" w14:textId="77777777" w:rsidTr="00D96279">
        <w:tc>
          <w:tcPr>
            <w:tcW w:w="3420" w:type="pct"/>
          </w:tcPr>
          <w:p w14:paraId="12D957E3" w14:textId="77777777" w:rsidR="00E3313D" w:rsidRPr="006F48DE" w:rsidRDefault="00E3313D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14:paraId="370D5351" w14:textId="2BB2A90C" w:rsidR="00E3313D" w:rsidRPr="006F48DE" w:rsidRDefault="00A55834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</w:t>
            </w:r>
          </w:p>
        </w:tc>
        <w:tc>
          <w:tcPr>
            <w:tcW w:w="130" w:type="pct"/>
          </w:tcPr>
          <w:p w14:paraId="15421894" w14:textId="77777777" w:rsidR="00E3313D" w:rsidRPr="006F48DE" w:rsidRDefault="00E3313D" w:rsidP="00E331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380" w:lineRule="exact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22" w:type="pct"/>
            <w:tcBorders>
              <w:top w:val="single" w:sz="4" w:space="0" w:color="auto"/>
              <w:bottom w:val="double" w:sz="4" w:space="0" w:color="auto"/>
            </w:tcBorders>
          </w:tcPr>
          <w:p w14:paraId="23B5AA8D" w14:textId="6A9737E4" w:rsidR="00E3313D" w:rsidRPr="00F75BC4" w:rsidRDefault="00E3313D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0F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132</w:t>
            </w:r>
          </w:p>
        </w:tc>
      </w:tr>
    </w:tbl>
    <w:p w14:paraId="7E58314B" w14:textId="77777777" w:rsidR="00667C73" w:rsidRPr="006F48DE" w:rsidRDefault="00667C73" w:rsidP="00D9627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237"/>
        <w:gridCol w:w="1324"/>
        <w:gridCol w:w="242"/>
        <w:gridCol w:w="1287"/>
      </w:tblGrid>
      <w:tr w:rsidR="00667C73" w:rsidRPr="006F48DE" w14:paraId="03719AAA" w14:textId="77777777" w:rsidTr="00397205">
        <w:trPr>
          <w:trHeight w:val="388"/>
          <w:tblHeader/>
        </w:trPr>
        <w:tc>
          <w:tcPr>
            <w:tcW w:w="3431" w:type="pct"/>
            <w:vAlign w:val="center"/>
          </w:tcPr>
          <w:p w14:paraId="186808A7" w14:textId="77777777" w:rsidR="00667C73" w:rsidRPr="006F48DE" w:rsidRDefault="00667C73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การกระทบยอดสินทรัพย์ของส่วนงานที่รายงาน</w:t>
            </w:r>
          </w:p>
        </w:tc>
        <w:tc>
          <w:tcPr>
            <w:tcW w:w="1569" w:type="pct"/>
            <w:gridSpan w:val="3"/>
          </w:tcPr>
          <w:p w14:paraId="6A20B2A0" w14:textId="77777777" w:rsidR="00667C73" w:rsidRPr="006F48DE" w:rsidRDefault="00667C73" w:rsidP="00766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3313D" w:rsidRPr="006F48DE" w14:paraId="0BCF0FD8" w14:textId="77777777" w:rsidTr="003972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3431" w:type="pct"/>
            <w:tcBorders>
              <w:top w:val="nil"/>
              <w:left w:val="nil"/>
              <w:bottom w:val="nil"/>
              <w:right w:val="nil"/>
            </w:tcBorders>
          </w:tcPr>
          <w:p w14:paraId="38472CDF" w14:textId="77777777" w:rsidR="00E3313D" w:rsidRPr="006F48DE" w:rsidRDefault="00E3313D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</w:tcPr>
          <w:p w14:paraId="1D913AEF" w14:textId="1B4AF2BB" w:rsidR="00E3313D" w:rsidRPr="006F48DE" w:rsidRDefault="00E3313D" w:rsidP="00E3313D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57EC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334BE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</w:tcPr>
          <w:p w14:paraId="678EA715" w14:textId="77777777" w:rsidR="00E3313D" w:rsidRPr="006F48DE" w:rsidRDefault="00E3313D" w:rsidP="00E3313D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</w:tcPr>
          <w:p w14:paraId="66ACBCAC" w14:textId="41AC89A6" w:rsidR="00E3313D" w:rsidRPr="006F48DE" w:rsidRDefault="00E3313D" w:rsidP="00E3313D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67C73" w:rsidRPr="006F48DE" w14:paraId="0241533E" w14:textId="77777777" w:rsidTr="003972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3431" w:type="pct"/>
            <w:tcBorders>
              <w:top w:val="nil"/>
              <w:left w:val="nil"/>
              <w:bottom w:val="nil"/>
              <w:right w:val="nil"/>
            </w:tcBorders>
          </w:tcPr>
          <w:p w14:paraId="219F8087" w14:textId="77777777" w:rsidR="00667C73" w:rsidRPr="006F48DE" w:rsidRDefault="00667C73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</w:tcPr>
          <w:p w14:paraId="7F127136" w14:textId="57A5C4DF" w:rsidR="00667C73" w:rsidRPr="006F48DE" w:rsidRDefault="001C2C0D" w:rsidP="0076628F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3313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</w:tcPr>
          <w:p w14:paraId="018E3156" w14:textId="77777777" w:rsidR="00667C73" w:rsidRPr="006F48DE" w:rsidRDefault="00667C73" w:rsidP="0076628F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</w:tcPr>
          <w:p w14:paraId="47076883" w14:textId="4A8CD6BC" w:rsidR="00667C73" w:rsidRPr="006F48DE" w:rsidRDefault="001C2C0D" w:rsidP="0076628F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3313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667C73" w:rsidRPr="006F48DE" w14:paraId="39C6F7CF" w14:textId="77777777" w:rsidTr="003972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88"/>
        </w:trPr>
        <w:tc>
          <w:tcPr>
            <w:tcW w:w="3431" w:type="pct"/>
            <w:tcBorders>
              <w:top w:val="nil"/>
              <w:left w:val="nil"/>
              <w:bottom w:val="nil"/>
              <w:right w:val="nil"/>
            </w:tcBorders>
          </w:tcPr>
          <w:p w14:paraId="1F2334D0" w14:textId="77777777" w:rsidR="00667C73" w:rsidRPr="006F48DE" w:rsidRDefault="00667C73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6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ADC763" w14:textId="77777777" w:rsidR="00667C73" w:rsidRPr="006F48DE" w:rsidRDefault="00667C73" w:rsidP="0076628F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3313D" w:rsidRPr="006F48DE" w14:paraId="70CAF975" w14:textId="77777777" w:rsidTr="003972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3431" w:type="pct"/>
            <w:tcBorders>
              <w:top w:val="nil"/>
              <w:left w:val="nil"/>
              <w:bottom w:val="nil"/>
              <w:right w:val="nil"/>
            </w:tcBorders>
          </w:tcPr>
          <w:p w14:paraId="211D87AF" w14:textId="77777777" w:rsidR="00E3313D" w:rsidRPr="006F48DE" w:rsidRDefault="00E3313D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</w:tcPr>
          <w:p w14:paraId="04EB02FE" w14:textId="4E27940E" w:rsidR="00E3313D" w:rsidRPr="006F48DE" w:rsidRDefault="00A55834" w:rsidP="0039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A55834">
              <w:rPr>
                <w:rFonts w:asciiTheme="majorBidi" w:hAnsiTheme="majorBidi" w:cstheme="majorBidi"/>
                <w:sz w:val="30"/>
                <w:szCs w:val="30"/>
              </w:rPr>
              <w:t>48,503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</w:tcPr>
          <w:p w14:paraId="46DE8983" w14:textId="77777777" w:rsidR="00E3313D" w:rsidRPr="006F48DE" w:rsidRDefault="00E3313D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</w:tcPr>
          <w:p w14:paraId="624E4C1E" w14:textId="02623E29" w:rsidR="00E3313D" w:rsidRPr="006F48DE" w:rsidRDefault="00A55834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A55834">
              <w:rPr>
                <w:rFonts w:asciiTheme="majorBidi" w:hAnsiTheme="majorBidi" w:cstheme="majorBidi"/>
                <w:sz w:val="30"/>
                <w:szCs w:val="30"/>
              </w:rPr>
              <w:t>46,061</w:t>
            </w:r>
          </w:p>
        </w:tc>
      </w:tr>
      <w:tr w:rsidR="00E3313D" w:rsidRPr="006F48DE" w14:paraId="7EE81B5B" w14:textId="77777777" w:rsidTr="003972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88"/>
        </w:trPr>
        <w:tc>
          <w:tcPr>
            <w:tcW w:w="3431" w:type="pct"/>
            <w:tcBorders>
              <w:top w:val="nil"/>
              <w:left w:val="nil"/>
              <w:bottom w:val="nil"/>
              <w:right w:val="nil"/>
            </w:tcBorders>
          </w:tcPr>
          <w:p w14:paraId="35D0E02F" w14:textId="77777777" w:rsidR="00E3313D" w:rsidRPr="006F48DE" w:rsidRDefault="00E3313D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ส่วนงานอื่น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354D75" w14:textId="77716B3B" w:rsidR="00E3313D" w:rsidRPr="001875D2" w:rsidRDefault="00A55834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1875D2">
              <w:rPr>
                <w:rFonts w:asciiTheme="majorBidi" w:hAnsiTheme="majorBidi" w:cstheme="majorBidi"/>
                <w:sz w:val="30"/>
                <w:szCs w:val="30"/>
              </w:rPr>
              <w:t>12,2</w:t>
            </w:r>
            <w:r w:rsidR="003B1B65" w:rsidRPr="001875D2"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</w:tcPr>
          <w:p w14:paraId="7CE947EF" w14:textId="77777777" w:rsidR="00E3313D" w:rsidRPr="006F48DE" w:rsidRDefault="00E3313D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799223" w14:textId="713E54AC" w:rsidR="00E3313D" w:rsidRPr="006F48DE" w:rsidRDefault="00A55834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A55834">
              <w:rPr>
                <w:rFonts w:asciiTheme="majorBidi" w:hAnsiTheme="majorBidi" w:cstheme="majorBidi"/>
                <w:sz w:val="30"/>
                <w:szCs w:val="30"/>
              </w:rPr>
              <w:t>14,80</w:t>
            </w:r>
            <w:r w:rsidR="0007649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3313D" w:rsidRPr="006F48DE" w14:paraId="3E67C3DA" w14:textId="77777777" w:rsidTr="003972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3431" w:type="pct"/>
            <w:tcBorders>
              <w:top w:val="nil"/>
              <w:left w:val="nil"/>
              <w:bottom w:val="nil"/>
              <w:right w:val="nil"/>
            </w:tcBorders>
          </w:tcPr>
          <w:p w14:paraId="296E7FAD" w14:textId="77777777" w:rsidR="00E3313D" w:rsidRPr="006F48DE" w:rsidRDefault="00E3313D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24CF04" w14:textId="7EF28E1A" w:rsidR="00E3313D" w:rsidRPr="001875D2" w:rsidRDefault="003B1B65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1875D2">
              <w:rPr>
                <w:rFonts w:asciiTheme="majorBidi" w:hAnsiTheme="majorBidi" w:cstheme="majorBidi"/>
                <w:sz w:val="30"/>
                <w:szCs w:val="30"/>
              </w:rPr>
              <w:t>60,779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</w:tcPr>
          <w:p w14:paraId="122684A7" w14:textId="77777777" w:rsidR="00E3313D" w:rsidRPr="006F48DE" w:rsidRDefault="00E3313D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BBB6FC" w14:textId="102C55A7" w:rsidR="00E3313D" w:rsidRPr="006F48DE" w:rsidRDefault="00A55834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A55834">
              <w:rPr>
                <w:rFonts w:asciiTheme="majorBidi" w:hAnsiTheme="majorBidi" w:cstheme="majorBidi"/>
                <w:sz w:val="30"/>
                <w:szCs w:val="30"/>
              </w:rPr>
              <w:t>60,86</w:t>
            </w:r>
            <w:r w:rsidR="008B426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E3313D" w:rsidRPr="006F48DE" w14:paraId="466EAC16" w14:textId="77777777" w:rsidTr="003972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3431" w:type="pct"/>
            <w:tcBorders>
              <w:top w:val="nil"/>
              <w:left w:val="nil"/>
              <w:bottom w:val="nil"/>
              <w:right w:val="nil"/>
            </w:tcBorders>
          </w:tcPr>
          <w:p w14:paraId="2DD16806" w14:textId="77777777" w:rsidR="00E3313D" w:rsidRPr="006F48DE" w:rsidRDefault="00E3313D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ตัดรายการระหว่างส่วนงาน</w:t>
            </w: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908240" w14:textId="77777777" w:rsidR="00E3313D" w:rsidRPr="001875D2" w:rsidRDefault="00E3313D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</w:tcPr>
          <w:p w14:paraId="23E1A373" w14:textId="77777777" w:rsidR="00E3313D" w:rsidRPr="006F48DE" w:rsidRDefault="00E3313D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483038" w14:textId="77777777" w:rsidR="00E3313D" w:rsidRPr="006F48DE" w:rsidRDefault="00E3313D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313D" w:rsidRPr="006F48DE" w14:paraId="41806923" w14:textId="77777777" w:rsidTr="003972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3431" w:type="pct"/>
            <w:tcBorders>
              <w:top w:val="nil"/>
              <w:left w:val="nil"/>
              <w:bottom w:val="nil"/>
              <w:right w:val="nil"/>
            </w:tcBorders>
          </w:tcPr>
          <w:p w14:paraId="1ECC965F" w14:textId="77777777" w:rsidR="00E3313D" w:rsidRPr="006F48DE" w:rsidRDefault="00E3313D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B16DD7" w14:textId="40703FDE" w:rsidR="00E3313D" w:rsidRPr="001875D2" w:rsidRDefault="00A55834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5D2">
              <w:rPr>
                <w:rFonts w:asciiTheme="majorBidi" w:hAnsiTheme="majorBidi" w:cstheme="majorBidi"/>
                <w:sz w:val="30"/>
                <w:szCs w:val="30"/>
              </w:rPr>
              <w:t>3,582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</w:tcPr>
          <w:p w14:paraId="16CF94D8" w14:textId="77777777" w:rsidR="00E3313D" w:rsidRPr="006F48DE" w:rsidRDefault="00E3313D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8DDDBD" w14:textId="5116F065" w:rsidR="00E3313D" w:rsidRPr="006F48DE" w:rsidRDefault="00F71794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F71794">
              <w:rPr>
                <w:rFonts w:asciiTheme="majorBidi" w:hAnsiTheme="majorBidi" w:cstheme="majorBidi"/>
                <w:sz w:val="30"/>
                <w:szCs w:val="30"/>
              </w:rPr>
              <w:t>5,02</w:t>
            </w:r>
            <w:r w:rsidR="00076490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E3313D" w:rsidRPr="006F48DE" w14:paraId="0AA99CF2" w14:textId="77777777" w:rsidTr="003972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88"/>
        </w:trPr>
        <w:tc>
          <w:tcPr>
            <w:tcW w:w="3431" w:type="pct"/>
            <w:tcBorders>
              <w:top w:val="nil"/>
              <w:left w:val="nil"/>
              <w:bottom w:val="nil"/>
              <w:right w:val="nil"/>
            </w:tcBorders>
          </w:tcPr>
          <w:p w14:paraId="764E3682" w14:textId="77777777" w:rsidR="00E3313D" w:rsidRPr="006F48DE" w:rsidRDefault="00E3313D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8E0E6A" w14:textId="3344249A" w:rsidR="00E3313D" w:rsidRPr="001875D2" w:rsidRDefault="00A55834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75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64,</w:t>
            </w:r>
            <w:r w:rsidR="003B1B65" w:rsidRPr="001875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361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</w:tcPr>
          <w:p w14:paraId="31CBD5A5" w14:textId="77777777" w:rsidR="00E3313D" w:rsidRPr="006F48DE" w:rsidRDefault="00E3313D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CFEC50" w14:textId="3C9E1F6E" w:rsidR="00E3313D" w:rsidRPr="006F48DE" w:rsidRDefault="00E3313D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63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65,887</w:t>
            </w:r>
          </w:p>
        </w:tc>
      </w:tr>
    </w:tbl>
    <w:p w14:paraId="27F6A856" w14:textId="77777777" w:rsidR="00667C73" w:rsidRPr="006F48DE" w:rsidRDefault="00667C73" w:rsidP="00C84D8B">
      <w:pPr>
        <w:rPr>
          <w:rFonts w:asciiTheme="majorBidi" w:hAnsiTheme="majorBidi" w:cstheme="majorBidi"/>
          <w:sz w:val="30"/>
          <w:szCs w:val="30"/>
          <w:cs/>
        </w:rPr>
      </w:pPr>
    </w:p>
    <w:p w14:paraId="178E2D14" w14:textId="4F81A8A8" w:rsidR="00744DC3" w:rsidRPr="00AA1582" w:rsidRDefault="00744DC3" w:rsidP="00744DC3">
      <w:pPr>
        <w:pStyle w:val="StyleStyle2Complex14ptItalic"/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Cs w:val="30"/>
        </w:rPr>
      </w:pPr>
      <w:r>
        <w:rPr>
          <w:rFonts w:asciiTheme="majorBidi" w:hAnsiTheme="majorBidi" w:cstheme="majorBidi" w:hint="cs"/>
          <w:szCs w:val="30"/>
          <w:cs/>
        </w:rPr>
        <w:t>ภาษีเงินได้</w:t>
      </w:r>
    </w:p>
    <w:p w14:paraId="62A3590D" w14:textId="77777777" w:rsidR="00744DC3" w:rsidRDefault="00744DC3" w:rsidP="00744D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7C82D2D" w14:textId="73EC68E9" w:rsidR="00573791" w:rsidRPr="006F48DE" w:rsidRDefault="00744DC3" w:rsidP="00744D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44DC3">
        <w:rPr>
          <w:rFonts w:asciiTheme="majorBidi" w:hAnsiTheme="majorBidi"/>
          <w:sz w:val="30"/>
          <w:szCs w:val="30"/>
          <w:cs/>
        </w:rPr>
        <w:t xml:space="preserve">กลุ่มบริษัทอยู่ในบังคับของภาษีเงินได้ขั้นต่ำส่วนเพิ่มตามพระราชกำหนดว่าด้วยภาษีส่วนเพิ่มซึ่งมีผลบังคับใช้ตั้งแต่วันที่ </w:t>
      </w:r>
      <w:r>
        <w:rPr>
          <w:rFonts w:asciiTheme="majorBidi" w:hAnsiTheme="majorBidi" w:cstheme="majorBidi"/>
          <w:sz w:val="30"/>
          <w:szCs w:val="30"/>
        </w:rPr>
        <w:t>1</w:t>
      </w:r>
      <w:r w:rsidRPr="00744DC3">
        <w:rPr>
          <w:rFonts w:asciiTheme="majorBidi" w:hAnsiTheme="majorBidi" w:cstheme="majorBidi"/>
          <w:sz w:val="30"/>
          <w:szCs w:val="30"/>
        </w:rPr>
        <w:t xml:space="preserve"> </w:t>
      </w:r>
      <w:r w:rsidRPr="00744DC3">
        <w:rPr>
          <w:rFonts w:asciiTheme="majorBidi" w:hAnsiTheme="majorBidi"/>
          <w:sz w:val="30"/>
          <w:szCs w:val="30"/>
          <w:cs/>
        </w:rPr>
        <w:t xml:space="preserve">มกราคม </w:t>
      </w:r>
      <w:r>
        <w:rPr>
          <w:rFonts w:asciiTheme="majorBidi" w:hAnsiTheme="majorBidi" w:cstheme="majorBidi"/>
          <w:sz w:val="30"/>
          <w:szCs w:val="30"/>
        </w:rPr>
        <w:t>2568</w:t>
      </w:r>
      <w:r w:rsidRPr="00744DC3">
        <w:rPr>
          <w:rFonts w:asciiTheme="majorBidi" w:hAnsiTheme="majorBidi" w:cstheme="majorBidi"/>
          <w:sz w:val="30"/>
          <w:szCs w:val="30"/>
        </w:rPr>
        <w:t xml:space="preserve"> </w:t>
      </w:r>
      <w:r w:rsidRPr="00744DC3">
        <w:rPr>
          <w:rFonts w:asciiTheme="majorBidi" w:hAnsiTheme="majorBidi"/>
          <w:sz w:val="30"/>
          <w:szCs w:val="30"/>
          <w:cs/>
        </w:rPr>
        <w:t xml:space="preserve">เป็นต้นไป จากการประเมินผลกระทบ กลุ่มบริษัทไม่มีผลกระทบอย่างเป็นสาระสำคัญสำหรับงวดสามเดือนสิ้นสุดวันที่ </w:t>
      </w:r>
      <w:r w:rsidRPr="00744DC3">
        <w:rPr>
          <w:rFonts w:asciiTheme="majorBidi" w:hAnsiTheme="majorBidi" w:cstheme="majorBidi"/>
          <w:sz w:val="30"/>
          <w:szCs w:val="30"/>
        </w:rPr>
        <w:t xml:space="preserve">31 </w:t>
      </w:r>
      <w:r w:rsidRPr="00744DC3">
        <w:rPr>
          <w:rFonts w:asciiTheme="majorBidi" w:hAnsiTheme="majorBidi"/>
          <w:sz w:val="30"/>
          <w:szCs w:val="30"/>
          <w:cs/>
        </w:rPr>
        <w:t xml:space="preserve">มีนาคม </w:t>
      </w:r>
      <w:r w:rsidRPr="00744DC3">
        <w:rPr>
          <w:rFonts w:asciiTheme="majorBidi" w:hAnsiTheme="majorBidi" w:cstheme="majorBidi"/>
          <w:sz w:val="30"/>
          <w:szCs w:val="30"/>
        </w:rPr>
        <w:t xml:space="preserve">2568 </w:t>
      </w:r>
      <w:r w:rsidRPr="00744DC3">
        <w:rPr>
          <w:rFonts w:asciiTheme="majorBidi" w:hAnsiTheme="majorBidi"/>
          <w:sz w:val="30"/>
          <w:szCs w:val="30"/>
          <w:cs/>
        </w:rPr>
        <w:t>ทั้งนี้ กลุ่มบริษัทได้ถือปฏิบัติตามข้อยกเว้นในการรับรู้รายการภาษีเงินได้รอการตัดบัญชีสำหรับการจัดเก็บภาษีเงินได้ขั้นต่ำส่วนเพิ่มเป็นการชั่วคราว</w:t>
      </w:r>
      <w:r w:rsidR="00667C73" w:rsidRPr="006F48DE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1090706" w14:textId="0DDE9C35" w:rsidR="00685948" w:rsidRPr="00AA1582" w:rsidRDefault="00685948" w:rsidP="00685948">
      <w:pPr>
        <w:pStyle w:val="StyleStyle2Complex14ptItalic"/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Cs w:val="30"/>
        </w:rPr>
      </w:pPr>
      <w:r w:rsidRPr="00AA1582">
        <w:rPr>
          <w:rFonts w:asciiTheme="majorBidi" w:hAnsiTheme="majorBidi" w:cstheme="majorBidi"/>
          <w:szCs w:val="30"/>
          <w:cs/>
        </w:rPr>
        <w:lastRenderedPageBreak/>
        <w:t>เครื่องมือทางการเงิน</w:t>
      </w:r>
    </w:p>
    <w:p w14:paraId="28614372" w14:textId="4B9E046D" w:rsidR="00685948" w:rsidRPr="006F48DE" w:rsidRDefault="00685948" w:rsidP="006859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2C46033" w14:textId="77777777" w:rsidR="0023282F" w:rsidRPr="006F48DE" w:rsidRDefault="0023282F" w:rsidP="00797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F48D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62AB4736" w14:textId="77777777" w:rsidR="0023282F" w:rsidRPr="006F48DE" w:rsidRDefault="0023282F" w:rsidP="00232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FD7D5C8" w14:textId="5E92982A" w:rsidR="0023282F" w:rsidRPr="006F48DE" w:rsidRDefault="0023282F" w:rsidP="00232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F48DE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173E4892" w14:textId="77777777" w:rsidR="007C5A45" w:rsidRDefault="007C5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260"/>
        <w:gridCol w:w="1260"/>
        <w:gridCol w:w="1170"/>
      </w:tblGrid>
      <w:tr w:rsidR="0023282F" w:rsidRPr="006F48DE" w14:paraId="2DC777CF" w14:textId="77777777" w:rsidTr="00705F34">
        <w:trPr>
          <w:trHeight w:val="262"/>
          <w:tblHeader/>
        </w:trPr>
        <w:tc>
          <w:tcPr>
            <w:tcW w:w="5580" w:type="dxa"/>
            <w:shd w:val="clear" w:color="auto" w:fill="auto"/>
            <w:vAlign w:val="bottom"/>
          </w:tcPr>
          <w:p w14:paraId="599CB4C8" w14:textId="77777777" w:rsidR="0023282F" w:rsidRPr="006F48DE" w:rsidRDefault="0023282F" w:rsidP="00D96279">
            <w:pPr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3690" w:type="dxa"/>
            <w:gridSpan w:val="3"/>
            <w:vAlign w:val="bottom"/>
          </w:tcPr>
          <w:p w14:paraId="6BD0367E" w14:textId="77777777" w:rsidR="0023282F" w:rsidRPr="006F48DE" w:rsidRDefault="0023282F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23282F" w:rsidRPr="006F48DE" w14:paraId="3F2AB92A" w14:textId="77777777" w:rsidTr="00705F34">
        <w:trPr>
          <w:trHeight w:val="262"/>
          <w:tblHeader/>
        </w:trPr>
        <w:tc>
          <w:tcPr>
            <w:tcW w:w="5580" w:type="dxa"/>
            <w:shd w:val="clear" w:color="auto" w:fill="auto"/>
            <w:vAlign w:val="bottom"/>
          </w:tcPr>
          <w:p w14:paraId="584C19BD" w14:textId="77777777" w:rsidR="0023282F" w:rsidRPr="006F48DE" w:rsidRDefault="0023282F" w:rsidP="00D96279">
            <w:pPr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3690" w:type="dxa"/>
            <w:gridSpan w:val="3"/>
            <w:vAlign w:val="bottom"/>
          </w:tcPr>
          <w:p w14:paraId="7A8443D2" w14:textId="77777777" w:rsidR="0023282F" w:rsidRPr="006F48DE" w:rsidRDefault="0023282F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23282F" w:rsidRPr="006F48DE" w14:paraId="0D9C69C7" w14:textId="77777777" w:rsidTr="00705F34">
        <w:trPr>
          <w:trHeight w:val="262"/>
          <w:tblHeader/>
        </w:trPr>
        <w:tc>
          <w:tcPr>
            <w:tcW w:w="5580" w:type="dxa"/>
            <w:shd w:val="clear" w:color="auto" w:fill="auto"/>
            <w:vAlign w:val="bottom"/>
          </w:tcPr>
          <w:p w14:paraId="650E4D0F" w14:textId="3A96EF82" w:rsidR="0023282F" w:rsidRPr="006F48DE" w:rsidRDefault="0023282F" w:rsidP="00D9627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0AF1941" w14:textId="69704355" w:rsidR="0023282F" w:rsidRPr="006F48DE" w:rsidRDefault="0023282F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ระดับ 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260" w:type="dxa"/>
            <w:vAlign w:val="bottom"/>
          </w:tcPr>
          <w:p w14:paraId="0868C688" w14:textId="44DC93C9" w:rsidR="0023282F" w:rsidRPr="006F48DE" w:rsidRDefault="0023282F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170" w:type="dxa"/>
            <w:vAlign w:val="bottom"/>
          </w:tcPr>
          <w:p w14:paraId="369502E2" w14:textId="36151E97" w:rsidR="0023282F" w:rsidRPr="006F48DE" w:rsidRDefault="0023282F" w:rsidP="00D96279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23282F" w:rsidRPr="006F48DE" w14:paraId="21649735" w14:textId="77777777" w:rsidTr="00705F34">
        <w:trPr>
          <w:trHeight w:val="262"/>
          <w:tblHeader/>
        </w:trPr>
        <w:tc>
          <w:tcPr>
            <w:tcW w:w="5580" w:type="dxa"/>
            <w:shd w:val="clear" w:color="auto" w:fill="auto"/>
          </w:tcPr>
          <w:p w14:paraId="4492AA52" w14:textId="627FD1D7" w:rsidR="0023282F" w:rsidRPr="006F48DE" w:rsidRDefault="0023282F" w:rsidP="00D9627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690" w:type="dxa"/>
            <w:gridSpan w:val="3"/>
          </w:tcPr>
          <w:p w14:paraId="499CDA04" w14:textId="77777777" w:rsidR="0023282F" w:rsidRPr="006F48DE" w:rsidRDefault="0023282F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23282F" w:rsidRPr="006F48DE" w14:paraId="4650973E" w14:textId="77777777" w:rsidTr="00705F34">
        <w:trPr>
          <w:trHeight w:val="262"/>
        </w:trPr>
        <w:tc>
          <w:tcPr>
            <w:tcW w:w="5580" w:type="dxa"/>
            <w:shd w:val="clear" w:color="auto" w:fill="auto"/>
          </w:tcPr>
          <w:p w14:paraId="75B0DF66" w14:textId="0A90725B" w:rsidR="0023282F" w:rsidRPr="006F48DE" w:rsidRDefault="00886210" w:rsidP="00D9627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E40E3E" w:rsidRPr="00060F3D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 xml:space="preserve">31 </w:t>
            </w:r>
            <w:r w:rsidR="00E40E3E" w:rsidRPr="00060F3D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มีนาคม</w:t>
            </w:r>
            <w:r w:rsidR="00E40E3E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 xml:space="preserve"> </w:t>
            </w:r>
            <w:r w:rsidR="001C2C0D" w:rsidRPr="001C2C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E40E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260" w:type="dxa"/>
          </w:tcPr>
          <w:p w14:paraId="1D774DE8" w14:textId="77777777" w:rsidR="0023282F" w:rsidRPr="006F48DE" w:rsidRDefault="0023282F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4F48EE2" w14:textId="77777777" w:rsidR="0023282F" w:rsidRPr="006F48DE" w:rsidRDefault="0023282F" w:rsidP="00D96279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1A2029" w14:textId="77777777" w:rsidR="0023282F" w:rsidRPr="006F48DE" w:rsidRDefault="0023282F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6210" w:rsidRPr="006F48DE" w14:paraId="767CB110" w14:textId="77777777" w:rsidTr="00705F34">
        <w:trPr>
          <w:trHeight w:val="262"/>
        </w:trPr>
        <w:tc>
          <w:tcPr>
            <w:tcW w:w="5580" w:type="dxa"/>
            <w:shd w:val="clear" w:color="auto" w:fill="auto"/>
          </w:tcPr>
          <w:p w14:paraId="1195A16C" w14:textId="0C85127A" w:rsidR="00886210" w:rsidRPr="006F48DE" w:rsidRDefault="00886210" w:rsidP="00D9627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260" w:type="dxa"/>
          </w:tcPr>
          <w:p w14:paraId="345E682E" w14:textId="77777777" w:rsidR="00886210" w:rsidRPr="006F48DE" w:rsidRDefault="00886210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4CF6C2D" w14:textId="77777777" w:rsidR="00886210" w:rsidRPr="006F48DE" w:rsidRDefault="00886210" w:rsidP="00D96279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75CE6B" w14:textId="77777777" w:rsidR="00886210" w:rsidRPr="006F48DE" w:rsidRDefault="00886210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42BF" w:rsidRPr="006F48DE" w14:paraId="0266D669" w14:textId="77777777" w:rsidTr="00705F34">
        <w:trPr>
          <w:trHeight w:val="262"/>
        </w:trPr>
        <w:tc>
          <w:tcPr>
            <w:tcW w:w="5580" w:type="dxa"/>
            <w:shd w:val="clear" w:color="auto" w:fill="auto"/>
          </w:tcPr>
          <w:p w14:paraId="1CC6F0E7" w14:textId="77777777" w:rsidR="00ED42BF" w:rsidRPr="006F48DE" w:rsidRDefault="00ED42BF" w:rsidP="00ED42BF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เงินลงทุนในตราสารทุนและตราสารหนี้</w:t>
            </w:r>
          </w:p>
        </w:tc>
        <w:tc>
          <w:tcPr>
            <w:tcW w:w="1260" w:type="dxa"/>
          </w:tcPr>
          <w:p w14:paraId="17149D6B" w14:textId="6D88520F" w:rsidR="00ED42BF" w:rsidRPr="002B267C" w:rsidRDefault="00036FE5" w:rsidP="003A5B8C">
            <w:pPr>
              <w:pStyle w:val="acctfourfigures"/>
              <w:tabs>
                <w:tab w:val="clear" w:pos="765"/>
              </w:tabs>
              <w:spacing w:line="240" w:lineRule="atLeast"/>
              <w:ind w:left="-42" w:right="1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6F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309</w:t>
            </w:r>
          </w:p>
        </w:tc>
        <w:tc>
          <w:tcPr>
            <w:tcW w:w="1260" w:type="dxa"/>
          </w:tcPr>
          <w:p w14:paraId="0CE7E100" w14:textId="05EC99CC" w:rsidR="00ED42BF" w:rsidRPr="002B267C" w:rsidRDefault="00036FE5" w:rsidP="00ED4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1170" w:type="dxa"/>
          </w:tcPr>
          <w:p w14:paraId="36AF6949" w14:textId="25F2F0CA" w:rsidR="00ED42BF" w:rsidRPr="002B267C" w:rsidRDefault="00036FE5" w:rsidP="002B2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6,232</w:t>
            </w:r>
          </w:p>
        </w:tc>
      </w:tr>
      <w:tr w:rsidR="00ED42BF" w:rsidRPr="006F48DE" w14:paraId="4C6311C4" w14:textId="77777777" w:rsidTr="00705F34">
        <w:trPr>
          <w:trHeight w:val="262"/>
        </w:trPr>
        <w:tc>
          <w:tcPr>
            <w:tcW w:w="5580" w:type="dxa"/>
            <w:shd w:val="clear" w:color="auto" w:fill="auto"/>
          </w:tcPr>
          <w:p w14:paraId="3E3C3929" w14:textId="77777777" w:rsidR="00ED42BF" w:rsidRPr="006F48DE" w:rsidRDefault="00ED42BF" w:rsidP="00ED42B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เงินให้กู้ยืมระยะยาวและดอกเบี้ยค้างรับ</w:t>
            </w:r>
          </w:p>
        </w:tc>
        <w:tc>
          <w:tcPr>
            <w:tcW w:w="1260" w:type="dxa"/>
          </w:tcPr>
          <w:p w14:paraId="2769AA86" w14:textId="1AA62D65" w:rsidR="00ED42BF" w:rsidRPr="00BB4DD5" w:rsidRDefault="00036FE5" w:rsidP="003A5B8C">
            <w:pPr>
              <w:pStyle w:val="acctfourfigures"/>
              <w:tabs>
                <w:tab w:val="clear" w:pos="765"/>
              </w:tabs>
              <w:spacing w:line="240" w:lineRule="atLeast"/>
              <w:ind w:left="-42" w:right="-28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0" w:type="dxa"/>
          </w:tcPr>
          <w:p w14:paraId="1BBF8BE2" w14:textId="74283D8D" w:rsidR="00ED42BF" w:rsidRPr="002B267C" w:rsidRDefault="00036FE5" w:rsidP="000537E9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1E660F3B" w14:textId="5D82A61C" w:rsidR="00ED42BF" w:rsidRPr="002B267C" w:rsidRDefault="00036FE5" w:rsidP="002B2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978</w:t>
            </w:r>
          </w:p>
        </w:tc>
      </w:tr>
      <w:tr w:rsidR="00705F34" w:rsidRPr="006F48DE" w14:paraId="585621C5" w14:textId="77777777" w:rsidTr="00705F34">
        <w:trPr>
          <w:trHeight w:val="262"/>
        </w:trPr>
        <w:tc>
          <w:tcPr>
            <w:tcW w:w="5580" w:type="dxa"/>
            <w:shd w:val="clear" w:color="auto" w:fill="auto"/>
          </w:tcPr>
          <w:p w14:paraId="6E209062" w14:textId="77777777" w:rsidR="00705F34" w:rsidRPr="006F48DE" w:rsidRDefault="00705F34" w:rsidP="00ED42B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</w:tcPr>
          <w:p w14:paraId="725004BF" w14:textId="77777777" w:rsidR="00705F34" w:rsidRPr="002B267C" w:rsidRDefault="00705F34" w:rsidP="00A3113E">
            <w:pPr>
              <w:pStyle w:val="acctfourfigures"/>
              <w:tabs>
                <w:tab w:val="clear" w:pos="765"/>
              </w:tabs>
              <w:spacing w:line="240" w:lineRule="atLeast"/>
              <w:ind w:left="-42" w:right="-2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2D30B0D" w14:textId="77777777" w:rsidR="00705F34" w:rsidRPr="002B267C" w:rsidRDefault="00705F34" w:rsidP="00A3113E">
            <w:pPr>
              <w:pStyle w:val="acctfourfigures"/>
              <w:tabs>
                <w:tab w:val="clear" w:pos="765"/>
                <w:tab w:val="decimal" w:pos="400"/>
                <w:tab w:val="decimal" w:pos="793"/>
              </w:tabs>
              <w:spacing w:line="240" w:lineRule="atLeast"/>
              <w:ind w:left="-43" w:right="-3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5BA858" w14:textId="77777777" w:rsidR="00705F34" w:rsidRPr="002B267C" w:rsidRDefault="00705F34" w:rsidP="00ED4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42BF" w:rsidRPr="006F48DE" w14:paraId="14595D70" w14:textId="77777777" w:rsidTr="00705F34">
        <w:trPr>
          <w:trHeight w:val="262"/>
        </w:trPr>
        <w:tc>
          <w:tcPr>
            <w:tcW w:w="5580" w:type="dxa"/>
            <w:shd w:val="clear" w:color="auto" w:fill="auto"/>
          </w:tcPr>
          <w:p w14:paraId="0E530CEF" w14:textId="77777777" w:rsidR="00ED42BF" w:rsidRPr="006F48DE" w:rsidRDefault="00ED42BF" w:rsidP="00ED42B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260" w:type="dxa"/>
          </w:tcPr>
          <w:p w14:paraId="2323E94B" w14:textId="77777777" w:rsidR="00ED42BF" w:rsidRPr="002B267C" w:rsidRDefault="00ED42BF" w:rsidP="00A3113E">
            <w:pPr>
              <w:pStyle w:val="acctfourfigures"/>
              <w:tabs>
                <w:tab w:val="clear" w:pos="765"/>
              </w:tabs>
              <w:spacing w:line="240" w:lineRule="atLeast"/>
              <w:ind w:left="-42" w:right="-2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3B9AC20" w14:textId="77777777" w:rsidR="00ED42BF" w:rsidRPr="002B267C" w:rsidRDefault="00ED42BF" w:rsidP="00A3113E">
            <w:pPr>
              <w:pStyle w:val="acctfourfigures"/>
              <w:tabs>
                <w:tab w:val="clear" w:pos="765"/>
                <w:tab w:val="decimal" w:pos="400"/>
                <w:tab w:val="decimal" w:pos="793"/>
              </w:tabs>
              <w:spacing w:line="240" w:lineRule="atLeast"/>
              <w:ind w:left="-43" w:right="-3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0D2535" w14:textId="77777777" w:rsidR="00ED42BF" w:rsidRPr="002B267C" w:rsidRDefault="00ED42BF" w:rsidP="00ED4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42BF" w:rsidRPr="006F48DE" w14:paraId="062C8498" w14:textId="77777777" w:rsidTr="00705F34">
        <w:trPr>
          <w:trHeight w:val="262"/>
        </w:trPr>
        <w:tc>
          <w:tcPr>
            <w:tcW w:w="5580" w:type="dxa"/>
            <w:shd w:val="clear" w:color="auto" w:fill="auto"/>
          </w:tcPr>
          <w:p w14:paraId="43625CD7" w14:textId="77777777" w:rsidR="00ED42BF" w:rsidRPr="006F48DE" w:rsidRDefault="00ED42BF" w:rsidP="00ED42BF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</w:tcPr>
          <w:p w14:paraId="2F908510" w14:textId="28C833C5" w:rsidR="00ED42BF" w:rsidRPr="002B267C" w:rsidRDefault="00036FE5" w:rsidP="00A3113E">
            <w:pPr>
              <w:pStyle w:val="acctfourfigures"/>
              <w:tabs>
                <w:tab w:val="clear" w:pos="765"/>
              </w:tabs>
              <w:spacing w:line="240" w:lineRule="atLeast"/>
              <w:ind w:left="-42" w:right="-28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64D924D" w14:textId="2376E821" w:rsidR="00ED42BF" w:rsidRPr="002B267C" w:rsidRDefault="00036FE5" w:rsidP="000537E9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8F2657E" w14:textId="7BDBD527" w:rsidR="00ED42BF" w:rsidRPr="002B267C" w:rsidRDefault="00A40666" w:rsidP="003A5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40666">
              <w:rPr>
                <w:rFonts w:asciiTheme="majorBidi" w:hAnsiTheme="majorBidi" w:cstheme="majorBidi"/>
                <w:sz w:val="30"/>
                <w:szCs w:val="30"/>
              </w:rPr>
              <w:t>(2,414)</w:t>
            </w:r>
          </w:p>
        </w:tc>
      </w:tr>
      <w:tr w:rsidR="00ED42BF" w:rsidRPr="006F48DE" w14:paraId="46F9FB6F" w14:textId="77777777" w:rsidTr="00705F34">
        <w:trPr>
          <w:trHeight w:val="262"/>
        </w:trPr>
        <w:tc>
          <w:tcPr>
            <w:tcW w:w="5580" w:type="dxa"/>
            <w:shd w:val="clear" w:color="auto" w:fill="auto"/>
          </w:tcPr>
          <w:p w14:paraId="74E76B65" w14:textId="77777777" w:rsidR="00ED42BF" w:rsidRPr="006F48DE" w:rsidRDefault="00ED42BF" w:rsidP="00ED42BF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หุ้นกู้</w:t>
            </w:r>
          </w:p>
        </w:tc>
        <w:tc>
          <w:tcPr>
            <w:tcW w:w="1260" w:type="dxa"/>
          </w:tcPr>
          <w:p w14:paraId="6D0FFA06" w14:textId="3A73A321" w:rsidR="00ED42BF" w:rsidRPr="002B267C" w:rsidRDefault="00036FE5" w:rsidP="00A3113E">
            <w:pPr>
              <w:pStyle w:val="acctfourfigures"/>
              <w:tabs>
                <w:tab w:val="clear" w:pos="765"/>
              </w:tabs>
              <w:spacing w:line="240" w:lineRule="atLeast"/>
              <w:ind w:left="-42" w:right="-28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8F7AD98" w14:textId="61B8552A" w:rsidR="00ED42BF" w:rsidRPr="002B267C" w:rsidRDefault="00B21DF1" w:rsidP="00ED4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21DF1">
              <w:rPr>
                <w:rFonts w:asciiTheme="majorBidi" w:hAnsiTheme="majorBidi" w:cstheme="majorBidi"/>
                <w:sz w:val="30"/>
                <w:szCs w:val="30"/>
              </w:rPr>
              <w:t>(5,358)</w:t>
            </w:r>
          </w:p>
        </w:tc>
        <w:tc>
          <w:tcPr>
            <w:tcW w:w="1170" w:type="dxa"/>
            <w:shd w:val="clear" w:color="auto" w:fill="auto"/>
          </w:tcPr>
          <w:p w14:paraId="70CB6BF8" w14:textId="02F6B906" w:rsidR="00ED42BF" w:rsidRPr="002B267C" w:rsidRDefault="00036FE5" w:rsidP="003A5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75BC4" w:rsidRPr="006F48DE" w14:paraId="1EEB01BB" w14:textId="77777777" w:rsidTr="00705F34">
        <w:trPr>
          <w:trHeight w:val="262"/>
        </w:trPr>
        <w:tc>
          <w:tcPr>
            <w:tcW w:w="5580" w:type="dxa"/>
            <w:shd w:val="clear" w:color="auto" w:fill="auto"/>
          </w:tcPr>
          <w:p w14:paraId="0671551E" w14:textId="77777777" w:rsidR="00F75BC4" w:rsidRPr="006F48DE" w:rsidRDefault="00F75BC4" w:rsidP="00ED42BF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</w:tcPr>
          <w:p w14:paraId="44DB0F67" w14:textId="77777777" w:rsidR="00F75BC4" w:rsidRPr="002B267C" w:rsidRDefault="00F75BC4" w:rsidP="00A3113E">
            <w:pPr>
              <w:pStyle w:val="acctfourfigures"/>
              <w:tabs>
                <w:tab w:val="clear" w:pos="765"/>
              </w:tabs>
              <w:spacing w:line="240" w:lineRule="atLeast"/>
              <w:ind w:left="-42" w:right="-28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22EAC267" w14:textId="77777777" w:rsidR="00F75BC4" w:rsidRPr="002B267C" w:rsidRDefault="00F75BC4" w:rsidP="00ED4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330B70C" w14:textId="77777777" w:rsidR="00F75BC4" w:rsidRPr="002B267C" w:rsidRDefault="00F75BC4" w:rsidP="00A31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282F" w:rsidRPr="006F48DE" w14:paraId="570B5EF6" w14:textId="77777777" w:rsidTr="00705F34">
        <w:trPr>
          <w:trHeight w:val="262"/>
        </w:trPr>
        <w:tc>
          <w:tcPr>
            <w:tcW w:w="5580" w:type="dxa"/>
            <w:shd w:val="clear" w:color="auto" w:fill="auto"/>
          </w:tcPr>
          <w:p w14:paraId="69BDB30C" w14:textId="4918D576" w:rsidR="0023282F" w:rsidRPr="006F48DE" w:rsidRDefault="00886210" w:rsidP="00D96279">
            <w:pPr>
              <w:ind w:left="-14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C2C0D" w:rsidRPr="001C2C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1C2C0D" w:rsidRPr="001C2C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E40E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260" w:type="dxa"/>
          </w:tcPr>
          <w:p w14:paraId="2D8ABC7C" w14:textId="77777777" w:rsidR="0023282F" w:rsidRPr="006F48DE" w:rsidRDefault="0023282F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E6DB4D1" w14:textId="77777777" w:rsidR="0023282F" w:rsidRPr="006F48DE" w:rsidRDefault="0023282F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BE929D" w14:textId="77777777" w:rsidR="0023282F" w:rsidRPr="006F48DE" w:rsidRDefault="0023282F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6210" w:rsidRPr="006F48DE" w14:paraId="0F20644E" w14:textId="77777777" w:rsidTr="00705F34">
        <w:trPr>
          <w:trHeight w:val="262"/>
        </w:trPr>
        <w:tc>
          <w:tcPr>
            <w:tcW w:w="5580" w:type="dxa"/>
            <w:shd w:val="clear" w:color="auto" w:fill="auto"/>
          </w:tcPr>
          <w:p w14:paraId="295EE975" w14:textId="77777777" w:rsidR="00886210" w:rsidRPr="006F48DE" w:rsidRDefault="00886210" w:rsidP="00D96279">
            <w:pPr>
              <w:ind w:left="-14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260" w:type="dxa"/>
          </w:tcPr>
          <w:p w14:paraId="392EF12A" w14:textId="77777777" w:rsidR="00886210" w:rsidRPr="006F48DE" w:rsidRDefault="00886210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8E6B2EB" w14:textId="77777777" w:rsidR="00886210" w:rsidRPr="006F48DE" w:rsidRDefault="00886210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6AD955" w14:textId="77777777" w:rsidR="00886210" w:rsidRPr="006F48DE" w:rsidRDefault="00886210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2C05" w:rsidRPr="006F48DE" w14:paraId="36D7011B" w14:textId="77777777" w:rsidTr="00705F34">
        <w:trPr>
          <w:trHeight w:val="262"/>
        </w:trPr>
        <w:tc>
          <w:tcPr>
            <w:tcW w:w="5580" w:type="dxa"/>
            <w:shd w:val="clear" w:color="auto" w:fill="auto"/>
          </w:tcPr>
          <w:p w14:paraId="3A5D24D6" w14:textId="77777777" w:rsidR="00112C05" w:rsidRPr="006F48DE" w:rsidRDefault="00112C05" w:rsidP="00112C05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เงินลงทุนในตราสารทุนและตราสารหนี้</w:t>
            </w:r>
          </w:p>
        </w:tc>
        <w:tc>
          <w:tcPr>
            <w:tcW w:w="1260" w:type="dxa"/>
          </w:tcPr>
          <w:p w14:paraId="225AFF6F" w14:textId="27DECB97" w:rsidR="00112C05" w:rsidRPr="006F48DE" w:rsidRDefault="00112C05" w:rsidP="00112C05">
            <w:pPr>
              <w:pStyle w:val="acctfourfigures"/>
              <w:tabs>
                <w:tab w:val="clear" w:pos="765"/>
              </w:tabs>
              <w:spacing w:line="240" w:lineRule="atLeast"/>
              <w:ind w:left="-42" w:right="1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617</w:t>
            </w:r>
          </w:p>
        </w:tc>
        <w:tc>
          <w:tcPr>
            <w:tcW w:w="1260" w:type="dxa"/>
          </w:tcPr>
          <w:p w14:paraId="18060910" w14:textId="77D10BE8" w:rsidR="00112C05" w:rsidRPr="006F48DE" w:rsidRDefault="00112C05" w:rsidP="00112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1170" w:type="dxa"/>
          </w:tcPr>
          <w:p w14:paraId="3A966615" w14:textId="2C5CE5A1" w:rsidR="00112C05" w:rsidRPr="006F48DE" w:rsidRDefault="00112C05" w:rsidP="00112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465A2">
              <w:rPr>
                <w:rFonts w:asciiTheme="majorBidi" w:hAnsiTheme="majorBidi" w:cstheme="majorBidi"/>
                <w:sz w:val="30"/>
                <w:szCs w:val="30"/>
              </w:rPr>
              <w:t>6,1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</w:tr>
      <w:tr w:rsidR="00112C05" w:rsidRPr="006F48DE" w14:paraId="06014D69" w14:textId="77777777" w:rsidTr="00705F34">
        <w:trPr>
          <w:trHeight w:val="262"/>
        </w:trPr>
        <w:tc>
          <w:tcPr>
            <w:tcW w:w="5580" w:type="dxa"/>
            <w:shd w:val="clear" w:color="auto" w:fill="auto"/>
          </w:tcPr>
          <w:p w14:paraId="71523B9A" w14:textId="77777777" w:rsidR="00112C05" w:rsidRPr="006F48DE" w:rsidRDefault="00112C05" w:rsidP="00112C0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เงินให้กู้ยืมระยะยาวและดอกเบี้ยค้างรับ</w:t>
            </w:r>
          </w:p>
        </w:tc>
        <w:tc>
          <w:tcPr>
            <w:tcW w:w="1260" w:type="dxa"/>
          </w:tcPr>
          <w:p w14:paraId="7AC57821" w14:textId="355DD876" w:rsidR="00112C05" w:rsidRPr="006F48DE" w:rsidRDefault="00112C05" w:rsidP="00112C05">
            <w:pPr>
              <w:pStyle w:val="acctfourfigures"/>
              <w:tabs>
                <w:tab w:val="clear" w:pos="765"/>
              </w:tabs>
              <w:spacing w:line="240" w:lineRule="atLeast"/>
              <w:ind w:left="-42" w:right="-2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0" w:type="dxa"/>
          </w:tcPr>
          <w:p w14:paraId="049E8D7E" w14:textId="541A6DFD" w:rsidR="00112C05" w:rsidRPr="006F48DE" w:rsidRDefault="00112C05" w:rsidP="00112C05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51A6C5DB" w14:textId="65ECEA97" w:rsidR="00112C05" w:rsidRPr="006F48DE" w:rsidRDefault="00112C05" w:rsidP="00112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961</w:t>
            </w:r>
          </w:p>
        </w:tc>
      </w:tr>
      <w:tr w:rsidR="00112C05" w:rsidRPr="006F48DE" w14:paraId="2981501B" w14:textId="77777777" w:rsidTr="00705F34">
        <w:trPr>
          <w:trHeight w:val="262"/>
        </w:trPr>
        <w:tc>
          <w:tcPr>
            <w:tcW w:w="5580" w:type="dxa"/>
            <w:shd w:val="clear" w:color="auto" w:fill="auto"/>
          </w:tcPr>
          <w:p w14:paraId="07431FA4" w14:textId="77777777" w:rsidR="00112C05" w:rsidRPr="006F48DE" w:rsidRDefault="00112C05" w:rsidP="00112C05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</w:tcPr>
          <w:p w14:paraId="35218AE1" w14:textId="77777777" w:rsidR="00112C05" w:rsidRPr="006F48DE" w:rsidRDefault="00112C05" w:rsidP="00112C05">
            <w:pPr>
              <w:pStyle w:val="acctfourfigures"/>
              <w:tabs>
                <w:tab w:val="clear" w:pos="765"/>
              </w:tabs>
              <w:spacing w:line="240" w:lineRule="atLeast"/>
              <w:ind w:left="15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2D9AB55" w14:textId="77777777" w:rsidR="00112C05" w:rsidRPr="006F48DE" w:rsidRDefault="00112C05" w:rsidP="00112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94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8ED4AA" w14:textId="77777777" w:rsidR="00112C05" w:rsidRPr="006F48DE" w:rsidRDefault="00112C05" w:rsidP="00112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2C05" w:rsidRPr="006F48DE" w14:paraId="617A4701" w14:textId="77777777" w:rsidTr="00705F34">
        <w:trPr>
          <w:trHeight w:val="262"/>
        </w:trPr>
        <w:tc>
          <w:tcPr>
            <w:tcW w:w="5580" w:type="dxa"/>
            <w:shd w:val="clear" w:color="auto" w:fill="auto"/>
          </w:tcPr>
          <w:p w14:paraId="60EAE72F" w14:textId="77777777" w:rsidR="00112C05" w:rsidRPr="006F48DE" w:rsidRDefault="00112C05" w:rsidP="00112C05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260" w:type="dxa"/>
          </w:tcPr>
          <w:p w14:paraId="2EB3EBF0" w14:textId="77777777" w:rsidR="00112C05" w:rsidRPr="006F48DE" w:rsidRDefault="00112C05" w:rsidP="00112C05">
            <w:pPr>
              <w:pStyle w:val="acctfourfigures"/>
              <w:tabs>
                <w:tab w:val="clear" w:pos="765"/>
              </w:tabs>
              <w:spacing w:line="240" w:lineRule="atLeast"/>
              <w:ind w:left="15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76F2550" w14:textId="77777777" w:rsidR="00112C05" w:rsidRPr="006F48DE" w:rsidRDefault="00112C05" w:rsidP="00112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94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F740B6" w14:textId="77777777" w:rsidR="00112C05" w:rsidRPr="006F48DE" w:rsidRDefault="00112C05" w:rsidP="00112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2C05" w:rsidRPr="006F48DE" w14:paraId="7D23F6F1" w14:textId="77777777" w:rsidTr="00705F34">
        <w:trPr>
          <w:trHeight w:val="262"/>
        </w:trPr>
        <w:tc>
          <w:tcPr>
            <w:tcW w:w="5580" w:type="dxa"/>
            <w:shd w:val="clear" w:color="auto" w:fill="auto"/>
          </w:tcPr>
          <w:p w14:paraId="50C140E9" w14:textId="77777777" w:rsidR="00112C05" w:rsidRPr="006F48DE" w:rsidRDefault="00112C05" w:rsidP="00112C05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</w:tcPr>
          <w:p w14:paraId="20E4180B" w14:textId="43033248" w:rsidR="00112C05" w:rsidRPr="000537E9" w:rsidRDefault="00112C05" w:rsidP="00112C05">
            <w:pPr>
              <w:pStyle w:val="acctfourfigures"/>
              <w:tabs>
                <w:tab w:val="clear" w:pos="765"/>
              </w:tabs>
              <w:spacing w:line="240" w:lineRule="atLeast"/>
              <w:ind w:left="-42" w:right="-28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97B18F6" w14:textId="3C7300CB" w:rsidR="00112C05" w:rsidRPr="006F48DE" w:rsidRDefault="00112C05" w:rsidP="00112C05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27993B3" w14:textId="43291967" w:rsidR="00112C05" w:rsidRPr="006F48DE" w:rsidRDefault="00112C05" w:rsidP="00112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413F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4066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413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A40666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Pr="000413F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12C05" w:rsidRPr="006F48DE" w14:paraId="6B0C7FA4" w14:textId="77777777" w:rsidTr="00705F34">
        <w:trPr>
          <w:trHeight w:val="262"/>
        </w:trPr>
        <w:tc>
          <w:tcPr>
            <w:tcW w:w="5580" w:type="dxa"/>
            <w:shd w:val="clear" w:color="auto" w:fill="auto"/>
          </w:tcPr>
          <w:p w14:paraId="67C56F3D" w14:textId="77777777" w:rsidR="00112C05" w:rsidRPr="006F48DE" w:rsidRDefault="00112C05" w:rsidP="00112C05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หุ้นกู้</w:t>
            </w:r>
          </w:p>
        </w:tc>
        <w:tc>
          <w:tcPr>
            <w:tcW w:w="1260" w:type="dxa"/>
          </w:tcPr>
          <w:p w14:paraId="1C496263" w14:textId="4B219A1C" w:rsidR="00112C05" w:rsidRPr="000537E9" w:rsidRDefault="00112C05" w:rsidP="00112C05">
            <w:pPr>
              <w:pStyle w:val="acctfourfigures"/>
              <w:tabs>
                <w:tab w:val="clear" w:pos="765"/>
              </w:tabs>
              <w:spacing w:line="240" w:lineRule="atLeast"/>
              <w:ind w:left="-42" w:right="-28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65020AB" w14:textId="2B39FDD5" w:rsidR="00112C05" w:rsidRPr="006F48DE" w:rsidRDefault="00112C05" w:rsidP="00112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413F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0413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  <w:r w:rsidRPr="000413F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0B021C83" w14:textId="1E91DDF0" w:rsidR="00112C05" w:rsidRPr="006F48DE" w:rsidRDefault="00112C05" w:rsidP="00112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52207A96" w14:textId="430BA5BB" w:rsidR="0023282F" w:rsidRDefault="0023282F" w:rsidP="00232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8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70"/>
        <w:gridCol w:w="320"/>
        <w:gridCol w:w="1283"/>
        <w:gridCol w:w="320"/>
        <w:gridCol w:w="1392"/>
      </w:tblGrid>
      <w:tr w:rsidR="0023282F" w:rsidRPr="006F48DE" w14:paraId="5773B70A" w14:textId="77777777" w:rsidTr="00705F34">
        <w:trPr>
          <w:trHeight w:val="275"/>
          <w:tblHeader/>
        </w:trPr>
        <w:tc>
          <w:tcPr>
            <w:tcW w:w="5970" w:type="dxa"/>
            <w:shd w:val="clear" w:color="auto" w:fill="auto"/>
            <w:vAlign w:val="bottom"/>
          </w:tcPr>
          <w:p w14:paraId="442D100F" w14:textId="77777777" w:rsidR="0023282F" w:rsidRPr="006F48DE" w:rsidRDefault="0023282F" w:rsidP="00D96279">
            <w:pPr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320" w:type="dxa"/>
            <w:vAlign w:val="bottom"/>
          </w:tcPr>
          <w:p w14:paraId="0FCDF0C9" w14:textId="77777777" w:rsidR="0023282F" w:rsidRPr="006F48DE" w:rsidRDefault="0023282F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995" w:type="dxa"/>
            <w:gridSpan w:val="3"/>
            <w:vAlign w:val="bottom"/>
          </w:tcPr>
          <w:p w14:paraId="6A9B009F" w14:textId="77777777" w:rsidR="0023282F" w:rsidRPr="006F48DE" w:rsidRDefault="0023282F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3282F" w:rsidRPr="006F48DE" w14:paraId="4407FFEB" w14:textId="77777777" w:rsidTr="00705F34">
        <w:trPr>
          <w:trHeight w:val="275"/>
          <w:tblHeader/>
        </w:trPr>
        <w:tc>
          <w:tcPr>
            <w:tcW w:w="5970" w:type="dxa"/>
            <w:shd w:val="clear" w:color="auto" w:fill="auto"/>
            <w:vAlign w:val="bottom"/>
          </w:tcPr>
          <w:p w14:paraId="0D41EE53" w14:textId="77777777" w:rsidR="0023282F" w:rsidRPr="006F48DE" w:rsidRDefault="0023282F" w:rsidP="00D96279">
            <w:pPr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320" w:type="dxa"/>
            <w:vAlign w:val="bottom"/>
          </w:tcPr>
          <w:p w14:paraId="3560AB03" w14:textId="77777777" w:rsidR="0023282F" w:rsidRPr="006F48DE" w:rsidRDefault="0023282F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995" w:type="dxa"/>
            <w:gridSpan w:val="3"/>
            <w:vAlign w:val="bottom"/>
          </w:tcPr>
          <w:p w14:paraId="588D6928" w14:textId="77777777" w:rsidR="0023282F" w:rsidRPr="006F48DE" w:rsidRDefault="0023282F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23282F" w:rsidRPr="006F48DE" w14:paraId="3C057835" w14:textId="77777777" w:rsidTr="00705F34">
        <w:trPr>
          <w:trHeight w:val="275"/>
          <w:tblHeader/>
        </w:trPr>
        <w:tc>
          <w:tcPr>
            <w:tcW w:w="5970" w:type="dxa"/>
            <w:shd w:val="clear" w:color="auto" w:fill="auto"/>
            <w:vAlign w:val="bottom"/>
          </w:tcPr>
          <w:p w14:paraId="01F1B2CA" w14:textId="3FC7EFA2" w:rsidR="0023282F" w:rsidRPr="006F48DE" w:rsidRDefault="0023282F" w:rsidP="00D9627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0" w:type="dxa"/>
            <w:vAlign w:val="bottom"/>
          </w:tcPr>
          <w:p w14:paraId="3064AFBF" w14:textId="77777777" w:rsidR="0023282F" w:rsidRPr="006F48DE" w:rsidRDefault="0023282F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  <w:vAlign w:val="bottom"/>
          </w:tcPr>
          <w:p w14:paraId="21B70D5B" w14:textId="10D846F4" w:rsidR="0023282F" w:rsidRPr="006F48DE" w:rsidRDefault="0023282F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320" w:type="dxa"/>
          </w:tcPr>
          <w:p w14:paraId="068813CF" w14:textId="77777777" w:rsidR="0023282F" w:rsidRPr="006F48DE" w:rsidRDefault="0023282F" w:rsidP="00D96279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2" w:type="dxa"/>
            <w:vAlign w:val="bottom"/>
          </w:tcPr>
          <w:p w14:paraId="2D6CA512" w14:textId="2E5E1703" w:rsidR="0023282F" w:rsidRPr="006F48DE" w:rsidRDefault="0023282F" w:rsidP="00D96279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23282F" w:rsidRPr="006F48DE" w14:paraId="0187A56F" w14:textId="77777777" w:rsidTr="00705F34">
        <w:trPr>
          <w:trHeight w:val="275"/>
          <w:tblHeader/>
        </w:trPr>
        <w:tc>
          <w:tcPr>
            <w:tcW w:w="5970" w:type="dxa"/>
            <w:shd w:val="clear" w:color="auto" w:fill="auto"/>
          </w:tcPr>
          <w:p w14:paraId="38E16CD6" w14:textId="77777777" w:rsidR="0023282F" w:rsidRPr="006F48DE" w:rsidRDefault="0023282F" w:rsidP="00D9627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20" w:type="dxa"/>
          </w:tcPr>
          <w:p w14:paraId="3B191094" w14:textId="77777777" w:rsidR="0023282F" w:rsidRPr="006F48DE" w:rsidRDefault="0023282F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995" w:type="dxa"/>
            <w:gridSpan w:val="3"/>
          </w:tcPr>
          <w:p w14:paraId="4B9DD881" w14:textId="77777777" w:rsidR="0023282F" w:rsidRPr="006F48DE" w:rsidRDefault="0023282F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886210" w:rsidRPr="006F48DE" w14:paraId="55C6CCAE" w14:textId="77777777" w:rsidTr="00705F34">
        <w:trPr>
          <w:trHeight w:val="275"/>
        </w:trPr>
        <w:tc>
          <w:tcPr>
            <w:tcW w:w="5970" w:type="dxa"/>
            <w:shd w:val="clear" w:color="auto" w:fill="auto"/>
          </w:tcPr>
          <w:p w14:paraId="29965134" w14:textId="236DCEFF" w:rsidR="00886210" w:rsidRPr="006F48DE" w:rsidRDefault="00F93E16" w:rsidP="00D9627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60F3D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 xml:space="preserve">31 </w:t>
            </w:r>
            <w:r w:rsidRPr="00060F3D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มีนาคม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 xml:space="preserve"> </w:t>
            </w:r>
            <w:r w:rsidRPr="001C2C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320" w:type="dxa"/>
          </w:tcPr>
          <w:p w14:paraId="06B612C8" w14:textId="77777777" w:rsidR="00886210" w:rsidRPr="006F48DE" w:rsidRDefault="00886210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</w:tcPr>
          <w:p w14:paraId="11FB42CC" w14:textId="77777777" w:rsidR="00886210" w:rsidRPr="006F48DE" w:rsidRDefault="00886210" w:rsidP="00D96279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0" w:type="dxa"/>
          </w:tcPr>
          <w:p w14:paraId="6F3E522A" w14:textId="77777777" w:rsidR="00886210" w:rsidRPr="006F48DE" w:rsidRDefault="00886210" w:rsidP="00D9627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</w:tcPr>
          <w:p w14:paraId="44E30F17" w14:textId="77777777" w:rsidR="00886210" w:rsidRPr="006F48DE" w:rsidRDefault="00886210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6210" w:rsidRPr="006F48DE" w14:paraId="3F257015" w14:textId="77777777" w:rsidTr="00705F34">
        <w:trPr>
          <w:trHeight w:val="275"/>
        </w:trPr>
        <w:tc>
          <w:tcPr>
            <w:tcW w:w="5970" w:type="dxa"/>
            <w:shd w:val="clear" w:color="auto" w:fill="auto"/>
          </w:tcPr>
          <w:p w14:paraId="46A71B8F" w14:textId="77777777" w:rsidR="00886210" w:rsidRPr="006F48DE" w:rsidRDefault="00886210" w:rsidP="00D9627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320" w:type="dxa"/>
          </w:tcPr>
          <w:p w14:paraId="13D90974" w14:textId="77777777" w:rsidR="00886210" w:rsidRPr="006F48DE" w:rsidRDefault="00886210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</w:tcPr>
          <w:p w14:paraId="084C6C14" w14:textId="77777777" w:rsidR="00886210" w:rsidRPr="006F48DE" w:rsidRDefault="00886210" w:rsidP="00D96279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0" w:type="dxa"/>
          </w:tcPr>
          <w:p w14:paraId="76DAF2EF" w14:textId="77777777" w:rsidR="00886210" w:rsidRPr="006F48DE" w:rsidRDefault="00886210" w:rsidP="00D9627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</w:tcPr>
          <w:p w14:paraId="48A6B974" w14:textId="77777777" w:rsidR="00886210" w:rsidRPr="006F48DE" w:rsidRDefault="00886210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42BF" w:rsidRPr="006F48DE" w14:paraId="33B4FEE8" w14:textId="77777777" w:rsidTr="00705F34">
        <w:trPr>
          <w:trHeight w:val="275"/>
        </w:trPr>
        <w:tc>
          <w:tcPr>
            <w:tcW w:w="5970" w:type="dxa"/>
            <w:shd w:val="clear" w:color="auto" w:fill="auto"/>
          </w:tcPr>
          <w:p w14:paraId="1A49A069" w14:textId="77777777" w:rsidR="00ED42BF" w:rsidRPr="006F48DE" w:rsidRDefault="00ED42BF" w:rsidP="00ED42BF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320" w:type="dxa"/>
          </w:tcPr>
          <w:p w14:paraId="159B9A43" w14:textId="77777777" w:rsidR="00ED42BF" w:rsidRPr="006F48DE" w:rsidRDefault="00ED42BF" w:rsidP="00ED42B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</w:tcPr>
          <w:p w14:paraId="0D79C613" w14:textId="78565436" w:rsidR="00ED42BF" w:rsidRPr="00CD572A" w:rsidRDefault="00036FE5" w:rsidP="003A5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20" w:type="dxa"/>
          </w:tcPr>
          <w:p w14:paraId="13B07031" w14:textId="77777777" w:rsidR="00ED42BF" w:rsidRPr="00CD572A" w:rsidRDefault="00ED42BF" w:rsidP="00ED42B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</w:tcPr>
          <w:p w14:paraId="72CCBE7F" w14:textId="7194261D" w:rsidR="00ED42BF" w:rsidRPr="00CD572A" w:rsidRDefault="00036FE5" w:rsidP="00ED4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36FE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4066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36FE5">
              <w:rPr>
                <w:rFonts w:asciiTheme="majorBidi" w:hAnsiTheme="majorBidi" w:cstheme="majorBidi"/>
                <w:sz w:val="30"/>
                <w:szCs w:val="30"/>
              </w:rPr>
              <w:t>,41</w:t>
            </w:r>
            <w:r w:rsidR="00A4066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036FE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D42BF" w:rsidRPr="006F48DE" w14:paraId="591481A5" w14:textId="77777777" w:rsidTr="00705F34">
        <w:trPr>
          <w:trHeight w:val="275"/>
        </w:trPr>
        <w:tc>
          <w:tcPr>
            <w:tcW w:w="5970" w:type="dxa"/>
            <w:shd w:val="clear" w:color="auto" w:fill="auto"/>
          </w:tcPr>
          <w:p w14:paraId="41A3CBFE" w14:textId="77777777" w:rsidR="00ED42BF" w:rsidRPr="006F48DE" w:rsidRDefault="00ED42BF" w:rsidP="00ED42BF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หุ้นกู้</w:t>
            </w:r>
          </w:p>
        </w:tc>
        <w:tc>
          <w:tcPr>
            <w:tcW w:w="320" w:type="dxa"/>
          </w:tcPr>
          <w:p w14:paraId="43D5B494" w14:textId="77777777" w:rsidR="00ED42BF" w:rsidRPr="006F48DE" w:rsidRDefault="00ED42BF" w:rsidP="00ED42B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</w:tcPr>
          <w:p w14:paraId="787D5B6B" w14:textId="20E26F13" w:rsidR="00ED42BF" w:rsidRPr="00CD572A" w:rsidRDefault="00B21DF1" w:rsidP="00ED4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1DF1">
              <w:rPr>
                <w:rFonts w:asciiTheme="majorBidi" w:hAnsiTheme="majorBidi" w:cstheme="majorBidi"/>
                <w:sz w:val="30"/>
                <w:szCs w:val="30"/>
              </w:rPr>
              <w:t>(5,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358</w:t>
            </w:r>
            <w:r w:rsidRPr="00B21DF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20" w:type="dxa"/>
          </w:tcPr>
          <w:p w14:paraId="7C2906E9" w14:textId="77777777" w:rsidR="00ED42BF" w:rsidRPr="00CD572A" w:rsidRDefault="00ED42BF" w:rsidP="00ED42B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</w:tcPr>
          <w:p w14:paraId="4CFB2057" w14:textId="34389F57" w:rsidR="00ED42BF" w:rsidRPr="00CD572A" w:rsidRDefault="00036FE5" w:rsidP="003A5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86210" w:rsidRPr="006F48DE" w14:paraId="605F36D8" w14:textId="77777777" w:rsidTr="00705F34">
        <w:trPr>
          <w:trHeight w:val="275"/>
        </w:trPr>
        <w:tc>
          <w:tcPr>
            <w:tcW w:w="5970" w:type="dxa"/>
            <w:shd w:val="clear" w:color="auto" w:fill="auto"/>
          </w:tcPr>
          <w:p w14:paraId="02BE8132" w14:textId="77777777" w:rsidR="00886210" w:rsidRPr="006F48DE" w:rsidRDefault="00886210" w:rsidP="00D96279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320" w:type="dxa"/>
          </w:tcPr>
          <w:p w14:paraId="616EFE01" w14:textId="77777777" w:rsidR="00886210" w:rsidRPr="006F48DE" w:rsidRDefault="00886210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</w:tcPr>
          <w:p w14:paraId="7A1357F6" w14:textId="77777777" w:rsidR="00886210" w:rsidRPr="00CD572A" w:rsidRDefault="00886210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0" w:type="dxa"/>
          </w:tcPr>
          <w:p w14:paraId="532262EA" w14:textId="77777777" w:rsidR="00886210" w:rsidRPr="00CD572A" w:rsidRDefault="00886210" w:rsidP="00D9627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</w:tcPr>
          <w:p w14:paraId="6939903C" w14:textId="77777777" w:rsidR="00886210" w:rsidRPr="00CD572A" w:rsidRDefault="00886210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282F" w:rsidRPr="006F48DE" w14:paraId="61469C17" w14:textId="77777777" w:rsidTr="00705F34">
        <w:trPr>
          <w:trHeight w:val="275"/>
        </w:trPr>
        <w:tc>
          <w:tcPr>
            <w:tcW w:w="5970" w:type="dxa"/>
            <w:shd w:val="clear" w:color="auto" w:fill="auto"/>
          </w:tcPr>
          <w:p w14:paraId="4BE23B43" w14:textId="22EEA3CD" w:rsidR="0023282F" w:rsidRPr="006F48DE" w:rsidRDefault="00886210" w:rsidP="00D9627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C2C0D" w:rsidRPr="001C2C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C2C0D" w:rsidRPr="001C2C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F93E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320" w:type="dxa"/>
          </w:tcPr>
          <w:p w14:paraId="41084C10" w14:textId="77777777" w:rsidR="0023282F" w:rsidRPr="006F48DE" w:rsidRDefault="0023282F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</w:tcPr>
          <w:p w14:paraId="765AD521" w14:textId="77777777" w:rsidR="0023282F" w:rsidRPr="00CD572A" w:rsidRDefault="0023282F" w:rsidP="00D96279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0" w:type="dxa"/>
          </w:tcPr>
          <w:p w14:paraId="15AF5298" w14:textId="77777777" w:rsidR="0023282F" w:rsidRPr="00CD572A" w:rsidRDefault="0023282F" w:rsidP="00D9627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</w:tcPr>
          <w:p w14:paraId="02005196" w14:textId="77777777" w:rsidR="0023282F" w:rsidRPr="00CD572A" w:rsidRDefault="0023282F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282F" w:rsidRPr="006F48DE" w14:paraId="58E54301" w14:textId="77777777" w:rsidTr="00705F34">
        <w:trPr>
          <w:trHeight w:val="275"/>
        </w:trPr>
        <w:tc>
          <w:tcPr>
            <w:tcW w:w="5970" w:type="dxa"/>
            <w:shd w:val="clear" w:color="auto" w:fill="auto"/>
          </w:tcPr>
          <w:p w14:paraId="6CDF0BD3" w14:textId="77777777" w:rsidR="0023282F" w:rsidRPr="006F48DE" w:rsidRDefault="0023282F" w:rsidP="00D9627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320" w:type="dxa"/>
          </w:tcPr>
          <w:p w14:paraId="43D59CF5" w14:textId="77777777" w:rsidR="0023282F" w:rsidRPr="006F48DE" w:rsidRDefault="0023282F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</w:tcPr>
          <w:p w14:paraId="74F32DDB" w14:textId="77777777" w:rsidR="0023282F" w:rsidRPr="00CD572A" w:rsidRDefault="0023282F" w:rsidP="00D96279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0" w:type="dxa"/>
          </w:tcPr>
          <w:p w14:paraId="30331602" w14:textId="77777777" w:rsidR="0023282F" w:rsidRPr="00CD572A" w:rsidRDefault="0023282F" w:rsidP="00D9627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</w:tcPr>
          <w:p w14:paraId="32E0107C" w14:textId="77777777" w:rsidR="0023282F" w:rsidRPr="00CD572A" w:rsidRDefault="0023282F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3E16" w:rsidRPr="006F48DE" w14:paraId="0CF94EF4" w14:textId="77777777" w:rsidTr="00705F34">
        <w:trPr>
          <w:trHeight w:val="275"/>
        </w:trPr>
        <w:tc>
          <w:tcPr>
            <w:tcW w:w="5970" w:type="dxa"/>
            <w:shd w:val="clear" w:color="auto" w:fill="auto"/>
          </w:tcPr>
          <w:p w14:paraId="6E487505" w14:textId="77777777" w:rsidR="00F93E16" w:rsidRPr="006F48DE" w:rsidRDefault="00F93E16" w:rsidP="00F93E16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320" w:type="dxa"/>
          </w:tcPr>
          <w:p w14:paraId="6CBE4417" w14:textId="77777777" w:rsidR="00F93E16" w:rsidRPr="006F48DE" w:rsidRDefault="00F93E16" w:rsidP="00F93E1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</w:tcPr>
          <w:p w14:paraId="5A47092F" w14:textId="46F06182" w:rsidR="00F93E16" w:rsidRPr="00CD572A" w:rsidRDefault="00F93E16" w:rsidP="00F9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20" w:type="dxa"/>
          </w:tcPr>
          <w:p w14:paraId="72384064" w14:textId="77777777" w:rsidR="00F93E16" w:rsidRPr="00CD572A" w:rsidRDefault="00F93E16" w:rsidP="00F93E1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</w:tcPr>
          <w:p w14:paraId="730B20E1" w14:textId="5322724A" w:rsidR="00F93E16" w:rsidRPr="00CD572A" w:rsidRDefault="00F93E16" w:rsidP="00F9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13F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4066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413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A40666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Pr="000413F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93E16" w:rsidRPr="006F48DE" w14:paraId="5A819F27" w14:textId="77777777" w:rsidTr="00705F34">
        <w:trPr>
          <w:trHeight w:val="275"/>
        </w:trPr>
        <w:tc>
          <w:tcPr>
            <w:tcW w:w="5970" w:type="dxa"/>
            <w:shd w:val="clear" w:color="auto" w:fill="auto"/>
          </w:tcPr>
          <w:p w14:paraId="535699D1" w14:textId="77777777" w:rsidR="00F93E16" w:rsidRPr="006F48DE" w:rsidRDefault="00F93E16" w:rsidP="00F93E16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หุ้นกู้</w:t>
            </w:r>
          </w:p>
        </w:tc>
        <w:tc>
          <w:tcPr>
            <w:tcW w:w="320" w:type="dxa"/>
          </w:tcPr>
          <w:p w14:paraId="3C57C317" w14:textId="77777777" w:rsidR="00F93E16" w:rsidRPr="006F48DE" w:rsidRDefault="00F93E16" w:rsidP="00F93E1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</w:tcPr>
          <w:p w14:paraId="0DE40CDF" w14:textId="1CACF9C8" w:rsidR="00F93E16" w:rsidRPr="00CD572A" w:rsidRDefault="00F93E16" w:rsidP="00F9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413F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0413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3231E5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0413F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20" w:type="dxa"/>
          </w:tcPr>
          <w:p w14:paraId="00CE6D61" w14:textId="77777777" w:rsidR="00F93E16" w:rsidRPr="00CD572A" w:rsidRDefault="00F93E16" w:rsidP="00F93E1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</w:tcPr>
          <w:p w14:paraId="0A46D5B8" w14:textId="316041F4" w:rsidR="00F93E16" w:rsidRPr="00CD572A" w:rsidRDefault="00F93E16" w:rsidP="00F9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4721C2A6" w14:textId="77777777" w:rsidR="00036FE5" w:rsidRDefault="00036FE5" w:rsidP="00232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C3C081D" w14:textId="66BEF74A" w:rsidR="0023282F" w:rsidRPr="006F48DE" w:rsidRDefault="0023282F" w:rsidP="00232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F48DE">
        <w:rPr>
          <w:rFonts w:asciiTheme="majorBidi" w:hAnsiTheme="majorBidi" w:cstheme="majorBidi"/>
          <w:sz w:val="30"/>
          <w:szCs w:val="30"/>
          <w:cs/>
        </w:rPr>
        <w:t>มูลค่ายุติธรรมของสินทรัพย์ทางการเงินและหนี้สินทางการเงินนอกเหนือจากที่ระบุไว้ข้างต้น</w:t>
      </w:r>
      <w:r w:rsidRPr="006F48DE">
        <w:rPr>
          <w:rFonts w:asciiTheme="majorBidi" w:hAnsiTheme="majorBidi" w:cstheme="majorBidi"/>
          <w:sz w:val="30"/>
          <w:szCs w:val="30"/>
        </w:rPr>
        <w:t xml:space="preserve"> </w:t>
      </w:r>
      <w:r w:rsidRPr="006F48DE">
        <w:rPr>
          <w:rFonts w:asciiTheme="majorBidi" w:hAnsiTheme="majorBidi" w:cstheme="majorBidi"/>
          <w:sz w:val="30"/>
          <w:szCs w:val="30"/>
          <w:cs/>
        </w:rPr>
        <w:t>มีมูลค่าตามบัญชีใกล้เคียงกับมูลค่ายุติธรรม เนื่องจากจะครบกำหนดในระยะเวลาอันสั้น</w:t>
      </w:r>
    </w:p>
    <w:p w14:paraId="6E53ACF3" w14:textId="77777777" w:rsidR="00705F34" w:rsidRPr="006F48DE" w:rsidRDefault="00705F34" w:rsidP="00232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F7AECF4" w14:textId="77777777" w:rsidR="0023282F" w:rsidRPr="006F48DE" w:rsidRDefault="0023282F" w:rsidP="00232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F48DE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กลุ่มบริษัทมีวิธีการและข้อสมมติในการประเมินมูลค่ายุติธรรมของเครื่องมือทางการเงิน ดังนี้ </w:t>
      </w:r>
    </w:p>
    <w:p w14:paraId="59E148B8" w14:textId="77777777" w:rsidR="0023282F" w:rsidRPr="006F48DE" w:rsidRDefault="0023282F">
      <w:pPr>
        <w:pStyle w:val="block"/>
        <w:numPr>
          <w:ilvl w:val="0"/>
          <w:numId w:val="25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F48DE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มูลค่ายุติธรรมของเงินลงทุนผ่านกำไรขาดทุนประเภทกองทุนรวม ใช้มูลค่าสินทรัพย์สุทธิ ณ วันที่รายงาน</w:t>
      </w:r>
    </w:p>
    <w:p w14:paraId="32AFB341" w14:textId="77777777" w:rsidR="0023282F" w:rsidRPr="006F48DE" w:rsidDel="001A6CC8" w:rsidRDefault="0023282F">
      <w:pPr>
        <w:pStyle w:val="block"/>
        <w:numPr>
          <w:ilvl w:val="0"/>
          <w:numId w:val="25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F48DE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ของเงินลงทุนในตราสารทุนและตราสารหนี้วัดด้วยมูลค่ายุติธรรมผ่านกำไรขาดทุนเบ็ดเสร็จอื่น อ้างอิงจากราคาซื้อขายในตลาดหรือใช้เทคนิคการประเมินมูลค่ายุติธรรมของกลุ่มบริษัทครั้งล่าสุดในระหว่างปี</w:t>
      </w:r>
    </w:p>
    <w:p w14:paraId="197C9A7C" w14:textId="77777777" w:rsidR="0023282F" w:rsidRPr="006F48DE" w:rsidRDefault="0023282F">
      <w:pPr>
        <w:pStyle w:val="block"/>
        <w:numPr>
          <w:ilvl w:val="0"/>
          <w:numId w:val="25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F48DE">
        <w:rPr>
          <w:rFonts w:asciiTheme="majorBidi" w:hAnsiTheme="majorBidi" w:cstheme="majorBidi"/>
          <w:sz w:val="30"/>
          <w:szCs w:val="30"/>
          <w:cs/>
          <w:lang w:bidi="th-TH"/>
        </w:rPr>
        <w:t>มูลค่า</w:t>
      </w:r>
      <w:r w:rsidRPr="006F48DE">
        <w:rPr>
          <w:rFonts w:asciiTheme="majorBidi" w:hAnsiTheme="majorBidi" w:cstheme="majorBidi"/>
          <w:sz w:val="30"/>
          <w:szCs w:val="30"/>
          <w:cs/>
          <w:lang w:val="en-US" w:bidi="th-TH"/>
        </w:rPr>
        <w:t>ยุติธรรมของตราสารอนุพันธ์ เช่น สัญญาแลกเปลี่ยนอัตราดอกเบี้ย เป็นข้อมูลที่สังเกตได้ในตลาดและปรับด้วยค่าความเสี่ยง</w:t>
      </w:r>
    </w:p>
    <w:p w14:paraId="75405341" w14:textId="77777777" w:rsidR="0023282F" w:rsidRPr="006F48DE" w:rsidRDefault="0023282F" w:rsidP="006859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73D88AC" w14:textId="77777777" w:rsidR="00036FE5" w:rsidRDefault="00036F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szCs w:val="30"/>
          <w:cs/>
        </w:rPr>
        <w:br w:type="page"/>
      </w:r>
    </w:p>
    <w:p w14:paraId="3D4A9A12" w14:textId="7535424D" w:rsidR="00667C73" w:rsidRPr="006F48DE" w:rsidRDefault="00667C73" w:rsidP="00B61E1B">
      <w:pPr>
        <w:pStyle w:val="StyleStyle2Complex14ptItalic"/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Cs w:val="30"/>
          <w:cs/>
        </w:rPr>
      </w:pPr>
      <w:r w:rsidRPr="006F48DE">
        <w:rPr>
          <w:rFonts w:asciiTheme="majorBidi" w:hAnsiTheme="majorBidi" w:cstheme="majorBidi"/>
          <w:szCs w:val="30"/>
          <w:cs/>
        </w:rPr>
        <w:lastRenderedPageBreak/>
        <w:t xml:space="preserve">ภาระผูกพันกับบุคคลหรือกิจการที่ไม่เกี่ยวข้องกัน </w:t>
      </w:r>
    </w:p>
    <w:p w14:paraId="72057B87" w14:textId="77777777" w:rsidR="00667C73" w:rsidRPr="006F48DE" w:rsidRDefault="00667C73" w:rsidP="00CB1B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990"/>
        <w:gridCol w:w="270"/>
        <w:gridCol w:w="1260"/>
        <w:gridCol w:w="270"/>
        <w:gridCol w:w="1350"/>
      </w:tblGrid>
      <w:tr w:rsidR="00667C73" w:rsidRPr="006F48DE" w14:paraId="570FFB42" w14:textId="77777777" w:rsidTr="007F0105">
        <w:trPr>
          <w:tblHeader/>
        </w:trPr>
        <w:tc>
          <w:tcPr>
            <w:tcW w:w="5220" w:type="dxa"/>
            <w:vAlign w:val="bottom"/>
          </w:tcPr>
          <w:p w14:paraId="5760E5D3" w14:textId="2E81F33B" w:rsidR="00667C73" w:rsidRPr="006F48DE" w:rsidRDefault="00F32BDE" w:rsidP="00BE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857E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334B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34B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D857E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990" w:type="dxa"/>
            <w:vAlign w:val="bottom"/>
          </w:tcPr>
          <w:p w14:paraId="3B5DAC30" w14:textId="77777777" w:rsidR="00667C73" w:rsidRPr="006F48DE" w:rsidRDefault="00667C73" w:rsidP="00BE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3A393CB" w14:textId="77777777" w:rsidR="00667C73" w:rsidRPr="006F48DE" w:rsidRDefault="00667C73" w:rsidP="00BE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5698ADF" w14:textId="77777777" w:rsidR="00667C73" w:rsidRPr="006F48DE" w:rsidRDefault="00667C73" w:rsidP="007C5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center"/>
          </w:tcPr>
          <w:p w14:paraId="3D01425C" w14:textId="77777777" w:rsidR="00667C73" w:rsidRPr="006F48DE" w:rsidRDefault="00667C73" w:rsidP="00BE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745BA9D9" w14:textId="77777777" w:rsidR="00667C73" w:rsidRPr="006F48DE" w:rsidRDefault="00667C73" w:rsidP="00BE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7B8FCF48" w14:textId="77777777" w:rsidR="00667C73" w:rsidRPr="006F48DE" w:rsidRDefault="00667C73" w:rsidP="00BE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67C73" w:rsidRPr="006F48DE" w14:paraId="6132992A" w14:textId="77777777" w:rsidTr="007F0105">
        <w:trPr>
          <w:tblHeader/>
        </w:trPr>
        <w:tc>
          <w:tcPr>
            <w:tcW w:w="5220" w:type="dxa"/>
            <w:shd w:val="clear" w:color="auto" w:fill="auto"/>
            <w:vAlign w:val="bottom"/>
          </w:tcPr>
          <w:p w14:paraId="1B2707CB" w14:textId="77777777" w:rsidR="00667C73" w:rsidRPr="006F48DE" w:rsidRDefault="00667C73" w:rsidP="00BE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362B10A" w14:textId="77777777" w:rsidR="00667C73" w:rsidRPr="006F48DE" w:rsidRDefault="00667C73" w:rsidP="00BE1C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2EB29C" w14:textId="77777777" w:rsidR="00667C73" w:rsidRPr="006F48DE" w:rsidRDefault="00667C73" w:rsidP="00BE1C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6686ECAD" w14:textId="77777777" w:rsidR="00667C73" w:rsidRPr="006F48DE" w:rsidRDefault="00667C73" w:rsidP="00BE1C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667C73" w:rsidRPr="006F48DE" w14:paraId="6E68B224" w14:textId="77777777" w:rsidTr="007F0105">
        <w:tc>
          <w:tcPr>
            <w:tcW w:w="5220" w:type="dxa"/>
            <w:vAlign w:val="bottom"/>
          </w:tcPr>
          <w:p w14:paraId="6D2AC4CF" w14:textId="5B722F19" w:rsidR="00667C73" w:rsidRPr="006F48DE" w:rsidRDefault="00667C73" w:rsidP="00BE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สัญญาอื่น</w:t>
            </w:r>
            <w:r w:rsidR="00E64890"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990" w:type="dxa"/>
          </w:tcPr>
          <w:p w14:paraId="1CCD3043" w14:textId="77777777" w:rsidR="00667C73" w:rsidRPr="006F48DE" w:rsidRDefault="00667C73" w:rsidP="00BE1C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C145F2" w14:textId="77777777" w:rsidR="00667C73" w:rsidRPr="006F48DE" w:rsidRDefault="00667C73" w:rsidP="00BE1C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A512F4" w14:textId="77777777" w:rsidR="00667C73" w:rsidRPr="006F48DE" w:rsidRDefault="00667C73" w:rsidP="00BE1C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D503C4" w14:textId="77777777" w:rsidR="00667C73" w:rsidRPr="006F48DE" w:rsidRDefault="00667C73" w:rsidP="00BE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18FE49FA" w14:textId="77777777" w:rsidR="00667C73" w:rsidRPr="006F48DE" w:rsidRDefault="00667C73" w:rsidP="00BE1C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152F" w:rsidRPr="006F48DE" w14:paraId="338B4E20" w14:textId="77777777" w:rsidTr="007F0105">
        <w:tc>
          <w:tcPr>
            <w:tcW w:w="5220" w:type="dxa"/>
          </w:tcPr>
          <w:p w14:paraId="4187035E" w14:textId="77777777" w:rsidR="0078152F" w:rsidRPr="006F48DE" w:rsidRDefault="0078152F" w:rsidP="0078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990" w:type="dxa"/>
          </w:tcPr>
          <w:p w14:paraId="73990363" w14:textId="77777777" w:rsidR="0078152F" w:rsidRPr="006F48DE" w:rsidRDefault="0078152F" w:rsidP="0078152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023EFCA" w14:textId="77777777" w:rsidR="0078152F" w:rsidRPr="006F48DE" w:rsidRDefault="0078152F" w:rsidP="007815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DB2F7EB" w14:textId="1500908E" w:rsidR="0078152F" w:rsidRPr="006F48DE" w:rsidRDefault="00515050" w:rsidP="0078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25DDBC8D" w14:textId="77777777" w:rsidR="0078152F" w:rsidRPr="006F48DE" w:rsidRDefault="0078152F" w:rsidP="0078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6974051" w14:textId="5853A307" w:rsidR="0078152F" w:rsidRPr="006F48DE" w:rsidRDefault="00515050" w:rsidP="0078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78152F" w:rsidRPr="006F48DE" w14:paraId="7F8F59EE" w14:textId="77777777" w:rsidTr="007F0105">
        <w:tc>
          <w:tcPr>
            <w:tcW w:w="5220" w:type="dxa"/>
          </w:tcPr>
          <w:p w14:paraId="0240EE48" w14:textId="77777777" w:rsidR="0078152F" w:rsidRPr="006F48DE" w:rsidRDefault="0078152F" w:rsidP="0078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สัญญาเกี่ยวกับการซื้อที่ดิน</w:t>
            </w:r>
          </w:p>
        </w:tc>
        <w:tc>
          <w:tcPr>
            <w:tcW w:w="990" w:type="dxa"/>
          </w:tcPr>
          <w:p w14:paraId="1001ECAB" w14:textId="77777777" w:rsidR="0078152F" w:rsidRPr="006F48DE" w:rsidRDefault="0078152F" w:rsidP="0078152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4E10B8E" w14:textId="77777777" w:rsidR="0078152F" w:rsidRPr="006F48DE" w:rsidRDefault="0078152F" w:rsidP="007815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885103E" w14:textId="15696BF8" w:rsidR="0078152F" w:rsidRPr="006F48DE" w:rsidRDefault="00515050" w:rsidP="0078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864</w:t>
            </w:r>
          </w:p>
        </w:tc>
        <w:tc>
          <w:tcPr>
            <w:tcW w:w="270" w:type="dxa"/>
          </w:tcPr>
          <w:p w14:paraId="63CCE334" w14:textId="77777777" w:rsidR="0078152F" w:rsidRPr="006F48DE" w:rsidRDefault="0078152F" w:rsidP="0078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6352313" w14:textId="085FD8E5" w:rsidR="0078152F" w:rsidRPr="006F48DE" w:rsidRDefault="00515050" w:rsidP="00EF0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8152F" w:rsidRPr="006F48DE" w14:paraId="49D03820" w14:textId="77777777" w:rsidTr="007F0105">
        <w:tc>
          <w:tcPr>
            <w:tcW w:w="5220" w:type="dxa"/>
          </w:tcPr>
          <w:p w14:paraId="3979EAFC" w14:textId="77777777" w:rsidR="0078152F" w:rsidRPr="006F48DE" w:rsidRDefault="0078152F" w:rsidP="0078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สัญญาเกี่ยวกับการพัฒนาและก่อสร้างโครงการ</w:t>
            </w:r>
          </w:p>
        </w:tc>
        <w:tc>
          <w:tcPr>
            <w:tcW w:w="990" w:type="dxa"/>
          </w:tcPr>
          <w:p w14:paraId="15389234" w14:textId="77777777" w:rsidR="0078152F" w:rsidRPr="006F48DE" w:rsidRDefault="0078152F" w:rsidP="0078152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64D8166" w14:textId="77777777" w:rsidR="0078152F" w:rsidRPr="006F48DE" w:rsidRDefault="0078152F" w:rsidP="007815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669FBD9" w14:textId="10B94A9F" w:rsidR="0078152F" w:rsidRPr="006F48DE" w:rsidRDefault="00515050" w:rsidP="0078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5,022</w:t>
            </w:r>
          </w:p>
        </w:tc>
        <w:tc>
          <w:tcPr>
            <w:tcW w:w="270" w:type="dxa"/>
          </w:tcPr>
          <w:p w14:paraId="3AEF8CD9" w14:textId="77777777" w:rsidR="0078152F" w:rsidRPr="006F48DE" w:rsidRDefault="0078152F" w:rsidP="0078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2FB3295" w14:textId="0A00129E" w:rsidR="0078152F" w:rsidRPr="006F48DE" w:rsidRDefault="00515050" w:rsidP="0078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</w:tr>
      <w:tr w:rsidR="0078152F" w:rsidRPr="006F48DE" w14:paraId="0897D4DE" w14:textId="77777777" w:rsidTr="007F0105">
        <w:tc>
          <w:tcPr>
            <w:tcW w:w="5220" w:type="dxa"/>
          </w:tcPr>
          <w:p w14:paraId="5405EDBA" w14:textId="77777777" w:rsidR="0078152F" w:rsidRPr="006F48DE" w:rsidRDefault="0078152F" w:rsidP="0078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สัญญาเกี่ยวกับลิขสิทธิ์ซอฟต์แวร์และการดำเนินการ</w:t>
            </w:r>
          </w:p>
        </w:tc>
        <w:tc>
          <w:tcPr>
            <w:tcW w:w="990" w:type="dxa"/>
          </w:tcPr>
          <w:p w14:paraId="027DEB11" w14:textId="77777777" w:rsidR="0078152F" w:rsidRPr="006F48DE" w:rsidRDefault="0078152F" w:rsidP="0078152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3AF8D45" w14:textId="77777777" w:rsidR="0078152F" w:rsidRPr="006F48DE" w:rsidRDefault="0078152F" w:rsidP="007815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0CB5C58" w14:textId="309360DA" w:rsidR="0078152F" w:rsidRPr="006F48DE" w:rsidRDefault="00515050" w:rsidP="0078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44A2895D" w14:textId="77777777" w:rsidR="0078152F" w:rsidRPr="006F48DE" w:rsidRDefault="0078152F" w:rsidP="0078152F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A7C961E" w14:textId="72354F3C" w:rsidR="0078152F" w:rsidRPr="006F48DE" w:rsidRDefault="00515050" w:rsidP="00EF0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78152F" w:rsidRPr="006F48DE" w14:paraId="38A13AD5" w14:textId="77777777" w:rsidTr="00E56A40">
        <w:tc>
          <w:tcPr>
            <w:tcW w:w="5220" w:type="dxa"/>
          </w:tcPr>
          <w:p w14:paraId="43CE0591" w14:textId="77777777" w:rsidR="0078152F" w:rsidRPr="006F48DE" w:rsidRDefault="0078152F" w:rsidP="0078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สัญญาว่าจ้างงานบริการและค่าที่ปรึกษา</w:t>
            </w:r>
          </w:p>
        </w:tc>
        <w:tc>
          <w:tcPr>
            <w:tcW w:w="990" w:type="dxa"/>
          </w:tcPr>
          <w:p w14:paraId="51B85900" w14:textId="77777777" w:rsidR="0078152F" w:rsidRPr="006F48DE" w:rsidRDefault="0078152F" w:rsidP="0078152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3B4039" w14:textId="77777777" w:rsidR="0078152F" w:rsidRPr="006F48DE" w:rsidRDefault="0078152F" w:rsidP="007815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41BA1C7" w14:textId="2EE53730" w:rsidR="0078152F" w:rsidRPr="006F48DE" w:rsidRDefault="00515050" w:rsidP="0078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141</w:t>
            </w:r>
          </w:p>
        </w:tc>
        <w:tc>
          <w:tcPr>
            <w:tcW w:w="270" w:type="dxa"/>
          </w:tcPr>
          <w:p w14:paraId="331A0551" w14:textId="77777777" w:rsidR="0078152F" w:rsidRPr="006F48DE" w:rsidRDefault="0078152F" w:rsidP="0078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84ACCD8" w14:textId="2A82FDA9" w:rsidR="0078152F" w:rsidRPr="006F48DE" w:rsidRDefault="00515050" w:rsidP="0078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78152F" w:rsidRPr="006F48DE" w14:paraId="65DECF1B" w14:textId="77777777" w:rsidTr="00E56A40">
        <w:tc>
          <w:tcPr>
            <w:tcW w:w="5220" w:type="dxa"/>
          </w:tcPr>
          <w:p w14:paraId="1C5AD858" w14:textId="77777777" w:rsidR="0078152F" w:rsidRPr="006F48DE" w:rsidRDefault="0078152F" w:rsidP="0078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สัญญาก่อสร้างอาคารและสิ่งปลูกสร้าง</w:t>
            </w:r>
          </w:p>
        </w:tc>
        <w:tc>
          <w:tcPr>
            <w:tcW w:w="990" w:type="dxa"/>
          </w:tcPr>
          <w:p w14:paraId="642A6F13" w14:textId="77777777" w:rsidR="0078152F" w:rsidRPr="006F48DE" w:rsidRDefault="0078152F" w:rsidP="0078152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AF41434" w14:textId="77777777" w:rsidR="0078152F" w:rsidRPr="006F48DE" w:rsidRDefault="0078152F" w:rsidP="007815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0B7E2BD" w14:textId="7AAE5431" w:rsidR="0078152F" w:rsidRPr="006F48DE" w:rsidRDefault="00515050" w:rsidP="0078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270" w:type="dxa"/>
          </w:tcPr>
          <w:p w14:paraId="798229F3" w14:textId="77777777" w:rsidR="0078152F" w:rsidRPr="006F48DE" w:rsidRDefault="0078152F" w:rsidP="0078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1903F73" w14:textId="0CE0CBD2" w:rsidR="0078152F" w:rsidRPr="006F48DE" w:rsidRDefault="00515050" w:rsidP="00EF0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8152F" w:rsidRPr="006F48DE" w14:paraId="31071CF8" w14:textId="77777777" w:rsidTr="007F0105">
        <w:tc>
          <w:tcPr>
            <w:tcW w:w="5220" w:type="dxa"/>
          </w:tcPr>
          <w:p w14:paraId="2FBC1EB8" w14:textId="77777777" w:rsidR="0078152F" w:rsidRPr="006F48DE" w:rsidRDefault="0078152F" w:rsidP="0078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5EF33F80" w14:textId="77777777" w:rsidR="0078152F" w:rsidRPr="006F48DE" w:rsidRDefault="0078152F" w:rsidP="0078152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4D7F65B" w14:textId="77777777" w:rsidR="0078152F" w:rsidRPr="006F48DE" w:rsidRDefault="0078152F" w:rsidP="007815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C12C744" w14:textId="251EC183" w:rsidR="0078152F" w:rsidRPr="006F48DE" w:rsidRDefault="00515050" w:rsidP="0078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6,101</w:t>
            </w:r>
          </w:p>
        </w:tc>
        <w:tc>
          <w:tcPr>
            <w:tcW w:w="270" w:type="dxa"/>
          </w:tcPr>
          <w:p w14:paraId="57735D1C" w14:textId="77777777" w:rsidR="0078152F" w:rsidRPr="006F48DE" w:rsidRDefault="0078152F" w:rsidP="0078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FC7DA1A" w14:textId="1BA16141" w:rsidR="0078152F" w:rsidRPr="006F48DE" w:rsidRDefault="00515050" w:rsidP="0078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</w:p>
        </w:tc>
      </w:tr>
    </w:tbl>
    <w:p w14:paraId="78EF23F1" w14:textId="651EF48C" w:rsidR="00667C73" w:rsidRPr="006F48DE" w:rsidRDefault="00667C73" w:rsidP="00B44B88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2D49D290" w14:textId="6845BE0F" w:rsidR="00667C73" w:rsidRPr="006F48DE" w:rsidRDefault="00667C73" w:rsidP="006D5E0A">
      <w:pPr>
        <w:pStyle w:val="a"/>
        <w:tabs>
          <w:tab w:val="clear" w:pos="1080"/>
        </w:tabs>
        <w:ind w:left="1080" w:hanging="540"/>
        <w:jc w:val="thaiDistribute"/>
        <w:rPr>
          <w:rFonts w:asciiTheme="majorBidi" w:hAnsiTheme="majorBidi" w:cstheme="majorBidi"/>
          <w:b/>
          <w:bCs/>
          <w:i/>
          <w:iCs/>
          <w:cs/>
          <w:lang w:val="en-US"/>
        </w:rPr>
      </w:pPr>
      <w:r w:rsidRPr="006F48DE">
        <w:rPr>
          <w:rFonts w:asciiTheme="majorBidi" w:hAnsiTheme="majorBidi" w:cstheme="majorBidi"/>
          <w:b/>
          <w:bCs/>
          <w:i/>
          <w:iCs/>
          <w:cs/>
          <w:lang w:val="en-US"/>
        </w:rPr>
        <w:t>อื่น</w:t>
      </w:r>
      <w:r w:rsidR="00E64890" w:rsidRPr="006F48DE">
        <w:rPr>
          <w:rFonts w:asciiTheme="majorBidi" w:hAnsiTheme="majorBidi" w:cstheme="majorBidi"/>
          <w:b/>
          <w:bCs/>
          <w:i/>
          <w:iCs/>
          <w:lang w:val="en-US"/>
        </w:rPr>
        <w:t xml:space="preserve"> </w:t>
      </w:r>
      <w:r w:rsidRPr="006F48DE">
        <w:rPr>
          <w:rFonts w:asciiTheme="majorBidi" w:hAnsiTheme="majorBidi" w:cstheme="majorBidi"/>
          <w:b/>
          <w:bCs/>
          <w:i/>
          <w:iCs/>
          <w:cs/>
          <w:lang w:val="en-US"/>
        </w:rPr>
        <w:t>ๆ</w:t>
      </w:r>
    </w:p>
    <w:p w14:paraId="041FA8A5" w14:textId="77777777" w:rsidR="00667C73" w:rsidRPr="006F48DE" w:rsidRDefault="00667C73" w:rsidP="00AA3C1F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cs/>
        </w:rPr>
      </w:pPr>
    </w:p>
    <w:p w14:paraId="4D957C9C" w14:textId="1C3179C6" w:rsidR="00667C73" w:rsidRPr="006F48DE" w:rsidRDefault="00667C73" w:rsidP="006D5E0A">
      <w:pPr>
        <w:pStyle w:val="a"/>
        <w:tabs>
          <w:tab w:val="clear" w:pos="1080"/>
        </w:tabs>
        <w:ind w:left="1080" w:hanging="540"/>
        <w:jc w:val="thaiDistribute"/>
        <w:rPr>
          <w:rFonts w:asciiTheme="majorBidi" w:hAnsiTheme="majorBidi" w:cstheme="majorBidi"/>
          <w:lang w:val="en-US"/>
        </w:rPr>
      </w:pPr>
      <w:r w:rsidRPr="006F48DE">
        <w:rPr>
          <w:rFonts w:asciiTheme="majorBidi" w:hAnsiTheme="majorBidi" w:cstheme="majorBidi"/>
          <w:cs/>
        </w:rPr>
        <w:t xml:space="preserve">ณ วันที่ </w:t>
      </w:r>
      <w:r w:rsidR="001C2C0D" w:rsidRPr="001C2C0D">
        <w:rPr>
          <w:rFonts w:asciiTheme="majorBidi" w:hAnsiTheme="majorBidi" w:cstheme="majorBidi"/>
          <w:lang w:val="en-US"/>
        </w:rPr>
        <w:t>3</w:t>
      </w:r>
      <w:r w:rsidR="00D23069">
        <w:rPr>
          <w:rFonts w:asciiTheme="majorBidi" w:hAnsiTheme="majorBidi" w:cstheme="majorBidi"/>
          <w:lang w:val="en-US"/>
        </w:rPr>
        <w:t>1</w:t>
      </w:r>
      <w:r w:rsidR="00120C1A" w:rsidRPr="006F48DE">
        <w:rPr>
          <w:rFonts w:asciiTheme="majorBidi" w:hAnsiTheme="majorBidi" w:cstheme="majorBidi"/>
          <w:lang w:val="en-US"/>
        </w:rPr>
        <w:t xml:space="preserve"> </w:t>
      </w:r>
      <w:r w:rsidR="00D23069">
        <w:rPr>
          <w:rFonts w:asciiTheme="majorBidi" w:hAnsiTheme="majorBidi" w:cstheme="majorBidi" w:hint="cs"/>
          <w:cs/>
          <w:lang w:val="en-US"/>
        </w:rPr>
        <w:t>มีนาคม</w:t>
      </w:r>
      <w:r w:rsidRPr="006F48DE">
        <w:rPr>
          <w:rFonts w:asciiTheme="majorBidi" w:hAnsiTheme="majorBidi" w:cstheme="majorBidi"/>
          <w:cs/>
          <w:lang w:val="en-US"/>
        </w:rPr>
        <w:t xml:space="preserve"> </w:t>
      </w:r>
      <w:r w:rsidR="001C2C0D" w:rsidRPr="001C2C0D">
        <w:rPr>
          <w:rFonts w:asciiTheme="majorBidi" w:hAnsiTheme="majorBidi" w:cstheme="majorBidi"/>
          <w:lang w:val="en-US"/>
        </w:rPr>
        <w:t>256</w:t>
      </w:r>
      <w:r w:rsidR="00D23069">
        <w:rPr>
          <w:rFonts w:asciiTheme="majorBidi" w:hAnsiTheme="majorBidi" w:cstheme="majorBidi"/>
          <w:lang w:val="en-US"/>
        </w:rPr>
        <w:t>8</w:t>
      </w:r>
    </w:p>
    <w:p w14:paraId="7ADA4F20" w14:textId="77777777" w:rsidR="00667C73" w:rsidRPr="006F48DE" w:rsidRDefault="00667C73" w:rsidP="00CB1BF1">
      <w:pPr>
        <w:pStyle w:val="a"/>
        <w:ind w:left="1080" w:hanging="540"/>
        <w:jc w:val="thaiDistribute"/>
        <w:rPr>
          <w:rFonts w:asciiTheme="majorBidi" w:hAnsiTheme="majorBidi" w:cstheme="majorBidi"/>
          <w:cs/>
          <w:lang w:val="en-US"/>
        </w:rPr>
      </w:pPr>
    </w:p>
    <w:p w14:paraId="241A7264" w14:textId="39DC5FE0" w:rsidR="00667C73" w:rsidRPr="006F48DE" w:rsidRDefault="00667C73" w:rsidP="0085211C">
      <w:pPr>
        <w:pStyle w:val="a"/>
        <w:numPr>
          <w:ilvl w:val="0"/>
          <w:numId w:val="17"/>
        </w:numPr>
        <w:jc w:val="thaiDistribute"/>
        <w:rPr>
          <w:rFonts w:asciiTheme="majorBidi" w:hAnsiTheme="majorBidi" w:cstheme="majorBidi"/>
          <w:lang w:val="en-US"/>
        </w:rPr>
      </w:pPr>
      <w:r w:rsidRPr="006F48DE">
        <w:rPr>
          <w:rFonts w:asciiTheme="majorBidi" w:hAnsiTheme="majorBidi" w:cstheme="majorBidi"/>
          <w:cs/>
        </w:rPr>
        <w:t>กลุ่มบริษัท</w:t>
      </w:r>
      <w:r w:rsidRPr="006F48DE">
        <w:rPr>
          <w:rFonts w:asciiTheme="majorBidi" w:hAnsiTheme="majorBidi" w:cstheme="majorBidi"/>
          <w:cs/>
          <w:lang w:val="en-US"/>
        </w:rPr>
        <w:t>มีภาระผูกพันต่อสถาบันการเงิน</w:t>
      </w:r>
      <w:r w:rsidRPr="006F48DE">
        <w:rPr>
          <w:rFonts w:asciiTheme="majorBidi" w:hAnsiTheme="majorBidi" w:cstheme="majorBidi"/>
          <w:cs/>
        </w:rPr>
        <w:t>จากการที่สถาบันการเงินในประเทศหลายแห่งออกหนังสือค้ำประกัน</w:t>
      </w:r>
      <w:r w:rsidRPr="006F48DE">
        <w:rPr>
          <w:rFonts w:asciiTheme="majorBidi" w:hAnsiTheme="majorBidi" w:cstheme="majorBidi"/>
          <w:cs/>
          <w:lang w:val="en-US"/>
        </w:rPr>
        <w:t>ให้แก่กลุ่มบริษัท</w:t>
      </w:r>
      <w:r w:rsidRPr="006F48DE">
        <w:rPr>
          <w:rFonts w:asciiTheme="majorBidi" w:hAnsiTheme="majorBidi" w:cstheme="majorBidi"/>
          <w:cs/>
        </w:rPr>
        <w:t>เป็นจำนวนเงินรวม</w:t>
      </w:r>
      <w:r w:rsidR="00F75BC4">
        <w:rPr>
          <w:rFonts w:asciiTheme="majorBidi" w:hAnsiTheme="majorBidi" w:cstheme="majorBidi" w:hint="cs"/>
          <w:cs/>
        </w:rPr>
        <w:t xml:space="preserve"> </w:t>
      </w:r>
      <w:r w:rsidR="00515050" w:rsidRPr="00515050">
        <w:rPr>
          <w:rFonts w:asciiTheme="majorBidi" w:hAnsiTheme="majorBidi" w:cstheme="majorBidi"/>
          <w:lang w:val="en-US"/>
        </w:rPr>
        <w:t xml:space="preserve">6,990 </w:t>
      </w:r>
      <w:r w:rsidRPr="006F48DE">
        <w:rPr>
          <w:rFonts w:asciiTheme="majorBidi" w:hAnsiTheme="majorBidi" w:cstheme="majorBidi"/>
          <w:cs/>
        </w:rPr>
        <w:t>ล้านบาท</w:t>
      </w:r>
    </w:p>
    <w:p w14:paraId="25A3323B" w14:textId="77777777" w:rsidR="00667C73" w:rsidRPr="006F48DE" w:rsidRDefault="00667C73" w:rsidP="00D96279">
      <w:pPr>
        <w:pStyle w:val="a"/>
        <w:ind w:left="1080" w:hanging="540"/>
        <w:jc w:val="thaiDistribute"/>
        <w:rPr>
          <w:rFonts w:asciiTheme="majorBidi" w:hAnsiTheme="majorBidi" w:cstheme="majorBidi"/>
          <w:lang w:val="en-US"/>
        </w:rPr>
      </w:pPr>
    </w:p>
    <w:p w14:paraId="00CADB5A" w14:textId="00670DF9" w:rsidR="00667C73" w:rsidRDefault="00667C73" w:rsidP="0085211C">
      <w:pPr>
        <w:pStyle w:val="a"/>
        <w:numPr>
          <w:ilvl w:val="0"/>
          <w:numId w:val="17"/>
        </w:numPr>
        <w:jc w:val="thaiDistribute"/>
        <w:rPr>
          <w:rFonts w:asciiTheme="majorBidi" w:hAnsiTheme="majorBidi" w:cstheme="majorBidi"/>
          <w:lang w:val="en-US"/>
        </w:rPr>
      </w:pPr>
      <w:r w:rsidRPr="006F48DE">
        <w:rPr>
          <w:rFonts w:asciiTheme="majorBidi" w:hAnsiTheme="majorBidi" w:cstheme="majorBidi"/>
          <w:cs/>
          <w:lang w:val="en-US"/>
        </w:rPr>
        <w:t>บริษัทและบริษัทย่อยแห่งหนึ่งมีภาระผูกพันต่อสถาบันการเงินเกี่ยวกับการค้ำประกันวงเงินกู้ยืมระยะยาว จำนวนรวม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="00515050" w:rsidRPr="00515050">
        <w:rPr>
          <w:rFonts w:asciiTheme="majorBidi" w:hAnsiTheme="majorBidi" w:cstheme="majorBidi"/>
          <w:lang w:val="en-US"/>
        </w:rPr>
        <w:t xml:space="preserve">4,863 </w:t>
      </w:r>
      <w:r w:rsidRPr="006F48DE">
        <w:rPr>
          <w:rFonts w:asciiTheme="majorBidi" w:hAnsiTheme="majorBidi" w:cstheme="majorBidi"/>
          <w:cs/>
          <w:lang w:val="en-US"/>
        </w:rPr>
        <w:t>ล้านบาท วงเงินเบิกเกินบัญชีจำนวนรวม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="00515050">
        <w:rPr>
          <w:rFonts w:asciiTheme="majorBidi" w:hAnsiTheme="majorBidi" w:cstheme="majorBidi"/>
          <w:lang w:val="en-US"/>
        </w:rPr>
        <w:t>95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Pr="006F48DE">
        <w:rPr>
          <w:rFonts w:asciiTheme="majorBidi" w:hAnsiTheme="majorBidi" w:cstheme="majorBidi"/>
          <w:cs/>
          <w:lang w:val="en-US"/>
        </w:rPr>
        <w:t>ล้านบาท วงเงินหนังสือค้ำประกันที่ออกโดยสถาบันการเงินจำนวน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="00515050" w:rsidRPr="00515050">
        <w:rPr>
          <w:rFonts w:asciiTheme="majorBidi" w:hAnsiTheme="majorBidi" w:cstheme="majorBidi"/>
          <w:lang w:val="en-US"/>
        </w:rPr>
        <w:t xml:space="preserve">7,784 </w:t>
      </w:r>
      <w:r w:rsidRPr="006F48DE">
        <w:rPr>
          <w:rFonts w:asciiTheme="majorBidi" w:hAnsiTheme="majorBidi" w:cstheme="majorBidi"/>
          <w:cs/>
          <w:lang w:val="en-US"/>
        </w:rPr>
        <w:t>ล้านบาท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Pr="006F48DE">
        <w:rPr>
          <w:rFonts w:asciiTheme="majorBidi" w:hAnsiTheme="majorBidi" w:cstheme="majorBidi"/>
          <w:cs/>
          <w:lang w:val="en-US"/>
        </w:rPr>
        <w:t>วงเงินตั๋วสัญญาใช้เงินจำนวน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="00515050" w:rsidRPr="00515050">
        <w:rPr>
          <w:rFonts w:asciiTheme="majorBidi" w:hAnsiTheme="majorBidi" w:cstheme="majorBidi"/>
          <w:lang w:val="en-US"/>
        </w:rPr>
        <w:t xml:space="preserve">8,282 </w:t>
      </w:r>
      <w:r w:rsidRPr="006F48DE">
        <w:rPr>
          <w:rFonts w:asciiTheme="majorBidi" w:hAnsiTheme="majorBidi" w:cstheme="majorBidi"/>
          <w:cs/>
          <w:lang w:val="en-US"/>
        </w:rPr>
        <w:t>ล้านบาท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Pr="006F48DE">
        <w:rPr>
          <w:rFonts w:asciiTheme="majorBidi" w:hAnsiTheme="majorBidi" w:cstheme="majorBidi"/>
          <w:cs/>
          <w:lang w:val="en-US"/>
        </w:rPr>
        <w:t>และวงเงินสินเชื่ออื่นจำนวน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="00515050">
        <w:rPr>
          <w:rFonts w:asciiTheme="majorBidi" w:hAnsiTheme="majorBidi" w:cstheme="majorBidi"/>
          <w:lang w:val="en-US"/>
        </w:rPr>
        <w:t>640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Pr="006F48DE">
        <w:rPr>
          <w:rFonts w:asciiTheme="majorBidi" w:hAnsiTheme="majorBidi" w:cstheme="majorBidi"/>
          <w:cs/>
          <w:lang w:val="en-US"/>
        </w:rPr>
        <w:t xml:space="preserve">ล้านบาท </w:t>
      </w:r>
      <w:r w:rsidRPr="006F48DE">
        <w:rPr>
          <w:rFonts w:asciiTheme="majorBidi" w:hAnsiTheme="majorBidi" w:cstheme="majorBidi"/>
          <w:cs/>
        </w:rPr>
        <w:t>ของบริษัทย่อยแห่งอื่น</w:t>
      </w:r>
      <w:r w:rsidR="0021722C" w:rsidRPr="006F48DE">
        <w:rPr>
          <w:rFonts w:asciiTheme="majorBidi" w:hAnsiTheme="majorBidi" w:cstheme="majorBidi"/>
          <w:cs/>
        </w:rPr>
        <w:t xml:space="preserve"> </w:t>
      </w:r>
      <w:r w:rsidRPr="006F48DE">
        <w:rPr>
          <w:rFonts w:asciiTheme="majorBidi" w:hAnsiTheme="majorBidi" w:cstheme="majorBidi"/>
          <w:cs/>
        </w:rPr>
        <w:t xml:space="preserve">ๆ </w:t>
      </w:r>
      <w:r w:rsidRPr="006F48DE">
        <w:rPr>
          <w:rFonts w:asciiTheme="majorBidi" w:hAnsiTheme="majorBidi" w:cstheme="majorBidi"/>
          <w:cs/>
          <w:lang w:val="en-US"/>
        </w:rPr>
        <w:t>ในกลุ่มบริษัทเดียวกัน</w:t>
      </w:r>
    </w:p>
    <w:p w14:paraId="4AD5586C" w14:textId="77777777" w:rsidR="002D63E5" w:rsidRPr="006F48DE" w:rsidRDefault="002D63E5" w:rsidP="002D63E5">
      <w:pPr>
        <w:pStyle w:val="a"/>
        <w:ind w:left="1080"/>
        <w:jc w:val="thaiDistribute"/>
        <w:rPr>
          <w:rFonts w:asciiTheme="majorBidi" w:hAnsiTheme="majorBidi" w:cstheme="majorBidi"/>
          <w:cs/>
          <w:lang w:val="en-US"/>
        </w:rPr>
      </w:pPr>
    </w:p>
    <w:p w14:paraId="1E7DCEBB" w14:textId="00EAF0D3" w:rsidR="00667C73" w:rsidRPr="006F48DE" w:rsidRDefault="00667C73" w:rsidP="00B61E1B">
      <w:pPr>
        <w:pStyle w:val="StyleStyle2Complex14ptItalic"/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Cs w:val="30"/>
          <w:cs/>
        </w:rPr>
      </w:pPr>
      <w:r w:rsidRPr="006F48DE">
        <w:rPr>
          <w:rFonts w:asciiTheme="majorBidi" w:hAnsiTheme="majorBidi" w:cstheme="majorBidi"/>
          <w:szCs w:val="30"/>
          <w:cs/>
        </w:rPr>
        <w:t>หนี้สินที่อาจเกิดขึ้น</w:t>
      </w:r>
    </w:p>
    <w:p w14:paraId="5B708FAB" w14:textId="77777777" w:rsidR="00667C73" w:rsidRPr="006F48DE" w:rsidRDefault="00667C73" w:rsidP="00A16C55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cs/>
        </w:rPr>
      </w:pPr>
    </w:p>
    <w:p w14:paraId="0844795D" w14:textId="38EB5423" w:rsidR="00667C73" w:rsidRPr="006F48DE" w:rsidRDefault="00667C73" w:rsidP="00A16C55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</w:rPr>
      </w:pPr>
      <w:r w:rsidRPr="00515050">
        <w:rPr>
          <w:rFonts w:asciiTheme="majorBidi" w:hAnsiTheme="majorBidi" w:cstheme="majorBidi"/>
          <w:spacing w:val="-4"/>
          <w:cs/>
        </w:rPr>
        <w:t xml:space="preserve">ณ วันที่ </w:t>
      </w:r>
      <w:r w:rsidR="006518AF" w:rsidRPr="00515050">
        <w:rPr>
          <w:rFonts w:asciiTheme="majorBidi" w:hAnsiTheme="majorBidi" w:cstheme="majorBidi"/>
          <w:spacing w:val="-4"/>
          <w:lang w:val="en-US"/>
        </w:rPr>
        <w:t xml:space="preserve">31 </w:t>
      </w:r>
      <w:r w:rsidR="006518AF" w:rsidRPr="00515050">
        <w:rPr>
          <w:rFonts w:asciiTheme="majorBidi" w:hAnsiTheme="majorBidi" w:cstheme="majorBidi" w:hint="cs"/>
          <w:spacing w:val="-4"/>
          <w:cs/>
          <w:lang w:val="en-US"/>
        </w:rPr>
        <w:t>มีนาคม</w:t>
      </w:r>
      <w:r w:rsidR="006518AF" w:rsidRPr="00515050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="006518AF" w:rsidRPr="00515050">
        <w:rPr>
          <w:rFonts w:asciiTheme="majorBidi" w:hAnsiTheme="majorBidi" w:cstheme="majorBidi"/>
          <w:spacing w:val="-4"/>
          <w:lang w:val="en-US"/>
        </w:rPr>
        <w:t>2568</w:t>
      </w:r>
      <w:r w:rsidR="00DF1E88" w:rsidRPr="00515050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Pr="00515050">
        <w:rPr>
          <w:rFonts w:asciiTheme="majorBidi" w:hAnsiTheme="majorBidi" w:cstheme="majorBidi"/>
          <w:spacing w:val="-4"/>
          <w:cs/>
        </w:rPr>
        <w:t>กลุ่มบริษัทมีหนี้สินที่อาจเกิดขึ้นจากการถูกบริษัทอื่นและบุคคลธรรมดาฟ้องร้องในคดีต่าง</w:t>
      </w:r>
      <w:r w:rsidR="00E64890" w:rsidRPr="00515050">
        <w:rPr>
          <w:rFonts w:asciiTheme="majorBidi" w:hAnsiTheme="majorBidi" w:cstheme="majorBidi"/>
          <w:spacing w:val="-4"/>
          <w:cs/>
        </w:rPr>
        <w:t xml:space="preserve"> </w:t>
      </w:r>
      <w:r w:rsidRPr="00515050">
        <w:rPr>
          <w:rFonts w:asciiTheme="majorBidi" w:hAnsiTheme="majorBidi" w:cstheme="majorBidi"/>
          <w:spacing w:val="-4"/>
          <w:cs/>
        </w:rPr>
        <w:t>ๆ</w:t>
      </w:r>
      <w:r w:rsidRPr="006F48DE">
        <w:rPr>
          <w:rFonts w:asciiTheme="majorBidi" w:hAnsiTheme="majorBidi" w:cstheme="majorBidi"/>
          <w:cs/>
        </w:rPr>
        <w:t xml:space="preserve"> จากการผิดสัญญา การเรียกร้องค่าเสียหายและอื่น</w:t>
      </w:r>
      <w:r w:rsidR="00E64890" w:rsidRPr="006F48DE">
        <w:rPr>
          <w:rFonts w:asciiTheme="majorBidi" w:hAnsiTheme="majorBidi" w:cstheme="majorBidi"/>
          <w:cs/>
        </w:rPr>
        <w:t xml:space="preserve"> </w:t>
      </w:r>
      <w:r w:rsidRPr="006F48DE">
        <w:rPr>
          <w:rFonts w:asciiTheme="majorBidi" w:hAnsiTheme="majorBidi" w:cstheme="majorBidi"/>
          <w:cs/>
        </w:rPr>
        <w:t xml:space="preserve">ๆ ขณะนี้คดีอยู่ในระหว่างการไต่สวนของศาล อย่างไรก็ตาม </w:t>
      </w:r>
      <w:r w:rsidRPr="006F48DE">
        <w:rPr>
          <w:rFonts w:asciiTheme="majorBidi" w:hAnsiTheme="majorBidi" w:cstheme="majorBidi"/>
          <w:cs/>
        </w:rPr>
        <w:br/>
        <w:t>กลุ่มบริษัทได้บันทึกสำรองค่าเผื่อหนี้สินที่อาจจะเกิดขึ้นจากคดีความดังกล่าวตามความเห็นของฝ่ายบริหารและ</w:t>
      </w:r>
      <w:r w:rsidR="00515050">
        <w:rPr>
          <w:rFonts w:asciiTheme="majorBidi" w:hAnsiTheme="majorBidi" w:cstheme="majorBidi"/>
          <w:lang w:val="en-US"/>
        </w:rPr>
        <w:br/>
      </w:r>
      <w:r w:rsidRPr="006F48DE">
        <w:rPr>
          <w:rFonts w:asciiTheme="majorBidi" w:hAnsiTheme="majorBidi" w:cstheme="majorBidi"/>
          <w:cs/>
        </w:rPr>
        <w:t>ฝ่ายกฎหมายของกลุ่มบริษัทรวมจำนวน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="00515050">
        <w:rPr>
          <w:rFonts w:asciiTheme="majorBidi" w:hAnsiTheme="majorBidi" w:cstheme="majorBidi"/>
          <w:lang w:val="en-US"/>
        </w:rPr>
        <w:t>67</w:t>
      </w:r>
      <w:r w:rsidR="00774DB0">
        <w:rPr>
          <w:rFonts w:asciiTheme="majorBidi" w:hAnsiTheme="majorBidi" w:cstheme="majorBidi" w:hint="cs"/>
          <w:cs/>
          <w:lang w:val="en-US"/>
        </w:rPr>
        <w:t xml:space="preserve"> </w:t>
      </w:r>
      <w:r w:rsidRPr="006F48DE">
        <w:rPr>
          <w:rFonts w:asciiTheme="majorBidi" w:hAnsiTheme="majorBidi" w:cstheme="majorBidi"/>
          <w:cs/>
        </w:rPr>
        <w:t>ล้านบาท</w:t>
      </w:r>
      <w:r w:rsidRPr="006F48DE">
        <w:rPr>
          <w:rFonts w:asciiTheme="majorBidi" w:hAnsiTheme="majorBidi" w:cstheme="majorBidi"/>
          <w:i/>
          <w:iCs/>
          <w:cs/>
        </w:rPr>
        <w:t xml:space="preserve"> (</w:t>
      </w:r>
      <w:r w:rsidR="001C2C0D" w:rsidRPr="001C2C0D">
        <w:rPr>
          <w:rFonts w:asciiTheme="majorBidi" w:hAnsiTheme="majorBidi" w:cstheme="majorBidi"/>
          <w:i/>
          <w:iCs/>
          <w:lang w:val="en-US"/>
        </w:rPr>
        <w:t>31</w:t>
      </w:r>
      <w:r w:rsidRPr="006F48DE">
        <w:rPr>
          <w:rFonts w:asciiTheme="majorBidi" w:hAnsiTheme="majorBidi" w:cstheme="majorBidi"/>
          <w:i/>
          <w:iCs/>
          <w:cs/>
        </w:rPr>
        <w:t xml:space="preserve"> ธันวาคม </w:t>
      </w:r>
      <w:r w:rsidR="001C2C0D" w:rsidRPr="001C2C0D">
        <w:rPr>
          <w:rFonts w:asciiTheme="majorBidi" w:hAnsiTheme="majorBidi" w:cstheme="majorBidi"/>
          <w:i/>
          <w:iCs/>
          <w:lang w:val="en-US"/>
        </w:rPr>
        <w:t>256</w:t>
      </w:r>
      <w:r w:rsidR="006518AF">
        <w:rPr>
          <w:rFonts w:asciiTheme="majorBidi" w:hAnsiTheme="majorBidi" w:cstheme="majorBidi"/>
          <w:i/>
          <w:iCs/>
          <w:lang w:val="en-US"/>
        </w:rPr>
        <w:t>7</w:t>
      </w:r>
      <w:r w:rsidRPr="006F48DE">
        <w:rPr>
          <w:rFonts w:asciiTheme="majorBidi" w:hAnsiTheme="majorBidi" w:cstheme="majorBidi"/>
          <w:i/>
          <w:iCs/>
          <w:cs/>
        </w:rPr>
        <w:t xml:space="preserve">: </w:t>
      </w:r>
      <w:r w:rsidR="001C2C0D" w:rsidRPr="001C2C0D">
        <w:rPr>
          <w:rFonts w:asciiTheme="majorBidi" w:hAnsiTheme="majorBidi" w:cstheme="majorBidi"/>
          <w:i/>
          <w:iCs/>
          <w:lang w:val="en-US"/>
        </w:rPr>
        <w:t>5</w:t>
      </w:r>
      <w:r w:rsidR="006518AF">
        <w:rPr>
          <w:rFonts w:asciiTheme="majorBidi" w:hAnsiTheme="majorBidi" w:cstheme="majorBidi"/>
          <w:i/>
          <w:iCs/>
          <w:lang w:val="en-US"/>
        </w:rPr>
        <w:t>7</w:t>
      </w:r>
      <w:r w:rsidRPr="006F48DE">
        <w:rPr>
          <w:rFonts w:asciiTheme="majorBidi" w:hAnsiTheme="majorBidi" w:cstheme="majorBidi"/>
          <w:i/>
          <w:iCs/>
          <w:cs/>
        </w:rPr>
        <w:t xml:space="preserve"> ล้านบาท)</w:t>
      </w:r>
      <w:r w:rsidRPr="006F48DE">
        <w:rPr>
          <w:rFonts w:asciiTheme="majorBidi" w:hAnsiTheme="majorBidi" w:cstheme="majorBidi"/>
          <w:cs/>
        </w:rPr>
        <w:t xml:space="preserve"> ไว้ใน</w:t>
      </w:r>
      <w:r w:rsidR="00A465AD" w:rsidRPr="006F48DE">
        <w:rPr>
          <w:rFonts w:asciiTheme="majorBidi" w:hAnsiTheme="majorBidi" w:cstheme="majorBidi"/>
          <w:cs/>
        </w:rPr>
        <w:t>งบฐานะการเงิน</w:t>
      </w:r>
      <w:r w:rsidRPr="006F48DE">
        <w:rPr>
          <w:rFonts w:asciiTheme="majorBidi" w:hAnsiTheme="majorBidi" w:cstheme="majorBidi"/>
          <w:cs/>
        </w:rPr>
        <w:t>รวม</w:t>
      </w:r>
    </w:p>
    <w:p w14:paraId="3C109CDD" w14:textId="77777777" w:rsidR="00667C73" w:rsidRPr="00AA1582" w:rsidRDefault="00667C73" w:rsidP="00B61E1B">
      <w:pPr>
        <w:pStyle w:val="StyleStyle2Complex14ptItalic"/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Cs w:val="30"/>
        </w:rPr>
      </w:pPr>
      <w:r w:rsidRPr="00AA1582">
        <w:rPr>
          <w:rFonts w:asciiTheme="majorBidi" w:hAnsiTheme="majorBidi" w:cstheme="majorBidi"/>
          <w:szCs w:val="30"/>
          <w:cs/>
        </w:rPr>
        <w:lastRenderedPageBreak/>
        <w:t>เหตุการณ์ภายหลังรอบระยะเวลารายงาน</w:t>
      </w:r>
    </w:p>
    <w:p w14:paraId="70A58EE5" w14:textId="77777777" w:rsidR="00174B3C" w:rsidRDefault="00174B3C" w:rsidP="00472724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highlight w:val="yellow"/>
          <w:lang w:val="en-US"/>
        </w:rPr>
      </w:pPr>
    </w:p>
    <w:p w14:paraId="35E041D3" w14:textId="77777777" w:rsidR="007D3B46" w:rsidRPr="00D43ADA" w:rsidRDefault="007D3B46" w:rsidP="007D3B46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="Angsana New"/>
          <w:i/>
          <w:iCs/>
          <w:lang w:val="en-US"/>
        </w:rPr>
      </w:pPr>
      <w:r w:rsidRPr="00D43ADA">
        <w:rPr>
          <w:rFonts w:asciiTheme="majorBidi" w:hAnsiTheme="majorBidi" w:cs="Angsana New"/>
          <w:i/>
          <w:iCs/>
          <w:cs/>
          <w:lang w:val="en-US"/>
        </w:rPr>
        <w:t>ชําระค่าหุ้นเพิ่มเติม</w:t>
      </w:r>
    </w:p>
    <w:p w14:paraId="5AE8F3DD" w14:textId="77777777" w:rsidR="007D3B46" w:rsidRDefault="007D3B46" w:rsidP="00472724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highlight w:val="yellow"/>
          <w:lang w:val="en-US"/>
        </w:rPr>
      </w:pPr>
    </w:p>
    <w:p w14:paraId="40F1B3D6" w14:textId="77777777" w:rsidR="007D3B46" w:rsidRPr="00C8309A" w:rsidRDefault="007D3B46" w:rsidP="007D3B46">
      <w:pPr>
        <w:pStyle w:val="a"/>
        <w:numPr>
          <w:ilvl w:val="0"/>
          <w:numId w:val="41"/>
        </w:numPr>
        <w:ind w:left="900"/>
        <w:jc w:val="thaiDistribute"/>
        <w:rPr>
          <w:rFonts w:asciiTheme="majorBidi" w:hAnsiTheme="majorBidi" w:cstheme="majorBidi"/>
          <w:lang w:val="en-US"/>
        </w:rPr>
      </w:pPr>
      <w:r w:rsidRPr="00515050">
        <w:rPr>
          <w:rFonts w:asciiTheme="majorBidi" w:hAnsiTheme="majorBidi" w:cs="Angsana New"/>
          <w:cs/>
          <w:lang w:val="en-US"/>
        </w:rPr>
        <w:t xml:space="preserve">ในเดือนเมษายน </w:t>
      </w:r>
      <w:r w:rsidRPr="00515050">
        <w:rPr>
          <w:rFonts w:asciiTheme="majorBidi" w:hAnsiTheme="majorBidi" w:cstheme="majorBidi"/>
          <w:lang w:val="en-US"/>
        </w:rPr>
        <w:t>2568</w:t>
      </w:r>
      <w:r w:rsidRPr="00515050">
        <w:rPr>
          <w:rFonts w:asciiTheme="majorBidi" w:hAnsiTheme="majorBidi" w:cs="Angsana New"/>
          <w:cs/>
          <w:lang w:val="en-US"/>
        </w:rPr>
        <w:t xml:space="preserve"> บริษัทได้</w:t>
      </w:r>
      <w:r>
        <w:rPr>
          <w:rFonts w:asciiTheme="majorBidi" w:hAnsiTheme="majorBidi" w:cs="Angsana New" w:hint="cs"/>
          <w:cs/>
          <w:lang w:val="en-US"/>
        </w:rPr>
        <w:t>มีการ</w:t>
      </w:r>
      <w:r w:rsidRPr="00515050">
        <w:rPr>
          <w:rFonts w:asciiTheme="majorBidi" w:hAnsiTheme="majorBidi" w:cs="Angsana New"/>
          <w:cs/>
          <w:lang w:val="en-US"/>
        </w:rPr>
        <w:t>ชำระค่าหุ้นเพิ่มให้บริษัท อินโน สเปราท์ โฮลดิ้ง จำกัด ซึ่งเป็นบริษัทย่อยทางตรงของบริษัท</w:t>
      </w:r>
      <w:r w:rsidRPr="00C8309A">
        <w:rPr>
          <w:rFonts w:asciiTheme="majorBidi" w:hAnsiTheme="majorBidi" w:cs="Angsana New"/>
          <w:cs/>
          <w:lang w:val="en-US"/>
        </w:rPr>
        <w:t xml:space="preserve">จำนวน </w:t>
      </w:r>
      <w:r w:rsidRPr="00C8309A">
        <w:rPr>
          <w:rFonts w:asciiTheme="majorBidi" w:hAnsiTheme="majorBidi" w:cs="Angsana New"/>
          <w:lang w:val="en-US"/>
        </w:rPr>
        <w:t xml:space="preserve">595,000,000 </w:t>
      </w:r>
      <w:r w:rsidRPr="00C8309A">
        <w:rPr>
          <w:rFonts w:asciiTheme="majorBidi" w:hAnsiTheme="majorBidi" w:cs="Angsana New"/>
          <w:cs/>
          <w:lang w:val="en-US"/>
        </w:rPr>
        <w:t>หุ้น ราคาหุ้นละ</w:t>
      </w:r>
      <w:r w:rsidRPr="00C8309A">
        <w:rPr>
          <w:rFonts w:asciiTheme="majorBidi" w:hAnsiTheme="majorBidi" w:cs="Angsana New"/>
          <w:lang w:val="en-US"/>
        </w:rPr>
        <w:t xml:space="preserve"> 10 </w:t>
      </w:r>
      <w:r w:rsidRPr="00C8309A">
        <w:rPr>
          <w:rFonts w:asciiTheme="majorBidi" w:hAnsiTheme="majorBidi" w:cs="Angsana New"/>
          <w:cs/>
          <w:lang w:val="en-US"/>
        </w:rPr>
        <w:t>บาท ในอัตราร้อยละ</w:t>
      </w:r>
      <w:r w:rsidRPr="00C8309A">
        <w:rPr>
          <w:rFonts w:asciiTheme="majorBidi" w:hAnsiTheme="majorBidi" w:cs="Angsana New"/>
          <w:lang w:val="en-US"/>
        </w:rPr>
        <w:t xml:space="preserve"> 30 </w:t>
      </w:r>
      <w:r w:rsidRPr="00C8309A">
        <w:rPr>
          <w:rFonts w:asciiTheme="majorBidi" w:hAnsiTheme="majorBidi" w:cs="Angsana New"/>
          <w:cs/>
          <w:lang w:val="en-US"/>
        </w:rPr>
        <w:t>ของทุนจดทะเบียน คิดเป็นจำนวนเงิน</w:t>
      </w:r>
      <w:r w:rsidRPr="00C8309A">
        <w:rPr>
          <w:rFonts w:asciiTheme="majorBidi" w:hAnsiTheme="majorBidi" w:cs="Angsana New"/>
          <w:lang w:val="en-US"/>
        </w:rPr>
        <w:t xml:space="preserve"> 1,785 </w:t>
      </w:r>
      <w:r w:rsidRPr="00C8309A">
        <w:rPr>
          <w:rFonts w:asciiTheme="majorBidi" w:hAnsiTheme="majorBidi" w:cs="Angsana New"/>
          <w:cs/>
          <w:lang w:val="en-US"/>
        </w:rPr>
        <w:t xml:space="preserve">ล้านบาท รวมทุนที่ออกและชำระแล้วทั้งสิ้น </w:t>
      </w:r>
      <w:r w:rsidRPr="00C8309A">
        <w:rPr>
          <w:rFonts w:asciiTheme="majorBidi" w:hAnsiTheme="majorBidi" w:cs="Angsana New"/>
          <w:lang w:val="en-US"/>
        </w:rPr>
        <w:t xml:space="preserve">4,810 </w:t>
      </w:r>
      <w:r w:rsidRPr="00C8309A">
        <w:rPr>
          <w:rFonts w:asciiTheme="majorBidi" w:hAnsiTheme="majorBidi" w:cs="Angsana New"/>
          <w:cs/>
          <w:lang w:val="en-US"/>
        </w:rPr>
        <w:t xml:space="preserve">ล้านบาท การชำระค่าหุ้นดังกล่าวแล้วเสร็จในเดือนเมษายน </w:t>
      </w:r>
      <w:r w:rsidRPr="00C8309A">
        <w:rPr>
          <w:rFonts w:asciiTheme="majorBidi" w:hAnsiTheme="majorBidi" w:cs="Angsana New"/>
          <w:lang w:val="en-US"/>
        </w:rPr>
        <w:t>2568</w:t>
      </w:r>
    </w:p>
    <w:p w14:paraId="138CE28D" w14:textId="77777777" w:rsidR="007D3B46" w:rsidRPr="00515050" w:rsidRDefault="007D3B46" w:rsidP="007D3B46">
      <w:pPr>
        <w:pStyle w:val="a"/>
        <w:ind w:left="540"/>
        <w:jc w:val="thaiDistribute"/>
        <w:rPr>
          <w:rFonts w:asciiTheme="majorBidi" w:hAnsiTheme="majorBidi" w:cstheme="majorBidi"/>
          <w:lang w:val="en-US"/>
        </w:rPr>
      </w:pPr>
    </w:p>
    <w:p w14:paraId="5B923C54" w14:textId="1EDBEB7B" w:rsidR="007D3B46" w:rsidRPr="007D3B46" w:rsidRDefault="007D3B46" w:rsidP="007D3B46">
      <w:pPr>
        <w:pStyle w:val="a"/>
        <w:numPr>
          <w:ilvl w:val="0"/>
          <w:numId w:val="41"/>
        </w:numPr>
        <w:ind w:left="900"/>
        <w:jc w:val="thaiDistribute"/>
        <w:rPr>
          <w:rFonts w:asciiTheme="majorBidi" w:hAnsiTheme="majorBidi" w:cstheme="majorBidi"/>
          <w:lang w:val="en-US"/>
        </w:rPr>
      </w:pPr>
      <w:r w:rsidRPr="00515050">
        <w:rPr>
          <w:rFonts w:asciiTheme="majorBidi" w:hAnsiTheme="majorBidi" w:cs="Angsana New"/>
          <w:cs/>
          <w:lang w:val="en-US"/>
        </w:rPr>
        <w:t xml:space="preserve">ในเดือนเมษายน </w:t>
      </w:r>
      <w:r w:rsidRPr="00515050">
        <w:rPr>
          <w:rFonts w:asciiTheme="majorBidi" w:hAnsiTheme="majorBidi" w:cstheme="majorBidi"/>
          <w:lang w:val="en-US"/>
        </w:rPr>
        <w:t>2568</w:t>
      </w:r>
      <w:r w:rsidRPr="00515050">
        <w:rPr>
          <w:rFonts w:asciiTheme="majorBidi" w:hAnsiTheme="majorBidi" w:cs="Angsana New"/>
          <w:cs/>
          <w:lang w:val="en-US"/>
        </w:rPr>
        <w:t xml:space="preserve"> บริษัท อินโน สเปราท์ โฮลดิ้ง จำกัด ซึ่งเป็นบริษัทย่อยทางตรงของบริษัท ได้</w:t>
      </w:r>
      <w:r>
        <w:rPr>
          <w:rFonts w:asciiTheme="majorBidi" w:hAnsiTheme="majorBidi" w:cs="Angsana New" w:hint="cs"/>
          <w:cs/>
          <w:lang w:val="en-US"/>
        </w:rPr>
        <w:t>มีการ</w:t>
      </w:r>
      <w:r w:rsidRPr="00515050">
        <w:rPr>
          <w:rFonts w:asciiTheme="majorBidi" w:hAnsiTheme="majorBidi" w:cs="Angsana New"/>
          <w:cs/>
          <w:lang w:val="en-US"/>
        </w:rPr>
        <w:t>ชำระ</w:t>
      </w:r>
      <w:r>
        <w:rPr>
          <w:rFonts w:asciiTheme="majorBidi" w:hAnsiTheme="majorBidi" w:cs="Angsana New"/>
          <w:cs/>
          <w:lang w:val="en-US"/>
        </w:rPr>
        <w:br/>
      </w:r>
      <w:r w:rsidRPr="00515050">
        <w:rPr>
          <w:rFonts w:asciiTheme="majorBidi" w:hAnsiTheme="majorBidi" w:cs="Angsana New"/>
          <w:cs/>
          <w:lang w:val="en-US"/>
        </w:rPr>
        <w:t>ค่าหุ้นเพิ่มเติมให้บริษัท โอเมก้า โลจิสติกส์ แคมปัส จำกัด ซึ่งเป็นการร่วมค้าของ</w:t>
      </w:r>
      <w:r>
        <w:rPr>
          <w:rFonts w:asciiTheme="majorBidi" w:hAnsiTheme="majorBidi" w:cs="Angsana New" w:hint="cs"/>
          <w:cs/>
          <w:lang w:val="en-US"/>
        </w:rPr>
        <w:t>บริษัท</w:t>
      </w:r>
      <w:r w:rsidRPr="00515050">
        <w:rPr>
          <w:rFonts w:asciiTheme="majorBidi" w:hAnsiTheme="majorBidi" w:cs="Angsana New"/>
          <w:cs/>
          <w:lang w:val="en-US"/>
        </w:rPr>
        <w:t xml:space="preserve"> </w:t>
      </w:r>
      <w:r w:rsidRPr="00C8309A">
        <w:rPr>
          <w:rFonts w:asciiTheme="majorBidi" w:hAnsiTheme="majorBidi" w:cs="Angsana New"/>
          <w:cs/>
          <w:lang w:val="en-US"/>
        </w:rPr>
        <w:t>จำนวน</w:t>
      </w:r>
      <w:r w:rsidRPr="00C8309A">
        <w:rPr>
          <w:rFonts w:asciiTheme="majorBidi" w:hAnsiTheme="majorBidi" w:cs="Angsana New"/>
          <w:lang w:val="en-US"/>
        </w:rPr>
        <w:t xml:space="preserve"> 713,490 </w:t>
      </w:r>
      <w:r w:rsidRPr="00C8309A">
        <w:rPr>
          <w:rFonts w:asciiTheme="majorBidi" w:hAnsiTheme="majorBidi" w:cs="Angsana New"/>
          <w:cs/>
          <w:lang w:val="en-US"/>
        </w:rPr>
        <w:t>หุ้น ราคาหุ้นละ</w:t>
      </w:r>
      <w:r w:rsidRPr="00C8309A">
        <w:rPr>
          <w:rFonts w:asciiTheme="majorBidi" w:hAnsiTheme="majorBidi" w:cs="Angsana New"/>
          <w:lang w:val="en-US"/>
        </w:rPr>
        <w:t xml:space="preserve"> 1,000 </w:t>
      </w:r>
      <w:r w:rsidRPr="00C8309A">
        <w:rPr>
          <w:rFonts w:asciiTheme="majorBidi" w:hAnsiTheme="majorBidi" w:cs="Angsana New"/>
          <w:cs/>
          <w:lang w:val="en-US"/>
        </w:rPr>
        <w:t>บาท ในอัตราร้อยละ</w:t>
      </w:r>
      <w:r w:rsidRPr="00C8309A">
        <w:rPr>
          <w:rFonts w:asciiTheme="majorBidi" w:hAnsiTheme="majorBidi" w:cs="Angsana New"/>
          <w:lang w:val="en-US"/>
        </w:rPr>
        <w:t xml:space="preserve"> 18 </w:t>
      </w:r>
      <w:r w:rsidRPr="00C8309A">
        <w:rPr>
          <w:rFonts w:asciiTheme="majorBidi" w:hAnsiTheme="majorBidi" w:cs="Angsana New"/>
          <w:cs/>
          <w:lang w:val="en-US"/>
        </w:rPr>
        <w:t>ของทุนจดทะเบียน คิดเป็นจำนวนเงิน</w:t>
      </w:r>
      <w:r w:rsidRPr="00C8309A">
        <w:rPr>
          <w:rFonts w:asciiTheme="majorBidi" w:hAnsiTheme="majorBidi" w:cs="Angsana New"/>
          <w:lang w:val="en-US"/>
        </w:rPr>
        <w:t> 128 </w:t>
      </w:r>
      <w:r w:rsidRPr="00C8309A">
        <w:rPr>
          <w:rFonts w:asciiTheme="majorBidi" w:hAnsiTheme="majorBidi" w:cs="Angsana New"/>
          <w:cs/>
          <w:lang w:val="en-US"/>
        </w:rPr>
        <w:t>ล้านบาท</w:t>
      </w:r>
      <w:r>
        <w:rPr>
          <w:rFonts w:asciiTheme="majorBidi" w:hAnsiTheme="majorBidi" w:cs="Angsana New"/>
          <w:lang w:val="en-US"/>
        </w:rPr>
        <w:t xml:space="preserve"> </w:t>
      </w:r>
      <w:r w:rsidRPr="00515050">
        <w:rPr>
          <w:rFonts w:asciiTheme="majorBidi" w:hAnsiTheme="majorBidi" w:cs="Angsana New"/>
          <w:cs/>
          <w:lang w:val="en-US"/>
        </w:rPr>
        <w:t xml:space="preserve">รวมทุนที่ออกและชำระแล้วทั้งสิ้น </w:t>
      </w:r>
      <w:r w:rsidRPr="00515050">
        <w:rPr>
          <w:rFonts w:asciiTheme="majorBidi" w:hAnsiTheme="majorBidi" w:cstheme="majorBidi"/>
          <w:lang w:val="en-US"/>
        </w:rPr>
        <w:t>1,951</w:t>
      </w:r>
      <w:r w:rsidRPr="00515050">
        <w:rPr>
          <w:rFonts w:asciiTheme="majorBidi" w:hAnsiTheme="majorBidi" w:cs="Angsana New"/>
          <w:cs/>
          <w:lang w:val="en-US"/>
        </w:rPr>
        <w:t xml:space="preserve"> ล้านบาท</w:t>
      </w:r>
      <w:r>
        <w:rPr>
          <w:rFonts w:asciiTheme="majorBidi" w:hAnsiTheme="majorBidi" w:cs="Angsana New"/>
          <w:lang w:val="en-US"/>
        </w:rPr>
        <w:t xml:space="preserve"> </w:t>
      </w:r>
      <w:r w:rsidRPr="00C8309A">
        <w:rPr>
          <w:rFonts w:asciiTheme="majorBidi" w:hAnsiTheme="majorBidi" w:cs="Angsana New"/>
          <w:cs/>
          <w:lang w:val="en-US"/>
        </w:rPr>
        <w:t xml:space="preserve">การชำระค่าหุ้นดังกล่าวแล้วเสร็จในเดือนเมษายน </w:t>
      </w:r>
      <w:r w:rsidRPr="00C8309A">
        <w:rPr>
          <w:rFonts w:asciiTheme="majorBidi" w:hAnsiTheme="majorBidi" w:cs="Angsana New"/>
          <w:lang w:val="en-US"/>
        </w:rPr>
        <w:t>2568</w:t>
      </w:r>
    </w:p>
    <w:p w14:paraId="564D06FD" w14:textId="77777777" w:rsidR="007D3B46" w:rsidRDefault="007D3B46" w:rsidP="007D3B46">
      <w:pPr>
        <w:pStyle w:val="a"/>
        <w:ind w:left="540"/>
        <w:jc w:val="thaiDistribute"/>
        <w:rPr>
          <w:rFonts w:asciiTheme="majorBidi" w:hAnsiTheme="majorBidi" w:cstheme="majorBidi"/>
          <w:lang w:val="en-US"/>
        </w:rPr>
      </w:pPr>
    </w:p>
    <w:p w14:paraId="7790B0F5" w14:textId="38D77F26" w:rsidR="007D3B46" w:rsidRDefault="007D3B46" w:rsidP="007D3B46">
      <w:pPr>
        <w:pStyle w:val="a"/>
        <w:numPr>
          <w:ilvl w:val="0"/>
          <w:numId w:val="41"/>
        </w:numPr>
        <w:ind w:left="900"/>
        <w:jc w:val="thaiDistribute"/>
        <w:rPr>
          <w:rFonts w:asciiTheme="majorBidi" w:hAnsiTheme="majorBidi" w:cstheme="majorBidi"/>
          <w:lang w:val="en-US"/>
        </w:rPr>
      </w:pPr>
      <w:r w:rsidRPr="00515050">
        <w:rPr>
          <w:rFonts w:asciiTheme="majorBidi" w:hAnsiTheme="majorBidi" w:cs="Angsana New"/>
          <w:cs/>
          <w:lang w:val="en-US"/>
        </w:rPr>
        <w:t xml:space="preserve">ในเดือนเมษายน </w:t>
      </w:r>
      <w:r w:rsidRPr="00515050">
        <w:rPr>
          <w:rFonts w:asciiTheme="majorBidi" w:hAnsiTheme="majorBidi" w:cs="Angsana New"/>
          <w:lang w:val="en-US"/>
        </w:rPr>
        <w:t xml:space="preserve">2568 </w:t>
      </w:r>
      <w:r w:rsidRPr="00515050">
        <w:rPr>
          <w:rFonts w:asciiTheme="majorBidi" w:hAnsiTheme="majorBidi" w:cs="Angsana New"/>
          <w:cs/>
          <w:lang w:val="en-US"/>
        </w:rPr>
        <w:t>บริษัท พฤกษา เรียลเอสเตท จํากัด (มหาชน) ซึ่งเป็นบริษัทย่อยทางตรงของบริษัท</w:t>
      </w:r>
      <w:r>
        <w:rPr>
          <w:rFonts w:asciiTheme="majorBidi" w:hAnsiTheme="majorBidi" w:cs="Angsana New"/>
          <w:cs/>
          <w:lang w:val="en-US"/>
        </w:rPr>
        <w:br/>
      </w:r>
      <w:r w:rsidRPr="004945C2">
        <w:rPr>
          <w:rFonts w:asciiTheme="majorBidi" w:hAnsiTheme="majorBidi" w:cs="Angsana New"/>
          <w:cs/>
          <w:lang w:val="en-US"/>
        </w:rPr>
        <w:t>ได้มีการชำระ</w:t>
      </w:r>
      <w:r w:rsidRPr="004945C2">
        <w:rPr>
          <w:rFonts w:asciiTheme="majorBidi" w:hAnsiTheme="majorBidi" w:cs="Angsana New" w:hint="cs"/>
          <w:cs/>
          <w:lang w:val="en-US"/>
        </w:rPr>
        <w:t>ค่า</w:t>
      </w:r>
      <w:r w:rsidRPr="004945C2">
        <w:rPr>
          <w:rFonts w:asciiTheme="majorBidi" w:hAnsiTheme="majorBidi" w:cs="Angsana New"/>
          <w:cs/>
          <w:lang w:val="en-US"/>
        </w:rPr>
        <w:t xml:space="preserve">หุ้นเพิ่มเติมให้บริษัท บริทาเนีย เอสพีวี </w:t>
      </w:r>
      <w:r w:rsidRPr="004945C2">
        <w:rPr>
          <w:rFonts w:asciiTheme="majorBidi" w:hAnsiTheme="majorBidi" w:cs="Angsana New"/>
          <w:lang w:val="en-US"/>
        </w:rPr>
        <w:t xml:space="preserve">16 </w:t>
      </w:r>
      <w:r w:rsidRPr="004945C2">
        <w:rPr>
          <w:rFonts w:asciiTheme="majorBidi" w:hAnsiTheme="majorBidi" w:cs="Angsana New"/>
          <w:cs/>
          <w:lang w:val="en-US"/>
        </w:rPr>
        <w:t>จำกัด ซึ่งเป็นการร่วมค้าของบริษัท</w:t>
      </w:r>
      <w:r w:rsidRPr="004945C2">
        <w:rPr>
          <w:rFonts w:asciiTheme="majorBidi" w:hAnsiTheme="majorBidi" w:cs="Angsana New"/>
          <w:lang w:val="en-US"/>
        </w:rPr>
        <w:t xml:space="preserve"> </w:t>
      </w:r>
      <w:r w:rsidRPr="004945C2">
        <w:rPr>
          <w:rFonts w:asciiTheme="majorBidi" w:hAnsiTheme="majorBidi" w:cs="Angsana New"/>
          <w:cs/>
          <w:lang w:val="en-US"/>
        </w:rPr>
        <w:t xml:space="preserve">จำนวน </w:t>
      </w:r>
      <w:r w:rsidRPr="004945C2">
        <w:rPr>
          <w:rFonts w:asciiTheme="majorBidi" w:hAnsiTheme="majorBidi" w:cstheme="majorBidi"/>
          <w:lang w:val="en-US"/>
        </w:rPr>
        <w:t xml:space="preserve">11,446,550 </w:t>
      </w:r>
      <w:r w:rsidRPr="004945C2">
        <w:rPr>
          <w:rFonts w:asciiTheme="majorBidi" w:hAnsiTheme="majorBidi" w:cs="Angsana New"/>
          <w:cs/>
          <w:lang w:val="en-US"/>
        </w:rPr>
        <w:t>หุ้น</w:t>
      </w:r>
      <w:r w:rsidRPr="00515050">
        <w:rPr>
          <w:rFonts w:asciiTheme="majorBidi" w:hAnsiTheme="majorBidi" w:cs="Angsana New"/>
          <w:cs/>
          <w:lang w:val="en-US"/>
        </w:rPr>
        <w:t xml:space="preserve"> </w:t>
      </w:r>
      <w:r w:rsidRPr="003231E5">
        <w:rPr>
          <w:rFonts w:asciiTheme="majorBidi" w:hAnsiTheme="majorBidi" w:cs="Angsana New"/>
          <w:cs/>
          <w:lang w:val="en-US"/>
        </w:rPr>
        <w:t xml:space="preserve">ราคาหุ้นละ </w:t>
      </w:r>
      <w:r>
        <w:rPr>
          <w:rFonts w:asciiTheme="majorBidi" w:hAnsiTheme="majorBidi" w:cs="Angsana New"/>
          <w:lang w:val="en-US"/>
        </w:rPr>
        <w:t>10</w:t>
      </w:r>
      <w:r w:rsidRPr="003231E5">
        <w:rPr>
          <w:rFonts w:asciiTheme="majorBidi" w:hAnsiTheme="majorBidi" w:cs="Angsana New"/>
          <w:cs/>
          <w:lang w:val="en-US"/>
        </w:rPr>
        <w:t xml:space="preserve"> บาท ในอัตราร้อยละ </w:t>
      </w:r>
      <w:r>
        <w:rPr>
          <w:rFonts w:asciiTheme="majorBidi" w:hAnsiTheme="majorBidi" w:cs="Angsana New"/>
          <w:lang w:val="en-US"/>
        </w:rPr>
        <w:t xml:space="preserve">5 </w:t>
      </w:r>
      <w:r w:rsidRPr="003231E5">
        <w:rPr>
          <w:rFonts w:asciiTheme="majorBidi" w:hAnsiTheme="majorBidi" w:cs="Angsana New"/>
          <w:cs/>
          <w:lang w:val="en-US"/>
        </w:rPr>
        <w:t>ของทุนจดทะเบียน</w:t>
      </w:r>
      <w:r>
        <w:rPr>
          <w:rFonts w:asciiTheme="majorBidi" w:hAnsiTheme="majorBidi" w:cs="Angsana New" w:hint="cs"/>
          <w:cs/>
          <w:lang w:val="en-US"/>
        </w:rPr>
        <w:t xml:space="preserve"> คิด</w:t>
      </w:r>
      <w:r w:rsidRPr="00515050">
        <w:rPr>
          <w:rFonts w:asciiTheme="majorBidi" w:hAnsiTheme="majorBidi" w:cs="Angsana New"/>
          <w:cs/>
          <w:lang w:val="en-US"/>
        </w:rPr>
        <w:t xml:space="preserve">เป็นจำนวนเงิน </w:t>
      </w:r>
      <w:r>
        <w:rPr>
          <w:rFonts w:asciiTheme="majorBidi" w:hAnsiTheme="majorBidi" w:cstheme="majorBidi"/>
          <w:lang w:val="en-US"/>
        </w:rPr>
        <w:t>6</w:t>
      </w:r>
      <w:r w:rsidRPr="00515050">
        <w:rPr>
          <w:rFonts w:asciiTheme="majorBidi" w:hAnsiTheme="majorBidi" w:cstheme="majorBidi"/>
          <w:lang w:val="en-US"/>
        </w:rPr>
        <w:t xml:space="preserve"> </w:t>
      </w:r>
      <w:r w:rsidRPr="00515050">
        <w:rPr>
          <w:rFonts w:asciiTheme="majorBidi" w:hAnsiTheme="majorBidi" w:cs="Angsana New"/>
          <w:cs/>
          <w:lang w:val="en-US"/>
        </w:rPr>
        <w:t>ล้านบาท</w:t>
      </w:r>
      <w:r>
        <w:rPr>
          <w:rFonts w:asciiTheme="majorBidi" w:hAnsiTheme="majorBidi" w:cs="Angsana New" w:hint="cs"/>
          <w:cs/>
          <w:lang w:val="en-US"/>
        </w:rPr>
        <w:t xml:space="preserve"> </w:t>
      </w:r>
      <w:r w:rsidR="004945C2">
        <w:rPr>
          <w:rFonts w:asciiTheme="majorBidi" w:hAnsiTheme="majorBidi" w:cs="Angsana New"/>
          <w:lang w:val="en-US"/>
        </w:rPr>
        <w:br/>
      </w:r>
      <w:r w:rsidRPr="00515050">
        <w:rPr>
          <w:rFonts w:asciiTheme="majorBidi" w:hAnsiTheme="majorBidi" w:cs="Angsana New"/>
          <w:cs/>
          <w:lang w:val="en-US"/>
        </w:rPr>
        <w:t xml:space="preserve">รวมทุนที่ออกและชำระแล้วทั้งสิ้น </w:t>
      </w:r>
      <w:r>
        <w:rPr>
          <w:rFonts w:asciiTheme="majorBidi" w:hAnsiTheme="majorBidi" w:cstheme="majorBidi"/>
          <w:lang w:val="en-US"/>
        </w:rPr>
        <w:t>181</w:t>
      </w:r>
      <w:r w:rsidRPr="00515050">
        <w:rPr>
          <w:rFonts w:asciiTheme="majorBidi" w:hAnsiTheme="majorBidi" w:cs="Angsana New"/>
          <w:cs/>
          <w:lang w:val="en-US"/>
        </w:rPr>
        <w:t xml:space="preserve"> ล้านบาท </w:t>
      </w:r>
      <w:r w:rsidRPr="003231E5">
        <w:rPr>
          <w:rFonts w:asciiTheme="majorBidi" w:hAnsiTheme="majorBidi" w:cs="Angsana New"/>
          <w:cs/>
          <w:lang w:val="en-US"/>
        </w:rPr>
        <w:t>การชำระค่าหุ้นดังกล่าวแล้วเสร็จในเดือนเมษายน</w:t>
      </w:r>
      <w:r w:rsidRPr="00515050">
        <w:rPr>
          <w:rFonts w:asciiTheme="majorBidi" w:hAnsiTheme="majorBidi" w:cs="Angsana New"/>
          <w:cs/>
          <w:lang w:val="en-US"/>
        </w:rPr>
        <w:t xml:space="preserve"> </w:t>
      </w:r>
      <w:r w:rsidRPr="00515050">
        <w:rPr>
          <w:rFonts w:asciiTheme="majorBidi" w:hAnsiTheme="majorBidi" w:cstheme="majorBidi"/>
          <w:lang w:val="en-US"/>
        </w:rPr>
        <w:t>2568</w:t>
      </w:r>
    </w:p>
    <w:p w14:paraId="2B09B399" w14:textId="77777777" w:rsidR="007D3B46" w:rsidRDefault="007D3B46" w:rsidP="007D3B46">
      <w:pPr>
        <w:pStyle w:val="a"/>
        <w:ind w:left="900"/>
        <w:jc w:val="thaiDistribute"/>
        <w:rPr>
          <w:rFonts w:asciiTheme="majorBidi" w:hAnsiTheme="majorBidi" w:cstheme="majorBidi"/>
          <w:lang w:val="en-US"/>
        </w:rPr>
      </w:pPr>
    </w:p>
    <w:p w14:paraId="10F038D0" w14:textId="77777777" w:rsidR="007D3B46" w:rsidRPr="00D43ADA" w:rsidRDefault="007D3B46" w:rsidP="007D3B46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i/>
          <w:iCs/>
          <w:lang w:val="en-US"/>
        </w:rPr>
      </w:pPr>
      <w:r w:rsidRPr="00D43ADA">
        <w:rPr>
          <w:rFonts w:asciiTheme="majorBidi" w:hAnsiTheme="majorBidi" w:cstheme="majorBidi" w:hint="cs"/>
          <w:i/>
          <w:iCs/>
          <w:cs/>
          <w:lang w:val="en-US"/>
        </w:rPr>
        <w:t>รับโอนหุ้น</w:t>
      </w:r>
    </w:p>
    <w:p w14:paraId="6AC0481F" w14:textId="77777777" w:rsidR="007D3B46" w:rsidRPr="002E3900" w:rsidRDefault="007D3B46" w:rsidP="007D3B46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b/>
          <w:bCs/>
          <w:u w:val="single"/>
          <w:cs/>
          <w:lang w:val="en-US"/>
        </w:rPr>
      </w:pPr>
    </w:p>
    <w:p w14:paraId="6D9BAED1" w14:textId="77777777" w:rsidR="007D3B46" w:rsidRPr="00515050" w:rsidRDefault="007D3B46" w:rsidP="00D43ADA">
      <w:pPr>
        <w:pStyle w:val="a"/>
        <w:ind w:left="900"/>
        <w:jc w:val="thaiDistribute"/>
        <w:rPr>
          <w:rFonts w:asciiTheme="majorBidi" w:hAnsiTheme="majorBidi" w:cstheme="majorBidi"/>
          <w:lang w:val="en-US"/>
        </w:rPr>
      </w:pPr>
      <w:r w:rsidRPr="00515050">
        <w:rPr>
          <w:rFonts w:asciiTheme="majorBidi" w:hAnsiTheme="majorBidi" w:cs="Angsana New"/>
          <w:cs/>
          <w:lang w:val="en-US"/>
        </w:rPr>
        <w:t xml:space="preserve">ในเดือนเมษายน </w:t>
      </w:r>
      <w:r w:rsidRPr="00515050">
        <w:rPr>
          <w:rFonts w:asciiTheme="majorBidi" w:hAnsiTheme="majorBidi" w:cstheme="majorBidi"/>
          <w:lang w:val="en-US"/>
        </w:rPr>
        <w:t>2568</w:t>
      </w:r>
      <w:r w:rsidRPr="00515050">
        <w:rPr>
          <w:rFonts w:asciiTheme="majorBidi" w:hAnsiTheme="majorBidi" w:cs="Angsana New"/>
          <w:cs/>
          <w:lang w:val="en-US"/>
        </w:rPr>
        <w:t xml:space="preserve"> </w:t>
      </w:r>
      <w:r>
        <w:rPr>
          <w:rFonts w:asciiTheme="majorBidi" w:hAnsiTheme="majorBidi" w:cs="Angsana New" w:hint="cs"/>
          <w:cs/>
          <w:lang w:val="en-US"/>
        </w:rPr>
        <w:t>บริษัท</w:t>
      </w:r>
      <w:r w:rsidRPr="00515050">
        <w:rPr>
          <w:rFonts w:asciiTheme="majorBidi" w:hAnsiTheme="majorBidi" w:cs="Angsana New"/>
          <w:cs/>
          <w:lang w:val="en-US"/>
        </w:rPr>
        <w:t xml:space="preserve">ได้รับโอนหุ้นสามัญของบริษัท อินโน โฮม คอนสตรัคชั่น จำกัด จาก บริษัท ควอตซ์ โฮลดิ้ง </w:t>
      </w:r>
      <w:r w:rsidRPr="00515050">
        <w:rPr>
          <w:rFonts w:asciiTheme="majorBidi" w:hAnsiTheme="majorBidi" w:cstheme="majorBidi"/>
          <w:lang w:val="en-US"/>
        </w:rPr>
        <w:t>3</w:t>
      </w:r>
      <w:r w:rsidRPr="00515050">
        <w:rPr>
          <w:rFonts w:asciiTheme="majorBidi" w:hAnsiTheme="majorBidi" w:cs="Angsana New"/>
          <w:cs/>
          <w:lang w:val="en-US"/>
        </w:rPr>
        <w:t xml:space="preserve"> จำกัด และ บริษัท ควอตซ์ โฮลดิ้ง </w:t>
      </w:r>
      <w:r w:rsidRPr="00515050">
        <w:rPr>
          <w:rFonts w:asciiTheme="majorBidi" w:hAnsiTheme="majorBidi" w:cstheme="majorBidi"/>
          <w:lang w:val="en-US"/>
        </w:rPr>
        <w:t>4</w:t>
      </w:r>
      <w:r w:rsidRPr="00515050">
        <w:rPr>
          <w:rFonts w:asciiTheme="majorBidi" w:hAnsiTheme="majorBidi" w:cs="Angsana New"/>
          <w:cs/>
          <w:lang w:val="en-US"/>
        </w:rPr>
        <w:t xml:space="preserve"> จำกัด จำนวน </w:t>
      </w:r>
      <w:r w:rsidRPr="00515050">
        <w:rPr>
          <w:rFonts w:asciiTheme="majorBidi" w:hAnsiTheme="majorBidi" w:cstheme="majorBidi"/>
          <w:lang w:val="en-US"/>
        </w:rPr>
        <w:t>510,000</w:t>
      </w:r>
      <w:r w:rsidRPr="00515050">
        <w:rPr>
          <w:rFonts w:asciiTheme="majorBidi" w:hAnsiTheme="majorBidi" w:cs="Angsana New"/>
          <w:cs/>
          <w:lang w:val="en-US"/>
        </w:rPr>
        <w:t xml:space="preserve"> หุ้น และ </w:t>
      </w:r>
      <w:r w:rsidRPr="00515050">
        <w:rPr>
          <w:rFonts w:asciiTheme="majorBidi" w:hAnsiTheme="majorBidi" w:cstheme="majorBidi"/>
          <w:lang w:val="en-US"/>
        </w:rPr>
        <w:t>489,999</w:t>
      </w:r>
      <w:r w:rsidRPr="00515050">
        <w:rPr>
          <w:rFonts w:asciiTheme="majorBidi" w:hAnsiTheme="majorBidi" w:cs="Angsana New"/>
          <w:cs/>
          <w:lang w:val="en-US"/>
        </w:rPr>
        <w:t xml:space="preserve"> หุ้น ตามลำดับ ซึ่งมีมูลค่าที่ตราไว้ </w:t>
      </w:r>
      <w:r w:rsidRPr="00515050">
        <w:rPr>
          <w:rFonts w:asciiTheme="majorBidi" w:hAnsiTheme="majorBidi" w:cstheme="majorBidi"/>
          <w:lang w:val="en-US"/>
        </w:rPr>
        <w:t>100</w:t>
      </w:r>
      <w:r w:rsidRPr="00515050">
        <w:rPr>
          <w:rFonts w:asciiTheme="majorBidi" w:hAnsiTheme="majorBidi" w:cs="Angsana New"/>
          <w:cs/>
          <w:lang w:val="en-US"/>
        </w:rPr>
        <w:t xml:space="preserve"> บาทต่อหุ้น เป็นจำนวนเงินรวม </w:t>
      </w:r>
      <w:r w:rsidRPr="00515050">
        <w:rPr>
          <w:rFonts w:asciiTheme="majorBidi" w:hAnsiTheme="majorBidi" w:cstheme="majorBidi"/>
          <w:lang w:val="en-US"/>
        </w:rPr>
        <w:t>51</w:t>
      </w:r>
      <w:r w:rsidRPr="00515050">
        <w:rPr>
          <w:rFonts w:asciiTheme="majorBidi" w:hAnsiTheme="majorBidi" w:cs="Angsana New"/>
          <w:cs/>
          <w:lang w:val="en-US"/>
        </w:rPr>
        <w:t xml:space="preserve"> ล้านบาท และ </w:t>
      </w:r>
      <w:r w:rsidRPr="00515050">
        <w:rPr>
          <w:rFonts w:asciiTheme="majorBidi" w:hAnsiTheme="majorBidi" w:cstheme="majorBidi"/>
          <w:lang w:val="en-US"/>
        </w:rPr>
        <w:t>49</w:t>
      </w:r>
      <w:r w:rsidRPr="00515050">
        <w:rPr>
          <w:rFonts w:asciiTheme="majorBidi" w:hAnsiTheme="majorBidi" w:cs="Angsana New"/>
          <w:cs/>
          <w:lang w:val="en-US"/>
        </w:rPr>
        <w:t xml:space="preserve"> ล้านบาท ตามลำดับ</w:t>
      </w:r>
    </w:p>
    <w:p w14:paraId="566BC938" w14:textId="77777777" w:rsidR="007D3B46" w:rsidRDefault="007D3B46" w:rsidP="007D3B46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b/>
          <w:bCs/>
          <w:u w:val="single"/>
          <w:lang w:val="en-US"/>
        </w:rPr>
      </w:pPr>
    </w:p>
    <w:p w14:paraId="4D42202F" w14:textId="034F6CAB" w:rsidR="007D3B46" w:rsidRPr="00D43ADA" w:rsidRDefault="007D3B46" w:rsidP="007D3B46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i/>
          <w:iCs/>
          <w:lang w:val="en-US"/>
        </w:rPr>
      </w:pPr>
      <w:r w:rsidRPr="00D43ADA">
        <w:rPr>
          <w:rFonts w:asciiTheme="majorBidi" w:hAnsiTheme="majorBidi" w:cstheme="majorBidi"/>
          <w:i/>
          <w:iCs/>
          <w:cs/>
          <w:lang w:val="en-US"/>
        </w:rPr>
        <w:t>จ่ายเงินปันผล</w:t>
      </w:r>
    </w:p>
    <w:p w14:paraId="57DCD0C6" w14:textId="77777777" w:rsidR="007D3B46" w:rsidRPr="007D3B46" w:rsidRDefault="007D3B46" w:rsidP="007D3B46">
      <w:pPr>
        <w:pStyle w:val="a"/>
        <w:ind w:left="900"/>
        <w:jc w:val="thaiDistribute"/>
        <w:rPr>
          <w:rFonts w:asciiTheme="majorBidi" w:hAnsiTheme="majorBidi" w:cstheme="majorBidi"/>
          <w:lang w:val="en-US"/>
        </w:rPr>
      </w:pPr>
    </w:p>
    <w:p w14:paraId="676E5D3E" w14:textId="28CA2972" w:rsidR="00BC30AA" w:rsidRPr="00174B3C" w:rsidRDefault="00BC30AA" w:rsidP="00D43ADA">
      <w:pPr>
        <w:pStyle w:val="a"/>
        <w:ind w:left="900"/>
        <w:jc w:val="thaiDistribute"/>
        <w:rPr>
          <w:rFonts w:asciiTheme="majorBidi" w:hAnsiTheme="majorBidi" w:cstheme="majorBidi"/>
          <w:lang w:val="en-US"/>
        </w:rPr>
      </w:pPr>
      <w:r w:rsidRPr="00BC30AA">
        <w:rPr>
          <w:rFonts w:asciiTheme="majorBidi" w:hAnsiTheme="majorBidi" w:cs="Angsana New"/>
          <w:cs/>
          <w:lang w:val="en-US"/>
        </w:rPr>
        <w:t xml:space="preserve">ในการประชุมสามัญผู้ถือหุ้นเมื่อวันที่ </w:t>
      </w:r>
      <w:r w:rsidRPr="00BC30AA">
        <w:rPr>
          <w:rFonts w:asciiTheme="majorBidi" w:hAnsiTheme="majorBidi" w:cstheme="majorBidi"/>
          <w:lang w:val="en-US"/>
        </w:rPr>
        <w:t>2</w:t>
      </w:r>
      <w:r>
        <w:rPr>
          <w:rFonts w:asciiTheme="majorBidi" w:hAnsiTheme="majorBidi" w:cstheme="majorBidi"/>
          <w:lang w:val="en-US"/>
        </w:rPr>
        <w:t>8</w:t>
      </w:r>
      <w:r w:rsidRPr="00BC30AA">
        <w:rPr>
          <w:rFonts w:asciiTheme="majorBidi" w:hAnsiTheme="majorBidi" w:cs="Angsana New"/>
          <w:cs/>
          <w:lang w:val="en-US"/>
        </w:rPr>
        <w:t xml:space="preserve"> เมษายน </w:t>
      </w:r>
      <w:r w:rsidRPr="00BC30AA">
        <w:rPr>
          <w:rFonts w:asciiTheme="majorBidi" w:hAnsiTheme="majorBidi" w:cstheme="majorBidi"/>
          <w:lang w:val="en-US"/>
        </w:rPr>
        <w:t>256</w:t>
      </w:r>
      <w:r>
        <w:rPr>
          <w:rFonts w:asciiTheme="majorBidi" w:hAnsiTheme="majorBidi" w:cstheme="majorBidi"/>
          <w:lang w:val="en-US"/>
        </w:rPr>
        <w:t>8</w:t>
      </w:r>
      <w:r w:rsidRPr="00BC30AA">
        <w:rPr>
          <w:rFonts w:asciiTheme="majorBidi" w:hAnsiTheme="majorBidi" w:cs="Angsana New"/>
          <w:cs/>
          <w:lang w:val="en-US"/>
        </w:rPr>
        <w:t xml:space="preserve"> ที่ประชุมบริษัทมีมติอนุมัติการจ่ายเงินปันผลจาก</w:t>
      </w:r>
      <w:r>
        <w:rPr>
          <w:rFonts w:asciiTheme="majorBidi" w:hAnsiTheme="majorBidi" w:cs="Angsana New"/>
          <w:lang w:val="en-US"/>
        </w:rPr>
        <w:br/>
      </w:r>
      <w:r w:rsidRPr="00BC30AA">
        <w:rPr>
          <w:rFonts w:asciiTheme="majorBidi" w:hAnsiTheme="majorBidi" w:cs="Angsana New"/>
          <w:cs/>
          <w:lang w:val="en-US"/>
        </w:rPr>
        <w:t xml:space="preserve">ผลการดำเนินงานประจำปี </w:t>
      </w:r>
      <w:r w:rsidRPr="00BC30AA">
        <w:rPr>
          <w:rFonts w:asciiTheme="majorBidi" w:hAnsiTheme="majorBidi" w:cstheme="majorBidi"/>
          <w:lang w:val="en-US"/>
        </w:rPr>
        <w:t>256</w:t>
      </w:r>
      <w:r>
        <w:rPr>
          <w:rFonts w:asciiTheme="majorBidi" w:hAnsiTheme="majorBidi" w:cstheme="majorBidi"/>
          <w:lang w:val="en-US"/>
        </w:rPr>
        <w:t>7</w:t>
      </w:r>
      <w:r w:rsidRPr="00BC30AA">
        <w:rPr>
          <w:rFonts w:asciiTheme="majorBidi" w:hAnsiTheme="majorBidi" w:cs="Angsana New"/>
          <w:cs/>
          <w:lang w:val="en-US"/>
        </w:rPr>
        <w:t xml:space="preserve"> ในอัตราหุ้นละ </w:t>
      </w:r>
      <w:r w:rsidRPr="00BC30AA">
        <w:rPr>
          <w:rFonts w:asciiTheme="majorBidi" w:hAnsiTheme="majorBidi" w:cstheme="majorBidi"/>
          <w:lang w:val="en-US"/>
        </w:rPr>
        <w:t>0.</w:t>
      </w:r>
      <w:r>
        <w:rPr>
          <w:rFonts w:asciiTheme="majorBidi" w:hAnsiTheme="majorBidi" w:cstheme="majorBidi"/>
          <w:lang w:val="en-US"/>
        </w:rPr>
        <w:t>21</w:t>
      </w:r>
      <w:r w:rsidRPr="00BC30AA">
        <w:rPr>
          <w:rFonts w:asciiTheme="majorBidi" w:hAnsiTheme="majorBidi" w:cs="Angsana New"/>
          <w:cs/>
          <w:lang w:val="en-US"/>
        </w:rPr>
        <w:t xml:space="preserve"> บาท เป็นจำนวนเงิน</w:t>
      </w:r>
      <w:r w:rsidR="003127D1">
        <w:rPr>
          <w:rFonts w:asciiTheme="majorBidi" w:hAnsiTheme="majorBidi" w:cs="Angsana New" w:hint="cs"/>
          <w:cs/>
          <w:lang w:val="en-US"/>
        </w:rPr>
        <w:t>ทั้งสิ้น</w:t>
      </w:r>
      <w:r w:rsidRPr="00BC30AA">
        <w:rPr>
          <w:rFonts w:asciiTheme="majorBidi" w:hAnsiTheme="majorBidi" w:cs="Angsana New"/>
          <w:cs/>
          <w:lang w:val="en-US"/>
        </w:rPr>
        <w:t xml:space="preserve"> </w:t>
      </w:r>
      <w:r>
        <w:rPr>
          <w:rFonts w:asciiTheme="majorBidi" w:hAnsiTheme="majorBidi" w:cstheme="majorBidi"/>
          <w:lang w:val="en-US"/>
        </w:rPr>
        <w:t xml:space="preserve">460 </w:t>
      </w:r>
      <w:r w:rsidRPr="00BC30AA">
        <w:rPr>
          <w:rFonts w:asciiTheme="majorBidi" w:hAnsiTheme="majorBidi" w:cs="Angsana New"/>
          <w:cs/>
          <w:lang w:val="en-US"/>
        </w:rPr>
        <w:t xml:space="preserve">ล้านบาท ทั้งนี้ บริษัทได้จ่ายเงินปันผลระหว่างกาลไปเมื่อวันที่ </w:t>
      </w:r>
      <w:r>
        <w:rPr>
          <w:rFonts w:asciiTheme="majorBidi" w:hAnsiTheme="majorBidi" w:cstheme="majorBidi"/>
          <w:lang w:val="en-US"/>
        </w:rPr>
        <w:t>13</w:t>
      </w:r>
      <w:r w:rsidRPr="00BC30AA">
        <w:rPr>
          <w:rFonts w:asciiTheme="majorBidi" w:hAnsiTheme="majorBidi" w:cs="Angsana New"/>
          <w:cs/>
          <w:lang w:val="en-US"/>
        </w:rPr>
        <w:t xml:space="preserve"> กันยายน </w:t>
      </w:r>
      <w:r w:rsidRPr="00BC30AA">
        <w:rPr>
          <w:rFonts w:asciiTheme="majorBidi" w:hAnsiTheme="majorBidi" w:cstheme="majorBidi"/>
          <w:lang w:val="en-US"/>
        </w:rPr>
        <w:t>256</w:t>
      </w:r>
      <w:r>
        <w:rPr>
          <w:rFonts w:asciiTheme="majorBidi" w:hAnsiTheme="majorBidi" w:cstheme="majorBidi"/>
          <w:lang w:val="en-US"/>
        </w:rPr>
        <w:t>7</w:t>
      </w:r>
      <w:r w:rsidRPr="00BC30AA">
        <w:rPr>
          <w:rFonts w:asciiTheme="majorBidi" w:hAnsiTheme="majorBidi" w:cs="Angsana New"/>
          <w:cs/>
          <w:lang w:val="en-US"/>
        </w:rPr>
        <w:t xml:space="preserve"> ในอัตราหุ้นละ </w:t>
      </w:r>
      <w:r w:rsidRPr="00BC30AA">
        <w:rPr>
          <w:rFonts w:asciiTheme="majorBidi" w:hAnsiTheme="majorBidi" w:cstheme="majorBidi"/>
          <w:lang w:val="en-US"/>
        </w:rPr>
        <w:t>0.</w:t>
      </w:r>
      <w:r>
        <w:rPr>
          <w:rFonts w:asciiTheme="majorBidi" w:hAnsiTheme="majorBidi" w:cstheme="majorBidi"/>
          <w:lang w:val="en-US"/>
        </w:rPr>
        <w:t>15</w:t>
      </w:r>
      <w:r w:rsidRPr="00BC30AA">
        <w:rPr>
          <w:rFonts w:asciiTheme="majorBidi" w:hAnsiTheme="majorBidi" w:cs="Angsana New"/>
          <w:cs/>
          <w:lang w:val="en-US"/>
        </w:rPr>
        <w:t xml:space="preserve"> บาท ทำให้คงเหลือเงินปันผลจ่ายในอัตราหุ้นละ </w:t>
      </w:r>
      <w:r w:rsidRPr="00BC30AA">
        <w:rPr>
          <w:rFonts w:asciiTheme="majorBidi" w:hAnsiTheme="majorBidi" w:cstheme="majorBidi"/>
          <w:lang w:val="en-US"/>
        </w:rPr>
        <w:t>0.</w:t>
      </w:r>
      <w:r>
        <w:rPr>
          <w:rFonts w:asciiTheme="majorBidi" w:hAnsiTheme="majorBidi" w:cstheme="majorBidi"/>
          <w:lang w:val="en-US"/>
        </w:rPr>
        <w:t>06</w:t>
      </w:r>
      <w:r w:rsidRPr="00BC30AA">
        <w:rPr>
          <w:rFonts w:asciiTheme="majorBidi" w:hAnsiTheme="majorBidi" w:cs="Angsana New"/>
          <w:cs/>
          <w:lang w:val="en-US"/>
        </w:rPr>
        <w:t xml:space="preserve"> บาท เป็นจำนวนเงินทั้งสิ้น </w:t>
      </w:r>
      <w:r>
        <w:rPr>
          <w:rFonts w:asciiTheme="majorBidi" w:hAnsiTheme="majorBidi" w:cstheme="majorBidi"/>
          <w:lang w:val="en-US"/>
        </w:rPr>
        <w:t xml:space="preserve">131 </w:t>
      </w:r>
      <w:r w:rsidRPr="00BC30AA">
        <w:rPr>
          <w:rFonts w:asciiTheme="majorBidi" w:hAnsiTheme="majorBidi" w:cs="Angsana New"/>
          <w:cs/>
          <w:lang w:val="en-US"/>
        </w:rPr>
        <w:t xml:space="preserve">ล้านบาท โดยจะจ่ายในเดือนพฤษภาคม </w:t>
      </w:r>
      <w:r w:rsidRPr="00BC30AA">
        <w:rPr>
          <w:rFonts w:asciiTheme="majorBidi" w:hAnsiTheme="majorBidi" w:cstheme="majorBidi"/>
          <w:lang w:val="en-US"/>
        </w:rPr>
        <w:t>256</w:t>
      </w:r>
      <w:r>
        <w:rPr>
          <w:rFonts w:asciiTheme="majorBidi" w:hAnsiTheme="majorBidi" w:cstheme="majorBidi"/>
          <w:lang w:val="en-US"/>
        </w:rPr>
        <w:t>8</w:t>
      </w:r>
    </w:p>
    <w:sectPr w:rsidR="00BC30AA" w:rsidRPr="00174B3C" w:rsidSect="0045358F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418BEF" w14:textId="77777777" w:rsidR="00867822" w:rsidRDefault="00867822">
      <w:r>
        <w:separator/>
      </w:r>
    </w:p>
  </w:endnote>
  <w:endnote w:type="continuationSeparator" w:id="0">
    <w:p w14:paraId="79ECE396" w14:textId="77777777" w:rsidR="00867822" w:rsidRDefault="00867822">
      <w:r>
        <w:continuationSeparator/>
      </w:r>
    </w:p>
  </w:endnote>
  <w:endnote w:type="continuationNotice" w:id="1">
    <w:p w14:paraId="338030A8" w14:textId="77777777" w:rsidR="00867822" w:rsidRDefault="0086782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3690898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17B2509C" w14:textId="64D31AAF" w:rsidR="005C005E" w:rsidRPr="00C312FF" w:rsidRDefault="005C005E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C312FF">
          <w:rPr>
            <w:rFonts w:ascii="Angsana New" w:hAnsi="Angsana New" w:hint="cs"/>
            <w:sz w:val="30"/>
            <w:szCs w:val="30"/>
          </w:rPr>
          <w:fldChar w:fldCharType="begin"/>
        </w:r>
        <w:r w:rsidRPr="00C312FF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C312FF">
          <w:rPr>
            <w:rFonts w:ascii="Angsana New" w:hAnsi="Angsana New" w:hint="cs"/>
            <w:sz w:val="30"/>
            <w:szCs w:val="30"/>
          </w:rPr>
          <w:fldChar w:fldCharType="separate"/>
        </w:r>
        <w:r w:rsidRPr="00C312FF">
          <w:rPr>
            <w:rFonts w:ascii="Angsana New" w:hAnsi="Angsana New" w:hint="cs"/>
            <w:noProof/>
            <w:sz w:val="30"/>
            <w:szCs w:val="30"/>
          </w:rPr>
          <w:t>2</w:t>
        </w:r>
        <w:r w:rsidRPr="00C312FF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B2BDA" w14:textId="77777777" w:rsidR="00667C73" w:rsidRPr="00381B5D" w:rsidRDefault="00667C73" w:rsidP="0070026C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81B5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81B5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1</w:t>
    </w:r>
    <w:r w:rsidRPr="00491519">
      <w:rPr>
        <w:rStyle w:val="PageNumber"/>
        <w:rFonts w:ascii="Angsana New" w:hAnsi="Angsana New" w:cs="Angsana New"/>
        <w:noProof/>
        <w:sz w:val="30"/>
        <w:szCs w:val="30"/>
        <w:lang w:val="en-US"/>
      </w:rPr>
      <w:t>5</w: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BCE44DA" w14:textId="77777777" w:rsidR="00667C73" w:rsidRPr="0070026C" w:rsidRDefault="00667C73" w:rsidP="00AA3308">
    <w:pPr>
      <w:pStyle w:val="Footer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C88EC" w14:textId="15F63147" w:rsidR="00667C73" w:rsidRPr="003C3524" w:rsidRDefault="00667C73" w:rsidP="005961B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C3524">
      <w:rPr>
        <w:rStyle w:val="PageNumber"/>
        <w:rFonts w:ascii="Angsana New" w:hAnsi="Angsana New"/>
        <w:sz w:val="30"/>
        <w:szCs w:val="30"/>
      </w:rPr>
      <w:fldChar w:fldCharType="begin"/>
    </w:r>
    <w:r w:rsidRPr="003C352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C352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491519">
      <w:rPr>
        <w:rStyle w:val="PageNumber"/>
        <w:rFonts w:ascii="Angsana New" w:hAnsi="Angsana New"/>
        <w:noProof/>
        <w:sz w:val="30"/>
        <w:szCs w:val="30"/>
        <w:lang w:val="en-US"/>
      </w:rPr>
      <w:t>1</w:t>
    </w:r>
    <w:r w:rsidRPr="003C3524">
      <w:rPr>
        <w:rStyle w:val="PageNumber"/>
        <w:rFonts w:ascii="Angsana New" w:hAnsi="Angsana New"/>
        <w:sz w:val="30"/>
        <w:szCs w:val="30"/>
      </w:rPr>
      <w:fldChar w:fldCharType="end"/>
    </w:r>
  </w:p>
  <w:p w14:paraId="0F9D9A7B" w14:textId="449C83AC" w:rsidR="00667C73" w:rsidRPr="001D2470" w:rsidRDefault="00667C73" w:rsidP="00C56ACC">
    <w:pPr>
      <w:pStyle w:val="Footer"/>
      <w:ind w:right="360"/>
      <w:rPr>
        <w:rFonts w:ascii="Angsana New" w:hAnsi="Angsana New"/>
        <w:sz w:val="30"/>
        <w:szCs w:val="30"/>
      </w:rPr>
    </w:pPr>
    <w:r w:rsidRPr="001D2470">
      <w:rPr>
        <w:rFonts w:ascii="Angsana New" w:hAnsi="Angsana New"/>
        <w:sz w:val="30"/>
        <w:szCs w:val="30"/>
      </w:rPr>
      <w:fldChar w:fldCharType="begin"/>
    </w:r>
    <w:r w:rsidRPr="001D2470">
      <w:rPr>
        <w:rFonts w:ascii="Angsana New" w:hAnsi="Angsana New"/>
        <w:sz w:val="30"/>
        <w:szCs w:val="30"/>
      </w:rPr>
      <w:instrText xml:space="preserve"> FILENAME </w:instrText>
    </w:r>
    <w:r w:rsidRPr="001D2470">
      <w:rPr>
        <w:rFonts w:ascii="Angsana New" w:hAnsi="Angsana New"/>
        <w:sz w:val="30"/>
        <w:szCs w:val="30"/>
      </w:rPr>
      <w:fldChar w:fldCharType="separate"/>
    </w:r>
    <w:r w:rsidR="00FA11A6">
      <w:rPr>
        <w:rFonts w:ascii="Angsana New" w:hAnsi="Angsana New"/>
        <w:noProof/>
        <w:sz w:val="30"/>
        <w:szCs w:val="30"/>
      </w:rPr>
      <w:t>PSH Note FS TH Q125 R11.docx</w:t>
    </w:r>
    <w:r w:rsidRPr="001D2470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2B2B2" w14:textId="77777777" w:rsidR="00C51617" w:rsidRPr="00381B5D" w:rsidRDefault="00C51617" w:rsidP="0070026C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81B5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81B5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1</w:t>
    </w:r>
    <w:r w:rsidRPr="00491519">
      <w:rPr>
        <w:rStyle w:val="PageNumber"/>
        <w:rFonts w:ascii="Angsana New" w:hAnsi="Angsana New" w:cs="Angsana New"/>
        <w:noProof/>
        <w:sz w:val="30"/>
        <w:szCs w:val="30"/>
        <w:lang w:val="en-US"/>
      </w:rPr>
      <w:t>5</w: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D3E1DA0" w14:textId="77777777" w:rsidR="00C51617" w:rsidRPr="0070026C" w:rsidRDefault="00C51617" w:rsidP="00AA3308">
    <w:pPr>
      <w:pStyle w:val="Footer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C9856C" w14:textId="77777777" w:rsidR="00867822" w:rsidRDefault="00867822">
      <w:r>
        <w:separator/>
      </w:r>
    </w:p>
  </w:footnote>
  <w:footnote w:type="continuationSeparator" w:id="0">
    <w:p w14:paraId="03321811" w14:textId="77777777" w:rsidR="00867822" w:rsidRDefault="00867822">
      <w:r>
        <w:continuationSeparator/>
      </w:r>
    </w:p>
  </w:footnote>
  <w:footnote w:type="continuationNotice" w:id="1">
    <w:p w14:paraId="1B66B8B4" w14:textId="77777777" w:rsidR="00867822" w:rsidRDefault="0086782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79DCD" w14:textId="77777777" w:rsidR="00667C73" w:rsidRPr="004D6E45" w:rsidRDefault="00667C73" w:rsidP="003A71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4D6E45">
      <w:rPr>
        <w:rFonts w:ascii="Angsana New" w:hAnsi="Angsana New"/>
        <w:b/>
        <w:bCs/>
        <w:sz w:val="32"/>
        <w:szCs w:val="32"/>
        <w:cs/>
      </w:rPr>
      <w:t>บ</w:t>
    </w:r>
    <w:r>
      <w:rPr>
        <w:rFonts w:ascii="Angsana New" w:hAnsi="Angsana New"/>
        <w:b/>
        <w:bCs/>
        <w:sz w:val="32"/>
        <w:szCs w:val="32"/>
        <w:cs/>
      </w:rPr>
      <w:t xml:space="preserve">ริษัท พฤกษา </w:t>
    </w:r>
    <w:r>
      <w:rPr>
        <w:rFonts w:ascii="Angsana New" w:hAnsi="Angsana New" w:hint="cs"/>
        <w:b/>
        <w:bCs/>
        <w:sz w:val="32"/>
        <w:szCs w:val="32"/>
        <w:cs/>
      </w:rPr>
      <w:t>โฮลดิ้ง</w:t>
    </w:r>
    <w:r w:rsidRPr="004D6E45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D6E45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AFDA0EE" w14:textId="77777777" w:rsidR="00667C73" w:rsidRPr="00FA7747" w:rsidRDefault="00667C73" w:rsidP="003A71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4F2EEDE" w14:textId="40DFC5DD" w:rsidR="00277F91" w:rsidRDefault="00E874B3" w:rsidP="00277F91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งวดสามเดือน</w:t>
    </w:r>
    <w:r w:rsidRPr="007E5B55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A465AD">
      <w:rPr>
        <w:rFonts w:ascii="Angsana New" w:hAnsi="Angsana New"/>
        <w:sz w:val="32"/>
        <w:szCs w:val="32"/>
        <w:lang w:val="en-US" w:bidi="th-TH"/>
      </w:rPr>
      <w:t>31</w:t>
    </w:r>
    <w:r w:rsidRPr="00A465AD">
      <w:rPr>
        <w:rFonts w:ascii="Angsana New" w:hAnsi="Angsana New"/>
        <w:bCs/>
        <w:sz w:val="32"/>
        <w:szCs w:val="32"/>
        <w:cs/>
        <w:lang w:val="en-US" w:bidi="th-TH"/>
      </w:rPr>
      <w:t xml:space="preserve"> </w:t>
    </w:r>
    <w:r w:rsidRPr="00A465AD">
      <w:rPr>
        <w:rFonts w:ascii="Angsana New" w:hAnsi="Angsana New" w:hint="cs"/>
        <w:bCs/>
        <w:sz w:val="32"/>
        <w:szCs w:val="32"/>
        <w:cs/>
        <w:lang w:val="en-US" w:bidi="th-TH"/>
      </w:rPr>
      <w:t xml:space="preserve">มีนาคม </w:t>
    </w:r>
    <w:r w:rsidRPr="00A465AD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8</w:t>
    </w:r>
    <w:r w:rsidRPr="00A465AD">
      <w:rPr>
        <w:rFonts w:ascii="Angsana New" w:hAnsi="Angsana New"/>
        <w:bCs/>
        <w:sz w:val="32"/>
        <w:szCs w:val="32"/>
        <w:lang w:val="en-US" w:bidi="th-TH"/>
      </w:rPr>
      <w:t xml:space="preserve"> </w:t>
    </w:r>
    <w:r w:rsidR="00277F91">
      <w:rPr>
        <w:rFonts w:ascii="Angsana New" w:hAnsi="Angsana New"/>
        <w:b w:val="0"/>
        <w:bCs/>
        <w:sz w:val="32"/>
        <w:szCs w:val="32"/>
        <w:lang w:bidi="th-TH"/>
      </w:rPr>
      <w:t>(</w:t>
    </w:r>
    <w:r w:rsidR="00277F91"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="00277F91"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44167BA8" w14:textId="77777777" w:rsidR="00667C73" w:rsidRPr="009C5C2C" w:rsidRDefault="00667C73" w:rsidP="009C5C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88A9D" w14:textId="77777777" w:rsidR="00667C73" w:rsidRPr="004D6E45" w:rsidRDefault="00667C73" w:rsidP="009C42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4D6E45">
      <w:rPr>
        <w:rFonts w:ascii="Angsana New" w:hAnsi="Angsana New"/>
        <w:b/>
        <w:bCs/>
        <w:sz w:val="32"/>
        <w:szCs w:val="32"/>
        <w:cs/>
      </w:rPr>
      <w:t>บ</w:t>
    </w:r>
    <w:r>
      <w:rPr>
        <w:rFonts w:ascii="Angsana New" w:hAnsi="Angsana New"/>
        <w:b/>
        <w:bCs/>
        <w:sz w:val="32"/>
        <w:szCs w:val="32"/>
        <w:cs/>
      </w:rPr>
      <w:t xml:space="preserve">ริษัท พฤกษา </w:t>
    </w:r>
    <w:r>
      <w:rPr>
        <w:rFonts w:ascii="Angsana New" w:hAnsi="Angsana New" w:hint="cs"/>
        <w:b/>
        <w:bCs/>
        <w:sz w:val="32"/>
        <w:szCs w:val="32"/>
        <w:cs/>
      </w:rPr>
      <w:t>โฮลดิ้ง</w:t>
    </w:r>
    <w:r w:rsidRPr="004D6E45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D6E45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672A9EE5" w14:textId="77777777" w:rsidR="00667C73" w:rsidRPr="00FA7747" w:rsidRDefault="00667C73" w:rsidP="009C42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C829D3D" w14:textId="563B361B" w:rsidR="00DD2A51" w:rsidRDefault="00C96BBD" w:rsidP="00DD2A51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งวดสามเดือน</w:t>
    </w:r>
    <w:r w:rsidRPr="007E5B55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A465AD">
      <w:rPr>
        <w:rFonts w:ascii="Angsana New" w:hAnsi="Angsana New"/>
        <w:sz w:val="32"/>
        <w:szCs w:val="32"/>
        <w:lang w:val="en-US" w:bidi="th-TH"/>
      </w:rPr>
      <w:t>31</w:t>
    </w:r>
    <w:r w:rsidRPr="00A465AD">
      <w:rPr>
        <w:rFonts w:ascii="Angsana New" w:hAnsi="Angsana New"/>
        <w:bCs/>
        <w:sz w:val="32"/>
        <w:szCs w:val="32"/>
        <w:cs/>
        <w:lang w:val="en-US" w:bidi="th-TH"/>
      </w:rPr>
      <w:t xml:space="preserve"> </w:t>
    </w:r>
    <w:r w:rsidRPr="00A465AD">
      <w:rPr>
        <w:rFonts w:ascii="Angsana New" w:hAnsi="Angsana New" w:hint="cs"/>
        <w:bCs/>
        <w:sz w:val="32"/>
        <w:szCs w:val="32"/>
        <w:cs/>
        <w:lang w:val="en-US" w:bidi="th-TH"/>
      </w:rPr>
      <w:t xml:space="preserve">มีนาคม </w:t>
    </w:r>
    <w:r w:rsidRPr="00A465AD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8</w:t>
    </w:r>
    <w:r w:rsidRPr="00A465AD">
      <w:rPr>
        <w:rFonts w:ascii="Angsana New" w:hAnsi="Angsana New"/>
        <w:bCs/>
        <w:sz w:val="32"/>
        <w:szCs w:val="32"/>
        <w:lang w:val="en-US" w:bidi="th-TH"/>
      </w:rPr>
      <w:t xml:space="preserve"> </w:t>
    </w:r>
    <w:r w:rsidR="00DD2A51">
      <w:rPr>
        <w:rFonts w:ascii="Angsana New" w:hAnsi="Angsana New"/>
        <w:b w:val="0"/>
        <w:bCs/>
        <w:sz w:val="32"/>
        <w:szCs w:val="32"/>
        <w:lang w:bidi="th-TH"/>
      </w:rPr>
      <w:t>(</w:t>
    </w:r>
    <w:r w:rsidR="00DD2A51"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="00DD2A51"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58D641BA" w14:textId="77777777" w:rsidR="00667C73" w:rsidRPr="00DD2A51" w:rsidRDefault="00667C73" w:rsidP="009C5C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83BC7" w14:textId="77777777" w:rsidR="00667C73" w:rsidRPr="004D6E45" w:rsidRDefault="00667C73" w:rsidP="009C5C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4D6E45">
      <w:rPr>
        <w:rFonts w:ascii="Angsana New" w:hAnsi="Angsana New"/>
        <w:b/>
        <w:bCs/>
        <w:sz w:val="32"/>
        <w:szCs w:val="32"/>
        <w:cs/>
      </w:rPr>
      <w:t>บ</w:t>
    </w:r>
    <w:r>
      <w:rPr>
        <w:rFonts w:ascii="Angsana New" w:hAnsi="Angsana New"/>
        <w:b/>
        <w:bCs/>
        <w:sz w:val="32"/>
        <w:szCs w:val="32"/>
        <w:cs/>
      </w:rPr>
      <w:t xml:space="preserve">ริษัท พฤกษา </w:t>
    </w:r>
    <w:r>
      <w:rPr>
        <w:rFonts w:ascii="Angsana New" w:hAnsi="Angsana New" w:hint="cs"/>
        <w:b/>
        <w:bCs/>
        <w:sz w:val="32"/>
        <w:szCs w:val="32"/>
        <w:cs/>
      </w:rPr>
      <w:t>โฮลดิ้ง</w:t>
    </w:r>
    <w:r w:rsidRPr="004D6E45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D6E45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381A34C2" w14:textId="77777777" w:rsidR="00667C73" w:rsidRPr="00FA7747" w:rsidRDefault="00667C73" w:rsidP="009C5C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4D23646" w14:textId="287CBF26" w:rsidR="00B66364" w:rsidRDefault="00C96BBD" w:rsidP="00B66364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งวดสามเดือน</w:t>
    </w:r>
    <w:r w:rsidRPr="007E5B55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A465AD">
      <w:rPr>
        <w:rFonts w:ascii="Angsana New" w:hAnsi="Angsana New"/>
        <w:sz w:val="32"/>
        <w:szCs w:val="32"/>
        <w:lang w:val="en-US" w:bidi="th-TH"/>
      </w:rPr>
      <w:t>31</w:t>
    </w:r>
    <w:r w:rsidRPr="00A465AD">
      <w:rPr>
        <w:rFonts w:ascii="Angsana New" w:hAnsi="Angsana New"/>
        <w:bCs/>
        <w:sz w:val="32"/>
        <w:szCs w:val="32"/>
        <w:cs/>
        <w:lang w:val="en-US" w:bidi="th-TH"/>
      </w:rPr>
      <w:t xml:space="preserve"> </w:t>
    </w:r>
    <w:r w:rsidRPr="00A465AD">
      <w:rPr>
        <w:rFonts w:ascii="Angsana New" w:hAnsi="Angsana New" w:hint="cs"/>
        <w:bCs/>
        <w:sz w:val="32"/>
        <w:szCs w:val="32"/>
        <w:cs/>
        <w:lang w:val="en-US" w:bidi="th-TH"/>
      </w:rPr>
      <w:t xml:space="preserve">มีนาคม </w:t>
    </w:r>
    <w:r w:rsidRPr="00A465AD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8</w:t>
    </w:r>
    <w:r w:rsidRPr="00A465AD">
      <w:rPr>
        <w:rFonts w:ascii="Angsana New" w:hAnsi="Angsana New"/>
        <w:bCs/>
        <w:sz w:val="32"/>
        <w:szCs w:val="32"/>
        <w:lang w:val="en-US" w:bidi="th-TH"/>
      </w:rPr>
      <w:t xml:space="preserve"> </w:t>
    </w:r>
    <w:r w:rsidR="00B66364">
      <w:rPr>
        <w:rFonts w:ascii="Angsana New" w:hAnsi="Angsana New"/>
        <w:b w:val="0"/>
        <w:bCs/>
        <w:sz w:val="32"/>
        <w:szCs w:val="32"/>
        <w:lang w:bidi="th-TH"/>
      </w:rPr>
      <w:t>(</w:t>
    </w:r>
    <w:r w:rsidR="00B66364"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="00B66364"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62CE4B0B" w14:textId="77777777" w:rsidR="00667C73" w:rsidRPr="00B66364" w:rsidRDefault="00667C73" w:rsidP="00C64EB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F3DBB" w14:textId="77777777" w:rsidR="00C51617" w:rsidRPr="004D6E45" w:rsidRDefault="00C51617" w:rsidP="009C5C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4D6E45">
      <w:rPr>
        <w:rFonts w:ascii="Angsana New" w:hAnsi="Angsana New"/>
        <w:b/>
        <w:bCs/>
        <w:sz w:val="32"/>
        <w:szCs w:val="32"/>
        <w:cs/>
      </w:rPr>
      <w:t>บ</w:t>
    </w:r>
    <w:r>
      <w:rPr>
        <w:rFonts w:ascii="Angsana New" w:hAnsi="Angsana New"/>
        <w:b/>
        <w:bCs/>
        <w:sz w:val="32"/>
        <w:szCs w:val="32"/>
        <w:cs/>
      </w:rPr>
      <w:t xml:space="preserve">ริษัท พฤกษา </w:t>
    </w:r>
    <w:r>
      <w:rPr>
        <w:rFonts w:ascii="Angsana New" w:hAnsi="Angsana New" w:hint="cs"/>
        <w:b/>
        <w:bCs/>
        <w:sz w:val="32"/>
        <w:szCs w:val="32"/>
        <w:cs/>
      </w:rPr>
      <w:t>โฮลดิ้ง</w:t>
    </w:r>
    <w:r w:rsidRPr="004D6E45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D6E45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2CFE3AF" w14:textId="77777777" w:rsidR="00C51617" w:rsidRPr="00FA7747" w:rsidRDefault="00C51617" w:rsidP="009C5C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047BF4C" w14:textId="792C179C" w:rsidR="00B66364" w:rsidRDefault="00E3313D" w:rsidP="00B66364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งวดสามเดือน</w:t>
    </w:r>
    <w:r w:rsidRPr="007E5B55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A465AD">
      <w:rPr>
        <w:rFonts w:ascii="Angsana New" w:hAnsi="Angsana New"/>
        <w:sz w:val="32"/>
        <w:szCs w:val="32"/>
        <w:lang w:val="en-US" w:bidi="th-TH"/>
      </w:rPr>
      <w:t>31</w:t>
    </w:r>
    <w:r w:rsidRPr="00A465AD">
      <w:rPr>
        <w:rFonts w:ascii="Angsana New" w:hAnsi="Angsana New"/>
        <w:bCs/>
        <w:sz w:val="32"/>
        <w:szCs w:val="32"/>
        <w:cs/>
        <w:lang w:val="en-US" w:bidi="th-TH"/>
      </w:rPr>
      <w:t xml:space="preserve"> </w:t>
    </w:r>
    <w:r w:rsidRPr="00A465AD">
      <w:rPr>
        <w:rFonts w:ascii="Angsana New" w:hAnsi="Angsana New" w:hint="cs"/>
        <w:bCs/>
        <w:sz w:val="32"/>
        <w:szCs w:val="32"/>
        <w:cs/>
        <w:lang w:val="en-US" w:bidi="th-TH"/>
      </w:rPr>
      <w:t xml:space="preserve">มีนาคม </w:t>
    </w:r>
    <w:r w:rsidRPr="00A465AD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8</w:t>
    </w:r>
    <w:r w:rsidRPr="00A465AD">
      <w:rPr>
        <w:rFonts w:ascii="Angsana New" w:hAnsi="Angsana New"/>
        <w:bCs/>
        <w:sz w:val="32"/>
        <w:szCs w:val="32"/>
        <w:lang w:val="en-US" w:bidi="th-TH"/>
      </w:rPr>
      <w:t xml:space="preserve"> </w:t>
    </w:r>
    <w:r w:rsidR="00120C1A" w:rsidRPr="00A465AD">
      <w:rPr>
        <w:rFonts w:ascii="Angsana New" w:hAnsi="Angsana New"/>
        <w:bCs/>
        <w:sz w:val="32"/>
        <w:szCs w:val="32"/>
        <w:lang w:val="en-US" w:bidi="th-TH"/>
      </w:rPr>
      <w:t xml:space="preserve"> </w:t>
    </w:r>
    <w:r w:rsidR="00B66364">
      <w:rPr>
        <w:rFonts w:ascii="Angsana New" w:hAnsi="Angsana New"/>
        <w:b w:val="0"/>
        <w:bCs/>
        <w:sz w:val="32"/>
        <w:szCs w:val="32"/>
        <w:lang w:bidi="th-TH"/>
      </w:rPr>
      <w:t>(</w:t>
    </w:r>
    <w:r w:rsidR="00B66364"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="00B66364"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2138DE75" w14:textId="77777777" w:rsidR="00C51617" w:rsidRPr="00FD4166" w:rsidRDefault="00C51617" w:rsidP="00C64EB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2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CF34E4"/>
    <w:multiLevelType w:val="hybridMultilevel"/>
    <w:tmpl w:val="A3206BFC"/>
    <w:lvl w:ilvl="0" w:tplc="11AC342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29E3624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2206940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3225AB2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C49C14F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D38FD8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BBE98C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3216C62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B148A2F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CC4639C"/>
    <w:multiLevelType w:val="hybridMultilevel"/>
    <w:tmpl w:val="8D2E8E30"/>
    <w:lvl w:ilvl="0" w:tplc="3528B50C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  <w:b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8E12164"/>
    <w:multiLevelType w:val="hybridMultilevel"/>
    <w:tmpl w:val="914A3354"/>
    <w:lvl w:ilvl="0" w:tplc="6F7C48C0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99C2AAC"/>
    <w:multiLevelType w:val="hybridMultilevel"/>
    <w:tmpl w:val="0408FA6C"/>
    <w:lvl w:ilvl="0" w:tplc="C8FE3850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sz w:val="30"/>
        <w:szCs w:val="3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1B1819B2"/>
    <w:multiLevelType w:val="multilevel"/>
    <w:tmpl w:val="0408FA6C"/>
    <w:lvl w:ilvl="0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sz w:val="30"/>
        <w:szCs w:val="30"/>
        <w:lang w:val="en-GB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6" w15:restartNumberingAfterBreak="0">
    <w:nsid w:val="28BA150C"/>
    <w:multiLevelType w:val="hybridMultilevel"/>
    <w:tmpl w:val="402090A4"/>
    <w:lvl w:ilvl="0" w:tplc="916C7D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9CCDA8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3780818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4682E0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DDE682D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ED72ECA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2968210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3ED84070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870EF2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FF2028D"/>
    <w:multiLevelType w:val="hybridMultilevel"/>
    <w:tmpl w:val="E3886F5A"/>
    <w:lvl w:ilvl="0" w:tplc="20049A88">
      <w:start w:val="2"/>
      <w:numFmt w:val="bullet"/>
      <w:lvlText w:val="﷐"/>
      <w:lvlJc w:val="left"/>
      <w:pPr>
        <w:ind w:left="900" w:hanging="5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CF2659"/>
    <w:multiLevelType w:val="hybridMultilevel"/>
    <w:tmpl w:val="D90C1AB2"/>
    <w:lvl w:ilvl="0" w:tplc="A4C6CBA0">
      <w:start w:val="1"/>
      <w:numFmt w:val="bullet"/>
      <w:lvlText w:val="-"/>
      <w:lvlJc w:val="left"/>
      <w:pPr>
        <w:ind w:left="1058" w:hanging="360"/>
      </w:pPr>
      <w:rPr>
        <w:rFonts w:ascii="Angsana New" w:hAnsi="Angsana New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19" w15:restartNumberingAfterBreak="0">
    <w:nsid w:val="320B157B"/>
    <w:multiLevelType w:val="hybridMultilevel"/>
    <w:tmpl w:val="892824B0"/>
    <w:lvl w:ilvl="0" w:tplc="3F52A2B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1" w15:restartNumberingAfterBreak="0">
    <w:nsid w:val="340D22B8"/>
    <w:multiLevelType w:val="hybridMultilevel"/>
    <w:tmpl w:val="CFBE5854"/>
    <w:lvl w:ilvl="0" w:tplc="FFFFFFFF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8460220"/>
    <w:multiLevelType w:val="hybridMultilevel"/>
    <w:tmpl w:val="D6D64B9E"/>
    <w:lvl w:ilvl="0" w:tplc="851AA872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4" w15:restartNumberingAfterBreak="0">
    <w:nsid w:val="3B1A0633"/>
    <w:multiLevelType w:val="hybridMultilevel"/>
    <w:tmpl w:val="259AEAD0"/>
    <w:lvl w:ilvl="0" w:tplc="CFFEC186">
      <w:start w:val="1"/>
      <w:numFmt w:val="decimal"/>
      <w:pStyle w:val="Style2"/>
      <w:lvlText w:val="%1"/>
      <w:lvlJc w:val="left"/>
      <w:pPr>
        <w:ind w:left="720" w:hanging="360"/>
      </w:pPr>
      <w:rPr>
        <w:rFonts w:hint="default"/>
        <w:i w:val="0"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DF5150"/>
    <w:multiLevelType w:val="hybridMultilevel"/>
    <w:tmpl w:val="7E424814"/>
    <w:lvl w:ilvl="0" w:tplc="9990B0A8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7" w15:restartNumberingAfterBreak="0">
    <w:nsid w:val="43F95B74"/>
    <w:multiLevelType w:val="hybridMultilevel"/>
    <w:tmpl w:val="2320FC48"/>
    <w:lvl w:ilvl="0" w:tplc="EC82D80A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47320AC5"/>
    <w:multiLevelType w:val="hybridMultilevel"/>
    <w:tmpl w:val="16F633E0"/>
    <w:lvl w:ilvl="0" w:tplc="8C00634E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0C38A9"/>
    <w:multiLevelType w:val="hybridMultilevel"/>
    <w:tmpl w:val="D2BAC23C"/>
    <w:lvl w:ilvl="0" w:tplc="FFFFFFFF">
      <w:start w:val="1"/>
      <w:numFmt w:val="thaiLetters"/>
      <w:lvlText w:val="%1."/>
      <w:lvlJc w:val="left"/>
      <w:pPr>
        <w:ind w:left="180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7823BB"/>
    <w:multiLevelType w:val="hybridMultilevel"/>
    <w:tmpl w:val="CCE89354"/>
    <w:lvl w:ilvl="0" w:tplc="079C6418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55AF5A8F"/>
    <w:multiLevelType w:val="multilevel"/>
    <w:tmpl w:val="8B409692"/>
    <w:lvl w:ilvl="0">
      <w:start w:val="4"/>
      <w:numFmt w:val="thaiLetters"/>
      <w:lvlText w:val="%1."/>
      <w:lvlJc w:val="left"/>
      <w:pPr>
        <w:ind w:left="1800" w:hanging="360"/>
      </w:pPr>
      <w:rPr>
        <w:rFonts w:ascii="Angsana New" w:hAnsi="Angsana New" w:cs="Angsana New" w:hint="default"/>
        <w:b/>
        <w:bCs/>
        <w:i/>
        <w:iCs/>
        <w:sz w:val="30"/>
        <w:szCs w:val="30"/>
        <w:lang w:val="en-US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" w15:restartNumberingAfterBreak="0">
    <w:nsid w:val="57F05E89"/>
    <w:multiLevelType w:val="hybridMultilevel"/>
    <w:tmpl w:val="C18471BE"/>
    <w:lvl w:ilvl="0" w:tplc="0D82A4DC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4" w15:restartNumberingAfterBreak="0">
    <w:nsid w:val="6A8A75AD"/>
    <w:multiLevelType w:val="multilevel"/>
    <w:tmpl w:val="E716BF0A"/>
    <w:lvl w:ilvl="0">
      <w:start w:val="1"/>
      <w:numFmt w:val="thaiLetters"/>
      <w:lvlText w:val="%1."/>
      <w:lvlJc w:val="left"/>
      <w:pPr>
        <w:ind w:left="126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20" w:hanging="180"/>
      </w:pPr>
      <w:rPr>
        <w:rFonts w:hint="default"/>
      </w:rPr>
    </w:lvl>
  </w:abstractNum>
  <w:abstractNum w:abstractNumId="35" w15:restartNumberingAfterBreak="0">
    <w:nsid w:val="6F920CBB"/>
    <w:multiLevelType w:val="hybridMultilevel"/>
    <w:tmpl w:val="CFBE5854"/>
    <w:lvl w:ilvl="0" w:tplc="460E1A50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2EE7277"/>
    <w:multiLevelType w:val="hybridMultilevel"/>
    <w:tmpl w:val="850EFAD2"/>
    <w:lvl w:ilvl="0" w:tplc="FFFFFFFF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7437450D"/>
    <w:multiLevelType w:val="hybridMultilevel"/>
    <w:tmpl w:val="14B6EF78"/>
    <w:lvl w:ilvl="0" w:tplc="B504CD8C">
      <w:start w:val="1"/>
      <w:numFmt w:val="bullet"/>
      <w:lvlText w:val=""/>
      <w:lvlJc w:val="left"/>
      <w:pPr>
        <w:ind w:left="135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9" w15:restartNumberingAfterBreak="0">
    <w:nsid w:val="7D795B01"/>
    <w:multiLevelType w:val="hybridMultilevel"/>
    <w:tmpl w:val="9006BD4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9A0552"/>
    <w:multiLevelType w:val="hybridMultilevel"/>
    <w:tmpl w:val="6688D394"/>
    <w:lvl w:ilvl="0" w:tplc="FA3ECBC4">
      <w:start w:val="1"/>
      <w:numFmt w:val="thaiLetters"/>
      <w:lvlText w:val="%1)"/>
      <w:lvlJc w:val="left"/>
      <w:pPr>
        <w:ind w:left="180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0766847">
    <w:abstractNumId w:val="9"/>
  </w:num>
  <w:num w:numId="2" w16cid:durableId="516310318">
    <w:abstractNumId w:val="7"/>
  </w:num>
  <w:num w:numId="3" w16cid:durableId="1013654388">
    <w:abstractNumId w:val="6"/>
  </w:num>
  <w:num w:numId="4" w16cid:durableId="1863545271">
    <w:abstractNumId w:val="5"/>
  </w:num>
  <w:num w:numId="5" w16cid:durableId="331378443">
    <w:abstractNumId w:val="8"/>
  </w:num>
  <w:num w:numId="6" w16cid:durableId="998387675">
    <w:abstractNumId w:val="3"/>
  </w:num>
  <w:num w:numId="7" w16cid:durableId="1143230019">
    <w:abstractNumId w:val="2"/>
  </w:num>
  <w:num w:numId="8" w16cid:durableId="352804832">
    <w:abstractNumId w:val="0"/>
  </w:num>
  <w:num w:numId="9" w16cid:durableId="1256549863">
    <w:abstractNumId w:val="1"/>
  </w:num>
  <w:num w:numId="10" w16cid:durableId="41364427">
    <w:abstractNumId w:val="4"/>
  </w:num>
  <w:num w:numId="11" w16cid:durableId="1046955041">
    <w:abstractNumId w:val="23"/>
  </w:num>
  <w:num w:numId="12" w16cid:durableId="1224178723">
    <w:abstractNumId w:val="15"/>
  </w:num>
  <w:num w:numId="13" w16cid:durableId="156501496">
    <w:abstractNumId w:val="33"/>
  </w:num>
  <w:num w:numId="14" w16cid:durableId="455678199">
    <w:abstractNumId w:val="20"/>
  </w:num>
  <w:num w:numId="15" w16cid:durableId="266625026">
    <w:abstractNumId w:val="26"/>
  </w:num>
  <w:num w:numId="16" w16cid:durableId="1482963176">
    <w:abstractNumId w:val="25"/>
  </w:num>
  <w:num w:numId="17" w16cid:durableId="256906495">
    <w:abstractNumId w:val="35"/>
  </w:num>
  <w:num w:numId="18" w16cid:durableId="963316718">
    <w:abstractNumId w:val="12"/>
  </w:num>
  <w:num w:numId="19" w16cid:durableId="2119255851">
    <w:abstractNumId w:val="24"/>
  </w:num>
  <w:num w:numId="20" w16cid:durableId="1843741481">
    <w:abstractNumId w:val="13"/>
  </w:num>
  <w:num w:numId="21" w16cid:durableId="1203009805">
    <w:abstractNumId w:val="30"/>
  </w:num>
  <w:num w:numId="22" w16cid:durableId="929629540">
    <w:abstractNumId w:val="17"/>
  </w:num>
  <w:num w:numId="23" w16cid:durableId="1706757365">
    <w:abstractNumId w:val="27"/>
  </w:num>
  <w:num w:numId="24" w16cid:durableId="1590652854">
    <w:abstractNumId w:val="32"/>
  </w:num>
  <w:num w:numId="25" w16cid:durableId="1607152252">
    <w:abstractNumId w:val="22"/>
  </w:num>
  <w:num w:numId="26" w16cid:durableId="1906792116">
    <w:abstractNumId w:val="24"/>
  </w:num>
  <w:num w:numId="27" w16cid:durableId="1190682135">
    <w:abstractNumId w:val="36"/>
  </w:num>
  <w:num w:numId="28" w16cid:durableId="764881610">
    <w:abstractNumId w:val="21"/>
  </w:num>
  <w:num w:numId="29" w16cid:durableId="1423330868">
    <w:abstractNumId w:val="16"/>
  </w:num>
  <w:num w:numId="30" w16cid:durableId="1126851405">
    <w:abstractNumId w:val="10"/>
  </w:num>
  <w:num w:numId="31" w16cid:durableId="2049184401">
    <w:abstractNumId w:val="34"/>
  </w:num>
  <w:num w:numId="32" w16cid:durableId="140198147">
    <w:abstractNumId w:val="39"/>
  </w:num>
  <w:num w:numId="33" w16cid:durableId="877279366">
    <w:abstractNumId w:val="18"/>
  </w:num>
  <w:num w:numId="34" w16cid:durableId="1669360670">
    <w:abstractNumId w:val="40"/>
  </w:num>
  <w:num w:numId="35" w16cid:durableId="2074501634">
    <w:abstractNumId w:val="29"/>
  </w:num>
  <w:num w:numId="36" w16cid:durableId="694429009">
    <w:abstractNumId w:val="31"/>
  </w:num>
  <w:num w:numId="37" w16cid:durableId="1392658650">
    <w:abstractNumId w:val="14"/>
  </w:num>
  <w:num w:numId="38" w16cid:durableId="1933781418">
    <w:abstractNumId w:val="19"/>
  </w:num>
  <w:num w:numId="39" w16cid:durableId="1196625819">
    <w:abstractNumId w:val="37"/>
  </w:num>
  <w:num w:numId="40" w16cid:durableId="637807133">
    <w:abstractNumId w:val="38"/>
  </w:num>
  <w:num w:numId="41" w16cid:durableId="755202269">
    <w:abstractNumId w:val="11"/>
  </w:num>
  <w:num w:numId="42" w16cid:durableId="755514912">
    <w:abstractNumId w:val="24"/>
  </w:num>
  <w:num w:numId="43" w16cid:durableId="2119062444">
    <w:abstractNumId w:val="2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F21"/>
    <w:rsid w:val="000002B0"/>
    <w:rsid w:val="000005E3"/>
    <w:rsid w:val="000008DA"/>
    <w:rsid w:val="00000CCB"/>
    <w:rsid w:val="000011B3"/>
    <w:rsid w:val="00001603"/>
    <w:rsid w:val="000017BC"/>
    <w:rsid w:val="00001864"/>
    <w:rsid w:val="00001D58"/>
    <w:rsid w:val="00002263"/>
    <w:rsid w:val="0000226D"/>
    <w:rsid w:val="00002333"/>
    <w:rsid w:val="000023CB"/>
    <w:rsid w:val="0000246E"/>
    <w:rsid w:val="0000264F"/>
    <w:rsid w:val="00002ADF"/>
    <w:rsid w:val="00002FFD"/>
    <w:rsid w:val="000033A7"/>
    <w:rsid w:val="00003EBA"/>
    <w:rsid w:val="0000403C"/>
    <w:rsid w:val="00004045"/>
    <w:rsid w:val="0000434F"/>
    <w:rsid w:val="0000462F"/>
    <w:rsid w:val="0000463D"/>
    <w:rsid w:val="000046D6"/>
    <w:rsid w:val="000049E5"/>
    <w:rsid w:val="00004E00"/>
    <w:rsid w:val="00004E31"/>
    <w:rsid w:val="00005060"/>
    <w:rsid w:val="0000509A"/>
    <w:rsid w:val="0000532F"/>
    <w:rsid w:val="0000566C"/>
    <w:rsid w:val="00005CD9"/>
    <w:rsid w:val="00005DC5"/>
    <w:rsid w:val="00005F46"/>
    <w:rsid w:val="00005F67"/>
    <w:rsid w:val="00006612"/>
    <w:rsid w:val="00006907"/>
    <w:rsid w:val="00006D29"/>
    <w:rsid w:val="0000711F"/>
    <w:rsid w:val="00007322"/>
    <w:rsid w:val="00007433"/>
    <w:rsid w:val="0000779F"/>
    <w:rsid w:val="00007C06"/>
    <w:rsid w:val="00007DA4"/>
    <w:rsid w:val="000100CC"/>
    <w:rsid w:val="00010481"/>
    <w:rsid w:val="00010BAA"/>
    <w:rsid w:val="00010C43"/>
    <w:rsid w:val="00011152"/>
    <w:rsid w:val="000114BF"/>
    <w:rsid w:val="00011AAF"/>
    <w:rsid w:val="00011DE7"/>
    <w:rsid w:val="00012262"/>
    <w:rsid w:val="00012683"/>
    <w:rsid w:val="000129FE"/>
    <w:rsid w:val="00012AF9"/>
    <w:rsid w:val="00012F07"/>
    <w:rsid w:val="0001338A"/>
    <w:rsid w:val="00013A69"/>
    <w:rsid w:val="00013F64"/>
    <w:rsid w:val="00013FEA"/>
    <w:rsid w:val="00014327"/>
    <w:rsid w:val="00014562"/>
    <w:rsid w:val="00014659"/>
    <w:rsid w:val="00014CC9"/>
    <w:rsid w:val="000153FB"/>
    <w:rsid w:val="00015462"/>
    <w:rsid w:val="00015CCA"/>
    <w:rsid w:val="00015FBF"/>
    <w:rsid w:val="000160F9"/>
    <w:rsid w:val="000160FE"/>
    <w:rsid w:val="00016134"/>
    <w:rsid w:val="00016737"/>
    <w:rsid w:val="00016854"/>
    <w:rsid w:val="000169A2"/>
    <w:rsid w:val="000169F1"/>
    <w:rsid w:val="00016FC9"/>
    <w:rsid w:val="000170AC"/>
    <w:rsid w:val="00017192"/>
    <w:rsid w:val="0001782B"/>
    <w:rsid w:val="00017A4F"/>
    <w:rsid w:val="00020181"/>
    <w:rsid w:val="00020400"/>
    <w:rsid w:val="0002043D"/>
    <w:rsid w:val="00020933"/>
    <w:rsid w:val="000209AF"/>
    <w:rsid w:val="000209E5"/>
    <w:rsid w:val="00020A1D"/>
    <w:rsid w:val="00020F99"/>
    <w:rsid w:val="000212F3"/>
    <w:rsid w:val="00021305"/>
    <w:rsid w:val="00021509"/>
    <w:rsid w:val="00021CE6"/>
    <w:rsid w:val="00022401"/>
    <w:rsid w:val="0002260D"/>
    <w:rsid w:val="0002273A"/>
    <w:rsid w:val="00022BA7"/>
    <w:rsid w:val="00022F86"/>
    <w:rsid w:val="00023267"/>
    <w:rsid w:val="00023BA8"/>
    <w:rsid w:val="00023BFE"/>
    <w:rsid w:val="00023D5B"/>
    <w:rsid w:val="00023DC9"/>
    <w:rsid w:val="000240C0"/>
    <w:rsid w:val="000241AD"/>
    <w:rsid w:val="000242E3"/>
    <w:rsid w:val="000247E2"/>
    <w:rsid w:val="00024964"/>
    <w:rsid w:val="000249E4"/>
    <w:rsid w:val="00024A26"/>
    <w:rsid w:val="00024A55"/>
    <w:rsid w:val="000252CF"/>
    <w:rsid w:val="000253A9"/>
    <w:rsid w:val="0002641B"/>
    <w:rsid w:val="000266D4"/>
    <w:rsid w:val="000269DD"/>
    <w:rsid w:val="00026C25"/>
    <w:rsid w:val="0002740F"/>
    <w:rsid w:val="000279DC"/>
    <w:rsid w:val="00027F43"/>
    <w:rsid w:val="000301AC"/>
    <w:rsid w:val="000306B9"/>
    <w:rsid w:val="000308CB"/>
    <w:rsid w:val="00030A33"/>
    <w:rsid w:val="000317D2"/>
    <w:rsid w:val="00031974"/>
    <w:rsid w:val="00031A5C"/>
    <w:rsid w:val="00031AA2"/>
    <w:rsid w:val="00031B00"/>
    <w:rsid w:val="00031C3B"/>
    <w:rsid w:val="0003203B"/>
    <w:rsid w:val="0003239B"/>
    <w:rsid w:val="00032660"/>
    <w:rsid w:val="00032A86"/>
    <w:rsid w:val="0003324D"/>
    <w:rsid w:val="00033310"/>
    <w:rsid w:val="000333A8"/>
    <w:rsid w:val="000334D5"/>
    <w:rsid w:val="00033C07"/>
    <w:rsid w:val="00033F91"/>
    <w:rsid w:val="00034763"/>
    <w:rsid w:val="0003489F"/>
    <w:rsid w:val="00034C56"/>
    <w:rsid w:val="00034DAC"/>
    <w:rsid w:val="00034F6B"/>
    <w:rsid w:val="00035C5E"/>
    <w:rsid w:val="00035CD1"/>
    <w:rsid w:val="00036176"/>
    <w:rsid w:val="00036228"/>
    <w:rsid w:val="000362A0"/>
    <w:rsid w:val="00036364"/>
    <w:rsid w:val="00036864"/>
    <w:rsid w:val="00036B48"/>
    <w:rsid w:val="00036C82"/>
    <w:rsid w:val="00036FE5"/>
    <w:rsid w:val="00037795"/>
    <w:rsid w:val="0003793B"/>
    <w:rsid w:val="00037A27"/>
    <w:rsid w:val="00037A59"/>
    <w:rsid w:val="00037AC1"/>
    <w:rsid w:val="00037B07"/>
    <w:rsid w:val="0004030D"/>
    <w:rsid w:val="00040937"/>
    <w:rsid w:val="00040C5A"/>
    <w:rsid w:val="00040E88"/>
    <w:rsid w:val="00040F34"/>
    <w:rsid w:val="000410BE"/>
    <w:rsid w:val="00041437"/>
    <w:rsid w:val="00041BB7"/>
    <w:rsid w:val="000422E8"/>
    <w:rsid w:val="000422F0"/>
    <w:rsid w:val="0004244B"/>
    <w:rsid w:val="00042722"/>
    <w:rsid w:val="00042955"/>
    <w:rsid w:val="00042A8D"/>
    <w:rsid w:val="00042D35"/>
    <w:rsid w:val="00043217"/>
    <w:rsid w:val="00043694"/>
    <w:rsid w:val="000437A4"/>
    <w:rsid w:val="00043826"/>
    <w:rsid w:val="0004382A"/>
    <w:rsid w:val="0004384B"/>
    <w:rsid w:val="000438D6"/>
    <w:rsid w:val="000439F7"/>
    <w:rsid w:val="00043D01"/>
    <w:rsid w:val="00043FC2"/>
    <w:rsid w:val="000447A6"/>
    <w:rsid w:val="00044A00"/>
    <w:rsid w:val="00044EF1"/>
    <w:rsid w:val="00045407"/>
    <w:rsid w:val="000456EA"/>
    <w:rsid w:val="00045A5E"/>
    <w:rsid w:val="00045C56"/>
    <w:rsid w:val="00045E50"/>
    <w:rsid w:val="00045EB2"/>
    <w:rsid w:val="00045FC0"/>
    <w:rsid w:val="000460EF"/>
    <w:rsid w:val="00046570"/>
    <w:rsid w:val="00046959"/>
    <w:rsid w:val="00046E93"/>
    <w:rsid w:val="00046F9B"/>
    <w:rsid w:val="00046FA1"/>
    <w:rsid w:val="000476CC"/>
    <w:rsid w:val="00047EC5"/>
    <w:rsid w:val="000501A7"/>
    <w:rsid w:val="0005030E"/>
    <w:rsid w:val="0005069C"/>
    <w:rsid w:val="00050845"/>
    <w:rsid w:val="00050994"/>
    <w:rsid w:val="00050B07"/>
    <w:rsid w:val="000510C5"/>
    <w:rsid w:val="000510F5"/>
    <w:rsid w:val="000511DF"/>
    <w:rsid w:val="000512B4"/>
    <w:rsid w:val="00051823"/>
    <w:rsid w:val="000518B0"/>
    <w:rsid w:val="000519B5"/>
    <w:rsid w:val="00051A5E"/>
    <w:rsid w:val="00051C92"/>
    <w:rsid w:val="00051F21"/>
    <w:rsid w:val="0005220A"/>
    <w:rsid w:val="00052BFE"/>
    <w:rsid w:val="00052FA1"/>
    <w:rsid w:val="0005308F"/>
    <w:rsid w:val="000537E9"/>
    <w:rsid w:val="00053FA3"/>
    <w:rsid w:val="000540F9"/>
    <w:rsid w:val="000543D1"/>
    <w:rsid w:val="00054654"/>
    <w:rsid w:val="00054860"/>
    <w:rsid w:val="0005503A"/>
    <w:rsid w:val="00055156"/>
    <w:rsid w:val="000552BC"/>
    <w:rsid w:val="000553F4"/>
    <w:rsid w:val="00055709"/>
    <w:rsid w:val="000557F2"/>
    <w:rsid w:val="000558D4"/>
    <w:rsid w:val="00055ED9"/>
    <w:rsid w:val="00056986"/>
    <w:rsid w:val="00056BBF"/>
    <w:rsid w:val="0005731B"/>
    <w:rsid w:val="000573EF"/>
    <w:rsid w:val="0005768C"/>
    <w:rsid w:val="00057893"/>
    <w:rsid w:val="000608EB"/>
    <w:rsid w:val="00060A48"/>
    <w:rsid w:val="00060F3D"/>
    <w:rsid w:val="00060FE3"/>
    <w:rsid w:val="000617E1"/>
    <w:rsid w:val="00061981"/>
    <w:rsid w:val="00061A13"/>
    <w:rsid w:val="00061E88"/>
    <w:rsid w:val="0006202D"/>
    <w:rsid w:val="00062240"/>
    <w:rsid w:val="000622C2"/>
    <w:rsid w:val="000623B6"/>
    <w:rsid w:val="00062505"/>
    <w:rsid w:val="000625DC"/>
    <w:rsid w:val="000627BC"/>
    <w:rsid w:val="000629E2"/>
    <w:rsid w:val="00062E94"/>
    <w:rsid w:val="00062F3A"/>
    <w:rsid w:val="00063594"/>
    <w:rsid w:val="000636AC"/>
    <w:rsid w:val="00063AF7"/>
    <w:rsid w:val="00063C39"/>
    <w:rsid w:val="00064302"/>
    <w:rsid w:val="0006439F"/>
    <w:rsid w:val="00064A8D"/>
    <w:rsid w:val="00064AD5"/>
    <w:rsid w:val="00065113"/>
    <w:rsid w:val="00065245"/>
    <w:rsid w:val="000655BE"/>
    <w:rsid w:val="0006576E"/>
    <w:rsid w:val="00065999"/>
    <w:rsid w:val="00066072"/>
    <w:rsid w:val="00066103"/>
    <w:rsid w:val="000664B9"/>
    <w:rsid w:val="00066745"/>
    <w:rsid w:val="00066B78"/>
    <w:rsid w:val="00066D3A"/>
    <w:rsid w:val="00067603"/>
    <w:rsid w:val="0006771B"/>
    <w:rsid w:val="000678E4"/>
    <w:rsid w:val="000679F6"/>
    <w:rsid w:val="00067A5D"/>
    <w:rsid w:val="00067B2B"/>
    <w:rsid w:val="000700F8"/>
    <w:rsid w:val="00070385"/>
    <w:rsid w:val="00070697"/>
    <w:rsid w:val="000707AC"/>
    <w:rsid w:val="00070824"/>
    <w:rsid w:val="000708CF"/>
    <w:rsid w:val="00070A39"/>
    <w:rsid w:val="00070AFD"/>
    <w:rsid w:val="00070CD7"/>
    <w:rsid w:val="00070D6E"/>
    <w:rsid w:val="00071222"/>
    <w:rsid w:val="00071982"/>
    <w:rsid w:val="00071A6F"/>
    <w:rsid w:val="00071B5B"/>
    <w:rsid w:val="00072810"/>
    <w:rsid w:val="00072F8D"/>
    <w:rsid w:val="00073805"/>
    <w:rsid w:val="00073EDA"/>
    <w:rsid w:val="00073F5E"/>
    <w:rsid w:val="00073FC4"/>
    <w:rsid w:val="000747BB"/>
    <w:rsid w:val="000747DC"/>
    <w:rsid w:val="00074C1E"/>
    <w:rsid w:val="00074D3A"/>
    <w:rsid w:val="00074DA7"/>
    <w:rsid w:val="00074DAB"/>
    <w:rsid w:val="00074FE7"/>
    <w:rsid w:val="00075001"/>
    <w:rsid w:val="00075527"/>
    <w:rsid w:val="0007561E"/>
    <w:rsid w:val="00075620"/>
    <w:rsid w:val="0007574B"/>
    <w:rsid w:val="00075826"/>
    <w:rsid w:val="000758C8"/>
    <w:rsid w:val="00075D98"/>
    <w:rsid w:val="00075E35"/>
    <w:rsid w:val="00075FD7"/>
    <w:rsid w:val="00076121"/>
    <w:rsid w:val="000762BF"/>
    <w:rsid w:val="0007645A"/>
    <w:rsid w:val="00076490"/>
    <w:rsid w:val="000764D9"/>
    <w:rsid w:val="00076551"/>
    <w:rsid w:val="0007673D"/>
    <w:rsid w:val="00076862"/>
    <w:rsid w:val="000769F3"/>
    <w:rsid w:val="00076BC4"/>
    <w:rsid w:val="000770C8"/>
    <w:rsid w:val="00077481"/>
    <w:rsid w:val="00077952"/>
    <w:rsid w:val="00077BAA"/>
    <w:rsid w:val="00077DD6"/>
    <w:rsid w:val="00077F57"/>
    <w:rsid w:val="000802EA"/>
    <w:rsid w:val="0008033E"/>
    <w:rsid w:val="00080899"/>
    <w:rsid w:val="000809C8"/>
    <w:rsid w:val="00080B2B"/>
    <w:rsid w:val="00080D61"/>
    <w:rsid w:val="00080E2F"/>
    <w:rsid w:val="00081F46"/>
    <w:rsid w:val="000823F1"/>
    <w:rsid w:val="000828B5"/>
    <w:rsid w:val="00083095"/>
    <w:rsid w:val="000831F8"/>
    <w:rsid w:val="00083301"/>
    <w:rsid w:val="00083812"/>
    <w:rsid w:val="00083AEB"/>
    <w:rsid w:val="00084456"/>
    <w:rsid w:val="000845FE"/>
    <w:rsid w:val="0008496D"/>
    <w:rsid w:val="00084ABD"/>
    <w:rsid w:val="00084D4A"/>
    <w:rsid w:val="00084DDC"/>
    <w:rsid w:val="0008511D"/>
    <w:rsid w:val="00085134"/>
    <w:rsid w:val="00085202"/>
    <w:rsid w:val="0008576F"/>
    <w:rsid w:val="00085849"/>
    <w:rsid w:val="00085E23"/>
    <w:rsid w:val="00086087"/>
    <w:rsid w:val="000864D8"/>
    <w:rsid w:val="000866A2"/>
    <w:rsid w:val="000866A3"/>
    <w:rsid w:val="00086BB4"/>
    <w:rsid w:val="00087136"/>
    <w:rsid w:val="000874EA"/>
    <w:rsid w:val="00087816"/>
    <w:rsid w:val="00087A3E"/>
    <w:rsid w:val="00087A67"/>
    <w:rsid w:val="00087AE1"/>
    <w:rsid w:val="00087B30"/>
    <w:rsid w:val="00087B90"/>
    <w:rsid w:val="00087D23"/>
    <w:rsid w:val="00087E0D"/>
    <w:rsid w:val="000900A7"/>
    <w:rsid w:val="0009069A"/>
    <w:rsid w:val="000906F4"/>
    <w:rsid w:val="00090767"/>
    <w:rsid w:val="00090D2C"/>
    <w:rsid w:val="00090F7F"/>
    <w:rsid w:val="0009114A"/>
    <w:rsid w:val="000918A8"/>
    <w:rsid w:val="00091ABE"/>
    <w:rsid w:val="00091CCD"/>
    <w:rsid w:val="00091ED3"/>
    <w:rsid w:val="0009216A"/>
    <w:rsid w:val="00092AF7"/>
    <w:rsid w:val="00092E90"/>
    <w:rsid w:val="00092F22"/>
    <w:rsid w:val="00092F71"/>
    <w:rsid w:val="00093284"/>
    <w:rsid w:val="0009329E"/>
    <w:rsid w:val="000934CD"/>
    <w:rsid w:val="000934DB"/>
    <w:rsid w:val="00093BF4"/>
    <w:rsid w:val="000945EF"/>
    <w:rsid w:val="00094B1C"/>
    <w:rsid w:val="00094E81"/>
    <w:rsid w:val="00095349"/>
    <w:rsid w:val="000958D6"/>
    <w:rsid w:val="00095BF1"/>
    <w:rsid w:val="00096515"/>
    <w:rsid w:val="00097AB2"/>
    <w:rsid w:val="00097B27"/>
    <w:rsid w:val="00097CEE"/>
    <w:rsid w:val="000A0495"/>
    <w:rsid w:val="000A04F0"/>
    <w:rsid w:val="000A0894"/>
    <w:rsid w:val="000A0D2E"/>
    <w:rsid w:val="000A12C5"/>
    <w:rsid w:val="000A12FB"/>
    <w:rsid w:val="000A137E"/>
    <w:rsid w:val="000A196E"/>
    <w:rsid w:val="000A19A4"/>
    <w:rsid w:val="000A1A40"/>
    <w:rsid w:val="000A214D"/>
    <w:rsid w:val="000A236C"/>
    <w:rsid w:val="000A274D"/>
    <w:rsid w:val="000A28B4"/>
    <w:rsid w:val="000A29FC"/>
    <w:rsid w:val="000A2D6D"/>
    <w:rsid w:val="000A2E6B"/>
    <w:rsid w:val="000A377A"/>
    <w:rsid w:val="000A3CD2"/>
    <w:rsid w:val="000A4272"/>
    <w:rsid w:val="000A4598"/>
    <w:rsid w:val="000A4700"/>
    <w:rsid w:val="000A5560"/>
    <w:rsid w:val="000A5837"/>
    <w:rsid w:val="000A598D"/>
    <w:rsid w:val="000A5C76"/>
    <w:rsid w:val="000A5CF4"/>
    <w:rsid w:val="000A643D"/>
    <w:rsid w:val="000A6556"/>
    <w:rsid w:val="000A66B6"/>
    <w:rsid w:val="000A680C"/>
    <w:rsid w:val="000A6856"/>
    <w:rsid w:val="000A6C8D"/>
    <w:rsid w:val="000A6C9B"/>
    <w:rsid w:val="000A6D6D"/>
    <w:rsid w:val="000A6D7A"/>
    <w:rsid w:val="000A78F1"/>
    <w:rsid w:val="000A7BED"/>
    <w:rsid w:val="000B0207"/>
    <w:rsid w:val="000B0396"/>
    <w:rsid w:val="000B0788"/>
    <w:rsid w:val="000B0BB3"/>
    <w:rsid w:val="000B0D0C"/>
    <w:rsid w:val="000B0FAD"/>
    <w:rsid w:val="000B1261"/>
    <w:rsid w:val="000B1352"/>
    <w:rsid w:val="000B13E8"/>
    <w:rsid w:val="000B1AC6"/>
    <w:rsid w:val="000B1EFD"/>
    <w:rsid w:val="000B21C7"/>
    <w:rsid w:val="000B26B9"/>
    <w:rsid w:val="000B2C21"/>
    <w:rsid w:val="000B2C3A"/>
    <w:rsid w:val="000B2CA5"/>
    <w:rsid w:val="000B32D7"/>
    <w:rsid w:val="000B3330"/>
    <w:rsid w:val="000B3972"/>
    <w:rsid w:val="000B3AC0"/>
    <w:rsid w:val="000B4297"/>
    <w:rsid w:val="000B451D"/>
    <w:rsid w:val="000B4C3E"/>
    <w:rsid w:val="000B5037"/>
    <w:rsid w:val="000B5735"/>
    <w:rsid w:val="000B5DCA"/>
    <w:rsid w:val="000B628F"/>
    <w:rsid w:val="000B6479"/>
    <w:rsid w:val="000B6503"/>
    <w:rsid w:val="000B65C5"/>
    <w:rsid w:val="000B7409"/>
    <w:rsid w:val="000B7532"/>
    <w:rsid w:val="000B7659"/>
    <w:rsid w:val="000B7F09"/>
    <w:rsid w:val="000C0332"/>
    <w:rsid w:val="000C0387"/>
    <w:rsid w:val="000C071E"/>
    <w:rsid w:val="000C0F60"/>
    <w:rsid w:val="000C104D"/>
    <w:rsid w:val="000C1345"/>
    <w:rsid w:val="000C1504"/>
    <w:rsid w:val="000C16DF"/>
    <w:rsid w:val="000C2ED7"/>
    <w:rsid w:val="000C2FDC"/>
    <w:rsid w:val="000C3256"/>
    <w:rsid w:val="000C3986"/>
    <w:rsid w:val="000C3B66"/>
    <w:rsid w:val="000C3BE8"/>
    <w:rsid w:val="000C3C46"/>
    <w:rsid w:val="000C3EFE"/>
    <w:rsid w:val="000C41A4"/>
    <w:rsid w:val="000C44F5"/>
    <w:rsid w:val="000C48BC"/>
    <w:rsid w:val="000C4AB8"/>
    <w:rsid w:val="000C4C72"/>
    <w:rsid w:val="000C4C9A"/>
    <w:rsid w:val="000C4CD4"/>
    <w:rsid w:val="000C4E1E"/>
    <w:rsid w:val="000C5004"/>
    <w:rsid w:val="000C5612"/>
    <w:rsid w:val="000C58A1"/>
    <w:rsid w:val="000C5B6A"/>
    <w:rsid w:val="000C5E8D"/>
    <w:rsid w:val="000C6103"/>
    <w:rsid w:val="000C6113"/>
    <w:rsid w:val="000C646A"/>
    <w:rsid w:val="000C6614"/>
    <w:rsid w:val="000C6DB5"/>
    <w:rsid w:val="000C6F4B"/>
    <w:rsid w:val="000C6F70"/>
    <w:rsid w:val="000C6F8F"/>
    <w:rsid w:val="000C70B9"/>
    <w:rsid w:val="000C7D95"/>
    <w:rsid w:val="000D0AE0"/>
    <w:rsid w:val="000D0B3C"/>
    <w:rsid w:val="000D0C12"/>
    <w:rsid w:val="000D0CC6"/>
    <w:rsid w:val="000D0D71"/>
    <w:rsid w:val="000D0F75"/>
    <w:rsid w:val="000D1086"/>
    <w:rsid w:val="000D11B6"/>
    <w:rsid w:val="000D1343"/>
    <w:rsid w:val="000D19DD"/>
    <w:rsid w:val="000D1C2E"/>
    <w:rsid w:val="000D1C77"/>
    <w:rsid w:val="000D20CE"/>
    <w:rsid w:val="000D21C7"/>
    <w:rsid w:val="000D22CB"/>
    <w:rsid w:val="000D23AA"/>
    <w:rsid w:val="000D2674"/>
    <w:rsid w:val="000D278B"/>
    <w:rsid w:val="000D2970"/>
    <w:rsid w:val="000D3580"/>
    <w:rsid w:val="000D3694"/>
    <w:rsid w:val="000D3A06"/>
    <w:rsid w:val="000D3B2A"/>
    <w:rsid w:val="000D3C85"/>
    <w:rsid w:val="000D3CA0"/>
    <w:rsid w:val="000D41DE"/>
    <w:rsid w:val="000D4509"/>
    <w:rsid w:val="000D499D"/>
    <w:rsid w:val="000D4E8E"/>
    <w:rsid w:val="000D5A11"/>
    <w:rsid w:val="000D6078"/>
    <w:rsid w:val="000D64C6"/>
    <w:rsid w:val="000D69CE"/>
    <w:rsid w:val="000D6AA7"/>
    <w:rsid w:val="000D6CFE"/>
    <w:rsid w:val="000D6F99"/>
    <w:rsid w:val="000D7322"/>
    <w:rsid w:val="000D7380"/>
    <w:rsid w:val="000D75C2"/>
    <w:rsid w:val="000D7702"/>
    <w:rsid w:val="000D79AA"/>
    <w:rsid w:val="000D7E10"/>
    <w:rsid w:val="000D7EEB"/>
    <w:rsid w:val="000E0139"/>
    <w:rsid w:val="000E0152"/>
    <w:rsid w:val="000E01EB"/>
    <w:rsid w:val="000E055E"/>
    <w:rsid w:val="000E0925"/>
    <w:rsid w:val="000E0927"/>
    <w:rsid w:val="000E0B8A"/>
    <w:rsid w:val="000E1650"/>
    <w:rsid w:val="000E1D4F"/>
    <w:rsid w:val="000E1EE2"/>
    <w:rsid w:val="000E1F2B"/>
    <w:rsid w:val="000E26FA"/>
    <w:rsid w:val="000E2ED6"/>
    <w:rsid w:val="000E3153"/>
    <w:rsid w:val="000E32C6"/>
    <w:rsid w:val="000E358F"/>
    <w:rsid w:val="000E3923"/>
    <w:rsid w:val="000E3FAE"/>
    <w:rsid w:val="000E44F5"/>
    <w:rsid w:val="000E4631"/>
    <w:rsid w:val="000E4A68"/>
    <w:rsid w:val="000E4D0F"/>
    <w:rsid w:val="000E4E5D"/>
    <w:rsid w:val="000E516F"/>
    <w:rsid w:val="000E5267"/>
    <w:rsid w:val="000E5593"/>
    <w:rsid w:val="000E5725"/>
    <w:rsid w:val="000E5738"/>
    <w:rsid w:val="000E57DE"/>
    <w:rsid w:val="000E58B8"/>
    <w:rsid w:val="000E5A74"/>
    <w:rsid w:val="000E5B6A"/>
    <w:rsid w:val="000E5F18"/>
    <w:rsid w:val="000E6275"/>
    <w:rsid w:val="000E6414"/>
    <w:rsid w:val="000E6846"/>
    <w:rsid w:val="000E6A08"/>
    <w:rsid w:val="000E6A16"/>
    <w:rsid w:val="000E6E3A"/>
    <w:rsid w:val="000E7129"/>
    <w:rsid w:val="000E774B"/>
    <w:rsid w:val="000E786C"/>
    <w:rsid w:val="000E7A7E"/>
    <w:rsid w:val="000F000B"/>
    <w:rsid w:val="000F0589"/>
    <w:rsid w:val="000F07A2"/>
    <w:rsid w:val="000F0964"/>
    <w:rsid w:val="000F0AE7"/>
    <w:rsid w:val="000F0C35"/>
    <w:rsid w:val="000F1094"/>
    <w:rsid w:val="000F12F7"/>
    <w:rsid w:val="000F1766"/>
    <w:rsid w:val="000F1B29"/>
    <w:rsid w:val="000F1CCE"/>
    <w:rsid w:val="000F1EA3"/>
    <w:rsid w:val="000F1FF7"/>
    <w:rsid w:val="000F227B"/>
    <w:rsid w:val="000F2304"/>
    <w:rsid w:val="000F23B7"/>
    <w:rsid w:val="000F23BA"/>
    <w:rsid w:val="000F257C"/>
    <w:rsid w:val="000F263D"/>
    <w:rsid w:val="000F28C4"/>
    <w:rsid w:val="000F292E"/>
    <w:rsid w:val="000F2967"/>
    <w:rsid w:val="000F2976"/>
    <w:rsid w:val="000F2987"/>
    <w:rsid w:val="000F2C16"/>
    <w:rsid w:val="000F2D2D"/>
    <w:rsid w:val="000F2E8F"/>
    <w:rsid w:val="000F2F4B"/>
    <w:rsid w:val="000F3119"/>
    <w:rsid w:val="000F3925"/>
    <w:rsid w:val="000F3A79"/>
    <w:rsid w:val="000F3B5B"/>
    <w:rsid w:val="000F3D58"/>
    <w:rsid w:val="000F3DBD"/>
    <w:rsid w:val="000F3E91"/>
    <w:rsid w:val="000F3ED9"/>
    <w:rsid w:val="000F42D5"/>
    <w:rsid w:val="000F42D9"/>
    <w:rsid w:val="000F4686"/>
    <w:rsid w:val="000F543D"/>
    <w:rsid w:val="000F5578"/>
    <w:rsid w:val="000F585F"/>
    <w:rsid w:val="000F5FD8"/>
    <w:rsid w:val="000F663F"/>
    <w:rsid w:val="000F67E1"/>
    <w:rsid w:val="000F69DB"/>
    <w:rsid w:val="000F6DA2"/>
    <w:rsid w:val="000F7433"/>
    <w:rsid w:val="000F79E8"/>
    <w:rsid w:val="001000E5"/>
    <w:rsid w:val="001002AC"/>
    <w:rsid w:val="001004DA"/>
    <w:rsid w:val="00100AF4"/>
    <w:rsid w:val="00100BB4"/>
    <w:rsid w:val="00100BB7"/>
    <w:rsid w:val="00100C24"/>
    <w:rsid w:val="00100CAB"/>
    <w:rsid w:val="00100F1D"/>
    <w:rsid w:val="00101375"/>
    <w:rsid w:val="00101D0C"/>
    <w:rsid w:val="00101D30"/>
    <w:rsid w:val="00102046"/>
    <w:rsid w:val="00102C83"/>
    <w:rsid w:val="001034A6"/>
    <w:rsid w:val="00103B57"/>
    <w:rsid w:val="001040E6"/>
    <w:rsid w:val="001043A7"/>
    <w:rsid w:val="0010464D"/>
    <w:rsid w:val="00104727"/>
    <w:rsid w:val="00104B0D"/>
    <w:rsid w:val="00104B92"/>
    <w:rsid w:val="00104C91"/>
    <w:rsid w:val="00104E2B"/>
    <w:rsid w:val="001053C1"/>
    <w:rsid w:val="001053EE"/>
    <w:rsid w:val="00106899"/>
    <w:rsid w:val="00106DFC"/>
    <w:rsid w:val="00106F83"/>
    <w:rsid w:val="00107390"/>
    <w:rsid w:val="001074B7"/>
    <w:rsid w:val="0010755D"/>
    <w:rsid w:val="00107AD4"/>
    <w:rsid w:val="00107EF4"/>
    <w:rsid w:val="00107F41"/>
    <w:rsid w:val="00110351"/>
    <w:rsid w:val="0011194A"/>
    <w:rsid w:val="0011198A"/>
    <w:rsid w:val="00111C19"/>
    <w:rsid w:val="00111C79"/>
    <w:rsid w:val="00111E16"/>
    <w:rsid w:val="00111E6C"/>
    <w:rsid w:val="00112212"/>
    <w:rsid w:val="001123B8"/>
    <w:rsid w:val="00112724"/>
    <w:rsid w:val="00112C05"/>
    <w:rsid w:val="00112C30"/>
    <w:rsid w:val="00112E9B"/>
    <w:rsid w:val="0011317B"/>
    <w:rsid w:val="0011363C"/>
    <w:rsid w:val="001139B5"/>
    <w:rsid w:val="00113AD2"/>
    <w:rsid w:val="00113B0D"/>
    <w:rsid w:val="00113B21"/>
    <w:rsid w:val="00113E2F"/>
    <w:rsid w:val="00114313"/>
    <w:rsid w:val="00114C23"/>
    <w:rsid w:val="00114CFD"/>
    <w:rsid w:val="00114DB0"/>
    <w:rsid w:val="00114DB4"/>
    <w:rsid w:val="00114DD6"/>
    <w:rsid w:val="00114E83"/>
    <w:rsid w:val="00115352"/>
    <w:rsid w:val="0011545B"/>
    <w:rsid w:val="001154E3"/>
    <w:rsid w:val="0011554A"/>
    <w:rsid w:val="0011578D"/>
    <w:rsid w:val="0011622A"/>
    <w:rsid w:val="00116396"/>
    <w:rsid w:val="001168B3"/>
    <w:rsid w:val="00116FC5"/>
    <w:rsid w:val="0011735D"/>
    <w:rsid w:val="001174A5"/>
    <w:rsid w:val="00117E57"/>
    <w:rsid w:val="00117EC1"/>
    <w:rsid w:val="00117F23"/>
    <w:rsid w:val="00120261"/>
    <w:rsid w:val="00120328"/>
    <w:rsid w:val="00120A5D"/>
    <w:rsid w:val="00120C1A"/>
    <w:rsid w:val="00120C33"/>
    <w:rsid w:val="001215CE"/>
    <w:rsid w:val="0012198B"/>
    <w:rsid w:val="00121DA2"/>
    <w:rsid w:val="00121FB3"/>
    <w:rsid w:val="0012209E"/>
    <w:rsid w:val="001223E4"/>
    <w:rsid w:val="00122D56"/>
    <w:rsid w:val="001233F1"/>
    <w:rsid w:val="0012357C"/>
    <w:rsid w:val="001237BD"/>
    <w:rsid w:val="00123A67"/>
    <w:rsid w:val="00123C5F"/>
    <w:rsid w:val="00123E79"/>
    <w:rsid w:val="00123F41"/>
    <w:rsid w:val="0012400C"/>
    <w:rsid w:val="001241CB"/>
    <w:rsid w:val="0012483F"/>
    <w:rsid w:val="00124AAC"/>
    <w:rsid w:val="00124DCD"/>
    <w:rsid w:val="00124EA3"/>
    <w:rsid w:val="00125046"/>
    <w:rsid w:val="0012533E"/>
    <w:rsid w:val="0012552E"/>
    <w:rsid w:val="001258A7"/>
    <w:rsid w:val="00125AF8"/>
    <w:rsid w:val="00125B80"/>
    <w:rsid w:val="00125BEE"/>
    <w:rsid w:val="00125BF7"/>
    <w:rsid w:val="00125C41"/>
    <w:rsid w:val="00125DA2"/>
    <w:rsid w:val="00125FF7"/>
    <w:rsid w:val="0012625F"/>
    <w:rsid w:val="001263D9"/>
    <w:rsid w:val="00126998"/>
    <w:rsid w:val="00126A9E"/>
    <w:rsid w:val="0012720C"/>
    <w:rsid w:val="00127C31"/>
    <w:rsid w:val="00130089"/>
    <w:rsid w:val="00130539"/>
    <w:rsid w:val="00130DD9"/>
    <w:rsid w:val="00130E36"/>
    <w:rsid w:val="00131073"/>
    <w:rsid w:val="001310A1"/>
    <w:rsid w:val="001310A3"/>
    <w:rsid w:val="0013112D"/>
    <w:rsid w:val="00131334"/>
    <w:rsid w:val="0013138A"/>
    <w:rsid w:val="00131957"/>
    <w:rsid w:val="001319EB"/>
    <w:rsid w:val="00131A54"/>
    <w:rsid w:val="00131EF9"/>
    <w:rsid w:val="0013268A"/>
    <w:rsid w:val="00132B88"/>
    <w:rsid w:val="00132E8E"/>
    <w:rsid w:val="0013338B"/>
    <w:rsid w:val="0013338D"/>
    <w:rsid w:val="00133614"/>
    <w:rsid w:val="0013451E"/>
    <w:rsid w:val="00134B72"/>
    <w:rsid w:val="00134D17"/>
    <w:rsid w:val="00134F58"/>
    <w:rsid w:val="001352C7"/>
    <w:rsid w:val="00135554"/>
    <w:rsid w:val="001356D7"/>
    <w:rsid w:val="00135802"/>
    <w:rsid w:val="00136168"/>
    <w:rsid w:val="00136422"/>
    <w:rsid w:val="0013647A"/>
    <w:rsid w:val="0013657B"/>
    <w:rsid w:val="00136749"/>
    <w:rsid w:val="0013681E"/>
    <w:rsid w:val="00136CB6"/>
    <w:rsid w:val="00137189"/>
    <w:rsid w:val="00137332"/>
    <w:rsid w:val="0013769A"/>
    <w:rsid w:val="00137A45"/>
    <w:rsid w:val="00137BD2"/>
    <w:rsid w:val="00137DEB"/>
    <w:rsid w:val="00140045"/>
    <w:rsid w:val="0014027D"/>
    <w:rsid w:val="001402E0"/>
    <w:rsid w:val="001403B8"/>
    <w:rsid w:val="00140F33"/>
    <w:rsid w:val="001412C7"/>
    <w:rsid w:val="00141BB5"/>
    <w:rsid w:val="00141F3C"/>
    <w:rsid w:val="001427C1"/>
    <w:rsid w:val="0014297A"/>
    <w:rsid w:val="00142B6C"/>
    <w:rsid w:val="00143BF9"/>
    <w:rsid w:val="001442F1"/>
    <w:rsid w:val="001445B0"/>
    <w:rsid w:val="001449F1"/>
    <w:rsid w:val="001450D8"/>
    <w:rsid w:val="0014540C"/>
    <w:rsid w:val="001457FE"/>
    <w:rsid w:val="00145C76"/>
    <w:rsid w:val="00145EE8"/>
    <w:rsid w:val="00145FAA"/>
    <w:rsid w:val="001460D0"/>
    <w:rsid w:val="00146180"/>
    <w:rsid w:val="00146232"/>
    <w:rsid w:val="00146C53"/>
    <w:rsid w:val="00146DB3"/>
    <w:rsid w:val="00146EBB"/>
    <w:rsid w:val="001470E0"/>
    <w:rsid w:val="001473F5"/>
    <w:rsid w:val="001475B9"/>
    <w:rsid w:val="001475E4"/>
    <w:rsid w:val="00147EFC"/>
    <w:rsid w:val="00150B8E"/>
    <w:rsid w:val="00150C23"/>
    <w:rsid w:val="00150C8E"/>
    <w:rsid w:val="0015103C"/>
    <w:rsid w:val="001513DA"/>
    <w:rsid w:val="00151420"/>
    <w:rsid w:val="001515AC"/>
    <w:rsid w:val="0015174D"/>
    <w:rsid w:val="00151BAC"/>
    <w:rsid w:val="00151CD2"/>
    <w:rsid w:val="00151DA7"/>
    <w:rsid w:val="00151E28"/>
    <w:rsid w:val="00152120"/>
    <w:rsid w:val="00152648"/>
    <w:rsid w:val="001527E1"/>
    <w:rsid w:val="00152C19"/>
    <w:rsid w:val="00152E34"/>
    <w:rsid w:val="00153830"/>
    <w:rsid w:val="00154229"/>
    <w:rsid w:val="001544C9"/>
    <w:rsid w:val="0015462F"/>
    <w:rsid w:val="00154AE5"/>
    <w:rsid w:val="00155679"/>
    <w:rsid w:val="00155D09"/>
    <w:rsid w:val="0015635B"/>
    <w:rsid w:val="0015665A"/>
    <w:rsid w:val="00156996"/>
    <w:rsid w:val="00156A7E"/>
    <w:rsid w:val="00156B0F"/>
    <w:rsid w:val="001570CD"/>
    <w:rsid w:val="00157273"/>
    <w:rsid w:val="00157481"/>
    <w:rsid w:val="001574B8"/>
    <w:rsid w:val="00160327"/>
    <w:rsid w:val="001603A6"/>
    <w:rsid w:val="001606E1"/>
    <w:rsid w:val="0016083C"/>
    <w:rsid w:val="00160A16"/>
    <w:rsid w:val="00160B7D"/>
    <w:rsid w:val="001616E6"/>
    <w:rsid w:val="00161C3F"/>
    <w:rsid w:val="00161C43"/>
    <w:rsid w:val="00161FF9"/>
    <w:rsid w:val="0016217C"/>
    <w:rsid w:val="001623F2"/>
    <w:rsid w:val="001626A9"/>
    <w:rsid w:val="0016278A"/>
    <w:rsid w:val="00162A31"/>
    <w:rsid w:val="00162CEA"/>
    <w:rsid w:val="00163059"/>
    <w:rsid w:val="001633B3"/>
    <w:rsid w:val="001633C7"/>
    <w:rsid w:val="00163558"/>
    <w:rsid w:val="001635E5"/>
    <w:rsid w:val="00163681"/>
    <w:rsid w:val="001639C6"/>
    <w:rsid w:val="00163E56"/>
    <w:rsid w:val="001640A1"/>
    <w:rsid w:val="001644A3"/>
    <w:rsid w:val="0016470D"/>
    <w:rsid w:val="001647E7"/>
    <w:rsid w:val="00164933"/>
    <w:rsid w:val="00164B4E"/>
    <w:rsid w:val="00164C4D"/>
    <w:rsid w:val="00164D51"/>
    <w:rsid w:val="00164E34"/>
    <w:rsid w:val="00164E56"/>
    <w:rsid w:val="001656AA"/>
    <w:rsid w:val="00165898"/>
    <w:rsid w:val="00165C8D"/>
    <w:rsid w:val="00165DD4"/>
    <w:rsid w:val="00165EFC"/>
    <w:rsid w:val="00165F56"/>
    <w:rsid w:val="001662F0"/>
    <w:rsid w:val="001666B9"/>
    <w:rsid w:val="00166C17"/>
    <w:rsid w:val="00166F12"/>
    <w:rsid w:val="00167985"/>
    <w:rsid w:val="00170505"/>
    <w:rsid w:val="001705D4"/>
    <w:rsid w:val="00171401"/>
    <w:rsid w:val="001715C7"/>
    <w:rsid w:val="00171854"/>
    <w:rsid w:val="001718C6"/>
    <w:rsid w:val="00171B48"/>
    <w:rsid w:val="00171E94"/>
    <w:rsid w:val="00171F3E"/>
    <w:rsid w:val="00172C2E"/>
    <w:rsid w:val="00172D63"/>
    <w:rsid w:val="00173402"/>
    <w:rsid w:val="0017371A"/>
    <w:rsid w:val="00173E30"/>
    <w:rsid w:val="00173EE1"/>
    <w:rsid w:val="00173FDC"/>
    <w:rsid w:val="00174484"/>
    <w:rsid w:val="00174950"/>
    <w:rsid w:val="001749E4"/>
    <w:rsid w:val="00174B3C"/>
    <w:rsid w:val="00174CC9"/>
    <w:rsid w:val="001753F1"/>
    <w:rsid w:val="00175420"/>
    <w:rsid w:val="001758DA"/>
    <w:rsid w:val="00175F56"/>
    <w:rsid w:val="0017624C"/>
    <w:rsid w:val="00176968"/>
    <w:rsid w:val="00176AA1"/>
    <w:rsid w:val="00176D35"/>
    <w:rsid w:val="00176D89"/>
    <w:rsid w:val="00176EC1"/>
    <w:rsid w:val="001770F9"/>
    <w:rsid w:val="00177C3D"/>
    <w:rsid w:val="00177F93"/>
    <w:rsid w:val="00180145"/>
    <w:rsid w:val="00180184"/>
    <w:rsid w:val="0018018D"/>
    <w:rsid w:val="001802EE"/>
    <w:rsid w:val="001804FC"/>
    <w:rsid w:val="00180799"/>
    <w:rsid w:val="00180BDA"/>
    <w:rsid w:val="0018146D"/>
    <w:rsid w:val="001815A8"/>
    <w:rsid w:val="00181604"/>
    <w:rsid w:val="00181891"/>
    <w:rsid w:val="00181A0B"/>
    <w:rsid w:val="00181BE6"/>
    <w:rsid w:val="0018229D"/>
    <w:rsid w:val="00182DA2"/>
    <w:rsid w:val="0018360B"/>
    <w:rsid w:val="0018389D"/>
    <w:rsid w:val="001839B5"/>
    <w:rsid w:val="00183A2B"/>
    <w:rsid w:val="00184108"/>
    <w:rsid w:val="0018492D"/>
    <w:rsid w:val="00184B43"/>
    <w:rsid w:val="00184CD6"/>
    <w:rsid w:val="001853B8"/>
    <w:rsid w:val="001857DE"/>
    <w:rsid w:val="00185DB2"/>
    <w:rsid w:val="001861A9"/>
    <w:rsid w:val="00186343"/>
    <w:rsid w:val="0018640F"/>
    <w:rsid w:val="00186DCD"/>
    <w:rsid w:val="0018754C"/>
    <w:rsid w:val="001875D2"/>
    <w:rsid w:val="00190006"/>
    <w:rsid w:val="0019024C"/>
    <w:rsid w:val="001913D7"/>
    <w:rsid w:val="00191466"/>
    <w:rsid w:val="0019146E"/>
    <w:rsid w:val="0019158B"/>
    <w:rsid w:val="00191FBE"/>
    <w:rsid w:val="001925F2"/>
    <w:rsid w:val="001926B7"/>
    <w:rsid w:val="001927AB"/>
    <w:rsid w:val="00192A3C"/>
    <w:rsid w:val="00192F3E"/>
    <w:rsid w:val="00193319"/>
    <w:rsid w:val="001934E6"/>
    <w:rsid w:val="001936BA"/>
    <w:rsid w:val="00193970"/>
    <w:rsid w:val="00193A89"/>
    <w:rsid w:val="00193B66"/>
    <w:rsid w:val="00193EB0"/>
    <w:rsid w:val="0019417D"/>
    <w:rsid w:val="001948B3"/>
    <w:rsid w:val="001948C7"/>
    <w:rsid w:val="00194B33"/>
    <w:rsid w:val="0019521C"/>
    <w:rsid w:val="00195382"/>
    <w:rsid w:val="001957D7"/>
    <w:rsid w:val="00195DC1"/>
    <w:rsid w:val="0019601B"/>
    <w:rsid w:val="00196872"/>
    <w:rsid w:val="00196DE1"/>
    <w:rsid w:val="0019721F"/>
    <w:rsid w:val="001975EC"/>
    <w:rsid w:val="001975ED"/>
    <w:rsid w:val="001978EF"/>
    <w:rsid w:val="001A007B"/>
    <w:rsid w:val="001A02E2"/>
    <w:rsid w:val="001A0561"/>
    <w:rsid w:val="001A0652"/>
    <w:rsid w:val="001A08E8"/>
    <w:rsid w:val="001A0CF4"/>
    <w:rsid w:val="001A10CE"/>
    <w:rsid w:val="001A1128"/>
    <w:rsid w:val="001A132F"/>
    <w:rsid w:val="001A1534"/>
    <w:rsid w:val="001A15DC"/>
    <w:rsid w:val="001A1732"/>
    <w:rsid w:val="001A18FD"/>
    <w:rsid w:val="001A1CC4"/>
    <w:rsid w:val="001A1F6C"/>
    <w:rsid w:val="001A2471"/>
    <w:rsid w:val="001A25CA"/>
    <w:rsid w:val="001A2609"/>
    <w:rsid w:val="001A262F"/>
    <w:rsid w:val="001A265D"/>
    <w:rsid w:val="001A2950"/>
    <w:rsid w:val="001A29C8"/>
    <w:rsid w:val="001A2F2B"/>
    <w:rsid w:val="001A305C"/>
    <w:rsid w:val="001A4189"/>
    <w:rsid w:val="001A4BB3"/>
    <w:rsid w:val="001A4BEA"/>
    <w:rsid w:val="001A4C31"/>
    <w:rsid w:val="001A4E20"/>
    <w:rsid w:val="001A4EFF"/>
    <w:rsid w:val="001A50A3"/>
    <w:rsid w:val="001A5180"/>
    <w:rsid w:val="001A5273"/>
    <w:rsid w:val="001A534F"/>
    <w:rsid w:val="001A5723"/>
    <w:rsid w:val="001A5762"/>
    <w:rsid w:val="001A5A49"/>
    <w:rsid w:val="001A5F3E"/>
    <w:rsid w:val="001A5FD6"/>
    <w:rsid w:val="001A60CA"/>
    <w:rsid w:val="001A6519"/>
    <w:rsid w:val="001A66D6"/>
    <w:rsid w:val="001A67C7"/>
    <w:rsid w:val="001A685B"/>
    <w:rsid w:val="001A6C0D"/>
    <w:rsid w:val="001A6DF3"/>
    <w:rsid w:val="001A6E46"/>
    <w:rsid w:val="001A7088"/>
    <w:rsid w:val="001A71D2"/>
    <w:rsid w:val="001A7371"/>
    <w:rsid w:val="001A73B6"/>
    <w:rsid w:val="001A76D7"/>
    <w:rsid w:val="001A77E6"/>
    <w:rsid w:val="001A7A3D"/>
    <w:rsid w:val="001A7E70"/>
    <w:rsid w:val="001A7F29"/>
    <w:rsid w:val="001B049C"/>
    <w:rsid w:val="001B0684"/>
    <w:rsid w:val="001B06BE"/>
    <w:rsid w:val="001B06C5"/>
    <w:rsid w:val="001B0A78"/>
    <w:rsid w:val="001B0B17"/>
    <w:rsid w:val="001B0C06"/>
    <w:rsid w:val="001B0EF1"/>
    <w:rsid w:val="001B1085"/>
    <w:rsid w:val="001B1354"/>
    <w:rsid w:val="001B176B"/>
    <w:rsid w:val="001B17EF"/>
    <w:rsid w:val="001B1BF5"/>
    <w:rsid w:val="001B1FEE"/>
    <w:rsid w:val="001B228A"/>
    <w:rsid w:val="001B24BB"/>
    <w:rsid w:val="001B2525"/>
    <w:rsid w:val="001B25D7"/>
    <w:rsid w:val="001B25F6"/>
    <w:rsid w:val="001B2D5E"/>
    <w:rsid w:val="001B2E10"/>
    <w:rsid w:val="001B3006"/>
    <w:rsid w:val="001B32B7"/>
    <w:rsid w:val="001B36FC"/>
    <w:rsid w:val="001B3D52"/>
    <w:rsid w:val="001B42B7"/>
    <w:rsid w:val="001B437B"/>
    <w:rsid w:val="001B478A"/>
    <w:rsid w:val="001B4892"/>
    <w:rsid w:val="001B49B9"/>
    <w:rsid w:val="001B4DD5"/>
    <w:rsid w:val="001B4F15"/>
    <w:rsid w:val="001B5A79"/>
    <w:rsid w:val="001B5ED8"/>
    <w:rsid w:val="001B606B"/>
    <w:rsid w:val="001B6340"/>
    <w:rsid w:val="001B6379"/>
    <w:rsid w:val="001B655F"/>
    <w:rsid w:val="001B676A"/>
    <w:rsid w:val="001B6FD2"/>
    <w:rsid w:val="001B701E"/>
    <w:rsid w:val="001B75FF"/>
    <w:rsid w:val="001B7644"/>
    <w:rsid w:val="001B7BA5"/>
    <w:rsid w:val="001C001A"/>
    <w:rsid w:val="001C1007"/>
    <w:rsid w:val="001C149D"/>
    <w:rsid w:val="001C196F"/>
    <w:rsid w:val="001C1D36"/>
    <w:rsid w:val="001C205F"/>
    <w:rsid w:val="001C2085"/>
    <w:rsid w:val="001C2566"/>
    <w:rsid w:val="001C2C0D"/>
    <w:rsid w:val="001C2DD8"/>
    <w:rsid w:val="001C30DC"/>
    <w:rsid w:val="001C3896"/>
    <w:rsid w:val="001C3F98"/>
    <w:rsid w:val="001C416F"/>
    <w:rsid w:val="001C41DE"/>
    <w:rsid w:val="001C441B"/>
    <w:rsid w:val="001C44BF"/>
    <w:rsid w:val="001C4C0E"/>
    <w:rsid w:val="001C4C4D"/>
    <w:rsid w:val="001C4CB1"/>
    <w:rsid w:val="001C4E06"/>
    <w:rsid w:val="001C50AF"/>
    <w:rsid w:val="001C517A"/>
    <w:rsid w:val="001C5972"/>
    <w:rsid w:val="001C5D53"/>
    <w:rsid w:val="001C6898"/>
    <w:rsid w:val="001C6AB9"/>
    <w:rsid w:val="001C6DB4"/>
    <w:rsid w:val="001C70F0"/>
    <w:rsid w:val="001C742C"/>
    <w:rsid w:val="001C757D"/>
    <w:rsid w:val="001C7703"/>
    <w:rsid w:val="001C7B38"/>
    <w:rsid w:val="001C7BD0"/>
    <w:rsid w:val="001D05B4"/>
    <w:rsid w:val="001D11CF"/>
    <w:rsid w:val="001D122B"/>
    <w:rsid w:val="001D15AF"/>
    <w:rsid w:val="001D1697"/>
    <w:rsid w:val="001D1A50"/>
    <w:rsid w:val="001D20F9"/>
    <w:rsid w:val="001D2286"/>
    <w:rsid w:val="001D2470"/>
    <w:rsid w:val="001D28B8"/>
    <w:rsid w:val="001D28D0"/>
    <w:rsid w:val="001D30DB"/>
    <w:rsid w:val="001D323E"/>
    <w:rsid w:val="001D3778"/>
    <w:rsid w:val="001D380E"/>
    <w:rsid w:val="001D3AA5"/>
    <w:rsid w:val="001D4686"/>
    <w:rsid w:val="001D4985"/>
    <w:rsid w:val="001D4DA6"/>
    <w:rsid w:val="001D4E89"/>
    <w:rsid w:val="001D4FFF"/>
    <w:rsid w:val="001D513D"/>
    <w:rsid w:val="001D5215"/>
    <w:rsid w:val="001D54AF"/>
    <w:rsid w:val="001D558E"/>
    <w:rsid w:val="001D5614"/>
    <w:rsid w:val="001D5656"/>
    <w:rsid w:val="001D5918"/>
    <w:rsid w:val="001D5923"/>
    <w:rsid w:val="001D5BF5"/>
    <w:rsid w:val="001D5D62"/>
    <w:rsid w:val="001D5F94"/>
    <w:rsid w:val="001D65FE"/>
    <w:rsid w:val="001D6792"/>
    <w:rsid w:val="001D6DB6"/>
    <w:rsid w:val="001D6DB9"/>
    <w:rsid w:val="001D7120"/>
    <w:rsid w:val="001D7DF7"/>
    <w:rsid w:val="001E000A"/>
    <w:rsid w:val="001E028F"/>
    <w:rsid w:val="001E11E7"/>
    <w:rsid w:val="001E13B6"/>
    <w:rsid w:val="001E198E"/>
    <w:rsid w:val="001E1ED5"/>
    <w:rsid w:val="001E223E"/>
    <w:rsid w:val="001E24F2"/>
    <w:rsid w:val="001E2686"/>
    <w:rsid w:val="001E2879"/>
    <w:rsid w:val="001E28EB"/>
    <w:rsid w:val="001E2B0C"/>
    <w:rsid w:val="001E2E22"/>
    <w:rsid w:val="001E3004"/>
    <w:rsid w:val="001E3821"/>
    <w:rsid w:val="001E3894"/>
    <w:rsid w:val="001E393A"/>
    <w:rsid w:val="001E3AAD"/>
    <w:rsid w:val="001E3CD0"/>
    <w:rsid w:val="001E3D77"/>
    <w:rsid w:val="001E45B4"/>
    <w:rsid w:val="001E4A7E"/>
    <w:rsid w:val="001E4C8E"/>
    <w:rsid w:val="001E4D7A"/>
    <w:rsid w:val="001E57D0"/>
    <w:rsid w:val="001E5A5F"/>
    <w:rsid w:val="001E5D60"/>
    <w:rsid w:val="001E6BA1"/>
    <w:rsid w:val="001E6BBF"/>
    <w:rsid w:val="001E6E43"/>
    <w:rsid w:val="001E6F41"/>
    <w:rsid w:val="001E7011"/>
    <w:rsid w:val="001E7450"/>
    <w:rsid w:val="001E797F"/>
    <w:rsid w:val="001E7CCD"/>
    <w:rsid w:val="001E7E7C"/>
    <w:rsid w:val="001F00B9"/>
    <w:rsid w:val="001F01CA"/>
    <w:rsid w:val="001F02AA"/>
    <w:rsid w:val="001F0631"/>
    <w:rsid w:val="001F0734"/>
    <w:rsid w:val="001F0B66"/>
    <w:rsid w:val="001F1410"/>
    <w:rsid w:val="001F1DD7"/>
    <w:rsid w:val="001F203D"/>
    <w:rsid w:val="001F20A5"/>
    <w:rsid w:val="001F226A"/>
    <w:rsid w:val="001F2287"/>
    <w:rsid w:val="001F2668"/>
    <w:rsid w:val="001F2B8B"/>
    <w:rsid w:val="001F2EA8"/>
    <w:rsid w:val="001F308B"/>
    <w:rsid w:val="001F30BB"/>
    <w:rsid w:val="001F3357"/>
    <w:rsid w:val="001F346B"/>
    <w:rsid w:val="001F34B4"/>
    <w:rsid w:val="001F3549"/>
    <w:rsid w:val="001F47DC"/>
    <w:rsid w:val="001F4E3A"/>
    <w:rsid w:val="001F5E89"/>
    <w:rsid w:val="001F6155"/>
    <w:rsid w:val="001F6B1C"/>
    <w:rsid w:val="001F6E25"/>
    <w:rsid w:val="001F6FEB"/>
    <w:rsid w:val="001F7194"/>
    <w:rsid w:val="001F74BA"/>
    <w:rsid w:val="001F77AB"/>
    <w:rsid w:val="001F7AD5"/>
    <w:rsid w:val="001F7D21"/>
    <w:rsid w:val="001F7EDC"/>
    <w:rsid w:val="001F7F31"/>
    <w:rsid w:val="0020026F"/>
    <w:rsid w:val="00200446"/>
    <w:rsid w:val="00200470"/>
    <w:rsid w:val="00200802"/>
    <w:rsid w:val="002008D9"/>
    <w:rsid w:val="00200E16"/>
    <w:rsid w:val="002010A8"/>
    <w:rsid w:val="00201881"/>
    <w:rsid w:val="00201C18"/>
    <w:rsid w:val="002020FC"/>
    <w:rsid w:val="00202DD2"/>
    <w:rsid w:val="00202F4C"/>
    <w:rsid w:val="002036F2"/>
    <w:rsid w:val="00203974"/>
    <w:rsid w:val="002039A3"/>
    <w:rsid w:val="002040EC"/>
    <w:rsid w:val="00204331"/>
    <w:rsid w:val="0020461C"/>
    <w:rsid w:val="002049B2"/>
    <w:rsid w:val="00204E9A"/>
    <w:rsid w:val="00205033"/>
    <w:rsid w:val="002050F3"/>
    <w:rsid w:val="00205280"/>
    <w:rsid w:val="002053AE"/>
    <w:rsid w:val="00205575"/>
    <w:rsid w:val="00206707"/>
    <w:rsid w:val="00206A23"/>
    <w:rsid w:val="002070D9"/>
    <w:rsid w:val="0020770E"/>
    <w:rsid w:val="00207D0C"/>
    <w:rsid w:val="00207F2E"/>
    <w:rsid w:val="0021000F"/>
    <w:rsid w:val="0021071F"/>
    <w:rsid w:val="0021081A"/>
    <w:rsid w:val="00210FF5"/>
    <w:rsid w:val="0021110F"/>
    <w:rsid w:val="002111F6"/>
    <w:rsid w:val="00211B2D"/>
    <w:rsid w:val="00211F28"/>
    <w:rsid w:val="00212433"/>
    <w:rsid w:val="00212C2C"/>
    <w:rsid w:val="00212CA0"/>
    <w:rsid w:val="00212D73"/>
    <w:rsid w:val="0021311B"/>
    <w:rsid w:val="0021318A"/>
    <w:rsid w:val="002131A0"/>
    <w:rsid w:val="002135E9"/>
    <w:rsid w:val="002138C4"/>
    <w:rsid w:val="00213CE5"/>
    <w:rsid w:val="00214105"/>
    <w:rsid w:val="00214134"/>
    <w:rsid w:val="002141D9"/>
    <w:rsid w:val="002141E1"/>
    <w:rsid w:val="00214502"/>
    <w:rsid w:val="00214E00"/>
    <w:rsid w:val="00214EA3"/>
    <w:rsid w:val="002151E8"/>
    <w:rsid w:val="002152EF"/>
    <w:rsid w:val="00215B93"/>
    <w:rsid w:val="00215CC6"/>
    <w:rsid w:val="00215CF2"/>
    <w:rsid w:val="00215D33"/>
    <w:rsid w:val="00215EE6"/>
    <w:rsid w:val="00215F22"/>
    <w:rsid w:val="0021608B"/>
    <w:rsid w:val="0021628F"/>
    <w:rsid w:val="002162CB"/>
    <w:rsid w:val="002162DC"/>
    <w:rsid w:val="00216385"/>
    <w:rsid w:val="00216582"/>
    <w:rsid w:val="00216908"/>
    <w:rsid w:val="00216AE6"/>
    <w:rsid w:val="00216CF6"/>
    <w:rsid w:val="00216D5E"/>
    <w:rsid w:val="0021722C"/>
    <w:rsid w:val="00217481"/>
    <w:rsid w:val="00217E62"/>
    <w:rsid w:val="00217FAB"/>
    <w:rsid w:val="0022036C"/>
    <w:rsid w:val="0022068D"/>
    <w:rsid w:val="00220C34"/>
    <w:rsid w:val="00220F44"/>
    <w:rsid w:val="002211E0"/>
    <w:rsid w:val="00221E3D"/>
    <w:rsid w:val="002220C7"/>
    <w:rsid w:val="0022264F"/>
    <w:rsid w:val="00222667"/>
    <w:rsid w:val="00222802"/>
    <w:rsid w:val="0022290D"/>
    <w:rsid w:val="002229B2"/>
    <w:rsid w:val="00222F16"/>
    <w:rsid w:val="0022307C"/>
    <w:rsid w:val="0022308C"/>
    <w:rsid w:val="0022340D"/>
    <w:rsid w:val="002234D7"/>
    <w:rsid w:val="00223661"/>
    <w:rsid w:val="00223CA2"/>
    <w:rsid w:val="00223F00"/>
    <w:rsid w:val="00223F2F"/>
    <w:rsid w:val="00224191"/>
    <w:rsid w:val="0022424A"/>
    <w:rsid w:val="002242D5"/>
    <w:rsid w:val="00224340"/>
    <w:rsid w:val="00224BFB"/>
    <w:rsid w:val="00224C3F"/>
    <w:rsid w:val="0022563E"/>
    <w:rsid w:val="00225CBA"/>
    <w:rsid w:val="00226074"/>
    <w:rsid w:val="0022609C"/>
    <w:rsid w:val="002263D4"/>
    <w:rsid w:val="00226CC0"/>
    <w:rsid w:val="00226F33"/>
    <w:rsid w:val="00227253"/>
    <w:rsid w:val="0022739B"/>
    <w:rsid w:val="00227675"/>
    <w:rsid w:val="00227D09"/>
    <w:rsid w:val="002304A0"/>
    <w:rsid w:val="00230A76"/>
    <w:rsid w:val="00230AD9"/>
    <w:rsid w:val="00230BC8"/>
    <w:rsid w:val="00230E17"/>
    <w:rsid w:val="00230FBE"/>
    <w:rsid w:val="002310D4"/>
    <w:rsid w:val="00231236"/>
    <w:rsid w:val="002315BE"/>
    <w:rsid w:val="0023174A"/>
    <w:rsid w:val="00231B15"/>
    <w:rsid w:val="00231B63"/>
    <w:rsid w:val="00231E97"/>
    <w:rsid w:val="00231F33"/>
    <w:rsid w:val="0023224E"/>
    <w:rsid w:val="0023238E"/>
    <w:rsid w:val="0023257A"/>
    <w:rsid w:val="002326C3"/>
    <w:rsid w:val="0023282F"/>
    <w:rsid w:val="002329C3"/>
    <w:rsid w:val="00232A7D"/>
    <w:rsid w:val="00232DB0"/>
    <w:rsid w:val="00232E49"/>
    <w:rsid w:val="00232E9E"/>
    <w:rsid w:val="0023348D"/>
    <w:rsid w:val="00233869"/>
    <w:rsid w:val="00233970"/>
    <w:rsid w:val="00233AE2"/>
    <w:rsid w:val="00233B0A"/>
    <w:rsid w:val="00233B5C"/>
    <w:rsid w:val="002340F0"/>
    <w:rsid w:val="002344FB"/>
    <w:rsid w:val="0023539C"/>
    <w:rsid w:val="002354C3"/>
    <w:rsid w:val="0023567D"/>
    <w:rsid w:val="00235793"/>
    <w:rsid w:val="00235845"/>
    <w:rsid w:val="002358DA"/>
    <w:rsid w:val="00235ABB"/>
    <w:rsid w:val="00236749"/>
    <w:rsid w:val="002368ED"/>
    <w:rsid w:val="0023748E"/>
    <w:rsid w:val="00237A00"/>
    <w:rsid w:val="00237CAE"/>
    <w:rsid w:val="002400D3"/>
    <w:rsid w:val="00240187"/>
    <w:rsid w:val="00240287"/>
    <w:rsid w:val="00240669"/>
    <w:rsid w:val="002406B3"/>
    <w:rsid w:val="00240955"/>
    <w:rsid w:val="002409E3"/>
    <w:rsid w:val="00240E19"/>
    <w:rsid w:val="00240E2F"/>
    <w:rsid w:val="00241368"/>
    <w:rsid w:val="00242103"/>
    <w:rsid w:val="00242148"/>
    <w:rsid w:val="0024232F"/>
    <w:rsid w:val="00242766"/>
    <w:rsid w:val="00242C7F"/>
    <w:rsid w:val="00242E36"/>
    <w:rsid w:val="00243024"/>
    <w:rsid w:val="0024373E"/>
    <w:rsid w:val="00243C9D"/>
    <w:rsid w:val="00243F3F"/>
    <w:rsid w:val="002440EB"/>
    <w:rsid w:val="0024412B"/>
    <w:rsid w:val="002441C0"/>
    <w:rsid w:val="00244255"/>
    <w:rsid w:val="00244852"/>
    <w:rsid w:val="002449EF"/>
    <w:rsid w:val="00244FFC"/>
    <w:rsid w:val="0024517B"/>
    <w:rsid w:val="00245221"/>
    <w:rsid w:val="00245241"/>
    <w:rsid w:val="00245283"/>
    <w:rsid w:val="002452A8"/>
    <w:rsid w:val="00245459"/>
    <w:rsid w:val="00245BAD"/>
    <w:rsid w:val="00245BE4"/>
    <w:rsid w:val="002461DC"/>
    <w:rsid w:val="0024624E"/>
    <w:rsid w:val="00246486"/>
    <w:rsid w:val="00246A4F"/>
    <w:rsid w:val="00246CD3"/>
    <w:rsid w:val="00246F47"/>
    <w:rsid w:val="0024716E"/>
    <w:rsid w:val="002479E9"/>
    <w:rsid w:val="00247DBA"/>
    <w:rsid w:val="00247E7F"/>
    <w:rsid w:val="0025069E"/>
    <w:rsid w:val="0025094D"/>
    <w:rsid w:val="00250B90"/>
    <w:rsid w:val="00250D9E"/>
    <w:rsid w:val="0025143D"/>
    <w:rsid w:val="00251557"/>
    <w:rsid w:val="00251D42"/>
    <w:rsid w:val="00251F56"/>
    <w:rsid w:val="002522C4"/>
    <w:rsid w:val="00252538"/>
    <w:rsid w:val="00252A5D"/>
    <w:rsid w:val="00252B6F"/>
    <w:rsid w:val="00252D21"/>
    <w:rsid w:val="00253023"/>
    <w:rsid w:val="0025314D"/>
    <w:rsid w:val="0025336B"/>
    <w:rsid w:val="0025361B"/>
    <w:rsid w:val="00253910"/>
    <w:rsid w:val="00253BA3"/>
    <w:rsid w:val="00253FB6"/>
    <w:rsid w:val="00254456"/>
    <w:rsid w:val="002547C3"/>
    <w:rsid w:val="00254C85"/>
    <w:rsid w:val="00254EED"/>
    <w:rsid w:val="00254F11"/>
    <w:rsid w:val="00254F8A"/>
    <w:rsid w:val="00254FB3"/>
    <w:rsid w:val="00255257"/>
    <w:rsid w:val="0025553C"/>
    <w:rsid w:val="00255D9F"/>
    <w:rsid w:val="00256323"/>
    <w:rsid w:val="0025634E"/>
    <w:rsid w:val="002563E5"/>
    <w:rsid w:val="00256A7A"/>
    <w:rsid w:val="00256B80"/>
    <w:rsid w:val="00257386"/>
    <w:rsid w:val="002573F2"/>
    <w:rsid w:val="00260042"/>
    <w:rsid w:val="00260050"/>
    <w:rsid w:val="002603F0"/>
    <w:rsid w:val="002606E4"/>
    <w:rsid w:val="002606FF"/>
    <w:rsid w:val="002608C4"/>
    <w:rsid w:val="00260C9F"/>
    <w:rsid w:val="0026134B"/>
    <w:rsid w:val="00261374"/>
    <w:rsid w:val="00261589"/>
    <w:rsid w:val="002622E2"/>
    <w:rsid w:val="002623E3"/>
    <w:rsid w:val="00262472"/>
    <w:rsid w:val="002626D0"/>
    <w:rsid w:val="00262882"/>
    <w:rsid w:val="00262B75"/>
    <w:rsid w:val="00262CC0"/>
    <w:rsid w:val="002630A2"/>
    <w:rsid w:val="0026313B"/>
    <w:rsid w:val="002631A6"/>
    <w:rsid w:val="002632C6"/>
    <w:rsid w:val="002637B4"/>
    <w:rsid w:val="002645BE"/>
    <w:rsid w:val="00264C66"/>
    <w:rsid w:val="00264F61"/>
    <w:rsid w:val="00264FC5"/>
    <w:rsid w:val="002650B3"/>
    <w:rsid w:val="0026528B"/>
    <w:rsid w:val="0026583C"/>
    <w:rsid w:val="0026663C"/>
    <w:rsid w:val="002668FF"/>
    <w:rsid w:val="00266E2A"/>
    <w:rsid w:val="00266E2B"/>
    <w:rsid w:val="002673D5"/>
    <w:rsid w:val="002677DB"/>
    <w:rsid w:val="00267922"/>
    <w:rsid w:val="00267CD2"/>
    <w:rsid w:val="002700C9"/>
    <w:rsid w:val="00270A12"/>
    <w:rsid w:val="00270A89"/>
    <w:rsid w:val="00270B26"/>
    <w:rsid w:val="00270DA4"/>
    <w:rsid w:val="00270F5F"/>
    <w:rsid w:val="002717F7"/>
    <w:rsid w:val="00271978"/>
    <w:rsid w:val="00271BC1"/>
    <w:rsid w:val="00271E72"/>
    <w:rsid w:val="002720AD"/>
    <w:rsid w:val="002723FA"/>
    <w:rsid w:val="00272559"/>
    <w:rsid w:val="00272744"/>
    <w:rsid w:val="00272781"/>
    <w:rsid w:val="00272828"/>
    <w:rsid w:val="00272962"/>
    <w:rsid w:val="00272E87"/>
    <w:rsid w:val="00272EB1"/>
    <w:rsid w:val="002731BA"/>
    <w:rsid w:val="002731F6"/>
    <w:rsid w:val="0027357C"/>
    <w:rsid w:val="00274299"/>
    <w:rsid w:val="0027436F"/>
    <w:rsid w:val="00274860"/>
    <w:rsid w:val="00274994"/>
    <w:rsid w:val="00274AC5"/>
    <w:rsid w:val="00274E1B"/>
    <w:rsid w:val="002754E3"/>
    <w:rsid w:val="0027572A"/>
    <w:rsid w:val="00275878"/>
    <w:rsid w:val="00275AE5"/>
    <w:rsid w:val="00275B2C"/>
    <w:rsid w:val="00275F78"/>
    <w:rsid w:val="00276297"/>
    <w:rsid w:val="00276384"/>
    <w:rsid w:val="00276443"/>
    <w:rsid w:val="00276944"/>
    <w:rsid w:val="002772C0"/>
    <w:rsid w:val="002775BB"/>
    <w:rsid w:val="00277C39"/>
    <w:rsid w:val="00277F91"/>
    <w:rsid w:val="0028006B"/>
    <w:rsid w:val="002802AD"/>
    <w:rsid w:val="002803AF"/>
    <w:rsid w:val="002808DB"/>
    <w:rsid w:val="002809A9"/>
    <w:rsid w:val="00280CBF"/>
    <w:rsid w:val="00280E75"/>
    <w:rsid w:val="00280E9E"/>
    <w:rsid w:val="00280F51"/>
    <w:rsid w:val="00281233"/>
    <w:rsid w:val="002815B6"/>
    <w:rsid w:val="00281CE5"/>
    <w:rsid w:val="00281CF4"/>
    <w:rsid w:val="0028299B"/>
    <w:rsid w:val="0028353C"/>
    <w:rsid w:val="002838D9"/>
    <w:rsid w:val="00283B10"/>
    <w:rsid w:val="00283CF5"/>
    <w:rsid w:val="00283E51"/>
    <w:rsid w:val="0028440E"/>
    <w:rsid w:val="002849BB"/>
    <w:rsid w:val="002851AC"/>
    <w:rsid w:val="0028523C"/>
    <w:rsid w:val="0028556D"/>
    <w:rsid w:val="00285702"/>
    <w:rsid w:val="0028577F"/>
    <w:rsid w:val="00285BF4"/>
    <w:rsid w:val="00286774"/>
    <w:rsid w:val="00287477"/>
    <w:rsid w:val="00287578"/>
    <w:rsid w:val="002877DE"/>
    <w:rsid w:val="00287D0A"/>
    <w:rsid w:val="00287D0C"/>
    <w:rsid w:val="00290AAA"/>
    <w:rsid w:val="00290F2B"/>
    <w:rsid w:val="002913ED"/>
    <w:rsid w:val="002914EA"/>
    <w:rsid w:val="00291702"/>
    <w:rsid w:val="0029179A"/>
    <w:rsid w:val="00291A13"/>
    <w:rsid w:val="00292042"/>
    <w:rsid w:val="0029283A"/>
    <w:rsid w:val="00292BB5"/>
    <w:rsid w:val="00292EC3"/>
    <w:rsid w:val="002931B3"/>
    <w:rsid w:val="00293263"/>
    <w:rsid w:val="002934F0"/>
    <w:rsid w:val="00293A66"/>
    <w:rsid w:val="00293B59"/>
    <w:rsid w:val="002940D1"/>
    <w:rsid w:val="00294447"/>
    <w:rsid w:val="002944D4"/>
    <w:rsid w:val="002948D7"/>
    <w:rsid w:val="00294BAA"/>
    <w:rsid w:val="00294D09"/>
    <w:rsid w:val="00294E2E"/>
    <w:rsid w:val="002954AD"/>
    <w:rsid w:val="002956CE"/>
    <w:rsid w:val="00295CC0"/>
    <w:rsid w:val="00295E77"/>
    <w:rsid w:val="00295EC1"/>
    <w:rsid w:val="00296059"/>
    <w:rsid w:val="00296170"/>
    <w:rsid w:val="002961D6"/>
    <w:rsid w:val="00296621"/>
    <w:rsid w:val="002968CB"/>
    <w:rsid w:val="00296EDE"/>
    <w:rsid w:val="00297543"/>
    <w:rsid w:val="00297627"/>
    <w:rsid w:val="00297C94"/>
    <w:rsid w:val="00297CC4"/>
    <w:rsid w:val="00297E90"/>
    <w:rsid w:val="002A0312"/>
    <w:rsid w:val="002A05BF"/>
    <w:rsid w:val="002A074A"/>
    <w:rsid w:val="002A089F"/>
    <w:rsid w:val="002A095A"/>
    <w:rsid w:val="002A0964"/>
    <w:rsid w:val="002A0CA9"/>
    <w:rsid w:val="002A0DDF"/>
    <w:rsid w:val="002A0FC7"/>
    <w:rsid w:val="002A10DD"/>
    <w:rsid w:val="002A1643"/>
    <w:rsid w:val="002A173B"/>
    <w:rsid w:val="002A1B1C"/>
    <w:rsid w:val="002A230B"/>
    <w:rsid w:val="002A2813"/>
    <w:rsid w:val="002A2936"/>
    <w:rsid w:val="002A29EC"/>
    <w:rsid w:val="002A3056"/>
    <w:rsid w:val="002A35B8"/>
    <w:rsid w:val="002A363B"/>
    <w:rsid w:val="002A39D6"/>
    <w:rsid w:val="002A3D74"/>
    <w:rsid w:val="002A3EAA"/>
    <w:rsid w:val="002A4644"/>
    <w:rsid w:val="002A47AD"/>
    <w:rsid w:val="002A49BB"/>
    <w:rsid w:val="002A507F"/>
    <w:rsid w:val="002A54E3"/>
    <w:rsid w:val="002A5A7D"/>
    <w:rsid w:val="002A5EAC"/>
    <w:rsid w:val="002A5FF1"/>
    <w:rsid w:val="002A60D4"/>
    <w:rsid w:val="002A6505"/>
    <w:rsid w:val="002A65D0"/>
    <w:rsid w:val="002A66F5"/>
    <w:rsid w:val="002A67CA"/>
    <w:rsid w:val="002A6FDC"/>
    <w:rsid w:val="002A7516"/>
    <w:rsid w:val="002A7891"/>
    <w:rsid w:val="002A7F29"/>
    <w:rsid w:val="002B00F9"/>
    <w:rsid w:val="002B03CC"/>
    <w:rsid w:val="002B0737"/>
    <w:rsid w:val="002B0CDA"/>
    <w:rsid w:val="002B1E75"/>
    <w:rsid w:val="002B2047"/>
    <w:rsid w:val="002B2215"/>
    <w:rsid w:val="002B256B"/>
    <w:rsid w:val="002B267C"/>
    <w:rsid w:val="002B3231"/>
    <w:rsid w:val="002B34ED"/>
    <w:rsid w:val="002B372A"/>
    <w:rsid w:val="002B378D"/>
    <w:rsid w:val="002B3D6E"/>
    <w:rsid w:val="002B3E65"/>
    <w:rsid w:val="002B3F88"/>
    <w:rsid w:val="002B430F"/>
    <w:rsid w:val="002B4E1D"/>
    <w:rsid w:val="002B4EF8"/>
    <w:rsid w:val="002B4FDA"/>
    <w:rsid w:val="002B4FF9"/>
    <w:rsid w:val="002B5206"/>
    <w:rsid w:val="002B5441"/>
    <w:rsid w:val="002B58A3"/>
    <w:rsid w:val="002B5B8F"/>
    <w:rsid w:val="002B5CE9"/>
    <w:rsid w:val="002B5F24"/>
    <w:rsid w:val="002B5F3A"/>
    <w:rsid w:val="002B5FFF"/>
    <w:rsid w:val="002B6480"/>
    <w:rsid w:val="002B658D"/>
    <w:rsid w:val="002B686E"/>
    <w:rsid w:val="002B6EE7"/>
    <w:rsid w:val="002B7298"/>
    <w:rsid w:val="002B77E3"/>
    <w:rsid w:val="002C0572"/>
    <w:rsid w:val="002C074C"/>
    <w:rsid w:val="002C0763"/>
    <w:rsid w:val="002C0AAA"/>
    <w:rsid w:val="002C0F08"/>
    <w:rsid w:val="002C0F8D"/>
    <w:rsid w:val="002C2014"/>
    <w:rsid w:val="002C2542"/>
    <w:rsid w:val="002C260D"/>
    <w:rsid w:val="002C2855"/>
    <w:rsid w:val="002C292C"/>
    <w:rsid w:val="002C297B"/>
    <w:rsid w:val="002C2D9A"/>
    <w:rsid w:val="002C2DF4"/>
    <w:rsid w:val="002C2F29"/>
    <w:rsid w:val="002C32F3"/>
    <w:rsid w:val="002C372F"/>
    <w:rsid w:val="002C377B"/>
    <w:rsid w:val="002C39CF"/>
    <w:rsid w:val="002C3B8C"/>
    <w:rsid w:val="002C401A"/>
    <w:rsid w:val="002C4750"/>
    <w:rsid w:val="002C4CE6"/>
    <w:rsid w:val="002C4D92"/>
    <w:rsid w:val="002C4FEC"/>
    <w:rsid w:val="002C50E7"/>
    <w:rsid w:val="002C5909"/>
    <w:rsid w:val="002C5E11"/>
    <w:rsid w:val="002C5F52"/>
    <w:rsid w:val="002C5F73"/>
    <w:rsid w:val="002C655E"/>
    <w:rsid w:val="002C6861"/>
    <w:rsid w:val="002C692F"/>
    <w:rsid w:val="002C6E04"/>
    <w:rsid w:val="002C6EE4"/>
    <w:rsid w:val="002C7297"/>
    <w:rsid w:val="002C7B62"/>
    <w:rsid w:val="002C7DF9"/>
    <w:rsid w:val="002D03E1"/>
    <w:rsid w:val="002D0917"/>
    <w:rsid w:val="002D1671"/>
    <w:rsid w:val="002D198E"/>
    <w:rsid w:val="002D19CA"/>
    <w:rsid w:val="002D2042"/>
    <w:rsid w:val="002D2652"/>
    <w:rsid w:val="002D29F1"/>
    <w:rsid w:val="002D33E7"/>
    <w:rsid w:val="002D3706"/>
    <w:rsid w:val="002D388A"/>
    <w:rsid w:val="002D47B8"/>
    <w:rsid w:val="002D4CE6"/>
    <w:rsid w:val="002D4ED2"/>
    <w:rsid w:val="002D4EF1"/>
    <w:rsid w:val="002D5066"/>
    <w:rsid w:val="002D51F6"/>
    <w:rsid w:val="002D550A"/>
    <w:rsid w:val="002D550B"/>
    <w:rsid w:val="002D553B"/>
    <w:rsid w:val="002D5820"/>
    <w:rsid w:val="002D5A22"/>
    <w:rsid w:val="002D6018"/>
    <w:rsid w:val="002D63CB"/>
    <w:rsid w:val="002D63E5"/>
    <w:rsid w:val="002D6A1F"/>
    <w:rsid w:val="002D6E31"/>
    <w:rsid w:val="002D7198"/>
    <w:rsid w:val="002D71F5"/>
    <w:rsid w:val="002D724C"/>
    <w:rsid w:val="002D7483"/>
    <w:rsid w:val="002D774B"/>
    <w:rsid w:val="002D7D0C"/>
    <w:rsid w:val="002D7D9D"/>
    <w:rsid w:val="002E00CB"/>
    <w:rsid w:val="002E0477"/>
    <w:rsid w:val="002E063F"/>
    <w:rsid w:val="002E0C97"/>
    <w:rsid w:val="002E1121"/>
    <w:rsid w:val="002E1407"/>
    <w:rsid w:val="002E14DC"/>
    <w:rsid w:val="002E18EF"/>
    <w:rsid w:val="002E1ACE"/>
    <w:rsid w:val="002E1B11"/>
    <w:rsid w:val="002E2607"/>
    <w:rsid w:val="002E2783"/>
    <w:rsid w:val="002E282E"/>
    <w:rsid w:val="002E2869"/>
    <w:rsid w:val="002E28AE"/>
    <w:rsid w:val="002E29D1"/>
    <w:rsid w:val="002E2FD7"/>
    <w:rsid w:val="002E33F4"/>
    <w:rsid w:val="002E3887"/>
    <w:rsid w:val="002E3900"/>
    <w:rsid w:val="002E3E1D"/>
    <w:rsid w:val="002E4057"/>
    <w:rsid w:val="002E4705"/>
    <w:rsid w:val="002E4A73"/>
    <w:rsid w:val="002E4C10"/>
    <w:rsid w:val="002E4D2E"/>
    <w:rsid w:val="002E4D48"/>
    <w:rsid w:val="002E4DC1"/>
    <w:rsid w:val="002E4FD7"/>
    <w:rsid w:val="002E5144"/>
    <w:rsid w:val="002E5194"/>
    <w:rsid w:val="002E5202"/>
    <w:rsid w:val="002E5330"/>
    <w:rsid w:val="002E55DE"/>
    <w:rsid w:val="002E563E"/>
    <w:rsid w:val="002E566D"/>
    <w:rsid w:val="002E592A"/>
    <w:rsid w:val="002E5C54"/>
    <w:rsid w:val="002E5CC5"/>
    <w:rsid w:val="002E5E08"/>
    <w:rsid w:val="002E5E0A"/>
    <w:rsid w:val="002E6083"/>
    <w:rsid w:val="002E6113"/>
    <w:rsid w:val="002E613A"/>
    <w:rsid w:val="002E6141"/>
    <w:rsid w:val="002E6158"/>
    <w:rsid w:val="002E635C"/>
    <w:rsid w:val="002E6386"/>
    <w:rsid w:val="002E6972"/>
    <w:rsid w:val="002E6F0D"/>
    <w:rsid w:val="002E7001"/>
    <w:rsid w:val="002E753C"/>
    <w:rsid w:val="002E758E"/>
    <w:rsid w:val="002E75C6"/>
    <w:rsid w:val="002E7EAD"/>
    <w:rsid w:val="002F0556"/>
    <w:rsid w:val="002F06F8"/>
    <w:rsid w:val="002F08EA"/>
    <w:rsid w:val="002F09E6"/>
    <w:rsid w:val="002F0E32"/>
    <w:rsid w:val="002F1182"/>
    <w:rsid w:val="002F170B"/>
    <w:rsid w:val="002F1879"/>
    <w:rsid w:val="002F188A"/>
    <w:rsid w:val="002F1985"/>
    <w:rsid w:val="002F20E3"/>
    <w:rsid w:val="002F26D6"/>
    <w:rsid w:val="002F2969"/>
    <w:rsid w:val="002F2B1F"/>
    <w:rsid w:val="002F2D1F"/>
    <w:rsid w:val="002F3224"/>
    <w:rsid w:val="002F3282"/>
    <w:rsid w:val="002F32BB"/>
    <w:rsid w:val="002F34F1"/>
    <w:rsid w:val="002F38CD"/>
    <w:rsid w:val="002F3B1C"/>
    <w:rsid w:val="002F3B98"/>
    <w:rsid w:val="002F3E8F"/>
    <w:rsid w:val="002F496B"/>
    <w:rsid w:val="002F5503"/>
    <w:rsid w:val="002F583B"/>
    <w:rsid w:val="002F5A50"/>
    <w:rsid w:val="002F60A8"/>
    <w:rsid w:val="002F664D"/>
    <w:rsid w:val="002F6B86"/>
    <w:rsid w:val="002F7574"/>
    <w:rsid w:val="002F7592"/>
    <w:rsid w:val="003000DE"/>
    <w:rsid w:val="003005D0"/>
    <w:rsid w:val="00300606"/>
    <w:rsid w:val="00300689"/>
    <w:rsid w:val="00300DD1"/>
    <w:rsid w:val="00300EEB"/>
    <w:rsid w:val="00301807"/>
    <w:rsid w:val="003018C7"/>
    <w:rsid w:val="00301AB7"/>
    <w:rsid w:val="00301ADD"/>
    <w:rsid w:val="00301BFF"/>
    <w:rsid w:val="00301CD4"/>
    <w:rsid w:val="003023C6"/>
    <w:rsid w:val="003026C0"/>
    <w:rsid w:val="00302B11"/>
    <w:rsid w:val="00302E7D"/>
    <w:rsid w:val="00303A4C"/>
    <w:rsid w:val="00303B6A"/>
    <w:rsid w:val="00303CE9"/>
    <w:rsid w:val="00303F4D"/>
    <w:rsid w:val="00303FF8"/>
    <w:rsid w:val="0030452D"/>
    <w:rsid w:val="00305573"/>
    <w:rsid w:val="00305623"/>
    <w:rsid w:val="00305B15"/>
    <w:rsid w:val="00305B6C"/>
    <w:rsid w:val="00305BB3"/>
    <w:rsid w:val="003061FB"/>
    <w:rsid w:val="00306395"/>
    <w:rsid w:val="00306478"/>
    <w:rsid w:val="0030651E"/>
    <w:rsid w:val="0030669C"/>
    <w:rsid w:val="003066C0"/>
    <w:rsid w:val="00306B91"/>
    <w:rsid w:val="00306F98"/>
    <w:rsid w:val="00306FDD"/>
    <w:rsid w:val="003072A1"/>
    <w:rsid w:val="003075D7"/>
    <w:rsid w:val="00307704"/>
    <w:rsid w:val="0030793F"/>
    <w:rsid w:val="00307A83"/>
    <w:rsid w:val="00307F31"/>
    <w:rsid w:val="0031090C"/>
    <w:rsid w:val="00310FDA"/>
    <w:rsid w:val="00311368"/>
    <w:rsid w:val="00311630"/>
    <w:rsid w:val="00311724"/>
    <w:rsid w:val="0031191D"/>
    <w:rsid w:val="0031194E"/>
    <w:rsid w:val="00311A9B"/>
    <w:rsid w:val="00311CA7"/>
    <w:rsid w:val="00311EDF"/>
    <w:rsid w:val="00311F2C"/>
    <w:rsid w:val="00312046"/>
    <w:rsid w:val="0031229A"/>
    <w:rsid w:val="00312447"/>
    <w:rsid w:val="00312501"/>
    <w:rsid w:val="00312546"/>
    <w:rsid w:val="003127D1"/>
    <w:rsid w:val="00312850"/>
    <w:rsid w:val="00312B81"/>
    <w:rsid w:val="00312B97"/>
    <w:rsid w:val="00312F90"/>
    <w:rsid w:val="003134A4"/>
    <w:rsid w:val="0031388A"/>
    <w:rsid w:val="00313B9E"/>
    <w:rsid w:val="00313C9E"/>
    <w:rsid w:val="00313FD0"/>
    <w:rsid w:val="003141EB"/>
    <w:rsid w:val="0031456A"/>
    <w:rsid w:val="003149C8"/>
    <w:rsid w:val="00314DBB"/>
    <w:rsid w:val="00314FE0"/>
    <w:rsid w:val="00315231"/>
    <w:rsid w:val="003155BE"/>
    <w:rsid w:val="003155E7"/>
    <w:rsid w:val="003161EE"/>
    <w:rsid w:val="003162AB"/>
    <w:rsid w:val="003163AE"/>
    <w:rsid w:val="003165D0"/>
    <w:rsid w:val="00316A18"/>
    <w:rsid w:val="00316E76"/>
    <w:rsid w:val="00316F70"/>
    <w:rsid w:val="00317D17"/>
    <w:rsid w:val="00317D43"/>
    <w:rsid w:val="00320126"/>
    <w:rsid w:val="00320292"/>
    <w:rsid w:val="0032074D"/>
    <w:rsid w:val="00320B0C"/>
    <w:rsid w:val="00321566"/>
    <w:rsid w:val="00321D65"/>
    <w:rsid w:val="00321D7C"/>
    <w:rsid w:val="00321FB1"/>
    <w:rsid w:val="003221B3"/>
    <w:rsid w:val="0032244A"/>
    <w:rsid w:val="00322489"/>
    <w:rsid w:val="00322BBD"/>
    <w:rsid w:val="00322D92"/>
    <w:rsid w:val="003231E5"/>
    <w:rsid w:val="00323C74"/>
    <w:rsid w:val="0032434D"/>
    <w:rsid w:val="00324AB2"/>
    <w:rsid w:val="00324C9F"/>
    <w:rsid w:val="00324E9B"/>
    <w:rsid w:val="00324F84"/>
    <w:rsid w:val="003254AA"/>
    <w:rsid w:val="00325BA2"/>
    <w:rsid w:val="00325F0E"/>
    <w:rsid w:val="003267B2"/>
    <w:rsid w:val="00326C1C"/>
    <w:rsid w:val="0032718D"/>
    <w:rsid w:val="0032751A"/>
    <w:rsid w:val="00327670"/>
    <w:rsid w:val="00327C17"/>
    <w:rsid w:val="00327E1B"/>
    <w:rsid w:val="00330129"/>
    <w:rsid w:val="00330181"/>
    <w:rsid w:val="00330B21"/>
    <w:rsid w:val="00330F8D"/>
    <w:rsid w:val="003312C1"/>
    <w:rsid w:val="0033142C"/>
    <w:rsid w:val="003315A7"/>
    <w:rsid w:val="00331647"/>
    <w:rsid w:val="00331D58"/>
    <w:rsid w:val="00332086"/>
    <w:rsid w:val="00332237"/>
    <w:rsid w:val="003328AD"/>
    <w:rsid w:val="003328FF"/>
    <w:rsid w:val="0033317D"/>
    <w:rsid w:val="0033360A"/>
    <w:rsid w:val="00333A32"/>
    <w:rsid w:val="00333D59"/>
    <w:rsid w:val="003344B9"/>
    <w:rsid w:val="0033455E"/>
    <w:rsid w:val="00334580"/>
    <w:rsid w:val="00334884"/>
    <w:rsid w:val="00334BBF"/>
    <w:rsid w:val="00334BE4"/>
    <w:rsid w:val="0033540D"/>
    <w:rsid w:val="003354EB"/>
    <w:rsid w:val="00335A9E"/>
    <w:rsid w:val="00335DDD"/>
    <w:rsid w:val="0033623B"/>
    <w:rsid w:val="00336DDA"/>
    <w:rsid w:val="00336FF3"/>
    <w:rsid w:val="0033723F"/>
    <w:rsid w:val="00337732"/>
    <w:rsid w:val="003378AB"/>
    <w:rsid w:val="00337BBF"/>
    <w:rsid w:val="00337C91"/>
    <w:rsid w:val="00340355"/>
    <w:rsid w:val="00340365"/>
    <w:rsid w:val="0034070E"/>
    <w:rsid w:val="003409C9"/>
    <w:rsid w:val="00340B02"/>
    <w:rsid w:val="00340BCF"/>
    <w:rsid w:val="00340C65"/>
    <w:rsid w:val="00340CF9"/>
    <w:rsid w:val="00340DDE"/>
    <w:rsid w:val="00341677"/>
    <w:rsid w:val="00341B5F"/>
    <w:rsid w:val="00341B86"/>
    <w:rsid w:val="00341D76"/>
    <w:rsid w:val="00341E77"/>
    <w:rsid w:val="00341E82"/>
    <w:rsid w:val="0034213E"/>
    <w:rsid w:val="0034274A"/>
    <w:rsid w:val="00342938"/>
    <w:rsid w:val="00342AB0"/>
    <w:rsid w:val="00342D71"/>
    <w:rsid w:val="00342F55"/>
    <w:rsid w:val="00342F80"/>
    <w:rsid w:val="0034332B"/>
    <w:rsid w:val="003437AD"/>
    <w:rsid w:val="00343A19"/>
    <w:rsid w:val="00343BE1"/>
    <w:rsid w:val="00344083"/>
    <w:rsid w:val="003444B4"/>
    <w:rsid w:val="00344830"/>
    <w:rsid w:val="003448C2"/>
    <w:rsid w:val="00344A27"/>
    <w:rsid w:val="00344E67"/>
    <w:rsid w:val="00345F0B"/>
    <w:rsid w:val="003465A7"/>
    <w:rsid w:val="00346C72"/>
    <w:rsid w:val="00346DFC"/>
    <w:rsid w:val="00346F00"/>
    <w:rsid w:val="003479F2"/>
    <w:rsid w:val="0035014B"/>
    <w:rsid w:val="003502CD"/>
    <w:rsid w:val="0035036B"/>
    <w:rsid w:val="00350728"/>
    <w:rsid w:val="00350C66"/>
    <w:rsid w:val="00350EFE"/>
    <w:rsid w:val="0035109F"/>
    <w:rsid w:val="00351698"/>
    <w:rsid w:val="00351A3D"/>
    <w:rsid w:val="00351C32"/>
    <w:rsid w:val="00351D3D"/>
    <w:rsid w:val="00351EF0"/>
    <w:rsid w:val="003520ED"/>
    <w:rsid w:val="0035234F"/>
    <w:rsid w:val="003523FF"/>
    <w:rsid w:val="003526A8"/>
    <w:rsid w:val="00352CB5"/>
    <w:rsid w:val="0035323A"/>
    <w:rsid w:val="0035335A"/>
    <w:rsid w:val="00353C08"/>
    <w:rsid w:val="00354261"/>
    <w:rsid w:val="00354383"/>
    <w:rsid w:val="0035449D"/>
    <w:rsid w:val="003544A2"/>
    <w:rsid w:val="00354583"/>
    <w:rsid w:val="00354993"/>
    <w:rsid w:val="00354B24"/>
    <w:rsid w:val="00354B45"/>
    <w:rsid w:val="003552E5"/>
    <w:rsid w:val="00355C37"/>
    <w:rsid w:val="00355EE5"/>
    <w:rsid w:val="003564A5"/>
    <w:rsid w:val="00356C4B"/>
    <w:rsid w:val="0035723D"/>
    <w:rsid w:val="00357982"/>
    <w:rsid w:val="00357CF5"/>
    <w:rsid w:val="00360233"/>
    <w:rsid w:val="0036027F"/>
    <w:rsid w:val="0036053A"/>
    <w:rsid w:val="00360E79"/>
    <w:rsid w:val="00361237"/>
    <w:rsid w:val="00361C40"/>
    <w:rsid w:val="00362159"/>
    <w:rsid w:val="0036224C"/>
    <w:rsid w:val="003622A6"/>
    <w:rsid w:val="003626D0"/>
    <w:rsid w:val="003628C3"/>
    <w:rsid w:val="00362B44"/>
    <w:rsid w:val="003630BF"/>
    <w:rsid w:val="00363A6D"/>
    <w:rsid w:val="00363D42"/>
    <w:rsid w:val="00364151"/>
    <w:rsid w:val="0036436A"/>
    <w:rsid w:val="003643DA"/>
    <w:rsid w:val="0036457B"/>
    <w:rsid w:val="0036460F"/>
    <w:rsid w:val="00364B1A"/>
    <w:rsid w:val="00364DE4"/>
    <w:rsid w:val="00364FE2"/>
    <w:rsid w:val="00365294"/>
    <w:rsid w:val="0036554B"/>
    <w:rsid w:val="00365AEE"/>
    <w:rsid w:val="00365B4F"/>
    <w:rsid w:val="00365D50"/>
    <w:rsid w:val="00365D90"/>
    <w:rsid w:val="00366140"/>
    <w:rsid w:val="00366171"/>
    <w:rsid w:val="003665CD"/>
    <w:rsid w:val="00366CBE"/>
    <w:rsid w:val="00366D1F"/>
    <w:rsid w:val="00367004"/>
    <w:rsid w:val="00367348"/>
    <w:rsid w:val="0036738E"/>
    <w:rsid w:val="0036784B"/>
    <w:rsid w:val="00367B3F"/>
    <w:rsid w:val="00367E9B"/>
    <w:rsid w:val="00367F4F"/>
    <w:rsid w:val="00370542"/>
    <w:rsid w:val="00370832"/>
    <w:rsid w:val="00370B3F"/>
    <w:rsid w:val="00370D20"/>
    <w:rsid w:val="00370E77"/>
    <w:rsid w:val="003715A2"/>
    <w:rsid w:val="003715FF"/>
    <w:rsid w:val="00371794"/>
    <w:rsid w:val="003717C7"/>
    <w:rsid w:val="00371807"/>
    <w:rsid w:val="00371815"/>
    <w:rsid w:val="0037195C"/>
    <w:rsid w:val="00371B77"/>
    <w:rsid w:val="00371CA3"/>
    <w:rsid w:val="0037224C"/>
    <w:rsid w:val="00372522"/>
    <w:rsid w:val="00372632"/>
    <w:rsid w:val="00372678"/>
    <w:rsid w:val="00372722"/>
    <w:rsid w:val="003727EF"/>
    <w:rsid w:val="00372B26"/>
    <w:rsid w:val="00372EC0"/>
    <w:rsid w:val="003732FE"/>
    <w:rsid w:val="003734BA"/>
    <w:rsid w:val="00373F18"/>
    <w:rsid w:val="003740E6"/>
    <w:rsid w:val="00374467"/>
    <w:rsid w:val="0037486C"/>
    <w:rsid w:val="00375028"/>
    <w:rsid w:val="003751FD"/>
    <w:rsid w:val="00375387"/>
    <w:rsid w:val="00375CB8"/>
    <w:rsid w:val="0037623F"/>
    <w:rsid w:val="00376532"/>
    <w:rsid w:val="003767B3"/>
    <w:rsid w:val="00376967"/>
    <w:rsid w:val="00376BD7"/>
    <w:rsid w:val="00377121"/>
    <w:rsid w:val="00377463"/>
    <w:rsid w:val="003776E3"/>
    <w:rsid w:val="003778C1"/>
    <w:rsid w:val="00377CA2"/>
    <w:rsid w:val="00377D90"/>
    <w:rsid w:val="00377F2D"/>
    <w:rsid w:val="00377FA4"/>
    <w:rsid w:val="00380300"/>
    <w:rsid w:val="0038046F"/>
    <w:rsid w:val="0038084C"/>
    <w:rsid w:val="00380CE2"/>
    <w:rsid w:val="00380E57"/>
    <w:rsid w:val="0038124D"/>
    <w:rsid w:val="00381852"/>
    <w:rsid w:val="00381939"/>
    <w:rsid w:val="0038193F"/>
    <w:rsid w:val="00381B15"/>
    <w:rsid w:val="00381B5D"/>
    <w:rsid w:val="00381FA3"/>
    <w:rsid w:val="00381FF2"/>
    <w:rsid w:val="00382384"/>
    <w:rsid w:val="00382444"/>
    <w:rsid w:val="003827CB"/>
    <w:rsid w:val="00382C1E"/>
    <w:rsid w:val="00382EB4"/>
    <w:rsid w:val="00382F08"/>
    <w:rsid w:val="003837F8"/>
    <w:rsid w:val="00383C07"/>
    <w:rsid w:val="00384D38"/>
    <w:rsid w:val="00384DF3"/>
    <w:rsid w:val="00385505"/>
    <w:rsid w:val="00385574"/>
    <w:rsid w:val="00385A50"/>
    <w:rsid w:val="0038601A"/>
    <w:rsid w:val="00386AF0"/>
    <w:rsid w:val="00386C09"/>
    <w:rsid w:val="00387702"/>
    <w:rsid w:val="00387777"/>
    <w:rsid w:val="003877B1"/>
    <w:rsid w:val="0038783E"/>
    <w:rsid w:val="00387B77"/>
    <w:rsid w:val="00387C5C"/>
    <w:rsid w:val="00390385"/>
    <w:rsid w:val="0039058A"/>
    <w:rsid w:val="0039091F"/>
    <w:rsid w:val="00390A7C"/>
    <w:rsid w:val="00390C2A"/>
    <w:rsid w:val="00391A0A"/>
    <w:rsid w:val="00391E6E"/>
    <w:rsid w:val="00391FA0"/>
    <w:rsid w:val="00392697"/>
    <w:rsid w:val="00392829"/>
    <w:rsid w:val="0039293F"/>
    <w:rsid w:val="003934C8"/>
    <w:rsid w:val="00394423"/>
    <w:rsid w:val="0039450F"/>
    <w:rsid w:val="003947FA"/>
    <w:rsid w:val="00394C67"/>
    <w:rsid w:val="00395513"/>
    <w:rsid w:val="0039572E"/>
    <w:rsid w:val="003957A8"/>
    <w:rsid w:val="0039580E"/>
    <w:rsid w:val="00395D3E"/>
    <w:rsid w:val="00395E71"/>
    <w:rsid w:val="00396136"/>
    <w:rsid w:val="0039615C"/>
    <w:rsid w:val="0039693C"/>
    <w:rsid w:val="00396BA4"/>
    <w:rsid w:val="00396CB8"/>
    <w:rsid w:val="00396E84"/>
    <w:rsid w:val="00397148"/>
    <w:rsid w:val="00397205"/>
    <w:rsid w:val="00397398"/>
    <w:rsid w:val="003974BB"/>
    <w:rsid w:val="00397CA1"/>
    <w:rsid w:val="00397FDF"/>
    <w:rsid w:val="003A08BE"/>
    <w:rsid w:val="003A14A6"/>
    <w:rsid w:val="003A17A0"/>
    <w:rsid w:val="003A1954"/>
    <w:rsid w:val="003A26B0"/>
    <w:rsid w:val="003A287A"/>
    <w:rsid w:val="003A2968"/>
    <w:rsid w:val="003A2A06"/>
    <w:rsid w:val="003A2A12"/>
    <w:rsid w:val="003A36D9"/>
    <w:rsid w:val="003A37BD"/>
    <w:rsid w:val="003A382C"/>
    <w:rsid w:val="003A387E"/>
    <w:rsid w:val="003A3AFF"/>
    <w:rsid w:val="003A3D0A"/>
    <w:rsid w:val="003A3FF6"/>
    <w:rsid w:val="003A449E"/>
    <w:rsid w:val="003A457C"/>
    <w:rsid w:val="003A4931"/>
    <w:rsid w:val="003A493A"/>
    <w:rsid w:val="003A4BC7"/>
    <w:rsid w:val="003A4EC3"/>
    <w:rsid w:val="003A500F"/>
    <w:rsid w:val="003A52DF"/>
    <w:rsid w:val="003A53D3"/>
    <w:rsid w:val="003A54C5"/>
    <w:rsid w:val="003A5B8C"/>
    <w:rsid w:val="003A5C2F"/>
    <w:rsid w:val="003A5E8C"/>
    <w:rsid w:val="003A6621"/>
    <w:rsid w:val="003A7142"/>
    <w:rsid w:val="003A71BE"/>
    <w:rsid w:val="003A75F2"/>
    <w:rsid w:val="003A7CB5"/>
    <w:rsid w:val="003B0007"/>
    <w:rsid w:val="003B024E"/>
    <w:rsid w:val="003B05D7"/>
    <w:rsid w:val="003B0685"/>
    <w:rsid w:val="003B0868"/>
    <w:rsid w:val="003B0C0C"/>
    <w:rsid w:val="003B0C5D"/>
    <w:rsid w:val="003B100E"/>
    <w:rsid w:val="003B112C"/>
    <w:rsid w:val="003B18ED"/>
    <w:rsid w:val="003B1997"/>
    <w:rsid w:val="003B1B65"/>
    <w:rsid w:val="003B28AA"/>
    <w:rsid w:val="003B28F4"/>
    <w:rsid w:val="003B2B75"/>
    <w:rsid w:val="003B2CB9"/>
    <w:rsid w:val="003B2E57"/>
    <w:rsid w:val="003B3A01"/>
    <w:rsid w:val="003B3B2C"/>
    <w:rsid w:val="003B3B72"/>
    <w:rsid w:val="003B3E23"/>
    <w:rsid w:val="003B3E24"/>
    <w:rsid w:val="003B3E55"/>
    <w:rsid w:val="003B3FA7"/>
    <w:rsid w:val="003B4027"/>
    <w:rsid w:val="003B4DDA"/>
    <w:rsid w:val="003B4F36"/>
    <w:rsid w:val="003B5729"/>
    <w:rsid w:val="003B57B2"/>
    <w:rsid w:val="003B580F"/>
    <w:rsid w:val="003B5930"/>
    <w:rsid w:val="003B5A8D"/>
    <w:rsid w:val="003B5ED8"/>
    <w:rsid w:val="003B5F34"/>
    <w:rsid w:val="003B6A8A"/>
    <w:rsid w:val="003B6BDF"/>
    <w:rsid w:val="003B71BE"/>
    <w:rsid w:val="003B73E0"/>
    <w:rsid w:val="003B772C"/>
    <w:rsid w:val="003B7B6D"/>
    <w:rsid w:val="003B7B94"/>
    <w:rsid w:val="003B7D27"/>
    <w:rsid w:val="003C0078"/>
    <w:rsid w:val="003C007A"/>
    <w:rsid w:val="003C0348"/>
    <w:rsid w:val="003C0BD6"/>
    <w:rsid w:val="003C1008"/>
    <w:rsid w:val="003C11BE"/>
    <w:rsid w:val="003C143D"/>
    <w:rsid w:val="003C14DC"/>
    <w:rsid w:val="003C1504"/>
    <w:rsid w:val="003C1870"/>
    <w:rsid w:val="003C1876"/>
    <w:rsid w:val="003C1970"/>
    <w:rsid w:val="003C19B4"/>
    <w:rsid w:val="003C1B8B"/>
    <w:rsid w:val="003C1C19"/>
    <w:rsid w:val="003C1E4D"/>
    <w:rsid w:val="003C2665"/>
    <w:rsid w:val="003C26D7"/>
    <w:rsid w:val="003C2DB3"/>
    <w:rsid w:val="003C303D"/>
    <w:rsid w:val="003C3235"/>
    <w:rsid w:val="003C34BB"/>
    <w:rsid w:val="003C3524"/>
    <w:rsid w:val="003C41A7"/>
    <w:rsid w:val="003C4274"/>
    <w:rsid w:val="003C446E"/>
    <w:rsid w:val="003C4C36"/>
    <w:rsid w:val="003C4DBA"/>
    <w:rsid w:val="003C4F9F"/>
    <w:rsid w:val="003C5420"/>
    <w:rsid w:val="003C56A8"/>
    <w:rsid w:val="003C5C29"/>
    <w:rsid w:val="003C5D6E"/>
    <w:rsid w:val="003C5D73"/>
    <w:rsid w:val="003C5F55"/>
    <w:rsid w:val="003C605B"/>
    <w:rsid w:val="003C694A"/>
    <w:rsid w:val="003C6B35"/>
    <w:rsid w:val="003C6B93"/>
    <w:rsid w:val="003C6ED2"/>
    <w:rsid w:val="003C711B"/>
    <w:rsid w:val="003C7325"/>
    <w:rsid w:val="003C763F"/>
    <w:rsid w:val="003C764B"/>
    <w:rsid w:val="003C7CA1"/>
    <w:rsid w:val="003C7CD1"/>
    <w:rsid w:val="003C7D80"/>
    <w:rsid w:val="003C7ECF"/>
    <w:rsid w:val="003C7F5F"/>
    <w:rsid w:val="003D01F7"/>
    <w:rsid w:val="003D06D9"/>
    <w:rsid w:val="003D0838"/>
    <w:rsid w:val="003D0A71"/>
    <w:rsid w:val="003D0D8F"/>
    <w:rsid w:val="003D0EB2"/>
    <w:rsid w:val="003D11BD"/>
    <w:rsid w:val="003D1450"/>
    <w:rsid w:val="003D1A55"/>
    <w:rsid w:val="003D1D0F"/>
    <w:rsid w:val="003D1EFB"/>
    <w:rsid w:val="003D1F5D"/>
    <w:rsid w:val="003D1FAB"/>
    <w:rsid w:val="003D226C"/>
    <w:rsid w:val="003D24BE"/>
    <w:rsid w:val="003D27F5"/>
    <w:rsid w:val="003D2B3F"/>
    <w:rsid w:val="003D363B"/>
    <w:rsid w:val="003D3849"/>
    <w:rsid w:val="003D38EF"/>
    <w:rsid w:val="003D3B4B"/>
    <w:rsid w:val="003D3C25"/>
    <w:rsid w:val="003D3F79"/>
    <w:rsid w:val="003D44F5"/>
    <w:rsid w:val="003D4841"/>
    <w:rsid w:val="003D4A1C"/>
    <w:rsid w:val="003D4CEE"/>
    <w:rsid w:val="003D5148"/>
    <w:rsid w:val="003D5204"/>
    <w:rsid w:val="003D5A19"/>
    <w:rsid w:val="003D5A54"/>
    <w:rsid w:val="003D5A8A"/>
    <w:rsid w:val="003D5BA1"/>
    <w:rsid w:val="003D6115"/>
    <w:rsid w:val="003D6912"/>
    <w:rsid w:val="003D6AC6"/>
    <w:rsid w:val="003D6C09"/>
    <w:rsid w:val="003D70FC"/>
    <w:rsid w:val="003D72C9"/>
    <w:rsid w:val="003D74A9"/>
    <w:rsid w:val="003D7A34"/>
    <w:rsid w:val="003D7AAE"/>
    <w:rsid w:val="003D7C44"/>
    <w:rsid w:val="003D7C7A"/>
    <w:rsid w:val="003E055B"/>
    <w:rsid w:val="003E11F4"/>
    <w:rsid w:val="003E1497"/>
    <w:rsid w:val="003E1581"/>
    <w:rsid w:val="003E160A"/>
    <w:rsid w:val="003E1662"/>
    <w:rsid w:val="003E1778"/>
    <w:rsid w:val="003E18BC"/>
    <w:rsid w:val="003E1ABC"/>
    <w:rsid w:val="003E1CFC"/>
    <w:rsid w:val="003E1D3E"/>
    <w:rsid w:val="003E1DF1"/>
    <w:rsid w:val="003E1EF7"/>
    <w:rsid w:val="003E26D1"/>
    <w:rsid w:val="003E2B73"/>
    <w:rsid w:val="003E2BE5"/>
    <w:rsid w:val="003E2C17"/>
    <w:rsid w:val="003E316E"/>
    <w:rsid w:val="003E3475"/>
    <w:rsid w:val="003E34F4"/>
    <w:rsid w:val="003E3EF4"/>
    <w:rsid w:val="003E443B"/>
    <w:rsid w:val="003E4551"/>
    <w:rsid w:val="003E466B"/>
    <w:rsid w:val="003E4724"/>
    <w:rsid w:val="003E47F2"/>
    <w:rsid w:val="003E54AD"/>
    <w:rsid w:val="003E5B9F"/>
    <w:rsid w:val="003E5FB0"/>
    <w:rsid w:val="003E5FDE"/>
    <w:rsid w:val="003E6198"/>
    <w:rsid w:val="003E63CD"/>
    <w:rsid w:val="003E68DF"/>
    <w:rsid w:val="003E697E"/>
    <w:rsid w:val="003E6B6A"/>
    <w:rsid w:val="003E6C86"/>
    <w:rsid w:val="003E6E49"/>
    <w:rsid w:val="003E7097"/>
    <w:rsid w:val="003E7DEB"/>
    <w:rsid w:val="003E7E04"/>
    <w:rsid w:val="003E7E24"/>
    <w:rsid w:val="003E7F98"/>
    <w:rsid w:val="003F0147"/>
    <w:rsid w:val="003F0B1D"/>
    <w:rsid w:val="003F0BDB"/>
    <w:rsid w:val="003F1199"/>
    <w:rsid w:val="003F11CA"/>
    <w:rsid w:val="003F15C2"/>
    <w:rsid w:val="003F1843"/>
    <w:rsid w:val="003F1959"/>
    <w:rsid w:val="003F20E7"/>
    <w:rsid w:val="003F2243"/>
    <w:rsid w:val="003F29C2"/>
    <w:rsid w:val="003F2B70"/>
    <w:rsid w:val="003F2C95"/>
    <w:rsid w:val="003F2E31"/>
    <w:rsid w:val="003F2F97"/>
    <w:rsid w:val="003F30E6"/>
    <w:rsid w:val="003F325D"/>
    <w:rsid w:val="003F3535"/>
    <w:rsid w:val="003F38AA"/>
    <w:rsid w:val="003F3E91"/>
    <w:rsid w:val="003F4677"/>
    <w:rsid w:val="003F49D3"/>
    <w:rsid w:val="003F4CE9"/>
    <w:rsid w:val="003F4D6F"/>
    <w:rsid w:val="003F525B"/>
    <w:rsid w:val="003F59C3"/>
    <w:rsid w:val="003F5DAD"/>
    <w:rsid w:val="003F657B"/>
    <w:rsid w:val="003F68AF"/>
    <w:rsid w:val="003F6A95"/>
    <w:rsid w:val="003F6E73"/>
    <w:rsid w:val="003F7536"/>
    <w:rsid w:val="003F75FB"/>
    <w:rsid w:val="003F7664"/>
    <w:rsid w:val="003F79C8"/>
    <w:rsid w:val="004003B8"/>
    <w:rsid w:val="0040063D"/>
    <w:rsid w:val="004007F8"/>
    <w:rsid w:val="00400826"/>
    <w:rsid w:val="00400E87"/>
    <w:rsid w:val="00401138"/>
    <w:rsid w:val="0040151F"/>
    <w:rsid w:val="00401769"/>
    <w:rsid w:val="00402DF4"/>
    <w:rsid w:val="004030AA"/>
    <w:rsid w:val="00403579"/>
    <w:rsid w:val="004039CC"/>
    <w:rsid w:val="00403F61"/>
    <w:rsid w:val="0040444C"/>
    <w:rsid w:val="004046A3"/>
    <w:rsid w:val="00404A9C"/>
    <w:rsid w:val="00404C4D"/>
    <w:rsid w:val="004061FC"/>
    <w:rsid w:val="004064F8"/>
    <w:rsid w:val="004065A4"/>
    <w:rsid w:val="00406610"/>
    <w:rsid w:val="00406653"/>
    <w:rsid w:val="004066A6"/>
    <w:rsid w:val="0040683C"/>
    <w:rsid w:val="004068BF"/>
    <w:rsid w:val="00406C3B"/>
    <w:rsid w:val="00406CA5"/>
    <w:rsid w:val="00406EE2"/>
    <w:rsid w:val="0040716B"/>
    <w:rsid w:val="00407293"/>
    <w:rsid w:val="0040752A"/>
    <w:rsid w:val="00407796"/>
    <w:rsid w:val="0040779C"/>
    <w:rsid w:val="00407854"/>
    <w:rsid w:val="00407EA9"/>
    <w:rsid w:val="0041018F"/>
    <w:rsid w:val="004106F5"/>
    <w:rsid w:val="00410770"/>
    <w:rsid w:val="004108C9"/>
    <w:rsid w:val="00410A99"/>
    <w:rsid w:val="00410C4F"/>
    <w:rsid w:val="00410FA2"/>
    <w:rsid w:val="004112A3"/>
    <w:rsid w:val="0041147C"/>
    <w:rsid w:val="004114FF"/>
    <w:rsid w:val="004118D6"/>
    <w:rsid w:val="00411A29"/>
    <w:rsid w:val="004121DF"/>
    <w:rsid w:val="00412419"/>
    <w:rsid w:val="004137F4"/>
    <w:rsid w:val="00413A7B"/>
    <w:rsid w:val="00413B16"/>
    <w:rsid w:val="00414150"/>
    <w:rsid w:val="00415193"/>
    <w:rsid w:val="004152EB"/>
    <w:rsid w:val="00415423"/>
    <w:rsid w:val="00415670"/>
    <w:rsid w:val="004156A8"/>
    <w:rsid w:val="004157C6"/>
    <w:rsid w:val="004157E2"/>
    <w:rsid w:val="00415BD5"/>
    <w:rsid w:val="00415D8B"/>
    <w:rsid w:val="00416258"/>
    <w:rsid w:val="00416BBB"/>
    <w:rsid w:val="00416E99"/>
    <w:rsid w:val="004171CD"/>
    <w:rsid w:val="00417A96"/>
    <w:rsid w:val="00417B63"/>
    <w:rsid w:val="00417EE0"/>
    <w:rsid w:val="0042029A"/>
    <w:rsid w:val="00420425"/>
    <w:rsid w:val="0042085A"/>
    <w:rsid w:val="00420AF3"/>
    <w:rsid w:val="00420BB0"/>
    <w:rsid w:val="00420E4E"/>
    <w:rsid w:val="0042140A"/>
    <w:rsid w:val="00421ABE"/>
    <w:rsid w:val="00421BD1"/>
    <w:rsid w:val="00421C01"/>
    <w:rsid w:val="00421CD8"/>
    <w:rsid w:val="00422170"/>
    <w:rsid w:val="0042235A"/>
    <w:rsid w:val="004226A7"/>
    <w:rsid w:val="00422738"/>
    <w:rsid w:val="00422BD9"/>
    <w:rsid w:val="00422C20"/>
    <w:rsid w:val="00422E70"/>
    <w:rsid w:val="00422F92"/>
    <w:rsid w:val="00423616"/>
    <w:rsid w:val="004237D3"/>
    <w:rsid w:val="00423CD4"/>
    <w:rsid w:val="00423DE5"/>
    <w:rsid w:val="00424BAE"/>
    <w:rsid w:val="00424BF0"/>
    <w:rsid w:val="00424C63"/>
    <w:rsid w:val="00424FC2"/>
    <w:rsid w:val="0042501E"/>
    <w:rsid w:val="004252B7"/>
    <w:rsid w:val="004253A3"/>
    <w:rsid w:val="004254D8"/>
    <w:rsid w:val="0042553C"/>
    <w:rsid w:val="0042574A"/>
    <w:rsid w:val="004259A3"/>
    <w:rsid w:val="00425CC9"/>
    <w:rsid w:val="00425F67"/>
    <w:rsid w:val="00426C10"/>
    <w:rsid w:val="004270CB"/>
    <w:rsid w:val="00427371"/>
    <w:rsid w:val="0042769D"/>
    <w:rsid w:val="004277B7"/>
    <w:rsid w:val="00427FCA"/>
    <w:rsid w:val="00430631"/>
    <w:rsid w:val="004308DD"/>
    <w:rsid w:val="00430A74"/>
    <w:rsid w:val="00430B38"/>
    <w:rsid w:val="00430B42"/>
    <w:rsid w:val="00430D72"/>
    <w:rsid w:val="004310CC"/>
    <w:rsid w:val="004316FE"/>
    <w:rsid w:val="004317A2"/>
    <w:rsid w:val="00431A5A"/>
    <w:rsid w:val="00431C6A"/>
    <w:rsid w:val="00432651"/>
    <w:rsid w:val="0043274B"/>
    <w:rsid w:val="004329C7"/>
    <w:rsid w:val="00433319"/>
    <w:rsid w:val="0043337E"/>
    <w:rsid w:val="0043349F"/>
    <w:rsid w:val="00433C69"/>
    <w:rsid w:val="00433CDC"/>
    <w:rsid w:val="00433F5F"/>
    <w:rsid w:val="0043447B"/>
    <w:rsid w:val="004346CB"/>
    <w:rsid w:val="004349F5"/>
    <w:rsid w:val="0043646C"/>
    <w:rsid w:val="00436AC9"/>
    <w:rsid w:val="00436C46"/>
    <w:rsid w:val="00436F9F"/>
    <w:rsid w:val="00436FC9"/>
    <w:rsid w:val="0043712D"/>
    <w:rsid w:val="0043791A"/>
    <w:rsid w:val="00437B4D"/>
    <w:rsid w:val="00437BDA"/>
    <w:rsid w:val="00437C54"/>
    <w:rsid w:val="00437D77"/>
    <w:rsid w:val="00437EE3"/>
    <w:rsid w:val="00440526"/>
    <w:rsid w:val="00440AD9"/>
    <w:rsid w:val="00440B9B"/>
    <w:rsid w:val="00441099"/>
    <w:rsid w:val="004410F1"/>
    <w:rsid w:val="004415FF"/>
    <w:rsid w:val="004418AE"/>
    <w:rsid w:val="00441B54"/>
    <w:rsid w:val="0044248D"/>
    <w:rsid w:val="00442614"/>
    <w:rsid w:val="00442ECD"/>
    <w:rsid w:val="00443386"/>
    <w:rsid w:val="00443EA6"/>
    <w:rsid w:val="00444EC5"/>
    <w:rsid w:val="0044516F"/>
    <w:rsid w:val="004457E3"/>
    <w:rsid w:val="00445CB5"/>
    <w:rsid w:val="00445FC6"/>
    <w:rsid w:val="004473BD"/>
    <w:rsid w:val="004477D2"/>
    <w:rsid w:val="00447A20"/>
    <w:rsid w:val="00447F69"/>
    <w:rsid w:val="004508D3"/>
    <w:rsid w:val="00450A05"/>
    <w:rsid w:val="0045149F"/>
    <w:rsid w:val="00451551"/>
    <w:rsid w:val="0045174D"/>
    <w:rsid w:val="00452340"/>
    <w:rsid w:val="0045249F"/>
    <w:rsid w:val="0045299A"/>
    <w:rsid w:val="00452B5E"/>
    <w:rsid w:val="00452C03"/>
    <w:rsid w:val="00452D9B"/>
    <w:rsid w:val="00452EFC"/>
    <w:rsid w:val="00453000"/>
    <w:rsid w:val="00453344"/>
    <w:rsid w:val="004533A7"/>
    <w:rsid w:val="0045358F"/>
    <w:rsid w:val="00453F82"/>
    <w:rsid w:val="00454261"/>
    <w:rsid w:val="00454575"/>
    <w:rsid w:val="00454942"/>
    <w:rsid w:val="00454D99"/>
    <w:rsid w:val="004553D2"/>
    <w:rsid w:val="004553E5"/>
    <w:rsid w:val="0045570E"/>
    <w:rsid w:val="00455827"/>
    <w:rsid w:val="0045592F"/>
    <w:rsid w:val="00455B44"/>
    <w:rsid w:val="00455DCA"/>
    <w:rsid w:val="00455DF1"/>
    <w:rsid w:val="00455FA5"/>
    <w:rsid w:val="00456085"/>
    <w:rsid w:val="004561FD"/>
    <w:rsid w:val="004562FF"/>
    <w:rsid w:val="00456879"/>
    <w:rsid w:val="00456EDA"/>
    <w:rsid w:val="00456EF4"/>
    <w:rsid w:val="0045771A"/>
    <w:rsid w:val="00457B63"/>
    <w:rsid w:val="00457BA7"/>
    <w:rsid w:val="00457EFB"/>
    <w:rsid w:val="00460113"/>
    <w:rsid w:val="004607CD"/>
    <w:rsid w:val="00460ADE"/>
    <w:rsid w:val="00461655"/>
    <w:rsid w:val="0046169D"/>
    <w:rsid w:val="004616A5"/>
    <w:rsid w:val="004617AA"/>
    <w:rsid w:val="00461CA9"/>
    <w:rsid w:val="00461DF8"/>
    <w:rsid w:val="00462542"/>
    <w:rsid w:val="0046257A"/>
    <w:rsid w:val="0046276B"/>
    <w:rsid w:val="0046287E"/>
    <w:rsid w:val="0046294A"/>
    <w:rsid w:val="00462E26"/>
    <w:rsid w:val="00462F11"/>
    <w:rsid w:val="0046320C"/>
    <w:rsid w:val="00463371"/>
    <w:rsid w:val="00463989"/>
    <w:rsid w:val="00463BA6"/>
    <w:rsid w:val="00463D2D"/>
    <w:rsid w:val="0046412A"/>
    <w:rsid w:val="0046482D"/>
    <w:rsid w:val="00464A06"/>
    <w:rsid w:val="00464AFC"/>
    <w:rsid w:val="00464C23"/>
    <w:rsid w:val="00464C85"/>
    <w:rsid w:val="00464FAF"/>
    <w:rsid w:val="00465091"/>
    <w:rsid w:val="00465104"/>
    <w:rsid w:val="00465320"/>
    <w:rsid w:val="004653F8"/>
    <w:rsid w:val="00465BAD"/>
    <w:rsid w:val="00465F91"/>
    <w:rsid w:val="004661CF"/>
    <w:rsid w:val="004662E2"/>
    <w:rsid w:val="004665F4"/>
    <w:rsid w:val="00466650"/>
    <w:rsid w:val="004666A4"/>
    <w:rsid w:val="004666D8"/>
    <w:rsid w:val="004667DE"/>
    <w:rsid w:val="00466C72"/>
    <w:rsid w:val="00466D90"/>
    <w:rsid w:val="0046723A"/>
    <w:rsid w:val="004675A4"/>
    <w:rsid w:val="00467B36"/>
    <w:rsid w:val="00467D53"/>
    <w:rsid w:val="00470420"/>
    <w:rsid w:val="00470533"/>
    <w:rsid w:val="004706EF"/>
    <w:rsid w:val="00470DDF"/>
    <w:rsid w:val="00470E43"/>
    <w:rsid w:val="004710DE"/>
    <w:rsid w:val="00471304"/>
    <w:rsid w:val="004718C0"/>
    <w:rsid w:val="00471985"/>
    <w:rsid w:val="004719D9"/>
    <w:rsid w:val="00471B55"/>
    <w:rsid w:val="00471CE9"/>
    <w:rsid w:val="00471F41"/>
    <w:rsid w:val="0047241B"/>
    <w:rsid w:val="00472724"/>
    <w:rsid w:val="00472D9B"/>
    <w:rsid w:val="00472FB3"/>
    <w:rsid w:val="00473329"/>
    <w:rsid w:val="004738A8"/>
    <w:rsid w:val="00473B22"/>
    <w:rsid w:val="00473FAF"/>
    <w:rsid w:val="00474037"/>
    <w:rsid w:val="00474252"/>
    <w:rsid w:val="0047441A"/>
    <w:rsid w:val="00474876"/>
    <w:rsid w:val="0047497A"/>
    <w:rsid w:val="00474B92"/>
    <w:rsid w:val="0047515A"/>
    <w:rsid w:val="00475661"/>
    <w:rsid w:val="0047596B"/>
    <w:rsid w:val="00475A73"/>
    <w:rsid w:val="00475B1C"/>
    <w:rsid w:val="00475D53"/>
    <w:rsid w:val="00475F93"/>
    <w:rsid w:val="00476056"/>
    <w:rsid w:val="0047654C"/>
    <w:rsid w:val="00476625"/>
    <w:rsid w:val="00476AB3"/>
    <w:rsid w:val="00476C5F"/>
    <w:rsid w:val="004771F4"/>
    <w:rsid w:val="00477387"/>
    <w:rsid w:val="00477CDE"/>
    <w:rsid w:val="0048013A"/>
    <w:rsid w:val="004809ED"/>
    <w:rsid w:val="00480B04"/>
    <w:rsid w:val="00481092"/>
    <w:rsid w:val="00482AAA"/>
    <w:rsid w:val="00482B95"/>
    <w:rsid w:val="00482C01"/>
    <w:rsid w:val="00482CBF"/>
    <w:rsid w:val="004830B9"/>
    <w:rsid w:val="00483340"/>
    <w:rsid w:val="0048374D"/>
    <w:rsid w:val="00483B23"/>
    <w:rsid w:val="00483E91"/>
    <w:rsid w:val="00483F13"/>
    <w:rsid w:val="00484035"/>
    <w:rsid w:val="0048435A"/>
    <w:rsid w:val="0048441A"/>
    <w:rsid w:val="004844F8"/>
    <w:rsid w:val="004846DE"/>
    <w:rsid w:val="004847FD"/>
    <w:rsid w:val="0048494F"/>
    <w:rsid w:val="00484A2E"/>
    <w:rsid w:val="004854AD"/>
    <w:rsid w:val="0048553E"/>
    <w:rsid w:val="00486437"/>
    <w:rsid w:val="00486724"/>
    <w:rsid w:val="00486F14"/>
    <w:rsid w:val="0048700B"/>
    <w:rsid w:val="00487075"/>
    <w:rsid w:val="00487149"/>
    <w:rsid w:val="004874F1"/>
    <w:rsid w:val="00487F63"/>
    <w:rsid w:val="0049003D"/>
    <w:rsid w:val="0049068E"/>
    <w:rsid w:val="00490CAD"/>
    <w:rsid w:val="00490F31"/>
    <w:rsid w:val="004916F1"/>
    <w:rsid w:val="00491824"/>
    <w:rsid w:val="0049182C"/>
    <w:rsid w:val="00491887"/>
    <w:rsid w:val="00491A6F"/>
    <w:rsid w:val="00491AAF"/>
    <w:rsid w:val="00491F49"/>
    <w:rsid w:val="00492062"/>
    <w:rsid w:val="004920B5"/>
    <w:rsid w:val="004921E9"/>
    <w:rsid w:val="00492521"/>
    <w:rsid w:val="00492536"/>
    <w:rsid w:val="004925A2"/>
    <w:rsid w:val="0049272E"/>
    <w:rsid w:val="004928CB"/>
    <w:rsid w:val="00492FEC"/>
    <w:rsid w:val="004930B1"/>
    <w:rsid w:val="00493217"/>
    <w:rsid w:val="0049337C"/>
    <w:rsid w:val="0049388A"/>
    <w:rsid w:val="004945C2"/>
    <w:rsid w:val="00494BB4"/>
    <w:rsid w:val="00494C64"/>
    <w:rsid w:val="00494D39"/>
    <w:rsid w:val="004958EF"/>
    <w:rsid w:val="00495C80"/>
    <w:rsid w:val="00496253"/>
    <w:rsid w:val="00496418"/>
    <w:rsid w:val="00496914"/>
    <w:rsid w:val="004970CD"/>
    <w:rsid w:val="00497217"/>
    <w:rsid w:val="0049733D"/>
    <w:rsid w:val="0049747D"/>
    <w:rsid w:val="00497D5A"/>
    <w:rsid w:val="004A0C48"/>
    <w:rsid w:val="004A121A"/>
    <w:rsid w:val="004A1231"/>
    <w:rsid w:val="004A160B"/>
    <w:rsid w:val="004A18B9"/>
    <w:rsid w:val="004A1FBD"/>
    <w:rsid w:val="004A22B4"/>
    <w:rsid w:val="004A2BA6"/>
    <w:rsid w:val="004A34CA"/>
    <w:rsid w:val="004A3580"/>
    <w:rsid w:val="004A3A0A"/>
    <w:rsid w:val="004A4000"/>
    <w:rsid w:val="004A52ED"/>
    <w:rsid w:val="004A57FF"/>
    <w:rsid w:val="004A60B5"/>
    <w:rsid w:val="004A63B4"/>
    <w:rsid w:val="004A63F3"/>
    <w:rsid w:val="004A66EB"/>
    <w:rsid w:val="004A6CA5"/>
    <w:rsid w:val="004A6F04"/>
    <w:rsid w:val="004A70DE"/>
    <w:rsid w:val="004A7199"/>
    <w:rsid w:val="004A77DA"/>
    <w:rsid w:val="004A7956"/>
    <w:rsid w:val="004B01FE"/>
    <w:rsid w:val="004B03FD"/>
    <w:rsid w:val="004B0533"/>
    <w:rsid w:val="004B0709"/>
    <w:rsid w:val="004B079D"/>
    <w:rsid w:val="004B0899"/>
    <w:rsid w:val="004B08AF"/>
    <w:rsid w:val="004B0AB5"/>
    <w:rsid w:val="004B0AC8"/>
    <w:rsid w:val="004B0DA7"/>
    <w:rsid w:val="004B0FC6"/>
    <w:rsid w:val="004B1E60"/>
    <w:rsid w:val="004B1E95"/>
    <w:rsid w:val="004B20FF"/>
    <w:rsid w:val="004B31C2"/>
    <w:rsid w:val="004B3393"/>
    <w:rsid w:val="004B3AC3"/>
    <w:rsid w:val="004B3B36"/>
    <w:rsid w:val="004B3C3C"/>
    <w:rsid w:val="004B3C62"/>
    <w:rsid w:val="004B3DFF"/>
    <w:rsid w:val="004B4013"/>
    <w:rsid w:val="004B443F"/>
    <w:rsid w:val="004B4784"/>
    <w:rsid w:val="004B47F6"/>
    <w:rsid w:val="004B480D"/>
    <w:rsid w:val="004B50B8"/>
    <w:rsid w:val="004B521D"/>
    <w:rsid w:val="004B5683"/>
    <w:rsid w:val="004B5EF3"/>
    <w:rsid w:val="004B6A67"/>
    <w:rsid w:val="004B6E23"/>
    <w:rsid w:val="004B7289"/>
    <w:rsid w:val="004B72E4"/>
    <w:rsid w:val="004B7547"/>
    <w:rsid w:val="004B782C"/>
    <w:rsid w:val="004B7866"/>
    <w:rsid w:val="004C035B"/>
    <w:rsid w:val="004C07D6"/>
    <w:rsid w:val="004C0C16"/>
    <w:rsid w:val="004C0CF0"/>
    <w:rsid w:val="004C0FC8"/>
    <w:rsid w:val="004C16C4"/>
    <w:rsid w:val="004C19DF"/>
    <w:rsid w:val="004C19F8"/>
    <w:rsid w:val="004C1B25"/>
    <w:rsid w:val="004C1EB1"/>
    <w:rsid w:val="004C2992"/>
    <w:rsid w:val="004C2A8A"/>
    <w:rsid w:val="004C2D3B"/>
    <w:rsid w:val="004C32DC"/>
    <w:rsid w:val="004C332E"/>
    <w:rsid w:val="004C34AF"/>
    <w:rsid w:val="004C35C7"/>
    <w:rsid w:val="004C37B9"/>
    <w:rsid w:val="004C436C"/>
    <w:rsid w:val="004C4CFC"/>
    <w:rsid w:val="004C4E7B"/>
    <w:rsid w:val="004C518C"/>
    <w:rsid w:val="004C54FF"/>
    <w:rsid w:val="004C5A7A"/>
    <w:rsid w:val="004C5F04"/>
    <w:rsid w:val="004C6551"/>
    <w:rsid w:val="004C66E1"/>
    <w:rsid w:val="004C675A"/>
    <w:rsid w:val="004C712E"/>
    <w:rsid w:val="004C71F0"/>
    <w:rsid w:val="004C7450"/>
    <w:rsid w:val="004C76AF"/>
    <w:rsid w:val="004C7C01"/>
    <w:rsid w:val="004D029C"/>
    <w:rsid w:val="004D04FD"/>
    <w:rsid w:val="004D06B5"/>
    <w:rsid w:val="004D0ACA"/>
    <w:rsid w:val="004D0BB8"/>
    <w:rsid w:val="004D0C53"/>
    <w:rsid w:val="004D0FC3"/>
    <w:rsid w:val="004D100F"/>
    <w:rsid w:val="004D1168"/>
    <w:rsid w:val="004D1379"/>
    <w:rsid w:val="004D138E"/>
    <w:rsid w:val="004D14D3"/>
    <w:rsid w:val="004D1666"/>
    <w:rsid w:val="004D1AB4"/>
    <w:rsid w:val="004D1DE9"/>
    <w:rsid w:val="004D23F7"/>
    <w:rsid w:val="004D27C4"/>
    <w:rsid w:val="004D2807"/>
    <w:rsid w:val="004D2842"/>
    <w:rsid w:val="004D29F1"/>
    <w:rsid w:val="004D2A32"/>
    <w:rsid w:val="004D2CD2"/>
    <w:rsid w:val="004D2FA2"/>
    <w:rsid w:val="004D3222"/>
    <w:rsid w:val="004D363C"/>
    <w:rsid w:val="004D37D7"/>
    <w:rsid w:val="004D3DB6"/>
    <w:rsid w:val="004D3F38"/>
    <w:rsid w:val="004D4221"/>
    <w:rsid w:val="004D48A7"/>
    <w:rsid w:val="004D498B"/>
    <w:rsid w:val="004D4BEA"/>
    <w:rsid w:val="004D5181"/>
    <w:rsid w:val="004D572D"/>
    <w:rsid w:val="004D59D8"/>
    <w:rsid w:val="004D5E3F"/>
    <w:rsid w:val="004D5F9B"/>
    <w:rsid w:val="004D61C8"/>
    <w:rsid w:val="004D61F3"/>
    <w:rsid w:val="004D668A"/>
    <w:rsid w:val="004D6C4A"/>
    <w:rsid w:val="004D6E20"/>
    <w:rsid w:val="004D6E45"/>
    <w:rsid w:val="004D6F73"/>
    <w:rsid w:val="004D7733"/>
    <w:rsid w:val="004D77B9"/>
    <w:rsid w:val="004D77E8"/>
    <w:rsid w:val="004D77F5"/>
    <w:rsid w:val="004D7926"/>
    <w:rsid w:val="004D7BB2"/>
    <w:rsid w:val="004E0290"/>
    <w:rsid w:val="004E05B7"/>
    <w:rsid w:val="004E0C0B"/>
    <w:rsid w:val="004E0D49"/>
    <w:rsid w:val="004E11D2"/>
    <w:rsid w:val="004E17DF"/>
    <w:rsid w:val="004E1A2E"/>
    <w:rsid w:val="004E1AF6"/>
    <w:rsid w:val="004E1C01"/>
    <w:rsid w:val="004E2010"/>
    <w:rsid w:val="004E2777"/>
    <w:rsid w:val="004E284F"/>
    <w:rsid w:val="004E289E"/>
    <w:rsid w:val="004E318A"/>
    <w:rsid w:val="004E3442"/>
    <w:rsid w:val="004E3674"/>
    <w:rsid w:val="004E3787"/>
    <w:rsid w:val="004E3AF8"/>
    <w:rsid w:val="004E41B7"/>
    <w:rsid w:val="004E41E6"/>
    <w:rsid w:val="004E42EB"/>
    <w:rsid w:val="004E439C"/>
    <w:rsid w:val="004E48F1"/>
    <w:rsid w:val="004E4D9C"/>
    <w:rsid w:val="004E4DB6"/>
    <w:rsid w:val="004E4E70"/>
    <w:rsid w:val="004E522F"/>
    <w:rsid w:val="004E5D3B"/>
    <w:rsid w:val="004E5E4B"/>
    <w:rsid w:val="004E5F37"/>
    <w:rsid w:val="004E60CC"/>
    <w:rsid w:val="004E629A"/>
    <w:rsid w:val="004E6BDE"/>
    <w:rsid w:val="004E70DD"/>
    <w:rsid w:val="004E7281"/>
    <w:rsid w:val="004E797C"/>
    <w:rsid w:val="004E7D30"/>
    <w:rsid w:val="004F022B"/>
    <w:rsid w:val="004F0ACA"/>
    <w:rsid w:val="004F0AF4"/>
    <w:rsid w:val="004F0D2C"/>
    <w:rsid w:val="004F0D62"/>
    <w:rsid w:val="004F16B3"/>
    <w:rsid w:val="004F2118"/>
    <w:rsid w:val="004F211F"/>
    <w:rsid w:val="004F2493"/>
    <w:rsid w:val="004F282B"/>
    <w:rsid w:val="004F2FDD"/>
    <w:rsid w:val="004F3156"/>
    <w:rsid w:val="004F385B"/>
    <w:rsid w:val="004F3A30"/>
    <w:rsid w:val="004F3B07"/>
    <w:rsid w:val="004F3E9B"/>
    <w:rsid w:val="004F3F58"/>
    <w:rsid w:val="004F4080"/>
    <w:rsid w:val="004F41BC"/>
    <w:rsid w:val="004F425E"/>
    <w:rsid w:val="004F43E0"/>
    <w:rsid w:val="004F4744"/>
    <w:rsid w:val="004F4DA0"/>
    <w:rsid w:val="004F558D"/>
    <w:rsid w:val="004F5F18"/>
    <w:rsid w:val="004F6797"/>
    <w:rsid w:val="004F695F"/>
    <w:rsid w:val="004F6C72"/>
    <w:rsid w:val="004F6DAD"/>
    <w:rsid w:val="004F6E50"/>
    <w:rsid w:val="004F70E3"/>
    <w:rsid w:val="004F77B0"/>
    <w:rsid w:val="004F7AB8"/>
    <w:rsid w:val="00500ED8"/>
    <w:rsid w:val="005010E3"/>
    <w:rsid w:val="00502030"/>
    <w:rsid w:val="00502048"/>
    <w:rsid w:val="00502276"/>
    <w:rsid w:val="00502943"/>
    <w:rsid w:val="00502ECC"/>
    <w:rsid w:val="005033DA"/>
    <w:rsid w:val="00503A63"/>
    <w:rsid w:val="00503B0B"/>
    <w:rsid w:val="00503B16"/>
    <w:rsid w:val="00503EFE"/>
    <w:rsid w:val="00503FA0"/>
    <w:rsid w:val="0050417B"/>
    <w:rsid w:val="00504F18"/>
    <w:rsid w:val="00505502"/>
    <w:rsid w:val="005059BB"/>
    <w:rsid w:val="005062F8"/>
    <w:rsid w:val="005062F9"/>
    <w:rsid w:val="0050637C"/>
    <w:rsid w:val="00506437"/>
    <w:rsid w:val="005066B0"/>
    <w:rsid w:val="00506F2F"/>
    <w:rsid w:val="0050739E"/>
    <w:rsid w:val="00507A9E"/>
    <w:rsid w:val="00507FEE"/>
    <w:rsid w:val="005101CD"/>
    <w:rsid w:val="005108F1"/>
    <w:rsid w:val="005109E5"/>
    <w:rsid w:val="00510CC1"/>
    <w:rsid w:val="005115B2"/>
    <w:rsid w:val="005119BE"/>
    <w:rsid w:val="00511E10"/>
    <w:rsid w:val="00512052"/>
    <w:rsid w:val="005123EA"/>
    <w:rsid w:val="0051243D"/>
    <w:rsid w:val="005129ED"/>
    <w:rsid w:val="00512B3B"/>
    <w:rsid w:val="0051372A"/>
    <w:rsid w:val="00513921"/>
    <w:rsid w:val="00513B5A"/>
    <w:rsid w:val="00513F22"/>
    <w:rsid w:val="00514AD0"/>
    <w:rsid w:val="00514CA1"/>
    <w:rsid w:val="00514D6F"/>
    <w:rsid w:val="00515050"/>
    <w:rsid w:val="005151AA"/>
    <w:rsid w:val="005154E6"/>
    <w:rsid w:val="00515758"/>
    <w:rsid w:val="00516008"/>
    <w:rsid w:val="00516747"/>
    <w:rsid w:val="005167DA"/>
    <w:rsid w:val="00516860"/>
    <w:rsid w:val="00516BFC"/>
    <w:rsid w:val="00516C59"/>
    <w:rsid w:val="00516D93"/>
    <w:rsid w:val="00516DDA"/>
    <w:rsid w:val="00516E3B"/>
    <w:rsid w:val="005179CE"/>
    <w:rsid w:val="00517BF9"/>
    <w:rsid w:val="00517F70"/>
    <w:rsid w:val="00520129"/>
    <w:rsid w:val="00520969"/>
    <w:rsid w:val="00520B34"/>
    <w:rsid w:val="00520F4E"/>
    <w:rsid w:val="005218FB"/>
    <w:rsid w:val="0052195A"/>
    <w:rsid w:val="00521BEB"/>
    <w:rsid w:val="00521D5F"/>
    <w:rsid w:val="005220BF"/>
    <w:rsid w:val="00522810"/>
    <w:rsid w:val="0052289D"/>
    <w:rsid w:val="005230CB"/>
    <w:rsid w:val="005230CD"/>
    <w:rsid w:val="00523D8F"/>
    <w:rsid w:val="00523E30"/>
    <w:rsid w:val="00523E3E"/>
    <w:rsid w:val="005243D8"/>
    <w:rsid w:val="005244AB"/>
    <w:rsid w:val="0052454F"/>
    <w:rsid w:val="00524621"/>
    <w:rsid w:val="00524C6F"/>
    <w:rsid w:val="00525942"/>
    <w:rsid w:val="005263D0"/>
    <w:rsid w:val="005265D4"/>
    <w:rsid w:val="005265DA"/>
    <w:rsid w:val="005268D3"/>
    <w:rsid w:val="005269E1"/>
    <w:rsid w:val="00526D4A"/>
    <w:rsid w:val="0052754D"/>
    <w:rsid w:val="00527A9B"/>
    <w:rsid w:val="00527DF6"/>
    <w:rsid w:val="00530048"/>
    <w:rsid w:val="0053010E"/>
    <w:rsid w:val="005301BD"/>
    <w:rsid w:val="005306FA"/>
    <w:rsid w:val="00530E79"/>
    <w:rsid w:val="00530EEC"/>
    <w:rsid w:val="0053114E"/>
    <w:rsid w:val="0053165C"/>
    <w:rsid w:val="00531CBD"/>
    <w:rsid w:val="00531E6F"/>
    <w:rsid w:val="005323C4"/>
    <w:rsid w:val="0053240B"/>
    <w:rsid w:val="005329EB"/>
    <w:rsid w:val="00532BC6"/>
    <w:rsid w:val="005333E2"/>
    <w:rsid w:val="00533EE3"/>
    <w:rsid w:val="00533FEA"/>
    <w:rsid w:val="0053416C"/>
    <w:rsid w:val="0053455B"/>
    <w:rsid w:val="0053483C"/>
    <w:rsid w:val="005351ED"/>
    <w:rsid w:val="00535375"/>
    <w:rsid w:val="005354A7"/>
    <w:rsid w:val="00535609"/>
    <w:rsid w:val="005359B5"/>
    <w:rsid w:val="005359F4"/>
    <w:rsid w:val="00535A32"/>
    <w:rsid w:val="00535C97"/>
    <w:rsid w:val="00535F00"/>
    <w:rsid w:val="00536279"/>
    <w:rsid w:val="005362B8"/>
    <w:rsid w:val="005365D7"/>
    <w:rsid w:val="00536AEC"/>
    <w:rsid w:val="005374A0"/>
    <w:rsid w:val="005379B3"/>
    <w:rsid w:val="00537DE5"/>
    <w:rsid w:val="0054031A"/>
    <w:rsid w:val="00540896"/>
    <w:rsid w:val="00540CDC"/>
    <w:rsid w:val="00540F56"/>
    <w:rsid w:val="005410EC"/>
    <w:rsid w:val="00541613"/>
    <w:rsid w:val="00541780"/>
    <w:rsid w:val="0054183E"/>
    <w:rsid w:val="00541EC0"/>
    <w:rsid w:val="005420EA"/>
    <w:rsid w:val="00542609"/>
    <w:rsid w:val="0054288F"/>
    <w:rsid w:val="005429BF"/>
    <w:rsid w:val="00542BBB"/>
    <w:rsid w:val="005440C7"/>
    <w:rsid w:val="005442FD"/>
    <w:rsid w:val="00544448"/>
    <w:rsid w:val="00544741"/>
    <w:rsid w:val="00544795"/>
    <w:rsid w:val="0054482E"/>
    <w:rsid w:val="00544E5A"/>
    <w:rsid w:val="00544EBF"/>
    <w:rsid w:val="00546022"/>
    <w:rsid w:val="0054658A"/>
    <w:rsid w:val="00546737"/>
    <w:rsid w:val="00546C1A"/>
    <w:rsid w:val="00546E00"/>
    <w:rsid w:val="00547088"/>
    <w:rsid w:val="00547659"/>
    <w:rsid w:val="005478C2"/>
    <w:rsid w:val="00547C6A"/>
    <w:rsid w:val="00550689"/>
    <w:rsid w:val="00550A4D"/>
    <w:rsid w:val="00551411"/>
    <w:rsid w:val="00551CF0"/>
    <w:rsid w:val="0055200E"/>
    <w:rsid w:val="0055277C"/>
    <w:rsid w:val="0055292F"/>
    <w:rsid w:val="00553796"/>
    <w:rsid w:val="00553A51"/>
    <w:rsid w:val="00553A54"/>
    <w:rsid w:val="005543E2"/>
    <w:rsid w:val="0055446A"/>
    <w:rsid w:val="005545AE"/>
    <w:rsid w:val="0055477B"/>
    <w:rsid w:val="00555015"/>
    <w:rsid w:val="00555691"/>
    <w:rsid w:val="00555C72"/>
    <w:rsid w:val="00555DBD"/>
    <w:rsid w:val="00555E54"/>
    <w:rsid w:val="00555EBF"/>
    <w:rsid w:val="005562D1"/>
    <w:rsid w:val="005570F4"/>
    <w:rsid w:val="00557BE4"/>
    <w:rsid w:val="00557CBB"/>
    <w:rsid w:val="00557FA6"/>
    <w:rsid w:val="00560094"/>
    <w:rsid w:val="00560371"/>
    <w:rsid w:val="0056075E"/>
    <w:rsid w:val="00560C51"/>
    <w:rsid w:val="005615C8"/>
    <w:rsid w:val="0056160F"/>
    <w:rsid w:val="00561663"/>
    <w:rsid w:val="0056171D"/>
    <w:rsid w:val="00561727"/>
    <w:rsid w:val="0056182E"/>
    <w:rsid w:val="00561B1C"/>
    <w:rsid w:val="00561B63"/>
    <w:rsid w:val="00562118"/>
    <w:rsid w:val="00562523"/>
    <w:rsid w:val="00562580"/>
    <w:rsid w:val="005626AA"/>
    <w:rsid w:val="00562CB3"/>
    <w:rsid w:val="00563694"/>
    <w:rsid w:val="00563850"/>
    <w:rsid w:val="0056390E"/>
    <w:rsid w:val="005639EE"/>
    <w:rsid w:val="00564013"/>
    <w:rsid w:val="00564413"/>
    <w:rsid w:val="00564BBF"/>
    <w:rsid w:val="00565743"/>
    <w:rsid w:val="00565957"/>
    <w:rsid w:val="00565972"/>
    <w:rsid w:val="00566418"/>
    <w:rsid w:val="00566872"/>
    <w:rsid w:val="00566C0F"/>
    <w:rsid w:val="00566D3F"/>
    <w:rsid w:val="0056708A"/>
    <w:rsid w:val="005672CB"/>
    <w:rsid w:val="005677F2"/>
    <w:rsid w:val="00567A25"/>
    <w:rsid w:val="00567CCF"/>
    <w:rsid w:val="00567E1E"/>
    <w:rsid w:val="00567EEE"/>
    <w:rsid w:val="00567F64"/>
    <w:rsid w:val="005700F1"/>
    <w:rsid w:val="005704B9"/>
    <w:rsid w:val="005706D2"/>
    <w:rsid w:val="00570BE4"/>
    <w:rsid w:val="00570D4E"/>
    <w:rsid w:val="00570E5A"/>
    <w:rsid w:val="0057100C"/>
    <w:rsid w:val="00571629"/>
    <w:rsid w:val="00571774"/>
    <w:rsid w:val="0057178B"/>
    <w:rsid w:val="00571AE5"/>
    <w:rsid w:val="00571C91"/>
    <w:rsid w:val="00571C9B"/>
    <w:rsid w:val="00571CBD"/>
    <w:rsid w:val="005722B7"/>
    <w:rsid w:val="0057242F"/>
    <w:rsid w:val="005726D2"/>
    <w:rsid w:val="00572B4A"/>
    <w:rsid w:val="00572BA9"/>
    <w:rsid w:val="005733D1"/>
    <w:rsid w:val="005734F1"/>
    <w:rsid w:val="005735BE"/>
    <w:rsid w:val="00573791"/>
    <w:rsid w:val="00573EE8"/>
    <w:rsid w:val="00574A1A"/>
    <w:rsid w:val="00574ACF"/>
    <w:rsid w:val="00574C2F"/>
    <w:rsid w:val="00574C79"/>
    <w:rsid w:val="00574CB8"/>
    <w:rsid w:val="00574D10"/>
    <w:rsid w:val="00574D2D"/>
    <w:rsid w:val="00575152"/>
    <w:rsid w:val="00575193"/>
    <w:rsid w:val="005758CE"/>
    <w:rsid w:val="00575DA9"/>
    <w:rsid w:val="005760C9"/>
    <w:rsid w:val="00576272"/>
    <w:rsid w:val="0057637D"/>
    <w:rsid w:val="00576D22"/>
    <w:rsid w:val="005775B2"/>
    <w:rsid w:val="005777F5"/>
    <w:rsid w:val="0058005A"/>
    <w:rsid w:val="005803C7"/>
    <w:rsid w:val="005806E6"/>
    <w:rsid w:val="00580854"/>
    <w:rsid w:val="00580A92"/>
    <w:rsid w:val="00580E86"/>
    <w:rsid w:val="00581085"/>
    <w:rsid w:val="0058121F"/>
    <w:rsid w:val="00581535"/>
    <w:rsid w:val="00581B4F"/>
    <w:rsid w:val="00581EFB"/>
    <w:rsid w:val="005820CC"/>
    <w:rsid w:val="005823EA"/>
    <w:rsid w:val="00582492"/>
    <w:rsid w:val="00582BCC"/>
    <w:rsid w:val="00582E01"/>
    <w:rsid w:val="00583522"/>
    <w:rsid w:val="00583598"/>
    <w:rsid w:val="005835C1"/>
    <w:rsid w:val="0058379B"/>
    <w:rsid w:val="00583935"/>
    <w:rsid w:val="00583B93"/>
    <w:rsid w:val="00583CC7"/>
    <w:rsid w:val="00583DC4"/>
    <w:rsid w:val="0058418F"/>
    <w:rsid w:val="0058429F"/>
    <w:rsid w:val="005844AE"/>
    <w:rsid w:val="00584F5C"/>
    <w:rsid w:val="00585078"/>
    <w:rsid w:val="005854A0"/>
    <w:rsid w:val="005857F0"/>
    <w:rsid w:val="005858D5"/>
    <w:rsid w:val="005859DD"/>
    <w:rsid w:val="00585B4A"/>
    <w:rsid w:val="00585CEB"/>
    <w:rsid w:val="00585ECE"/>
    <w:rsid w:val="00585EE5"/>
    <w:rsid w:val="00586268"/>
    <w:rsid w:val="005864C4"/>
    <w:rsid w:val="005868A0"/>
    <w:rsid w:val="005868A7"/>
    <w:rsid w:val="00586971"/>
    <w:rsid w:val="00586AD4"/>
    <w:rsid w:val="00586C2D"/>
    <w:rsid w:val="00586E60"/>
    <w:rsid w:val="0058718E"/>
    <w:rsid w:val="005874B2"/>
    <w:rsid w:val="005875CD"/>
    <w:rsid w:val="00587673"/>
    <w:rsid w:val="00587BA5"/>
    <w:rsid w:val="005900CE"/>
    <w:rsid w:val="005901EC"/>
    <w:rsid w:val="00590A25"/>
    <w:rsid w:val="005911F4"/>
    <w:rsid w:val="00591305"/>
    <w:rsid w:val="00591457"/>
    <w:rsid w:val="00591656"/>
    <w:rsid w:val="00591A58"/>
    <w:rsid w:val="00591E1F"/>
    <w:rsid w:val="00592017"/>
    <w:rsid w:val="00592A09"/>
    <w:rsid w:val="00592B66"/>
    <w:rsid w:val="00592CD6"/>
    <w:rsid w:val="00592DBB"/>
    <w:rsid w:val="00592DC2"/>
    <w:rsid w:val="00592EB9"/>
    <w:rsid w:val="0059310E"/>
    <w:rsid w:val="00593130"/>
    <w:rsid w:val="005937A4"/>
    <w:rsid w:val="00593A28"/>
    <w:rsid w:val="00593A79"/>
    <w:rsid w:val="00593A98"/>
    <w:rsid w:val="00593D0D"/>
    <w:rsid w:val="005941EB"/>
    <w:rsid w:val="0059453D"/>
    <w:rsid w:val="005946FC"/>
    <w:rsid w:val="005952BD"/>
    <w:rsid w:val="0059555E"/>
    <w:rsid w:val="005957DE"/>
    <w:rsid w:val="00595895"/>
    <w:rsid w:val="0059596A"/>
    <w:rsid w:val="00595AE3"/>
    <w:rsid w:val="00595DB2"/>
    <w:rsid w:val="005961B9"/>
    <w:rsid w:val="005969A9"/>
    <w:rsid w:val="00596A7E"/>
    <w:rsid w:val="00596AC1"/>
    <w:rsid w:val="0059718C"/>
    <w:rsid w:val="00597782"/>
    <w:rsid w:val="00597F39"/>
    <w:rsid w:val="005A0107"/>
    <w:rsid w:val="005A01D5"/>
    <w:rsid w:val="005A13A9"/>
    <w:rsid w:val="005A16E2"/>
    <w:rsid w:val="005A227B"/>
    <w:rsid w:val="005A2BB2"/>
    <w:rsid w:val="005A35A5"/>
    <w:rsid w:val="005A35F7"/>
    <w:rsid w:val="005A363B"/>
    <w:rsid w:val="005A3B6A"/>
    <w:rsid w:val="005A3D84"/>
    <w:rsid w:val="005A3EB7"/>
    <w:rsid w:val="005A50CD"/>
    <w:rsid w:val="005A548E"/>
    <w:rsid w:val="005A5490"/>
    <w:rsid w:val="005A5664"/>
    <w:rsid w:val="005A584C"/>
    <w:rsid w:val="005A5B5A"/>
    <w:rsid w:val="005A5D1F"/>
    <w:rsid w:val="005A5F6F"/>
    <w:rsid w:val="005A6627"/>
    <w:rsid w:val="005A6888"/>
    <w:rsid w:val="005A6F88"/>
    <w:rsid w:val="005A7373"/>
    <w:rsid w:val="005A75FC"/>
    <w:rsid w:val="005A765B"/>
    <w:rsid w:val="005B004B"/>
    <w:rsid w:val="005B0077"/>
    <w:rsid w:val="005B00EF"/>
    <w:rsid w:val="005B132D"/>
    <w:rsid w:val="005B1BDF"/>
    <w:rsid w:val="005B1E83"/>
    <w:rsid w:val="005B1FA5"/>
    <w:rsid w:val="005B2337"/>
    <w:rsid w:val="005B276C"/>
    <w:rsid w:val="005B277F"/>
    <w:rsid w:val="005B305A"/>
    <w:rsid w:val="005B311E"/>
    <w:rsid w:val="005B3611"/>
    <w:rsid w:val="005B3859"/>
    <w:rsid w:val="005B3963"/>
    <w:rsid w:val="005B3AE5"/>
    <w:rsid w:val="005B3C1E"/>
    <w:rsid w:val="005B3E06"/>
    <w:rsid w:val="005B3F9C"/>
    <w:rsid w:val="005B461B"/>
    <w:rsid w:val="005B4FAD"/>
    <w:rsid w:val="005B50BC"/>
    <w:rsid w:val="005B5212"/>
    <w:rsid w:val="005B535C"/>
    <w:rsid w:val="005B545B"/>
    <w:rsid w:val="005B5616"/>
    <w:rsid w:val="005B572B"/>
    <w:rsid w:val="005B58C7"/>
    <w:rsid w:val="005B5CB9"/>
    <w:rsid w:val="005B6A16"/>
    <w:rsid w:val="005B6A43"/>
    <w:rsid w:val="005B6FF9"/>
    <w:rsid w:val="005B7163"/>
    <w:rsid w:val="005B7199"/>
    <w:rsid w:val="005B71F3"/>
    <w:rsid w:val="005B7337"/>
    <w:rsid w:val="005B76B7"/>
    <w:rsid w:val="005B7FD5"/>
    <w:rsid w:val="005C005E"/>
    <w:rsid w:val="005C0191"/>
    <w:rsid w:val="005C0307"/>
    <w:rsid w:val="005C060C"/>
    <w:rsid w:val="005C0690"/>
    <w:rsid w:val="005C069C"/>
    <w:rsid w:val="005C0870"/>
    <w:rsid w:val="005C08E2"/>
    <w:rsid w:val="005C093B"/>
    <w:rsid w:val="005C0982"/>
    <w:rsid w:val="005C0E2D"/>
    <w:rsid w:val="005C1157"/>
    <w:rsid w:val="005C13FF"/>
    <w:rsid w:val="005C1480"/>
    <w:rsid w:val="005C2085"/>
    <w:rsid w:val="005C21F8"/>
    <w:rsid w:val="005C25CF"/>
    <w:rsid w:val="005C2746"/>
    <w:rsid w:val="005C2A00"/>
    <w:rsid w:val="005C2A3F"/>
    <w:rsid w:val="005C2C93"/>
    <w:rsid w:val="005C2D00"/>
    <w:rsid w:val="005C340C"/>
    <w:rsid w:val="005C343C"/>
    <w:rsid w:val="005C3734"/>
    <w:rsid w:val="005C383B"/>
    <w:rsid w:val="005C39F5"/>
    <w:rsid w:val="005C3A95"/>
    <w:rsid w:val="005C412D"/>
    <w:rsid w:val="005C4A83"/>
    <w:rsid w:val="005C5053"/>
    <w:rsid w:val="005C5864"/>
    <w:rsid w:val="005C58C3"/>
    <w:rsid w:val="005C5A01"/>
    <w:rsid w:val="005C5A8F"/>
    <w:rsid w:val="005C5AE7"/>
    <w:rsid w:val="005C5E75"/>
    <w:rsid w:val="005C64DD"/>
    <w:rsid w:val="005C712B"/>
    <w:rsid w:val="005C71F1"/>
    <w:rsid w:val="005C7B41"/>
    <w:rsid w:val="005C7F67"/>
    <w:rsid w:val="005D05F7"/>
    <w:rsid w:val="005D0F64"/>
    <w:rsid w:val="005D1211"/>
    <w:rsid w:val="005D124F"/>
    <w:rsid w:val="005D1414"/>
    <w:rsid w:val="005D1545"/>
    <w:rsid w:val="005D16A3"/>
    <w:rsid w:val="005D1DF0"/>
    <w:rsid w:val="005D21FE"/>
    <w:rsid w:val="005D2464"/>
    <w:rsid w:val="005D254B"/>
    <w:rsid w:val="005D25AC"/>
    <w:rsid w:val="005D2617"/>
    <w:rsid w:val="005D2A90"/>
    <w:rsid w:val="005D2D48"/>
    <w:rsid w:val="005D2E33"/>
    <w:rsid w:val="005D2EFA"/>
    <w:rsid w:val="005D333C"/>
    <w:rsid w:val="005D33D7"/>
    <w:rsid w:val="005D36B1"/>
    <w:rsid w:val="005D3857"/>
    <w:rsid w:val="005D39F3"/>
    <w:rsid w:val="005D3AF9"/>
    <w:rsid w:val="005D3BB8"/>
    <w:rsid w:val="005D3C57"/>
    <w:rsid w:val="005D448C"/>
    <w:rsid w:val="005D472E"/>
    <w:rsid w:val="005D491C"/>
    <w:rsid w:val="005D4927"/>
    <w:rsid w:val="005D4DA4"/>
    <w:rsid w:val="005D4DD9"/>
    <w:rsid w:val="005D51A4"/>
    <w:rsid w:val="005D5468"/>
    <w:rsid w:val="005D581D"/>
    <w:rsid w:val="005D5A54"/>
    <w:rsid w:val="005D5C2C"/>
    <w:rsid w:val="005D5D21"/>
    <w:rsid w:val="005D61F8"/>
    <w:rsid w:val="005D626D"/>
    <w:rsid w:val="005D6BB2"/>
    <w:rsid w:val="005D6FE9"/>
    <w:rsid w:val="005D776A"/>
    <w:rsid w:val="005D7C0F"/>
    <w:rsid w:val="005D7D65"/>
    <w:rsid w:val="005E069D"/>
    <w:rsid w:val="005E0885"/>
    <w:rsid w:val="005E0F43"/>
    <w:rsid w:val="005E1454"/>
    <w:rsid w:val="005E1618"/>
    <w:rsid w:val="005E1847"/>
    <w:rsid w:val="005E192E"/>
    <w:rsid w:val="005E1EFF"/>
    <w:rsid w:val="005E230D"/>
    <w:rsid w:val="005E2315"/>
    <w:rsid w:val="005E23A7"/>
    <w:rsid w:val="005E26E5"/>
    <w:rsid w:val="005E293A"/>
    <w:rsid w:val="005E2B18"/>
    <w:rsid w:val="005E336E"/>
    <w:rsid w:val="005E3A7C"/>
    <w:rsid w:val="005E3AE7"/>
    <w:rsid w:val="005E3D6C"/>
    <w:rsid w:val="005E4159"/>
    <w:rsid w:val="005E45D2"/>
    <w:rsid w:val="005E466E"/>
    <w:rsid w:val="005E48C0"/>
    <w:rsid w:val="005E4A3B"/>
    <w:rsid w:val="005E507B"/>
    <w:rsid w:val="005E5807"/>
    <w:rsid w:val="005E5E13"/>
    <w:rsid w:val="005E6288"/>
    <w:rsid w:val="005E66C6"/>
    <w:rsid w:val="005E69FA"/>
    <w:rsid w:val="005E6E58"/>
    <w:rsid w:val="005E6E6A"/>
    <w:rsid w:val="005E72DE"/>
    <w:rsid w:val="005E7537"/>
    <w:rsid w:val="005E75E2"/>
    <w:rsid w:val="005E7EAD"/>
    <w:rsid w:val="005F0243"/>
    <w:rsid w:val="005F0839"/>
    <w:rsid w:val="005F0C3B"/>
    <w:rsid w:val="005F0C49"/>
    <w:rsid w:val="005F0E6A"/>
    <w:rsid w:val="005F122A"/>
    <w:rsid w:val="005F1340"/>
    <w:rsid w:val="005F146E"/>
    <w:rsid w:val="005F16B4"/>
    <w:rsid w:val="005F1946"/>
    <w:rsid w:val="005F1CC5"/>
    <w:rsid w:val="005F1D6F"/>
    <w:rsid w:val="005F1E79"/>
    <w:rsid w:val="005F21B7"/>
    <w:rsid w:val="005F2747"/>
    <w:rsid w:val="005F2B3D"/>
    <w:rsid w:val="005F2DB0"/>
    <w:rsid w:val="005F2EFE"/>
    <w:rsid w:val="005F3A0D"/>
    <w:rsid w:val="005F4768"/>
    <w:rsid w:val="005F4BE6"/>
    <w:rsid w:val="005F4E62"/>
    <w:rsid w:val="005F5016"/>
    <w:rsid w:val="005F5044"/>
    <w:rsid w:val="005F5110"/>
    <w:rsid w:val="005F5715"/>
    <w:rsid w:val="005F5BDF"/>
    <w:rsid w:val="005F5D24"/>
    <w:rsid w:val="005F5D99"/>
    <w:rsid w:val="005F5E71"/>
    <w:rsid w:val="005F5E98"/>
    <w:rsid w:val="005F60C1"/>
    <w:rsid w:val="005F64C3"/>
    <w:rsid w:val="005F6BB0"/>
    <w:rsid w:val="005F6BF6"/>
    <w:rsid w:val="005F75A4"/>
    <w:rsid w:val="005F77F4"/>
    <w:rsid w:val="005F79AD"/>
    <w:rsid w:val="005F7AF1"/>
    <w:rsid w:val="005F7EB8"/>
    <w:rsid w:val="00600179"/>
    <w:rsid w:val="00600789"/>
    <w:rsid w:val="00600B5F"/>
    <w:rsid w:val="00600DA0"/>
    <w:rsid w:val="00600F60"/>
    <w:rsid w:val="00601237"/>
    <w:rsid w:val="006013BD"/>
    <w:rsid w:val="006016A7"/>
    <w:rsid w:val="00601730"/>
    <w:rsid w:val="0060178E"/>
    <w:rsid w:val="00601857"/>
    <w:rsid w:val="0060187F"/>
    <w:rsid w:val="0060197F"/>
    <w:rsid w:val="00601B6D"/>
    <w:rsid w:val="006021EE"/>
    <w:rsid w:val="0060229A"/>
    <w:rsid w:val="00602D8B"/>
    <w:rsid w:val="0060339B"/>
    <w:rsid w:val="00604580"/>
    <w:rsid w:val="0060470E"/>
    <w:rsid w:val="0060471C"/>
    <w:rsid w:val="0060527D"/>
    <w:rsid w:val="00605E52"/>
    <w:rsid w:val="0060629B"/>
    <w:rsid w:val="006062A0"/>
    <w:rsid w:val="00606352"/>
    <w:rsid w:val="006063A0"/>
    <w:rsid w:val="00606605"/>
    <w:rsid w:val="006066D6"/>
    <w:rsid w:val="006068D8"/>
    <w:rsid w:val="0060724C"/>
    <w:rsid w:val="0060725F"/>
    <w:rsid w:val="00607597"/>
    <w:rsid w:val="00607D49"/>
    <w:rsid w:val="00610099"/>
    <w:rsid w:val="006107A6"/>
    <w:rsid w:val="00610897"/>
    <w:rsid w:val="00610C0F"/>
    <w:rsid w:val="006112A8"/>
    <w:rsid w:val="00611D31"/>
    <w:rsid w:val="00612BE5"/>
    <w:rsid w:val="00612DB2"/>
    <w:rsid w:val="006133B0"/>
    <w:rsid w:val="00613BFE"/>
    <w:rsid w:val="00613FA6"/>
    <w:rsid w:val="006141CC"/>
    <w:rsid w:val="006146E1"/>
    <w:rsid w:val="00614B11"/>
    <w:rsid w:val="006156CC"/>
    <w:rsid w:val="00615D5F"/>
    <w:rsid w:val="00615E13"/>
    <w:rsid w:val="00615E1D"/>
    <w:rsid w:val="00615E83"/>
    <w:rsid w:val="00615F7C"/>
    <w:rsid w:val="00615F92"/>
    <w:rsid w:val="00616024"/>
    <w:rsid w:val="0061612E"/>
    <w:rsid w:val="0061618F"/>
    <w:rsid w:val="00616AB5"/>
    <w:rsid w:val="00617317"/>
    <w:rsid w:val="00617375"/>
    <w:rsid w:val="00620927"/>
    <w:rsid w:val="006209BF"/>
    <w:rsid w:val="00620C0B"/>
    <w:rsid w:val="00621138"/>
    <w:rsid w:val="00621166"/>
    <w:rsid w:val="00621761"/>
    <w:rsid w:val="00621ADD"/>
    <w:rsid w:val="00621C6C"/>
    <w:rsid w:val="00621DF7"/>
    <w:rsid w:val="00621FAC"/>
    <w:rsid w:val="0062203B"/>
    <w:rsid w:val="00622042"/>
    <w:rsid w:val="006220BE"/>
    <w:rsid w:val="006220E2"/>
    <w:rsid w:val="00622317"/>
    <w:rsid w:val="006225C0"/>
    <w:rsid w:val="006227C5"/>
    <w:rsid w:val="00622847"/>
    <w:rsid w:val="006229FC"/>
    <w:rsid w:val="00622D05"/>
    <w:rsid w:val="00623328"/>
    <w:rsid w:val="006233C3"/>
    <w:rsid w:val="0062383B"/>
    <w:rsid w:val="00623AC3"/>
    <w:rsid w:val="00623B35"/>
    <w:rsid w:val="0062404B"/>
    <w:rsid w:val="0062427D"/>
    <w:rsid w:val="0062463A"/>
    <w:rsid w:val="00624658"/>
    <w:rsid w:val="0062467E"/>
    <w:rsid w:val="0062473E"/>
    <w:rsid w:val="00624AE8"/>
    <w:rsid w:val="00624D14"/>
    <w:rsid w:val="00625052"/>
    <w:rsid w:val="006251C0"/>
    <w:rsid w:val="006253BB"/>
    <w:rsid w:val="0062578C"/>
    <w:rsid w:val="00625B46"/>
    <w:rsid w:val="00625E24"/>
    <w:rsid w:val="00625EE0"/>
    <w:rsid w:val="00625F01"/>
    <w:rsid w:val="00626D69"/>
    <w:rsid w:val="00626EB4"/>
    <w:rsid w:val="006271BD"/>
    <w:rsid w:val="00627F8D"/>
    <w:rsid w:val="00627F9E"/>
    <w:rsid w:val="00630199"/>
    <w:rsid w:val="00630207"/>
    <w:rsid w:val="00630222"/>
    <w:rsid w:val="0063033A"/>
    <w:rsid w:val="0063049F"/>
    <w:rsid w:val="0063130E"/>
    <w:rsid w:val="0063158D"/>
    <w:rsid w:val="006316CB"/>
    <w:rsid w:val="00631B03"/>
    <w:rsid w:val="00631D24"/>
    <w:rsid w:val="00632308"/>
    <w:rsid w:val="006324FE"/>
    <w:rsid w:val="0063272F"/>
    <w:rsid w:val="00632977"/>
    <w:rsid w:val="00632EE8"/>
    <w:rsid w:val="00632F71"/>
    <w:rsid w:val="006339D8"/>
    <w:rsid w:val="00634021"/>
    <w:rsid w:val="00634070"/>
    <w:rsid w:val="006342D8"/>
    <w:rsid w:val="0063435A"/>
    <w:rsid w:val="006344E2"/>
    <w:rsid w:val="0063451E"/>
    <w:rsid w:val="00634CBC"/>
    <w:rsid w:val="00635338"/>
    <w:rsid w:val="006360E3"/>
    <w:rsid w:val="00636248"/>
    <w:rsid w:val="00636393"/>
    <w:rsid w:val="00636784"/>
    <w:rsid w:val="00636DFA"/>
    <w:rsid w:val="00637898"/>
    <w:rsid w:val="00637AE2"/>
    <w:rsid w:val="00637D0B"/>
    <w:rsid w:val="00637E8F"/>
    <w:rsid w:val="0064005F"/>
    <w:rsid w:val="0064096C"/>
    <w:rsid w:val="00640C1D"/>
    <w:rsid w:val="00640DC0"/>
    <w:rsid w:val="00640EBC"/>
    <w:rsid w:val="0064125D"/>
    <w:rsid w:val="0064180B"/>
    <w:rsid w:val="00641853"/>
    <w:rsid w:val="006418E5"/>
    <w:rsid w:val="00641E04"/>
    <w:rsid w:val="00641E7D"/>
    <w:rsid w:val="00642170"/>
    <w:rsid w:val="00642226"/>
    <w:rsid w:val="00642478"/>
    <w:rsid w:val="006424E2"/>
    <w:rsid w:val="00642A94"/>
    <w:rsid w:val="00642C4F"/>
    <w:rsid w:val="00642C6E"/>
    <w:rsid w:val="00643113"/>
    <w:rsid w:val="0064345A"/>
    <w:rsid w:val="006435A5"/>
    <w:rsid w:val="00644170"/>
    <w:rsid w:val="00644277"/>
    <w:rsid w:val="00644308"/>
    <w:rsid w:val="006444E8"/>
    <w:rsid w:val="006448C8"/>
    <w:rsid w:val="00644D3A"/>
    <w:rsid w:val="00645382"/>
    <w:rsid w:val="006456CA"/>
    <w:rsid w:val="0064577E"/>
    <w:rsid w:val="0064590B"/>
    <w:rsid w:val="00645958"/>
    <w:rsid w:val="00645B2D"/>
    <w:rsid w:val="006460D9"/>
    <w:rsid w:val="006461F6"/>
    <w:rsid w:val="00646206"/>
    <w:rsid w:val="0064622C"/>
    <w:rsid w:val="00646BAC"/>
    <w:rsid w:val="00646DDF"/>
    <w:rsid w:val="00646E12"/>
    <w:rsid w:val="006473C3"/>
    <w:rsid w:val="00647556"/>
    <w:rsid w:val="0064789A"/>
    <w:rsid w:val="00647DA7"/>
    <w:rsid w:val="00647DF8"/>
    <w:rsid w:val="00650318"/>
    <w:rsid w:val="006503DD"/>
    <w:rsid w:val="00650834"/>
    <w:rsid w:val="00650F20"/>
    <w:rsid w:val="0065108A"/>
    <w:rsid w:val="0065155C"/>
    <w:rsid w:val="00651710"/>
    <w:rsid w:val="006518AF"/>
    <w:rsid w:val="0065190D"/>
    <w:rsid w:val="00651E84"/>
    <w:rsid w:val="00651FDB"/>
    <w:rsid w:val="006522D6"/>
    <w:rsid w:val="00652707"/>
    <w:rsid w:val="00652ABC"/>
    <w:rsid w:val="006536D9"/>
    <w:rsid w:val="00653E81"/>
    <w:rsid w:val="006540FC"/>
    <w:rsid w:val="006544A0"/>
    <w:rsid w:val="006546A6"/>
    <w:rsid w:val="006546C3"/>
    <w:rsid w:val="00654C4A"/>
    <w:rsid w:val="00654D03"/>
    <w:rsid w:val="00654DBF"/>
    <w:rsid w:val="00654DFA"/>
    <w:rsid w:val="00654FD4"/>
    <w:rsid w:val="00655312"/>
    <w:rsid w:val="0065531B"/>
    <w:rsid w:val="006556F3"/>
    <w:rsid w:val="00655929"/>
    <w:rsid w:val="00655F96"/>
    <w:rsid w:val="00655FA6"/>
    <w:rsid w:val="00656362"/>
    <w:rsid w:val="0065671B"/>
    <w:rsid w:val="00656912"/>
    <w:rsid w:val="00656FDE"/>
    <w:rsid w:val="00657403"/>
    <w:rsid w:val="00657820"/>
    <w:rsid w:val="00657A3E"/>
    <w:rsid w:val="00657C67"/>
    <w:rsid w:val="00660034"/>
    <w:rsid w:val="006600E7"/>
    <w:rsid w:val="006602B8"/>
    <w:rsid w:val="00660353"/>
    <w:rsid w:val="00660826"/>
    <w:rsid w:val="00660AB6"/>
    <w:rsid w:val="00660B00"/>
    <w:rsid w:val="00660B2C"/>
    <w:rsid w:val="006615F4"/>
    <w:rsid w:val="00661664"/>
    <w:rsid w:val="006617B3"/>
    <w:rsid w:val="00662180"/>
    <w:rsid w:val="006627D4"/>
    <w:rsid w:val="0066294A"/>
    <w:rsid w:val="00662977"/>
    <w:rsid w:val="006629A5"/>
    <w:rsid w:val="00662A80"/>
    <w:rsid w:val="00662D04"/>
    <w:rsid w:val="00662E5F"/>
    <w:rsid w:val="0066300D"/>
    <w:rsid w:val="00663411"/>
    <w:rsid w:val="006637AE"/>
    <w:rsid w:val="006638CF"/>
    <w:rsid w:val="006639A3"/>
    <w:rsid w:val="00663AD1"/>
    <w:rsid w:val="00664625"/>
    <w:rsid w:val="0066496C"/>
    <w:rsid w:val="00664997"/>
    <w:rsid w:val="00664BE9"/>
    <w:rsid w:val="00664F38"/>
    <w:rsid w:val="006652C2"/>
    <w:rsid w:val="0066540A"/>
    <w:rsid w:val="00665810"/>
    <w:rsid w:val="00665AC9"/>
    <w:rsid w:val="006662BE"/>
    <w:rsid w:val="00666332"/>
    <w:rsid w:val="00666476"/>
    <w:rsid w:val="0066659D"/>
    <w:rsid w:val="006667EB"/>
    <w:rsid w:val="00666E54"/>
    <w:rsid w:val="00666F74"/>
    <w:rsid w:val="00667291"/>
    <w:rsid w:val="006672C4"/>
    <w:rsid w:val="006673C6"/>
    <w:rsid w:val="00667652"/>
    <w:rsid w:val="00667760"/>
    <w:rsid w:val="0066779E"/>
    <w:rsid w:val="00667B42"/>
    <w:rsid w:val="00667C73"/>
    <w:rsid w:val="00667E09"/>
    <w:rsid w:val="006700F9"/>
    <w:rsid w:val="0067021C"/>
    <w:rsid w:val="006706A5"/>
    <w:rsid w:val="006709B5"/>
    <w:rsid w:val="00670D75"/>
    <w:rsid w:val="006713D3"/>
    <w:rsid w:val="0067183A"/>
    <w:rsid w:val="00671988"/>
    <w:rsid w:val="00671C9A"/>
    <w:rsid w:val="00671F4F"/>
    <w:rsid w:val="006721F6"/>
    <w:rsid w:val="006725F3"/>
    <w:rsid w:val="0067269F"/>
    <w:rsid w:val="006726A5"/>
    <w:rsid w:val="006726E4"/>
    <w:rsid w:val="0067294B"/>
    <w:rsid w:val="00672AC8"/>
    <w:rsid w:val="00672BEE"/>
    <w:rsid w:val="00672FFD"/>
    <w:rsid w:val="006730C9"/>
    <w:rsid w:val="00673A14"/>
    <w:rsid w:val="00673A54"/>
    <w:rsid w:val="0067487D"/>
    <w:rsid w:val="00674A85"/>
    <w:rsid w:val="00674B19"/>
    <w:rsid w:val="00674F78"/>
    <w:rsid w:val="0067517E"/>
    <w:rsid w:val="006757BF"/>
    <w:rsid w:val="00675F08"/>
    <w:rsid w:val="006761D2"/>
    <w:rsid w:val="00676FCA"/>
    <w:rsid w:val="00677662"/>
    <w:rsid w:val="0067798D"/>
    <w:rsid w:val="00677BD6"/>
    <w:rsid w:val="00677D23"/>
    <w:rsid w:val="00677FE5"/>
    <w:rsid w:val="006802EE"/>
    <w:rsid w:val="006807E4"/>
    <w:rsid w:val="00681027"/>
    <w:rsid w:val="00681883"/>
    <w:rsid w:val="00681A52"/>
    <w:rsid w:val="00681FF7"/>
    <w:rsid w:val="00682036"/>
    <w:rsid w:val="006822F6"/>
    <w:rsid w:val="00682A08"/>
    <w:rsid w:val="00682A94"/>
    <w:rsid w:val="00682C02"/>
    <w:rsid w:val="00682C69"/>
    <w:rsid w:val="00682C91"/>
    <w:rsid w:val="006831C2"/>
    <w:rsid w:val="006833EC"/>
    <w:rsid w:val="0068371E"/>
    <w:rsid w:val="00683765"/>
    <w:rsid w:val="00683988"/>
    <w:rsid w:val="00683D91"/>
    <w:rsid w:val="00684079"/>
    <w:rsid w:val="006841F2"/>
    <w:rsid w:val="006842FE"/>
    <w:rsid w:val="006848C7"/>
    <w:rsid w:val="006849EE"/>
    <w:rsid w:val="00684A9E"/>
    <w:rsid w:val="006850A8"/>
    <w:rsid w:val="00685444"/>
    <w:rsid w:val="006857FA"/>
    <w:rsid w:val="00685840"/>
    <w:rsid w:val="00685948"/>
    <w:rsid w:val="00685C4B"/>
    <w:rsid w:val="00686748"/>
    <w:rsid w:val="00686821"/>
    <w:rsid w:val="00686D25"/>
    <w:rsid w:val="00686EC6"/>
    <w:rsid w:val="00687063"/>
    <w:rsid w:val="0068784B"/>
    <w:rsid w:val="00687C4D"/>
    <w:rsid w:val="00687C77"/>
    <w:rsid w:val="00690440"/>
    <w:rsid w:val="006904EB"/>
    <w:rsid w:val="00690874"/>
    <w:rsid w:val="00690D2B"/>
    <w:rsid w:val="00691511"/>
    <w:rsid w:val="006917DB"/>
    <w:rsid w:val="006918B5"/>
    <w:rsid w:val="00691B8E"/>
    <w:rsid w:val="00691D6D"/>
    <w:rsid w:val="00692D4A"/>
    <w:rsid w:val="0069311D"/>
    <w:rsid w:val="006933D8"/>
    <w:rsid w:val="00693527"/>
    <w:rsid w:val="006935E3"/>
    <w:rsid w:val="00693A89"/>
    <w:rsid w:val="00693E2D"/>
    <w:rsid w:val="00693F45"/>
    <w:rsid w:val="00693FE8"/>
    <w:rsid w:val="00694141"/>
    <w:rsid w:val="00694B45"/>
    <w:rsid w:val="0069503B"/>
    <w:rsid w:val="006953FD"/>
    <w:rsid w:val="006957EA"/>
    <w:rsid w:val="00696234"/>
    <w:rsid w:val="00696BC0"/>
    <w:rsid w:val="00696BC1"/>
    <w:rsid w:val="0069703C"/>
    <w:rsid w:val="00697500"/>
    <w:rsid w:val="006976B7"/>
    <w:rsid w:val="00697769"/>
    <w:rsid w:val="00697ACE"/>
    <w:rsid w:val="00697B1F"/>
    <w:rsid w:val="00697C46"/>
    <w:rsid w:val="00697D8D"/>
    <w:rsid w:val="006A09AF"/>
    <w:rsid w:val="006A09F6"/>
    <w:rsid w:val="006A0A34"/>
    <w:rsid w:val="006A0A69"/>
    <w:rsid w:val="006A0BEF"/>
    <w:rsid w:val="006A0E9B"/>
    <w:rsid w:val="006A0EA7"/>
    <w:rsid w:val="006A0EE4"/>
    <w:rsid w:val="006A18F5"/>
    <w:rsid w:val="006A2568"/>
    <w:rsid w:val="006A2B88"/>
    <w:rsid w:val="006A2BCA"/>
    <w:rsid w:val="006A2C73"/>
    <w:rsid w:val="006A2C89"/>
    <w:rsid w:val="006A3169"/>
    <w:rsid w:val="006A3868"/>
    <w:rsid w:val="006A3B3B"/>
    <w:rsid w:val="006A4DF5"/>
    <w:rsid w:val="006A4FE9"/>
    <w:rsid w:val="006A532F"/>
    <w:rsid w:val="006A5563"/>
    <w:rsid w:val="006A55DC"/>
    <w:rsid w:val="006A576A"/>
    <w:rsid w:val="006A5F3F"/>
    <w:rsid w:val="006A632A"/>
    <w:rsid w:val="006A6440"/>
    <w:rsid w:val="006A64EB"/>
    <w:rsid w:val="006A6C1A"/>
    <w:rsid w:val="006A7041"/>
    <w:rsid w:val="006A7050"/>
    <w:rsid w:val="006A785C"/>
    <w:rsid w:val="006A7A26"/>
    <w:rsid w:val="006A7AA0"/>
    <w:rsid w:val="006A7CDE"/>
    <w:rsid w:val="006A7D94"/>
    <w:rsid w:val="006A7E80"/>
    <w:rsid w:val="006B05F3"/>
    <w:rsid w:val="006B0F9D"/>
    <w:rsid w:val="006B1611"/>
    <w:rsid w:val="006B17EF"/>
    <w:rsid w:val="006B193E"/>
    <w:rsid w:val="006B1A4D"/>
    <w:rsid w:val="006B1E6B"/>
    <w:rsid w:val="006B20BF"/>
    <w:rsid w:val="006B238D"/>
    <w:rsid w:val="006B2439"/>
    <w:rsid w:val="006B2542"/>
    <w:rsid w:val="006B28A4"/>
    <w:rsid w:val="006B29D8"/>
    <w:rsid w:val="006B38AA"/>
    <w:rsid w:val="006B38EF"/>
    <w:rsid w:val="006B3F54"/>
    <w:rsid w:val="006B45F6"/>
    <w:rsid w:val="006B4EA0"/>
    <w:rsid w:val="006B4F01"/>
    <w:rsid w:val="006B50B9"/>
    <w:rsid w:val="006B5114"/>
    <w:rsid w:val="006B52F6"/>
    <w:rsid w:val="006B540A"/>
    <w:rsid w:val="006B5619"/>
    <w:rsid w:val="006B5877"/>
    <w:rsid w:val="006B5996"/>
    <w:rsid w:val="006B5B69"/>
    <w:rsid w:val="006B633A"/>
    <w:rsid w:val="006B68FD"/>
    <w:rsid w:val="006B6C07"/>
    <w:rsid w:val="006B6CDB"/>
    <w:rsid w:val="006B6D1B"/>
    <w:rsid w:val="006C0463"/>
    <w:rsid w:val="006C04A8"/>
    <w:rsid w:val="006C095D"/>
    <w:rsid w:val="006C0C28"/>
    <w:rsid w:val="006C0CBA"/>
    <w:rsid w:val="006C102E"/>
    <w:rsid w:val="006C1788"/>
    <w:rsid w:val="006C1A8B"/>
    <w:rsid w:val="006C1C75"/>
    <w:rsid w:val="006C2217"/>
    <w:rsid w:val="006C2227"/>
    <w:rsid w:val="006C22ED"/>
    <w:rsid w:val="006C231B"/>
    <w:rsid w:val="006C2588"/>
    <w:rsid w:val="006C29F6"/>
    <w:rsid w:val="006C2B00"/>
    <w:rsid w:val="006C2C34"/>
    <w:rsid w:val="006C32D2"/>
    <w:rsid w:val="006C34EC"/>
    <w:rsid w:val="006C35D2"/>
    <w:rsid w:val="006C3961"/>
    <w:rsid w:val="006C3B13"/>
    <w:rsid w:val="006C3E15"/>
    <w:rsid w:val="006C521C"/>
    <w:rsid w:val="006C5237"/>
    <w:rsid w:val="006C54C2"/>
    <w:rsid w:val="006C58DC"/>
    <w:rsid w:val="006C613E"/>
    <w:rsid w:val="006C6510"/>
    <w:rsid w:val="006C75FC"/>
    <w:rsid w:val="006C771F"/>
    <w:rsid w:val="006C78A2"/>
    <w:rsid w:val="006C7AF7"/>
    <w:rsid w:val="006C7D94"/>
    <w:rsid w:val="006C7DFC"/>
    <w:rsid w:val="006D0357"/>
    <w:rsid w:val="006D039F"/>
    <w:rsid w:val="006D0494"/>
    <w:rsid w:val="006D0954"/>
    <w:rsid w:val="006D0A01"/>
    <w:rsid w:val="006D0AAA"/>
    <w:rsid w:val="006D10B5"/>
    <w:rsid w:val="006D155C"/>
    <w:rsid w:val="006D1775"/>
    <w:rsid w:val="006D1CE2"/>
    <w:rsid w:val="006D1D16"/>
    <w:rsid w:val="006D2C0F"/>
    <w:rsid w:val="006D2CA6"/>
    <w:rsid w:val="006D2CF5"/>
    <w:rsid w:val="006D3006"/>
    <w:rsid w:val="006D3D1B"/>
    <w:rsid w:val="006D47F1"/>
    <w:rsid w:val="006D4F2E"/>
    <w:rsid w:val="006D4F9B"/>
    <w:rsid w:val="006D4FB3"/>
    <w:rsid w:val="006D5E0A"/>
    <w:rsid w:val="006D5E33"/>
    <w:rsid w:val="006D5E7A"/>
    <w:rsid w:val="006D62C8"/>
    <w:rsid w:val="006D6315"/>
    <w:rsid w:val="006D6677"/>
    <w:rsid w:val="006D681D"/>
    <w:rsid w:val="006D6AE0"/>
    <w:rsid w:val="006D6B4B"/>
    <w:rsid w:val="006D6C44"/>
    <w:rsid w:val="006D707A"/>
    <w:rsid w:val="006D734F"/>
    <w:rsid w:val="006D74C4"/>
    <w:rsid w:val="006D7591"/>
    <w:rsid w:val="006D7939"/>
    <w:rsid w:val="006D793F"/>
    <w:rsid w:val="006D7B38"/>
    <w:rsid w:val="006E020C"/>
    <w:rsid w:val="006E02FF"/>
    <w:rsid w:val="006E0477"/>
    <w:rsid w:val="006E0946"/>
    <w:rsid w:val="006E0B9F"/>
    <w:rsid w:val="006E1063"/>
    <w:rsid w:val="006E1383"/>
    <w:rsid w:val="006E14B8"/>
    <w:rsid w:val="006E1645"/>
    <w:rsid w:val="006E166C"/>
    <w:rsid w:val="006E170A"/>
    <w:rsid w:val="006E1815"/>
    <w:rsid w:val="006E1AB6"/>
    <w:rsid w:val="006E1B39"/>
    <w:rsid w:val="006E1B8F"/>
    <w:rsid w:val="006E1BBF"/>
    <w:rsid w:val="006E1C32"/>
    <w:rsid w:val="006E2338"/>
    <w:rsid w:val="006E25F0"/>
    <w:rsid w:val="006E28E0"/>
    <w:rsid w:val="006E2934"/>
    <w:rsid w:val="006E342F"/>
    <w:rsid w:val="006E3850"/>
    <w:rsid w:val="006E4280"/>
    <w:rsid w:val="006E43DA"/>
    <w:rsid w:val="006E4B5B"/>
    <w:rsid w:val="006E4E4F"/>
    <w:rsid w:val="006E5C5F"/>
    <w:rsid w:val="006E5E92"/>
    <w:rsid w:val="006E6224"/>
    <w:rsid w:val="006E664E"/>
    <w:rsid w:val="006E6926"/>
    <w:rsid w:val="006E6947"/>
    <w:rsid w:val="006E6F32"/>
    <w:rsid w:val="006E7156"/>
    <w:rsid w:val="006E7316"/>
    <w:rsid w:val="006E7785"/>
    <w:rsid w:val="006E7A11"/>
    <w:rsid w:val="006E7AA9"/>
    <w:rsid w:val="006E7C76"/>
    <w:rsid w:val="006E7E26"/>
    <w:rsid w:val="006E7E32"/>
    <w:rsid w:val="006F002E"/>
    <w:rsid w:val="006F050B"/>
    <w:rsid w:val="006F081B"/>
    <w:rsid w:val="006F0A80"/>
    <w:rsid w:val="006F0C56"/>
    <w:rsid w:val="006F0F09"/>
    <w:rsid w:val="006F0F16"/>
    <w:rsid w:val="006F0F3C"/>
    <w:rsid w:val="006F1295"/>
    <w:rsid w:val="006F15F4"/>
    <w:rsid w:val="006F193C"/>
    <w:rsid w:val="006F1A4D"/>
    <w:rsid w:val="006F229E"/>
    <w:rsid w:val="006F2788"/>
    <w:rsid w:val="006F2A20"/>
    <w:rsid w:val="006F2D2C"/>
    <w:rsid w:val="006F30F4"/>
    <w:rsid w:val="006F32CF"/>
    <w:rsid w:val="006F3567"/>
    <w:rsid w:val="006F3729"/>
    <w:rsid w:val="006F3849"/>
    <w:rsid w:val="006F38B1"/>
    <w:rsid w:val="006F40D7"/>
    <w:rsid w:val="006F48DE"/>
    <w:rsid w:val="006F48EC"/>
    <w:rsid w:val="006F50F9"/>
    <w:rsid w:val="006F58D1"/>
    <w:rsid w:val="006F5B57"/>
    <w:rsid w:val="006F5BEC"/>
    <w:rsid w:val="006F5F01"/>
    <w:rsid w:val="006F6448"/>
    <w:rsid w:val="006F6751"/>
    <w:rsid w:val="006F7507"/>
    <w:rsid w:val="006F7654"/>
    <w:rsid w:val="006F76CF"/>
    <w:rsid w:val="006F7D49"/>
    <w:rsid w:val="006F7D64"/>
    <w:rsid w:val="006F7EE1"/>
    <w:rsid w:val="0070026C"/>
    <w:rsid w:val="00700D8C"/>
    <w:rsid w:val="00700F75"/>
    <w:rsid w:val="007010AD"/>
    <w:rsid w:val="00701101"/>
    <w:rsid w:val="00701102"/>
    <w:rsid w:val="007014D8"/>
    <w:rsid w:val="0070274A"/>
    <w:rsid w:val="00702EC7"/>
    <w:rsid w:val="0070313C"/>
    <w:rsid w:val="0070317A"/>
    <w:rsid w:val="007034AB"/>
    <w:rsid w:val="0070372A"/>
    <w:rsid w:val="007037BA"/>
    <w:rsid w:val="00703876"/>
    <w:rsid w:val="007039F8"/>
    <w:rsid w:val="00703B80"/>
    <w:rsid w:val="0070427B"/>
    <w:rsid w:val="00704AA7"/>
    <w:rsid w:val="00704B29"/>
    <w:rsid w:val="007050BE"/>
    <w:rsid w:val="007053E4"/>
    <w:rsid w:val="00705AF7"/>
    <w:rsid w:val="00705C58"/>
    <w:rsid w:val="00705E72"/>
    <w:rsid w:val="00705F34"/>
    <w:rsid w:val="00706210"/>
    <w:rsid w:val="007068BD"/>
    <w:rsid w:val="00706B35"/>
    <w:rsid w:val="00706FD5"/>
    <w:rsid w:val="0070735F"/>
    <w:rsid w:val="00707403"/>
    <w:rsid w:val="00707936"/>
    <w:rsid w:val="00707C37"/>
    <w:rsid w:val="00707CD6"/>
    <w:rsid w:val="00707D12"/>
    <w:rsid w:val="00707E5B"/>
    <w:rsid w:val="0071020A"/>
    <w:rsid w:val="00710527"/>
    <w:rsid w:val="00710685"/>
    <w:rsid w:val="007106CD"/>
    <w:rsid w:val="00710717"/>
    <w:rsid w:val="0071076E"/>
    <w:rsid w:val="0071094A"/>
    <w:rsid w:val="00711674"/>
    <w:rsid w:val="00711EA0"/>
    <w:rsid w:val="0071208E"/>
    <w:rsid w:val="007120F1"/>
    <w:rsid w:val="00712B08"/>
    <w:rsid w:val="00712BC1"/>
    <w:rsid w:val="00712F07"/>
    <w:rsid w:val="0071325C"/>
    <w:rsid w:val="00713429"/>
    <w:rsid w:val="0071368F"/>
    <w:rsid w:val="00713E22"/>
    <w:rsid w:val="00714704"/>
    <w:rsid w:val="00715236"/>
    <w:rsid w:val="007155F6"/>
    <w:rsid w:val="0071587E"/>
    <w:rsid w:val="007159D1"/>
    <w:rsid w:val="00715EAB"/>
    <w:rsid w:val="00716245"/>
    <w:rsid w:val="007165E5"/>
    <w:rsid w:val="0071697B"/>
    <w:rsid w:val="00716F5A"/>
    <w:rsid w:val="007170D0"/>
    <w:rsid w:val="00717486"/>
    <w:rsid w:val="00717564"/>
    <w:rsid w:val="007177C7"/>
    <w:rsid w:val="00717B1D"/>
    <w:rsid w:val="00717B1E"/>
    <w:rsid w:val="00717CE5"/>
    <w:rsid w:val="00717D6D"/>
    <w:rsid w:val="00717F61"/>
    <w:rsid w:val="00720962"/>
    <w:rsid w:val="00720C38"/>
    <w:rsid w:val="00720D2F"/>
    <w:rsid w:val="0072113E"/>
    <w:rsid w:val="007213D7"/>
    <w:rsid w:val="007216EC"/>
    <w:rsid w:val="00721A40"/>
    <w:rsid w:val="0072204B"/>
    <w:rsid w:val="007221EA"/>
    <w:rsid w:val="00722B75"/>
    <w:rsid w:val="00722F80"/>
    <w:rsid w:val="00722FA7"/>
    <w:rsid w:val="007233E5"/>
    <w:rsid w:val="007235C9"/>
    <w:rsid w:val="00723945"/>
    <w:rsid w:val="00723A6F"/>
    <w:rsid w:val="007242B8"/>
    <w:rsid w:val="00724658"/>
    <w:rsid w:val="00724C04"/>
    <w:rsid w:val="00724E83"/>
    <w:rsid w:val="00725161"/>
    <w:rsid w:val="00725495"/>
    <w:rsid w:val="00725599"/>
    <w:rsid w:val="00725971"/>
    <w:rsid w:val="00726220"/>
    <w:rsid w:val="0072636B"/>
    <w:rsid w:val="007263FE"/>
    <w:rsid w:val="007267FB"/>
    <w:rsid w:val="0072732F"/>
    <w:rsid w:val="0072750B"/>
    <w:rsid w:val="007276E9"/>
    <w:rsid w:val="00727BF2"/>
    <w:rsid w:val="00727C7A"/>
    <w:rsid w:val="00727D0F"/>
    <w:rsid w:val="00727E1C"/>
    <w:rsid w:val="00730154"/>
    <w:rsid w:val="007304A4"/>
    <w:rsid w:val="007307B8"/>
    <w:rsid w:val="00730A1D"/>
    <w:rsid w:val="00730A7E"/>
    <w:rsid w:val="00730D7A"/>
    <w:rsid w:val="00730DA8"/>
    <w:rsid w:val="00730E5F"/>
    <w:rsid w:val="007312B9"/>
    <w:rsid w:val="00731464"/>
    <w:rsid w:val="0073149D"/>
    <w:rsid w:val="007316B6"/>
    <w:rsid w:val="0073173D"/>
    <w:rsid w:val="007318AB"/>
    <w:rsid w:val="007318B9"/>
    <w:rsid w:val="007324E8"/>
    <w:rsid w:val="00732B73"/>
    <w:rsid w:val="00732F07"/>
    <w:rsid w:val="00733063"/>
    <w:rsid w:val="00733527"/>
    <w:rsid w:val="007337BE"/>
    <w:rsid w:val="00733DAB"/>
    <w:rsid w:val="007341C5"/>
    <w:rsid w:val="00734740"/>
    <w:rsid w:val="007350E0"/>
    <w:rsid w:val="00735B10"/>
    <w:rsid w:val="0073605C"/>
    <w:rsid w:val="00736169"/>
    <w:rsid w:val="00736706"/>
    <w:rsid w:val="00736A1B"/>
    <w:rsid w:val="00736B20"/>
    <w:rsid w:val="00736CD9"/>
    <w:rsid w:val="007376B6"/>
    <w:rsid w:val="00737D2C"/>
    <w:rsid w:val="00737FA5"/>
    <w:rsid w:val="00740144"/>
    <w:rsid w:val="007404CA"/>
    <w:rsid w:val="00740A73"/>
    <w:rsid w:val="00740DB3"/>
    <w:rsid w:val="00740E9F"/>
    <w:rsid w:val="00741438"/>
    <w:rsid w:val="0074150A"/>
    <w:rsid w:val="00741648"/>
    <w:rsid w:val="007417BD"/>
    <w:rsid w:val="00741B1D"/>
    <w:rsid w:val="00741E03"/>
    <w:rsid w:val="007425E9"/>
    <w:rsid w:val="00742752"/>
    <w:rsid w:val="00743A6F"/>
    <w:rsid w:val="00743AF2"/>
    <w:rsid w:val="00743CF1"/>
    <w:rsid w:val="0074416A"/>
    <w:rsid w:val="007441E3"/>
    <w:rsid w:val="0074444E"/>
    <w:rsid w:val="00744507"/>
    <w:rsid w:val="00744A69"/>
    <w:rsid w:val="00744D2E"/>
    <w:rsid w:val="00744DC3"/>
    <w:rsid w:val="00744E19"/>
    <w:rsid w:val="00745032"/>
    <w:rsid w:val="0074530F"/>
    <w:rsid w:val="00745432"/>
    <w:rsid w:val="00745933"/>
    <w:rsid w:val="00745E26"/>
    <w:rsid w:val="007462E3"/>
    <w:rsid w:val="0074639F"/>
    <w:rsid w:val="00746450"/>
    <w:rsid w:val="00746A35"/>
    <w:rsid w:val="00746C9C"/>
    <w:rsid w:val="00746CCB"/>
    <w:rsid w:val="00746E6F"/>
    <w:rsid w:val="007476C4"/>
    <w:rsid w:val="0074797B"/>
    <w:rsid w:val="00747C80"/>
    <w:rsid w:val="0075006F"/>
    <w:rsid w:val="007501B0"/>
    <w:rsid w:val="007502CE"/>
    <w:rsid w:val="007502E0"/>
    <w:rsid w:val="00750C22"/>
    <w:rsid w:val="00750C8D"/>
    <w:rsid w:val="00750DBC"/>
    <w:rsid w:val="00750DD5"/>
    <w:rsid w:val="00751033"/>
    <w:rsid w:val="007512A0"/>
    <w:rsid w:val="007515C7"/>
    <w:rsid w:val="007517B5"/>
    <w:rsid w:val="00751E23"/>
    <w:rsid w:val="00753878"/>
    <w:rsid w:val="00753AA5"/>
    <w:rsid w:val="00753B25"/>
    <w:rsid w:val="007543E7"/>
    <w:rsid w:val="00754499"/>
    <w:rsid w:val="007549BC"/>
    <w:rsid w:val="007550B0"/>
    <w:rsid w:val="0075516C"/>
    <w:rsid w:val="00755298"/>
    <w:rsid w:val="0075575B"/>
    <w:rsid w:val="00755C15"/>
    <w:rsid w:val="007561FD"/>
    <w:rsid w:val="00756234"/>
    <w:rsid w:val="007564E2"/>
    <w:rsid w:val="00756724"/>
    <w:rsid w:val="0075699E"/>
    <w:rsid w:val="00756BEA"/>
    <w:rsid w:val="00756CEB"/>
    <w:rsid w:val="00756FEE"/>
    <w:rsid w:val="007573DA"/>
    <w:rsid w:val="0075742E"/>
    <w:rsid w:val="0075759E"/>
    <w:rsid w:val="00760271"/>
    <w:rsid w:val="007605AF"/>
    <w:rsid w:val="00760A7F"/>
    <w:rsid w:val="00760B2B"/>
    <w:rsid w:val="00760D5A"/>
    <w:rsid w:val="00760DBE"/>
    <w:rsid w:val="007616D1"/>
    <w:rsid w:val="0076186B"/>
    <w:rsid w:val="00761B92"/>
    <w:rsid w:val="00761E8D"/>
    <w:rsid w:val="00761F63"/>
    <w:rsid w:val="00762269"/>
    <w:rsid w:val="0076228C"/>
    <w:rsid w:val="00762A37"/>
    <w:rsid w:val="00762AF6"/>
    <w:rsid w:val="00762B91"/>
    <w:rsid w:val="00763387"/>
    <w:rsid w:val="0076341D"/>
    <w:rsid w:val="0076343F"/>
    <w:rsid w:val="0076345B"/>
    <w:rsid w:val="00763831"/>
    <w:rsid w:val="00763928"/>
    <w:rsid w:val="00764679"/>
    <w:rsid w:val="00764B69"/>
    <w:rsid w:val="00765254"/>
    <w:rsid w:val="0076546E"/>
    <w:rsid w:val="007658A5"/>
    <w:rsid w:val="00765F75"/>
    <w:rsid w:val="0076628F"/>
    <w:rsid w:val="00766476"/>
    <w:rsid w:val="00766560"/>
    <w:rsid w:val="00766608"/>
    <w:rsid w:val="00766775"/>
    <w:rsid w:val="00766BB4"/>
    <w:rsid w:val="00766CBA"/>
    <w:rsid w:val="007670D4"/>
    <w:rsid w:val="007671CD"/>
    <w:rsid w:val="00767439"/>
    <w:rsid w:val="00767E15"/>
    <w:rsid w:val="0077010A"/>
    <w:rsid w:val="0077010D"/>
    <w:rsid w:val="00770248"/>
    <w:rsid w:val="007705B8"/>
    <w:rsid w:val="0077062C"/>
    <w:rsid w:val="00770AA3"/>
    <w:rsid w:val="00770B01"/>
    <w:rsid w:val="00770B33"/>
    <w:rsid w:val="00770D61"/>
    <w:rsid w:val="00771219"/>
    <w:rsid w:val="007712F4"/>
    <w:rsid w:val="00771552"/>
    <w:rsid w:val="00771865"/>
    <w:rsid w:val="007718E1"/>
    <w:rsid w:val="00771D93"/>
    <w:rsid w:val="00771F92"/>
    <w:rsid w:val="0077213F"/>
    <w:rsid w:val="007729EC"/>
    <w:rsid w:val="00772AFC"/>
    <w:rsid w:val="00772C6D"/>
    <w:rsid w:val="0077315F"/>
    <w:rsid w:val="007732C5"/>
    <w:rsid w:val="007735C4"/>
    <w:rsid w:val="007737FA"/>
    <w:rsid w:val="00773D7C"/>
    <w:rsid w:val="00773E18"/>
    <w:rsid w:val="007745B9"/>
    <w:rsid w:val="00774B54"/>
    <w:rsid w:val="00774DB0"/>
    <w:rsid w:val="00774F30"/>
    <w:rsid w:val="00774FEB"/>
    <w:rsid w:val="0077505F"/>
    <w:rsid w:val="007752CB"/>
    <w:rsid w:val="007759AA"/>
    <w:rsid w:val="00775C00"/>
    <w:rsid w:val="00775F87"/>
    <w:rsid w:val="00775FFB"/>
    <w:rsid w:val="007765FE"/>
    <w:rsid w:val="007767FC"/>
    <w:rsid w:val="00776AF1"/>
    <w:rsid w:val="00776C7A"/>
    <w:rsid w:val="00777014"/>
    <w:rsid w:val="00777253"/>
    <w:rsid w:val="00777579"/>
    <w:rsid w:val="0077765A"/>
    <w:rsid w:val="00777667"/>
    <w:rsid w:val="00777EA7"/>
    <w:rsid w:val="007803EE"/>
    <w:rsid w:val="00780D7C"/>
    <w:rsid w:val="0078108D"/>
    <w:rsid w:val="007810BE"/>
    <w:rsid w:val="0078152F"/>
    <w:rsid w:val="00781723"/>
    <w:rsid w:val="0078184A"/>
    <w:rsid w:val="0078199A"/>
    <w:rsid w:val="00781E59"/>
    <w:rsid w:val="00781FAB"/>
    <w:rsid w:val="00782152"/>
    <w:rsid w:val="00782343"/>
    <w:rsid w:val="007824B9"/>
    <w:rsid w:val="007825EC"/>
    <w:rsid w:val="007826EF"/>
    <w:rsid w:val="00782761"/>
    <w:rsid w:val="00782900"/>
    <w:rsid w:val="007829E7"/>
    <w:rsid w:val="00782E13"/>
    <w:rsid w:val="00782ED8"/>
    <w:rsid w:val="00783172"/>
    <w:rsid w:val="007837AE"/>
    <w:rsid w:val="00783DB7"/>
    <w:rsid w:val="007840B7"/>
    <w:rsid w:val="00784386"/>
    <w:rsid w:val="00784506"/>
    <w:rsid w:val="007846EF"/>
    <w:rsid w:val="00784970"/>
    <w:rsid w:val="00784E04"/>
    <w:rsid w:val="0078512C"/>
    <w:rsid w:val="007852AA"/>
    <w:rsid w:val="007852BE"/>
    <w:rsid w:val="007853D2"/>
    <w:rsid w:val="00785407"/>
    <w:rsid w:val="00785442"/>
    <w:rsid w:val="007854DD"/>
    <w:rsid w:val="0078554F"/>
    <w:rsid w:val="00785974"/>
    <w:rsid w:val="00785B0E"/>
    <w:rsid w:val="00785F3E"/>
    <w:rsid w:val="00785F75"/>
    <w:rsid w:val="0078671B"/>
    <w:rsid w:val="00786800"/>
    <w:rsid w:val="007873C7"/>
    <w:rsid w:val="007874E5"/>
    <w:rsid w:val="0078762B"/>
    <w:rsid w:val="00787E22"/>
    <w:rsid w:val="0079016E"/>
    <w:rsid w:val="0079056D"/>
    <w:rsid w:val="00790681"/>
    <w:rsid w:val="00790D3E"/>
    <w:rsid w:val="00790E69"/>
    <w:rsid w:val="00790E74"/>
    <w:rsid w:val="00791042"/>
    <w:rsid w:val="0079149E"/>
    <w:rsid w:val="00791FC6"/>
    <w:rsid w:val="0079213A"/>
    <w:rsid w:val="007927B5"/>
    <w:rsid w:val="00792A8E"/>
    <w:rsid w:val="00792FE4"/>
    <w:rsid w:val="0079323E"/>
    <w:rsid w:val="00793A8E"/>
    <w:rsid w:val="00793C09"/>
    <w:rsid w:val="00793F00"/>
    <w:rsid w:val="00793F53"/>
    <w:rsid w:val="00793FAA"/>
    <w:rsid w:val="007940B3"/>
    <w:rsid w:val="00794CEA"/>
    <w:rsid w:val="007959D2"/>
    <w:rsid w:val="007960A2"/>
    <w:rsid w:val="0079613B"/>
    <w:rsid w:val="007962E2"/>
    <w:rsid w:val="007963B5"/>
    <w:rsid w:val="00796B44"/>
    <w:rsid w:val="00796E91"/>
    <w:rsid w:val="0079793E"/>
    <w:rsid w:val="00797B09"/>
    <w:rsid w:val="00797BA3"/>
    <w:rsid w:val="00797C24"/>
    <w:rsid w:val="00797EF7"/>
    <w:rsid w:val="007A00CA"/>
    <w:rsid w:val="007A03E7"/>
    <w:rsid w:val="007A076A"/>
    <w:rsid w:val="007A0F1A"/>
    <w:rsid w:val="007A10D5"/>
    <w:rsid w:val="007A1105"/>
    <w:rsid w:val="007A14A0"/>
    <w:rsid w:val="007A15A4"/>
    <w:rsid w:val="007A197E"/>
    <w:rsid w:val="007A1A16"/>
    <w:rsid w:val="007A1DB6"/>
    <w:rsid w:val="007A1FB5"/>
    <w:rsid w:val="007A21F1"/>
    <w:rsid w:val="007A27DA"/>
    <w:rsid w:val="007A2933"/>
    <w:rsid w:val="007A2ABB"/>
    <w:rsid w:val="007A2B0C"/>
    <w:rsid w:val="007A2DFD"/>
    <w:rsid w:val="007A30A0"/>
    <w:rsid w:val="007A322C"/>
    <w:rsid w:val="007A3277"/>
    <w:rsid w:val="007A3520"/>
    <w:rsid w:val="007A39B2"/>
    <w:rsid w:val="007A3B11"/>
    <w:rsid w:val="007A3C91"/>
    <w:rsid w:val="007A3F09"/>
    <w:rsid w:val="007A3F27"/>
    <w:rsid w:val="007A4178"/>
    <w:rsid w:val="007A4399"/>
    <w:rsid w:val="007A43E3"/>
    <w:rsid w:val="007A4AA9"/>
    <w:rsid w:val="007A4C52"/>
    <w:rsid w:val="007A4C7A"/>
    <w:rsid w:val="007A4DE4"/>
    <w:rsid w:val="007A4E40"/>
    <w:rsid w:val="007A5110"/>
    <w:rsid w:val="007A5784"/>
    <w:rsid w:val="007A591E"/>
    <w:rsid w:val="007A5A5F"/>
    <w:rsid w:val="007A607B"/>
    <w:rsid w:val="007A74C2"/>
    <w:rsid w:val="007B007F"/>
    <w:rsid w:val="007B057D"/>
    <w:rsid w:val="007B06E8"/>
    <w:rsid w:val="007B0D14"/>
    <w:rsid w:val="007B0F7B"/>
    <w:rsid w:val="007B12FC"/>
    <w:rsid w:val="007B1883"/>
    <w:rsid w:val="007B18B4"/>
    <w:rsid w:val="007B1BA8"/>
    <w:rsid w:val="007B1BB8"/>
    <w:rsid w:val="007B1D75"/>
    <w:rsid w:val="007B2731"/>
    <w:rsid w:val="007B2856"/>
    <w:rsid w:val="007B2B7D"/>
    <w:rsid w:val="007B30BC"/>
    <w:rsid w:val="007B32C2"/>
    <w:rsid w:val="007B3712"/>
    <w:rsid w:val="007B3717"/>
    <w:rsid w:val="007B3937"/>
    <w:rsid w:val="007B3AE0"/>
    <w:rsid w:val="007B3B64"/>
    <w:rsid w:val="007B3D16"/>
    <w:rsid w:val="007B41F5"/>
    <w:rsid w:val="007B4E37"/>
    <w:rsid w:val="007B4F91"/>
    <w:rsid w:val="007B5021"/>
    <w:rsid w:val="007B57C8"/>
    <w:rsid w:val="007B5846"/>
    <w:rsid w:val="007B5891"/>
    <w:rsid w:val="007B607A"/>
    <w:rsid w:val="007B6086"/>
    <w:rsid w:val="007B6690"/>
    <w:rsid w:val="007B6922"/>
    <w:rsid w:val="007B6BF8"/>
    <w:rsid w:val="007B6F12"/>
    <w:rsid w:val="007B7C2F"/>
    <w:rsid w:val="007C029C"/>
    <w:rsid w:val="007C02DA"/>
    <w:rsid w:val="007C02EF"/>
    <w:rsid w:val="007C04CE"/>
    <w:rsid w:val="007C090A"/>
    <w:rsid w:val="007C10EA"/>
    <w:rsid w:val="007C121C"/>
    <w:rsid w:val="007C13F3"/>
    <w:rsid w:val="007C1831"/>
    <w:rsid w:val="007C1AF8"/>
    <w:rsid w:val="007C1D88"/>
    <w:rsid w:val="007C205E"/>
    <w:rsid w:val="007C209A"/>
    <w:rsid w:val="007C214A"/>
    <w:rsid w:val="007C2262"/>
    <w:rsid w:val="007C2351"/>
    <w:rsid w:val="007C276B"/>
    <w:rsid w:val="007C28D9"/>
    <w:rsid w:val="007C3041"/>
    <w:rsid w:val="007C317E"/>
    <w:rsid w:val="007C3ABE"/>
    <w:rsid w:val="007C3D27"/>
    <w:rsid w:val="007C4296"/>
    <w:rsid w:val="007C4301"/>
    <w:rsid w:val="007C430F"/>
    <w:rsid w:val="007C4960"/>
    <w:rsid w:val="007C4AB3"/>
    <w:rsid w:val="007C4BB6"/>
    <w:rsid w:val="007C5A3F"/>
    <w:rsid w:val="007C5A45"/>
    <w:rsid w:val="007C5AE1"/>
    <w:rsid w:val="007C5CE0"/>
    <w:rsid w:val="007C5E5E"/>
    <w:rsid w:val="007C5F44"/>
    <w:rsid w:val="007C615F"/>
    <w:rsid w:val="007C6840"/>
    <w:rsid w:val="007C6BC1"/>
    <w:rsid w:val="007C6C9B"/>
    <w:rsid w:val="007C6F98"/>
    <w:rsid w:val="007C70C7"/>
    <w:rsid w:val="007C71F9"/>
    <w:rsid w:val="007C740F"/>
    <w:rsid w:val="007C7469"/>
    <w:rsid w:val="007C7520"/>
    <w:rsid w:val="007C77F3"/>
    <w:rsid w:val="007C7811"/>
    <w:rsid w:val="007C7822"/>
    <w:rsid w:val="007D04C5"/>
    <w:rsid w:val="007D0606"/>
    <w:rsid w:val="007D0619"/>
    <w:rsid w:val="007D065A"/>
    <w:rsid w:val="007D08D9"/>
    <w:rsid w:val="007D13C3"/>
    <w:rsid w:val="007D1667"/>
    <w:rsid w:val="007D17A4"/>
    <w:rsid w:val="007D18FB"/>
    <w:rsid w:val="007D1A0D"/>
    <w:rsid w:val="007D1A10"/>
    <w:rsid w:val="007D1BD6"/>
    <w:rsid w:val="007D22F6"/>
    <w:rsid w:val="007D252C"/>
    <w:rsid w:val="007D29B6"/>
    <w:rsid w:val="007D2E8C"/>
    <w:rsid w:val="007D3341"/>
    <w:rsid w:val="007D34B1"/>
    <w:rsid w:val="007D36AD"/>
    <w:rsid w:val="007D37E3"/>
    <w:rsid w:val="007D3B46"/>
    <w:rsid w:val="007D3DD0"/>
    <w:rsid w:val="007D3DE8"/>
    <w:rsid w:val="007D425B"/>
    <w:rsid w:val="007D46E2"/>
    <w:rsid w:val="007D489B"/>
    <w:rsid w:val="007D48C4"/>
    <w:rsid w:val="007D4BD0"/>
    <w:rsid w:val="007D4E06"/>
    <w:rsid w:val="007D508D"/>
    <w:rsid w:val="007D574D"/>
    <w:rsid w:val="007D5CC1"/>
    <w:rsid w:val="007D5EA8"/>
    <w:rsid w:val="007D605F"/>
    <w:rsid w:val="007D6658"/>
    <w:rsid w:val="007D6EC5"/>
    <w:rsid w:val="007D6EE4"/>
    <w:rsid w:val="007D7385"/>
    <w:rsid w:val="007D750A"/>
    <w:rsid w:val="007D78E2"/>
    <w:rsid w:val="007D7ABE"/>
    <w:rsid w:val="007E06D2"/>
    <w:rsid w:val="007E0BB5"/>
    <w:rsid w:val="007E160D"/>
    <w:rsid w:val="007E1790"/>
    <w:rsid w:val="007E1B84"/>
    <w:rsid w:val="007E1FB9"/>
    <w:rsid w:val="007E2109"/>
    <w:rsid w:val="007E226A"/>
    <w:rsid w:val="007E2428"/>
    <w:rsid w:val="007E252A"/>
    <w:rsid w:val="007E27EF"/>
    <w:rsid w:val="007E2A19"/>
    <w:rsid w:val="007E2B60"/>
    <w:rsid w:val="007E2E1C"/>
    <w:rsid w:val="007E3034"/>
    <w:rsid w:val="007E36DC"/>
    <w:rsid w:val="007E384C"/>
    <w:rsid w:val="007E40B2"/>
    <w:rsid w:val="007E4460"/>
    <w:rsid w:val="007E446F"/>
    <w:rsid w:val="007E44B5"/>
    <w:rsid w:val="007E4557"/>
    <w:rsid w:val="007E482C"/>
    <w:rsid w:val="007E4C81"/>
    <w:rsid w:val="007E4D57"/>
    <w:rsid w:val="007E4F45"/>
    <w:rsid w:val="007E502E"/>
    <w:rsid w:val="007E5130"/>
    <w:rsid w:val="007E536D"/>
    <w:rsid w:val="007E5B55"/>
    <w:rsid w:val="007E5EB6"/>
    <w:rsid w:val="007E5FD3"/>
    <w:rsid w:val="007E6821"/>
    <w:rsid w:val="007E68E0"/>
    <w:rsid w:val="007E6AE3"/>
    <w:rsid w:val="007E7271"/>
    <w:rsid w:val="007E73E9"/>
    <w:rsid w:val="007E7409"/>
    <w:rsid w:val="007F0105"/>
    <w:rsid w:val="007F0342"/>
    <w:rsid w:val="007F0B17"/>
    <w:rsid w:val="007F1033"/>
    <w:rsid w:val="007F1316"/>
    <w:rsid w:val="007F1393"/>
    <w:rsid w:val="007F142B"/>
    <w:rsid w:val="007F159A"/>
    <w:rsid w:val="007F1A34"/>
    <w:rsid w:val="007F1C29"/>
    <w:rsid w:val="007F207E"/>
    <w:rsid w:val="007F2296"/>
    <w:rsid w:val="007F2A7E"/>
    <w:rsid w:val="007F2BDA"/>
    <w:rsid w:val="007F2C60"/>
    <w:rsid w:val="007F2D83"/>
    <w:rsid w:val="007F2F31"/>
    <w:rsid w:val="007F307B"/>
    <w:rsid w:val="007F3455"/>
    <w:rsid w:val="007F3709"/>
    <w:rsid w:val="007F39A3"/>
    <w:rsid w:val="007F3C36"/>
    <w:rsid w:val="007F3EAB"/>
    <w:rsid w:val="007F4403"/>
    <w:rsid w:val="007F4618"/>
    <w:rsid w:val="007F4E67"/>
    <w:rsid w:val="007F5161"/>
    <w:rsid w:val="007F5750"/>
    <w:rsid w:val="007F5CB0"/>
    <w:rsid w:val="007F5DF0"/>
    <w:rsid w:val="007F6295"/>
    <w:rsid w:val="007F6434"/>
    <w:rsid w:val="007F6A97"/>
    <w:rsid w:val="007F6D85"/>
    <w:rsid w:val="007F70B7"/>
    <w:rsid w:val="007F7DA1"/>
    <w:rsid w:val="007F7F56"/>
    <w:rsid w:val="0080013C"/>
    <w:rsid w:val="00800739"/>
    <w:rsid w:val="0080089F"/>
    <w:rsid w:val="008009CE"/>
    <w:rsid w:val="00800B53"/>
    <w:rsid w:val="00801036"/>
    <w:rsid w:val="00801418"/>
    <w:rsid w:val="008015F2"/>
    <w:rsid w:val="00801CB9"/>
    <w:rsid w:val="00801EE5"/>
    <w:rsid w:val="00802034"/>
    <w:rsid w:val="008029C1"/>
    <w:rsid w:val="00802BF3"/>
    <w:rsid w:val="00803371"/>
    <w:rsid w:val="00803957"/>
    <w:rsid w:val="00803B92"/>
    <w:rsid w:val="00803CB1"/>
    <w:rsid w:val="00803CE0"/>
    <w:rsid w:val="00803D08"/>
    <w:rsid w:val="008049C4"/>
    <w:rsid w:val="00804B7F"/>
    <w:rsid w:val="00804DD5"/>
    <w:rsid w:val="00805070"/>
    <w:rsid w:val="00805535"/>
    <w:rsid w:val="00805D00"/>
    <w:rsid w:val="00805F2F"/>
    <w:rsid w:val="00806469"/>
    <w:rsid w:val="00806513"/>
    <w:rsid w:val="008065C2"/>
    <w:rsid w:val="00806917"/>
    <w:rsid w:val="00806958"/>
    <w:rsid w:val="00806A0B"/>
    <w:rsid w:val="00806D82"/>
    <w:rsid w:val="00806D9D"/>
    <w:rsid w:val="00806FFC"/>
    <w:rsid w:val="0080731C"/>
    <w:rsid w:val="00807421"/>
    <w:rsid w:val="0080778D"/>
    <w:rsid w:val="0080780A"/>
    <w:rsid w:val="008078BA"/>
    <w:rsid w:val="00807CB5"/>
    <w:rsid w:val="00807D7B"/>
    <w:rsid w:val="00810649"/>
    <w:rsid w:val="00810841"/>
    <w:rsid w:val="00810A11"/>
    <w:rsid w:val="00810DD2"/>
    <w:rsid w:val="00810E96"/>
    <w:rsid w:val="00810F2F"/>
    <w:rsid w:val="00811187"/>
    <w:rsid w:val="0081148D"/>
    <w:rsid w:val="00811561"/>
    <w:rsid w:val="008115E9"/>
    <w:rsid w:val="0081164A"/>
    <w:rsid w:val="00811986"/>
    <w:rsid w:val="00811EF3"/>
    <w:rsid w:val="00811F1D"/>
    <w:rsid w:val="008123FD"/>
    <w:rsid w:val="00812A43"/>
    <w:rsid w:val="00812A98"/>
    <w:rsid w:val="00812D44"/>
    <w:rsid w:val="00813366"/>
    <w:rsid w:val="008133B8"/>
    <w:rsid w:val="008135CB"/>
    <w:rsid w:val="00813A45"/>
    <w:rsid w:val="008142EF"/>
    <w:rsid w:val="00814B2E"/>
    <w:rsid w:val="00814BE0"/>
    <w:rsid w:val="00814F89"/>
    <w:rsid w:val="00815287"/>
    <w:rsid w:val="00815704"/>
    <w:rsid w:val="0081587C"/>
    <w:rsid w:val="00815B65"/>
    <w:rsid w:val="00815D55"/>
    <w:rsid w:val="00817007"/>
    <w:rsid w:val="00817117"/>
    <w:rsid w:val="0081764D"/>
    <w:rsid w:val="00817661"/>
    <w:rsid w:val="008179F0"/>
    <w:rsid w:val="00820006"/>
    <w:rsid w:val="008207BC"/>
    <w:rsid w:val="0082085B"/>
    <w:rsid w:val="008208FA"/>
    <w:rsid w:val="00820D63"/>
    <w:rsid w:val="00820E7F"/>
    <w:rsid w:val="00821015"/>
    <w:rsid w:val="008211A4"/>
    <w:rsid w:val="008213A0"/>
    <w:rsid w:val="0082154D"/>
    <w:rsid w:val="00821920"/>
    <w:rsid w:val="008226CB"/>
    <w:rsid w:val="008229AB"/>
    <w:rsid w:val="008229E0"/>
    <w:rsid w:val="00822DA7"/>
    <w:rsid w:val="008230AF"/>
    <w:rsid w:val="0082363F"/>
    <w:rsid w:val="00823F3A"/>
    <w:rsid w:val="00824087"/>
    <w:rsid w:val="0082443A"/>
    <w:rsid w:val="00824549"/>
    <w:rsid w:val="00824AF0"/>
    <w:rsid w:val="00824F9E"/>
    <w:rsid w:val="0082526C"/>
    <w:rsid w:val="00826022"/>
    <w:rsid w:val="00826302"/>
    <w:rsid w:val="0082667C"/>
    <w:rsid w:val="00826834"/>
    <w:rsid w:val="00827201"/>
    <w:rsid w:val="00827228"/>
    <w:rsid w:val="0082742E"/>
    <w:rsid w:val="008274B7"/>
    <w:rsid w:val="00827515"/>
    <w:rsid w:val="00827CD4"/>
    <w:rsid w:val="00827DF8"/>
    <w:rsid w:val="00830473"/>
    <w:rsid w:val="00830809"/>
    <w:rsid w:val="00830F25"/>
    <w:rsid w:val="00831310"/>
    <w:rsid w:val="00831A95"/>
    <w:rsid w:val="00831BB5"/>
    <w:rsid w:val="00831C18"/>
    <w:rsid w:val="00831E87"/>
    <w:rsid w:val="00831FEF"/>
    <w:rsid w:val="0083206D"/>
    <w:rsid w:val="00832188"/>
    <w:rsid w:val="008327AD"/>
    <w:rsid w:val="00832954"/>
    <w:rsid w:val="00832ADF"/>
    <w:rsid w:val="0083312A"/>
    <w:rsid w:val="00833E98"/>
    <w:rsid w:val="008341AF"/>
    <w:rsid w:val="008341B5"/>
    <w:rsid w:val="008342DD"/>
    <w:rsid w:val="008346B4"/>
    <w:rsid w:val="00834783"/>
    <w:rsid w:val="008349FF"/>
    <w:rsid w:val="00834A1F"/>
    <w:rsid w:val="00834BC5"/>
    <w:rsid w:val="00834E64"/>
    <w:rsid w:val="00834FA8"/>
    <w:rsid w:val="00835839"/>
    <w:rsid w:val="00835840"/>
    <w:rsid w:val="008364A7"/>
    <w:rsid w:val="00836529"/>
    <w:rsid w:val="0083676E"/>
    <w:rsid w:val="008367C2"/>
    <w:rsid w:val="00836AC8"/>
    <w:rsid w:val="00836BE5"/>
    <w:rsid w:val="00836C77"/>
    <w:rsid w:val="00837461"/>
    <w:rsid w:val="0083797E"/>
    <w:rsid w:val="00837CB9"/>
    <w:rsid w:val="00837EF9"/>
    <w:rsid w:val="00840370"/>
    <w:rsid w:val="0084044B"/>
    <w:rsid w:val="008405EE"/>
    <w:rsid w:val="0084060A"/>
    <w:rsid w:val="00840937"/>
    <w:rsid w:val="008411F6"/>
    <w:rsid w:val="0084151E"/>
    <w:rsid w:val="00841650"/>
    <w:rsid w:val="00841682"/>
    <w:rsid w:val="00841947"/>
    <w:rsid w:val="00841BF5"/>
    <w:rsid w:val="00841F7D"/>
    <w:rsid w:val="00841FF6"/>
    <w:rsid w:val="008421E4"/>
    <w:rsid w:val="00842645"/>
    <w:rsid w:val="00842A5B"/>
    <w:rsid w:val="00842AF3"/>
    <w:rsid w:val="00842ECF"/>
    <w:rsid w:val="00842EDB"/>
    <w:rsid w:val="00843C9B"/>
    <w:rsid w:val="008444B5"/>
    <w:rsid w:val="008444F5"/>
    <w:rsid w:val="008445F2"/>
    <w:rsid w:val="008446D9"/>
    <w:rsid w:val="00844BFA"/>
    <w:rsid w:val="0084511D"/>
    <w:rsid w:val="00845186"/>
    <w:rsid w:val="00845386"/>
    <w:rsid w:val="00845401"/>
    <w:rsid w:val="008457E8"/>
    <w:rsid w:val="00845A7F"/>
    <w:rsid w:val="00845CB0"/>
    <w:rsid w:val="00845FFD"/>
    <w:rsid w:val="0084664E"/>
    <w:rsid w:val="008471DA"/>
    <w:rsid w:val="00847E85"/>
    <w:rsid w:val="00850006"/>
    <w:rsid w:val="00850141"/>
    <w:rsid w:val="008502A7"/>
    <w:rsid w:val="008504D8"/>
    <w:rsid w:val="00850A60"/>
    <w:rsid w:val="00851069"/>
    <w:rsid w:val="00851147"/>
    <w:rsid w:val="0085180D"/>
    <w:rsid w:val="0085211C"/>
    <w:rsid w:val="0085262E"/>
    <w:rsid w:val="00852B6C"/>
    <w:rsid w:val="008533FD"/>
    <w:rsid w:val="0085351F"/>
    <w:rsid w:val="008537F5"/>
    <w:rsid w:val="00853942"/>
    <w:rsid w:val="00853D17"/>
    <w:rsid w:val="00853EAC"/>
    <w:rsid w:val="008542C7"/>
    <w:rsid w:val="008542D1"/>
    <w:rsid w:val="00854BC7"/>
    <w:rsid w:val="00854CE8"/>
    <w:rsid w:val="0085529B"/>
    <w:rsid w:val="008553B7"/>
    <w:rsid w:val="00855A6C"/>
    <w:rsid w:val="00855DBF"/>
    <w:rsid w:val="00855E2E"/>
    <w:rsid w:val="00855F21"/>
    <w:rsid w:val="00855F58"/>
    <w:rsid w:val="008561FB"/>
    <w:rsid w:val="0085664D"/>
    <w:rsid w:val="00856668"/>
    <w:rsid w:val="008567F2"/>
    <w:rsid w:val="00856B3A"/>
    <w:rsid w:val="00856C83"/>
    <w:rsid w:val="00857565"/>
    <w:rsid w:val="008576A6"/>
    <w:rsid w:val="008577C9"/>
    <w:rsid w:val="00857B91"/>
    <w:rsid w:val="00860BD3"/>
    <w:rsid w:val="00860CE0"/>
    <w:rsid w:val="00860F87"/>
    <w:rsid w:val="00861069"/>
    <w:rsid w:val="00861A49"/>
    <w:rsid w:val="00861AFB"/>
    <w:rsid w:val="00861B28"/>
    <w:rsid w:val="00861BA0"/>
    <w:rsid w:val="00862360"/>
    <w:rsid w:val="0086245A"/>
    <w:rsid w:val="008628CD"/>
    <w:rsid w:val="00862ADD"/>
    <w:rsid w:val="00862B9D"/>
    <w:rsid w:val="00862E3D"/>
    <w:rsid w:val="00863484"/>
    <w:rsid w:val="00863DBB"/>
    <w:rsid w:val="00863FF7"/>
    <w:rsid w:val="008641BB"/>
    <w:rsid w:val="00864257"/>
    <w:rsid w:val="00864432"/>
    <w:rsid w:val="00864769"/>
    <w:rsid w:val="00864A23"/>
    <w:rsid w:val="00865049"/>
    <w:rsid w:val="0086521C"/>
    <w:rsid w:val="00865513"/>
    <w:rsid w:val="00867283"/>
    <w:rsid w:val="008673B6"/>
    <w:rsid w:val="00867574"/>
    <w:rsid w:val="00867822"/>
    <w:rsid w:val="00867C3A"/>
    <w:rsid w:val="00867D6D"/>
    <w:rsid w:val="00867F19"/>
    <w:rsid w:val="0087037B"/>
    <w:rsid w:val="00870FBC"/>
    <w:rsid w:val="00871131"/>
    <w:rsid w:val="00871829"/>
    <w:rsid w:val="00871FB9"/>
    <w:rsid w:val="008720D5"/>
    <w:rsid w:val="00872340"/>
    <w:rsid w:val="008723FE"/>
    <w:rsid w:val="008724AE"/>
    <w:rsid w:val="008724BD"/>
    <w:rsid w:val="008726BD"/>
    <w:rsid w:val="008728D2"/>
    <w:rsid w:val="00872E6E"/>
    <w:rsid w:val="00872EDB"/>
    <w:rsid w:val="00872FDD"/>
    <w:rsid w:val="00873407"/>
    <w:rsid w:val="00873544"/>
    <w:rsid w:val="00873759"/>
    <w:rsid w:val="008737CE"/>
    <w:rsid w:val="00873C03"/>
    <w:rsid w:val="008740A1"/>
    <w:rsid w:val="008740EF"/>
    <w:rsid w:val="008746DB"/>
    <w:rsid w:val="008746E8"/>
    <w:rsid w:val="00874D2C"/>
    <w:rsid w:val="00874D39"/>
    <w:rsid w:val="00874F7D"/>
    <w:rsid w:val="00875110"/>
    <w:rsid w:val="0087526D"/>
    <w:rsid w:val="008755C2"/>
    <w:rsid w:val="00875661"/>
    <w:rsid w:val="008765B9"/>
    <w:rsid w:val="008767AA"/>
    <w:rsid w:val="00876AF4"/>
    <w:rsid w:val="00876CB1"/>
    <w:rsid w:val="008770D8"/>
    <w:rsid w:val="0087753F"/>
    <w:rsid w:val="008778A0"/>
    <w:rsid w:val="008779AF"/>
    <w:rsid w:val="00877B2F"/>
    <w:rsid w:val="00877F8F"/>
    <w:rsid w:val="0088023E"/>
    <w:rsid w:val="008804D7"/>
    <w:rsid w:val="00880648"/>
    <w:rsid w:val="0088114D"/>
    <w:rsid w:val="00881158"/>
    <w:rsid w:val="00881610"/>
    <w:rsid w:val="00881733"/>
    <w:rsid w:val="00881878"/>
    <w:rsid w:val="0088190A"/>
    <w:rsid w:val="00881A04"/>
    <w:rsid w:val="00881B9A"/>
    <w:rsid w:val="00881DE0"/>
    <w:rsid w:val="008823C9"/>
    <w:rsid w:val="00882AF2"/>
    <w:rsid w:val="00882D58"/>
    <w:rsid w:val="00882F8C"/>
    <w:rsid w:val="00883231"/>
    <w:rsid w:val="0088330A"/>
    <w:rsid w:val="00883458"/>
    <w:rsid w:val="0088393C"/>
    <w:rsid w:val="00883A55"/>
    <w:rsid w:val="00883C2E"/>
    <w:rsid w:val="008842C3"/>
    <w:rsid w:val="008843D7"/>
    <w:rsid w:val="008844E2"/>
    <w:rsid w:val="008847F9"/>
    <w:rsid w:val="008848CE"/>
    <w:rsid w:val="00884AB9"/>
    <w:rsid w:val="00884CD6"/>
    <w:rsid w:val="00884DFE"/>
    <w:rsid w:val="00884E26"/>
    <w:rsid w:val="00884F6D"/>
    <w:rsid w:val="00885224"/>
    <w:rsid w:val="0088531A"/>
    <w:rsid w:val="008855E1"/>
    <w:rsid w:val="00885867"/>
    <w:rsid w:val="00885A9F"/>
    <w:rsid w:val="00885D39"/>
    <w:rsid w:val="00886210"/>
    <w:rsid w:val="008864AD"/>
    <w:rsid w:val="00886AF5"/>
    <w:rsid w:val="00886C4A"/>
    <w:rsid w:val="00886DA7"/>
    <w:rsid w:val="008870E2"/>
    <w:rsid w:val="008871B4"/>
    <w:rsid w:val="0088734A"/>
    <w:rsid w:val="008877A9"/>
    <w:rsid w:val="00890262"/>
    <w:rsid w:val="008905BC"/>
    <w:rsid w:val="00890AF3"/>
    <w:rsid w:val="00890CB8"/>
    <w:rsid w:val="00890CF0"/>
    <w:rsid w:val="008910E4"/>
    <w:rsid w:val="008914D2"/>
    <w:rsid w:val="008916CB"/>
    <w:rsid w:val="008919B7"/>
    <w:rsid w:val="00891CFD"/>
    <w:rsid w:val="00891D94"/>
    <w:rsid w:val="00891E39"/>
    <w:rsid w:val="00891E44"/>
    <w:rsid w:val="008923D7"/>
    <w:rsid w:val="00892A90"/>
    <w:rsid w:val="00892F4A"/>
    <w:rsid w:val="00893192"/>
    <w:rsid w:val="00893276"/>
    <w:rsid w:val="008933A5"/>
    <w:rsid w:val="00893BC3"/>
    <w:rsid w:val="00893F12"/>
    <w:rsid w:val="008940C4"/>
    <w:rsid w:val="0089445C"/>
    <w:rsid w:val="00894923"/>
    <w:rsid w:val="0089499D"/>
    <w:rsid w:val="008949D1"/>
    <w:rsid w:val="00894A9D"/>
    <w:rsid w:val="00895194"/>
    <w:rsid w:val="00895240"/>
    <w:rsid w:val="00895EA6"/>
    <w:rsid w:val="00895FD1"/>
    <w:rsid w:val="0089600A"/>
    <w:rsid w:val="008960A4"/>
    <w:rsid w:val="00896119"/>
    <w:rsid w:val="00896571"/>
    <w:rsid w:val="0089673A"/>
    <w:rsid w:val="008969E0"/>
    <w:rsid w:val="00896EFE"/>
    <w:rsid w:val="008978FB"/>
    <w:rsid w:val="00897E04"/>
    <w:rsid w:val="00897F9D"/>
    <w:rsid w:val="008A050D"/>
    <w:rsid w:val="008A09D5"/>
    <w:rsid w:val="008A0B3D"/>
    <w:rsid w:val="008A0DBC"/>
    <w:rsid w:val="008A10C5"/>
    <w:rsid w:val="008A1366"/>
    <w:rsid w:val="008A1469"/>
    <w:rsid w:val="008A14FD"/>
    <w:rsid w:val="008A1C99"/>
    <w:rsid w:val="008A1D66"/>
    <w:rsid w:val="008A1DB1"/>
    <w:rsid w:val="008A2692"/>
    <w:rsid w:val="008A2773"/>
    <w:rsid w:val="008A29C5"/>
    <w:rsid w:val="008A2BB5"/>
    <w:rsid w:val="008A3218"/>
    <w:rsid w:val="008A3AB5"/>
    <w:rsid w:val="008A3B79"/>
    <w:rsid w:val="008A417A"/>
    <w:rsid w:val="008A44BE"/>
    <w:rsid w:val="008A4546"/>
    <w:rsid w:val="008A48C6"/>
    <w:rsid w:val="008A49A3"/>
    <w:rsid w:val="008A50DC"/>
    <w:rsid w:val="008A537C"/>
    <w:rsid w:val="008A548A"/>
    <w:rsid w:val="008A55F8"/>
    <w:rsid w:val="008A562D"/>
    <w:rsid w:val="008A566C"/>
    <w:rsid w:val="008A5767"/>
    <w:rsid w:val="008A59D9"/>
    <w:rsid w:val="008A59F0"/>
    <w:rsid w:val="008A625F"/>
    <w:rsid w:val="008A6646"/>
    <w:rsid w:val="008A66A2"/>
    <w:rsid w:val="008A66E1"/>
    <w:rsid w:val="008A6C13"/>
    <w:rsid w:val="008A6C89"/>
    <w:rsid w:val="008A7849"/>
    <w:rsid w:val="008A7A05"/>
    <w:rsid w:val="008A7E8C"/>
    <w:rsid w:val="008A7ECA"/>
    <w:rsid w:val="008B00EC"/>
    <w:rsid w:val="008B0BB8"/>
    <w:rsid w:val="008B0C49"/>
    <w:rsid w:val="008B0D33"/>
    <w:rsid w:val="008B13E8"/>
    <w:rsid w:val="008B16B3"/>
    <w:rsid w:val="008B186C"/>
    <w:rsid w:val="008B22D7"/>
    <w:rsid w:val="008B23EE"/>
    <w:rsid w:val="008B24EF"/>
    <w:rsid w:val="008B2A58"/>
    <w:rsid w:val="008B3012"/>
    <w:rsid w:val="008B32C2"/>
    <w:rsid w:val="008B3597"/>
    <w:rsid w:val="008B37A0"/>
    <w:rsid w:val="008B388C"/>
    <w:rsid w:val="008B3A67"/>
    <w:rsid w:val="008B4269"/>
    <w:rsid w:val="008B4560"/>
    <w:rsid w:val="008B4C78"/>
    <w:rsid w:val="008B4E3B"/>
    <w:rsid w:val="008B4FE9"/>
    <w:rsid w:val="008B5C1F"/>
    <w:rsid w:val="008B61FF"/>
    <w:rsid w:val="008B6319"/>
    <w:rsid w:val="008B64E8"/>
    <w:rsid w:val="008B6816"/>
    <w:rsid w:val="008B6BC4"/>
    <w:rsid w:val="008B6C3C"/>
    <w:rsid w:val="008B6E93"/>
    <w:rsid w:val="008B75A4"/>
    <w:rsid w:val="008B79DE"/>
    <w:rsid w:val="008B7A13"/>
    <w:rsid w:val="008B7DFD"/>
    <w:rsid w:val="008C04FA"/>
    <w:rsid w:val="008C07CB"/>
    <w:rsid w:val="008C0976"/>
    <w:rsid w:val="008C09D9"/>
    <w:rsid w:val="008C0F7A"/>
    <w:rsid w:val="008C13B6"/>
    <w:rsid w:val="008C182F"/>
    <w:rsid w:val="008C1CB1"/>
    <w:rsid w:val="008C1DC3"/>
    <w:rsid w:val="008C2001"/>
    <w:rsid w:val="008C209A"/>
    <w:rsid w:val="008C2407"/>
    <w:rsid w:val="008C25B6"/>
    <w:rsid w:val="008C291D"/>
    <w:rsid w:val="008C2B44"/>
    <w:rsid w:val="008C2C37"/>
    <w:rsid w:val="008C2E35"/>
    <w:rsid w:val="008C37AF"/>
    <w:rsid w:val="008C38BF"/>
    <w:rsid w:val="008C3935"/>
    <w:rsid w:val="008C3B3F"/>
    <w:rsid w:val="008C3FD4"/>
    <w:rsid w:val="008C41C1"/>
    <w:rsid w:val="008C4690"/>
    <w:rsid w:val="008C490D"/>
    <w:rsid w:val="008C4BD5"/>
    <w:rsid w:val="008C4E86"/>
    <w:rsid w:val="008C580B"/>
    <w:rsid w:val="008C58AA"/>
    <w:rsid w:val="008C5B67"/>
    <w:rsid w:val="008C5C17"/>
    <w:rsid w:val="008C5C47"/>
    <w:rsid w:val="008C5F3B"/>
    <w:rsid w:val="008C604E"/>
    <w:rsid w:val="008C619D"/>
    <w:rsid w:val="008C61B0"/>
    <w:rsid w:val="008C637F"/>
    <w:rsid w:val="008C63A6"/>
    <w:rsid w:val="008C6A58"/>
    <w:rsid w:val="008C6CBC"/>
    <w:rsid w:val="008C6D00"/>
    <w:rsid w:val="008C7234"/>
    <w:rsid w:val="008C75D9"/>
    <w:rsid w:val="008C7762"/>
    <w:rsid w:val="008C785F"/>
    <w:rsid w:val="008C78EF"/>
    <w:rsid w:val="008C7928"/>
    <w:rsid w:val="008C7B65"/>
    <w:rsid w:val="008D0011"/>
    <w:rsid w:val="008D0168"/>
    <w:rsid w:val="008D02B9"/>
    <w:rsid w:val="008D0574"/>
    <w:rsid w:val="008D0714"/>
    <w:rsid w:val="008D126C"/>
    <w:rsid w:val="008D14D9"/>
    <w:rsid w:val="008D1964"/>
    <w:rsid w:val="008D1BB4"/>
    <w:rsid w:val="008D22AF"/>
    <w:rsid w:val="008D26AF"/>
    <w:rsid w:val="008D26CD"/>
    <w:rsid w:val="008D289F"/>
    <w:rsid w:val="008D2FE4"/>
    <w:rsid w:val="008D3352"/>
    <w:rsid w:val="008D34DE"/>
    <w:rsid w:val="008D35D5"/>
    <w:rsid w:val="008D39FD"/>
    <w:rsid w:val="008D4208"/>
    <w:rsid w:val="008D4725"/>
    <w:rsid w:val="008D4A98"/>
    <w:rsid w:val="008D4D06"/>
    <w:rsid w:val="008D5763"/>
    <w:rsid w:val="008D5994"/>
    <w:rsid w:val="008D59A6"/>
    <w:rsid w:val="008D5D5C"/>
    <w:rsid w:val="008D6006"/>
    <w:rsid w:val="008D6155"/>
    <w:rsid w:val="008D61BE"/>
    <w:rsid w:val="008D6856"/>
    <w:rsid w:val="008D70C1"/>
    <w:rsid w:val="008D71C3"/>
    <w:rsid w:val="008D759B"/>
    <w:rsid w:val="008D78E0"/>
    <w:rsid w:val="008D7986"/>
    <w:rsid w:val="008D79F7"/>
    <w:rsid w:val="008D7AAD"/>
    <w:rsid w:val="008D7BC5"/>
    <w:rsid w:val="008D7FAD"/>
    <w:rsid w:val="008E0922"/>
    <w:rsid w:val="008E0F52"/>
    <w:rsid w:val="008E1EFF"/>
    <w:rsid w:val="008E25E9"/>
    <w:rsid w:val="008E2B9B"/>
    <w:rsid w:val="008E2C13"/>
    <w:rsid w:val="008E3686"/>
    <w:rsid w:val="008E38EF"/>
    <w:rsid w:val="008E3CD4"/>
    <w:rsid w:val="008E41F4"/>
    <w:rsid w:val="008E4517"/>
    <w:rsid w:val="008E57EF"/>
    <w:rsid w:val="008E58B2"/>
    <w:rsid w:val="008E5949"/>
    <w:rsid w:val="008E5A9B"/>
    <w:rsid w:val="008E5C18"/>
    <w:rsid w:val="008E5C90"/>
    <w:rsid w:val="008E5E88"/>
    <w:rsid w:val="008E6266"/>
    <w:rsid w:val="008E6364"/>
    <w:rsid w:val="008E64E3"/>
    <w:rsid w:val="008E6552"/>
    <w:rsid w:val="008E6A8F"/>
    <w:rsid w:val="008E74CD"/>
    <w:rsid w:val="008E7DCD"/>
    <w:rsid w:val="008E7E36"/>
    <w:rsid w:val="008E7E58"/>
    <w:rsid w:val="008E7F21"/>
    <w:rsid w:val="008F00FE"/>
    <w:rsid w:val="008F02E1"/>
    <w:rsid w:val="008F0DD0"/>
    <w:rsid w:val="008F0EF2"/>
    <w:rsid w:val="008F0F89"/>
    <w:rsid w:val="008F10BD"/>
    <w:rsid w:val="008F10F3"/>
    <w:rsid w:val="008F110D"/>
    <w:rsid w:val="008F157D"/>
    <w:rsid w:val="008F168A"/>
    <w:rsid w:val="008F1D7C"/>
    <w:rsid w:val="008F250F"/>
    <w:rsid w:val="008F252D"/>
    <w:rsid w:val="008F28D6"/>
    <w:rsid w:val="008F2C27"/>
    <w:rsid w:val="008F31D9"/>
    <w:rsid w:val="008F349A"/>
    <w:rsid w:val="008F35D5"/>
    <w:rsid w:val="008F365D"/>
    <w:rsid w:val="008F367B"/>
    <w:rsid w:val="008F38D8"/>
    <w:rsid w:val="008F3A0C"/>
    <w:rsid w:val="008F3FC8"/>
    <w:rsid w:val="008F4084"/>
    <w:rsid w:val="008F47F6"/>
    <w:rsid w:val="008F4C03"/>
    <w:rsid w:val="008F5212"/>
    <w:rsid w:val="008F5420"/>
    <w:rsid w:val="008F5453"/>
    <w:rsid w:val="008F5469"/>
    <w:rsid w:val="008F554C"/>
    <w:rsid w:val="008F55C3"/>
    <w:rsid w:val="008F5DF9"/>
    <w:rsid w:val="008F6031"/>
    <w:rsid w:val="008F6160"/>
    <w:rsid w:val="008F6461"/>
    <w:rsid w:val="008F67C1"/>
    <w:rsid w:val="008F686D"/>
    <w:rsid w:val="008F6A3A"/>
    <w:rsid w:val="008F6C71"/>
    <w:rsid w:val="008F6DAC"/>
    <w:rsid w:val="008F7167"/>
    <w:rsid w:val="008F723B"/>
    <w:rsid w:val="008F7310"/>
    <w:rsid w:val="008F79E9"/>
    <w:rsid w:val="008F7B79"/>
    <w:rsid w:val="008F7EF9"/>
    <w:rsid w:val="009001D2"/>
    <w:rsid w:val="0090021E"/>
    <w:rsid w:val="0090033A"/>
    <w:rsid w:val="0090046B"/>
    <w:rsid w:val="0090081F"/>
    <w:rsid w:val="00900D84"/>
    <w:rsid w:val="009013F0"/>
    <w:rsid w:val="00901660"/>
    <w:rsid w:val="00901A5A"/>
    <w:rsid w:val="00901B67"/>
    <w:rsid w:val="00901B97"/>
    <w:rsid w:val="00901C3E"/>
    <w:rsid w:val="00901C7A"/>
    <w:rsid w:val="009020EF"/>
    <w:rsid w:val="009021E2"/>
    <w:rsid w:val="009024C8"/>
    <w:rsid w:val="009025A7"/>
    <w:rsid w:val="00902FFC"/>
    <w:rsid w:val="00903160"/>
    <w:rsid w:val="009036EE"/>
    <w:rsid w:val="0090371E"/>
    <w:rsid w:val="00903787"/>
    <w:rsid w:val="00903D31"/>
    <w:rsid w:val="00903D5C"/>
    <w:rsid w:val="00903DC5"/>
    <w:rsid w:val="00903EB5"/>
    <w:rsid w:val="00903F5B"/>
    <w:rsid w:val="00904164"/>
    <w:rsid w:val="00904388"/>
    <w:rsid w:val="00904414"/>
    <w:rsid w:val="009044A7"/>
    <w:rsid w:val="00904986"/>
    <w:rsid w:val="00904E9F"/>
    <w:rsid w:val="0090589A"/>
    <w:rsid w:val="00905EEA"/>
    <w:rsid w:val="009063F3"/>
    <w:rsid w:val="009067D9"/>
    <w:rsid w:val="009068BA"/>
    <w:rsid w:val="00906B36"/>
    <w:rsid w:val="00906CA5"/>
    <w:rsid w:val="00906D45"/>
    <w:rsid w:val="00906D99"/>
    <w:rsid w:val="0090708E"/>
    <w:rsid w:val="00907120"/>
    <w:rsid w:val="00907144"/>
    <w:rsid w:val="00907869"/>
    <w:rsid w:val="00907F70"/>
    <w:rsid w:val="00910525"/>
    <w:rsid w:val="00910530"/>
    <w:rsid w:val="00910BA7"/>
    <w:rsid w:val="00910EB4"/>
    <w:rsid w:val="00911B36"/>
    <w:rsid w:val="00911CD3"/>
    <w:rsid w:val="00911D21"/>
    <w:rsid w:val="00911DD0"/>
    <w:rsid w:val="00911EA9"/>
    <w:rsid w:val="0091216E"/>
    <w:rsid w:val="0091230A"/>
    <w:rsid w:val="00912A1B"/>
    <w:rsid w:val="00912B78"/>
    <w:rsid w:val="00912C9A"/>
    <w:rsid w:val="00912DB1"/>
    <w:rsid w:val="009131FD"/>
    <w:rsid w:val="00913774"/>
    <w:rsid w:val="00913869"/>
    <w:rsid w:val="00913AB5"/>
    <w:rsid w:val="009142E7"/>
    <w:rsid w:val="00914B73"/>
    <w:rsid w:val="00914DD7"/>
    <w:rsid w:val="00914E39"/>
    <w:rsid w:val="00914E91"/>
    <w:rsid w:val="00914F56"/>
    <w:rsid w:val="00915721"/>
    <w:rsid w:val="00915C76"/>
    <w:rsid w:val="009161F9"/>
    <w:rsid w:val="00916A7F"/>
    <w:rsid w:val="00917229"/>
    <w:rsid w:val="00917529"/>
    <w:rsid w:val="00917E21"/>
    <w:rsid w:val="009200F7"/>
    <w:rsid w:val="009203C1"/>
    <w:rsid w:val="0092069F"/>
    <w:rsid w:val="009207CD"/>
    <w:rsid w:val="00920936"/>
    <w:rsid w:val="00921241"/>
    <w:rsid w:val="009213CD"/>
    <w:rsid w:val="00921864"/>
    <w:rsid w:val="0092190C"/>
    <w:rsid w:val="00921C07"/>
    <w:rsid w:val="009220D5"/>
    <w:rsid w:val="00922173"/>
    <w:rsid w:val="00922228"/>
    <w:rsid w:val="009222FF"/>
    <w:rsid w:val="00922686"/>
    <w:rsid w:val="0092273C"/>
    <w:rsid w:val="00922B29"/>
    <w:rsid w:val="00922BB4"/>
    <w:rsid w:val="00922E8C"/>
    <w:rsid w:val="009230DD"/>
    <w:rsid w:val="0092317A"/>
    <w:rsid w:val="00923A63"/>
    <w:rsid w:val="00923BD0"/>
    <w:rsid w:val="00923C86"/>
    <w:rsid w:val="00923FF6"/>
    <w:rsid w:val="009242C3"/>
    <w:rsid w:val="00924625"/>
    <w:rsid w:val="00924B7F"/>
    <w:rsid w:val="00924CCF"/>
    <w:rsid w:val="009250BD"/>
    <w:rsid w:val="0092533D"/>
    <w:rsid w:val="009259F0"/>
    <w:rsid w:val="00926A28"/>
    <w:rsid w:val="00926B5D"/>
    <w:rsid w:val="00926DD7"/>
    <w:rsid w:val="00926F48"/>
    <w:rsid w:val="00926F93"/>
    <w:rsid w:val="00927976"/>
    <w:rsid w:val="00927F85"/>
    <w:rsid w:val="0093003D"/>
    <w:rsid w:val="009308A0"/>
    <w:rsid w:val="00930C5C"/>
    <w:rsid w:val="00930D1D"/>
    <w:rsid w:val="00930F99"/>
    <w:rsid w:val="00931395"/>
    <w:rsid w:val="00932971"/>
    <w:rsid w:val="00933032"/>
    <w:rsid w:val="00933629"/>
    <w:rsid w:val="0093366A"/>
    <w:rsid w:val="00933E78"/>
    <w:rsid w:val="009341DA"/>
    <w:rsid w:val="0093439B"/>
    <w:rsid w:val="00934D68"/>
    <w:rsid w:val="00935023"/>
    <w:rsid w:val="0093555D"/>
    <w:rsid w:val="00935975"/>
    <w:rsid w:val="00935B88"/>
    <w:rsid w:val="00935F2F"/>
    <w:rsid w:val="00936468"/>
    <w:rsid w:val="00936572"/>
    <w:rsid w:val="00937111"/>
    <w:rsid w:val="0093753D"/>
    <w:rsid w:val="009375E9"/>
    <w:rsid w:val="00937F74"/>
    <w:rsid w:val="00940609"/>
    <w:rsid w:val="009407A5"/>
    <w:rsid w:val="00940B46"/>
    <w:rsid w:val="00941038"/>
    <w:rsid w:val="00941100"/>
    <w:rsid w:val="0094113F"/>
    <w:rsid w:val="00941ACE"/>
    <w:rsid w:val="00942361"/>
    <w:rsid w:val="009426ED"/>
    <w:rsid w:val="0094274B"/>
    <w:rsid w:val="00942B0A"/>
    <w:rsid w:val="00943340"/>
    <w:rsid w:val="00943344"/>
    <w:rsid w:val="00943779"/>
    <w:rsid w:val="0094381D"/>
    <w:rsid w:val="00943900"/>
    <w:rsid w:val="00943E2E"/>
    <w:rsid w:val="00943F02"/>
    <w:rsid w:val="009446CB"/>
    <w:rsid w:val="009448C1"/>
    <w:rsid w:val="00944C09"/>
    <w:rsid w:val="00944D8F"/>
    <w:rsid w:val="00944E7B"/>
    <w:rsid w:val="00944EEA"/>
    <w:rsid w:val="009454F7"/>
    <w:rsid w:val="009458D5"/>
    <w:rsid w:val="00945D3A"/>
    <w:rsid w:val="00946193"/>
    <w:rsid w:val="009462F8"/>
    <w:rsid w:val="009462FF"/>
    <w:rsid w:val="00946485"/>
    <w:rsid w:val="00946C41"/>
    <w:rsid w:val="00946C47"/>
    <w:rsid w:val="00946CA3"/>
    <w:rsid w:val="00947152"/>
    <w:rsid w:val="00947872"/>
    <w:rsid w:val="00947C2B"/>
    <w:rsid w:val="00947DA6"/>
    <w:rsid w:val="00950162"/>
    <w:rsid w:val="009505F2"/>
    <w:rsid w:val="00950B6C"/>
    <w:rsid w:val="00951050"/>
    <w:rsid w:val="009512A2"/>
    <w:rsid w:val="00951A69"/>
    <w:rsid w:val="00951D50"/>
    <w:rsid w:val="00951E97"/>
    <w:rsid w:val="00951F14"/>
    <w:rsid w:val="00952041"/>
    <w:rsid w:val="009522CB"/>
    <w:rsid w:val="00952599"/>
    <w:rsid w:val="009526CB"/>
    <w:rsid w:val="00952A17"/>
    <w:rsid w:val="00953253"/>
    <w:rsid w:val="009535F7"/>
    <w:rsid w:val="00953704"/>
    <w:rsid w:val="00953741"/>
    <w:rsid w:val="009537D6"/>
    <w:rsid w:val="00953802"/>
    <w:rsid w:val="00954122"/>
    <w:rsid w:val="00954192"/>
    <w:rsid w:val="009542C5"/>
    <w:rsid w:val="00954591"/>
    <w:rsid w:val="00954846"/>
    <w:rsid w:val="00954A35"/>
    <w:rsid w:val="00954B58"/>
    <w:rsid w:val="00954CF0"/>
    <w:rsid w:val="00954DB0"/>
    <w:rsid w:val="00955639"/>
    <w:rsid w:val="0095596D"/>
    <w:rsid w:val="00955BCE"/>
    <w:rsid w:val="00955EC0"/>
    <w:rsid w:val="00955EE3"/>
    <w:rsid w:val="0095604E"/>
    <w:rsid w:val="0095623C"/>
    <w:rsid w:val="00956FEB"/>
    <w:rsid w:val="009572E8"/>
    <w:rsid w:val="00957CC9"/>
    <w:rsid w:val="00957D75"/>
    <w:rsid w:val="00960075"/>
    <w:rsid w:val="0096021D"/>
    <w:rsid w:val="0096023E"/>
    <w:rsid w:val="0096066E"/>
    <w:rsid w:val="00960B11"/>
    <w:rsid w:val="00961453"/>
    <w:rsid w:val="00961667"/>
    <w:rsid w:val="00961974"/>
    <w:rsid w:val="00961BB0"/>
    <w:rsid w:val="00961D69"/>
    <w:rsid w:val="00962040"/>
    <w:rsid w:val="0096223E"/>
    <w:rsid w:val="00962625"/>
    <w:rsid w:val="00962676"/>
    <w:rsid w:val="009626ED"/>
    <w:rsid w:val="00962C34"/>
    <w:rsid w:val="00962D7C"/>
    <w:rsid w:val="00962DAC"/>
    <w:rsid w:val="00962EE8"/>
    <w:rsid w:val="009633BC"/>
    <w:rsid w:val="009639A3"/>
    <w:rsid w:val="00964007"/>
    <w:rsid w:val="009642AA"/>
    <w:rsid w:val="009642D1"/>
    <w:rsid w:val="00964558"/>
    <w:rsid w:val="00964747"/>
    <w:rsid w:val="0096477B"/>
    <w:rsid w:val="009647C4"/>
    <w:rsid w:val="00964885"/>
    <w:rsid w:val="00964D67"/>
    <w:rsid w:val="0096532F"/>
    <w:rsid w:val="009653D7"/>
    <w:rsid w:val="00965CA8"/>
    <w:rsid w:val="00965ED7"/>
    <w:rsid w:val="00966087"/>
    <w:rsid w:val="0096609E"/>
    <w:rsid w:val="0096613E"/>
    <w:rsid w:val="00966DD6"/>
    <w:rsid w:val="009672F1"/>
    <w:rsid w:val="00967706"/>
    <w:rsid w:val="00967783"/>
    <w:rsid w:val="00967851"/>
    <w:rsid w:val="009678A5"/>
    <w:rsid w:val="00967AAE"/>
    <w:rsid w:val="00970223"/>
    <w:rsid w:val="00970456"/>
    <w:rsid w:val="0097048E"/>
    <w:rsid w:val="00970750"/>
    <w:rsid w:val="00970875"/>
    <w:rsid w:val="0097090B"/>
    <w:rsid w:val="00970C90"/>
    <w:rsid w:val="00970CBB"/>
    <w:rsid w:val="00970D75"/>
    <w:rsid w:val="00970F77"/>
    <w:rsid w:val="009712D2"/>
    <w:rsid w:val="009714A9"/>
    <w:rsid w:val="00971940"/>
    <w:rsid w:val="00971976"/>
    <w:rsid w:val="00971CE6"/>
    <w:rsid w:val="009720E6"/>
    <w:rsid w:val="009721FD"/>
    <w:rsid w:val="00972630"/>
    <w:rsid w:val="009728A9"/>
    <w:rsid w:val="00972AAC"/>
    <w:rsid w:val="00972B0F"/>
    <w:rsid w:val="00972FAF"/>
    <w:rsid w:val="0097323B"/>
    <w:rsid w:val="009733DC"/>
    <w:rsid w:val="009734E4"/>
    <w:rsid w:val="00973EBE"/>
    <w:rsid w:val="00973FB5"/>
    <w:rsid w:val="0097404C"/>
    <w:rsid w:val="009744B9"/>
    <w:rsid w:val="00974504"/>
    <w:rsid w:val="0097473B"/>
    <w:rsid w:val="00974750"/>
    <w:rsid w:val="00974774"/>
    <w:rsid w:val="00974795"/>
    <w:rsid w:val="00974886"/>
    <w:rsid w:val="009748D6"/>
    <w:rsid w:val="00974BBE"/>
    <w:rsid w:val="00974CD1"/>
    <w:rsid w:val="00974D01"/>
    <w:rsid w:val="00974FBB"/>
    <w:rsid w:val="009750D6"/>
    <w:rsid w:val="00975413"/>
    <w:rsid w:val="009755D3"/>
    <w:rsid w:val="0097598F"/>
    <w:rsid w:val="00975B6D"/>
    <w:rsid w:val="00975CE5"/>
    <w:rsid w:val="009760D3"/>
    <w:rsid w:val="00976131"/>
    <w:rsid w:val="009766D0"/>
    <w:rsid w:val="00976866"/>
    <w:rsid w:val="00977753"/>
    <w:rsid w:val="009777D2"/>
    <w:rsid w:val="009778F1"/>
    <w:rsid w:val="00977CA3"/>
    <w:rsid w:val="00977D02"/>
    <w:rsid w:val="009802E9"/>
    <w:rsid w:val="00980345"/>
    <w:rsid w:val="00980624"/>
    <w:rsid w:val="0098065C"/>
    <w:rsid w:val="009806CB"/>
    <w:rsid w:val="0098084D"/>
    <w:rsid w:val="009809E4"/>
    <w:rsid w:val="00980E5D"/>
    <w:rsid w:val="00981283"/>
    <w:rsid w:val="0098157B"/>
    <w:rsid w:val="00981E4D"/>
    <w:rsid w:val="00981F4A"/>
    <w:rsid w:val="00982332"/>
    <w:rsid w:val="0098242C"/>
    <w:rsid w:val="00982535"/>
    <w:rsid w:val="00982692"/>
    <w:rsid w:val="009826EB"/>
    <w:rsid w:val="00982B58"/>
    <w:rsid w:val="009833BD"/>
    <w:rsid w:val="00984381"/>
    <w:rsid w:val="00984619"/>
    <w:rsid w:val="00984AAC"/>
    <w:rsid w:val="00984BFD"/>
    <w:rsid w:val="00984CB4"/>
    <w:rsid w:val="00984D1B"/>
    <w:rsid w:val="00985018"/>
    <w:rsid w:val="00985066"/>
    <w:rsid w:val="0098561A"/>
    <w:rsid w:val="0098576A"/>
    <w:rsid w:val="0098594D"/>
    <w:rsid w:val="00985A3C"/>
    <w:rsid w:val="00985D3B"/>
    <w:rsid w:val="009866A6"/>
    <w:rsid w:val="00986AB6"/>
    <w:rsid w:val="00986B4A"/>
    <w:rsid w:val="00986B58"/>
    <w:rsid w:val="00986FE1"/>
    <w:rsid w:val="00987444"/>
    <w:rsid w:val="00987A19"/>
    <w:rsid w:val="00987AC0"/>
    <w:rsid w:val="00987F94"/>
    <w:rsid w:val="00990077"/>
    <w:rsid w:val="0099011E"/>
    <w:rsid w:val="00990466"/>
    <w:rsid w:val="00990938"/>
    <w:rsid w:val="00990A42"/>
    <w:rsid w:val="00990ACD"/>
    <w:rsid w:val="00990BE3"/>
    <w:rsid w:val="00990E51"/>
    <w:rsid w:val="00990EEC"/>
    <w:rsid w:val="009915B3"/>
    <w:rsid w:val="009919C2"/>
    <w:rsid w:val="00991F4B"/>
    <w:rsid w:val="0099255C"/>
    <w:rsid w:val="00992637"/>
    <w:rsid w:val="00992B3B"/>
    <w:rsid w:val="009930E4"/>
    <w:rsid w:val="00994080"/>
    <w:rsid w:val="00994098"/>
    <w:rsid w:val="00994579"/>
    <w:rsid w:val="009947E0"/>
    <w:rsid w:val="00995297"/>
    <w:rsid w:val="00995350"/>
    <w:rsid w:val="0099536F"/>
    <w:rsid w:val="00995438"/>
    <w:rsid w:val="00995494"/>
    <w:rsid w:val="009955C1"/>
    <w:rsid w:val="00995E57"/>
    <w:rsid w:val="009962C6"/>
    <w:rsid w:val="009967A5"/>
    <w:rsid w:val="0099680A"/>
    <w:rsid w:val="0099763B"/>
    <w:rsid w:val="00997CF9"/>
    <w:rsid w:val="00997EF2"/>
    <w:rsid w:val="00997F9D"/>
    <w:rsid w:val="009A0505"/>
    <w:rsid w:val="009A06B3"/>
    <w:rsid w:val="009A07AC"/>
    <w:rsid w:val="009A09A5"/>
    <w:rsid w:val="009A0A74"/>
    <w:rsid w:val="009A0B3F"/>
    <w:rsid w:val="009A0D14"/>
    <w:rsid w:val="009A11BF"/>
    <w:rsid w:val="009A13A5"/>
    <w:rsid w:val="009A159D"/>
    <w:rsid w:val="009A182C"/>
    <w:rsid w:val="009A1A0F"/>
    <w:rsid w:val="009A22A1"/>
    <w:rsid w:val="009A23C5"/>
    <w:rsid w:val="009A26F5"/>
    <w:rsid w:val="009A27CA"/>
    <w:rsid w:val="009A2B5B"/>
    <w:rsid w:val="009A2E05"/>
    <w:rsid w:val="009A3195"/>
    <w:rsid w:val="009A32D0"/>
    <w:rsid w:val="009A3506"/>
    <w:rsid w:val="009A3673"/>
    <w:rsid w:val="009A3E7D"/>
    <w:rsid w:val="009A4589"/>
    <w:rsid w:val="009A4819"/>
    <w:rsid w:val="009A4B27"/>
    <w:rsid w:val="009A4B4B"/>
    <w:rsid w:val="009A4C1F"/>
    <w:rsid w:val="009A4C94"/>
    <w:rsid w:val="009A4FA2"/>
    <w:rsid w:val="009A55C5"/>
    <w:rsid w:val="009A5A0B"/>
    <w:rsid w:val="009A5B45"/>
    <w:rsid w:val="009A6111"/>
    <w:rsid w:val="009A6485"/>
    <w:rsid w:val="009A66DD"/>
    <w:rsid w:val="009A6A8E"/>
    <w:rsid w:val="009A6AAB"/>
    <w:rsid w:val="009A6EEB"/>
    <w:rsid w:val="009A7239"/>
    <w:rsid w:val="009A7CDE"/>
    <w:rsid w:val="009B02A3"/>
    <w:rsid w:val="009B0679"/>
    <w:rsid w:val="009B0688"/>
    <w:rsid w:val="009B0A45"/>
    <w:rsid w:val="009B0EFD"/>
    <w:rsid w:val="009B102F"/>
    <w:rsid w:val="009B1575"/>
    <w:rsid w:val="009B1605"/>
    <w:rsid w:val="009B16BD"/>
    <w:rsid w:val="009B17CE"/>
    <w:rsid w:val="009B1AF3"/>
    <w:rsid w:val="009B1D8F"/>
    <w:rsid w:val="009B1EDF"/>
    <w:rsid w:val="009B20A7"/>
    <w:rsid w:val="009B2413"/>
    <w:rsid w:val="009B29A4"/>
    <w:rsid w:val="009B30BE"/>
    <w:rsid w:val="009B3430"/>
    <w:rsid w:val="009B345D"/>
    <w:rsid w:val="009B35CB"/>
    <w:rsid w:val="009B3DA0"/>
    <w:rsid w:val="009B4083"/>
    <w:rsid w:val="009B40FA"/>
    <w:rsid w:val="009B41A3"/>
    <w:rsid w:val="009B440C"/>
    <w:rsid w:val="009B4EA4"/>
    <w:rsid w:val="009B4F97"/>
    <w:rsid w:val="009B58DA"/>
    <w:rsid w:val="009B5CE1"/>
    <w:rsid w:val="009B65CE"/>
    <w:rsid w:val="009B6FA0"/>
    <w:rsid w:val="009B7030"/>
    <w:rsid w:val="009B77D6"/>
    <w:rsid w:val="009B7B11"/>
    <w:rsid w:val="009B7D37"/>
    <w:rsid w:val="009C0A42"/>
    <w:rsid w:val="009C0AA6"/>
    <w:rsid w:val="009C0DC1"/>
    <w:rsid w:val="009C1967"/>
    <w:rsid w:val="009C1BEE"/>
    <w:rsid w:val="009C1D33"/>
    <w:rsid w:val="009C2ADD"/>
    <w:rsid w:val="009C2EF2"/>
    <w:rsid w:val="009C2F06"/>
    <w:rsid w:val="009C3208"/>
    <w:rsid w:val="009C3758"/>
    <w:rsid w:val="009C423D"/>
    <w:rsid w:val="009C4418"/>
    <w:rsid w:val="009C4B89"/>
    <w:rsid w:val="009C4BAB"/>
    <w:rsid w:val="009C4CAD"/>
    <w:rsid w:val="009C5230"/>
    <w:rsid w:val="009C5551"/>
    <w:rsid w:val="009C5C2C"/>
    <w:rsid w:val="009C5D2B"/>
    <w:rsid w:val="009C5E2C"/>
    <w:rsid w:val="009C5E79"/>
    <w:rsid w:val="009C5FF1"/>
    <w:rsid w:val="009C60A9"/>
    <w:rsid w:val="009C60D5"/>
    <w:rsid w:val="009C61A6"/>
    <w:rsid w:val="009C6329"/>
    <w:rsid w:val="009C6B28"/>
    <w:rsid w:val="009C6D52"/>
    <w:rsid w:val="009C736F"/>
    <w:rsid w:val="009C76E6"/>
    <w:rsid w:val="009C772E"/>
    <w:rsid w:val="009C77B4"/>
    <w:rsid w:val="009C78AA"/>
    <w:rsid w:val="009C7A5A"/>
    <w:rsid w:val="009D0733"/>
    <w:rsid w:val="009D1396"/>
    <w:rsid w:val="009D148A"/>
    <w:rsid w:val="009D1976"/>
    <w:rsid w:val="009D1B4B"/>
    <w:rsid w:val="009D1CFA"/>
    <w:rsid w:val="009D20C7"/>
    <w:rsid w:val="009D2544"/>
    <w:rsid w:val="009D2680"/>
    <w:rsid w:val="009D2806"/>
    <w:rsid w:val="009D2923"/>
    <w:rsid w:val="009D2A57"/>
    <w:rsid w:val="009D2BEB"/>
    <w:rsid w:val="009D2F59"/>
    <w:rsid w:val="009D3191"/>
    <w:rsid w:val="009D32BA"/>
    <w:rsid w:val="009D34CC"/>
    <w:rsid w:val="009D354B"/>
    <w:rsid w:val="009D3FD8"/>
    <w:rsid w:val="009D40B1"/>
    <w:rsid w:val="009D48B8"/>
    <w:rsid w:val="009D4EFD"/>
    <w:rsid w:val="009D4F71"/>
    <w:rsid w:val="009D519A"/>
    <w:rsid w:val="009D57ED"/>
    <w:rsid w:val="009D626A"/>
    <w:rsid w:val="009D6EBE"/>
    <w:rsid w:val="009D6FC3"/>
    <w:rsid w:val="009D7311"/>
    <w:rsid w:val="009D73D5"/>
    <w:rsid w:val="009D7763"/>
    <w:rsid w:val="009D7CC5"/>
    <w:rsid w:val="009E007B"/>
    <w:rsid w:val="009E026E"/>
    <w:rsid w:val="009E04F0"/>
    <w:rsid w:val="009E05F2"/>
    <w:rsid w:val="009E0811"/>
    <w:rsid w:val="009E08A2"/>
    <w:rsid w:val="009E08F4"/>
    <w:rsid w:val="009E0D5A"/>
    <w:rsid w:val="009E186F"/>
    <w:rsid w:val="009E1980"/>
    <w:rsid w:val="009E1D1D"/>
    <w:rsid w:val="009E208D"/>
    <w:rsid w:val="009E22B8"/>
    <w:rsid w:val="009E23E1"/>
    <w:rsid w:val="009E2482"/>
    <w:rsid w:val="009E29FF"/>
    <w:rsid w:val="009E2BAE"/>
    <w:rsid w:val="009E2C9B"/>
    <w:rsid w:val="009E302D"/>
    <w:rsid w:val="009E312C"/>
    <w:rsid w:val="009E331E"/>
    <w:rsid w:val="009E336B"/>
    <w:rsid w:val="009E3A69"/>
    <w:rsid w:val="009E3F44"/>
    <w:rsid w:val="009E4007"/>
    <w:rsid w:val="009E4615"/>
    <w:rsid w:val="009E4B06"/>
    <w:rsid w:val="009E4EAF"/>
    <w:rsid w:val="009E525B"/>
    <w:rsid w:val="009E557E"/>
    <w:rsid w:val="009E559D"/>
    <w:rsid w:val="009E5677"/>
    <w:rsid w:val="009E57CC"/>
    <w:rsid w:val="009E5996"/>
    <w:rsid w:val="009E5EEA"/>
    <w:rsid w:val="009E6165"/>
    <w:rsid w:val="009E650F"/>
    <w:rsid w:val="009E671A"/>
    <w:rsid w:val="009E675E"/>
    <w:rsid w:val="009E67A2"/>
    <w:rsid w:val="009E67A4"/>
    <w:rsid w:val="009E6C18"/>
    <w:rsid w:val="009E6D5C"/>
    <w:rsid w:val="009E73B2"/>
    <w:rsid w:val="009E755C"/>
    <w:rsid w:val="009E792A"/>
    <w:rsid w:val="009E7B1F"/>
    <w:rsid w:val="009E7B21"/>
    <w:rsid w:val="009E7BE5"/>
    <w:rsid w:val="009E7D6D"/>
    <w:rsid w:val="009F0555"/>
    <w:rsid w:val="009F0A25"/>
    <w:rsid w:val="009F0A99"/>
    <w:rsid w:val="009F1011"/>
    <w:rsid w:val="009F10CB"/>
    <w:rsid w:val="009F12BB"/>
    <w:rsid w:val="009F1342"/>
    <w:rsid w:val="009F140A"/>
    <w:rsid w:val="009F1498"/>
    <w:rsid w:val="009F15AC"/>
    <w:rsid w:val="009F1963"/>
    <w:rsid w:val="009F1A1C"/>
    <w:rsid w:val="009F1ADD"/>
    <w:rsid w:val="009F1B94"/>
    <w:rsid w:val="009F212C"/>
    <w:rsid w:val="009F26DC"/>
    <w:rsid w:val="009F291E"/>
    <w:rsid w:val="009F38D6"/>
    <w:rsid w:val="009F3920"/>
    <w:rsid w:val="009F3A06"/>
    <w:rsid w:val="009F3F9A"/>
    <w:rsid w:val="009F410E"/>
    <w:rsid w:val="009F45B5"/>
    <w:rsid w:val="009F5200"/>
    <w:rsid w:val="009F53AF"/>
    <w:rsid w:val="009F617B"/>
    <w:rsid w:val="009F6A83"/>
    <w:rsid w:val="009F6B51"/>
    <w:rsid w:val="009F7186"/>
    <w:rsid w:val="009F728A"/>
    <w:rsid w:val="009F780F"/>
    <w:rsid w:val="009F787A"/>
    <w:rsid w:val="009F7F15"/>
    <w:rsid w:val="00A00329"/>
    <w:rsid w:val="00A008BF"/>
    <w:rsid w:val="00A008C8"/>
    <w:rsid w:val="00A00956"/>
    <w:rsid w:val="00A00A8A"/>
    <w:rsid w:val="00A00B30"/>
    <w:rsid w:val="00A00C9F"/>
    <w:rsid w:val="00A00E3B"/>
    <w:rsid w:val="00A00E48"/>
    <w:rsid w:val="00A00E56"/>
    <w:rsid w:val="00A012DE"/>
    <w:rsid w:val="00A0134B"/>
    <w:rsid w:val="00A01384"/>
    <w:rsid w:val="00A0255B"/>
    <w:rsid w:val="00A02611"/>
    <w:rsid w:val="00A02688"/>
    <w:rsid w:val="00A0299B"/>
    <w:rsid w:val="00A02A20"/>
    <w:rsid w:val="00A02B39"/>
    <w:rsid w:val="00A02BF6"/>
    <w:rsid w:val="00A0324B"/>
    <w:rsid w:val="00A037C1"/>
    <w:rsid w:val="00A037D3"/>
    <w:rsid w:val="00A03878"/>
    <w:rsid w:val="00A03A01"/>
    <w:rsid w:val="00A03A5A"/>
    <w:rsid w:val="00A03BEE"/>
    <w:rsid w:val="00A03CBD"/>
    <w:rsid w:val="00A03E1C"/>
    <w:rsid w:val="00A03FF0"/>
    <w:rsid w:val="00A046F3"/>
    <w:rsid w:val="00A04A71"/>
    <w:rsid w:val="00A04DD2"/>
    <w:rsid w:val="00A04E7C"/>
    <w:rsid w:val="00A04FB0"/>
    <w:rsid w:val="00A055D6"/>
    <w:rsid w:val="00A05A2C"/>
    <w:rsid w:val="00A05B85"/>
    <w:rsid w:val="00A05E58"/>
    <w:rsid w:val="00A060D4"/>
    <w:rsid w:val="00A061E8"/>
    <w:rsid w:val="00A06228"/>
    <w:rsid w:val="00A0627A"/>
    <w:rsid w:val="00A062EF"/>
    <w:rsid w:val="00A065B2"/>
    <w:rsid w:val="00A067F1"/>
    <w:rsid w:val="00A0688E"/>
    <w:rsid w:val="00A06A63"/>
    <w:rsid w:val="00A06C16"/>
    <w:rsid w:val="00A0707C"/>
    <w:rsid w:val="00A073CA"/>
    <w:rsid w:val="00A075E3"/>
    <w:rsid w:val="00A078AB"/>
    <w:rsid w:val="00A07ADF"/>
    <w:rsid w:val="00A07D84"/>
    <w:rsid w:val="00A07EF0"/>
    <w:rsid w:val="00A07F54"/>
    <w:rsid w:val="00A10094"/>
    <w:rsid w:val="00A10215"/>
    <w:rsid w:val="00A10AE9"/>
    <w:rsid w:val="00A11546"/>
    <w:rsid w:val="00A1161F"/>
    <w:rsid w:val="00A1171E"/>
    <w:rsid w:val="00A11834"/>
    <w:rsid w:val="00A11852"/>
    <w:rsid w:val="00A12154"/>
    <w:rsid w:val="00A1223B"/>
    <w:rsid w:val="00A12665"/>
    <w:rsid w:val="00A1323C"/>
    <w:rsid w:val="00A133E5"/>
    <w:rsid w:val="00A134FE"/>
    <w:rsid w:val="00A136B3"/>
    <w:rsid w:val="00A13708"/>
    <w:rsid w:val="00A138C4"/>
    <w:rsid w:val="00A13977"/>
    <w:rsid w:val="00A143FB"/>
    <w:rsid w:val="00A14D05"/>
    <w:rsid w:val="00A14F90"/>
    <w:rsid w:val="00A15824"/>
    <w:rsid w:val="00A15B06"/>
    <w:rsid w:val="00A16116"/>
    <w:rsid w:val="00A162D3"/>
    <w:rsid w:val="00A16324"/>
    <w:rsid w:val="00A16390"/>
    <w:rsid w:val="00A1674B"/>
    <w:rsid w:val="00A16765"/>
    <w:rsid w:val="00A16777"/>
    <w:rsid w:val="00A16C32"/>
    <w:rsid w:val="00A16C55"/>
    <w:rsid w:val="00A16ED2"/>
    <w:rsid w:val="00A173EA"/>
    <w:rsid w:val="00A1749A"/>
    <w:rsid w:val="00A17813"/>
    <w:rsid w:val="00A1791F"/>
    <w:rsid w:val="00A179FA"/>
    <w:rsid w:val="00A17FC1"/>
    <w:rsid w:val="00A2024C"/>
    <w:rsid w:val="00A202A2"/>
    <w:rsid w:val="00A207AD"/>
    <w:rsid w:val="00A20B87"/>
    <w:rsid w:val="00A20F9D"/>
    <w:rsid w:val="00A20FF5"/>
    <w:rsid w:val="00A21093"/>
    <w:rsid w:val="00A217FE"/>
    <w:rsid w:val="00A21A96"/>
    <w:rsid w:val="00A21D93"/>
    <w:rsid w:val="00A21DB9"/>
    <w:rsid w:val="00A21FFF"/>
    <w:rsid w:val="00A22390"/>
    <w:rsid w:val="00A22654"/>
    <w:rsid w:val="00A22ABB"/>
    <w:rsid w:val="00A22C1C"/>
    <w:rsid w:val="00A22D0B"/>
    <w:rsid w:val="00A22F9C"/>
    <w:rsid w:val="00A23002"/>
    <w:rsid w:val="00A232FF"/>
    <w:rsid w:val="00A2361B"/>
    <w:rsid w:val="00A23F48"/>
    <w:rsid w:val="00A2411F"/>
    <w:rsid w:val="00A24156"/>
    <w:rsid w:val="00A243A2"/>
    <w:rsid w:val="00A244DA"/>
    <w:rsid w:val="00A24716"/>
    <w:rsid w:val="00A249B4"/>
    <w:rsid w:val="00A249F8"/>
    <w:rsid w:val="00A24AAD"/>
    <w:rsid w:val="00A24C03"/>
    <w:rsid w:val="00A24C5A"/>
    <w:rsid w:val="00A24E16"/>
    <w:rsid w:val="00A24FF2"/>
    <w:rsid w:val="00A251A3"/>
    <w:rsid w:val="00A25370"/>
    <w:rsid w:val="00A253ED"/>
    <w:rsid w:val="00A2549E"/>
    <w:rsid w:val="00A256C6"/>
    <w:rsid w:val="00A25754"/>
    <w:rsid w:val="00A2585F"/>
    <w:rsid w:val="00A2598F"/>
    <w:rsid w:val="00A25ACC"/>
    <w:rsid w:val="00A25F3A"/>
    <w:rsid w:val="00A2608C"/>
    <w:rsid w:val="00A26167"/>
    <w:rsid w:val="00A264E8"/>
    <w:rsid w:val="00A2655E"/>
    <w:rsid w:val="00A26868"/>
    <w:rsid w:val="00A26B24"/>
    <w:rsid w:val="00A26BF3"/>
    <w:rsid w:val="00A27478"/>
    <w:rsid w:val="00A274A5"/>
    <w:rsid w:val="00A27540"/>
    <w:rsid w:val="00A2794B"/>
    <w:rsid w:val="00A30995"/>
    <w:rsid w:val="00A310D2"/>
    <w:rsid w:val="00A310D8"/>
    <w:rsid w:val="00A3113E"/>
    <w:rsid w:val="00A315D0"/>
    <w:rsid w:val="00A31767"/>
    <w:rsid w:val="00A31DFE"/>
    <w:rsid w:val="00A32061"/>
    <w:rsid w:val="00A32382"/>
    <w:rsid w:val="00A32425"/>
    <w:rsid w:val="00A32C1B"/>
    <w:rsid w:val="00A33157"/>
    <w:rsid w:val="00A331C1"/>
    <w:rsid w:val="00A33232"/>
    <w:rsid w:val="00A33266"/>
    <w:rsid w:val="00A33A3D"/>
    <w:rsid w:val="00A33DB3"/>
    <w:rsid w:val="00A33F1C"/>
    <w:rsid w:val="00A34142"/>
    <w:rsid w:val="00A3439E"/>
    <w:rsid w:val="00A3479E"/>
    <w:rsid w:val="00A34853"/>
    <w:rsid w:val="00A352CD"/>
    <w:rsid w:val="00A353D9"/>
    <w:rsid w:val="00A3545A"/>
    <w:rsid w:val="00A35922"/>
    <w:rsid w:val="00A35E8B"/>
    <w:rsid w:val="00A3606B"/>
    <w:rsid w:val="00A36C44"/>
    <w:rsid w:val="00A37086"/>
    <w:rsid w:val="00A3761E"/>
    <w:rsid w:val="00A3784D"/>
    <w:rsid w:val="00A37EA7"/>
    <w:rsid w:val="00A40666"/>
    <w:rsid w:val="00A40973"/>
    <w:rsid w:val="00A40A32"/>
    <w:rsid w:val="00A40AC8"/>
    <w:rsid w:val="00A40B63"/>
    <w:rsid w:val="00A41232"/>
    <w:rsid w:val="00A415CA"/>
    <w:rsid w:val="00A41A42"/>
    <w:rsid w:val="00A4230F"/>
    <w:rsid w:val="00A429C7"/>
    <w:rsid w:val="00A42EFB"/>
    <w:rsid w:val="00A43305"/>
    <w:rsid w:val="00A4336B"/>
    <w:rsid w:val="00A433C2"/>
    <w:rsid w:val="00A436A1"/>
    <w:rsid w:val="00A437AF"/>
    <w:rsid w:val="00A439F8"/>
    <w:rsid w:val="00A43A3D"/>
    <w:rsid w:val="00A43B86"/>
    <w:rsid w:val="00A43D49"/>
    <w:rsid w:val="00A43DAF"/>
    <w:rsid w:val="00A441A0"/>
    <w:rsid w:val="00A442CC"/>
    <w:rsid w:val="00A44625"/>
    <w:rsid w:val="00A44679"/>
    <w:rsid w:val="00A44C8F"/>
    <w:rsid w:val="00A44F25"/>
    <w:rsid w:val="00A457EC"/>
    <w:rsid w:val="00A45E3C"/>
    <w:rsid w:val="00A4654C"/>
    <w:rsid w:val="00A465AD"/>
    <w:rsid w:val="00A466D0"/>
    <w:rsid w:val="00A46FB9"/>
    <w:rsid w:val="00A4718A"/>
    <w:rsid w:val="00A47558"/>
    <w:rsid w:val="00A4761B"/>
    <w:rsid w:val="00A4763C"/>
    <w:rsid w:val="00A478AE"/>
    <w:rsid w:val="00A479C9"/>
    <w:rsid w:val="00A47FB4"/>
    <w:rsid w:val="00A502AC"/>
    <w:rsid w:val="00A509BA"/>
    <w:rsid w:val="00A513AD"/>
    <w:rsid w:val="00A513ED"/>
    <w:rsid w:val="00A513F8"/>
    <w:rsid w:val="00A51712"/>
    <w:rsid w:val="00A51848"/>
    <w:rsid w:val="00A51965"/>
    <w:rsid w:val="00A51AFD"/>
    <w:rsid w:val="00A51B1E"/>
    <w:rsid w:val="00A51B60"/>
    <w:rsid w:val="00A51CCA"/>
    <w:rsid w:val="00A521A5"/>
    <w:rsid w:val="00A52256"/>
    <w:rsid w:val="00A52BF8"/>
    <w:rsid w:val="00A52C19"/>
    <w:rsid w:val="00A52EE6"/>
    <w:rsid w:val="00A534BB"/>
    <w:rsid w:val="00A53866"/>
    <w:rsid w:val="00A53E0E"/>
    <w:rsid w:val="00A53FE3"/>
    <w:rsid w:val="00A541A1"/>
    <w:rsid w:val="00A54859"/>
    <w:rsid w:val="00A548CB"/>
    <w:rsid w:val="00A54D62"/>
    <w:rsid w:val="00A55045"/>
    <w:rsid w:val="00A5539B"/>
    <w:rsid w:val="00A557F8"/>
    <w:rsid w:val="00A55834"/>
    <w:rsid w:val="00A5669D"/>
    <w:rsid w:val="00A56A69"/>
    <w:rsid w:val="00A56B3A"/>
    <w:rsid w:val="00A570AD"/>
    <w:rsid w:val="00A571B1"/>
    <w:rsid w:val="00A57343"/>
    <w:rsid w:val="00A578B1"/>
    <w:rsid w:val="00A57CE1"/>
    <w:rsid w:val="00A603DB"/>
    <w:rsid w:val="00A604C8"/>
    <w:rsid w:val="00A608BA"/>
    <w:rsid w:val="00A60CD5"/>
    <w:rsid w:val="00A60F01"/>
    <w:rsid w:val="00A61095"/>
    <w:rsid w:val="00A61265"/>
    <w:rsid w:val="00A61684"/>
    <w:rsid w:val="00A61C4B"/>
    <w:rsid w:val="00A61E3B"/>
    <w:rsid w:val="00A6247D"/>
    <w:rsid w:val="00A629D7"/>
    <w:rsid w:val="00A630AF"/>
    <w:rsid w:val="00A6319A"/>
    <w:rsid w:val="00A63BC2"/>
    <w:rsid w:val="00A63C10"/>
    <w:rsid w:val="00A643E4"/>
    <w:rsid w:val="00A644A8"/>
    <w:rsid w:val="00A6458F"/>
    <w:rsid w:val="00A64C89"/>
    <w:rsid w:val="00A64D74"/>
    <w:rsid w:val="00A657EE"/>
    <w:rsid w:val="00A65997"/>
    <w:rsid w:val="00A65ACD"/>
    <w:rsid w:val="00A65F33"/>
    <w:rsid w:val="00A66422"/>
    <w:rsid w:val="00A6646D"/>
    <w:rsid w:val="00A66726"/>
    <w:rsid w:val="00A6673C"/>
    <w:rsid w:val="00A66813"/>
    <w:rsid w:val="00A6693A"/>
    <w:rsid w:val="00A66C0C"/>
    <w:rsid w:val="00A66C48"/>
    <w:rsid w:val="00A66D35"/>
    <w:rsid w:val="00A66E72"/>
    <w:rsid w:val="00A67258"/>
    <w:rsid w:val="00A6734A"/>
    <w:rsid w:val="00A6780B"/>
    <w:rsid w:val="00A679F2"/>
    <w:rsid w:val="00A67C1F"/>
    <w:rsid w:val="00A70131"/>
    <w:rsid w:val="00A7094F"/>
    <w:rsid w:val="00A70BEF"/>
    <w:rsid w:val="00A719C2"/>
    <w:rsid w:val="00A71D7B"/>
    <w:rsid w:val="00A72178"/>
    <w:rsid w:val="00A7219A"/>
    <w:rsid w:val="00A72297"/>
    <w:rsid w:val="00A72702"/>
    <w:rsid w:val="00A72B10"/>
    <w:rsid w:val="00A72B5A"/>
    <w:rsid w:val="00A72EDC"/>
    <w:rsid w:val="00A72F88"/>
    <w:rsid w:val="00A7333D"/>
    <w:rsid w:val="00A734DD"/>
    <w:rsid w:val="00A73CF7"/>
    <w:rsid w:val="00A73D1F"/>
    <w:rsid w:val="00A73FE0"/>
    <w:rsid w:val="00A74690"/>
    <w:rsid w:val="00A747BE"/>
    <w:rsid w:val="00A748FC"/>
    <w:rsid w:val="00A74AC6"/>
    <w:rsid w:val="00A751BF"/>
    <w:rsid w:val="00A7524E"/>
    <w:rsid w:val="00A75604"/>
    <w:rsid w:val="00A756C5"/>
    <w:rsid w:val="00A75730"/>
    <w:rsid w:val="00A75AEB"/>
    <w:rsid w:val="00A76858"/>
    <w:rsid w:val="00A76B99"/>
    <w:rsid w:val="00A76BCE"/>
    <w:rsid w:val="00A76BEB"/>
    <w:rsid w:val="00A76DD0"/>
    <w:rsid w:val="00A7711B"/>
    <w:rsid w:val="00A77223"/>
    <w:rsid w:val="00A776D3"/>
    <w:rsid w:val="00A777FD"/>
    <w:rsid w:val="00A77B54"/>
    <w:rsid w:val="00A77C34"/>
    <w:rsid w:val="00A77C72"/>
    <w:rsid w:val="00A77DE3"/>
    <w:rsid w:val="00A80582"/>
    <w:rsid w:val="00A806FB"/>
    <w:rsid w:val="00A80955"/>
    <w:rsid w:val="00A80956"/>
    <w:rsid w:val="00A80CFB"/>
    <w:rsid w:val="00A814BB"/>
    <w:rsid w:val="00A816EC"/>
    <w:rsid w:val="00A81994"/>
    <w:rsid w:val="00A8291B"/>
    <w:rsid w:val="00A82DD4"/>
    <w:rsid w:val="00A83446"/>
    <w:rsid w:val="00A83807"/>
    <w:rsid w:val="00A83BBC"/>
    <w:rsid w:val="00A83BEE"/>
    <w:rsid w:val="00A83DEE"/>
    <w:rsid w:val="00A83E01"/>
    <w:rsid w:val="00A83EFD"/>
    <w:rsid w:val="00A844CC"/>
    <w:rsid w:val="00A84822"/>
    <w:rsid w:val="00A8486A"/>
    <w:rsid w:val="00A849FA"/>
    <w:rsid w:val="00A84E42"/>
    <w:rsid w:val="00A84E93"/>
    <w:rsid w:val="00A850D5"/>
    <w:rsid w:val="00A8527C"/>
    <w:rsid w:val="00A85380"/>
    <w:rsid w:val="00A85754"/>
    <w:rsid w:val="00A85967"/>
    <w:rsid w:val="00A85A9D"/>
    <w:rsid w:val="00A85D4D"/>
    <w:rsid w:val="00A860CA"/>
    <w:rsid w:val="00A866DE"/>
    <w:rsid w:val="00A86E21"/>
    <w:rsid w:val="00A86F2A"/>
    <w:rsid w:val="00A87253"/>
    <w:rsid w:val="00A87448"/>
    <w:rsid w:val="00A87463"/>
    <w:rsid w:val="00A87B5D"/>
    <w:rsid w:val="00A87B8E"/>
    <w:rsid w:val="00A87CD4"/>
    <w:rsid w:val="00A87DC5"/>
    <w:rsid w:val="00A90B01"/>
    <w:rsid w:val="00A90FA0"/>
    <w:rsid w:val="00A9136B"/>
    <w:rsid w:val="00A916A6"/>
    <w:rsid w:val="00A91AE5"/>
    <w:rsid w:val="00A91E0A"/>
    <w:rsid w:val="00A91FEE"/>
    <w:rsid w:val="00A925D4"/>
    <w:rsid w:val="00A92D12"/>
    <w:rsid w:val="00A92F29"/>
    <w:rsid w:val="00A9363F"/>
    <w:rsid w:val="00A93A04"/>
    <w:rsid w:val="00A93A2F"/>
    <w:rsid w:val="00A940E1"/>
    <w:rsid w:val="00A9413E"/>
    <w:rsid w:val="00A94730"/>
    <w:rsid w:val="00A948F0"/>
    <w:rsid w:val="00A95538"/>
    <w:rsid w:val="00A956AB"/>
    <w:rsid w:val="00A95AC8"/>
    <w:rsid w:val="00A965E6"/>
    <w:rsid w:val="00A96619"/>
    <w:rsid w:val="00A96AE2"/>
    <w:rsid w:val="00A96F81"/>
    <w:rsid w:val="00A97325"/>
    <w:rsid w:val="00A9772A"/>
    <w:rsid w:val="00A97739"/>
    <w:rsid w:val="00A977FC"/>
    <w:rsid w:val="00A979A8"/>
    <w:rsid w:val="00A97B6D"/>
    <w:rsid w:val="00A97BF6"/>
    <w:rsid w:val="00A97E1C"/>
    <w:rsid w:val="00AA03BB"/>
    <w:rsid w:val="00AA0755"/>
    <w:rsid w:val="00AA083B"/>
    <w:rsid w:val="00AA09D7"/>
    <w:rsid w:val="00AA09EE"/>
    <w:rsid w:val="00AA0B57"/>
    <w:rsid w:val="00AA0E3A"/>
    <w:rsid w:val="00AA1162"/>
    <w:rsid w:val="00AA1582"/>
    <w:rsid w:val="00AA164B"/>
    <w:rsid w:val="00AA18DE"/>
    <w:rsid w:val="00AA19B0"/>
    <w:rsid w:val="00AA1B34"/>
    <w:rsid w:val="00AA1EEE"/>
    <w:rsid w:val="00AA1FAC"/>
    <w:rsid w:val="00AA206B"/>
    <w:rsid w:val="00AA213E"/>
    <w:rsid w:val="00AA236F"/>
    <w:rsid w:val="00AA23A9"/>
    <w:rsid w:val="00AA271B"/>
    <w:rsid w:val="00AA2986"/>
    <w:rsid w:val="00AA3308"/>
    <w:rsid w:val="00AA35BF"/>
    <w:rsid w:val="00AA39C4"/>
    <w:rsid w:val="00AA3BD3"/>
    <w:rsid w:val="00AA3BF6"/>
    <w:rsid w:val="00AA3C07"/>
    <w:rsid w:val="00AA3C1F"/>
    <w:rsid w:val="00AA410C"/>
    <w:rsid w:val="00AA411E"/>
    <w:rsid w:val="00AA4235"/>
    <w:rsid w:val="00AA4338"/>
    <w:rsid w:val="00AA447D"/>
    <w:rsid w:val="00AA4CB9"/>
    <w:rsid w:val="00AA51EA"/>
    <w:rsid w:val="00AA5DF3"/>
    <w:rsid w:val="00AA615D"/>
    <w:rsid w:val="00AA6183"/>
    <w:rsid w:val="00AA625F"/>
    <w:rsid w:val="00AA64F9"/>
    <w:rsid w:val="00AA66C2"/>
    <w:rsid w:val="00AA6DDF"/>
    <w:rsid w:val="00AA6F4A"/>
    <w:rsid w:val="00AA6F78"/>
    <w:rsid w:val="00AA7659"/>
    <w:rsid w:val="00AB02C7"/>
    <w:rsid w:val="00AB060C"/>
    <w:rsid w:val="00AB0686"/>
    <w:rsid w:val="00AB06C3"/>
    <w:rsid w:val="00AB097E"/>
    <w:rsid w:val="00AB097F"/>
    <w:rsid w:val="00AB0A0C"/>
    <w:rsid w:val="00AB101B"/>
    <w:rsid w:val="00AB11F9"/>
    <w:rsid w:val="00AB1235"/>
    <w:rsid w:val="00AB1352"/>
    <w:rsid w:val="00AB141F"/>
    <w:rsid w:val="00AB179C"/>
    <w:rsid w:val="00AB1B98"/>
    <w:rsid w:val="00AB2058"/>
    <w:rsid w:val="00AB23B7"/>
    <w:rsid w:val="00AB27FB"/>
    <w:rsid w:val="00AB28CA"/>
    <w:rsid w:val="00AB2AB8"/>
    <w:rsid w:val="00AB2E34"/>
    <w:rsid w:val="00AB2F53"/>
    <w:rsid w:val="00AB3680"/>
    <w:rsid w:val="00AB43A5"/>
    <w:rsid w:val="00AB4481"/>
    <w:rsid w:val="00AB453C"/>
    <w:rsid w:val="00AB45CB"/>
    <w:rsid w:val="00AB4920"/>
    <w:rsid w:val="00AB509F"/>
    <w:rsid w:val="00AB560D"/>
    <w:rsid w:val="00AB5C5B"/>
    <w:rsid w:val="00AB5CB1"/>
    <w:rsid w:val="00AB5FAE"/>
    <w:rsid w:val="00AB6194"/>
    <w:rsid w:val="00AB63B5"/>
    <w:rsid w:val="00AB67D5"/>
    <w:rsid w:val="00AB6B30"/>
    <w:rsid w:val="00AB731C"/>
    <w:rsid w:val="00AC1B44"/>
    <w:rsid w:val="00AC1D51"/>
    <w:rsid w:val="00AC1F5C"/>
    <w:rsid w:val="00AC21D3"/>
    <w:rsid w:val="00AC257D"/>
    <w:rsid w:val="00AC25B5"/>
    <w:rsid w:val="00AC279D"/>
    <w:rsid w:val="00AC2D67"/>
    <w:rsid w:val="00AC2F23"/>
    <w:rsid w:val="00AC306D"/>
    <w:rsid w:val="00AC328E"/>
    <w:rsid w:val="00AC35C8"/>
    <w:rsid w:val="00AC385D"/>
    <w:rsid w:val="00AC3F49"/>
    <w:rsid w:val="00AC3F69"/>
    <w:rsid w:val="00AC4125"/>
    <w:rsid w:val="00AC4407"/>
    <w:rsid w:val="00AC4684"/>
    <w:rsid w:val="00AC4711"/>
    <w:rsid w:val="00AC48E2"/>
    <w:rsid w:val="00AC5095"/>
    <w:rsid w:val="00AC5364"/>
    <w:rsid w:val="00AC55B5"/>
    <w:rsid w:val="00AC57C6"/>
    <w:rsid w:val="00AC5C38"/>
    <w:rsid w:val="00AC5D55"/>
    <w:rsid w:val="00AC63CD"/>
    <w:rsid w:val="00AC6953"/>
    <w:rsid w:val="00AC6AF3"/>
    <w:rsid w:val="00AC7024"/>
    <w:rsid w:val="00AC7427"/>
    <w:rsid w:val="00AC7483"/>
    <w:rsid w:val="00AC7558"/>
    <w:rsid w:val="00AC78E1"/>
    <w:rsid w:val="00AC7AE9"/>
    <w:rsid w:val="00AC7B28"/>
    <w:rsid w:val="00AC7ED0"/>
    <w:rsid w:val="00AD0052"/>
    <w:rsid w:val="00AD0B8E"/>
    <w:rsid w:val="00AD0F26"/>
    <w:rsid w:val="00AD10B9"/>
    <w:rsid w:val="00AD1116"/>
    <w:rsid w:val="00AD15D2"/>
    <w:rsid w:val="00AD1B96"/>
    <w:rsid w:val="00AD1BB4"/>
    <w:rsid w:val="00AD1E5C"/>
    <w:rsid w:val="00AD1FF4"/>
    <w:rsid w:val="00AD21FB"/>
    <w:rsid w:val="00AD23C3"/>
    <w:rsid w:val="00AD296A"/>
    <w:rsid w:val="00AD2A6C"/>
    <w:rsid w:val="00AD2CF6"/>
    <w:rsid w:val="00AD2E79"/>
    <w:rsid w:val="00AD3863"/>
    <w:rsid w:val="00AD3890"/>
    <w:rsid w:val="00AD4251"/>
    <w:rsid w:val="00AD44C2"/>
    <w:rsid w:val="00AD4B26"/>
    <w:rsid w:val="00AD4BDD"/>
    <w:rsid w:val="00AD4E35"/>
    <w:rsid w:val="00AD502C"/>
    <w:rsid w:val="00AD523B"/>
    <w:rsid w:val="00AD52D9"/>
    <w:rsid w:val="00AD57E4"/>
    <w:rsid w:val="00AD618F"/>
    <w:rsid w:val="00AD662F"/>
    <w:rsid w:val="00AD6FC6"/>
    <w:rsid w:val="00AD718E"/>
    <w:rsid w:val="00AD7736"/>
    <w:rsid w:val="00AD779A"/>
    <w:rsid w:val="00AD77AB"/>
    <w:rsid w:val="00AD77D5"/>
    <w:rsid w:val="00AE0514"/>
    <w:rsid w:val="00AE0C97"/>
    <w:rsid w:val="00AE0CCD"/>
    <w:rsid w:val="00AE0E78"/>
    <w:rsid w:val="00AE0F0C"/>
    <w:rsid w:val="00AE1334"/>
    <w:rsid w:val="00AE13D4"/>
    <w:rsid w:val="00AE180A"/>
    <w:rsid w:val="00AE1C11"/>
    <w:rsid w:val="00AE1CA1"/>
    <w:rsid w:val="00AE261F"/>
    <w:rsid w:val="00AE293A"/>
    <w:rsid w:val="00AE2A11"/>
    <w:rsid w:val="00AE2DE9"/>
    <w:rsid w:val="00AE3068"/>
    <w:rsid w:val="00AE3270"/>
    <w:rsid w:val="00AE3396"/>
    <w:rsid w:val="00AE3831"/>
    <w:rsid w:val="00AE3EBE"/>
    <w:rsid w:val="00AE4083"/>
    <w:rsid w:val="00AE4979"/>
    <w:rsid w:val="00AE49CC"/>
    <w:rsid w:val="00AE4C8B"/>
    <w:rsid w:val="00AE5013"/>
    <w:rsid w:val="00AE52DC"/>
    <w:rsid w:val="00AE5491"/>
    <w:rsid w:val="00AE5538"/>
    <w:rsid w:val="00AE56E7"/>
    <w:rsid w:val="00AE593E"/>
    <w:rsid w:val="00AE5962"/>
    <w:rsid w:val="00AE63A8"/>
    <w:rsid w:val="00AE65B7"/>
    <w:rsid w:val="00AE67AB"/>
    <w:rsid w:val="00AE680E"/>
    <w:rsid w:val="00AE710D"/>
    <w:rsid w:val="00AE71AA"/>
    <w:rsid w:val="00AE73B6"/>
    <w:rsid w:val="00AE7CC3"/>
    <w:rsid w:val="00AE7EEC"/>
    <w:rsid w:val="00AF0307"/>
    <w:rsid w:val="00AF04A8"/>
    <w:rsid w:val="00AF051B"/>
    <w:rsid w:val="00AF057C"/>
    <w:rsid w:val="00AF1552"/>
    <w:rsid w:val="00AF170E"/>
    <w:rsid w:val="00AF22C4"/>
    <w:rsid w:val="00AF22F1"/>
    <w:rsid w:val="00AF25D8"/>
    <w:rsid w:val="00AF2718"/>
    <w:rsid w:val="00AF273B"/>
    <w:rsid w:val="00AF27AF"/>
    <w:rsid w:val="00AF2809"/>
    <w:rsid w:val="00AF2A51"/>
    <w:rsid w:val="00AF2C50"/>
    <w:rsid w:val="00AF3193"/>
    <w:rsid w:val="00AF3711"/>
    <w:rsid w:val="00AF3B8C"/>
    <w:rsid w:val="00AF4260"/>
    <w:rsid w:val="00AF4314"/>
    <w:rsid w:val="00AF48C2"/>
    <w:rsid w:val="00AF4AEC"/>
    <w:rsid w:val="00AF4D35"/>
    <w:rsid w:val="00AF4DB4"/>
    <w:rsid w:val="00AF4E61"/>
    <w:rsid w:val="00AF52BD"/>
    <w:rsid w:val="00AF53D1"/>
    <w:rsid w:val="00AF54A7"/>
    <w:rsid w:val="00AF5750"/>
    <w:rsid w:val="00AF5809"/>
    <w:rsid w:val="00AF5B1B"/>
    <w:rsid w:val="00AF5B2E"/>
    <w:rsid w:val="00AF5D31"/>
    <w:rsid w:val="00AF603C"/>
    <w:rsid w:val="00AF63C1"/>
    <w:rsid w:val="00AF663E"/>
    <w:rsid w:val="00AF69E5"/>
    <w:rsid w:val="00AF6D31"/>
    <w:rsid w:val="00AF719E"/>
    <w:rsid w:val="00AF76F3"/>
    <w:rsid w:val="00AF7889"/>
    <w:rsid w:val="00AF7965"/>
    <w:rsid w:val="00AF7E71"/>
    <w:rsid w:val="00B0009A"/>
    <w:rsid w:val="00B0043A"/>
    <w:rsid w:val="00B007C7"/>
    <w:rsid w:val="00B0104A"/>
    <w:rsid w:val="00B011CE"/>
    <w:rsid w:val="00B017D2"/>
    <w:rsid w:val="00B01C66"/>
    <w:rsid w:val="00B01CFE"/>
    <w:rsid w:val="00B021F7"/>
    <w:rsid w:val="00B02463"/>
    <w:rsid w:val="00B02662"/>
    <w:rsid w:val="00B02E63"/>
    <w:rsid w:val="00B02E7A"/>
    <w:rsid w:val="00B02F54"/>
    <w:rsid w:val="00B034B0"/>
    <w:rsid w:val="00B0351A"/>
    <w:rsid w:val="00B03A3C"/>
    <w:rsid w:val="00B048A4"/>
    <w:rsid w:val="00B04C0C"/>
    <w:rsid w:val="00B05101"/>
    <w:rsid w:val="00B05561"/>
    <w:rsid w:val="00B055A5"/>
    <w:rsid w:val="00B05A43"/>
    <w:rsid w:val="00B05E67"/>
    <w:rsid w:val="00B0621D"/>
    <w:rsid w:val="00B06324"/>
    <w:rsid w:val="00B0639F"/>
    <w:rsid w:val="00B06566"/>
    <w:rsid w:val="00B068CE"/>
    <w:rsid w:val="00B06967"/>
    <w:rsid w:val="00B06DF6"/>
    <w:rsid w:val="00B06E90"/>
    <w:rsid w:val="00B076F2"/>
    <w:rsid w:val="00B07967"/>
    <w:rsid w:val="00B07BDA"/>
    <w:rsid w:val="00B07D83"/>
    <w:rsid w:val="00B07E34"/>
    <w:rsid w:val="00B07FAA"/>
    <w:rsid w:val="00B1001A"/>
    <w:rsid w:val="00B10A0B"/>
    <w:rsid w:val="00B10B63"/>
    <w:rsid w:val="00B1106F"/>
    <w:rsid w:val="00B1115D"/>
    <w:rsid w:val="00B11369"/>
    <w:rsid w:val="00B1179F"/>
    <w:rsid w:val="00B117A0"/>
    <w:rsid w:val="00B120C8"/>
    <w:rsid w:val="00B12921"/>
    <w:rsid w:val="00B13062"/>
    <w:rsid w:val="00B13223"/>
    <w:rsid w:val="00B1325C"/>
    <w:rsid w:val="00B1328A"/>
    <w:rsid w:val="00B13C24"/>
    <w:rsid w:val="00B13DA3"/>
    <w:rsid w:val="00B13E87"/>
    <w:rsid w:val="00B14229"/>
    <w:rsid w:val="00B148EA"/>
    <w:rsid w:val="00B14B59"/>
    <w:rsid w:val="00B14EF6"/>
    <w:rsid w:val="00B150C5"/>
    <w:rsid w:val="00B15280"/>
    <w:rsid w:val="00B153C1"/>
    <w:rsid w:val="00B15617"/>
    <w:rsid w:val="00B15ACA"/>
    <w:rsid w:val="00B15B0D"/>
    <w:rsid w:val="00B15C87"/>
    <w:rsid w:val="00B15EE0"/>
    <w:rsid w:val="00B15F78"/>
    <w:rsid w:val="00B16022"/>
    <w:rsid w:val="00B160D3"/>
    <w:rsid w:val="00B16165"/>
    <w:rsid w:val="00B161F2"/>
    <w:rsid w:val="00B168EE"/>
    <w:rsid w:val="00B16BB1"/>
    <w:rsid w:val="00B16F5B"/>
    <w:rsid w:val="00B170D2"/>
    <w:rsid w:val="00B17530"/>
    <w:rsid w:val="00B1767D"/>
    <w:rsid w:val="00B178AA"/>
    <w:rsid w:val="00B17939"/>
    <w:rsid w:val="00B17CAB"/>
    <w:rsid w:val="00B20160"/>
    <w:rsid w:val="00B20359"/>
    <w:rsid w:val="00B2056F"/>
    <w:rsid w:val="00B206D8"/>
    <w:rsid w:val="00B2087E"/>
    <w:rsid w:val="00B20ABB"/>
    <w:rsid w:val="00B2137C"/>
    <w:rsid w:val="00B215B0"/>
    <w:rsid w:val="00B216A3"/>
    <w:rsid w:val="00B21DF1"/>
    <w:rsid w:val="00B21E4D"/>
    <w:rsid w:val="00B22000"/>
    <w:rsid w:val="00B2226A"/>
    <w:rsid w:val="00B222B5"/>
    <w:rsid w:val="00B222CB"/>
    <w:rsid w:val="00B22422"/>
    <w:rsid w:val="00B22E4C"/>
    <w:rsid w:val="00B22EB3"/>
    <w:rsid w:val="00B22EF1"/>
    <w:rsid w:val="00B238BC"/>
    <w:rsid w:val="00B23949"/>
    <w:rsid w:val="00B23D7D"/>
    <w:rsid w:val="00B23E40"/>
    <w:rsid w:val="00B23E6A"/>
    <w:rsid w:val="00B23FA2"/>
    <w:rsid w:val="00B23FC4"/>
    <w:rsid w:val="00B2437C"/>
    <w:rsid w:val="00B247DF"/>
    <w:rsid w:val="00B24C68"/>
    <w:rsid w:val="00B2501C"/>
    <w:rsid w:val="00B25049"/>
    <w:rsid w:val="00B25119"/>
    <w:rsid w:val="00B25220"/>
    <w:rsid w:val="00B252D0"/>
    <w:rsid w:val="00B2587F"/>
    <w:rsid w:val="00B25AD9"/>
    <w:rsid w:val="00B25CDA"/>
    <w:rsid w:val="00B261D5"/>
    <w:rsid w:val="00B261DB"/>
    <w:rsid w:val="00B262F4"/>
    <w:rsid w:val="00B263B7"/>
    <w:rsid w:val="00B265EC"/>
    <w:rsid w:val="00B26A65"/>
    <w:rsid w:val="00B26C8E"/>
    <w:rsid w:val="00B26EDC"/>
    <w:rsid w:val="00B2765A"/>
    <w:rsid w:val="00B278DA"/>
    <w:rsid w:val="00B300B7"/>
    <w:rsid w:val="00B301F4"/>
    <w:rsid w:val="00B30912"/>
    <w:rsid w:val="00B3096D"/>
    <w:rsid w:val="00B310BB"/>
    <w:rsid w:val="00B31324"/>
    <w:rsid w:val="00B313E8"/>
    <w:rsid w:val="00B31C95"/>
    <w:rsid w:val="00B31FF6"/>
    <w:rsid w:val="00B322FE"/>
    <w:rsid w:val="00B325ED"/>
    <w:rsid w:val="00B32A5D"/>
    <w:rsid w:val="00B32C06"/>
    <w:rsid w:val="00B33388"/>
    <w:rsid w:val="00B337BA"/>
    <w:rsid w:val="00B33947"/>
    <w:rsid w:val="00B33A9E"/>
    <w:rsid w:val="00B34247"/>
    <w:rsid w:val="00B3469A"/>
    <w:rsid w:val="00B34783"/>
    <w:rsid w:val="00B348DB"/>
    <w:rsid w:val="00B34F04"/>
    <w:rsid w:val="00B352F9"/>
    <w:rsid w:val="00B357A8"/>
    <w:rsid w:val="00B35A0F"/>
    <w:rsid w:val="00B35A2B"/>
    <w:rsid w:val="00B35BB6"/>
    <w:rsid w:val="00B360A0"/>
    <w:rsid w:val="00B3611F"/>
    <w:rsid w:val="00B36159"/>
    <w:rsid w:val="00B365E6"/>
    <w:rsid w:val="00B36894"/>
    <w:rsid w:val="00B36B29"/>
    <w:rsid w:val="00B36B6C"/>
    <w:rsid w:val="00B37755"/>
    <w:rsid w:val="00B4021F"/>
    <w:rsid w:val="00B40388"/>
    <w:rsid w:val="00B40EF6"/>
    <w:rsid w:val="00B41078"/>
    <w:rsid w:val="00B4116C"/>
    <w:rsid w:val="00B415FB"/>
    <w:rsid w:val="00B421DE"/>
    <w:rsid w:val="00B424E4"/>
    <w:rsid w:val="00B42FC9"/>
    <w:rsid w:val="00B430B4"/>
    <w:rsid w:val="00B433EC"/>
    <w:rsid w:val="00B4361B"/>
    <w:rsid w:val="00B43C99"/>
    <w:rsid w:val="00B44036"/>
    <w:rsid w:val="00B44068"/>
    <w:rsid w:val="00B4408C"/>
    <w:rsid w:val="00B44324"/>
    <w:rsid w:val="00B444BC"/>
    <w:rsid w:val="00B44B88"/>
    <w:rsid w:val="00B44DBF"/>
    <w:rsid w:val="00B44F14"/>
    <w:rsid w:val="00B44F2D"/>
    <w:rsid w:val="00B44F42"/>
    <w:rsid w:val="00B45516"/>
    <w:rsid w:val="00B4557F"/>
    <w:rsid w:val="00B456F8"/>
    <w:rsid w:val="00B458F3"/>
    <w:rsid w:val="00B45B4F"/>
    <w:rsid w:val="00B45C82"/>
    <w:rsid w:val="00B45DE8"/>
    <w:rsid w:val="00B4661E"/>
    <w:rsid w:val="00B4673E"/>
    <w:rsid w:val="00B468A2"/>
    <w:rsid w:val="00B46BE5"/>
    <w:rsid w:val="00B46C9F"/>
    <w:rsid w:val="00B46D68"/>
    <w:rsid w:val="00B46F8A"/>
    <w:rsid w:val="00B47047"/>
    <w:rsid w:val="00B47113"/>
    <w:rsid w:val="00B4770F"/>
    <w:rsid w:val="00B4773B"/>
    <w:rsid w:val="00B47ECD"/>
    <w:rsid w:val="00B50137"/>
    <w:rsid w:val="00B501B6"/>
    <w:rsid w:val="00B50458"/>
    <w:rsid w:val="00B5059A"/>
    <w:rsid w:val="00B50670"/>
    <w:rsid w:val="00B508AF"/>
    <w:rsid w:val="00B50C29"/>
    <w:rsid w:val="00B50FA3"/>
    <w:rsid w:val="00B512B1"/>
    <w:rsid w:val="00B51D23"/>
    <w:rsid w:val="00B51D51"/>
    <w:rsid w:val="00B51EB6"/>
    <w:rsid w:val="00B525DA"/>
    <w:rsid w:val="00B525E2"/>
    <w:rsid w:val="00B52A06"/>
    <w:rsid w:val="00B52A8D"/>
    <w:rsid w:val="00B52AFD"/>
    <w:rsid w:val="00B52F17"/>
    <w:rsid w:val="00B533AE"/>
    <w:rsid w:val="00B53BE0"/>
    <w:rsid w:val="00B53D7D"/>
    <w:rsid w:val="00B540B5"/>
    <w:rsid w:val="00B541C9"/>
    <w:rsid w:val="00B542F1"/>
    <w:rsid w:val="00B5430E"/>
    <w:rsid w:val="00B54332"/>
    <w:rsid w:val="00B54433"/>
    <w:rsid w:val="00B54898"/>
    <w:rsid w:val="00B54E0D"/>
    <w:rsid w:val="00B55685"/>
    <w:rsid w:val="00B559CB"/>
    <w:rsid w:val="00B55BCE"/>
    <w:rsid w:val="00B55D58"/>
    <w:rsid w:val="00B55DB5"/>
    <w:rsid w:val="00B55EC8"/>
    <w:rsid w:val="00B55EDF"/>
    <w:rsid w:val="00B56178"/>
    <w:rsid w:val="00B5628D"/>
    <w:rsid w:val="00B566DE"/>
    <w:rsid w:val="00B566E4"/>
    <w:rsid w:val="00B57045"/>
    <w:rsid w:val="00B572B4"/>
    <w:rsid w:val="00B577E2"/>
    <w:rsid w:val="00B578F0"/>
    <w:rsid w:val="00B6040D"/>
    <w:rsid w:val="00B605B6"/>
    <w:rsid w:val="00B6087C"/>
    <w:rsid w:val="00B60DC9"/>
    <w:rsid w:val="00B617B3"/>
    <w:rsid w:val="00B61AE7"/>
    <w:rsid w:val="00B61E1B"/>
    <w:rsid w:val="00B6211B"/>
    <w:rsid w:val="00B6235E"/>
    <w:rsid w:val="00B62440"/>
    <w:rsid w:val="00B6278D"/>
    <w:rsid w:val="00B63007"/>
    <w:rsid w:val="00B636A9"/>
    <w:rsid w:val="00B63ADC"/>
    <w:rsid w:val="00B64C94"/>
    <w:rsid w:val="00B65408"/>
    <w:rsid w:val="00B6581C"/>
    <w:rsid w:val="00B65AF9"/>
    <w:rsid w:val="00B65F89"/>
    <w:rsid w:val="00B66299"/>
    <w:rsid w:val="00B66364"/>
    <w:rsid w:val="00B665B8"/>
    <w:rsid w:val="00B66A9B"/>
    <w:rsid w:val="00B66B90"/>
    <w:rsid w:val="00B66E95"/>
    <w:rsid w:val="00B67180"/>
    <w:rsid w:val="00B67568"/>
    <w:rsid w:val="00B67581"/>
    <w:rsid w:val="00B67EBF"/>
    <w:rsid w:val="00B7019E"/>
    <w:rsid w:val="00B701B4"/>
    <w:rsid w:val="00B70443"/>
    <w:rsid w:val="00B70673"/>
    <w:rsid w:val="00B70E1E"/>
    <w:rsid w:val="00B70EAA"/>
    <w:rsid w:val="00B71020"/>
    <w:rsid w:val="00B71220"/>
    <w:rsid w:val="00B71693"/>
    <w:rsid w:val="00B71978"/>
    <w:rsid w:val="00B71C31"/>
    <w:rsid w:val="00B7209F"/>
    <w:rsid w:val="00B722DC"/>
    <w:rsid w:val="00B73179"/>
    <w:rsid w:val="00B73D4B"/>
    <w:rsid w:val="00B73F8E"/>
    <w:rsid w:val="00B740BC"/>
    <w:rsid w:val="00B7415C"/>
    <w:rsid w:val="00B741C9"/>
    <w:rsid w:val="00B74520"/>
    <w:rsid w:val="00B74632"/>
    <w:rsid w:val="00B747A7"/>
    <w:rsid w:val="00B74AFF"/>
    <w:rsid w:val="00B75894"/>
    <w:rsid w:val="00B7589C"/>
    <w:rsid w:val="00B761C5"/>
    <w:rsid w:val="00B76577"/>
    <w:rsid w:val="00B768CB"/>
    <w:rsid w:val="00B76C7D"/>
    <w:rsid w:val="00B76DB0"/>
    <w:rsid w:val="00B7747D"/>
    <w:rsid w:val="00B777B0"/>
    <w:rsid w:val="00B7791C"/>
    <w:rsid w:val="00B802B0"/>
    <w:rsid w:val="00B80417"/>
    <w:rsid w:val="00B80A3D"/>
    <w:rsid w:val="00B816DB"/>
    <w:rsid w:val="00B819DC"/>
    <w:rsid w:val="00B81BF2"/>
    <w:rsid w:val="00B8212F"/>
    <w:rsid w:val="00B8253D"/>
    <w:rsid w:val="00B82646"/>
    <w:rsid w:val="00B82909"/>
    <w:rsid w:val="00B82936"/>
    <w:rsid w:val="00B8389C"/>
    <w:rsid w:val="00B84110"/>
    <w:rsid w:val="00B84272"/>
    <w:rsid w:val="00B8429C"/>
    <w:rsid w:val="00B8461A"/>
    <w:rsid w:val="00B8521C"/>
    <w:rsid w:val="00B854CB"/>
    <w:rsid w:val="00B8563F"/>
    <w:rsid w:val="00B85918"/>
    <w:rsid w:val="00B85D8C"/>
    <w:rsid w:val="00B867B6"/>
    <w:rsid w:val="00B86F7F"/>
    <w:rsid w:val="00B870B0"/>
    <w:rsid w:val="00B8733C"/>
    <w:rsid w:val="00B877D2"/>
    <w:rsid w:val="00B87E52"/>
    <w:rsid w:val="00B9055C"/>
    <w:rsid w:val="00B909DE"/>
    <w:rsid w:val="00B90DA5"/>
    <w:rsid w:val="00B912D7"/>
    <w:rsid w:val="00B91786"/>
    <w:rsid w:val="00B91C38"/>
    <w:rsid w:val="00B91D17"/>
    <w:rsid w:val="00B91E1C"/>
    <w:rsid w:val="00B91FF6"/>
    <w:rsid w:val="00B92277"/>
    <w:rsid w:val="00B9228B"/>
    <w:rsid w:val="00B92386"/>
    <w:rsid w:val="00B9286E"/>
    <w:rsid w:val="00B932CD"/>
    <w:rsid w:val="00B93719"/>
    <w:rsid w:val="00B937C2"/>
    <w:rsid w:val="00B93AF7"/>
    <w:rsid w:val="00B93BD1"/>
    <w:rsid w:val="00B93D6F"/>
    <w:rsid w:val="00B93EDC"/>
    <w:rsid w:val="00B94181"/>
    <w:rsid w:val="00B94AC8"/>
    <w:rsid w:val="00B94D04"/>
    <w:rsid w:val="00B94F70"/>
    <w:rsid w:val="00B95308"/>
    <w:rsid w:val="00B95568"/>
    <w:rsid w:val="00B958C6"/>
    <w:rsid w:val="00B9662F"/>
    <w:rsid w:val="00B9760A"/>
    <w:rsid w:val="00B97680"/>
    <w:rsid w:val="00B978AA"/>
    <w:rsid w:val="00B97CBF"/>
    <w:rsid w:val="00B97DD2"/>
    <w:rsid w:val="00B97FC0"/>
    <w:rsid w:val="00BA02F5"/>
    <w:rsid w:val="00BA0A95"/>
    <w:rsid w:val="00BA0BD5"/>
    <w:rsid w:val="00BA0C94"/>
    <w:rsid w:val="00BA113F"/>
    <w:rsid w:val="00BA11FA"/>
    <w:rsid w:val="00BA19A7"/>
    <w:rsid w:val="00BA1B15"/>
    <w:rsid w:val="00BA1F22"/>
    <w:rsid w:val="00BA22B5"/>
    <w:rsid w:val="00BA22FB"/>
    <w:rsid w:val="00BA2374"/>
    <w:rsid w:val="00BA254C"/>
    <w:rsid w:val="00BA2693"/>
    <w:rsid w:val="00BA278A"/>
    <w:rsid w:val="00BA294C"/>
    <w:rsid w:val="00BA29D4"/>
    <w:rsid w:val="00BA2A87"/>
    <w:rsid w:val="00BA2E8A"/>
    <w:rsid w:val="00BA30E1"/>
    <w:rsid w:val="00BA311A"/>
    <w:rsid w:val="00BA328D"/>
    <w:rsid w:val="00BA3C03"/>
    <w:rsid w:val="00BA4BBD"/>
    <w:rsid w:val="00BA55CF"/>
    <w:rsid w:val="00BA5892"/>
    <w:rsid w:val="00BA595C"/>
    <w:rsid w:val="00BA5EC6"/>
    <w:rsid w:val="00BA60CB"/>
    <w:rsid w:val="00BA6135"/>
    <w:rsid w:val="00BA6389"/>
    <w:rsid w:val="00BA6692"/>
    <w:rsid w:val="00BA721D"/>
    <w:rsid w:val="00BA73AC"/>
    <w:rsid w:val="00BA7C80"/>
    <w:rsid w:val="00BA7EDD"/>
    <w:rsid w:val="00BA7F44"/>
    <w:rsid w:val="00BA7FB9"/>
    <w:rsid w:val="00BB0458"/>
    <w:rsid w:val="00BB0466"/>
    <w:rsid w:val="00BB0F0B"/>
    <w:rsid w:val="00BB0F85"/>
    <w:rsid w:val="00BB11D6"/>
    <w:rsid w:val="00BB1253"/>
    <w:rsid w:val="00BB1B50"/>
    <w:rsid w:val="00BB1B63"/>
    <w:rsid w:val="00BB226C"/>
    <w:rsid w:val="00BB227E"/>
    <w:rsid w:val="00BB24CD"/>
    <w:rsid w:val="00BB2730"/>
    <w:rsid w:val="00BB28CD"/>
    <w:rsid w:val="00BB2A81"/>
    <w:rsid w:val="00BB2D1F"/>
    <w:rsid w:val="00BB330B"/>
    <w:rsid w:val="00BB3D89"/>
    <w:rsid w:val="00BB40CF"/>
    <w:rsid w:val="00BB48C6"/>
    <w:rsid w:val="00BB4DD5"/>
    <w:rsid w:val="00BB4E7C"/>
    <w:rsid w:val="00BB4EFC"/>
    <w:rsid w:val="00BB4F66"/>
    <w:rsid w:val="00BB5597"/>
    <w:rsid w:val="00BB5A13"/>
    <w:rsid w:val="00BB5F00"/>
    <w:rsid w:val="00BB6312"/>
    <w:rsid w:val="00BB6483"/>
    <w:rsid w:val="00BB64B1"/>
    <w:rsid w:val="00BB689B"/>
    <w:rsid w:val="00BB6B1D"/>
    <w:rsid w:val="00BB6D7C"/>
    <w:rsid w:val="00BB6F6F"/>
    <w:rsid w:val="00BB719B"/>
    <w:rsid w:val="00BB72BA"/>
    <w:rsid w:val="00BB7C28"/>
    <w:rsid w:val="00BC0ADF"/>
    <w:rsid w:val="00BC0CB6"/>
    <w:rsid w:val="00BC0D33"/>
    <w:rsid w:val="00BC113E"/>
    <w:rsid w:val="00BC127E"/>
    <w:rsid w:val="00BC188A"/>
    <w:rsid w:val="00BC198F"/>
    <w:rsid w:val="00BC1B9A"/>
    <w:rsid w:val="00BC1DCF"/>
    <w:rsid w:val="00BC2009"/>
    <w:rsid w:val="00BC20D4"/>
    <w:rsid w:val="00BC223F"/>
    <w:rsid w:val="00BC22B1"/>
    <w:rsid w:val="00BC233D"/>
    <w:rsid w:val="00BC2AF7"/>
    <w:rsid w:val="00BC2F75"/>
    <w:rsid w:val="00BC300D"/>
    <w:rsid w:val="00BC30AA"/>
    <w:rsid w:val="00BC3143"/>
    <w:rsid w:val="00BC317F"/>
    <w:rsid w:val="00BC379E"/>
    <w:rsid w:val="00BC3A26"/>
    <w:rsid w:val="00BC3AE1"/>
    <w:rsid w:val="00BC3F1B"/>
    <w:rsid w:val="00BC46D5"/>
    <w:rsid w:val="00BC4737"/>
    <w:rsid w:val="00BC4749"/>
    <w:rsid w:val="00BC4775"/>
    <w:rsid w:val="00BC4DE7"/>
    <w:rsid w:val="00BC4E07"/>
    <w:rsid w:val="00BC54ED"/>
    <w:rsid w:val="00BC5C03"/>
    <w:rsid w:val="00BC5C30"/>
    <w:rsid w:val="00BC5CF6"/>
    <w:rsid w:val="00BC6031"/>
    <w:rsid w:val="00BC6A87"/>
    <w:rsid w:val="00BC6E01"/>
    <w:rsid w:val="00BC6EFB"/>
    <w:rsid w:val="00BC74EB"/>
    <w:rsid w:val="00BC787F"/>
    <w:rsid w:val="00BC788E"/>
    <w:rsid w:val="00BD0347"/>
    <w:rsid w:val="00BD03D5"/>
    <w:rsid w:val="00BD04E3"/>
    <w:rsid w:val="00BD12BB"/>
    <w:rsid w:val="00BD1451"/>
    <w:rsid w:val="00BD185D"/>
    <w:rsid w:val="00BD1C26"/>
    <w:rsid w:val="00BD1D43"/>
    <w:rsid w:val="00BD1D92"/>
    <w:rsid w:val="00BD1ECB"/>
    <w:rsid w:val="00BD20EC"/>
    <w:rsid w:val="00BD2186"/>
    <w:rsid w:val="00BD25E1"/>
    <w:rsid w:val="00BD2C76"/>
    <w:rsid w:val="00BD2C98"/>
    <w:rsid w:val="00BD2F65"/>
    <w:rsid w:val="00BD31B2"/>
    <w:rsid w:val="00BD370C"/>
    <w:rsid w:val="00BD380B"/>
    <w:rsid w:val="00BD3EC0"/>
    <w:rsid w:val="00BD3F1E"/>
    <w:rsid w:val="00BD439C"/>
    <w:rsid w:val="00BD485F"/>
    <w:rsid w:val="00BD4D46"/>
    <w:rsid w:val="00BD4F2C"/>
    <w:rsid w:val="00BD5096"/>
    <w:rsid w:val="00BD5280"/>
    <w:rsid w:val="00BD555C"/>
    <w:rsid w:val="00BD5591"/>
    <w:rsid w:val="00BD5A7F"/>
    <w:rsid w:val="00BD5C2C"/>
    <w:rsid w:val="00BD5FDA"/>
    <w:rsid w:val="00BD68BE"/>
    <w:rsid w:val="00BD6932"/>
    <w:rsid w:val="00BD6BDE"/>
    <w:rsid w:val="00BD6E14"/>
    <w:rsid w:val="00BD6E15"/>
    <w:rsid w:val="00BD6E4F"/>
    <w:rsid w:val="00BD7250"/>
    <w:rsid w:val="00BD7F9E"/>
    <w:rsid w:val="00BD7FE0"/>
    <w:rsid w:val="00BE07F5"/>
    <w:rsid w:val="00BE0A6B"/>
    <w:rsid w:val="00BE0D24"/>
    <w:rsid w:val="00BE10F8"/>
    <w:rsid w:val="00BE125B"/>
    <w:rsid w:val="00BE17F4"/>
    <w:rsid w:val="00BE1C4A"/>
    <w:rsid w:val="00BE1C98"/>
    <w:rsid w:val="00BE1FED"/>
    <w:rsid w:val="00BE2BBA"/>
    <w:rsid w:val="00BE3165"/>
    <w:rsid w:val="00BE32B5"/>
    <w:rsid w:val="00BE3324"/>
    <w:rsid w:val="00BE3DC1"/>
    <w:rsid w:val="00BE3E92"/>
    <w:rsid w:val="00BE3F52"/>
    <w:rsid w:val="00BE4359"/>
    <w:rsid w:val="00BE46D1"/>
    <w:rsid w:val="00BE5859"/>
    <w:rsid w:val="00BE5D77"/>
    <w:rsid w:val="00BE644C"/>
    <w:rsid w:val="00BE659C"/>
    <w:rsid w:val="00BE70A3"/>
    <w:rsid w:val="00BE7314"/>
    <w:rsid w:val="00BE77FD"/>
    <w:rsid w:val="00BE792A"/>
    <w:rsid w:val="00BE7952"/>
    <w:rsid w:val="00BE79DF"/>
    <w:rsid w:val="00BE7CB1"/>
    <w:rsid w:val="00BE7EBC"/>
    <w:rsid w:val="00BF03C4"/>
    <w:rsid w:val="00BF096F"/>
    <w:rsid w:val="00BF0F88"/>
    <w:rsid w:val="00BF15D3"/>
    <w:rsid w:val="00BF1723"/>
    <w:rsid w:val="00BF1820"/>
    <w:rsid w:val="00BF1C1E"/>
    <w:rsid w:val="00BF1CA4"/>
    <w:rsid w:val="00BF24E9"/>
    <w:rsid w:val="00BF28FE"/>
    <w:rsid w:val="00BF2C5B"/>
    <w:rsid w:val="00BF32C2"/>
    <w:rsid w:val="00BF33BE"/>
    <w:rsid w:val="00BF35ED"/>
    <w:rsid w:val="00BF362E"/>
    <w:rsid w:val="00BF3C0E"/>
    <w:rsid w:val="00BF3C51"/>
    <w:rsid w:val="00BF3FA3"/>
    <w:rsid w:val="00BF3FF6"/>
    <w:rsid w:val="00BF4170"/>
    <w:rsid w:val="00BF4312"/>
    <w:rsid w:val="00BF4536"/>
    <w:rsid w:val="00BF4666"/>
    <w:rsid w:val="00BF471D"/>
    <w:rsid w:val="00BF4927"/>
    <w:rsid w:val="00BF4F61"/>
    <w:rsid w:val="00BF5349"/>
    <w:rsid w:val="00BF56BB"/>
    <w:rsid w:val="00BF5964"/>
    <w:rsid w:val="00BF59F3"/>
    <w:rsid w:val="00BF5B84"/>
    <w:rsid w:val="00BF5BA7"/>
    <w:rsid w:val="00BF61D4"/>
    <w:rsid w:val="00BF67AE"/>
    <w:rsid w:val="00BF7738"/>
    <w:rsid w:val="00BF7880"/>
    <w:rsid w:val="00BF7F7D"/>
    <w:rsid w:val="00C007E9"/>
    <w:rsid w:val="00C0105A"/>
    <w:rsid w:val="00C0119B"/>
    <w:rsid w:val="00C01208"/>
    <w:rsid w:val="00C019FD"/>
    <w:rsid w:val="00C02221"/>
    <w:rsid w:val="00C0234D"/>
    <w:rsid w:val="00C027CD"/>
    <w:rsid w:val="00C02DBB"/>
    <w:rsid w:val="00C03031"/>
    <w:rsid w:val="00C03216"/>
    <w:rsid w:val="00C03323"/>
    <w:rsid w:val="00C03E2F"/>
    <w:rsid w:val="00C040E8"/>
    <w:rsid w:val="00C04106"/>
    <w:rsid w:val="00C041F4"/>
    <w:rsid w:val="00C0433B"/>
    <w:rsid w:val="00C0437E"/>
    <w:rsid w:val="00C045DD"/>
    <w:rsid w:val="00C0464A"/>
    <w:rsid w:val="00C04D9B"/>
    <w:rsid w:val="00C04EF0"/>
    <w:rsid w:val="00C05320"/>
    <w:rsid w:val="00C05328"/>
    <w:rsid w:val="00C0532F"/>
    <w:rsid w:val="00C0552C"/>
    <w:rsid w:val="00C05550"/>
    <w:rsid w:val="00C056FB"/>
    <w:rsid w:val="00C0596B"/>
    <w:rsid w:val="00C05C92"/>
    <w:rsid w:val="00C05E8A"/>
    <w:rsid w:val="00C06394"/>
    <w:rsid w:val="00C064E6"/>
    <w:rsid w:val="00C06661"/>
    <w:rsid w:val="00C0687B"/>
    <w:rsid w:val="00C068BF"/>
    <w:rsid w:val="00C06B91"/>
    <w:rsid w:val="00C06C57"/>
    <w:rsid w:val="00C070B2"/>
    <w:rsid w:val="00C071FE"/>
    <w:rsid w:val="00C07B4C"/>
    <w:rsid w:val="00C07DD3"/>
    <w:rsid w:val="00C07E5C"/>
    <w:rsid w:val="00C10289"/>
    <w:rsid w:val="00C103A4"/>
    <w:rsid w:val="00C1047C"/>
    <w:rsid w:val="00C10A1C"/>
    <w:rsid w:val="00C10AC8"/>
    <w:rsid w:val="00C10B3B"/>
    <w:rsid w:val="00C1107F"/>
    <w:rsid w:val="00C11285"/>
    <w:rsid w:val="00C114C9"/>
    <w:rsid w:val="00C114D9"/>
    <w:rsid w:val="00C11851"/>
    <w:rsid w:val="00C1186D"/>
    <w:rsid w:val="00C11B65"/>
    <w:rsid w:val="00C11F97"/>
    <w:rsid w:val="00C125D1"/>
    <w:rsid w:val="00C12BB4"/>
    <w:rsid w:val="00C12DFF"/>
    <w:rsid w:val="00C12EAF"/>
    <w:rsid w:val="00C12EBB"/>
    <w:rsid w:val="00C1303B"/>
    <w:rsid w:val="00C131B7"/>
    <w:rsid w:val="00C134BB"/>
    <w:rsid w:val="00C1368E"/>
    <w:rsid w:val="00C13BE6"/>
    <w:rsid w:val="00C13D02"/>
    <w:rsid w:val="00C13DD2"/>
    <w:rsid w:val="00C13EEF"/>
    <w:rsid w:val="00C14035"/>
    <w:rsid w:val="00C14268"/>
    <w:rsid w:val="00C1437D"/>
    <w:rsid w:val="00C143D9"/>
    <w:rsid w:val="00C145DB"/>
    <w:rsid w:val="00C14C6C"/>
    <w:rsid w:val="00C14DBA"/>
    <w:rsid w:val="00C150E0"/>
    <w:rsid w:val="00C15190"/>
    <w:rsid w:val="00C15605"/>
    <w:rsid w:val="00C158FE"/>
    <w:rsid w:val="00C15E17"/>
    <w:rsid w:val="00C16688"/>
    <w:rsid w:val="00C16BBB"/>
    <w:rsid w:val="00C16FCA"/>
    <w:rsid w:val="00C17199"/>
    <w:rsid w:val="00C17343"/>
    <w:rsid w:val="00C1757C"/>
    <w:rsid w:val="00C175FC"/>
    <w:rsid w:val="00C17816"/>
    <w:rsid w:val="00C17D28"/>
    <w:rsid w:val="00C17E1C"/>
    <w:rsid w:val="00C20262"/>
    <w:rsid w:val="00C203F1"/>
    <w:rsid w:val="00C204AF"/>
    <w:rsid w:val="00C20782"/>
    <w:rsid w:val="00C213A3"/>
    <w:rsid w:val="00C213F7"/>
    <w:rsid w:val="00C218ED"/>
    <w:rsid w:val="00C223A3"/>
    <w:rsid w:val="00C22619"/>
    <w:rsid w:val="00C23499"/>
    <w:rsid w:val="00C238FC"/>
    <w:rsid w:val="00C23AFB"/>
    <w:rsid w:val="00C23C40"/>
    <w:rsid w:val="00C23D04"/>
    <w:rsid w:val="00C23D7D"/>
    <w:rsid w:val="00C241FA"/>
    <w:rsid w:val="00C24596"/>
    <w:rsid w:val="00C248B8"/>
    <w:rsid w:val="00C24CFD"/>
    <w:rsid w:val="00C250B3"/>
    <w:rsid w:val="00C2565F"/>
    <w:rsid w:val="00C261E1"/>
    <w:rsid w:val="00C2696E"/>
    <w:rsid w:val="00C26CCD"/>
    <w:rsid w:val="00C26E90"/>
    <w:rsid w:val="00C27174"/>
    <w:rsid w:val="00C279E1"/>
    <w:rsid w:val="00C30005"/>
    <w:rsid w:val="00C30075"/>
    <w:rsid w:val="00C30631"/>
    <w:rsid w:val="00C306A6"/>
    <w:rsid w:val="00C308CE"/>
    <w:rsid w:val="00C309F0"/>
    <w:rsid w:val="00C30E59"/>
    <w:rsid w:val="00C30FB9"/>
    <w:rsid w:val="00C3101E"/>
    <w:rsid w:val="00C312FF"/>
    <w:rsid w:val="00C31312"/>
    <w:rsid w:val="00C31A62"/>
    <w:rsid w:val="00C31DE3"/>
    <w:rsid w:val="00C3204C"/>
    <w:rsid w:val="00C322C9"/>
    <w:rsid w:val="00C3238D"/>
    <w:rsid w:val="00C324D9"/>
    <w:rsid w:val="00C33520"/>
    <w:rsid w:val="00C337A0"/>
    <w:rsid w:val="00C33AC3"/>
    <w:rsid w:val="00C33B73"/>
    <w:rsid w:val="00C33EEF"/>
    <w:rsid w:val="00C33F2F"/>
    <w:rsid w:val="00C342FF"/>
    <w:rsid w:val="00C349DD"/>
    <w:rsid w:val="00C34C53"/>
    <w:rsid w:val="00C357B8"/>
    <w:rsid w:val="00C35841"/>
    <w:rsid w:val="00C35AE2"/>
    <w:rsid w:val="00C35BDC"/>
    <w:rsid w:val="00C35C98"/>
    <w:rsid w:val="00C35E4B"/>
    <w:rsid w:val="00C35FC6"/>
    <w:rsid w:val="00C36120"/>
    <w:rsid w:val="00C3618C"/>
    <w:rsid w:val="00C3624D"/>
    <w:rsid w:val="00C3634C"/>
    <w:rsid w:val="00C36496"/>
    <w:rsid w:val="00C366FD"/>
    <w:rsid w:val="00C36806"/>
    <w:rsid w:val="00C368BE"/>
    <w:rsid w:val="00C36D03"/>
    <w:rsid w:val="00C37116"/>
    <w:rsid w:val="00C375D3"/>
    <w:rsid w:val="00C37801"/>
    <w:rsid w:val="00C378FE"/>
    <w:rsid w:val="00C37AE8"/>
    <w:rsid w:val="00C37B1A"/>
    <w:rsid w:val="00C37DAC"/>
    <w:rsid w:val="00C37E4C"/>
    <w:rsid w:val="00C37F32"/>
    <w:rsid w:val="00C40908"/>
    <w:rsid w:val="00C40920"/>
    <w:rsid w:val="00C40EFB"/>
    <w:rsid w:val="00C40FEA"/>
    <w:rsid w:val="00C412C7"/>
    <w:rsid w:val="00C416F4"/>
    <w:rsid w:val="00C41853"/>
    <w:rsid w:val="00C419E3"/>
    <w:rsid w:val="00C41B7B"/>
    <w:rsid w:val="00C41BA3"/>
    <w:rsid w:val="00C41E34"/>
    <w:rsid w:val="00C423E3"/>
    <w:rsid w:val="00C42402"/>
    <w:rsid w:val="00C42BD3"/>
    <w:rsid w:val="00C42DB0"/>
    <w:rsid w:val="00C42F16"/>
    <w:rsid w:val="00C430D2"/>
    <w:rsid w:val="00C431EC"/>
    <w:rsid w:val="00C43294"/>
    <w:rsid w:val="00C43356"/>
    <w:rsid w:val="00C4382A"/>
    <w:rsid w:val="00C443C0"/>
    <w:rsid w:val="00C445F8"/>
    <w:rsid w:val="00C44604"/>
    <w:rsid w:val="00C4464E"/>
    <w:rsid w:val="00C457E4"/>
    <w:rsid w:val="00C45BE7"/>
    <w:rsid w:val="00C45D47"/>
    <w:rsid w:val="00C4624F"/>
    <w:rsid w:val="00C46253"/>
    <w:rsid w:val="00C46764"/>
    <w:rsid w:val="00C469EE"/>
    <w:rsid w:val="00C46E41"/>
    <w:rsid w:val="00C47034"/>
    <w:rsid w:val="00C4749B"/>
    <w:rsid w:val="00C47722"/>
    <w:rsid w:val="00C47CE2"/>
    <w:rsid w:val="00C5031B"/>
    <w:rsid w:val="00C505F0"/>
    <w:rsid w:val="00C506D8"/>
    <w:rsid w:val="00C50EDC"/>
    <w:rsid w:val="00C51617"/>
    <w:rsid w:val="00C51B5B"/>
    <w:rsid w:val="00C51C70"/>
    <w:rsid w:val="00C51EAF"/>
    <w:rsid w:val="00C520D1"/>
    <w:rsid w:val="00C5210E"/>
    <w:rsid w:val="00C5226A"/>
    <w:rsid w:val="00C522E8"/>
    <w:rsid w:val="00C52A95"/>
    <w:rsid w:val="00C52D32"/>
    <w:rsid w:val="00C52EB7"/>
    <w:rsid w:val="00C53638"/>
    <w:rsid w:val="00C53797"/>
    <w:rsid w:val="00C54331"/>
    <w:rsid w:val="00C5455B"/>
    <w:rsid w:val="00C54FAD"/>
    <w:rsid w:val="00C55483"/>
    <w:rsid w:val="00C561E8"/>
    <w:rsid w:val="00C563D1"/>
    <w:rsid w:val="00C567C9"/>
    <w:rsid w:val="00C56857"/>
    <w:rsid w:val="00C56ACC"/>
    <w:rsid w:val="00C56F1F"/>
    <w:rsid w:val="00C57298"/>
    <w:rsid w:val="00C57331"/>
    <w:rsid w:val="00C57775"/>
    <w:rsid w:val="00C577D6"/>
    <w:rsid w:val="00C57A69"/>
    <w:rsid w:val="00C57ABB"/>
    <w:rsid w:val="00C57BFB"/>
    <w:rsid w:val="00C57DB1"/>
    <w:rsid w:val="00C6048F"/>
    <w:rsid w:val="00C611AA"/>
    <w:rsid w:val="00C616B3"/>
    <w:rsid w:val="00C61B47"/>
    <w:rsid w:val="00C62392"/>
    <w:rsid w:val="00C6240C"/>
    <w:rsid w:val="00C62600"/>
    <w:rsid w:val="00C6294C"/>
    <w:rsid w:val="00C62A05"/>
    <w:rsid w:val="00C62BAE"/>
    <w:rsid w:val="00C62CD5"/>
    <w:rsid w:val="00C62D0D"/>
    <w:rsid w:val="00C63528"/>
    <w:rsid w:val="00C637FF"/>
    <w:rsid w:val="00C63B3C"/>
    <w:rsid w:val="00C63B45"/>
    <w:rsid w:val="00C63C6E"/>
    <w:rsid w:val="00C64136"/>
    <w:rsid w:val="00C64163"/>
    <w:rsid w:val="00C6428B"/>
    <w:rsid w:val="00C64471"/>
    <w:rsid w:val="00C64493"/>
    <w:rsid w:val="00C64727"/>
    <w:rsid w:val="00C64A72"/>
    <w:rsid w:val="00C64EBB"/>
    <w:rsid w:val="00C65487"/>
    <w:rsid w:val="00C659EA"/>
    <w:rsid w:val="00C65EEA"/>
    <w:rsid w:val="00C660AE"/>
    <w:rsid w:val="00C660B3"/>
    <w:rsid w:val="00C66346"/>
    <w:rsid w:val="00C666DA"/>
    <w:rsid w:val="00C6671E"/>
    <w:rsid w:val="00C671BE"/>
    <w:rsid w:val="00C67359"/>
    <w:rsid w:val="00C67663"/>
    <w:rsid w:val="00C6766E"/>
    <w:rsid w:val="00C676CC"/>
    <w:rsid w:val="00C679CD"/>
    <w:rsid w:val="00C679E2"/>
    <w:rsid w:val="00C67C9D"/>
    <w:rsid w:val="00C70699"/>
    <w:rsid w:val="00C707F6"/>
    <w:rsid w:val="00C70B59"/>
    <w:rsid w:val="00C71039"/>
    <w:rsid w:val="00C71090"/>
    <w:rsid w:val="00C71535"/>
    <w:rsid w:val="00C71CE8"/>
    <w:rsid w:val="00C723BB"/>
    <w:rsid w:val="00C72787"/>
    <w:rsid w:val="00C729FD"/>
    <w:rsid w:val="00C72A45"/>
    <w:rsid w:val="00C732DC"/>
    <w:rsid w:val="00C73358"/>
    <w:rsid w:val="00C7346B"/>
    <w:rsid w:val="00C73502"/>
    <w:rsid w:val="00C736D7"/>
    <w:rsid w:val="00C739F9"/>
    <w:rsid w:val="00C73D48"/>
    <w:rsid w:val="00C7425B"/>
    <w:rsid w:val="00C75110"/>
    <w:rsid w:val="00C751F9"/>
    <w:rsid w:val="00C752BD"/>
    <w:rsid w:val="00C7596A"/>
    <w:rsid w:val="00C75A8B"/>
    <w:rsid w:val="00C761DD"/>
    <w:rsid w:val="00C76206"/>
    <w:rsid w:val="00C76539"/>
    <w:rsid w:val="00C76A76"/>
    <w:rsid w:val="00C76A8D"/>
    <w:rsid w:val="00C76EE7"/>
    <w:rsid w:val="00C7715B"/>
    <w:rsid w:val="00C77A20"/>
    <w:rsid w:val="00C8023E"/>
    <w:rsid w:val="00C8056A"/>
    <w:rsid w:val="00C806F4"/>
    <w:rsid w:val="00C80CF7"/>
    <w:rsid w:val="00C80F8E"/>
    <w:rsid w:val="00C81398"/>
    <w:rsid w:val="00C81489"/>
    <w:rsid w:val="00C8155F"/>
    <w:rsid w:val="00C815A9"/>
    <w:rsid w:val="00C822AB"/>
    <w:rsid w:val="00C82603"/>
    <w:rsid w:val="00C826F8"/>
    <w:rsid w:val="00C82F78"/>
    <w:rsid w:val="00C82FCD"/>
    <w:rsid w:val="00C8309A"/>
    <w:rsid w:val="00C833DF"/>
    <w:rsid w:val="00C8345A"/>
    <w:rsid w:val="00C8365C"/>
    <w:rsid w:val="00C83716"/>
    <w:rsid w:val="00C837E5"/>
    <w:rsid w:val="00C8412C"/>
    <w:rsid w:val="00C845C1"/>
    <w:rsid w:val="00C8471E"/>
    <w:rsid w:val="00C84AB2"/>
    <w:rsid w:val="00C84D8B"/>
    <w:rsid w:val="00C85FC1"/>
    <w:rsid w:val="00C86109"/>
    <w:rsid w:val="00C86229"/>
    <w:rsid w:val="00C8697E"/>
    <w:rsid w:val="00C86A85"/>
    <w:rsid w:val="00C86D51"/>
    <w:rsid w:val="00C872C5"/>
    <w:rsid w:val="00C8773B"/>
    <w:rsid w:val="00C87DB3"/>
    <w:rsid w:val="00C87E15"/>
    <w:rsid w:val="00C90A3B"/>
    <w:rsid w:val="00C90C92"/>
    <w:rsid w:val="00C90F71"/>
    <w:rsid w:val="00C91101"/>
    <w:rsid w:val="00C91208"/>
    <w:rsid w:val="00C914AC"/>
    <w:rsid w:val="00C9198D"/>
    <w:rsid w:val="00C91BEF"/>
    <w:rsid w:val="00C92446"/>
    <w:rsid w:val="00C926AE"/>
    <w:rsid w:val="00C9290D"/>
    <w:rsid w:val="00C92AAB"/>
    <w:rsid w:val="00C92D22"/>
    <w:rsid w:val="00C92F9E"/>
    <w:rsid w:val="00C933C4"/>
    <w:rsid w:val="00C933CA"/>
    <w:rsid w:val="00C93905"/>
    <w:rsid w:val="00C93937"/>
    <w:rsid w:val="00C939D9"/>
    <w:rsid w:val="00C93C08"/>
    <w:rsid w:val="00C93CA7"/>
    <w:rsid w:val="00C9427F"/>
    <w:rsid w:val="00C9430B"/>
    <w:rsid w:val="00C94943"/>
    <w:rsid w:val="00C95136"/>
    <w:rsid w:val="00C95865"/>
    <w:rsid w:val="00C967B1"/>
    <w:rsid w:val="00C9694B"/>
    <w:rsid w:val="00C96A18"/>
    <w:rsid w:val="00C96A52"/>
    <w:rsid w:val="00C96BBD"/>
    <w:rsid w:val="00C96D4D"/>
    <w:rsid w:val="00CA021F"/>
    <w:rsid w:val="00CA0BE7"/>
    <w:rsid w:val="00CA0E4F"/>
    <w:rsid w:val="00CA1428"/>
    <w:rsid w:val="00CA17E1"/>
    <w:rsid w:val="00CA21A6"/>
    <w:rsid w:val="00CA25B7"/>
    <w:rsid w:val="00CA265E"/>
    <w:rsid w:val="00CA2B1C"/>
    <w:rsid w:val="00CA2BCC"/>
    <w:rsid w:val="00CA3072"/>
    <w:rsid w:val="00CA39EC"/>
    <w:rsid w:val="00CA401F"/>
    <w:rsid w:val="00CA43A0"/>
    <w:rsid w:val="00CA4728"/>
    <w:rsid w:val="00CA479E"/>
    <w:rsid w:val="00CA47CC"/>
    <w:rsid w:val="00CA4837"/>
    <w:rsid w:val="00CA4842"/>
    <w:rsid w:val="00CA48F3"/>
    <w:rsid w:val="00CA521F"/>
    <w:rsid w:val="00CA550C"/>
    <w:rsid w:val="00CA5773"/>
    <w:rsid w:val="00CA669C"/>
    <w:rsid w:val="00CA66CB"/>
    <w:rsid w:val="00CA736A"/>
    <w:rsid w:val="00CA7571"/>
    <w:rsid w:val="00CB0518"/>
    <w:rsid w:val="00CB07DB"/>
    <w:rsid w:val="00CB1004"/>
    <w:rsid w:val="00CB1656"/>
    <w:rsid w:val="00CB1977"/>
    <w:rsid w:val="00CB1BF1"/>
    <w:rsid w:val="00CB2984"/>
    <w:rsid w:val="00CB2EE2"/>
    <w:rsid w:val="00CB3386"/>
    <w:rsid w:val="00CB3394"/>
    <w:rsid w:val="00CB3464"/>
    <w:rsid w:val="00CB3558"/>
    <w:rsid w:val="00CB36B5"/>
    <w:rsid w:val="00CB36C7"/>
    <w:rsid w:val="00CB3B1B"/>
    <w:rsid w:val="00CB3F98"/>
    <w:rsid w:val="00CB460A"/>
    <w:rsid w:val="00CB496E"/>
    <w:rsid w:val="00CB4B0E"/>
    <w:rsid w:val="00CB4DC3"/>
    <w:rsid w:val="00CB505A"/>
    <w:rsid w:val="00CB538E"/>
    <w:rsid w:val="00CB5A4B"/>
    <w:rsid w:val="00CB5A9B"/>
    <w:rsid w:val="00CB63F3"/>
    <w:rsid w:val="00CB6706"/>
    <w:rsid w:val="00CB6B75"/>
    <w:rsid w:val="00CB73B1"/>
    <w:rsid w:val="00CB7D25"/>
    <w:rsid w:val="00CB7FF5"/>
    <w:rsid w:val="00CC00E0"/>
    <w:rsid w:val="00CC0354"/>
    <w:rsid w:val="00CC040B"/>
    <w:rsid w:val="00CC0ADB"/>
    <w:rsid w:val="00CC0F6E"/>
    <w:rsid w:val="00CC1024"/>
    <w:rsid w:val="00CC142E"/>
    <w:rsid w:val="00CC1A41"/>
    <w:rsid w:val="00CC1C20"/>
    <w:rsid w:val="00CC1DD7"/>
    <w:rsid w:val="00CC2084"/>
    <w:rsid w:val="00CC20EC"/>
    <w:rsid w:val="00CC2443"/>
    <w:rsid w:val="00CC256F"/>
    <w:rsid w:val="00CC2635"/>
    <w:rsid w:val="00CC3249"/>
    <w:rsid w:val="00CC326D"/>
    <w:rsid w:val="00CC35B3"/>
    <w:rsid w:val="00CC3FF0"/>
    <w:rsid w:val="00CC416E"/>
    <w:rsid w:val="00CC43D2"/>
    <w:rsid w:val="00CC458D"/>
    <w:rsid w:val="00CC4BFC"/>
    <w:rsid w:val="00CC4DCE"/>
    <w:rsid w:val="00CC4DDA"/>
    <w:rsid w:val="00CC50F0"/>
    <w:rsid w:val="00CC53CF"/>
    <w:rsid w:val="00CC567F"/>
    <w:rsid w:val="00CC569B"/>
    <w:rsid w:val="00CC5E3B"/>
    <w:rsid w:val="00CC65E3"/>
    <w:rsid w:val="00CC66F7"/>
    <w:rsid w:val="00CC67F2"/>
    <w:rsid w:val="00CC6C6C"/>
    <w:rsid w:val="00CC6F37"/>
    <w:rsid w:val="00CC7253"/>
    <w:rsid w:val="00CC7B24"/>
    <w:rsid w:val="00CC7E7D"/>
    <w:rsid w:val="00CC7F4A"/>
    <w:rsid w:val="00CD03CF"/>
    <w:rsid w:val="00CD06B3"/>
    <w:rsid w:val="00CD1576"/>
    <w:rsid w:val="00CD1C44"/>
    <w:rsid w:val="00CD210A"/>
    <w:rsid w:val="00CD238C"/>
    <w:rsid w:val="00CD23CB"/>
    <w:rsid w:val="00CD26C7"/>
    <w:rsid w:val="00CD2748"/>
    <w:rsid w:val="00CD280D"/>
    <w:rsid w:val="00CD2955"/>
    <w:rsid w:val="00CD299F"/>
    <w:rsid w:val="00CD2AFB"/>
    <w:rsid w:val="00CD2D4F"/>
    <w:rsid w:val="00CD2E7E"/>
    <w:rsid w:val="00CD3010"/>
    <w:rsid w:val="00CD314D"/>
    <w:rsid w:val="00CD329B"/>
    <w:rsid w:val="00CD3579"/>
    <w:rsid w:val="00CD3F5C"/>
    <w:rsid w:val="00CD42CC"/>
    <w:rsid w:val="00CD4821"/>
    <w:rsid w:val="00CD4EE6"/>
    <w:rsid w:val="00CD5420"/>
    <w:rsid w:val="00CD54B2"/>
    <w:rsid w:val="00CD5553"/>
    <w:rsid w:val="00CD572A"/>
    <w:rsid w:val="00CD580F"/>
    <w:rsid w:val="00CD586E"/>
    <w:rsid w:val="00CD5FC2"/>
    <w:rsid w:val="00CD62D0"/>
    <w:rsid w:val="00CD637F"/>
    <w:rsid w:val="00CD6521"/>
    <w:rsid w:val="00CD6790"/>
    <w:rsid w:val="00CD6935"/>
    <w:rsid w:val="00CD6AF7"/>
    <w:rsid w:val="00CD728F"/>
    <w:rsid w:val="00CD7D99"/>
    <w:rsid w:val="00CD7EF7"/>
    <w:rsid w:val="00CE0466"/>
    <w:rsid w:val="00CE0490"/>
    <w:rsid w:val="00CE066F"/>
    <w:rsid w:val="00CE085C"/>
    <w:rsid w:val="00CE08E0"/>
    <w:rsid w:val="00CE08E1"/>
    <w:rsid w:val="00CE0CBF"/>
    <w:rsid w:val="00CE1323"/>
    <w:rsid w:val="00CE161C"/>
    <w:rsid w:val="00CE17E5"/>
    <w:rsid w:val="00CE1A19"/>
    <w:rsid w:val="00CE261F"/>
    <w:rsid w:val="00CE2693"/>
    <w:rsid w:val="00CE2AD7"/>
    <w:rsid w:val="00CE2BF9"/>
    <w:rsid w:val="00CE2D0B"/>
    <w:rsid w:val="00CE34CC"/>
    <w:rsid w:val="00CE3862"/>
    <w:rsid w:val="00CE39A1"/>
    <w:rsid w:val="00CE39A7"/>
    <w:rsid w:val="00CE3B47"/>
    <w:rsid w:val="00CE410F"/>
    <w:rsid w:val="00CE415F"/>
    <w:rsid w:val="00CE46BE"/>
    <w:rsid w:val="00CE46EB"/>
    <w:rsid w:val="00CE4EF1"/>
    <w:rsid w:val="00CE50D9"/>
    <w:rsid w:val="00CE5556"/>
    <w:rsid w:val="00CE5D9D"/>
    <w:rsid w:val="00CE67F3"/>
    <w:rsid w:val="00CE6C1B"/>
    <w:rsid w:val="00CE6E0C"/>
    <w:rsid w:val="00CE6F9E"/>
    <w:rsid w:val="00CE70B4"/>
    <w:rsid w:val="00CE73A1"/>
    <w:rsid w:val="00CE7CBA"/>
    <w:rsid w:val="00CE7D21"/>
    <w:rsid w:val="00CF0341"/>
    <w:rsid w:val="00CF0793"/>
    <w:rsid w:val="00CF0E81"/>
    <w:rsid w:val="00CF0ECB"/>
    <w:rsid w:val="00CF114A"/>
    <w:rsid w:val="00CF1188"/>
    <w:rsid w:val="00CF1347"/>
    <w:rsid w:val="00CF189B"/>
    <w:rsid w:val="00CF1A43"/>
    <w:rsid w:val="00CF1D0D"/>
    <w:rsid w:val="00CF1F50"/>
    <w:rsid w:val="00CF238A"/>
    <w:rsid w:val="00CF27BA"/>
    <w:rsid w:val="00CF2983"/>
    <w:rsid w:val="00CF29CF"/>
    <w:rsid w:val="00CF3064"/>
    <w:rsid w:val="00CF314E"/>
    <w:rsid w:val="00CF3EAA"/>
    <w:rsid w:val="00CF4CE4"/>
    <w:rsid w:val="00CF5D69"/>
    <w:rsid w:val="00CF5F98"/>
    <w:rsid w:val="00CF64AE"/>
    <w:rsid w:val="00CF6E5C"/>
    <w:rsid w:val="00CF6E64"/>
    <w:rsid w:val="00CF7129"/>
    <w:rsid w:val="00CF7210"/>
    <w:rsid w:val="00CF741D"/>
    <w:rsid w:val="00CF74C3"/>
    <w:rsid w:val="00CF784A"/>
    <w:rsid w:val="00D00100"/>
    <w:rsid w:val="00D00721"/>
    <w:rsid w:val="00D008A0"/>
    <w:rsid w:val="00D00FDA"/>
    <w:rsid w:val="00D016F2"/>
    <w:rsid w:val="00D01CAD"/>
    <w:rsid w:val="00D0212F"/>
    <w:rsid w:val="00D0223C"/>
    <w:rsid w:val="00D023A6"/>
    <w:rsid w:val="00D03020"/>
    <w:rsid w:val="00D03102"/>
    <w:rsid w:val="00D03671"/>
    <w:rsid w:val="00D03852"/>
    <w:rsid w:val="00D0390E"/>
    <w:rsid w:val="00D03F1A"/>
    <w:rsid w:val="00D044A2"/>
    <w:rsid w:val="00D047E0"/>
    <w:rsid w:val="00D048E6"/>
    <w:rsid w:val="00D0537C"/>
    <w:rsid w:val="00D05AD8"/>
    <w:rsid w:val="00D05D60"/>
    <w:rsid w:val="00D0622C"/>
    <w:rsid w:val="00D06402"/>
    <w:rsid w:val="00D06615"/>
    <w:rsid w:val="00D06777"/>
    <w:rsid w:val="00D06EFB"/>
    <w:rsid w:val="00D07155"/>
    <w:rsid w:val="00D07AD7"/>
    <w:rsid w:val="00D07C6B"/>
    <w:rsid w:val="00D10000"/>
    <w:rsid w:val="00D104E5"/>
    <w:rsid w:val="00D1057B"/>
    <w:rsid w:val="00D111C3"/>
    <w:rsid w:val="00D11298"/>
    <w:rsid w:val="00D1192C"/>
    <w:rsid w:val="00D11ACA"/>
    <w:rsid w:val="00D11C4A"/>
    <w:rsid w:val="00D11C95"/>
    <w:rsid w:val="00D11DCA"/>
    <w:rsid w:val="00D121C7"/>
    <w:rsid w:val="00D12234"/>
    <w:rsid w:val="00D122B7"/>
    <w:rsid w:val="00D12412"/>
    <w:rsid w:val="00D126E6"/>
    <w:rsid w:val="00D1292D"/>
    <w:rsid w:val="00D129B9"/>
    <w:rsid w:val="00D12ADA"/>
    <w:rsid w:val="00D1328D"/>
    <w:rsid w:val="00D13C57"/>
    <w:rsid w:val="00D140F2"/>
    <w:rsid w:val="00D14366"/>
    <w:rsid w:val="00D149FA"/>
    <w:rsid w:val="00D14DD6"/>
    <w:rsid w:val="00D15298"/>
    <w:rsid w:val="00D15A2A"/>
    <w:rsid w:val="00D15C14"/>
    <w:rsid w:val="00D1645B"/>
    <w:rsid w:val="00D164B4"/>
    <w:rsid w:val="00D16728"/>
    <w:rsid w:val="00D1679D"/>
    <w:rsid w:val="00D168BF"/>
    <w:rsid w:val="00D168DA"/>
    <w:rsid w:val="00D169CF"/>
    <w:rsid w:val="00D16C73"/>
    <w:rsid w:val="00D1734B"/>
    <w:rsid w:val="00D1739C"/>
    <w:rsid w:val="00D17546"/>
    <w:rsid w:val="00D17607"/>
    <w:rsid w:val="00D176F9"/>
    <w:rsid w:val="00D200E3"/>
    <w:rsid w:val="00D20503"/>
    <w:rsid w:val="00D206C5"/>
    <w:rsid w:val="00D20808"/>
    <w:rsid w:val="00D2084F"/>
    <w:rsid w:val="00D20E3D"/>
    <w:rsid w:val="00D20EC0"/>
    <w:rsid w:val="00D2122E"/>
    <w:rsid w:val="00D21516"/>
    <w:rsid w:val="00D21729"/>
    <w:rsid w:val="00D219A6"/>
    <w:rsid w:val="00D21EA5"/>
    <w:rsid w:val="00D21FB5"/>
    <w:rsid w:val="00D22173"/>
    <w:rsid w:val="00D224E4"/>
    <w:rsid w:val="00D226EC"/>
    <w:rsid w:val="00D22C8B"/>
    <w:rsid w:val="00D23069"/>
    <w:rsid w:val="00D232FA"/>
    <w:rsid w:val="00D2398E"/>
    <w:rsid w:val="00D23A5C"/>
    <w:rsid w:val="00D23EB2"/>
    <w:rsid w:val="00D2424B"/>
    <w:rsid w:val="00D243CF"/>
    <w:rsid w:val="00D245C1"/>
    <w:rsid w:val="00D248FB"/>
    <w:rsid w:val="00D25418"/>
    <w:rsid w:val="00D254B1"/>
    <w:rsid w:val="00D2567B"/>
    <w:rsid w:val="00D25ECF"/>
    <w:rsid w:val="00D260A7"/>
    <w:rsid w:val="00D267B9"/>
    <w:rsid w:val="00D26869"/>
    <w:rsid w:val="00D26881"/>
    <w:rsid w:val="00D26D4A"/>
    <w:rsid w:val="00D26DC8"/>
    <w:rsid w:val="00D2719C"/>
    <w:rsid w:val="00D27341"/>
    <w:rsid w:val="00D27747"/>
    <w:rsid w:val="00D27BA3"/>
    <w:rsid w:val="00D27C56"/>
    <w:rsid w:val="00D27FCB"/>
    <w:rsid w:val="00D30C79"/>
    <w:rsid w:val="00D30CE8"/>
    <w:rsid w:val="00D311D5"/>
    <w:rsid w:val="00D3165C"/>
    <w:rsid w:val="00D31DCE"/>
    <w:rsid w:val="00D31EAE"/>
    <w:rsid w:val="00D32897"/>
    <w:rsid w:val="00D32CF4"/>
    <w:rsid w:val="00D33342"/>
    <w:rsid w:val="00D33B23"/>
    <w:rsid w:val="00D33CE0"/>
    <w:rsid w:val="00D33DED"/>
    <w:rsid w:val="00D3436D"/>
    <w:rsid w:val="00D343BD"/>
    <w:rsid w:val="00D34C81"/>
    <w:rsid w:val="00D34CBC"/>
    <w:rsid w:val="00D34CDB"/>
    <w:rsid w:val="00D34FA4"/>
    <w:rsid w:val="00D35103"/>
    <w:rsid w:val="00D356A8"/>
    <w:rsid w:val="00D35A7D"/>
    <w:rsid w:val="00D35E27"/>
    <w:rsid w:val="00D35F54"/>
    <w:rsid w:val="00D36674"/>
    <w:rsid w:val="00D366F3"/>
    <w:rsid w:val="00D36A05"/>
    <w:rsid w:val="00D36ECB"/>
    <w:rsid w:val="00D370E9"/>
    <w:rsid w:val="00D373B9"/>
    <w:rsid w:val="00D377CC"/>
    <w:rsid w:val="00D377EC"/>
    <w:rsid w:val="00D400CA"/>
    <w:rsid w:val="00D4021E"/>
    <w:rsid w:val="00D40298"/>
    <w:rsid w:val="00D40474"/>
    <w:rsid w:val="00D40568"/>
    <w:rsid w:val="00D408A3"/>
    <w:rsid w:val="00D40971"/>
    <w:rsid w:val="00D40B59"/>
    <w:rsid w:val="00D41456"/>
    <w:rsid w:val="00D41A7D"/>
    <w:rsid w:val="00D421C4"/>
    <w:rsid w:val="00D4243E"/>
    <w:rsid w:val="00D43758"/>
    <w:rsid w:val="00D439EA"/>
    <w:rsid w:val="00D43A90"/>
    <w:rsid w:val="00D43ADA"/>
    <w:rsid w:val="00D43BF8"/>
    <w:rsid w:val="00D43C64"/>
    <w:rsid w:val="00D43F91"/>
    <w:rsid w:val="00D44046"/>
    <w:rsid w:val="00D44113"/>
    <w:rsid w:val="00D443DA"/>
    <w:rsid w:val="00D44462"/>
    <w:rsid w:val="00D445CB"/>
    <w:rsid w:val="00D44701"/>
    <w:rsid w:val="00D449BE"/>
    <w:rsid w:val="00D44ACB"/>
    <w:rsid w:val="00D44E02"/>
    <w:rsid w:val="00D454AC"/>
    <w:rsid w:val="00D45877"/>
    <w:rsid w:val="00D4587F"/>
    <w:rsid w:val="00D45D78"/>
    <w:rsid w:val="00D468D6"/>
    <w:rsid w:val="00D47606"/>
    <w:rsid w:val="00D47ECF"/>
    <w:rsid w:val="00D50350"/>
    <w:rsid w:val="00D50A0C"/>
    <w:rsid w:val="00D50C68"/>
    <w:rsid w:val="00D51378"/>
    <w:rsid w:val="00D5141C"/>
    <w:rsid w:val="00D5168F"/>
    <w:rsid w:val="00D51DFD"/>
    <w:rsid w:val="00D51F5D"/>
    <w:rsid w:val="00D51F8B"/>
    <w:rsid w:val="00D52215"/>
    <w:rsid w:val="00D52783"/>
    <w:rsid w:val="00D52BC0"/>
    <w:rsid w:val="00D5340C"/>
    <w:rsid w:val="00D5357B"/>
    <w:rsid w:val="00D54560"/>
    <w:rsid w:val="00D54CCB"/>
    <w:rsid w:val="00D54F80"/>
    <w:rsid w:val="00D5524B"/>
    <w:rsid w:val="00D552E9"/>
    <w:rsid w:val="00D55403"/>
    <w:rsid w:val="00D55784"/>
    <w:rsid w:val="00D557E3"/>
    <w:rsid w:val="00D55A12"/>
    <w:rsid w:val="00D55F61"/>
    <w:rsid w:val="00D56106"/>
    <w:rsid w:val="00D56533"/>
    <w:rsid w:val="00D56BB9"/>
    <w:rsid w:val="00D56D3A"/>
    <w:rsid w:val="00D56E09"/>
    <w:rsid w:val="00D56E52"/>
    <w:rsid w:val="00D56E94"/>
    <w:rsid w:val="00D57316"/>
    <w:rsid w:val="00D5744A"/>
    <w:rsid w:val="00D57B3B"/>
    <w:rsid w:val="00D60125"/>
    <w:rsid w:val="00D60264"/>
    <w:rsid w:val="00D6084F"/>
    <w:rsid w:val="00D609CF"/>
    <w:rsid w:val="00D60C1C"/>
    <w:rsid w:val="00D61429"/>
    <w:rsid w:val="00D6195E"/>
    <w:rsid w:val="00D61C96"/>
    <w:rsid w:val="00D61E43"/>
    <w:rsid w:val="00D61E48"/>
    <w:rsid w:val="00D62024"/>
    <w:rsid w:val="00D62151"/>
    <w:rsid w:val="00D62577"/>
    <w:rsid w:val="00D625D0"/>
    <w:rsid w:val="00D62836"/>
    <w:rsid w:val="00D6289D"/>
    <w:rsid w:val="00D628F4"/>
    <w:rsid w:val="00D62AF2"/>
    <w:rsid w:val="00D62E49"/>
    <w:rsid w:val="00D62F2F"/>
    <w:rsid w:val="00D63118"/>
    <w:rsid w:val="00D63321"/>
    <w:rsid w:val="00D63351"/>
    <w:rsid w:val="00D6369C"/>
    <w:rsid w:val="00D637E3"/>
    <w:rsid w:val="00D63EA6"/>
    <w:rsid w:val="00D63F81"/>
    <w:rsid w:val="00D6429F"/>
    <w:rsid w:val="00D646E6"/>
    <w:rsid w:val="00D6491B"/>
    <w:rsid w:val="00D64948"/>
    <w:rsid w:val="00D64DF8"/>
    <w:rsid w:val="00D64FAA"/>
    <w:rsid w:val="00D6551E"/>
    <w:rsid w:val="00D657A8"/>
    <w:rsid w:val="00D65AB2"/>
    <w:rsid w:val="00D65E4E"/>
    <w:rsid w:val="00D6603A"/>
    <w:rsid w:val="00D66140"/>
    <w:rsid w:val="00D6682D"/>
    <w:rsid w:val="00D66A22"/>
    <w:rsid w:val="00D66A4C"/>
    <w:rsid w:val="00D66A62"/>
    <w:rsid w:val="00D66D15"/>
    <w:rsid w:val="00D66D1B"/>
    <w:rsid w:val="00D67497"/>
    <w:rsid w:val="00D675F9"/>
    <w:rsid w:val="00D67AB8"/>
    <w:rsid w:val="00D67BDF"/>
    <w:rsid w:val="00D70433"/>
    <w:rsid w:val="00D70932"/>
    <w:rsid w:val="00D70CAE"/>
    <w:rsid w:val="00D70F84"/>
    <w:rsid w:val="00D71158"/>
    <w:rsid w:val="00D712F0"/>
    <w:rsid w:val="00D7187F"/>
    <w:rsid w:val="00D71C60"/>
    <w:rsid w:val="00D71F2B"/>
    <w:rsid w:val="00D72625"/>
    <w:rsid w:val="00D7346E"/>
    <w:rsid w:val="00D73A69"/>
    <w:rsid w:val="00D73E0D"/>
    <w:rsid w:val="00D73F66"/>
    <w:rsid w:val="00D74405"/>
    <w:rsid w:val="00D74789"/>
    <w:rsid w:val="00D74962"/>
    <w:rsid w:val="00D7555D"/>
    <w:rsid w:val="00D755D1"/>
    <w:rsid w:val="00D75CAE"/>
    <w:rsid w:val="00D75E7F"/>
    <w:rsid w:val="00D76051"/>
    <w:rsid w:val="00D76237"/>
    <w:rsid w:val="00D7633C"/>
    <w:rsid w:val="00D76646"/>
    <w:rsid w:val="00D766F5"/>
    <w:rsid w:val="00D7679F"/>
    <w:rsid w:val="00D76B26"/>
    <w:rsid w:val="00D76BB4"/>
    <w:rsid w:val="00D771D4"/>
    <w:rsid w:val="00D77483"/>
    <w:rsid w:val="00D77A3A"/>
    <w:rsid w:val="00D77A86"/>
    <w:rsid w:val="00D77EF9"/>
    <w:rsid w:val="00D80092"/>
    <w:rsid w:val="00D803BF"/>
    <w:rsid w:val="00D80426"/>
    <w:rsid w:val="00D804A9"/>
    <w:rsid w:val="00D80838"/>
    <w:rsid w:val="00D80903"/>
    <w:rsid w:val="00D80BCD"/>
    <w:rsid w:val="00D80EFA"/>
    <w:rsid w:val="00D8133D"/>
    <w:rsid w:val="00D816B5"/>
    <w:rsid w:val="00D81E13"/>
    <w:rsid w:val="00D82930"/>
    <w:rsid w:val="00D82A6E"/>
    <w:rsid w:val="00D82E8A"/>
    <w:rsid w:val="00D82FD8"/>
    <w:rsid w:val="00D831F5"/>
    <w:rsid w:val="00D836A1"/>
    <w:rsid w:val="00D8409D"/>
    <w:rsid w:val="00D840FF"/>
    <w:rsid w:val="00D848A5"/>
    <w:rsid w:val="00D84AEA"/>
    <w:rsid w:val="00D84C32"/>
    <w:rsid w:val="00D84D46"/>
    <w:rsid w:val="00D84DBC"/>
    <w:rsid w:val="00D853FC"/>
    <w:rsid w:val="00D857EC"/>
    <w:rsid w:val="00D8582F"/>
    <w:rsid w:val="00D859CC"/>
    <w:rsid w:val="00D859E9"/>
    <w:rsid w:val="00D85AFB"/>
    <w:rsid w:val="00D85F02"/>
    <w:rsid w:val="00D85F4B"/>
    <w:rsid w:val="00D862F7"/>
    <w:rsid w:val="00D8698E"/>
    <w:rsid w:val="00D86BE1"/>
    <w:rsid w:val="00D8732F"/>
    <w:rsid w:val="00D8757E"/>
    <w:rsid w:val="00D8774D"/>
    <w:rsid w:val="00D87CE2"/>
    <w:rsid w:val="00D90DC9"/>
    <w:rsid w:val="00D90F1B"/>
    <w:rsid w:val="00D90FEF"/>
    <w:rsid w:val="00D91020"/>
    <w:rsid w:val="00D91480"/>
    <w:rsid w:val="00D91586"/>
    <w:rsid w:val="00D91C9F"/>
    <w:rsid w:val="00D9244B"/>
    <w:rsid w:val="00D9304F"/>
    <w:rsid w:val="00D938E0"/>
    <w:rsid w:val="00D9394F"/>
    <w:rsid w:val="00D93B6E"/>
    <w:rsid w:val="00D93CE2"/>
    <w:rsid w:val="00D94090"/>
    <w:rsid w:val="00D946BA"/>
    <w:rsid w:val="00D94E57"/>
    <w:rsid w:val="00D94F8D"/>
    <w:rsid w:val="00D94FD6"/>
    <w:rsid w:val="00D94FEF"/>
    <w:rsid w:val="00D95E1B"/>
    <w:rsid w:val="00D96047"/>
    <w:rsid w:val="00D96279"/>
    <w:rsid w:val="00D96437"/>
    <w:rsid w:val="00D966CE"/>
    <w:rsid w:val="00D96807"/>
    <w:rsid w:val="00D96901"/>
    <w:rsid w:val="00D969BD"/>
    <w:rsid w:val="00D96AC7"/>
    <w:rsid w:val="00D96C8B"/>
    <w:rsid w:val="00D96F1F"/>
    <w:rsid w:val="00D9710A"/>
    <w:rsid w:val="00D9713B"/>
    <w:rsid w:val="00D9742C"/>
    <w:rsid w:val="00D9744E"/>
    <w:rsid w:val="00D97498"/>
    <w:rsid w:val="00D979E3"/>
    <w:rsid w:val="00D97B50"/>
    <w:rsid w:val="00D97E89"/>
    <w:rsid w:val="00DA00F6"/>
    <w:rsid w:val="00DA034D"/>
    <w:rsid w:val="00DA0B19"/>
    <w:rsid w:val="00DA13EF"/>
    <w:rsid w:val="00DA190B"/>
    <w:rsid w:val="00DA1AE2"/>
    <w:rsid w:val="00DA1D4C"/>
    <w:rsid w:val="00DA1F23"/>
    <w:rsid w:val="00DA24A0"/>
    <w:rsid w:val="00DA2A9F"/>
    <w:rsid w:val="00DA2D4E"/>
    <w:rsid w:val="00DA2EBE"/>
    <w:rsid w:val="00DA3039"/>
    <w:rsid w:val="00DA30B5"/>
    <w:rsid w:val="00DA3483"/>
    <w:rsid w:val="00DA35ED"/>
    <w:rsid w:val="00DA3B04"/>
    <w:rsid w:val="00DA3B13"/>
    <w:rsid w:val="00DA3BD0"/>
    <w:rsid w:val="00DA3FD1"/>
    <w:rsid w:val="00DA48DA"/>
    <w:rsid w:val="00DA4A25"/>
    <w:rsid w:val="00DA4B2E"/>
    <w:rsid w:val="00DA4C8E"/>
    <w:rsid w:val="00DA5141"/>
    <w:rsid w:val="00DA5365"/>
    <w:rsid w:val="00DA546C"/>
    <w:rsid w:val="00DA5BD7"/>
    <w:rsid w:val="00DA61A3"/>
    <w:rsid w:val="00DA62F9"/>
    <w:rsid w:val="00DA659F"/>
    <w:rsid w:val="00DA6952"/>
    <w:rsid w:val="00DA6C74"/>
    <w:rsid w:val="00DA7022"/>
    <w:rsid w:val="00DA7467"/>
    <w:rsid w:val="00DA760A"/>
    <w:rsid w:val="00DA7C74"/>
    <w:rsid w:val="00DA7EF1"/>
    <w:rsid w:val="00DA7F05"/>
    <w:rsid w:val="00DA7FC9"/>
    <w:rsid w:val="00DB0580"/>
    <w:rsid w:val="00DB0696"/>
    <w:rsid w:val="00DB08BA"/>
    <w:rsid w:val="00DB0BC1"/>
    <w:rsid w:val="00DB0FCE"/>
    <w:rsid w:val="00DB12E2"/>
    <w:rsid w:val="00DB1CCE"/>
    <w:rsid w:val="00DB1F6D"/>
    <w:rsid w:val="00DB2129"/>
    <w:rsid w:val="00DB2509"/>
    <w:rsid w:val="00DB2566"/>
    <w:rsid w:val="00DB2C2C"/>
    <w:rsid w:val="00DB2CED"/>
    <w:rsid w:val="00DB2D15"/>
    <w:rsid w:val="00DB35E0"/>
    <w:rsid w:val="00DB36BE"/>
    <w:rsid w:val="00DB370A"/>
    <w:rsid w:val="00DB37CE"/>
    <w:rsid w:val="00DB3A36"/>
    <w:rsid w:val="00DB3E3E"/>
    <w:rsid w:val="00DB3F57"/>
    <w:rsid w:val="00DB401D"/>
    <w:rsid w:val="00DB411F"/>
    <w:rsid w:val="00DB43F8"/>
    <w:rsid w:val="00DB48AB"/>
    <w:rsid w:val="00DB4A0F"/>
    <w:rsid w:val="00DB4DF7"/>
    <w:rsid w:val="00DB4F09"/>
    <w:rsid w:val="00DB50E4"/>
    <w:rsid w:val="00DB5538"/>
    <w:rsid w:val="00DB5573"/>
    <w:rsid w:val="00DB59DA"/>
    <w:rsid w:val="00DB5A8E"/>
    <w:rsid w:val="00DB5FE1"/>
    <w:rsid w:val="00DB6047"/>
    <w:rsid w:val="00DB634C"/>
    <w:rsid w:val="00DB6C18"/>
    <w:rsid w:val="00DB6D15"/>
    <w:rsid w:val="00DB75DA"/>
    <w:rsid w:val="00DB7BE4"/>
    <w:rsid w:val="00DB7C44"/>
    <w:rsid w:val="00DB7D3F"/>
    <w:rsid w:val="00DC0147"/>
    <w:rsid w:val="00DC0605"/>
    <w:rsid w:val="00DC06A7"/>
    <w:rsid w:val="00DC0886"/>
    <w:rsid w:val="00DC09EF"/>
    <w:rsid w:val="00DC16CB"/>
    <w:rsid w:val="00DC1D16"/>
    <w:rsid w:val="00DC1FD0"/>
    <w:rsid w:val="00DC207B"/>
    <w:rsid w:val="00DC239E"/>
    <w:rsid w:val="00DC28F3"/>
    <w:rsid w:val="00DC29D4"/>
    <w:rsid w:val="00DC2A28"/>
    <w:rsid w:val="00DC31F6"/>
    <w:rsid w:val="00DC350C"/>
    <w:rsid w:val="00DC3716"/>
    <w:rsid w:val="00DC3746"/>
    <w:rsid w:val="00DC37F6"/>
    <w:rsid w:val="00DC3834"/>
    <w:rsid w:val="00DC3B25"/>
    <w:rsid w:val="00DC3E66"/>
    <w:rsid w:val="00DC40F9"/>
    <w:rsid w:val="00DC43B8"/>
    <w:rsid w:val="00DC445C"/>
    <w:rsid w:val="00DC46BC"/>
    <w:rsid w:val="00DC46F4"/>
    <w:rsid w:val="00DC4A93"/>
    <w:rsid w:val="00DC5263"/>
    <w:rsid w:val="00DC53E6"/>
    <w:rsid w:val="00DC541E"/>
    <w:rsid w:val="00DC5881"/>
    <w:rsid w:val="00DC5BFB"/>
    <w:rsid w:val="00DC5C58"/>
    <w:rsid w:val="00DC5F04"/>
    <w:rsid w:val="00DC6647"/>
    <w:rsid w:val="00DC6827"/>
    <w:rsid w:val="00DC6DA3"/>
    <w:rsid w:val="00DC6E2B"/>
    <w:rsid w:val="00DC7636"/>
    <w:rsid w:val="00DC7BD8"/>
    <w:rsid w:val="00DC7CD5"/>
    <w:rsid w:val="00DD00BA"/>
    <w:rsid w:val="00DD03B3"/>
    <w:rsid w:val="00DD0932"/>
    <w:rsid w:val="00DD0D53"/>
    <w:rsid w:val="00DD0DFF"/>
    <w:rsid w:val="00DD0F1C"/>
    <w:rsid w:val="00DD1878"/>
    <w:rsid w:val="00DD1C2A"/>
    <w:rsid w:val="00DD1D68"/>
    <w:rsid w:val="00DD1E9D"/>
    <w:rsid w:val="00DD296B"/>
    <w:rsid w:val="00DD2A47"/>
    <w:rsid w:val="00DD2A51"/>
    <w:rsid w:val="00DD2C75"/>
    <w:rsid w:val="00DD2D41"/>
    <w:rsid w:val="00DD2D86"/>
    <w:rsid w:val="00DD31B8"/>
    <w:rsid w:val="00DD3335"/>
    <w:rsid w:val="00DD3898"/>
    <w:rsid w:val="00DD3A23"/>
    <w:rsid w:val="00DD3E5A"/>
    <w:rsid w:val="00DD40AD"/>
    <w:rsid w:val="00DD469D"/>
    <w:rsid w:val="00DD48DB"/>
    <w:rsid w:val="00DD4B8F"/>
    <w:rsid w:val="00DD4D53"/>
    <w:rsid w:val="00DD4ED3"/>
    <w:rsid w:val="00DD5030"/>
    <w:rsid w:val="00DD50F9"/>
    <w:rsid w:val="00DD5A06"/>
    <w:rsid w:val="00DD5CE8"/>
    <w:rsid w:val="00DD5F4C"/>
    <w:rsid w:val="00DD61AE"/>
    <w:rsid w:val="00DD677D"/>
    <w:rsid w:val="00DD6BCD"/>
    <w:rsid w:val="00DD6C7F"/>
    <w:rsid w:val="00DD6DD4"/>
    <w:rsid w:val="00DD72A1"/>
    <w:rsid w:val="00DD75E4"/>
    <w:rsid w:val="00DD76D2"/>
    <w:rsid w:val="00DD789E"/>
    <w:rsid w:val="00DD7F07"/>
    <w:rsid w:val="00DD7FD8"/>
    <w:rsid w:val="00DE055B"/>
    <w:rsid w:val="00DE056B"/>
    <w:rsid w:val="00DE08DB"/>
    <w:rsid w:val="00DE0C38"/>
    <w:rsid w:val="00DE0C55"/>
    <w:rsid w:val="00DE104A"/>
    <w:rsid w:val="00DE120C"/>
    <w:rsid w:val="00DE146C"/>
    <w:rsid w:val="00DE15B9"/>
    <w:rsid w:val="00DE15E9"/>
    <w:rsid w:val="00DE17E6"/>
    <w:rsid w:val="00DE1A28"/>
    <w:rsid w:val="00DE2093"/>
    <w:rsid w:val="00DE22AD"/>
    <w:rsid w:val="00DE25D5"/>
    <w:rsid w:val="00DE261E"/>
    <w:rsid w:val="00DE3379"/>
    <w:rsid w:val="00DE3A0E"/>
    <w:rsid w:val="00DE3DBA"/>
    <w:rsid w:val="00DE4B36"/>
    <w:rsid w:val="00DE52DA"/>
    <w:rsid w:val="00DE530E"/>
    <w:rsid w:val="00DE5361"/>
    <w:rsid w:val="00DE53EA"/>
    <w:rsid w:val="00DE5629"/>
    <w:rsid w:val="00DE5C68"/>
    <w:rsid w:val="00DE5CE9"/>
    <w:rsid w:val="00DE6030"/>
    <w:rsid w:val="00DE63A3"/>
    <w:rsid w:val="00DE66A6"/>
    <w:rsid w:val="00DE744C"/>
    <w:rsid w:val="00DF0100"/>
    <w:rsid w:val="00DF0250"/>
    <w:rsid w:val="00DF06DC"/>
    <w:rsid w:val="00DF0A91"/>
    <w:rsid w:val="00DF0AFB"/>
    <w:rsid w:val="00DF0F67"/>
    <w:rsid w:val="00DF1BCC"/>
    <w:rsid w:val="00DF1E88"/>
    <w:rsid w:val="00DF1F36"/>
    <w:rsid w:val="00DF2334"/>
    <w:rsid w:val="00DF23AB"/>
    <w:rsid w:val="00DF24C8"/>
    <w:rsid w:val="00DF29F1"/>
    <w:rsid w:val="00DF2CA3"/>
    <w:rsid w:val="00DF2CF8"/>
    <w:rsid w:val="00DF2F9D"/>
    <w:rsid w:val="00DF3630"/>
    <w:rsid w:val="00DF366E"/>
    <w:rsid w:val="00DF36AF"/>
    <w:rsid w:val="00DF3844"/>
    <w:rsid w:val="00DF389A"/>
    <w:rsid w:val="00DF3A12"/>
    <w:rsid w:val="00DF3B18"/>
    <w:rsid w:val="00DF3BA8"/>
    <w:rsid w:val="00DF3BD0"/>
    <w:rsid w:val="00DF3C54"/>
    <w:rsid w:val="00DF3E12"/>
    <w:rsid w:val="00DF407F"/>
    <w:rsid w:val="00DF432A"/>
    <w:rsid w:val="00DF43F8"/>
    <w:rsid w:val="00DF46FA"/>
    <w:rsid w:val="00DF531C"/>
    <w:rsid w:val="00DF582C"/>
    <w:rsid w:val="00DF58FD"/>
    <w:rsid w:val="00DF5C4A"/>
    <w:rsid w:val="00DF5E7B"/>
    <w:rsid w:val="00DF62D0"/>
    <w:rsid w:val="00DF6EA5"/>
    <w:rsid w:val="00DF72F3"/>
    <w:rsid w:val="00DF7394"/>
    <w:rsid w:val="00DF7824"/>
    <w:rsid w:val="00DF7A28"/>
    <w:rsid w:val="00DF7DAC"/>
    <w:rsid w:val="00DF7E6E"/>
    <w:rsid w:val="00DF7E85"/>
    <w:rsid w:val="00E002A2"/>
    <w:rsid w:val="00E00509"/>
    <w:rsid w:val="00E00DD1"/>
    <w:rsid w:val="00E011B1"/>
    <w:rsid w:val="00E01DCD"/>
    <w:rsid w:val="00E02758"/>
    <w:rsid w:val="00E02CFE"/>
    <w:rsid w:val="00E02D13"/>
    <w:rsid w:val="00E030BC"/>
    <w:rsid w:val="00E03359"/>
    <w:rsid w:val="00E03AF5"/>
    <w:rsid w:val="00E0404E"/>
    <w:rsid w:val="00E040AC"/>
    <w:rsid w:val="00E04A40"/>
    <w:rsid w:val="00E04E11"/>
    <w:rsid w:val="00E05091"/>
    <w:rsid w:val="00E05566"/>
    <w:rsid w:val="00E0596B"/>
    <w:rsid w:val="00E05B34"/>
    <w:rsid w:val="00E05D7E"/>
    <w:rsid w:val="00E05FD2"/>
    <w:rsid w:val="00E060F4"/>
    <w:rsid w:val="00E066C7"/>
    <w:rsid w:val="00E068BF"/>
    <w:rsid w:val="00E06A13"/>
    <w:rsid w:val="00E06E3F"/>
    <w:rsid w:val="00E06E7F"/>
    <w:rsid w:val="00E06F49"/>
    <w:rsid w:val="00E0733B"/>
    <w:rsid w:val="00E07810"/>
    <w:rsid w:val="00E103DE"/>
    <w:rsid w:val="00E105E0"/>
    <w:rsid w:val="00E10811"/>
    <w:rsid w:val="00E10A7A"/>
    <w:rsid w:val="00E10D0C"/>
    <w:rsid w:val="00E1165E"/>
    <w:rsid w:val="00E11932"/>
    <w:rsid w:val="00E11E58"/>
    <w:rsid w:val="00E11F1E"/>
    <w:rsid w:val="00E11F9F"/>
    <w:rsid w:val="00E1204E"/>
    <w:rsid w:val="00E1288A"/>
    <w:rsid w:val="00E129D3"/>
    <w:rsid w:val="00E12C7C"/>
    <w:rsid w:val="00E12D6A"/>
    <w:rsid w:val="00E130CD"/>
    <w:rsid w:val="00E13368"/>
    <w:rsid w:val="00E13690"/>
    <w:rsid w:val="00E13B40"/>
    <w:rsid w:val="00E142D3"/>
    <w:rsid w:val="00E1460B"/>
    <w:rsid w:val="00E146CB"/>
    <w:rsid w:val="00E1484A"/>
    <w:rsid w:val="00E14CA4"/>
    <w:rsid w:val="00E14FFC"/>
    <w:rsid w:val="00E15509"/>
    <w:rsid w:val="00E1573D"/>
    <w:rsid w:val="00E1579C"/>
    <w:rsid w:val="00E160A8"/>
    <w:rsid w:val="00E16375"/>
    <w:rsid w:val="00E16959"/>
    <w:rsid w:val="00E16EA6"/>
    <w:rsid w:val="00E16EEC"/>
    <w:rsid w:val="00E16F84"/>
    <w:rsid w:val="00E17156"/>
    <w:rsid w:val="00E1784A"/>
    <w:rsid w:val="00E17B7B"/>
    <w:rsid w:val="00E17C3B"/>
    <w:rsid w:val="00E17FF0"/>
    <w:rsid w:val="00E20240"/>
    <w:rsid w:val="00E20ABF"/>
    <w:rsid w:val="00E20BAC"/>
    <w:rsid w:val="00E212F0"/>
    <w:rsid w:val="00E219C1"/>
    <w:rsid w:val="00E21A7E"/>
    <w:rsid w:val="00E21BCF"/>
    <w:rsid w:val="00E21D4C"/>
    <w:rsid w:val="00E21F39"/>
    <w:rsid w:val="00E22937"/>
    <w:rsid w:val="00E22A49"/>
    <w:rsid w:val="00E22CE6"/>
    <w:rsid w:val="00E22D7C"/>
    <w:rsid w:val="00E22DC8"/>
    <w:rsid w:val="00E22FB6"/>
    <w:rsid w:val="00E23584"/>
    <w:rsid w:val="00E237D7"/>
    <w:rsid w:val="00E23A48"/>
    <w:rsid w:val="00E23F98"/>
    <w:rsid w:val="00E23FED"/>
    <w:rsid w:val="00E24234"/>
    <w:rsid w:val="00E245C4"/>
    <w:rsid w:val="00E2499E"/>
    <w:rsid w:val="00E24BF6"/>
    <w:rsid w:val="00E24DDE"/>
    <w:rsid w:val="00E24E0D"/>
    <w:rsid w:val="00E24F46"/>
    <w:rsid w:val="00E24F50"/>
    <w:rsid w:val="00E251F3"/>
    <w:rsid w:val="00E25567"/>
    <w:rsid w:val="00E261AE"/>
    <w:rsid w:val="00E26357"/>
    <w:rsid w:val="00E26742"/>
    <w:rsid w:val="00E27077"/>
    <w:rsid w:val="00E2714B"/>
    <w:rsid w:val="00E27293"/>
    <w:rsid w:val="00E273DA"/>
    <w:rsid w:val="00E27631"/>
    <w:rsid w:val="00E27D97"/>
    <w:rsid w:val="00E302CB"/>
    <w:rsid w:val="00E3032C"/>
    <w:rsid w:val="00E30360"/>
    <w:rsid w:val="00E30434"/>
    <w:rsid w:val="00E30535"/>
    <w:rsid w:val="00E30570"/>
    <w:rsid w:val="00E3071C"/>
    <w:rsid w:val="00E30738"/>
    <w:rsid w:val="00E308DA"/>
    <w:rsid w:val="00E30C09"/>
    <w:rsid w:val="00E30D82"/>
    <w:rsid w:val="00E30E83"/>
    <w:rsid w:val="00E30F73"/>
    <w:rsid w:val="00E30FC7"/>
    <w:rsid w:val="00E313DE"/>
    <w:rsid w:val="00E314AB"/>
    <w:rsid w:val="00E325D4"/>
    <w:rsid w:val="00E326F2"/>
    <w:rsid w:val="00E32730"/>
    <w:rsid w:val="00E329C1"/>
    <w:rsid w:val="00E32E1F"/>
    <w:rsid w:val="00E32ED9"/>
    <w:rsid w:val="00E3313D"/>
    <w:rsid w:val="00E3393D"/>
    <w:rsid w:val="00E34160"/>
    <w:rsid w:val="00E3419C"/>
    <w:rsid w:val="00E3421C"/>
    <w:rsid w:val="00E34482"/>
    <w:rsid w:val="00E346A6"/>
    <w:rsid w:val="00E34A44"/>
    <w:rsid w:val="00E3513D"/>
    <w:rsid w:val="00E35270"/>
    <w:rsid w:val="00E355F2"/>
    <w:rsid w:val="00E359E8"/>
    <w:rsid w:val="00E35B97"/>
    <w:rsid w:val="00E35FDA"/>
    <w:rsid w:val="00E36219"/>
    <w:rsid w:val="00E36811"/>
    <w:rsid w:val="00E369CE"/>
    <w:rsid w:val="00E36DAC"/>
    <w:rsid w:val="00E370A0"/>
    <w:rsid w:val="00E37478"/>
    <w:rsid w:val="00E3798C"/>
    <w:rsid w:val="00E37F19"/>
    <w:rsid w:val="00E40903"/>
    <w:rsid w:val="00E40E3E"/>
    <w:rsid w:val="00E40F40"/>
    <w:rsid w:val="00E41335"/>
    <w:rsid w:val="00E41BCC"/>
    <w:rsid w:val="00E41E16"/>
    <w:rsid w:val="00E41F98"/>
    <w:rsid w:val="00E42286"/>
    <w:rsid w:val="00E42756"/>
    <w:rsid w:val="00E43002"/>
    <w:rsid w:val="00E43530"/>
    <w:rsid w:val="00E437A4"/>
    <w:rsid w:val="00E437EC"/>
    <w:rsid w:val="00E43802"/>
    <w:rsid w:val="00E439C7"/>
    <w:rsid w:val="00E43AFF"/>
    <w:rsid w:val="00E43C81"/>
    <w:rsid w:val="00E43F8B"/>
    <w:rsid w:val="00E4410E"/>
    <w:rsid w:val="00E442D8"/>
    <w:rsid w:val="00E44368"/>
    <w:rsid w:val="00E4498A"/>
    <w:rsid w:val="00E44D2B"/>
    <w:rsid w:val="00E454C5"/>
    <w:rsid w:val="00E45ADD"/>
    <w:rsid w:val="00E45D35"/>
    <w:rsid w:val="00E463C8"/>
    <w:rsid w:val="00E46718"/>
    <w:rsid w:val="00E46D05"/>
    <w:rsid w:val="00E46D26"/>
    <w:rsid w:val="00E46EAE"/>
    <w:rsid w:val="00E46EE2"/>
    <w:rsid w:val="00E46FB3"/>
    <w:rsid w:val="00E4734C"/>
    <w:rsid w:val="00E473D0"/>
    <w:rsid w:val="00E47474"/>
    <w:rsid w:val="00E47910"/>
    <w:rsid w:val="00E5055E"/>
    <w:rsid w:val="00E50620"/>
    <w:rsid w:val="00E506C0"/>
    <w:rsid w:val="00E507E3"/>
    <w:rsid w:val="00E50C13"/>
    <w:rsid w:val="00E512B6"/>
    <w:rsid w:val="00E51572"/>
    <w:rsid w:val="00E5166D"/>
    <w:rsid w:val="00E52120"/>
    <w:rsid w:val="00E523EA"/>
    <w:rsid w:val="00E52683"/>
    <w:rsid w:val="00E526A9"/>
    <w:rsid w:val="00E527E2"/>
    <w:rsid w:val="00E527F6"/>
    <w:rsid w:val="00E530EB"/>
    <w:rsid w:val="00E53614"/>
    <w:rsid w:val="00E5365F"/>
    <w:rsid w:val="00E53941"/>
    <w:rsid w:val="00E539A6"/>
    <w:rsid w:val="00E54803"/>
    <w:rsid w:val="00E54990"/>
    <w:rsid w:val="00E54F4E"/>
    <w:rsid w:val="00E5509A"/>
    <w:rsid w:val="00E5577D"/>
    <w:rsid w:val="00E558A3"/>
    <w:rsid w:val="00E558CC"/>
    <w:rsid w:val="00E55C5B"/>
    <w:rsid w:val="00E55CAE"/>
    <w:rsid w:val="00E5605C"/>
    <w:rsid w:val="00E56102"/>
    <w:rsid w:val="00E564AE"/>
    <w:rsid w:val="00E56641"/>
    <w:rsid w:val="00E567D1"/>
    <w:rsid w:val="00E5691E"/>
    <w:rsid w:val="00E56A40"/>
    <w:rsid w:val="00E57310"/>
    <w:rsid w:val="00E573EC"/>
    <w:rsid w:val="00E574D5"/>
    <w:rsid w:val="00E5785D"/>
    <w:rsid w:val="00E57ABE"/>
    <w:rsid w:val="00E57C7A"/>
    <w:rsid w:val="00E57E60"/>
    <w:rsid w:val="00E60644"/>
    <w:rsid w:val="00E60D88"/>
    <w:rsid w:val="00E60F12"/>
    <w:rsid w:val="00E60F24"/>
    <w:rsid w:val="00E60F9B"/>
    <w:rsid w:val="00E612B9"/>
    <w:rsid w:val="00E6160B"/>
    <w:rsid w:val="00E618C6"/>
    <w:rsid w:val="00E6246A"/>
    <w:rsid w:val="00E62482"/>
    <w:rsid w:val="00E626D7"/>
    <w:rsid w:val="00E627E4"/>
    <w:rsid w:val="00E62994"/>
    <w:rsid w:val="00E62C66"/>
    <w:rsid w:val="00E62CE8"/>
    <w:rsid w:val="00E630A3"/>
    <w:rsid w:val="00E635F8"/>
    <w:rsid w:val="00E638E6"/>
    <w:rsid w:val="00E63F36"/>
    <w:rsid w:val="00E643AC"/>
    <w:rsid w:val="00E644A0"/>
    <w:rsid w:val="00E64571"/>
    <w:rsid w:val="00E64699"/>
    <w:rsid w:val="00E647AA"/>
    <w:rsid w:val="00E64890"/>
    <w:rsid w:val="00E64F2B"/>
    <w:rsid w:val="00E650D9"/>
    <w:rsid w:val="00E65448"/>
    <w:rsid w:val="00E654D2"/>
    <w:rsid w:val="00E6587B"/>
    <w:rsid w:val="00E65EB5"/>
    <w:rsid w:val="00E65EBD"/>
    <w:rsid w:val="00E65FAC"/>
    <w:rsid w:val="00E66422"/>
    <w:rsid w:val="00E665CE"/>
    <w:rsid w:val="00E6760D"/>
    <w:rsid w:val="00E677B2"/>
    <w:rsid w:val="00E6799E"/>
    <w:rsid w:val="00E67C1E"/>
    <w:rsid w:val="00E70045"/>
    <w:rsid w:val="00E7064F"/>
    <w:rsid w:val="00E70B24"/>
    <w:rsid w:val="00E70C32"/>
    <w:rsid w:val="00E7104D"/>
    <w:rsid w:val="00E7126E"/>
    <w:rsid w:val="00E71E6E"/>
    <w:rsid w:val="00E72398"/>
    <w:rsid w:val="00E725A1"/>
    <w:rsid w:val="00E72AB3"/>
    <w:rsid w:val="00E72D07"/>
    <w:rsid w:val="00E72F93"/>
    <w:rsid w:val="00E72FE4"/>
    <w:rsid w:val="00E739B4"/>
    <w:rsid w:val="00E74322"/>
    <w:rsid w:val="00E74681"/>
    <w:rsid w:val="00E7493F"/>
    <w:rsid w:val="00E74ED4"/>
    <w:rsid w:val="00E74FFB"/>
    <w:rsid w:val="00E7527A"/>
    <w:rsid w:val="00E754EA"/>
    <w:rsid w:val="00E75FB3"/>
    <w:rsid w:val="00E761D6"/>
    <w:rsid w:val="00E76227"/>
    <w:rsid w:val="00E76296"/>
    <w:rsid w:val="00E765CD"/>
    <w:rsid w:val="00E7684E"/>
    <w:rsid w:val="00E76DC2"/>
    <w:rsid w:val="00E77235"/>
    <w:rsid w:val="00E7750D"/>
    <w:rsid w:val="00E77B47"/>
    <w:rsid w:val="00E80092"/>
    <w:rsid w:val="00E800A9"/>
    <w:rsid w:val="00E8027F"/>
    <w:rsid w:val="00E80590"/>
    <w:rsid w:val="00E805CF"/>
    <w:rsid w:val="00E806F4"/>
    <w:rsid w:val="00E807E2"/>
    <w:rsid w:val="00E807EC"/>
    <w:rsid w:val="00E8137C"/>
    <w:rsid w:val="00E81499"/>
    <w:rsid w:val="00E816D5"/>
    <w:rsid w:val="00E817F8"/>
    <w:rsid w:val="00E81DBC"/>
    <w:rsid w:val="00E81E3F"/>
    <w:rsid w:val="00E81F90"/>
    <w:rsid w:val="00E82086"/>
    <w:rsid w:val="00E82599"/>
    <w:rsid w:val="00E8288F"/>
    <w:rsid w:val="00E82F09"/>
    <w:rsid w:val="00E83207"/>
    <w:rsid w:val="00E836B0"/>
    <w:rsid w:val="00E836C0"/>
    <w:rsid w:val="00E83F2C"/>
    <w:rsid w:val="00E842D4"/>
    <w:rsid w:val="00E8451B"/>
    <w:rsid w:val="00E84934"/>
    <w:rsid w:val="00E84B02"/>
    <w:rsid w:val="00E8516F"/>
    <w:rsid w:val="00E85ACC"/>
    <w:rsid w:val="00E85BAB"/>
    <w:rsid w:val="00E86162"/>
    <w:rsid w:val="00E861C4"/>
    <w:rsid w:val="00E8651F"/>
    <w:rsid w:val="00E86701"/>
    <w:rsid w:val="00E86A87"/>
    <w:rsid w:val="00E86B39"/>
    <w:rsid w:val="00E86EC4"/>
    <w:rsid w:val="00E871F9"/>
    <w:rsid w:val="00E874B3"/>
    <w:rsid w:val="00E876C5"/>
    <w:rsid w:val="00E87914"/>
    <w:rsid w:val="00E87BFC"/>
    <w:rsid w:val="00E87E31"/>
    <w:rsid w:val="00E9026D"/>
    <w:rsid w:val="00E90C9B"/>
    <w:rsid w:val="00E91025"/>
    <w:rsid w:val="00E91912"/>
    <w:rsid w:val="00E91A2F"/>
    <w:rsid w:val="00E91FAB"/>
    <w:rsid w:val="00E92164"/>
    <w:rsid w:val="00E921C6"/>
    <w:rsid w:val="00E926BB"/>
    <w:rsid w:val="00E92750"/>
    <w:rsid w:val="00E92BDB"/>
    <w:rsid w:val="00E92C31"/>
    <w:rsid w:val="00E92CD2"/>
    <w:rsid w:val="00E92D06"/>
    <w:rsid w:val="00E92D2A"/>
    <w:rsid w:val="00E92ED3"/>
    <w:rsid w:val="00E93A79"/>
    <w:rsid w:val="00E940D3"/>
    <w:rsid w:val="00E940E1"/>
    <w:rsid w:val="00E94115"/>
    <w:rsid w:val="00E942AE"/>
    <w:rsid w:val="00E9489A"/>
    <w:rsid w:val="00E94AB7"/>
    <w:rsid w:val="00E952CA"/>
    <w:rsid w:val="00E95375"/>
    <w:rsid w:val="00E955E5"/>
    <w:rsid w:val="00E9592D"/>
    <w:rsid w:val="00E959DD"/>
    <w:rsid w:val="00E95BBF"/>
    <w:rsid w:val="00E95CD9"/>
    <w:rsid w:val="00E9602C"/>
    <w:rsid w:val="00E96D1A"/>
    <w:rsid w:val="00E96DD0"/>
    <w:rsid w:val="00E97FB3"/>
    <w:rsid w:val="00EA02FB"/>
    <w:rsid w:val="00EA0676"/>
    <w:rsid w:val="00EA06A0"/>
    <w:rsid w:val="00EA0759"/>
    <w:rsid w:val="00EA0A56"/>
    <w:rsid w:val="00EA114C"/>
    <w:rsid w:val="00EA1369"/>
    <w:rsid w:val="00EA156E"/>
    <w:rsid w:val="00EA16F5"/>
    <w:rsid w:val="00EA1923"/>
    <w:rsid w:val="00EA1C61"/>
    <w:rsid w:val="00EA1E86"/>
    <w:rsid w:val="00EA2259"/>
    <w:rsid w:val="00EA2507"/>
    <w:rsid w:val="00EA2A74"/>
    <w:rsid w:val="00EA2BEE"/>
    <w:rsid w:val="00EA31CD"/>
    <w:rsid w:val="00EA33D4"/>
    <w:rsid w:val="00EA34D1"/>
    <w:rsid w:val="00EA3646"/>
    <w:rsid w:val="00EA3D4D"/>
    <w:rsid w:val="00EA40B4"/>
    <w:rsid w:val="00EA4448"/>
    <w:rsid w:val="00EA44D9"/>
    <w:rsid w:val="00EA4702"/>
    <w:rsid w:val="00EA51CA"/>
    <w:rsid w:val="00EA551F"/>
    <w:rsid w:val="00EA5C01"/>
    <w:rsid w:val="00EA6386"/>
    <w:rsid w:val="00EA650B"/>
    <w:rsid w:val="00EA6761"/>
    <w:rsid w:val="00EA6C19"/>
    <w:rsid w:val="00EA6EAA"/>
    <w:rsid w:val="00EA7404"/>
    <w:rsid w:val="00EA7473"/>
    <w:rsid w:val="00EA760E"/>
    <w:rsid w:val="00EA76F9"/>
    <w:rsid w:val="00EA7841"/>
    <w:rsid w:val="00EA786F"/>
    <w:rsid w:val="00EA7C12"/>
    <w:rsid w:val="00EA7C27"/>
    <w:rsid w:val="00EA7D09"/>
    <w:rsid w:val="00EB02C8"/>
    <w:rsid w:val="00EB07F9"/>
    <w:rsid w:val="00EB0EF0"/>
    <w:rsid w:val="00EB1002"/>
    <w:rsid w:val="00EB16AB"/>
    <w:rsid w:val="00EB1C26"/>
    <w:rsid w:val="00EB1D94"/>
    <w:rsid w:val="00EB1E02"/>
    <w:rsid w:val="00EB1E4B"/>
    <w:rsid w:val="00EB1FFA"/>
    <w:rsid w:val="00EB25E7"/>
    <w:rsid w:val="00EB2E51"/>
    <w:rsid w:val="00EB2E89"/>
    <w:rsid w:val="00EB32F4"/>
    <w:rsid w:val="00EB343C"/>
    <w:rsid w:val="00EB38C9"/>
    <w:rsid w:val="00EB3E1A"/>
    <w:rsid w:val="00EB41B7"/>
    <w:rsid w:val="00EB4244"/>
    <w:rsid w:val="00EB46F7"/>
    <w:rsid w:val="00EB4D07"/>
    <w:rsid w:val="00EB4F8A"/>
    <w:rsid w:val="00EB554B"/>
    <w:rsid w:val="00EB5E5D"/>
    <w:rsid w:val="00EB5E7F"/>
    <w:rsid w:val="00EB603A"/>
    <w:rsid w:val="00EB6424"/>
    <w:rsid w:val="00EB64FD"/>
    <w:rsid w:val="00EB66F2"/>
    <w:rsid w:val="00EB67A3"/>
    <w:rsid w:val="00EB69DB"/>
    <w:rsid w:val="00EB7360"/>
    <w:rsid w:val="00EB742C"/>
    <w:rsid w:val="00EB7431"/>
    <w:rsid w:val="00EB74DA"/>
    <w:rsid w:val="00EB7798"/>
    <w:rsid w:val="00EB79C3"/>
    <w:rsid w:val="00EB7CAB"/>
    <w:rsid w:val="00EB7D0A"/>
    <w:rsid w:val="00EC03B0"/>
    <w:rsid w:val="00EC071B"/>
    <w:rsid w:val="00EC08F8"/>
    <w:rsid w:val="00EC0A72"/>
    <w:rsid w:val="00EC0ADB"/>
    <w:rsid w:val="00EC0F15"/>
    <w:rsid w:val="00EC0F50"/>
    <w:rsid w:val="00EC1121"/>
    <w:rsid w:val="00EC156B"/>
    <w:rsid w:val="00EC18BB"/>
    <w:rsid w:val="00EC197A"/>
    <w:rsid w:val="00EC1C6D"/>
    <w:rsid w:val="00EC24D6"/>
    <w:rsid w:val="00EC2539"/>
    <w:rsid w:val="00EC2DDC"/>
    <w:rsid w:val="00EC3CAB"/>
    <w:rsid w:val="00EC40C1"/>
    <w:rsid w:val="00EC454A"/>
    <w:rsid w:val="00EC4A50"/>
    <w:rsid w:val="00EC53F1"/>
    <w:rsid w:val="00EC5651"/>
    <w:rsid w:val="00EC58AE"/>
    <w:rsid w:val="00EC59BA"/>
    <w:rsid w:val="00EC59FB"/>
    <w:rsid w:val="00EC6154"/>
    <w:rsid w:val="00EC61E2"/>
    <w:rsid w:val="00EC6828"/>
    <w:rsid w:val="00EC689A"/>
    <w:rsid w:val="00EC6BB7"/>
    <w:rsid w:val="00EC6C5A"/>
    <w:rsid w:val="00EC7410"/>
    <w:rsid w:val="00EC752A"/>
    <w:rsid w:val="00EC7593"/>
    <w:rsid w:val="00EC7A44"/>
    <w:rsid w:val="00EC7A91"/>
    <w:rsid w:val="00EC7BC7"/>
    <w:rsid w:val="00EC7BC9"/>
    <w:rsid w:val="00EC7C7F"/>
    <w:rsid w:val="00EC7D2B"/>
    <w:rsid w:val="00ED005D"/>
    <w:rsid w:val="00ED0704"/>
    <w:rsid w:val="00ED0776"/>
    <w:rsid w:val="00ED0A7E"/>
    <w:rsid w:val="00ED0E17"/>
    <w:rsid w:val="00ED105D"/>
    <w:rsid w:val="00ED15B2"/>
    <w:rsid w:val="00ED1717"/>
    <w:rsid w:val="00ED17F3"/>
    <w:rsid w:val="00ED1CC0"/>
    <w:rsid w:val="00ED1FE9"/>
    <w:rsid w:val="00ED25EC"/>
    <w:rsid w:val="00ED27D7"/>
    <w:rsid w:val="00ED2C2C"/>
    <w:rsid w:val="00ED2E02"/>
    <w:rsid w:val="00ED2E98"/>
    <w:rsid w:val="00ED32D9"/>
    <w:rsid w:val="00ED3931"/>
    <w:rsid w:val="00ED3A5A"/>
    <w:rsid w:val="00ED3A65"/>
    <w:rsid w:val="00ED3C05"/>
    <w:rsid w:val="00ED3D5A"/>
    <w:rsid w:val="00ED417F"/>
    <w:rsid w:val="00ED42BF"/>
    <w:rsid w:val="00ED44DF"/>
    <w:rsid w:val="00ED4A81"/>
    <w:rsid w:val="00ED4CD2"/>
    <w:rsid w:val="00ED58A8"/>
    <w:rsid w:val="00ED5F76"/>
    <w:rsid w:val="00ED61B2"/>
    <w:rsid w:val="00ED6374"/>
    <w:rsid w:val="00ED654F"/>
    <w:rsid w:val="00ED665D"/>
    <w:rsid w:val="00ED679C"/>
    <w:rsid w:val="00ED6A54"/>
    <w:rsid w:val="00ED6DB5"/>
    <w:rsid w:val="00ED6E9D"/>
    <w:rsid w:val="00ED725D"/>
    <w:rsid w:val="00EE0229"/>
    <w:rsid w:val="00EE056A"/>
    <w:rsid w:val="00EE08AD"/>
    <w:rsid w:val="00EE106E"/>
    <w:rsid w:val="00EE1155"/>
    <w:rsid w:val="00EE1365"/>
    <w:rsid w:val="00EE148A"/>
    <w:rsid w:val="00EE14C7"/>
    <w:rsid w:val="00EE14ED"/>
    <w:rsid w:val="00EE18E6"/>
    <w:rsid w:val="00EE1B85"/>
    <w:rsid w:val="00EE1ECC"/>
    <w:rsid w:val="00EE2328"/>
    <w:rsid w:val="00EE247D"/>
    <w:rsid w:val="00EE25F0"/>
    <w:rsid w:val="00EE2B1B"/>
    <w:rsid w:val="00EE2B4C"/>
    <w:rsid w:val="00EE2D74"/>
    <w:rsid w:val="00EE2DDB"/>
    <w:rsid w:val="00EE3149"/>
    <w:rsid w:val="00EE32E8"/>
    <w:rsid w:val="00EE3928"/>
    <w:rsid w:val="00EE3AF4"/>
    <w:rsid w:val="00EE3C57"/>
    <w:rsid w:val="00EE3DF0"/>
    <w:rsid w:val="00EE40E5"/>
    <w:rsid w:val="00EE4E70"/>
    <w:rsid w:val="00EE4F36"/>
    <w:rsid w:val="00EE51D3"/>
    <w:rsid w:val="00EE5519"/>
    <w:rsid w:val="00EE58CC"/>
    <w:rsid w:val="00EE59AB"/>
    <w:rsid w:val="00EE5D46"/>
    <w:rsid w:val="00EE5DED"/>
    <w:rsid w:val="00EE640B"/>
    <w:rsid w:val="00EE689F"/>
    <w:rsid w:val="00EE6D5A"/>
    <w:rsid w:val="00EE6FC8"/>
    <w:rsid w:val="00EE7AEE"/>
    <w:rsid w:val="00EE7B17"/>
    <w:rsid w:val="00EE7E3D"/>
    <w:rsid w:val="00EF0099"/>
    <w:rsid w:val="00EF0130"/>
    <w:rsid w:val="00EF013C"/>
    <w:rsid w:val="00EF020E"/>
    <w:rsid w:val="00EF0212"/>
    <w:rsid w:val="00EF02B5"/>
    <w:rsid w:val="00EF0301"/>
    <w:rsid w:val="00EF03A8"/>
    <w:rsid w:val="00EF0523"/>
    <w:rsid w:val="00EF08EC"/>
    <w:rsid w:val="00EF142E"/>
    <w:rsid w:val="00EF15ED"/>
    <w:rsid w:val="00EF163B"/>
    <w:rsid w:val="00EF2897"/>
    <w:rsid w:val="00EF293B"/>
    <w:rsid w:val="00EF2CD5"/>
    <w:rsid w:val="00EF302E"/>
    <w:rsid w:val="00EF30FF"/>
    <w:rsid w:val="00EF3210"/>
    <w:rsid w:val="00EF3925"/>
    <w:rsid w:val="00EF395F"/>
    <w:rsid w:val="00EF3A1E"/>
    <w:rsid w:val="00EF3D79"/>
    <w:rsid w:val="00EF4133"/>
    <w:rsid w:val="00EF4AD4"/>
    <w:rsid w:val="00EF50C2"/>
    <w:rsid w:val="00EF520C"/>
    <w:rsid w:val="00EF5C15"/>
    <w:rsid w:val="00EF60EA"/>
    <w:rsid w:val="00EF614D"/>
    <w:rsid w:val="00EF65C8"/>
    <w:rsid w:val="00EF65D9"/>
    <w:rsid w:val="00EF68A8"/>
    <w:rsid w:val="00EF6C05"/>
    <w:rsid w:val="00EF6F8E"/>
    <w:rsid w:val="00EF72AF"/>
    <w:rsid w:val="00EF72F6"/>
    <w:rsid w:val="00EF736D"/>
    <w:rsid w:val="00EF744D"/>
    <w:rsid w:val="00EF75B0"/>
    <w:rsid w:val="00EF7BC2"/>
    <w:rsid w:val="00EF7CB8"/>
    <w:rsid w:val="00F00482"/>
    <w:rsid w:val="00F00599"/>
    <w:rsid w:val="00F007E1"/>
    <w:rsid w:val="00F012DE"/>
    <w:rsid w:val="00F014EC"/>
    <w:rsid w:val="00F016BA"/>
    <w:rsid w:val="00F0185D"/>
    <w:rsid w:val="00F0194B"/>
    <w:rsid w:val="00F01967"/>
    <w:rsid w:val="00F01B63"/>
    <w:rsid w:val="00F02042"/>
    <w:rsid w:val="00F023C7"/>
    <w:rsid w:val="00F02D2F"/>
    <w:rsid w:val="00F02FED"/>
    <w:rsid w:val="00F030B3"/>
    <w:rsid w:val="00F0317E"/>
    <w:rsid w:val="00F03CB3"/>
    <w:rsid w:val="00F03EDE"/>
    <w:rsid w:val="00F03F01"/>
    <w:rsid w:val="00F04629"/>
    <w:rsid w:val="00F04A43"/>
    <w:rsid w:val="00F04D4A"/>
    <w:rsid w:val="00F04EA0"/>
    <w:rsid w:val="00F05530"/>
    <w:rsid w:val="00F05652"/>
    <w:rsid w:val="00F0577A"/>
    <w:rsid w:val="00F05B4A"/>
    <w:rsid w:val="00F05DA2"/>
    <w:rsid w:val="00F05DB2"/>
    <w:rsid w:val="00F061CB"/>
    <w:rsid w:val="00F06883"/>
    <w:rsid w:val="00F06A81"/>
    <w:rsid w:val="00F07012"/>
    <w:rsid w:val="00F0778C"/>
    <w:rsid w:val="00F07C61"/>
    <w:rsid w:val="00F07FF8"/>
    <w:rsid w:val="00F105E0"/>
    <w:rsid w:val="00F105E9"/>
    <w:rsid w:val="00F10830"/>
    <w:rsid w:val="00F1098E"/>
    <w:rsid w:val="00F10D39"/>
    <w:rsid w:val="00F10F26"/>
    <w:rsid w:val="00F11675"/>
    <w:rsid w:val="00F11D19"/>
    <w:rsid w:val="00F12135"/>
    <w:rsid w:val="00F126F1"/>
    <w:rsid w:val="00F127CA"/>
    <w:rsid w:val="00F12C3B"/>
    <w:rsid w:val="00F12F39"/>
    <w:rsid w:val="00F12F8B"/>
    <w:rsid w:val="00F1324F"/>
    <w:rsid w:val="00F133A5"/>
    <w:rsid w:val="00F134F8"/>
    <w:rsid w:val="00F1378F"/>
    <w:rsid w:val="00F13BE5"/>
    <w:rsid w:val="00F13BEF"/>
    <w:rsid w:val="00F13CC0"/>
    <w:rsid w:val="00F140F8"/>
    <w:rsid w:val="00F142FA"/>
    <w:rsid w:val="00F14526"/>
    <w:rsid w:val="00F147A4"/>
    <w:rsid w:val="00F147F4"/>
    <w:rsid w:val="00F14B4A"/>
    <w:rsid w:val="00F14EB1"/>
    <w:rsid w:val="00F150E5"/>
    <w:rsid w:val="00F1538A"/>
    <w:rsid w:val="00F1561F"/>
    <w:rsid w:val="00F1577F"/>
    <w:rsid w:val="00F15EFA"/>
    <w:rsid w:val="00F160C6"/>
    <w:rsid w:val="00F16642"/>
    <w:rsid w:val="00F16655"/>
    <w:rsid w:val="00F168D3"/>
    <w:rsid w:val="00F16DCD"/>
    <w:rsid w:val="00F16EBB"/>
    <w:rsid w:val="00F16EBF"/>
    <w:rsid w:val="00F174F5"/>
    <w:rsid w:val="00F17A33"/>
    <w:rsid w:val="00F17AEC"/>
    <w:rsid w:val="00F17E43"/>
    <w:rsid w:val="00F2054E"/>
    <w:rsid w:val="00F21445"/>
    <w:rsid w:val="00F214F0"/>
    <w:rsid w:val="00F2164D"/>
    <w:rsid w:val="00F216C0"/>
    <w:rsid w:val="00F217B9"/>
    <w:rsid w:val="00F21C2D"/>
    <w:rsid w:val="00F21D86"/>
    <w:rsid w:val="00F21E2D"/>
    <w:rsid w:val="00F21E34"/>
    <w:rsid w:val="00F222C5"/>
    <w:rsid w:val="00F226C9"/>
    <w:rsid w:val="00F22A63"/>
    <w:rsid w:val="00F22B55"/>
    <w:rsid w:val="00F22B97"/>
    <w:rsid w:val="00F2321E"/>
    <w:rsid w:val="00F23656"/>
    <w:rsid w:val="00F23A79"/>
    <w:rsid w:val="00F23E01"/>
    <w:rsid w:val="00F240DE"/>
    <w:rsid w:val="00F24781"/>
    <w:rsid w:val="00F24B18"/>
    <w:rsid w:val="00F24D22"/>
    <w:rsid w:val="00F24E67"/>
    <w:rsid w:val="00F2524B"/>
    <w:rsid w:val="00F255A8"/>
    <w:rsid w:val="00F26325"/>
    <w:rsid w:val="00F26356"/>
    <w:rsid w:val="00F265A1"/>
    <w:rsid w:val="00F26977"/>
    <w:rsid w:val="00F26A30"/>
    <w:rsid w:val="00F26DAD"/>
    <w:rsid w:val="00F26E22"/>
    <w:rsid w:val="00F2742D"/>
    <w:rsid w:val="00F2753E"/>
    <w:rsid w:val="00F27614"/>
    <w:rsid w:val="00F27848"/>
    <w:rsid w:val="00F278CF"/>
    <w:rsid w:val="00F2797F"/>
    <w:rsid w:val="00F27C3E"/>
    <w:rsid w:val="00F27EB5"/>
    <w:rsid w:val="00F3030E"/>
    <w:rsid w:val="00F310EA"/>
    <w:rsid w:val="00F31415"/>
    <w:rsid w:val="00F317BE"/>
    <w:rsid w:val="00F31891"/>
    <w:rsid w:val="00F31904"/>
    <w:rsid w:val="00F31B56"/>
    <w:rsid w:val="00F329B4"/>
    <w:rsid w:val="00F32BDE"/>
    <w:rsid w:val="00F32C63"/>
    <w:rsid w:val="00F335EF"/>
    <w:rsid w:val="00F33A32"/>
    <w:rsid w:val="00F33C89"/>
    <w:rsid w:val="00F33D21"/>
    <w:rsid w:val="00F33F4D"/>
    <w:rsid w:val="00F344A6"/>
    <w:rsid w:val="00F3561D"/>
    <w:rsid w:val="00F35997"/>
    <w:rsid w:val="00F359C0"/>
    <w:rsid w:val="00F359D1"/>
    <w:rsid w:val="00F35A25"/>
    <w:rsid w:val="00F35A56"/>
    <w:rsid w:val="00F366AD"/>
    <w:rsid w:val="00F367B2"/>
    <w:rsid w:val="00F36864"/>
    <w:rsid w:val="00F3693C"/>
    <w:rsid w:val="00F36BF7"/>
    <w:rsid w:val="00F36F74"/>
    <w:rsid w:val="00F37166"/>
    <w:rsid w:val="00F3747B"/>
    <w:rsid w:val="00F3754C"/>
    <w:rsid w:val="00F377A1"/>
    <w:rsid w:val="00F37E22"/>
    <w:rsid w:val="00F37EC0"/>
    <w:rsid w:val="00F40138"/>
    <w:rsid w:val="00F4065F"/>
    <w:rsid w:val="00F408C7"/>
    <w:rsid w:val="00F40D37"/>
    <w:rsid w:val="00F415A5"/>
    <w:rsid w:val="00F4165D"/>
    <w:rsid w:val="00F41869"/>
    <w:rsid w:val="00F419B8"/>
    <w:rsid w:val="00F41A6E"/>
    <w:rsid w:val="00F41B4D"/>
    <w:rsid w:val="00F41B5A"/>
    <w:rsid w:val="00F41DBC"/>
    <w:rsid w:val="00F420DC"/>
    <w:rsid w:val="00F42258"/>
    <w:rsid w:val="00F42265"/>
    <w:rsid w:val="00F422CE"/>
    <w:rsid w:val="00F4259B"/>
    <w:rsid w:val="00F428C9"/>
    <w:rsid w:val="00F4323B"/>
    <w:rsid w:val="00F438CF"/>
    <w:rsid w:val="00F43C39"/>
    <w:rsid w:val="00F43F47"/>
    <w:rsid w:val="00F4402F"/>
    <w:rsid w:val="00F44157"/>
    <w:rsid w:val="00F443EE"/>
    <w:rsid w:val="00F44623"/>
    <w:rsid w:val="00F447D9"/>
    <w:rsid w:val="00F44906"/>
    <w:rsid w:val="00F44C2C"/>
    <w:rsid w:val="00F44F9B"/>
    <w:rsid w:val="00F4504E"/>
    <w:rsid w:val="00F45247"/>
    <w:rsid w:val="00F454FE"/>
    <w:rsid w:val="00F45A41"/>
    <w:rsid w:val="00F45AED"/>
    <w:rsid w:val="00F45B11"/>
    <w:rsid w:val="00F45C10"/>
    <w:rsid w:val="00F45C7E"/>
    <w:rsid w:val="00F46378"/>
    <w:rsid w:val="00F4651F"/>
    <w:rsid w:val="00F4671B"/>
    <w:rsid w:val="00F469E4"/>
    <w:rsid w:val="00F46FBF"/>
    <w:rsid w:val="00F475CE"/>
    <w:rsid w:val="00F47AE2"/>
    <w:rsid w:val="00F47C4E"/>
    <w:rsid w:val="00F47D5D"/>
    <w:rsid w:val="00F47E87"/>
    <w:rsid w:val="00F47FDA"/>
    <w:rsid w:val="00F501B8"/>
    <w:rsid w:val="00F50263"/>
    <w:rsid w:val="00F502C9"/>
    <w:rsid w:val="00F50649"/>
    <w:rsid w:val="00F50889"/>
    <w:rsid w:val="00F50930"/>
    <w:rsid w:val="00F50EE3"/>
    <w:rsid w:val="00F51B20"/>
    <w:rsid w:val="00F51E7E"/>
    <w:rsid w:val="00F523C0"/>
    <w:rsid w:val="00F524DB"/>
    <w:rsid w:val="00F5271D"/>
    <w:rsid w:val="00F52978"/>
    <w:rsid w:val="00F52B07"/>
    <w:rsid w:val="00F53449"/>
    <w:rsid w:val="00F535E1"/>
    <w:rsid w:val="00F53B3F"/>
    <w:rsid w:val="00F53C80"/>
    <w:rsid w:val="00F53D99"/>
    <w:rsid w:val="00F53E55"/>
    <w:rsid w:val="00F540EC"/>
    <w:rsid w:val="00F5430D"/>
    <w:rsid w:val="00F5490D"/>
    <w:rsid w:val="00F54FE3"/>
    <w:rsid w:val="00F550B2"/>
    <w:rsid w:val="00F5536E"/>
    <w:rsid w:val="00F556FA"/>
    <w:rsid w:val="00F55884"/>
    <w:rsid w:val="00F55965"/>
    <w:rsid w:val="00F55BA2"/>
    <w:rsid w:val="00F55C1B"/>
    <w:rsid w:val="00F5632D"/>
    <w:rsid w:val="00F56648"/>
    <w:rsid w:val="00F571F5"/>
    <w:rsid w:val="00F5724C"/>
    <w:rsid w:val="00F57263"/>
    <w:rsid w:val="00F5747A"/>
    <w:rsid w:val="00F578A0"/>
    <w:rsid w:val="00F5799B"/>
    <w:rsid w:val="00F57B13"/>
    <w:rsid w:val="00F57B7A"/>
    <w:rsid w:val="00F57FB7"/>
    <w:rsid w:val="00F60101"/>
    <w:rsid w:val="00F60187"/>
    <w:rsid w:val="00F60788"/>
    <w:rsid w:val="00F61140"/>
    <w:rsid w:val="00F611A2"/>
    <w:rsid w:val="00F611AF"/>
    <w:rsid w:val="00F6173A"/>
    <w:rsid w:val="00F61B7D"/>
    <w:rsid w:val="00F61DBA"/>
    <w:rsid w:val="00F61E99"/>
    <w:rsid w:val="00F61F2F"/>
    <w:rsid w:val="00F62205"/>
    <w:rsid w:val="00F62463"/>
    <w:rsid w:val="00F62975"/>
    <w:rsid w:val="00F629F5"/>
    <w:rsid w:val="00F62AD8"/>
    <w:rsid w:val="00F62F37"/>
    <w:rsid w:val="00F63170"/>
    <w:rsid w:val="00F631D7"/>
    <w:rsid w:val="00F63523"/>
    <w:rsid w:val="00F63BD8"/>
    <w:rsid w:val="00F63C81"/>
    <w:rsid w:val="00F63DC6"/>
    <w:rsid w:val="00F63DDE"/>
    <w:rsid w:val="00F64B8A"/>
    <w:rsid w:val="00F64CD0"/>
    <w:rsid w:val="00F64F60"/>
    <w:rsid w:val="00F65270"/>
    <w:rsid w:val="00F65564"/>
    <w:rsid w:val="00F65821"/>
    <w:rsid w:val="00F6595F"/>
    <w:rsid w:val="00F65B85"/>
    <w:rsid w:val="00F65C28"/>
    <w:rsid w:val="00F66120"/>
    <w:rsid w:val="00F665F7"/>
    <w:rsid w:val="00F66B97"/>
    <w:rsid w:val="00F66BF4"/>
    <w:rsid w:val="00F66E6B"/>
    <w:rsid w:val="00F670EA"/>
    <w:rsid w:val="00F676F7"/>
    <w:rsid w:val="00F677BE"/>
    <w:rsid w:val="00F677EB"/>
    <w:rsid w:val="00F67F27"/>
    <w:rsid w:val="00F70414"/>
    <w:rsid w:val="00F7071A"/>
    <w:rsid w:val="00F711EF"/>
    <w:rsid w:val="00F7130E"/>
    <w:rsid w:val="00F7137E"/>
    <w:rsid w:val="00F713ED"/>
    <w:rsid w:val="00F713F3"/>
    <w:rsid w:val="00F71679"/>
    <w:rsid w:val="00F71794"/>
    <w:rsid w:val="00F71817"/>
    <w:rsid w:val="00F718B9"/>
    <w:rsid w:val="00F7272A"/>
    <w:rsid w:val="00F7278B"/>
    <w:rsid w:val="00F7345C"/>
    <w:rsid w:val="00F7393C"/>
    <w:rsid w:val="00F73C39"/>
    <w:rsid w:val="00F73C85"/>
    <w:rsid w:val="00F73FA1"/>
    <w:rsid w:val="00F74158"/>
    <w:rsid w:val="00F74296"/>
    <w:rsid w:val="00F74781"/>
    <w:rsid w:val="00F749E1"/>
    <w:rsid w:val="00F75369"/>
    <w:rsid w:val="00F75BC4"/>
    <w:rsid w:val="00F76008"/>
    <w:rsid w:val="00F7660D"/>
    <w:rsid w:val="00F768E3"/>
    <w:rsid w:val="00F773F8"/>
    <w:rsid w:val="00F774A2"/>
    <w:rsid w:val="00F77D1C"/>
    <w:rsid w:val="00F77E8D"/>
    <w:rsid w:val="00F80107"/>
    <w:rsid w:val="00F80323"/>
    <w:rsid w:val="00F80E34"/>
    <w:rsid w:val="00F813EA"/>
    <w:rsid w:val="00F8146B"/>
    <w:rsid w:val="00F816C4"/>
    <w:rsid w:val="00F81975"/>
    <w:rsid w:val="00F819C7"/>
    <w:rsid w:val="00F81F04"/>
    <w:rsid w:val="00F823F2"/>
    <w:rsid w:val="00F82593"/>
    <w:rsid w:val="00F8282A"/>
    <w:rsid w:val="00F83341"/>
    <w:rsid w:val="00F83405"/>
    <w:rsid w:val="00F83940"/>
    <w:rsid w:val="00F8408A"/>
    <w:rsid w:val="00F84C1C"/>
    <w:rsid w:val="00F84ECB"/>
    <w:rsid w:val="00F84EF3"/>
    <w:rsid w:val="00F84F22"/>
    <w:rsid w:val="00F85096"/>
    <w:rsid w:val="00F855E9"/>
    <w:rsid w:val="00F85870"/>
    <w:rsid w:val="00F85AC4"/>
    <w:rsid w:val="00F8639E"/>
    <w:rsid w:val="00F86D68"/>
    <w:rsid w:val="00F86DB0"/>
    <w:rsid w:val="00F874A0"/>
    <w:rsid w:val="00F87541"/>
    <w:rsid w:val="00F87A71"/>
    <w:rsid w:val="00F87E65"/>
    <w:rsid w:val="00F9026E"/>
    <w:rsid w:val="00F9056F"/>
    <w:rsid w:val="00F90F98"/>
    <w:rsid w:val="00F910BF"/>
    <w:rsid w:val="00F912B0"/>
    <w:rsid w:val="00F9142A"/>
    <w:rsid w:val="00F914A9"/>
    <w:rsid w:val="00F91741"/>
    <w:rsid w:val="00F91863"/>
    <w:rsid w:val="00F91ADC"/>
    <w:rsid w:val="00F91D28"/>
    <w:rsid w:val="00F91FC7"/>
    <w:rsid w:val="00F9203C"/>
    <w:rsid w:val="00F92891"/>
    <w:rsid w:val="00F929FE"/>
    <w:rsid w:val="00F92DBF"/>
    <w:rsid w:val="00F939A4"/>
    <w:rsid w:val="00F93E16"/>
    <w:rsid w:val="00F93F95"/>
    <w:rsid w:val="00F93F9F"/>
    <w:rsid w:val="00F940CD"/>
    <w:rsid w:val="00F94149"/>
    <w:rsid w:val="00F94698"/>
    <w:rsid w:val="00F94742"/>
    <w:rsid w:val="00F94DD2"/>
    <w:rsid w:val="00F95084"/>
    <w:rsid w:val="00F954BD"/>
    <w:rsid w:val="00F954DA"/>
    <w:rsid w:val="00F958AD"/>
    <w:rsid w:val="00F95A23"/>
    <w:rsid w:val="00F95DDF"/>
    <w:rsid w:val="00F95ECE"/>
    <w:rsid w:val="00F96229"/>
    <w:rsid w:val="00F962C6"/>
    <w:rsid w:val="00F96360"/>
    <w:rsid w:val="00F96385"/>
    <w:rsid w:val="00F96394"/>
    <w:rsid w:val="00F964F5"/>
    <w:rsid w:val="00F970D2"/>
    <w:rsid w:val="00F97794"/>
    <w:rsid w:val="00F97E1A"/>
    <w:rsid w:val="00FA01FF"/>
    <w:rsid w:val="00FA08E0"/>
    <w:rsid w:val="00FA0A53"/>
    <w:rsid w:val="00FA0CBC"/>
    <w:rsid w:val="00FA11A6"/>
    <w:rsid w:val="00FA14F1"/>
    <w:rsid w:val="00FA19FF"/>
    <w:rsid w:val="00FA1AF2"/>
    <w:rsid w:val="00FA1E97"/>
    <w:rsid w:val="00FA218E"/>
    <w:rsid w:val="00FA21C0"/>
    <w:rsid w:val="00FA2431"/>
    <w:rsid w:val="00FA2608"/>
    <w:rsid w:val="00FA294D"/>
    <w:rsid w:val="00FA2D19"/>
    <w:rsid w:val="00FA2E42"/>
    <w:rsid w:val="00FA4571"/>
    <w:rsid w:val="00FA46DF"/>
    <w:rsid w:val="00FA4968"/>
    <w:rsid w:val="00FA496D"/>
    <w:rsid w:val="00FA4C54"/>
    <w:rsid w:val="00FA50D8"/>
    <w:rsid w:val="00FA5D74"/>
    <w:rsid w:val="00FA5E9E"/>
    <w:rsid w:val="00FA5ED8"/>
    <w:rsid w:val="00FA5FBA"/>
    <w:rsid w:val="00FA5FEE"/>
    <w:rsid w:val="00FA61B3"/>
    <w:rsid w:val="00FA6309"/>
    <w:rsid w:val="00FA71D7"/>
    <w:rsid w:val="00FA7296"/>
    <w:rsid w:val="00FA7747"/>
    <w:rsid w:val="00FA7BD9"/>
    <w:rsid w:val="00FA7F77"/>
    <w:rsid w:val="00FA7F9E"/>
    <w:rsid w:val="00FB01D4"/>
    <w:rsid w:val="00FB0328"/>
    <w:rsid w:val="00FB0394"/>
    <w:rsid w:val="00FB06DD"/>
    <w:rsid w:val="00FB0748"/>
    <w:rsid w:val="00FB1824"/>
    <w:rsid w:val="00FB1955"/>
    <w:rsid w:val="00FB1A08"/>
    <w:rsid w:val="00FB23B6"/>
    <w:rsid w:val="00FB244E"/>
    <w:rsid w:val="00FB24FA"/>
    <w:rsid w:val="00FB28E6"/>
    <w:rsid w:val="00FB2FB2"/>
    <w:rsid w:val="00FB34B4"/>
    <w:rsid w:val="00FB3C89"/>
    <w:rsid w:val="00FB3D65"/>
    <w:rsid w:val="00FB4402"/>
    <w:rsid w:val="00FB4577"/>
    <w:rsid w:val="00FB46AA"/>
    <w:rsid w:val="00FB4940"/>
    <w:rsid w:val="00FB4AAA"/>
    <w:rsid w:val="00FB4DC0"/>
    <w:rsid w:val="00FB4ECC"/>
    <w:rsid w:val="00FB52B4"/>
    <w:rsid w:val="00FB53A5"/>
    <w:rsid w:val="00FB57B6"/>
    <w:rsid w:val="00FB5A51"/>
    <w:rsid w:val="00FB5C4F"/>
    <w:rsid w:val="00FB6842"/>
    <w:rsid w:val="00FB69F9"/>
    <w:rsid w:val="00FB6A09"/>
    <w:rsid w:val="00FB6B6F"/>
    <w:rsid w:val="00FB6C9F"/>
    <w:rsid w:val="00FB6E00"/>
    <w:rsid w:val="00FB6F11"/>
    <w:rsid w:val="00FB72AD"/>
    <w:rsid w:val="00FB73F2"/>
    <w:rsid w:val="00FB7A49"/>
    <w:rsid w:val="00FB7D77"/>
    <w:rsid w:val="00FB7E0D"/>
    <w:rsid w:val="00FC0222"/>
    <w:rsid w:val="00FC04C6"/>
    <w:rsid w:val="00FC074A"/>
    <w:rsid w:val="00FC09E3"/>
    <w:rsid w:val="00FC0C66"/>
    <w:rsid w:val="00FC0D90"/>
    <w:rsid w:val="00FC1AF0"/>
    <w:rsid w:val="00FC1C7F"/>
    <w:rsid w:val="00FC1CDE"/>
    <w:rsid w:val="00FC1EE6"/>
    <w:rsid w:val="00FC2A2C"/>
    <w:rsid w:val="00FC2DDB"/>
    <w:rsid w:val="00FC2F63"/>
    <w:rsid w:val="00FC3381"/>
    <w:rsid w:val="00FC36E1"/>
    <w:rsid w:val="00FC3993"/>
    <w:rsid w:val="00FC3B5A"/>
    <w:rsid w:val="00FC3C91"/>
    <w:rsid w:val="00FC3DC1"/>
    <w:rsid w:val="00FC40EE"/>
    <w:rsid w:val="00FC47B5"/>
    <w:rsid w:val="00FC483E"/>
    <w:rsid w:val="00FC4942"/>
    <w:rsid w:val="00FC4C4C"/>
    <w:rsid w:val="00FC4DC9"/>
    <w:rsid w:val="00FC55AE"/>
    <w:rsid w:val="00FC5A5F"/>
    <w:rsid w:val="00FC5CCB"/>
    <w:rsid w:val="00FC604E"/>
    <w:rsid w:val="00FC61A9"/>
    <w:rsid w:val="00FC61F1"/>
    <w:rsid w:val="00FC632B"/>
    <w:rsid w:val="00FC64EE"/>
    <w:rsid w:val="00FC6C50"/>
    <w:rsid w:val="00FC6C7D"/>
    <w:rsid w:val="00FC6F93"/>
    <w:rsid w:val="00FC75ED"/>
    <w:rsid w:val="00FD06B3"/>
    <w:rsid w:val="00FD06EF"/>
    <w:rsid w:val="00FD0802"/>
    <w:rsid w:val="00FD0A5B"/>
    <w:rsid w:val="00FD0C91"/>
    <w:rsid w:val="00FD0DFF"/>
    <w:rsid w:val="00FD0FB9"/>
    <w:rsid w:val="00FD153C"/>
    <w:rsid w:val="00FD1811"/>
    <w:rsid w:val="00FD1ED4"/>
    <w:rsid w:val="00FD20AD"/>
    <w:rsid w:val="00FD3997"/>
    <w:rsid w:val="00FD3DB1"/>
    <w:rsid w:val="00FD3FF1"/>
    <w:rsid w:val="00FD4166"/>
    <w:rsid w:val="00FD42A2"/>
    <w:rsid w:val="00FD432A"/>
    <w:rsid w:val="00FD44D3"/>
    <w:rsid w:val="00FD4594"/>
    <w:rsid w:val="00FD4692"/>
    <w:rsid w:val="00FD4C29"/>
    <w:rsid w:val="00FD4C44"/>
    <w:rsid w:val="00FD4F89"/>
    <w:rsid w:val="00FD5A5F"/>
    <w:rsid w:val="00FD5BF1"/>
    <w:rsid w:val="00FD5FD1"/>
    <w:rsid w:val="00FD62B4"/>
    <w:rsid w:val="00FD6569"/>
    <w:rsid w:val="00FE038A"/>
    <w:rsid w:val="00FE050A"/>
    <w:rsid w:val="00FE0FE6"/>
    <w:rsid w:val="00FE106E"/>
    <w:rsid w:val="00FE1C74"/>
    <w:rsid w:val="00FE1C90"/>
    <w:rsid w:val="00FE25A4"/>
    <w:rsid w:val="00FE29F2"/>
    <w:rsid w:val="00FE3221"/>
    <w:rsid w:val="00FE3248"/>
    <w:rsid w:val="00FE327A"/>
    <w:rsid w:val="00FE357F"/>
    <w:rsid w:val="00FE3C41"/>
    <w:rsid w:val="00FE3DE2"/>
    <w:rsid w:val="00FE40E2"/>
    <w:rsid w:val="00FE46E6"/>
    <w:rsid w:val="00FE4959"/>
    <w:rsid w:val="00FE4C21"/>
    <w:rsid w:val="00FE4C9A"/>
    <w:rsid w:val="00FE5851"/>
    <w:rsid w:val="00FE5BA5"/>
    <w:rsid w:val="00FE5CEF"/>
    <w:rsid w:val="00FE5D05"/>
    <w:rsid w:val="00FE5D81"/>
    <w:rsid w:val="00FE5D9C"/>
    <w:rsid w:val="00FE64B0"/>
    <w:rsid w:val="00FE66EC"/>
    <w:rsid w:val="00FE6C72"/>
    <w:rsid w:val="00FE71D3"/>
    <w:rsid w:val="00FE732C"/>
    <w:rsid w:val="00FE7597"/>
    <w:rsid w:val="00FE7CD1"/>
    <w:rsid w:val="00FF04EE"/>
    <w:rsid w:val="00FF0CDB"/>
    <w:rsid w:val="00FF0DF5"/>
    <w:rsid w:val="00FF0EF0"/>
    <w:rsid w:val="00FF12C0"/>
    <w:rsid w:val="00FF1344"/>
    <w:rsid w:val="00FF1953"/>
    <w:rsid w:val="00FF1C39"/>
    <w:rsid w:val="00FF1EB0"/>
    <w:rsid w:val="00FF1F95"/>
    <w:rsid w:val="00FF1FAB"/>
    <w:rsid w:val="00FF2155"/>
    <w:rsid w:val="00FF25B6"/>
    <w:rsid w:val="00FF2629"/>
    <w:rsid w:val="00FF2C33"/>
    <w:rsid w:val="00FF2ED7"/>
    <w:rsid w:val="00FF2EE4"/>
    <w:rsid w:val="00FF3006"/>
    <w:rsid w:val="00FF3151"/>
    <w:rsid w:val="00FF37FC"/>
    <w:rsid w:val="00FF3C3C"/>
    <w:rsid w:val="00FF4222"/>
    <w:rsid w:val="00FF433F"/>
    <w:rsid w:val="00FF446A"/>
    <w:rsid w:val="00FF4737"/>
    <w:rsid w:val="00FF4B9D"/>
    <w:rsid w:val="00FF4C38"/>
    <w:rsid w:val="00FF5247"/>
    <w:rsid w:val="00FF5602"/>
    <w:rsid w:val="00FF5ABB"/>
    <w:rsid w:val="00FF5E36"/>
    <w:rsid w:val="00FF61DD"/>
    <w:rsid w:val="00FF642B"/>
    <w:rsid w:val="00FF6699"/>
    <w:rsid w:val="00FF6739"/>
    <w:rsid w:val="00FF6979"/>
    <w:rsid w:val="00FF69A1"/>
    <w:rsid w:val="00FF6C20"/>
    <w:rsid w:val="00FF7490"/>
    <w:rsid w:val="00FF7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13C8339"/>
  <w15:chartTrackingRefBased/>
  <w15:docId w15:val="{0BFC1406-7408-465A-A7CD-1294D5DE8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iPriority="0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iPriority="0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6B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9D197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9D197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9D197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9D197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000CCB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000CCB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000CCB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000CC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000CCB"/>
    <w:rPr>
      <w:rFonts w:cs="EucrosiaUPC"/>
      <w:b/>
      <w:bCs/>
      <w:sz w:val="30"/>
      <w:szCs w:val="30"/>
      <w:u w:val="single"/>
      <w:lang w:bidi="th-TH"/>
    </w:rPr>
  </w:style>
  <w:style w:type="character" w:customStyle="1" w:styleId="Heading6Char">
    <w:name w:val="Heading 6 Char"/>
    <w:link w:val="Heading6"/>
    <w:locked/>
    <w:rsid w:val="00000CCB"/>
    <w:rPr>
      <w:rFonts w:cs="EucrosiaUPC"/>
      <w:b/>
      <w:bCs/>
      <w:sz w:val="32"/>
      <w:szCs w:val="32"/>
      <w:lang w:bidi="th-TH"/>
    </w:rPr>
  </w:style>
  <w:style w:type="character" w:customStyle="1" w:styleId="Heading7Char">
    <w:name w:val="Heading 7 Char"/>
    <w:link w:val="Heading7"/>
    <w:locked/>
    <w:rsid w:val="00EF65D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000CCB"/>
    <w:rPr>
      <w:rFonts w:cs="EucrosiaUPC"/>
      <w:b/>
      <w:bCs/>
      <w:sz w:val="28"/>
      <w:szCs w:val="28"/>
      <w:lang w:bidi="th-TH"/>
    </w:rPr>
  </w:style>
  <w:style w:type="character" w:customStyle="1" w:styleId="Heading9Char">
    <w:name w:val="Heading 9 Char"/>
    <w:link w:val="Heading9"/>
    <w:locked/>
    <w:rsid w:val="00000CCB"/>
    <w:rPr>
      <w:rFonts w:cs="EucrosiaUPC"/>
      <w:sz w:val="28"/>
      <w:szCs w:val="28"/>
      <w:lang w:val="th-TH"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0F5578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9D1976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000CCB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9D197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000CCB"/>
    <w:rPr>
      <w:rFonts w:ascii="Arial" w:hAnsi="Arial" w:cs="Times New Roman"/>
      <w:sz w:val="18"/>
      <w:szCs w:val="18"/>
    </w:rPr>
  </w:style>
  <w:style w:type="character" w:customStyle="1" w:styleId="AAAddress">
    <w:name w:val="AA Address"/>
    <w:uiPriority w:val="99"/>
    <w:rsid w:val="009D197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D197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9D197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883C2E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9D1976"/>
    <w:rPr>
      <w:rFonts w:cs="Times New Roman"/>
      <w:b/>
      <w:bCs/>
    </w:rPr>
  </w:style>
  <w:style w:type="paragraph" w:styleId="ListBullet">
    <w:name w:val="List Bullet"/>
    <w:basedOn w:val="Normal"/>
    <w:rsid w:val="009D1976"/>
    <w:pPr>
      <w:numPr>
        <w:numId w:val="3"/>
      </w:numPr>
      <w:tabs>
        <w:tab w:val="clear" w:pos="926"/>
        <w:tab w:val="left" w:pos="284"/>
        <w:tab w:val="left" w:pos="907"/>
      </w:tabs>
      <w:ind w:left="284" w:hanging="284"/>
    </w:pPr>
  </w:style>
  <w:style w:type="paragraph" w:styleId="ListBullet2">
    <w:name w:val="List Bullet 2"/>
    <w:basedOn w:val="Normal"/>
    <w:rsid w:val="009D1976"/>
    <w:pPr>
      <w:numPr>
        <w:numId w:val="4"/>
      </w:numPr>
      <w:tabs>
        <w:tab w:val="clear" w:pos="1209"/>
        <w:tab w:val="left" w:pos="567"/>
      </w:tabs>
      <w:ind w:left="851" w:hanging="284"/>
    </w:pPr>
  </w:style>
  <w:style w:type="paragraph" w:styleId="ListBullet3">
    <w:name w:val="List Bullet 3"/>
    <w:basedOn w:val="Normal"/>
    <w:rsid w:val="009D1976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9D1976"/>
    <w:pPr>
      <w:numPr>
        <w:numId w:val="2"/>
      </w:numPr>
      <w:tabs>
        <w:tab w:val="clear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9D197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9D197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9D197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9D1976"/>
    <w:pPr>
      <w:ind w:left="284"/>
    </w:pPr>
  </w:style>
  <w:style w:type="paragraph" w:customStyle="1" w:styleId="AAFrameAddress">
    <w:name w:val="AA Frame Address"/>
    <w:basedOn w:val="Heading1"/>
    <w:uiPriority w:val="99"/>
    <w:rsid w:val="009D197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9D197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9D197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9D1976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9D1976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9D1976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9D1976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9D1976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9D1976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9D1976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9D1976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9D1976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9D1976"/>
    <w:pPr>
      <w:ind w:left="2552" w:hanging="284"/>
    </w:pPr>
  </w:style>
  <w:style w:type="paragraph" w:styleId="TOC2">
    <w:name w:val="toc 2"/>
    <w:basedOn w:val="Normal"/>
    <w:next w:val="Normal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9D1976"/>
    <w:pPr>
      <w:ind w:left="851"/>
    </w:pPr>
  </w:style>
  <w:style w:type="paragraph" w:styleId="TOC5">
    <w:name w:val="toc 5"/>
    <w:basedOn w:val="Normal"/>
    <w:next w:val="Normal"/>
    <w:uiPriority w:val="99"/>
    <w:semiHidden/>
    <w:rsid w:val="009D1976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9D1976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9D1976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9D1976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9D1976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9D1976"/>
    <w:pPr>
      <w:ind w:left="567" w:hanging="567"/>
    </w:pPr>
  </w:style>
  <w:style w:type="paragraph" w:styleId="ListBullet5">
    <w:name w:val="List Bullet 5"/>
    <w:basedOn w:val="Normal"/>
    <w:uiPriority w:val="99"/>
    <w:rsid w:val="009D197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9D1976"/>
    <w:pPr>
      <w:ind w:firstLine="284"/>
    </w:pPr>
    <w:rPr>
      <w:sz w:val="18"/>
      <w:szCs w:val="18"/>
      <w:lang w:val="en-US" w:eastAsia="en-US"/>
    </w:rPr>
  </w:style>
  <w:style w:type="character" w:customStyle="1" w:styleId="BodyTextFirstIndentChar">
    <w:name w:val="Body Text First Indent Char"/>
    <w:link w:val="BodyTextFirstIndent"/>
    <w:uiPriority w:val="99"/>
    <w:locked/>
    <w:rsid w:val="00000CCB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9D1976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000CCB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D1976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000CCB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9D197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D197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9D197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9D197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D197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9D197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9D197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D197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D1976"/>
    <w:pPr>
      <w:framePr w:h="443" w:wrap="around" w:y="8223"/>
    </w:pPr>
  </w:style>
  <w:style w:type="paragraph" w:customStyle="1" w:styleId="a">
    <w:name w:val="¢éÍ¤ÇÒÁ"/>
    <w:basedOn w:val="Normal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9D197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9D197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9D197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9D197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D1976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9D1976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00CCB"/>
    <w:rPr>
      <w:rFonts w:cs="EucrosiaUPC"/>
      <w:sz w:val="30"/>
      <w:szCs w:val="30"/>
      <w:lang w:bidi="th-TH"/>
    </w:rPr>
  </w:style>
  <w:style w:type="character" w:styleId="PageNumber">
    <w:name w:val="page number"/>
    <w:rsid w:val="009D1976"/>
    <w:rPr>
      <w:rFonts w:cs="Times New Roman"/>
    </w:rPr>
  </w:style>
  <w:style w:type="paragraph" w:customStyle="1" w:styleId="a0">
    <w:name w:val="ºÇ¡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000CCB"/>
    <w:rPr>
      <w:rFonts w:ascii="Book Antiqua" w:hAnsi="Book Antiqua" w:cs="Times New Roman"/>
      <w:sz w:val="22"/>
      <w:szCs w:val="22"/>
    </w:rPr>
  </w:style>
  <w:style w:type="paragraph" w:customStyle="1" w:styleId="a2">
    <w:name w:val="??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policyheading"/>
    <w:basedOn w:val="Normal"/>
    <w:uiPriority w:val="99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eastAsia="MS Mincho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rsid w:val="00BD6BDE"/>
    <w:pPr>
      <w:spacing w:after="120"/>
    </w:pPr>
    <w:rPr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locked/>
    <w:rsid w:val="00000CCB"/>
    <w:rPr>
      <w:rFonts w:ascii="Arial" w:hAnsi="Arial" w:cs="Times New Roman"/>
      <w:sz w:val="16"/>
      <w:szCs w:val="16"/>
    </w:rPr>
  </w:style>
  <w:style w:type="paragraph" w:customStyle="1" w:styleId="30">
    <w:name w:val="?????3????"/>
    <w:basedOn w:val="Normal"/>
    <w:uiPriority w:val="99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7B1883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000CCB"/>
    <w:rPr>
      <w:rFonts w:ascii="Tahoma" w:hAnsi="Tahoma" w:cs="Tahoma"/>
      <w:sz w:val="16"/>
      <w:szCs w:val="16"/>
    </w:rPr>
  </w:style>
  <w:style w:type="paragraph" w:customStyle="1" w:styleId="a4">
    <w:name w:val="???????"/>
    <w:basedOn w:val="Normal"/>
    <w:uiPriority w:val="99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18"/>
      <w:szCs w:val="18"/>
      <w:lang w:val="en-GB" w:eastAsia="en-US" w:bidi="ar-SA"/>
    </w:rPr>
  </w:style>
  <w:style w:type="character" w:customStyle="1" w:styleId="blockChar">
    <w:name w:val="block Char"/>
    <w:aliases w:val="b Char"/>
    <w:link w:val="block"/>
    <w:locked/>
    <w:rsid w:val="00000CCB"/>
    <w:rPr>
      <w:rFonts w:ascii="Arial" w:hAnsi="Arial" w:cs="Angsana New"/>
      <w:sz w:val="18"/>
      <w:szCs w:val="18"/>
      <w:lang w:val="en-GB" w:eastAsia="en-US" w:bidi="ar-SA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170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10">
    <w:name w:val="10"/>
    <w:basedOn w:val="Normal"/>
    <w:uiPriority w:val="99"/>
    <w:rsid w:val="009F1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F1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after="0" w:line="260" w:lineRule="atLeast"/>
      <w:ind w:left="540" w:right="389"/>
    </w:pPr>
    <w:rPr>
      <w:rFonts w:ascii="Times New Roman" w:hAnsi="Times New Roman"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9F10CB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a5">
    <w:name w:val="ลบ"/>
    <w:basedOn w:val="Normal"/>
    <w:uiPriority w:val="99"/>
    <w:rsid w:val="009E7B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ccPolicyHeading0">
    <w:name w:val="Acc Policy Heading"/>
    <w:basedOn w:val="BodyText"/>
    <w:link w:val="AccPolicyHeadingChar"/>
    <w:autoRedefine/>
    <w:rsid w:val="000E3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27"/>
      <w:jc w:val="thaiDistribute"/>
    </w:pPr>
    <w:rPr>
      <w:rFonts w:ascii="Angsana New" w:hAnsi="Angsana New"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0"/>
    <w:uiPriority w:val="99"/>
    <w:locked/>
    <w:rsid w:val="000E358F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E">
    <w:name w:val="?????? E"/>
    <w:basedOn w:val="Normal"/>
    <w:uiPriority w:val="99"/>
    <w:rsid w:val="00C15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Times New Roman"/>
      <w:sz w:val="22"/>
      <w:szCs w:val="22"/>
      <w:lang w:val="th-TH"/>
    </w:rPr>
  </w:style>
  <w:style w:type="paragraph" w:styleId="EnvelopeReturn">
    <w:name w:val="envelope return"/>
    <w:basedOn w:val="Normal"/>
    <w:uiPriority w:val="99"/>
    <w:rsid w:val="00125A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sz w:val="24"/>
      <w:szCs w:val="24"/>
    </w:rPr>
  </w:style>
  <w:style w:type="paragraph" w:customStyle="1" w:styleId="T0">
    <w:name w:val="????? T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000CCB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000CCB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locked/>
    <w:rsid w:val="00000CCB"/>
    <w:rPr>
      <w:rFonts w:ascii="Arial" w:hAnsi="Arial" w:cs="Times New Roman"/>
      <w:sz w:val="18"/>
      <w:lang w:val="en-GB" w:bidi="ar-SA"/>
    </w:rPr>
  </w:style>
  <w:style w:type="paragraph" w:customStyle="1" w:styleId="Graphic">
    <w:name w:val="Graphic"/>
    <w:basedOn w:val="Signature"/>
    <w:rsid w:val="00000C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0CCB"/>
    <w:pPr>
      <w:spacing w:after="0"/>
    </w:pPr>
  </w:style>
  <w:style w:type="paragraph" w:customStyle="1" w:styleId="acctdividends">
    <w:name w:val="acct dividends"/>
    <w:aliases w:val="a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0CCB"/>
    <w:pPr>
      <w:spacing w:after="0"/>
    </w:pPr>
  </w:style>
  <w:style w:type="paragraph" w:customStyle="1" w:styleId="acctindent">
    <w:name w:val="acct indent"/>
    <w:aliases w:val="ai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0CCB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0CCB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0CC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0CC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0CC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0CCB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000CC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0CCB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000CCB"/>
    <w:pPr>
      <w:spacing w:after="0"/>
    </w:pPr>
  </w:style>
  <w:style w:type="paragraph" w:customStyle="1" w:styleId="List1a">
    <w:name w:val="List 1a"/>
    <w:aliases w:val="1a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000C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000CCB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000CCB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0CCB"/>
  </w:style>
  <w:style w:type="paragraph" w:customStyle="1" w:styleId="zreportaddinfo">
    <w:name w:val="zreport addinfo"/>
    <w:basedOn w:val="Normal"/>
    <w:rsid w:val="00000CC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0CC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0CCB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0CC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Cs w:val="20"/>
      <w:lang w:val="en-GB" w:bidi="ar-SA"/>
    </w:rPr>
  </w:style>
  <w:style w:type="paragraph" w:customStyle="1" w:styleId="ind">
    <w:name w:val="*ind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0CC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0CCB"/>
    <w:rPr>
      <w:b/>
      <w:bCs/>
    </w:rPr>
  </w:style>
  <w:style w:type="paragraph" w:customStyle="1" w:styleId="nineptbodytext">
    <w:name w:val="nine pt body text"/>
    <w:aliases w:val="9bt"/>
    <w:basedOn w:val="nineptnormal"/>
    <w:rsid w:val="00000CCB"/>
    <w:pPr>
      <w:spacing w:after="220"/>
    </w:pPr>
  </w:style>
  <w:style w:type="paragraph" w:customStyle="1" w:styleId="nineptnormal">
    <w:name w:val="nine pt normal"/>
    <w:aliases w:val="9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0CCB"/>
    <w:pPr>
      <w:jc w:val="center"/>
    </w:pPr>
  </w:style>
  <w:style w:type="paragraph" w:customStyle="1" w:styleId="heading">
    <w:name w:val="heading"/>
    <w:aliases w:val="h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0CC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0CCB"/>
  </w:style>
  <w:style w:type="paragraph" w:customStyle="1" w:styleId="nineptheadingcentredbold">
    <w:name w:val="nine pt heading centred bold"/>
    <w:aliases w:val="9hcb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0CC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0CC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0CCB"/>
    <w:rPr>
      <w:b/>
    </w:rPr>
  </w:style>
  <w:style w:type="paragraph" w:customStyle="1" w:styleId="nineptcolumntab1">
    <w:name w:val="nine pt column tab1"/>
    <w:aliases w:val="a91"/>
    <w:basedOn w:val="nineptnormal"/>
    <w:rsid w:val="00000CC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0CC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0CCB"/>
    <w:pPr>
      <w:jc w:val="center"/>
    </w:pPr>
  </w:style>
  <w:style w:type="paragraph" w:customStyle="1" w:styleId="Normalheading">
    <w:name w:val="Normal heading"/>
    <w:aliases w:val="nh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0CCB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  <w:tab w:val="left" w:pos="907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0CCB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0CCB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0CC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0CC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0CCB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0CCB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0CC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styleId="IndexHeading">
    <w:name w:val="index heading"/>
    <w:aliases w:val="ixh,Index Heading1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0CC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0CC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0CC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0CCB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000CC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0CCB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000CC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0CC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0CC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0CCB"/>
    <w:pPr>
      <w:spacing w:after="0"/>
    </w:pPr>
  </w:style>
  <w:style w:type="paragraph" w:customStyle="1" w:styleId="smallreturn">
    <w:name w:val="small return"/>
    <w:aliases w:val="sr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0CCB"/>
    <w:pPr>
      <w:spacing w:after="0"/>
    </w:pPr>
  </w:style>
  <w:style w:type="paragraph" w:customStyle="1" w:styleId="headingbolditalic">
    <w:name w:val="heading bold italic"/>
    <w:aliases w:val="hbi"/>
    <w:basedOn w:val="heading"/>
    <w:rsid w:val="00000CC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0CC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0CCB"/>
    <w:pPr>
      <w:spacing w:after="0"/>
    </w:pPr>
  </w:style>
  <w:style w:type="paragraph" w:customStyle="1" w:styleId="blockbullet">
    <w:name w:val="block bullet"/>
    <w:aliases w:val="bb"/>
    <w:basedOn w:val="block"/>
    <w:rsid w:val="00000CCB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0CC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0CCB"/>
    <w:pPr>
      <w:spacing w:after="0"/>
    </w:pPr>
  </w:style>
  <w:style w:type="paragraph" w:customStyle="1" w:styleId="eightptnormal">
    <w:name w:val="eight pt normal"/>
    <w:aliases w:val="8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0CC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0CC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0CC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0CCB"/>
    <w:rPr>
      <w:b/>
      <w:bCs/>
    </w:rPr>
  </w:style>
  <w:style w:type="paragraph" w:customStyle="1" w:styleId="eightptbodytext">
    <w:name w:val="eight pt body text"/>
    <w:aliases w:val="8bt"/>
    <w:basedOn w:val="eightptnormal"/>
    <w:rsid w:val="00000CC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0CC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0CC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0CC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0CCB"/>
    <w:pPr>
      <w:spacing w:after="0"/>
    </w:pPr>
  </w:style>
  <w:style w:type="paragraph" w:customStyle="1" w:styleId="eightptblock">
    <w:name w:val="eight pt block"/>
    <w:aliases w:val="8b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0CC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0CC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0CC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0CCB"/>
    <w:pPr>
      <w:spacing w:after="0"/>
    </w:pPr>
  </w:style>
  <w:style w:type="paragraph" w:customStyle="1" w:styleId="blockindent">
    <w:name w:val="block indent"/>
    <w:aliases w:val="bi"/>
    <w:basedOn w:val="block"/>
    <w:rsid w:val="00000CCB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000CCB"/>
    <w:pPr>
      <w:jc w:val="center"/>
    </w:pPr>
  </w:style>
  <w:style w:type="paragraph" w:customStyle="1" w:styleId="nineptcol">
    <w:name w:val="nine pt %col"/>
    <w:aliases w:val="9%"/>
    <w:basedOn w:val="nineptnormal"/>
    <w:rsid w:val="00000CC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0CC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0CC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0CCB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0CC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0CC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0CC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0CC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0CC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0CC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0CC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0CCB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0CCB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0CC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0CC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0CCB"/>
    <w:pPr>
      <w:spacing w:after="80"/>
    </w:pPr>
  </w:style>
  <w:style w:type="paragraph" w:customStyle="1" w:styleId="nineptratecol">
    <w:name w:val="nine pt rate col"/>
    <w:aliases w:val="a9r"/>
    <w:basedOn w:val="nineptnormal"/>
    <w:rsid w:val="00000CC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0CC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0CC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0CC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0CC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0CC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0CC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0CC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0CC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0CC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0CC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0CCB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000CC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0CC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0CC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0CC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0CC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0CC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0CC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0CCB"/>
    <w:pPr>
      <w:spacing w:after="80"/>
    </w:pPr>
  </w:style>
  <w:style w:type="paragraph" w:customStyle="1" w:styleId="blockbullet2">
    <w:name w:val="block bullet 2"/>
    <w:aliases w:val="bb2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0CC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0CCB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00CCB"/>
    <w:pPr>
      <w:tabs>
        <w:tab w:val="clear" w:pos="9315"/>
      </w:tabs>
      <w:spacing w:after="120"/>
      <w:ind w:left="1134"/>
      <w:jc w:val="both"/>
    </w:pPr>
    <w:rPr>
      <w:rFonts w:ascii="Arial" w:hAnsi="Arial"/>
    </w:rPr>
  </w:style>
  <w:style w:type="character" w:customStyle="1" w:styleId="AccPolicyalternativeChar">
    <w:name w:val="Acc Policy alternative Char"/>
    <w:link w:val="AccPolicyalternative"/>
    <w:locked/>
    <w:rsid w:val="00000CCB"/>
    <w:rPr>
      <w:rFonts w:ascii="Arial" w:hAnsi="Arial"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0CC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0CC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000CCB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locked/>
    <w:rsid w:val="00000CCB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00CCB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8&quot;,H..."/>
    <w:basedOn w:val="block"/>
    <w:link w:val="NormalAngsanaNewChar"/>
    <w:uiPriority w:val="99"/>
    <w:rsid w:val="00000CCB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 w:cs="Times New Roman"/>
      <w:sz w:val="30"/>
      <w:szCs w:val="30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uiPriority w:val="99"/>
    <w:locked/>
    <w:rsid w:val="00000CCB"/>
    <w:rPr>
      <w:rFonts w:ascii="Angsana New" w:hAnsi="Angsana New" w:cs="Times New Roman"/>
      <w:sz w:val="30"/>
      <w:szCs w:val="30"/>
      <w:lang w:val="en-GB" w:eastAsia="en-US"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000CCB"/>
    <w:pPr>
      <w:ind w:left="720"/>
    </w:pPr>
    <w:rPr>
      <w:szCs w:val="22"/>
    </w:rPr>
  </w:style>
  <w:style w:type="character" w:customStyle="1" w:styleId="shorttext1">
    <w:name w:val="short_text1"/>
    <w:uiPriority w:val="99"/>
    <w:rsid w:val="00000CCB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0CCB"/>
    <w:rPr>
      <w:rFonts w:cs="Times New Roman"/>
    </w:rPr>
  </w:style>
  <w:style w:type="character" w:customStyle="1" w:styleId="gt-icon-text1">
    <w:name w:val="gt-icon-text1"/>
    <w:uiPriority w:val="99"/>
    <w:rsid w:val="00000CCB"/>
    <w:rPr>
      <w:rFonts w:cs="Times New Roman"/>
    </w:rPr>
  </w:style>
  <w:style w:type="character" w:customStyle="1" w:styleId="shorttext">
    <w:name w:val="short_text"/>
    <w:uiPriority w:val="99"/>
    <w:rsid w:val="00000CCB"/>
    <w:rPr>
      <w:rFonts w:cs="Times New Roman"/>
    </w:rPr>
  </w:style>
  <w:style w:type="paragraph" w:customStyle="1" w:styleId="Default">
    <w:name w:val="Default"/>
    <w:rsid w:val="00000CC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000CCB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000CC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uiPriority w:val="99"/>
    <w:rsid w:val="00000CC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00CCB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000CC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00CCB"/>
    <w:rPr>
      <w:b/>
      <w:bCs/>
    </w:rPr>
  </w:style>
  <w:style w:type="character" w:customStyle="1" w:styleId="CommentSubjectChar">
    <w:name w:val="Comment Subject Char"/>
    <w:link w:val="CommentSubject"/>
    <w:locked/>
    <w:rsid w:val="00000CCB"/>
    <w:rPr>
      <w:rFonts w:ascii="Arial" w:hAnsi="Arial" w:cs="Times New Roman"/>
      <w:b/>
      <w:bCs/>
      <w:sz w:val="25"/>
      <w:szCs w:val="25"/>
    </w:rPr>
  </w:style>
  <w:style w:type="character" w:styleId="Emphasis">
    <w:name w:val="Emphasis"/>
    <w:uiPriority w:val="20"/>
    <w:qFormat/>
    <w:rsid w:val="009E6165"/>
    <w:rPr>
      <w:rFonts w:cs="Times New Roman"/>
      <w:i/>
      <w:iCs/>
    </w:rPr>
  </w:style>
  <w:style w:type="paragraph" w:styleId="NormalWeb">
    <w:name w:val="Normal (Web)"/>
    <w:basedOn w:val="Normal"/>
    <w:uiPriority w:val="99"/>
    <w:locked/>
    <w:rsid w:val="00AD4B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037B07"/>
    <w:rPr>
      <w:rFonts w:ascii="Arial" w:hAnsi="Arial"/>
      <w:sz w:val="18"/>
      <w:szCs w:val="22"/>
    </w:rPr>
  </w:style>
  <w:style w:type="paragraph" w:styleId="NoSpacing">
    <w:name w:val="No Spacing"/>
    <w:uiPriority w:val="1"/>
    <w:qFormat/>
    <w:rsid w:val="00593D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365294"/>
    <w:rPr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locked/>
    <w:rsid w:val="00365294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365294"/>
    <w:rPr>
      <w:rFonts w:ascii="Arial" w:hAnsi="Arial"/>
      <w:sz w:val="16"/>
    </w:rPr>
  </w:style>
  <w:style w:type="paragraph" w:styleId="Closing">
    <w:name w:val="Closing"/>
    <w:basedOn w:val="Normal"/>
    <w:link w:val="ClosingChar"/>
    <w:uiPriority w:val="99"/>
    <w:semiHidden/>
    <w:unhideWhenUsed/>
    <w:locked/>
    <w:rsid w:val="00365294"/>
    <w:pPr>
      <w:ind w:left="4320"/>
    </w:pPr>
    <w:rPr>
      <w:szCs w:val="22"/>
    </w:rPr>
  </w:style>
  <w:style w:type="character" w:customStyle="1" w:styleId="ClosingChar">
    <w:name w:val="Closing Char"/>
    <w:link w:val="Closing"/>
    <w:uiPriority w:val="99"/>
    <w:semiHidden/>
    <w:rsid w:val="00365294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locked/>
    <w:rsid w:val="00365294"/>
    <w:rPr>
      <w:szCs w:val="22"/>
    </w:rPr>
  </w:style>
  <w:style w:type="character" w:customStyle="1" w:styleId="DateChar">
    <w:name w:val="Date Char"/>
    <w:link w:val="Date"/>
    <w:uiPriority w:val="99"/>
    <w:semiHidden/>
    <w:rsid w:val="00365294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locked/>
    <w:rsid w:val="00365294"/>
    <w:rPr>
      <w:szCs w:val="22"/>
    </w:rPr>
  </w:style>
  <w:style w:type="character" w:customStyle="1" w:styleId="E-mailSignatureChar">
    <w:name w:val="E-mail Signature Char"/>
    <w:link w:val="E-mailSignature"/>
    <w:uiPriority w:val="99"/>
    <w:semiHidden/>
    <w:rsid w:val="00365294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365294"/>
    <w:rPr>
      <w:sz w:val="20"/>
      <w:szCs w:val="25"/>
    </w:rPr>
  </w:style>
  <w:style w:type="character" w:customStyle="1" w:styleId="EndnoteTextChar">
    <w:name w:val="Endnote Text Char"/>
    <w:link w:val="EndnoteText"/>
    <w:uiPriority w:val="99"/>
    <w:semiHidden/>
    <w:rsid w:val="00365294"/>
    <w:rPr>
      <w:rFonts w:ascii="Arial" w:hAnsi="Arial"/>
      <w:szCs w:val="25"/>
    </w:rPr>
  </w:style>
  <w:style w:type="paragraph" w:styleId="EnvelopeAddress">
    <w:name w:val="envelope address"/>
    <w:basedOn w:val="Normal"/>
    <w:uiPriority w:val="99"/>
    <w:semiHidden/>
    <w:unhideWhenUsed/>
    <w:locked/>
    <w:rsid w:val="00365294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30"/>
    </w:rPr>
  </w:style>
  <w:style w:type="paragraph" w:styleId="HTMLAddress">
    <w:name w:val="HTML Address"/>
    <w:basedOn w:val="Normal"/>
    <w:link w:val="HTMLAddressChar"/>
    <w:uiPriority w:val="99"/>
    <w:semiHidden/>
    <w:unhideWhenUsed/>
    <w:locked/>
    <w:rsid w:val="00365294"/>
    <w:rPr>
      <w:i/>
      <w:iCs/>
      <w:szCs w:val="22"/>
    </w:rPr>
  </w:style>
  <w:style w:type="character" w:customStyle="1" w:styleId="HTMLAddressChar">
    <w:name w:val="HTML Address Char"/>
    <w:link w:val="HTMLAddress"/>
    <w:uiPriority w:val="99"/>
    <w:semiHidden/>
    <w:rsid w:val="00365294"/>
    <w:rPr>
      <w:rFonts w:ascii="Arial" w:hAnsi="Arial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365294"/>
    <w:rPr>
      <w:rFonts w:ascii="Courier New" w:hAnsi="Courier New"/>
      <w:sz w:val="20"/>
      <w:szCs w:val="25"/>
    </w:rPr>
  </w:style>
  <w:style w:type="character" w:customStyle="1" w:styleId="HTMLPreformattedChar">
    <w:name w:val="HTML Preformatted Char"/>
    <w:link w:val="HTMLPreformatted"/>
    <w:uiPriority w:val="99"/>
    <w:semiHidden/>
    <w:rsid w:val="00365294"/>
    <w:rPr>
      <w:rFonts w:ascii="Courier New" w:hAnsi="Courier New"/>
      <w:szCs w:val="2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5294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  <w:szCs w:val="22"/>
    </w:rPr>
  </w:style>
  <w:style w:type="character" w:customStyle="1" w:styleId="IntenseQuoteChar">
    <w:name w:val="Intense Quote Char"/>
    <w:link w:val="IntenseQuote"/>
    <w:uiPriority w:val="30"/>
    <w:rsid w:val="00365294"/>
    <w:rPr>
      <w:rFonts w:ascii="Arial" w:hAnsi="Arial"/>
      <w:i/>
      <w:iCs/>
      <w:color w:val="5B9BD5"/>
      <w:sz w:val="18"/>
      <w:szCs w:val="22"/>
    </w:rPr>
  </w:style>
  <w:style w:type="paragraph" w:styleId="List">
    <w:name w:val="List"/>
    <w:basedOn w:val="Normal"/>
    <w:uiPriority w:val="99"/>
    <w:semiHidden/>
    <w:unhideWhenUsed/>
    <w:locked/>
    <w:rsid w:val="00365294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uiPriority w:val="99"/>
    <w:semiHidden/>
    <w:unhideWhenUsed/>
    <w:locked/>
    <w:rsid w:val="00365294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uiPriority w:val="99"/>
    <w:semiHidden/>
    <w:unhideWhenUsed/>
    <w:locked/>
    <w:rsid w:val="00365294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locked/>
    <w:rsid w:val="00365294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locked/>
    <w:rsid w:val="00365294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locked/>
    <w:rsid w:val="00365294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uiPriority w:val="99"/>
    <w:semiHidden/>
    <w:unhideWhenUsed/>
    <w:locked/>
    <w:rsid w:val="00365294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locked/>
    <w:rsid w:val="00365294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locked/>
    <w:rsid w:val="00365294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locked/>
    <w:rsid w:val="00365294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locked/>
    <w:rsid w:val="003652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hAnsi="Calibri Light"/>
      <w:sz w:val="24"/>
      <w:szCs w:val="30"/>
    </w:rPr>
  </w:style>
  <w:style w:type="character" w:customStyle="1" w:styleId="MessageHeaderChar">
    <w:name w:val="Message Header Char"/>
    <w:link w:val="MessageHeader"/>
    <w:uiPriority w:val="99"/>
    <w:semiHidden/>
    <w:rsid w:val="00365294"/>
    <w:rPr>
      <w:rFonts w:ascii="Calibri Light" w:eastAsia="Times New Roman" w:hAnsi="Calibri Light" w:cs="Angsana New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locked/>
    <w:rsid w:val="00365294"/>
    <w:rPr>
      <w:szCs w:val="22"/>
    </w:rPr>
  </w:style>
  <w:style w:type="character" w:customStyle="1" w:styleId="NoteHeadingChar">
    <w:name w:val="Note Heading Char"/>
    <w:link w:val="NoteHeading"/>
    <w:uiPriority w:val="99"/>
    <w:semiHidden/>
    <w:rsid w:val="00365294"/>
    <w:rPr>
      <w:rFonts w:ascii="Arial" w:hAnsi="Arial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365294"/>
    <w:pPr>
      <w:spacing w:before="200" w:after="160"/>
      <w:ind w:left="864" w:right="864"/>
      <w:jc w:val="center"/>
    </w:pPr>
    <w:rPr>
      <w:i/>
      <w:iCs/>
      <w:color w:val="404040"/>
      <w:szCs w:val="22"/>
    </w:rPr>
  </w:style>
  <w:style w:type="character" w:customStyle="1" w:styleId="QuoteChar">
    <w:name w:val="Quote Char"/>
    <w:link w:val="Quote"/>
    <w:uiPriority w:val="29"/>
    <w:rsid w:val="00365294"/>
    <w:rPr>
      <w:rFonts w:ascii="Arial" w:hAnsi="Arial"/>
      <w:i/>
      <w:iCs/>
      <w:color w:val="404040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locked/>
    <w:rsid w:val="00365294"/>
    <w:rPr>
      <w:szCs w:val="22"/>
    </w:rPr>
  </w:style>
  <w:style w:type="character" w:customStyle="1" w:styleId="SalutationChar">
    <w:name w:val="Salutation Char"/>
    <w:link w:val="Salutation"/>
    <w:uiPriority w:val="99"/>
    <w:semiHidden/>
    <w:rsid w:val="00365294"/>
    <w:rPr>
      <w:rFonts w:ascii="Arial" w:hAnsi="Arial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365294"/>
    <w:pPr>
      <w:spacing w:after="60"/>
      <w:jc w:val="center"/>
      <w:outlineLvl w:val="1"/>
    </w:pPr>
    <w:rPr>
      <w:rFonts w:ascii="Calibri Light" w:hAnsi="Calibri Light"/>
      <w:sz w:val="24"/>
      <w:szCs w:val="30"/>
    </w:rPr>
  </w:style>
  <w:style w:type="character" w:customStyle="1" w:styleId="SubtitleChar">
    <w:name w:val="Subtitle Char"/>
    <w:link w:val="Subtitle"/>
    <w:rsid w:val="00365294"/>
    <w:rPr>
      <w:rFonts w:ascii="Calibri Light" w:eastAsia="Times New Roman" w:hAnsi="Calibri Light" w:cs="Angsana New"/>
      <w:sz w:val="24"/>
      <w:szCs w:val="30"/>
    </w:rPr>
  </w:style>
  <w:style w:type="paragraph" w:styleId="Title">
    <w:name w:val="Title"/>
    <w:basedOn w:val="Normal"/>
    <w:next w:val="Normal"/>
    <w:link w:val="TitleChar"/>
    <w:qFormat/>
    <w:rsid w:val="00365294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40"/>
    </w:rPr>
  </w:style>
  <w:style w:type="character" w:customStyle="1" w:styleId="TitleChar">
    <w:name w:val="Title Char"/>
    <w:link w:val="Title"/>
    <w:rsid w:val="00365294"/>
    <w:rPr>
      <w:rFonts w:ascii="Calibri Light" w:eastAsia="Times New Roman" w:hAnsi="Calibri Light" w:cs="Angsana New"/>
      <w:b/>
      <w:bCs/>
      <w:kern w:val="28"/>
      <w:sz w:val="32"/>
      <w:szCs w:val="40"/>
    </w:rPr>
  </w:style>
  <w:style w:type="paragraph" w:styleId="TOAHeading">
    <w:name w:val="toa heading"/>
    <w:basedOn w:val="Normal"/>
    <w:next w:val="Normal"/>
    <w:uiPriority w:val="99"/>
    <w:semiHidden/>
    <w:unhideWhenUsed/>
    <w:locked/>
    <w:rsid w:val="00365294"/>
    <w:pPr>
      <w:spacing w:before="120"/>
    </w:pPr>
    <w:rPr>
      <w:rFonts w:ascii="Calibri Light" w:hAnsi="Calibri Light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65294"/>
    <w:pPr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/>
      <w:outlineLvl w:val="9"/>
    </w:pPr>
    <w:rPr>
      <w:rFonts w:ascii="Calibri Light" w:hAnsi="Calibri Light"/>
      <w:kern w:val="32"/>
      <w:sz w:val="32"/>
      <w:szCs w:val="40"/>
      <w:u w:val="none"/>
      <w:lang w:val="en-US" w:eastAsia="en-US"/>
    </w:rPr>
  </w:style>
  <w:style w:type="paragraph" w:styleId="Revision">
    <w:name w:val="Revision"/>
    <w:hidden/>
    <w:uiPriority w:val="99"/>
    <w:semiHidden/>
    <w:rsid w:val="00BF67AE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F67A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BF67A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F67A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F67A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F67A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F67AE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F67AE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F67AE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F67AE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F67AE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F67AE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BF67AE"/>
  </w:style>
  <w:style w:type="table" w:styleId="Table3Deffects2">
    <w:name w:val="Table 3D effects 2"/>
    <w:basedOn w:val="TableNormal"/>
    <w:locked/>
    <w:rsid w:val="00BF67AE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semiHidden/>
    <w:unhideWhenUsed/>
    <w:locked/>
    <w:rsid w:val="00BF67AE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BF67AE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locked/>
    <w:rsid w:val="00BF67AE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BF67AE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locked/>
    <w:rsid w:val="00BF67AE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BF67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BF67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rsid w:val="00BF67AE"/>
    <w:rPr>
      <w:rFonts w:ascii="Book Antiqua" w:eastAsia="Times New Roman" w:hAnsi="Book Antiqua" w:cs="Times New Roman"/>
      <w:szCs w:val="22"/>
    </w:rPr>
  </w:style>
  <w:style w:type="character" w:customStyle="1" w:styleId="ui-provider">
    <w:name w:val="ui-provider"/>
    <w:basedOn w:val="DefaultParagraphFont"/>
    <w:rsid w:val="008A2BB5"/>
  </w:style>
  <w:style w:type="paragraph" w:customStyle="1" w:styleId="Style1">
    <w:name w:val="Style1"/>
    <w:basedOn w:val="Heading2"/>
    <w:next w:val="Heading2"/>
    <w:link w:val="Style1Char"/>
    <w:qFormat/>
    <w:rsid w:val="00AF663E"/>
    <w:pPr>
      <w:tabs>
        <w:tab w:val="left" w:pos="540"/>
      </w:tabs>
      <w:ind w:left="540" w:hanging="540"/>
      <w:jc w:val="thaiDistribute"/>
    </w:pPr>
    <w:rPr>
      <w:rFonts w:ascii="Angsana New" w:hAnsi="Angsana New"/>
      <w:bCs w:val="0"/>
      <w:sz w:val="28"/>
      <w:lang w:val="en-US"/>
    </w:rPr>
  </w:style>
  <w:style w:type="paragraph" w:customStyle="1" w:styleId="Style2">
    <w:name w:val="Style2"/>
    <w:basedOn w:val="Heading3"/>
    <w:next w:val="Heading1"/>
    <w:link w:val="Style2Char"/>
    <w:qFormat/>
    <w:rsid w:val="00AF663E"/>
    <w:pPr>
      <w:numPr>
        <w:numId w:val="19"/>
      </w:numPr>
      <w:tabs>
        <w:tab w:val="left" w:pos="540"/>
      </w:tabs>
      <w:ind w:left="540" w:hanging="540"/>
      <w:jc w:val="thaiDistribute"/>
    </w:pPr>
    <w:rPr>
      <w:rFonts w:ascii="Angsana New" w:hAnsi="Angsana New" w:cs="Angsana New"/>
      <w:b/>
      <w:bCs/>
      <w:i w:val="0"/>
      <w:sz w:val="28"/>
    </w:rPr>
  </w:style>
  <w:style w:type="character" w:customStyle="1" w:styleId="Style1Char">
    <w:name w:val="Style1 Char"/>
    <w:basedOn w:val="Heading2Char"/>
    <w:link w:val="Style1"/>
    <w:rsid w:val="00AF663E"/>
    <w:rPr>
      <w:rFonts w:ascii="Angsana New" w:hAnsi="Angsana New" w:cs="Times New Roman"/>
      <w:b/>
      <w:bCs w:val="0"/>
      <w:sz w:val="28"/>
      <w:szCs w:val="18"/>
      <w:lang w:eastAsia="x-none"/>
    </w:rPr>
  </w:style>
  <w:style w:type="paragraph" w:customStyle="1" w:styleId="StyleStyle2Complex14ptItalic">
    <w:name w:val="Style Style2 + (Complex) 14 pt Italic"/>
    <w:basedOn w:val="Style2"/>
    <w:rsid w:val="00B61E1B"/>
    <w:pPr>
      <w:ind w:left="720" w:hanging="360"/>
    </w:pPr>
    <w:rPr>
      <w:iCs w:val="0"/>
      <w:sz w:val="30"/>
      <w:szCs w:val="28"/>
    </w:rPr>
  </w:style>
  <w:style w:type="character" w:customStyle="1" w:styleId="Style2Char">
    <w:name w:val="Style2 Char"/>
    <w:basedOn w:val="Heading3Char"/>
    <w:link w:val="Style2"/>
    <w:rsid w:val="00AF663E"/>
    <w:rPr>
      <w:rFonts w:ascii="Angsana New" w:hAnsi="Angsana New" w:cs="Times New Roman"/>
      <w:b/>
      <w:bCs/>
      <w:i w:val="0"/>
      <w:iCs/>
      <w:sz w:val="28"/>
      <w:szCs w:val="18"/>
      <w:lang w:val="en-US"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90697">
          <w:marLeft w:val="720"/>
          <w:marRight w:val="0"/>
          <w:marTop w:val="116"/>
          <w:marBottom w:val="1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5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332259">
          <w:marLeft w:val="720"/>
          <w:marRight w:val="0"/>
          <w:marTop w:val="116"/>
          <w:marBottom w:val="1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4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3570">
          <w:marLeft w:val="720"/>
          <w:marRight w:val="0"/>
          <w:marTop w:val="116"/>
          <w:marBottom w:val="1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4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931237">
          <w:marLeft w:val="720"/>
          <w:marRight w:val="0"/>
          <w:marTop w:val="116"/>
          <w:marBottom w:val="1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0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01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6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4333">
          <w:marLeft w:val="720"/>
          <w:marRight w:val="0"/>
          <w:marTop w:val="116"/>
          <w:marBottom w:val="1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0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95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1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8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04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044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7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4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BA9FB3-26B7-41CC-8B07-768B61C13AAE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2A156E2-1AF3-4B96-A799-FDB87C63B75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5C6A331-EFD9-44E2-8F56-5434D7FB2D9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A8421E-A99A-4F2A-846B-24B45A92EA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50</TotalTime>
  <Pages>21</Pages>
  <Words>3464</Words>
  <Characters>19745</Characters>
  <Application>Microsoft Office Word</Application>
  <DocSecurity>0</DocSecurity>
  <Lines>164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พฤกษา เรียลเอสเตท จำกัด</vt:lpstr>
    </vt:vector>
  </TitlesOfParts>
  <Company>KPMG</Company>
  <LinksUpToDate>false</LinksUpToDate>
  <CharactersWithSpaces>23163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พฤกษา เรียลเอสเตท จำกัด</dc:title>
  <dc:subject/>
  <dc:creator>thippapha_670</dc:creator>
  <cp:keywords/>
  <cp:lastModifiedBy>Praewwipa, Silawal</cp:lastModifiedBy>
  <cp:revision>7</cp:revision>
  <cp:lastPrinted>2025-05-11T15:54:00Z</cp:lastPrinted>
  <dcterms:created xsi:type="dcterms:W3CDTF">2025-05-10T08:29:00Z</dcterms:created>
  <dcterms:modified xsi:type="dcterms:W3CDTF">2025-05-13T07:18:00Z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