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43B4E5EB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3629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6EB0E655" w14:textId="77599A2F" w:rsidR="00581076" w:rsidRDefault="005A0745" w:rsidP="009A3ED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437CE4B3" w14:textId="2F606315" w:rsidR="00834296" w:rsidRPr="00834296" w:rsidRDefault="00834296" w:rsidP="0083429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34296">
        <w:rPr>
          <w:rFonts w:ascii="Angsana New" w:hAnsi="Angsana New"/>
          <w:sz w:val="30"/>
          <w:szCs w:val="30"/>
          <w:cs/>
          <w:lang w:val="en-US"/>
        </w:rPr>
        <w:t>ภาษีเงินได้</w:t>
      </w:r>
    </w:p>
    <w:p w14:paraId="61CC9E8C" w14:textId="77777777" w:rsidR="00A567E6" w:rsidRPr="006A3F0E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6A3F0E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5E68A4CB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</w:t>
      </w:r>
      <w:r w:rsidR="00395870" w:rsidRPr="00395870">
        <w:rPr>
          <w:rFonts w:ascii="Angsana New" w:hAnsi="Angsana New"/>
          <w:sz w:val="30"/>
          <w:szCs w:val="30"/>
          <w:cs/>
          <w:lang w:val="en-US"/>
        </w:rPr>
        <w:t>กับบุคคลหรือ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366B8887" w14:textId="5742984F" w:rsidR="00395870" w:rsidRDefault="006D2A99" w:rsidP="00EF3225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3C63E9AD" w14:textId="77777777" w:rsidR="009C46F2" w:rsidRPr="00D647CE" w:rsidRDefault="009C46F2" w:rsidP="009C46F2">
      <w:pPr>
        <w:pStyle w:val="index"/>
        <w:numPr>
          <w:ilvl w:val="0"/>
          <w:numId w:val="3"/>
        </w:numPr>
        <w:spacing w:after="0" w:line="240" w:lineRule="auto"/>
        <w:outlineLvl w:val="0"/>
        <w:rPr>
          <w:rFonts w:ascii="Angsana New" w:eastAsia="Times New Roman" w:hAnsi="Angsana New" w:cs="Angsana New"/>
          <w:sz w:val="30"/>
          <w:szCs w:val="30"/>
          <w:lang w:bidi="th-TH"/>
        </w:rPr>
      </w:pPr>
      <w:r w:rsidRPr="00D647CE">
        <w:rPr>
          <w:rFonts w:ascii="Angsana New" w:eastAsia="Times New Roman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37978CC" w14:textId="3DA88753" w:rsidR="007B2482" w:rsidRPr="00455790" w:rsidRDefault="000D77DB" w:rsidP="00CE7167">
      <w:pPr>
        <w:pStyle w:val="Ang15"/>
      </w:pPr>
      <w:r>
        <w:rPr>
          <w:cs/>
        </w:rPr>
        <w:br w:type="page"/>
      </w:r>
      <w:r w:rsidR="00203EEF" w:rsidRPr="0045579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55790">
        <w:rPr>
          <w:rFonts w:hint="cs"/>
          <w:cs/>
        </w:rPr>
        <w:t>ระหว่างกาล</w:t>
      </w:r>
      <w:r w:rsidR="00203EEF" w:rsidRPr="00455790">
        <w:rPr>
          <w:cs/>
        </w:rPr>
        <w:t>นี้</w:t>
      </w:r>
    </w:p>
    <w:p w14:paraId="161C1EED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</w:pPr>
    </w:p>
    <w:p w14:paraId="4FDB2477" w14:textId="72D8E8D2" w:rsidR="007B2482" w:rsidRPr="00455790" w:rsidRDefault="00203EEF" w:rsidP="00CE7167">
      <w:pPr>
        <w:pStyle w:val="Ang15"/>
        <w:rPr>
          <w:lang w:val="en-US"/>
        </w:rPr>
      </w:pPr>
      <w:r w:rsidRPr="00455790">
        <w:rPr>
          <w:cs/>
        </w:rPr>
        <w:t>งบการเงิน</w:t>
      </w:r>
      <w:r w:rsidR="00C41850" w:rsidRPr="00455790">
        <w:rPr>
          <w:rFonts w:hint="cs"/>
          <w:cs/>
        </w:rPr>
        <w:t>ระหว่างกาล</w:t>
      </w:r>
      <w:r w:rsidRPr="00455790">
        <w:rPr>
          <w:cs/>
        </w:rPr>
        <w:t>นี</w:t>
      </w:r>
      <w:r w:rsidR="00800E16" w:rsidRPr="00455790">
        <w:rPr>
          <w:cs/>
        </w:rPr>
        <w:t>้ได้รับอนุมัติให้ออกงบการเงิน</w:t>
      </w:r>
      <w:r w:rsidRPr="00455790">
        <w:rPr>
          <w:cs/>
        </w:rPr>
        <w:t>จาก</w:t>
      </w:r>
      <w:r w:rsidR="00732BAC" w:rsidRPr="00455790">
        <w:rPr>
          <w:cs/>
        </w:rPr>
        <w:t>คณะกรรมการตรวจสอบตามการมอบหมายจากคณะกรรมการบริษัท</w:t>
      </w:r>
      <w:r w:rsidRPr="00455790">
        <w:rPr>
          <w:cs/>
        </w:rPr>
        <w:t xml:space="preserve"> เมื่อวันที่</w:t>
      </w:r>
      <w:r w:rsidR="003A7A02" w:rsidRPr="006B0AFA">
        <w:rPr>
          <w:rFonts w:hint="cs"/>
          <w:cs/>
          <w:lang w:val="en-US"/>
        </w:rPr>
        <w:t xml:space="preserve"> </w:t>
      </w:r>
      <w:r w:rsidR="00065BA7">
        <w:rPr>
          <w:lang w:val="en-US"/>
        </w:rPr>
        <w:t>8</w:t>
      </w:r>
      <w:r w:rsidR="000964F4">
        <w:t xml:space="preserve"> </w:t>
      </w:r>
      <w:r w:rsidR="00CD777C" w:rsidRPr="000964F4">
        <w:rPr>
          <w:cs/>
          <w:lang w:val="en-US"/>
        </w:rPr>
        <w:t>พฤษภาคม</w:t>
      </w:r>
      <w:r w:rsidR="000964F4">
        <w:rPr>
          <w:lang w:val="en-US"/>
        </w:rPr>
        <w:t xml:space="preserve"> 256</w:t>
      </w:r>
      <w:r w:rsidR="00CD777C">
        <w:rPr>
          <w:lang w:val="en-US"/>
        </w:rPr>
        <w:t>8</w:t>
      </w:r>
    </w:p>
    <w:p w14:paraId="2512D62E" w14:textId="77777777" w:rsidR="00B7732B" w:rsidRPr="00E376D0" w:rsidRDefault="00B7732B" w:rsidP="00CE7167">
      <w:pPr>
        <w:pStyle w:val="Caption"/>
        <w:numPr>
          <w:ilvl w:val="0"/>
          <w:numId w:val="0"/>
        </w:numPr>
        <w:ind w:left="900"/>
      </w:pPr>
    </w:p>
    <w:p w14:paraId="62B1FADB" w14:textId="77777777" w:rsidR="007B2482" w:rsidRPr="00455790" w:rsidRDefault="007B2482" w:rsidP="00CE7167">
      <w:pPr>
        <w:pStyle w:val="Caption"/>
        <w:ind w:left="549" w:hanging="549"/>
      </w:pPr>
      <w:r w:rsidRPr="00455790">
        <w:rPr>
          <w:cs/>
        </w:rPr>
        <w:t>เกณฑ์</w:t>
      </w:r>
      <w:r w:rsidRPr="00455790">
        <w:rPr>
          <w:rFonts w:hint="cs"/>
          <w:cs/>
        </w:rPr>
        <w:t>การจัดทำงบการเงิน</w:t>
      </w:r>
      <w:r w:rsidR="00AA3030" w:rsidRPr="00455790">
        <w:rPr>
          <w:rFonts w:hint="cs"/>
          <w:cs/>
        </w:rPr>
        <w:t>ระหว่างกาล</w:t>
      </w:r>
    </w:p>
    <w:p w14:paraId="60F17F6B" w14:textId="77777777" w:rsidR="007B2482" w:rsidRPr="00455790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2AC094D7" w14:textId="344A794F" w:rsidR="007A7AC4" w:rsidRPr="00455790" w:rsidRDefault="007A7AC4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8A729D">
        <w:rPr>
          <w:rFonts w:ascii="Angsana New" w:hAnsi="Angsana New"/>
          <w:spacing w:val="2"/>
          <w:sz w:val="30"/>
          <w:szCs w:val="30"/>
        </w:rPr>
        <w:t xml:space="preserve">   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34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455790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4557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455790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CD777C">
        <w:rPr>
          <w:rFonts w:ascii="Angsana New" w:hAnsi="Angsana New"/>
          <w:spacing w:val="2"/>
          <w:sz w:val="30"/>
          <w:szCs w:val="30"/>
          <w:lang w:val="en-US"/>
        </w:rPr>
        <w:t>7</w:t>
      </w:r>
    </w:p>
    <w:p w14:paraId="37724DEB" w14:textId="77777777" w:rsidR="0074609D" w:rsidRPr="00455790" w:rsidRDefault="0074609D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6B9A8CBD" w:rsidR="002C5ECA" w:rsidRPr="00455790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CD777C">
        <w:rPr>
          <w:rFonts w:ascii="Angsana New" w:hAnsi="Angsana New"/>
          <w:spacing w:val="2"/>
          <w:sz w:val="30"/>
          <w:szCs w:val="30"/>
          <w:lang w:val="en-US"/>
        </w:rPr>
        <w:t>7</w:t>
      </w:r>
    </w:p>
    <w:p w14:paraId="692B71EE" w14:textId="77777777" w:rsidR="00F12AB9" w:rsidRPr="00455790" w:rsidRDefault="00F12AB9" w:rsidP="007A7AC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63C9D6" w14:textId="30CEF006" w:rsidR="007B2482" w:rsidRPr="00455790" w:rsidRDefault="0000702A" w:rsidP="00435278">
      <w:pPr>
        <w:pStyle w:val="Caption"/>
        <w:rPr>
          <w:cs/>
        </w:rPr>
      </w:pPr>
      <w:r w:rsidRPr="00455790">
        <w:rPr>
          <w:rFonts w:hint="cs"/>
          <w:cs/>
        </w:rPr>
        <w:t>บุคคลหรือ</w:t>
      </w:r>
      <w:r w:rsidR="007B2482" w:rsidRPr="00455790">
        <w:rPr>
          <w:cs/>
        </w:rPr>
        <w:t>กิจการที่เกี่ยวข้องกัน</w:t>
      </w:r>
    </w:p>
    <w:p w14:paraId="1F42FC6C" w14:textId="77777777" w:rsidR="00CF2B36" w:rsidRPr="00455790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7C5EAC" w14:textId="7E67DF69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55790">
        <w:rPr>
          <w:rFonts w:ascii="Angsana New" w:hAnsi="Angsana New" w:hint="cs"/>
          <w:sz w:val="30"/>
          <w:szCs w:val="30"/>
          <w:cs/>
        </w:rPr>
        <w:t>บริษัทใหญ่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บริษัทย่อย</w:t>
      </w:r>
      <w:r w:rsidR="00AA69F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="001C5C66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F04358" w:rsidRPr="00455790">
        <w:rPr>
          <w:rFonts w:ascii="Angsana New" w:hAnsi="Angsana New"/>
          <w:sz w:val="30"/>
          <w:szCs w:val="30"/>
          <w:lang w:val="en-US"/>
        </w:rPr>
        <w:t>4</w:t>
      </w:r>
      <w:r w:rsidRPr="0045579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5579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455790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9A1C525" w14:textId="43D430B2" w:rsidR="00AC5D2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55790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</w:t>
      </w:r>
      <w:r w:rsidR="00457C0E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CD777C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CD777C" w:rsidRPr="00455790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CD777C" w:rsidRPr="00455790">
        <w:rPr>
          <w:rFonts w:ascii="Angsana New" w:hAnsi="Angsana New"/>
          <w:spacing w:val="-4"/>
          <w:sz w:val="30"/>
          <w:szCs w:val="30"/>
          <w:lang w:val="en-US"/>
        </w:rPr>
        <w:t xml:space="preserve"> 3</w:t>
      </w:r>
      <w:r w:rsidR="00CD777C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="00CD777C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มีนาคม 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CD777C">
        <w:rPr>
          <w:rFonts w:ascii="Angsana New" w:hAnsi="Angsana New"/>
          <w:spacing w:val="-4"/>
          <w:sz w:val="30"/>
          <w:szCs w:val="30"/>
          <w:lang w:val="en-US"/>
        </w:rPr>
        <w:t>8</w:t>
      </w:r>
    </w:p>
    <w:p w14:paraId="61631DD0" w14:textId="13BFCFB0" w:rsidR="00AC5D2D" w:rsidRPr="00136359" w:rsidRDefault="00AC5D2D">
      <w:pPr>
        <w:spacing w:line="240" w:lineRule="auto"/>
        <w:rPr>
          <w:rFonts w:ascii="Angsana New" w:hAnsi="Angsana New"/>
          <w:spacing w:val="-4"/>
          <w:sz w:val="30"/>
          <w:szCs w:val="30"/>
          <w:lang w:val="en-US"/>
        </w:rPr>
      </w:pPr>
    </w:p>
    <w:p w14:paraId="059FC9DC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9"/>
        <w:gridCol w:w="1131"/>
        <w:gridCol w:w="240"/>
        <w:gridCol w:w="1200"/>
        <w:gridCol w:w="268"/>
        <w:gridCol w:w="1169"/>
        <w:gridCol w:w="270"/>
        <w:gridCol w:w="1173"/>
      </w:tblGrid>
      <w:tr w:rsidR="00457C0E" w:rsidRPr="00C54974" w14:paraId="50BB9FDD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680635AF" w14:textId="77777777" w:rsidR="00457C0E" w:rsidRPr="00A6418F" w:rsidRDefault="00457C0E" w:rsidP="00170145">
            <w:pPr>
              <w:ind w:left="250" w:right="2" w:hanging="250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lastRenderedPageBreak/>
              <w:t>รายการที่สำคัญกับบุคคลหรือกิจการ</w:t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</w:rPr>
              <w:br/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2571" w:type="dxa"/>
            <w:gridSpan w:val="3"/>
          </w:tcPr>
          <w:p w14:paraId="514659A8" w14:textId="77777777" w:rsidR="00457C0E" w:rsidRPr="00C54974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2EA6F21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6B60A72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777C" w:rsidRPr="00C54974" w14:paraId="7336EA52" w14:textId="77777777" w:rsidTr="00225FD4">
        <w:trPr>
          <w:cantSplit/>
          <w:trHeight w:val="397"/>
          <w:tblHeader/>
        </w:trPr>
        <w:tc>
          <w:tcPr>
            <w:tcW w:w="3729" w:type="dxa"/>
          </w:tcPr>
          <w:p w14:paraId="48F0C311" w14:textId="3E11A1DF" w:rsidR="00CD777C" w:rsidRPr="00D510C3" w:rsidRDefault="00CD777C" w:rsidP="00CD777C">
            <w:pPr>
              <w:ind w:right="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  <w:t>3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lang w:val="en-US"/>
              </w:rPr>
              <w:t xml:space="preserve">1 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มีนาคม</w:t>
            </w:r>
          </w:p>
        </w:tc>
        <w:tc>
          <w:tcPr>
            <w:tcW w:w="1131" w:type="dxa"/>
            <w:vAlign w:val="bottom"/>
          </w:tcPr>
          <w:p w14:paraId="57783E96" w14:textId="69557DFE" w:rsidR="00CD777C" w:rsidRPr="00C54974" w:rsidRDefault="00CD777C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3B05F169" w14:textId="77777777" w:rsidR="00CD777C" w:rsidRPr="00C54974" w:rsidRDefault="00CD777C" w:rsidP="00CD77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E0B18B7" w14:textId="22B3CEAE" w:rsidR="00CD777C" w:rsidRPr="004715A3" w:rsidRDefault="00CD777C" w:rsidP="00CD777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</w:tcPr>
          <w:p w14:paraId="3AC020F0" w14:textId="77777777" w:rsidR="00CD777C" w:rsidRPr="00C54974" w:rsidRDefault="00CD777C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7BC65C9" w14:textId="411F7332" w:rsidR="00CD777C" w:rsidRPr="00C54974" w:rsidRDefault="00CD777C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199BE9E" w14:textId="77777777" w:rsidR="00CD777C" w:rsidRPr="00C54974" w:rsidRDefault="00CD777C" w:rsidP="00CD777C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2326AC5" w14:textId="1C97E0DB" w:rsidR="00CD777C" w:rsidRPr="00C54974" w:rsidRDefault="00CD777C" w:rsidP="00CD777C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57C0E" w:rsidRPr="00C54974" w14:paraId="278D0AA2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1CC83511" w14:textId="77777777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1" w:type="dxa"/>
            <w:gridSpan w:val="7"/>
          </w:tcPr>
          <w:p w14:paraId="47A88898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C0E" w:rsidRPr="00C54974" w14:paraId="0ED642C5" w14:textId="77777777" w:rsidTr="00170145">
        <w:tc>
          <w:tcPr>
            <w:tcW w:w="3729" w:type="dxa"/>
          </w:tcPr>
          <w:p w14:paraId="68DDB367" w14:textId="3A663065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="00C85F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131" w:type="dxa"/>
          </w:tcPr>
          <w:p w14:paraId="1C386C5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BA1B527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AF67B1" w14:textId="77777777" w:rsidR="00457C0E" w:rsidRPr="00C54974" w:rsidRDefault="00457C0E" w:rsidP="00170145">
            <w:pPr>
              <w:tabs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529D8E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3DDF4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6BC2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3DB85B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602D" w:rsidRPr="00C54974" w14:paraId="51C90DEE" w14:textId="77777777" w:rsidTr="00170145">
        <w:tc>
          <w:tcPr>
            <w:tcW w:w="3729" w:type="dxa"/>
          </w:tcPr>
          <w:p w14:paraId="4CCC2C86" w14:textId="77777777" w:rsidR="004E602D" w:rsidRPr="00C54974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31" w:type="dxa"/>
            <w:shd w:val="clear" w:color="auto" w:fill="auto"/>
          </w:tcPr>
          <w:p w14:paraId="4FD4E9EB" w14:textId="770224AC" w:rsidR="004E602D" w:rsidRPr="00C54974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733,439</w:t>
            </w:r>
          </w:p>
        </w:tc>
        <w:tc>
          <w:tcPr>
            <w:tcW w:w="240" w:type="dxa"/>
          </w:tcPr>
          <w:p w14:paraId="361EC306" w14:textId="77777777" w:rsidR="004E602D" w:rsidRPr="00C54974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52C912C" w14:textId="732D8059" w:rsidR="004E602D" w:rsidRPr="00C54974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576,381</w:t>
            </w:r>
          </w:p>
        </w:tc>
        <w:tc>
          <w:tcPr>
            <w:tcW w:w="268" w:type="dxa"/>
          </w:tcPr>
          <w:p w14:paraId="29CA3694" w14:textId="77777777" w:rsidR="004E602D" w:rsidRPr="00C54974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D9C8D54" w14:textId="09038F3E" w:rsidR="004E602D" w:rsidRPr="001F3A56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733,439</w:t>
            </w:r>
          </w:p>
        </w:tc>
        <w:tc>
          <w:tcPr>
            <w:tcW w:w="270" w:type="dxa"/>
          </w:tcPr>
          <w:p w14:paraId="09E6A6E3" w14:textId="77777777" w:rsidR="004E602D" w:rsidRPr="00C54974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09CFDFF" w14:textId="6314B310" w:rsidR="004E602D" w:rsidRPr="003C258E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576,381</w:t>
            </w:r>
          </w:p>
        </w:tc>
      </w:tr>
      <w:tr w:rsidR="004E602D" w:rsidRPr="00C54974" w14:paraId="091076D1" w14:textId="77777777" w:rsidTr="00170145">
        <w:tc>
          <w:tcPr>
            <w:tcW w:w="3729" w:type="dxa"/>
          </w:tcPr>
          <w:p w14:paraId="29284BB0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31" w:type="dxa"/>
            <w:shd w:val="clear" w:color="auto" w:fill="auto"/>
          </w:tcPr>
          <w:p w14:paraId="09EC6BD1" w14:textId="26EC29ED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23A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</w:t>
            </w:r>
            <w:r w:rsidR="00023A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</w:p>
        </w:tc>
        <w:tc>
          <w:tcPr>
            <w:tcW w:w="240" w:type="dxa"/>
          </w:tcPr>
          <w:p w14:paraId="4DF0F256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F8DBD09" w14:textId="4339507C" w:rsidR="004E602D" w:rsidRPr="008F26E7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557,925</w:t>
            </w:r>
          </w:p>
        </w:tc>
        <w:tc>
          <w:tcPr>
            <w:tcW w:w="268" w:type="dxa"/>
          </w:tcPr>
          <w:p w14:paraId="6B99DC68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8A96F55" w14:textId="6C1DD479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023A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23A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6720B292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6F68B2" w14:textId="22929DAB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557,925</w:t>
            </w:r>
          </w:p>
        </w:tc>
      </w:tr>
      <w:tr w:rsidR="004E602D" w:rsidRPr="00C54974" w14:paraId="3744DF3C" w14:textId="77777777" w:rsidTr="00170145">
        <w:tc>
          <w:tcPr>
            <w:tcW w:w="3729" w:type="dxa"/>
          </w:tcPr>
          <w:p w14:paraId="57AAF708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54D3D635" w14:textId="01AE568F" w:rsidR="004E602D" w:rsidRPr="008F26E7" w:rsidRDefault="007B0823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E602D"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40" w:type="dxa"/>
          </w:tcPr>
          <w:p w14:paraId="5DCD8319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02B39BD" w14:textId="1117024E" w:rsidR="004E602D" w:rsidRPr="008F26E7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1,938</w:t>
            </w:r>
          </w:p>
        </w:tc>
        <w:tc>
          <w:tcPr>
            <w:tcW w:w="268" w:type="dxa"/>
          </w:tcPr>
          <w:p w14:paraId="0552D178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53A98D9" w14:textId="591093FB" w:rsidR="004E602D" w:rsidRPr="008F26E7" w:rsidRDefault="007B0823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</w:tcPr>
          <w:p w14:paraId="440695C6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AC97B5" w14:textId="76393242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1,938</w:t>
            </w:r>
          </w:p>
        </w:tc>
      </w:tr>
      <w:tr w:rsidR="004E602D" w:rsidRPr="00C54974" w14:paraId="5967CE67" w14:textId="77777777" w:rsidTr="006D0F31">
        <w:tc>
          <w:tcPr>
            <w:tcW w:w="3729" w:type="dxa"/>
          </w:tcPr>
          <w:p w14:paraId="6834CA86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31" w:type="dxa"/>
            <w:shd w:val="clear" w:color="auto" w:fill="auto"/>
          </w:tcPr>
          <w:p w14:paraId="4C4A6CB1" w14:textId="00B8EF08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23,246</w:t>
            </w:r>
          </w:p>
        </w:tc>
        <w:tc>
          <w:tcPr>
            <w:tcW w:w="240" w:type="dxa"/>
          </w:tcPr>
          <w:p w14:paraId="5E389F5C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D467D30" w14:textId="0B4A0D5C" w:rsidR="004E602D" w:rsidRPr="008F26E7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268" w:type="dxa"/>
          </w:tcPr>
          <w:p w14:paraId="543D8270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6C1E105" w14:textId="24E609BA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23,246</w:t>
            </w:r>
          </w:p>
        </w:tc>
        <w:tc>
          <w:tcPr>
            <w:tcW w:w="270" w:type="dxa"/>
          </w:tcPr>
          <w:p w14:paraId="66E270F4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8142F50" w14:textId="1CBD1832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23,445</w:t>
            </w:r>
          </w:p>
        </w:tc>
      </w:tr>
      <w:tr w:rsidR="004E602D" w:rsidRPr="00C54974" w14:paraId="7FF9274D" w14:textId="77777777" w:rsidTr="006D0F31">
        <w:tc>
          <w:tcPr>
            <w:tcW w:w="3729" w:type="dxa"/>
          </w:tcPr>
          <w:p w14:paraId="7E66240D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F26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8F26E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131" w:type="dxa"/>
            <w:shd w:val="clear" w:color="auto" w:fill="auto"/>
          </w:tcPr>
          <w:p w14:paraId="2F81F05F" w14:textId="3CF18DF2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</w:t>
            </w:r>
            <w:r w:rsidR="00C64B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26EF4AD9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17349C" w14:textId="1D560045" w:rsidR="004E602D" w:rsidRPr="008F26E7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268" w:type="dxa"/>
          </w:tcPr>
          <w:p w14:paraId="264A0CFB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1E0B787" w14:textId="282CBA7E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9,63</w:t>
            </w:r>
            <w:r w:rsidR="00C64B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4ED6E51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3ADDCB7" w14:textId="6833FD9E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9,555</w:t>
            </w:r>
          </w:p>
        </w:tc>
      </w:tr>
      <w:tr w:rsidR="004E602D" w:rsidRPr="00D0227B" w14:paraId="042F90FF" w14:textId="77777777" w:rsidTr="006D0F31">
        <w:tc>
          <w:tcPr>
            <w:tcW w:w="3729" w:type="dxa"/>
          </w:tcPr>
          <w:p w14:paraId="1465B87A" w14:textId="1782DCFF" w:rsidR="004E602D" w:rsidRPr="008F26E7" w:rsidRDefault="001D2E5C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  <w:shd w:val="clear" w:color="auto" w:fill="auto"/>
          </w:tcPr>
          <w:p w14:paraId="1D62CB68" w14:textId="0DD1CD5C" w:rsidR="004E602D" w:rsidRPr="008F26E7" w:rsidRDefault="001D2E5C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</w:t>
            </w:r>
            <w:r w:rsidR="004E602D"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72221943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130204B" w14:textId="2D95890A" w:rsidR="004E602D" w:rsidRPr="008F26E7" w:rsidRDefault="004E602D" w:rsidP="004E602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E53A7F3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A5EF2C9" w14:textId="1C5C3A1A" w:rsidR="004E602D" w:rsidRPr="008F26E7" w:rsidRDefault="001D2E5C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5,951</w:t>
            </w:r>
          </w:p>
        </w:tc>
        <w:tc>
          <w:tcPr>
            <w:tcW w:w="270" w:type="dxa"/>
          </w:tcPr>
          <w:p w14:paraId="2794FD3C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9C3B626" w14:textId="77949F93" w:rsidR="004E602D" w:rsidRPr="008F26E7" w:rsidRDefault="004E602D" w:rsidP="004E602D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E602D" w:rsidRPr="00C54974" w14:paraId="40BD0892" w14:textId="77777777" w:rsidTr="006D0F31">
        <w:tc>
          <w:tcPr>
            <w:tcW w:w="3729" w:type="dxa"/>
          </w:tcPr>
          <w:p w14:paraId="2FDA3B2A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621C7A65" w14:textId="7443A059" w:rsidR="004E602D" w:rsidRPr="008F26E7" w:rsidRDefault="007B0823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E602D"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  <w:tc>
          <w:tcPr>
            <w:tcW w:w="240" w:type="dxa"/>
            <w:shd w:val="clear" w:color="auto" w:fill="auto"/>
          </w:tcPr>
          <w:p w14:paraId="7990611C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2EA6902" w14:textId="01054BED" w:rsidR="004E602D" w:rsidRPr="008F26E7" w:rsidRDefault="00FB7D94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4,899</w:t>
            </w:r>
          </w:p>
        </w:tc>
        <w:tc>
          <w:tcPr>
            <w:tcW w:w="268" w:type="dxa"/>
            <w:shd w:val="clear" w:color="auto" w:fill="auto"/>
          </w:tcPr>
          <w:p w14:paraId="65CB32B0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F647649" w14:textId="2F5C7328" w:rsidR="004E602D" w:rsidRPr="008F26E7" w:rsidRDefault="007B0823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  <w:tc>
          <w:tcPr>
            <w:tcW w:w="270" w:type="dxa"/>
          </w:tcPr>
          <w:p w14:paraId="0C1A9B06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73B9FA1C" w14:textId="42C09B09" w:rsidR="004E602D" w:rsidRPr="008F26E7" w:rsidRDefault="00FB7D94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4,899</w:t>
            </w:r>
          </w:p>
        </w:tc>
      </w:tr>
      <w:tr w:rsidR="004E602D" w:rsidRPr="00C54974" w14:paraId="6ECA2DC1" w14:textId="77777777" w:rsidTr="00170145">
        <w:tc>
          <w:tcPr>
            <w:tcW w:w="3729" w:type="dxa"/>
          </w:tcPr>
          <w:p w14:paraId="1D0CEEEA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14364F18" w14:textId="77777777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284F528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1BDC42A" w14:textId="77777777" w:rsidR="004E602D" w:rsidRPr="008F26E7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81B67C9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E696369" w14:textId="77777777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7815E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CAE543" w14:textId="77777777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602D" w:rsidRPr="00C54974" w14:paraId="47779833" w14:textId="77777777" w:rsidTr="00170145">
        <w:tc>
          <w:tcPr>
            <w:tcW w:w="3729" w:type="dxa"/>
          </w:tcPr>
          <w:p w14:paraId="5D4A2CF6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01ABD048" w14:textId="6A13AE30" w:rsidR="004E602D" w:rsidRPr="008F26E7" w:rsidRDefault="004E602D" w:rsidP="004E602D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6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6217C0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935E011" w14:textId="08686B39" w:rsidR="004E602D" w:rsidRPr="008F26E7" w:rsidRDefault="004E602D" w:rsidP="004E602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6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2E1C950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AF4D370" w14:textId="0435B812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</w:t>
            </w:r>
            <w:r w:rsidR="007B0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14:paraId="3D602D34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B3029A" w14:textId="1EACC93D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3,075</w:t>
            </w:r>
          </w:p>
        </w:tc>
      </w:tr>
      <w:tr w:rsidR="004E602D" w:rsidRPr="00C54974" w14:paraId="50901757" w14:textId="77777777" w:rsidTr="00170145">
        <w:tc>
          <w:tcPr>
            <w:tcW w:w="3729" w:type="dxa"/>
          </w:tcPr>
          <w:p w14:paraId="5216B697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4C67A56F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F42605A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0772C0B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E1898D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5669AE6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137A1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FFFAC" w14:textId="77777777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602D" w:rsidRPr="00C54974" w14:paraId="515BA123" w14:textId="77777777" w:rsidTr="00170145">
        <w:tc>
          <w:tcPr>
            <w:tcW w:w="3729" w:type="dxa"/>
          </w:tcPr>
          <w:p w14:paraId="42DC44BD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1" w:type="dxa"/>
            <w:shd w:val="clear" w:color="auto" w:fill="auto"/>
          </w:tcPr>
          <w:p w14:paraId="1745E23A" w14:textId="6E7D0A77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40" w:type="dxa"/>
          </w:tcPr>
          <w:p w14:paraId="6F047D32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43D4DD" w14:textId="65B0FEBA" w:rsidR="004E602D" w:rsidRPr="008F26E7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  <w:tc>
          <w:tcPr>
            <w:tcW w:w="268" w:type="dxa"/>
          </w:tcPr>
          <w:p w14:paraId="3749D2C4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62770B0" w14:textId="64305261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</w:tcPr>
          <w:p w14:paraId="521ACE5A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96B384C" w14:textId="0C59541C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</w:t>
            </w:r>
          </w:p>
        </w:tc>
      </w:tr>
      <w:tr w:rsidR="004E602D" w:rsidRPr="00C54974" w14:paraId="3FB42FFE" w14:textId="77777777" w:rsidTr="00170145">
        <w:tc>
          <w:tcPr>
            <w:tcW w:w="3729" w:type="dxa"/>
          </w:tcPr>
          <w:p w14:paraId="43419A46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1" w:type="dxa"/>
            <w:shd w:val="clear" w:color="auto" w:fill="auto"/>
          </w:tcPr>
          <w:p w14:paraId="46C8521C" w14:textId="7C5EF501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</w:t>
            </w:r>
            <w:r w:rsidR="007B0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  <w:tc>
          <w:tcPr>
            <w:tcW w:w="240" w:type="dxa"/>
          </w:tcPr>
          <w:p w14:paraId="0E02DE7B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F1DD426" w14:textId="59FC6F0B" w:rsidR="004E602D" w:rsidRPr="008F26E7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9,997</w:t>
            </w:r>
          </w:p>
        </w:tc>
        <w:tc>
          <w:tcPr>
            <w:tcW w:w="268" w:type="dxa"/>
          </w:tcPr>
          <w:p w14:paraId="566089E0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0962892" w14:textId="0337ABE0" w:rsidR="004E602D" w:rsidRPr="008F26E7" w:rsidRDefault="007B0823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24,558</w:t>
            </w:r>
          </w:p>
        </w:tc>
        <w:tc>
          <w:tcPr>
            <w:tcW w:w="270" w:type="dxa"/>
          </w:tcPr>
          <w:p w14:paraId="2B9F4CD8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53D236" w14:textId="6BAAD656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9,997</w:t>
            </w:r>
          </w:p>
        </w:tc>
      </w:tr>
      <w:tr w:rsidR="004E602D" w:rsidRPr="00C54974" w14:paraId="10D6A012" w14:textId="77777777" w:rsidTr="00170145">
        <w:tc>
          <w:tcPr>
            <w:tcW w:w="3729" w:type="dxa"/>
          </w:tcPr>
          <w:p w14:paraId="7EA1FCF6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27725378" w14:textId="080F6705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B0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0" w:type="dxa"/>
          </w:tcPr>
          <w:p w14:paraId="67F8DDDC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16434C3" w14:textId="13ED8A72" w:rsidR="004E602D" w:rsidRPr="008F26E7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68" w:type="dxa"/>
          </w:tcPr>
          <w:p w14:paraId="0C48EFA4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51E0F0A" w14:textId="28A087B5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B0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</w:tcPr>
          <w:p w14:paraId="4D33CFC5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B689F0" w14:textId="5B367CF2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</w:tr>
      <w:tr w:rsidR="004E602D" w:rsidRPr="00C54974" w14:paraId="2B729546" w14:textId="77777777" w:rsidTr="00170145">
        <w:tc>
          <w:tcPr>
            <w:tcW w:w="3729" w:type="dxa"/>
          </w:tcPr>
          <w:p w14:paraId="0D91FE4C" w14:textId="375B59F0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1131" w:type="dxa"/>
            <w:shd w:val="clear" w:color="auto" w:fill="auto"/>
          </w:tcPr>
          <w:p w14:paraId="34D55B70" w14:textId="30026D4D" w:rsidR="004E602D" w:rsidRPr="008F26E7" w:rsidRDefault="007B0823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  <w:tc>
          <w:tcPr>
            <w:tcW w:w="240" w:type="dxa"/>
          </w:tcPr>
          <w:p w14:paraId="7821A982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E70C78E" w14:textId="54644494" w:rsidR="004E602D" w:rsidRPr="008F26E7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268" w:type="dxa"/>
          </w:tcPr>
          <w:p w14:paraId="07A458A6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6E98569" w14:textId="1F044A69" w:rsidR="004E602D" w:rsidRPr="008F26E7" w:rsidRDefault="007B0823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</w:p>
        </w:tc>
        <w:tc>
          <w:tcPr>
            <w:tcW w:w="270" w:type="dxa"/>
          </w:tcPr>
          <w:p w14:paraId="07AFF453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3CCC34" w14:textId="2DC3E745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4E602D" w:rsidRPr="00C54974" w14:paraId="1B93C5CD" w14:textId="77777777" w:rsidTr="00170145">
        <w:tc>
          <w:tcPr>
            <w:tcW w:w="3729" w:type="dxa"/>
          </w:tcPr>
          <w:p w14:paraId="14C78AE3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1" w:type="dxa"/>
            <w:shd w:val="clear" w:color="auto" w:fill="auto"/>
          </w:tcPr>
          <w:p w14:paraId="4627F0B8" w14:textId="05A858D8" w:rsidR="004E602D" w:rsidRPr="008F26E7" w:rsidRDefault="007B0823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4E602D"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40" w:type="dxa"/>
          </w:tcPr>
          <w:p w14:paraId="054A9CE9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7256DC" w14:textId="4F8BFCF6" w:rsidR="004E602D" w:rsidRPr="008F26E7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34,004</w:t>
            </w:r>
          </w:p>
        </w:tc>
        <w:tc>
          <w:tcPr>
            <w:tcW w:w="268" w:type="dxa"/>
          </w:tcPr>
          <w:p w14:paraId="2F7B02F3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D2CF3A1" w14:textId="5A782E13" w:rsidR="004E602D" w:rsidRPr="008F26E7" w:rsidRDefault="007B0823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  <w:r w:rsidR="004E602D"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</w:tcPr>
          <w:p w14:paraId="608B28AD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A44FBC" w14:textId="2DEFE930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34,004</w:t>
            </w:r>
          </w:p>
        </w:tc>
      </w:tr>
      <w:tr w:rsidR="004E602D" w:rsidRPr="00C54974" w14:paraId="5E8EE89F" w14:textId="77777777" w:rsidTr="00170145">
        <w:tc>
          <w:tcPr>
            <w:tcW w:w="3729" w:type="dxa"/>
          </w:tcPr>
          <w:p w14:paraId="0EFE6C98" w14:textId="77777777" w:rsidR="004E602D" w:rsidRPr="008F26E7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6E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5198B51F" w14:textId="6ED72E4F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B0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B08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240" w:type="dxa"/>
          </w:tcPr>
          <w:p w14:paraId="6A693F0D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2A4B8ED" w14:textId="2D0B7B91" w:rsidR="004E602D" w:rsidRPr="008F26E7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14,161</w:t>
            </w:r>
          </w:p>
        </w:tc>
        <w:tc>
          <w:tcPr>
            <w:tcW w:w="268" w:type="dxa"/>
          </w:tcPr>
          <w:p w14:paraId="645748D1" w14:textId="77777777" w:rsidR="004E602D" w:rsidRPr="008F26E7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916946" w14:textId="0B2B4583" w:rsidR="004E602D" w:rsidRPr="008F26E7" w:rsidRDefault="007B0823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13,910</w:t>
            </w:r>
          </w:p>
        </w:tc>
        <w:tc>
          <w:tcPr>
            <w:tcW w:w="270" w:type="dxa"/>
          </w:tcPr>
          <w:p w14:paraId="7C8052C1" w14:textId="77777777" w:rsidR="004E602D" w:rsidRPr="008F26E7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F3BC62" w14:textId="52C97156" w:rsidR="004E602D" w:rsidRPr="008F26E7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6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14,161</w:t>
            </w:r>
          </w:p>
        </w:tc>
      </w:tr>
      <w:tr w:rsidR="004E602D" w:rsidRPr="00C54974" w14:paraId="2AF93A58" w14:textId="77777777" w:rsidTr="00170145">
        <w:tc>
          <w:tcPr>
            <w:tcW w:w="3729" w:type="dxa"/>
          </w:tcPr>
          <w:p w14:paraId="60D6D4D9" w14:textId="77777777" w:rsidR="004E602D" w:rsidRPr="00C54974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2CB0787A" w14:textId="77777777" w:rsidR="004E602D" w:rsidRPr="00C54974" w:rsidRDefault="004E602D" w:rsidP="004E602D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90AAC87" w14:textId="77777777" w:rsidR="004E602D" w:rsidRPr="00C54974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989601A" w14:textId="77777777" w:rsidR="004E602D" w:rsidRPr="00C54974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38B3F7" w14:textId="77777777" w:rsidR="004E602D" w:rsidRPr="00C54974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85CE192" w14:textId="77777777" w:rsidR="004E602D" w:rsidRPr="001F3A56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68BE2" w14:textId="77777777" w:rsidR="004E602D" w:rsidRPr="00C54974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37141E2" w14:textId="77777777" w:rsidR="004E602D" w:rsidRPr="00C54974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602D" w:rsidRPr="00C54974" w14:paraId="7E9D3973" w14:textId="77777777" w:rsidTr="00170145">
        <w:tc>
          <w:tcPr>
            <w:tcW w:w="3729" w:type="dxa"/>
          </w:tcPr>
          <w:p w14:paraId="36400122" w14:textId="77777777" w:rsidR="004E602D" w:rsidRPr="00C54974" w:rsidRDefault="004E602D" w:rsidP="004E602D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507853E9" w14:textId="6EF08F77" w:rsidR="004E602D" w:rsidRPr="00C54974" w:rsidRDefault="004E602D" w:rsidP="004E602D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337F454" w14:textId="77777777" w:rsidR="004E602D" w:rsidRPr="00C54974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4A4F676" w14:textId="77777777" w:rsidR="004E602D" w:rsidRPr="00C54974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78FCC55" w14:textId="77777777" w:rsidR="004E602D" w:rsidRPr="00C54974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29EACF2" w14:textId="77777777" w:rsidR="004E602D" w:rsidRPr="001F3A56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5DB879" w14:textId="77777777" w:rsidR="004E602D" w:rsidRPr="00C54974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7ADDD6" w14:textId="77777777" w:rsidR="004E602D" w:rsidRPr="00C54974" w:rsidRDefault="004E602D" w:rsidP="004E602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E602D" w:rsidRPr="00C54974" w14:paraId="4EE07E35" w14:textId="77777777" w:rsidTr="00170145">
        <w:tc>
          <w:tcPr>
            <w:tcW w:w="3729" w:type="dxa"/>
            <w:vAlign w:val="bottom"/>
          </w:tcPr>
          <w:p w14:paraId="70B1E164" w14:textId="77777777" w:rsidR="004E602D" w:rsidRPr="00C54974" w:rsidRDefault="004E602D" w:rsidP="004E602D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7320B9D4" w14:textId="0D3893A1" w:rsidR="004E602D" w:rsidRPr="00C54974" w:rsidRDefault="004E602D" w:rsidP="004E602D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17,867</w:t>
            </w:r>
          </w:p>
        </w:tc>
        <w:tc>
          <w:tcPr>
            <w:tcW w:w="240" w:type="dxa"/>
          </w:tcPr>
          <w:p w14:paraId="4985E7A3" w14:textId="77777777" w:rsidR="004E602D" w:rsidRPr="00C54974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114282A" w14:textId="163C4230" w:rsidR="004E602D" w:rsidRPr="00C54974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13,783</w:t>
            </w:r>
          </w:p>
        </w:tc>
        <w:tc>
          <w:tcPr>
            <w:tcW w:w="268" w:type="dxa"/>
          </w:tcPr>
          <w:p w14:paraId="6D55A5D4" w14:textId="77777777" w:rsidR="004E602D" w:rsidRPr="00C54974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9C7964D" w14:textId="1DB540E9" w:rsidR="004E602D" w:rsidRPr="001F3A56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17,867</w:t>
            </w:r>
          </w:p>
        </w:tc>
        <w:tc>
          <w:tcPr>
            <w:tcW w:w="270" w:type="dxa"/>
          </w:tcPr>
          <w:p w14:paraId="48DDCB2F" w14:textId="77777777" w:rsidR="004E602D" w:rsidRPr="00C54974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FC8A14A" w14:textId="18C6A097" w:rsidR="004E602D" w:rsidRPr="00C54974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13,783</w:t>
            </w:r>
          </w:p>
        </w:tc>
      </w:tr>
      <w:tr w:rsidR="004E602D" w:rsidRPr="00C54974" w14:paraId="0060187E" w14:textId="77777777" w:rsidTr="00170145">
        <w:tc>
          <w:tcPr>
            <w:tcW w:w="3729" w:type="dxa"/>
          </w:tcPr>
          <w:p w14:paraId="15568781" w14:textId="77777777" w:rsidR="004E602D" w:rsidRPr="00C54974" w:rsidRDefault="004E602D" w:rsidP="004E602D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927F2" w14:textId="3F03FA99" w:rsidR="004E602D" w:rsidRPr="00C54974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17,867</w:t>
            </w:r>
          </w:p>
        </w:tc>
        <w:tc>
          <w:tcPr>
            <w:tcW w:w="240" w:type="dxa"/>
          </w:tcPr>
          <w:p w14:paraId="159E3EB7" w14:textId="77777777" w:rsidR="004E602D" w:rsidRPr="00C54974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2D8B71D" w14:textId="170B8EB5" w:rsidR="004E602D" w:rsidRPr="00C54974" w:rsidRDefault="004E602D" w:rsidP="004E602D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13,783</w:t>
            </w:r>
          </w:p>
        </w:tc>
        <w:tc>
          <w:tcPr>
            <w:tcW w:w="268" w:type="dxa"/>
          </w:tcPr>
          <w:p w14:paraId="7EF5BC0E" w14:textId="77777777" w:rsidR="004E602D" w:rsidRPr="00C54974" w:rsidRDefault="004E602D" w:rsidP="004E602D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C7446" w14:textId="4D87E311" w:rsidR="004E602D" w:rsidRPr="005E6083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17,867</w:t>
            </w:r>
          </w:p>
        </w:tc>
        <w:tc>
          <w:tcPr>
            <w:tcW w:w="270" w:type="dxa"/>
          </w:tcPr>
          <w:p w14:paraId="0E457FC5" w14:textId="77777777" w:rsidR="004E602D" w:rsidRPr="00C54974" w:rsidRDefault="004E602D" w:rsidP="004E602D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B434FFB" w14:textId="77F23E1F" w:rsidR="004E602D" w:rsidRPr="00C54974" w:rsidRDefault="004E602D" w:rsidP="004E602D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13,783</w:t>
            </w:r>
          </w:p>
        </w:tc>
      </w:tr>
    </w:tbl>
    <w:p w14:paraId="17E9BF00" w14:textId="77777777" w:rsidR="00E376D0" w:rsidRDefault="00E376D0">
      <w:pPr>
        <w:spacing w:line="240" w:lineRule="auto"/>
      </w:pPr>
    </w:p>
    <w:p w14:paraId="356022A9" w14:textId="7D51101A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4"/>
      </w:tblGrid>
      <w:tr w:rsidR="00F15832" w:rsidRPr="008E508A" w14:paraId="0EC5C339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FD48006" w14:textId="77777777" w:rsidR="00F15832" w:rsidRPr="008E508A" w:rsidRDefault="00F158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E508A">
              <w:rPr>
                <w:sz w:val="28"/>
                <w:szCs w:val="28"/>
              </w:rPr>
              <w:lastRenderedPageBreak/>
              <w:br w:type="page"/>
            </w:r>
            <w:r w:rsidRPr="008E508A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6402832" w14:textId="77777777" w:rsidR="00F15832" w:rsidRPr="008E508A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2BA9D" w14:textId="77777777" w:rsidR="00F15832" w:rsidRPr="008E508A" w:rsidRDefault="00F158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0ECDF892" w14:textId="77777777" w:rsidR="00F15832" w:rsidRPr="008E508A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50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2D49" w:rsidRPr="008E508A" w14:paraId="64E4F52D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53DF0E70" w14:textId="77777777" w:rsidR="001C2D49" w:rsidRPr="008E508A" w:rsidRDefault="001C2D49" w:rsidP="00457C0E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F39C963" w14:textId="44DECF06" w:rsidR="001C2D49" w:rsidRPr="008E508A" w:rsidRDefault="00213C84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13C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13C8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6EFA79E" w14:textId="77777777" w:rsidR="001C2D49" w:rsidRPr="00213C84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FE2B45" w14:textId="77777777" w:rsidR="001C2D49" w:rsidRPr="008E508A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BCECBDC" w14:textId="77777777" w:rsidR="001C2D49" w:rsidRPr="00213C84" w:rsidRDefault="001C2D49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6F8FF0" w14:textId="47C34F88" w:rsidR="001C2D49" w:rsidRPr="008E508A" w:rsidRDefault="00213C84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C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13C8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DF1BBEF" w14:textId="77777777" w:rsidR="001C2D49" w:rsidRPr="00213C84" w:rsidRDefault="001C2D49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4DC3A02E" w14:textId="75D0E2AE" w:rsidR="001C2D49" w:rsidRPr="008E508A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E508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E508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213C84" w:rsidRPr="008E508A" w14:paraId="021CEF1A" w14:textId="77777777" w:rsidTr="00C75E21">
        <w:trPr>
          <w:tblHeader/>
        </w:trPr>
        <w:tc>
          <w:tcPr>
            <w:tcW w:w="4050" w:type="dxa"/>
            <w:shd w:val="clear" w:color="auto" w:fill="auto"/>
          </w:tcPr>
          <w:p w14:paraId="3E9EB1D7" w14:textId="77777777" w:rsidR="00213C84" w:rsidRPr="008E508A" w:rsidRDefault="00213C84" w:rsidP="00213C8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194D8F" w14:textId="3F31F660" w:rsidR="00213C84" w:rsidRPr="00213C84" w:rsidRDefault="00213C84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C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0AC15998" w14:textId="77777777" w:rsidR="00213C84" w:rsidRPr="00213C84" w:rsidRDefault="00213C84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96CC40" w14:textId="07BC47F4" w:rsidR="00213C84" w:rsidRPr="00213C84" w:rsidRDefault="00213C84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C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</w:tcPr>
          <w:p w14:paraId="52267749" w14:textId="77777777" w:rsidR="00213C84" w:rsidRPr="00213C84" w:rsidRDefault="00213C84" w:rsidP="00213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BB02AA" w14:textId="56E9539B" w:rsidR="00213C84" w:rsidRPr="00213C84" w:rsidRDefault="00213C84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C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961F0C0" w14:textId="77777777" w:rsidR="00213C84" w:rsidRPr="00213C84" w:rsidRDefault="00213C84" w:rsidP="00213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D5DCA0C" w14:textId="40651E0B" w:rsidR="00213C84" w:rsidRPr="00213C84" w:rsidRDefault="00213C84" w:rsidP="00213C8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3C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E376D0" w:rsidRPr="008E508A" w14:paraId="64525FAC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B0D6986" w14:textId="77777777" w:rsidR="00E376D0" w:rsidRPr="008E508A" w:rsidRDefault="00E376D0" w:rsidP="00E376D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3C96128C" w14:textId="77777777" w:rsidR="00E376D0" w:rsidRPr="008E508A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8E508A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E376D0" w:rsidRPr="008E508A" w14:paraId="5AFD4C34" w14:textId="77777777" w:rsidTr="00D65A17">
        <w:tc>
          <w:tcPr>
            <w:tcW w:w="4050" w:type="dxa"/>
            <w:shd w:val="clear" w:color="auto" w:fill="auto"/>
          </w:tcPr>
          <w:p w14:paraId="472D2905" w14:textId="77777777" w:rsidR="00E376D0" w:rsidRPr="008E508A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A8B6EFF" w14:textId="77777777" w:rsidR="00E376D0" w:rsidRPr="008E508A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2DFFBB" w14:textId="77777777" w:rsidR="00E376D0" w:rsidRPr="008E508A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B893A1" w14:textId="77777777" w:rsidR="00E376D0" w:rsidRPr="008E508A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047A81" w14:textId="77777777" w:rsidR="00E376D0" w:rsidRPr="008E508A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DC79CE" w14:textId="77777777" w:rsidR="00E376D0" w:rsidRPr="008E508A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39D6F6" w14:textId="77777777" w:rsidR="00E376D0" w:rsidRPr="008E508A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49F87069" w14:textId="77777777" w:rsidR="00E376D0" w:rsidRPr="008E508A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13C84" w:rsidRPr="008E508A" w14:paraId="38714C0E" w14:textId="77777777" w:rsidTr="00D65A17">
        <w:tc>
          <w:tcPr>
            <w:tcW w:w="4050" w:type="dxa"/>
            <w:shd w:val="clear" w:color="auto" w:fill="auto"/>
          </w:tcPr>
          <w:p w14:paraId="42613B7C" w14:textId="54171EAC" w:rsidR="00213C84" w:rsidRPr="008E508A" w:rsidRDefault="00213C84" w:rsidP="00213C84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50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  <w:r w:rsidRPr="008E508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2733E0A9" w14:textId="606A95DF" w:rsidR="00213C84" w:rsidRPr="00423F53" w:rsidRDefault="00423F53" w:rsidP="00213C84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F53">
              <w:rPr>
                <w:rFonts w:ascii="Angsana New" w:hAnsi="Angsana New"/>
                <w:sz w:val="30"/>
                <w:szCs w:val="30"/>
                <w:lang w:val="en-US"/>
              </w:rPr>
              <w:t>782,716</w:t>
            </w:r>
          </w:p>
        </w:tc>
        <w:tc>
          <w:tcPr>
            <w:tcW w:w="270" w:type="dxa"/>
            <w:shd w:val="clear" w:color="auto" w:fill="auto"/>
          </w:tcPr>
          <w:p w14:paraId="0C3E7A5B" w14:textId="77777777" w:rsidR="00213C84" w:rsidRPr="00423F53" w:rsidRDefault="00213C84" w:rsidP="00213C8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E8A90F" w14:textId="277E4438" w:rsidR="00213C84" w:rsidRPr="00423F53" w:rsidRDefault="00423F53" w:rsidP="00213C84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1,393,643</w:t>
            </w:r>
          </w:p>
        </w:tc>
        <w:tc>
          <w:tcPr>
            <w:tcW w:w="270" w:type="dxa"/>
            <w:shd w:val="clear" w:color="auto" w:fill="auto"/>
          </w:tcPr>
          <w:p w14:paraId="1FAA808A" w14:textId="77777777" w:rsidR="00213C84" w:rsidRPr="00423F53" w:rsidRDefault="00213C84" w:rsidP="00213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B11EAAC" w14:textId="5239FF4F" w:rsidR="00213C84" w:rsidRPr="00423F53" w:rsidRDefault="00423F53" w:rsidP="00213C8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F53">
              <w:rPr>
                <w:rFonts w:ascii="Angsana New" w:hAnsi="Angsana New"/>
                <w:sz w:val="30"/>
                <w:szCs w:val="30"/>
                <w:lang w:val="en-US"/>
              </w:rPr>
              <w:t>782,716</w:t>
            </w:r>
          </w:p>
        </w:tc>
        <w:tc>
          <w:tcPr>
            <w:tcW w:w="270" w:type="dxa"/>
            <w:shd w:val="clear" w:color="auto" w:fill="auto"/>
          </w:tcPr>
          <w:p w14:paraId="2964BFB2" w14:textId="77777777" w:rsidR="00213C84" w:rsidRPr="008E508A" w:rsidRDefault="00213C84" w:rsidP="00213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191AE935" w14:textId="357E4BD4" w:rsidR="00213C84" w:rsidRPr="008E508A" w:rsidRDefault="00AD5255" w:rsidP="00213C8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1,393</w:t>
            </w:r>
            <w:r w:rsidR="00213C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643</w:t>
            </w:r>
          </w:p>
        </w:tc>
      </w:tr>
      <w:tr w:rsidR="00213C84" w:rsidRPr="008E508A" w14:paraId="731FFF97" w14:textId="77777777" w:rsidTr="00D65A17">
        <w:trPr>
          <w:trHeight w:val="434"/>
        </w:trPr>
        <w:tc>
          <w:tcPr>
            <w:tcW w:w="4050" w:type="dxa"/>
            <w:shd w:val="clear" w:color="auto" w:fill="auto"/>
          </w:tcPr>
          <w:p w14:paraId="6D7F7898" w14:textId="77777777" w:rsidR="00213C84" w:rsidRPr="008E508A" w:rsidRDefault="00213C84" w:rsidP="00213C84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508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42524F" w14:textId="77777777" w:rsidR="00213C84" w:rsidRPr="008E508A" w:rsidRDefault="00213C84" w:rsidP="00213C84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5C7A89" w14:textId="77777777" w:rsidR="00213C84" w:rsidRPr="008E508A" w:rsidRDefault="00213C84" w:rsidP="00213C84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D5D1CE" w14:textId="77777777" w:rsidR="00213C84" w:rsidRPr="00B40497" w:rsidRDefault="00213C84" w:rsidP="00213C84">
            <w:pPr>
              <w:spacing w:line="240" w:lineRule="atLeast"/>
              <w:ind w:left="-110" w:right="-10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DEA53A" w14:textId="77777777" w:rsidR="00213C84" w:rsidRPr="008E508A" w:rsidRDefault="00213C84" w:rsidP="00213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75704B" w14:textId="65B277DE" w:rsidR="00213C84" w:rsidRPr="008E508A" w:rsidRDefault="00213C84" w:rsidP="00213C8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61DF5C" w14:textId="77777777" w:rsidR="00213C84" w:rsidRPr="008E508A" w:rsidRDefault="00213C84" w:rsidP="00213C8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auto"/>
          </w:tcPr>
          <w:p w14:paraId="3DC2BED6" w14:textId="77777777" w:rsidR="00213C84" w:rsidRPr="008E508A" w:rsidRDefault="00213C84" w:rsidP="00213C84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23F53" w:rsidRPr="008E508A" w14:paraId="16ECCC55" w14:textId="77777777" w:rsidTr="00D65A17">
        <w:tc>
          <w:tcPr>
            <w:tcW w:w="4050" w:type="dxa"/>
            <w:shd w:val="clear" w:color="auto" w:fill="auto"/>
          </w:tcPr>
          <w:p w14:paraId="2D9D3A9E" w14:textId="77777777" w:rsidR="00423F53" w:rsidRPr="008E508A" w:rsidRDefault="00423F53" w:rsidP="00423F53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03DE957F" w14:textId="10A350D8" w:rsidR="00423F53" w:rsidRPr="00423F53" w:rsidRDefault="00423F53" w:rsidP="00423F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D19D14D" w14:textId="77777777" w:rsidR="00423F53" w:rsidRPr="00423F53" w:rsidRDefault="00423F53" w:rsidP="00423F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F383D" w14:textId="5313DF75" w:rsidR="00423F53" w:rsidRPr="00423F53" w:rsidRDefault="00423F53" w:rsidP="00423F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9D37A7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E40D" w14:textId="6FA304CD" w:rsidR="00423F53" w:rsidRPr="00423F53" w:rsidRDefault="00423F53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B758D27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17B5077C" w14:textId="3EB3353A" w:rsidR="00423F53" w:rsidRPr="00423F53" w:rsidRDefault="00423F53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23F53" w:rsidRPr="008E508A" w14:paraId="1C2E7F78" w14:textId="77777777" w:rsidTr="00D65A17">
        <w:tc>
          <w:tcPr>
            <w:tcW w:w="4050" w:type="dxa"/>
            <w:shd w:val="clear" w:color="auto" w:fill="auto"/>
          </w:tcPr>
          <w:p w14:paraId="156799C5" w14:textId="77777777" w:rsidR="00423F53" w:rsidRPr="008E508A" w:rsidRDefault="00423F53" w:rsidP="00423F53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282D995" w14:textId="17CC5319" w:rsidR="00423F53" w:rsidRPr="00423F53" w:rsidRDefault="00423F53" w:rsidP="00423F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270" w:type="dxa"/>
            <w:shd w:val="clear" w:color="auto" w:fill="auto"/>
          </w:tcPr>
          <w:p w14:paraId="30E1F9C1" w14:textId="77777777" w:rsidR="00423F53" w:rsidRPr="00423F53" w:rsidRDefault="00423F53" w:rsidP="00423F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3725AC" w14:textId="0ED1C774" w:rsidR="00423F53" w:rsidRPr="00423F53" w:rsidRDefault="00AD5255" w:rsidP="00423F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  <w:tc>
          <w:tcPr>
            <w:tcW w:w="270" w:type="dxa"/>
            <w:shd w:val="clear" w:color="auto" w:fill="auto"/>
          </w:tcPr>
          <w:p w14:paraId="26AD190B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A68181" w14:textId="5BFC1F09" w:rsidR="00423F53" w:rsidRPr="00423F53" w:rsidRDefault="00423F53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539</w:t>
            </w:r>
          </w:p>
        </w:tc>
        <w:tc>
          <w:tcPr>
            <w:tcW w:w="270" w:type="dxa"/>
            <w:shd w:val="clear" w:color="auto" w:fill="auto"/>
          </w:tcPr>
          <w:p w14:paraId="63C308C7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4C34AF1B" w14:textId="250EFE40" w:rsidR="00423F53" w:rsidRPr="00423F53" w:rsidRDefault="00AD5255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</w:tr>
      <w:tr w:rsidR="00423F53" w:rsidRPr="008E508A" w14:paraId="69357CFE" w14:textId="77777777" w:rsidTr="00D65A17">
        <w:tc>
          <w:tcPr>
            <w:tcW w:w="4050" w:type="dxa"/>
            <w:shd w:val="clear" w:color="auto" w:fill="auto"/>
          </w:tcPr>
          <w:p w14:paraId="3EDCDE35" w14:textId="77777777" w:rsidR="00423F53" w:rsidRPr="008E508A" w:rsidRDefault="00423F53" w:rsidP="00423F53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cs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A457943" w14:textId="58C13D57" w:rsidR="00423F53" w:rsidRPr="00423F53" w:rsidRDefault="00423F53" w:rsidP="00423F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649C94C" w14:textId="77777777" w:rsidR="00423F53" w:rsidRPr="00423F53" w:rsidRDefault="00423F53" w:rsidP="00423F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BC26CD" w14:textId="1839EF2A" w:rsidR="00423F53" w:rsidRPr="00423F53" w:rsidRDefault="00AD5255" w:rsidP="00423F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829572B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01FE83" w14:textId="723F9221" w:rsidR="00423F53" w:rsidRPr="00423F53" w:rsidRDefault="00423F53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188DC507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11CC646E" w14:textId="4823E914" w:rsidR="00423F53" w:rsidRPr="00423F53" w:rsidRDefault="00AD5255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423F53" w:rsidRPr="008E508A" w14:paraId="7143518D" w14:textId="77777777" w:rsidTr="00D65A17">
        <w:tc>
          <w:tcPr>
            <w:tcW w:w="4050" w:type="dxa"/>
            <w:shd w:val="clear" w:color="auto" w:fill="auto"/>
          </w:tcPr>
          <w:p w14:paraId="4408FC7B" w14:textId="77777777" w:rsidR="00423F53" w:rsidRPr="008E508A" w:rsidRDefault="00423F53" w:rsidP="00423F53">
            <w:pPr>
              <w:spacing w:line="240" w:lineRule="atLeast"/>
              <w:ind w:right="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/>
                <w:sz w:val="28"/>
                <w:szCs w:val="28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27CADD37" w14:textId="085B2579" w:rsidR="00423F53" w:rsidRPr="00423F53" w:rsidRDefault="00423F53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C955B5A" w14:textId="77777777" w:rsidR="00423F53" w:rsidRPr="00423F53" w:rsidRDefault="00423F53" w:rsidP="00423F53">
            <w:pPr>
              <w:tabs>
                <w:tab w:val="decimal" w:pos="883"/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E5366" w14:textId="609B94FB" w:rsidR="00423F53" w:rsidRPr="00423F53" w:rsidRDefault="00AD5255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43269BE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0F50E7" w14:textId="0BD5F17B" w:rsidR="00423F53" w:rsidRPr="00423F53" w:rsidRDefault="00423F53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9F6E34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8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 w:right="-115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5253BB3F" w14:textId="47B5A9B0" w:rsidR="00423F53" w:rsidRPr="00423F53" w:rsidRDefault="00AD5255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23F53" w:rsidRPr="008E508A" w14:paraId="2861AAEB" w14:textId="77777777" w:rsidTr="00EF3225">
        <w:tc>
          <w:tcPr>
            <w:tcW w:w="4050" w:type="dxa"/>
            <w:shd w:val="clear" w:color="auto" w:fill="auto"/>
          </w:tcPr>
          <w:p w14:paraId="3E9C7D1E" w14:textId="77777777" w:rsidR="00423F53" w:rsidRPr="008E508A" w:rsidRDefault="00423F53" w:rsidP="00423F53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8E508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บางกอกสหประกันภัย จำกัด 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มหาชน</w:t>
            </w:r>
            <w:r w:rsidRPr="008E508A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78BB26" w14:textId="006DA3DE" w:rsidR="00423F53" w:rsidRPr="00423F53" w:rsidRDefault="00423F53" w:rsidP="00423F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6B04CB6" w14:textId="77777777" w:rsidR="00423F53" w:rsidRPr="00423F53" w:rsidRDefault="00423F53" w:rsidP="00423F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7BCCE3" w14:textId="3962FB9D" w:rsidR="00423F53" w:rsidRPr="00423F53" w:rsidRDefault="004F6D89" w:rsidP="00423F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C701A85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B65C65" w14:textId="299DA7F8" w:rsidR="00423F53" w:rsidRPr="00423F53" w:rsidRDefault="00423F53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3603871A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shd w:val="clear" w:color="auto" w:fill="auto"/>
          </w:tcPr>
          <w:p w14:paraId="4062C663" w14:textId="19B0BE08" w:rsidR="00423F53" w:rsidRPr="00423F53" w:rsidRDefault="00AD5255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423F53" w:rsidRPr="008E508A" w14:paraId="6AA58C0B" w14:textId="77777777" w:rsidTr="00EF3225">
        <w:tc>
          <w:tcPr>
            <w:tcW w:w="4050" w:type="dxa"/>
            <w:shd w:val="clear" w:color="auto" w:fill="auto"/>
          </w:tcPr>
          <w:p w14:paraId="14DE06D4" w14:textId="0BC76025" w:rsidR="00423F53" w:rsidRPr="008E508A" w:rsidRDefault="00423F53" w:rsidP="00423F53">
            <w:pPr>
              <w:spacing w:line="240" w:lineRule="atLeast"/>
              <w:ind w:right="-11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508A">
              <w:rPr>
                <w:rFonts w:ascii="Angsana New" w:hAnsi="Angsana New" w:hint="cs"/>
                <w:sz w:val="28"/>
                <w:szCs w:val="28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B89F60" w14:textId="09342D8E" w:rsidR="00423F53" w:rsidRPr="00423F53" w:rsidRDefault="00423F53" w:rsidP="00423F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9C6EDBB" w14:textId="77777777" w:rsidR="00423F53" w:rsidRPr="00423F53" w:rsidRDefault="00423F53" w:rsidP="00423F53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9B0031" w14:textId="13E1479C" w:rsidR="00423F53" w:rsidRPr="00423F53" w:rsidRDefault="004F6D89" w:rsidP="00423F53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86328CD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210183" w14:textId="204195FC" w:rsidR="00423F53" w:rsidRPr="00423F53" w:rsidRDefault="00423F53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043CB8B" w14:textId="77777777" w:rsidR="00423F53" w:rsidRPr="00423F53" w:rsidRDefault="00423F53" w:rsidP="00423F5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3E45BE1" w14:textId="4F09C51C" w:rsidR="00423F53" w:rsidRPr="00423F53" w:rsidRDefault="00AD5255" w:rsidP="00423F53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F6D89" w:rsidRPr="008E508A" w14:paraId="00B4F916" w14:textId="77777777" w:rsidTr="00D65A17">
        <w:tc>
          <w:tcPr>
            <w:tcW w:w="4050" w:type="dxa"/>
            <w:shd w:val="clear" w:color="auto" w:fill="auto"/>
            <w:vAlign w:val="bottom"/>
          </w:tcPr>
          <w:p w14:paraId="55E72625" w14:textId="77777777" w:rsidR="004F6D89" w:rsidRPr="008E508A" w:rsidRDefault="004F6D89" w:rsidP="004F6D8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E508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F366E" w14:textId="4EEBB186" w:rsidR="004F6D89" w:rsidRPr="00423F53" w:rsidRDefault="004F6D89" w:rsidP="004F6D8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783,293</w:t>
            </w:r>
          </w:p>
        </w:tc>
        <w:tc>
          <w:tcPr>
            <w:tcW w:w="270" w:type="dxa"/>
            <w:shd w:val="clear" w:color="auto" w:fill="auto"/>
          </w:tcPr>
          <w:p w14:paraId="1FC7DD66" w14:textId="77777777" w:rsidR="004F6D89" w:rsidRPr="008E508A" w:rsidRDefault="004F6D89" w:rsidP="004F6D8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8557D0" w14:textId="17882745" w:rsidR="004F6D89" w:rsidRPr="00B40497" w:rsidRDefault="004F6D89" w:rsidP="004F6D8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1,394,385</w:t>
            </w:r>
          </w:p>
        </w:tc>
        <w:tc>
          <w:tcPr>
            <w:tcW w:w="270" w:type="dxa"/>
            <w:shd w:val="clear" w:color="auto" w:fill="auto"/>
          </w:tcPr>
          <w:p w14:paraId="0386A487" w14:textId="77777777" w:rsidR="004F6D89" w:rsidRPr="008E508A" w:rsidRDefault="004F6D89" w:rsidP="004F6D8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6279FA" w14:textId="0F23A391" w:rsidR="004F6D89" w:rsidRPr="008E508A" w:rsidRDefault="004F6D89" w:rsidP="004F6D8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783,293</w:t>
            </w:r>
          </w:p>
        </w:tc>
        <w:tc>
          <w:tcPr>
            <w:tcW w:w="270" w:type="dxa"/>
            <w:shd w:val="clear" w:color="auto" w:fill="auto"/>
          </w:tcPr>
          <w:p w14:paraId="5FEE48BB" w14:textId="77777777" w:rsidR="004F6D89" w:rsidRPr="008E508A" w:rsidRDefault="004F6D89" w:rsidP="004F6D8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36910C3" w14:textId="522E81D1" w:rsidR="004F6D89" w:rsidRPr="008E508A" w:rsidRDefault="004F6D89" w:rsidP="004F6D8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1,394,385</w:t>
            </w:r>
          </w:p>
        </w:tc>
      </w:tr>
      <w:tr w:rsidR="004F6D89" w:rsidRPr="008E508A" w14:paraId="50A52BAA" w14:textId="77777777" w:rsidTr="00D65A17">
        <w:tc>
          <w:tcPr>
            <w:tcW w:w="4050" w:type="dxa"/>
            <w:shd w:val="clear" w:color="auto" w:fill="auto"/>
          </w:tcPr>
          <w:p w14:paraId="39C47837" w14:textId="77777777" w:rsidR="004F6D89" w:rsidRPr="008E508A" w:rsidRDefault="004F6D89" w:rsidP="004F6D89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8E508A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Pr="008E508A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44AACD" w14:textId="392F08FB" w:rsidR="004F6D89" w:rsidRPr="00423F53" w:rsidRDefault="004F6D89" w:rsidP="004F6D8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F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95118" w14:textId="77777777" w:rsidR="004F6D89" w:rsidRPr="008E508A" w:rsidRDefault="004F6D89" w:rsidP="004F6D8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88B84C" w14:textId="1AA83334" w:rsidR="004F6D89" w:rsidRPr="00F07654" w:rsidRDefault="004F6D89" w:rsidP="004F6D8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6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30665" w14:textId="77777777" w:rsidR="004F6D89" w:rsidRPr="008E508A" w:rsidRDefault="004F6D89" w:rsidP="004F6D8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8FF72" w14:textId="60D90ABF" w:rsidR="004F6D89" w:rsidRPr="00423F53" w:rsidRDefault="004F6D89" w:rsidP="004F6D8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3F5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C9F72" w14:textId="77777777" w:rsidR="004F6D89" w:rsidRPr="008E508A" w:rsidRDefault="004F6D89" w:rsidP="004F6D8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79D8286" w14:textId="2410109A" w:rsidR="004F6D89" w:rsidRPr="00F07654" w:rsidRDefault="004F6D89" w:rsidP="004F6D89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76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F6D89" w:rsidRPr="008E508A" w14:paraId="1B98F1C9" w14:textId="77777777" w:rsidTr="00D65A17">
        <w:tc>
          <w:tcPr>
            <w:tcW w:w="4050" w:type="dxa"/>
            <w:shd w:val="clear" w:color="auto" w:fill="auto"/>
          </w:tcPr>
          <w:p w14:paraId="6B89028E" w14:textId="77777777" w:rsidR="004F6D89" w:rsidRPr="008E508A" w:rsidRDefault="004F6D89" w:rsidP="004F6D8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E508A">
              <w:rPr>
                <w:rFonts w:asciiTheme="majorBidi" w:hAnsiTheme="majorBidi"/>
                <w:b/>
                <w:bCs/>
                <w:spacing w:val="-6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3EDB6" w14:textId="5B9F92D6" w:rsidR="004F6D89" w:rsidRPr="00423F53" w:rsidRDefault="004F6D89" w:rsidP="004F6D8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783,293</w:t>
            </w:r>
          </w:p>
        </w:tc>
        <w:tc>
          <w:tcPr>
            <w:tcW w:w="270" w:type="dxa"/>
            <w:shd w:val="clear" w:color="auto" w:fill="auto"/>
          </w:tcPr>
          <w:p w14:paraId="1D3316CB" w14:textId="77777777" w:rsidR="004F6D89" w:rsidRPr="008E508A" w:rsidRDefault="004F6D89" w:rsidP="004F6D89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E1BA6" w14:textId="530BB739" w:rsidR="004F6D89" w:rsidRPr="008E508A" w:rsidRDefault="004F6D89" w:rsidP="004F6D89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1,394,385</w:t>
            </w:r>
          </w:p>
        </w:tc>
        <w:tc>
          <w:tcPr>
            <w:tcW w:w="270" w:type="dxa"/>
            <w:shd w:val="clear" w:color="auto" w:fill="auto"/>
          </w:tcPr>
          <w:p w14:paraId="6E779F18" w14:textId="77777777" w:rsidR="004F6D89" w:rsidRPr="008E508A" w:rsidRDefault="004F6D89" w:rsidP="004F6D8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F5C38" w14:textId="017E22F3" w:rsidR="004F6D89" w:rsidRPr="008E508A" w:rsidRDefault="004F6D89" w:rsidP="004F6D89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783,293</w:t>
            </w:r>
          </w:p>
        </w:tc>
        <w:tc>
          <w:tcPr>
            <w:tcW w:w="270" w:type="dxa"/>
            <w:shd w:val="clear" w:color="auto" w:fill="auto"/>
          </w:tcPr>
          <w:p w14:paraId="1421BDF8" w14:textId="77777777" w:rsidR="004F6D89" w:rsidRPr="008E508A" w:rsidRDefault="004F6D89" w:rsidP="004F6D8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17CAD" w14:textId="63B99467" w:rsidR="004F6D89" w:rsidRPr="008E508A" w:rsidRDefault="004F6D89" w:rsidP="004F6D89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1,394,385</w:t>
            </w:r>
          </w:p>
        </w:tc>
      </w:tr>
    </w:tbl>
    <w:p w14:paraId="5420F4C0" w14:textId="0F5A574C" w:rsidR="00F15832" w:rsidRPr="008E508A" w:rsidRDefault="00F15832" w:rsidP="00FC5CB9">
      <w:pPr>
        <w:pStyle w:val="Bo-Blankline"/>
        <w:rPr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236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B23B16" w:rsidRPr="008E508A" w14:paraId="449816CB" w14:textId="77777777" w:rsidTr="00D24593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3A0D3C04" w14:textId="77777777" w:rsidR="00B23B16" w:rsidRPr="008C2319" w:rsidRDefault="00B23B16" w:rsidP="00C559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28C428F7" w14:textId="72A13018" w:rsidR="00B23B16" w:rsidRPr="008C2319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45876" w14:textId="77777777" w:rsidR="00B23B16" w:rsidRPr="008C2319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60CD71EA" w14:textId="4988BB02" w:rsidR="00B23B16" w:rsidRPr="008C2319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24132B"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รวมและ</w:t>
            </w:r>
            <w:r w:rsidR="00715C2B"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23B16" w:rsidRPr="008E508A" w14:paraId="193D1E1B" w14:textId="77777777" w:rsidTr="00D24593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2AC31A86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3E650263" w14:textId="189EA2C5" w:rsidR="008B6C3D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4F603C"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  <w:r w:rsidR="00761A58"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</w:p>
          <w:p w14:paraId="19DD4805" w14:textId="56C35259" w:rsidR="00B23B16" w:rsidRPr="008C2319" w:rsidRDefault="004F603C" w:rsidP="008B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  <w:r w:rsidR="00B23B16"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20AA47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31440D" w14:textId="4624E6A2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8C231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484F0D"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C93E4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392849F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F685BA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A7512B9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5C4175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482842" w14:textId="7E590917" w:rsidR="00B23B16" w:rsidRPr="008C2319" w:rsidRDefault="00B23B16" w:rsidP="00F0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F07654" w:rsidRPr="008C231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7654"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4F603C" w:rsidRPr="008E508A" w14:paraId="300A2684" w14:textId="77777777" w:rsidTr="00D24593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8B8B924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641383C2" w14:textId="73A74D69" w:rsidR="004F603C" w:rsidRPr="008C2319" w:rsidRDefault="008B6C3D" w:rsidP="004F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07654" w:rsidRPr="008C2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C2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F07654" w:rsidRPr="008C2319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8C2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4F603C" w:rsidRPr="008C231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07654" w:rsidRPr="008C231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28F14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C27D7CB" w14:textId="35812306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07654" w:rsidRPr="008C231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8E654E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D1442B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0EF81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F60DF15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B23CF" w14:textId="77777777" w:rsidR="004F603C" w:rsidRPr="008C2319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9ADB8" w14:textId="7421A26E" w:rsidR="004F603C" w:rsidRPr="008C2319" w:rsidRDefault="004F603C" w:rsidP="00F0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C231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07654" w:rsidRPr="008C231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B23B16" w:rsidRPr="008E508A" w14:paraId="07D042F1" w14:textId="77777777" w:rsidTr="00D24593">
        <w:trPr>
          <w:tblHeader/>
        </w:trPr>
        <w:tc>
          <w:tcPr>
            <w:tcW w:w="2160" w:type="dxa"/>
            <w:shd w:val="clear" w:color="auto" w:fill="auto"/>
          </w:tcPr>
          <w:p w14:paraId="1074520D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8" w:type="dxa"/>
            <w:gridSpan w:val="3"/>
            <w:shd w:val="clear" w:color="auto" w:fill="auto"/>
          </w:tcPr>
          <w:p w14:paraId="597C63C2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40BFBAC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2AC2A211" w14:textId="77777777" w:rsidR="00B23B16" w:rsidRPr="008C2319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23B16" w:rsidRPr="008E508A" w14:paraId="16765A10" w14:textId="77777777" w:rsidTr="00D24593">
        <w:trPr>
          <w:tblHeader/>
        </w:trPr>
        <w:tc>
          <w:tcPr>
            <w:tcW w:w="2160" w:type="dxa"/>
            <w:shd w:val="clear" w:color="auto" w:fill="auto"/>
          </w:tcPr>
          <w:p w14:paraId="5BA4C614" w14:textId="77777777" w:rsidR="00B23B16" w:rsidRPr="008C2319" w:rsidRDefault="00B23B16" w:rsidP="00C559CA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เงินให้กู้ยืมระยะสั้นแก่</w:t>
            </w:r>
            <w:r w:rsidRPr="008C231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5B4FE5C0" w14:textId="77777777" w:rsidR="00B23B16" w:rsidRPr="008C2319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2DD397" w14:textId="77777777" w:rsidR="00B23B16" w:rsidRPr="008C2319" w:rsidRDefault="00B23B16" w:rsidP="00C559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301AFD5B" w14:textId="77777777" w:rsidR="00B23B16" w:rsidRPr="008C2319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24593" w:rsidRPr="008E508A" w14:paraId="595DFDE9" w14:textId="77777777" w:rsidTr="00D24593">
        <w:tc>
          <w:tcPr>
            <w:tcW w:w="2160" w:type="dxa"/>
            <w:shd w:val="clear" w:color="auto" w:fill="auto"/>
          </w:tcPr>
          <w:p w14:paraId="5569CEA9" w14:textId="2B0A9B52" w:rsidR="00D24593" w:rsidRPr="008C2319" w:rsidRDefault="00D24593" w:rsidP="00D24593">
            <w:pPr>
              <w:spacing w:line="240" w:lineRule="auto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บริษัทใหญ่</w:t>
            </w:r>
            <w:r w:rsidRPr="008C231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ของกลุ่มบริษัท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42781D2C" w14:textId="114806F9" w:rsidR="00D24593" w:rsidRPr="008C2319" w:rsidRDefault="006F4F8D" w:rsidP="00D2459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2.125</w:t>
            </w:r>
          </w:p>
        </w:tc>
        <w:tc>
          <w:tcPr>
            <w:tcW w:w="236" w:type="dxa"/>
            <w:shd w:val="clear" w:color="auto" w:fill="auto"/>
          </w:tcPr>
          <w:p w14:paraId="1503E7B9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1DD4EC4" w14:textId="0CF727A7" w:rsidR="00D24593" w:rsidRPr="008C2319" w:rsidRDefault="00D2459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2319">
              <w:rPr>
                <w:rFonts w:ascii="Angsana New" w:hAnsi="Angsana New" w:cs="Angsana New"/>
                <w:sz w:val="30"/>
                <w:szCs w:val="30"/>
                <w:lang w:val="en-US"/>
              </w:rPr>
              <w:t>700,000</w:t>
            </w:r>
          </w:p>
        </w:tc>
        <w:tc>
          <w:tcPr>
            <w:tcW w:w="240" w:type="dxa"/>
            <w:shd w:val="clear" w:color="auto" w:fill="auto"/>
          </w:tcPr>
          <w:p w14:paraId="322395A3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1A305F4A" w14:textId="55101241" w:rsidR="00D24593" w:rsidRPr="00D24593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45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461E3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24EC30A9" w14:textId="11545DA3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8C2319">
              <w:rPr>
                <w:rFonts w:ascii="Angsana New" w:hAnsi="Angsana New" w:cs="Angsana New"/>
                <w:sz w:val="30"/>
                <w:szCs w:val="30"/>
                <w:lang w:val="en-US"/>
              </w:rPr>
              <w:t>700,000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138C27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F475F4" w14:textId="3C14DE6F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6012D2CA" w14:textId="77777777" w:rsidTr="00D24593">
        <w:tc>
          <w:tcPr>
            <w:tcW w:w="2160" w:type="dxa"/>
            <w:shd w:val="clear" w:color="auto" w:fill="auto"/>
          </w:tcPr>
          <w:p w14:paraId="05E2BF8C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8" w:type="dxa"/>
            <w:gridSpan w:val="3"/>
            <w:shd w:val="clear" w:color="auto" w:fill="auto"/>
          </w:tcPr>
          <w:p w14:paraId="732EFFE3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1B94EF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62D7D33" w14:textId="539147B4" w:rsidR="00D24593" w:rsidRPr="008C2319" w:rsidRDefault="00D2459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2319">
              <w:rPr>
                <w:rFonts w:ascii="Angsana New" w:hAnsi="Angsana New" w:cs="Angsana New"/>
                <w:sz w:val="30"/>
                <w:szCs w:val="30"/>
                <w:lang w:val="en-US"/>
              </w:rPr>
              <w:t>700,000</w:t>
            </w:r>
          </w:p>
        </w:tc>
        <w:tc>
          <w:tcPr>
            <w:tcW w:w="240" w:type="dxa"/>
            <w:shd w:val="clear" w:color="auto" w:fill="auto"/>
          </w:tcPr>
          <w:p w14:paraId="2A28E86B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7E691102" w14:textId="649922F3" w:rsidR="00D24593" w:rsidRPr="00D24593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2459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BE6626" w14:textId="40B2E739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66619359" w14:textId="4163DBCF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8C2319">
              <w:rPr>
                <w:rFonts w:ascii="Angsana New" w:hAnsi="Angsana New" w:cs="Angsana New"/>
                <w:sz w:val="30"/>
                <w:szCs w:val="30"/>
                <w:lang w:val="en-US"/>
              </w:rPr>
              <w:t>700,000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5EAB7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E5419B" w14:textId="07A61E1F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7D9E28FE" w14:textId="77777777" w:rsidTr="00D24593">
        <w:tc>
          <w:tcPr>
            <w:tcW w:w="2160" w:type="dxa"/>
            <w:shd w:val="clear" w:color="auto" w:fill="auto"/>
          </w:tcPr>
          <w:p w14:paraId="4D2D7669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7CB6F566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1F1362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DB83A61" w14:textId="39D6B502" w:rsidR="00D24593" w:rsidRPr="008C2319" w:rsidRDefault="00D2459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2319">
              <w:rPr>
                <w:rFonts w:ascii="Angsana New" w:hAnsi="Angsana New" w:cs="Angsana New"/>
                <w:sz w:val="30"/>
                <w:szCs w:val="30"/>
                <w:lang w:val="en-US"/>
              </w:rPr>
              <w:t>6,625</w:t>
            </w:r>
          </w:p>
        </w:tc>
        <w:tc>
          <w:tcPr>
            <w:tcW w:w="240" w:type="dxa"/>
            <w:shd w:val="clear" w:color="auto" w:fill="auto"/>
          </w:tcPr>
          <w:p w14:paraId="4FA499D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78AFB296" w14:textId="1741846B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2,486</w:t>
            </w:r>
          </w:p>
        </w:tc>
        <w:tc>
          <w:tcPr>
            <w:tcW w:w="270" w:type="dxa"/>
            <w:shd w:val="clear" w:color="auto" w:fill="auto"/>
          </w:tcPr>
          <w:p w14:paraId="076315A3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F41CC7A" w14:textId="4691394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(9,111)</w:t>
            </w:r>
          </w:p>
        </w:tc>
        <w:tc>
          <w:tcPr>
            <w:tcW w:w="270" w:type="dxa"/>
            <w:shd w:val="clear" w:color="auto" w:fill="auto"/>
          </w:tcPr>
          <w:p w14:paraId="1A4E625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1FDE40" w14:textId="0ADE3DEB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09E1DD28" w14:textId="77777777" w:rsidTr="00D24593">
        <w:tc>
          <w:tcPr>
            <w:tcW w:w="2160" w:type="dxa"/>
            <w:shd w:val="clear" w:color="auto" w:fill="auto"/>
          </w:tcPr>
          <w:p w14:paraId="3797A01F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7E7EE48D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130036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24FC15B9" w14:textId="5BAE2CBE" w:rsidR="00D24593" w:rsidRPr="00644AE8" w:rsidRDefault="00D2459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44AE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706,625</w:t>
            </w:r>
          </w:p>
        </w:tc>
        <w:tc>
          <w:tcPr>
            <w:tcW w:w="240" w:type="dxa"/>
            <w:shd w:val="clear" w:color="auto" w:fill="auto"/>
          </w:tcPr>
          <w:p w14:paraId="75DA2894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4D53B5D1" w14:textId="396FB7DC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2,486</w:t>
            </w:r>
          </w:p>
        </w:tc>
        <w:tc>
          <w:tcPr>
            <w:tcW w:w="270" w:type="dxa"/>
            <w:shd w:val="clear" w:color="auto" w:fill="auto"/>
          </w:tcPr>
          <w:p w14:paraId="1F72FD1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196490AF" w14:textId="683E60CF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(709,111)</w:t>
            </w:r>
          </w:p>
        </w:tc>
        <w:tc>
          <w:tcPr>
            <w:tcW w:w="270" w:type="dxa"/>
            <w:shd w:val="clear" w:color="auto" w:fill="auto"/>
          </w:tcPr>
          <w:p w14:paraId="420F52E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0ED47A1" w14:textId="0AFA0BC2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7CC15A05" w14:textId="77777777" w:rsidTr="00D24593">
        <w:tc>
          <w:tcPr>
            <w:tcW w:w="4288" w:type="dxa"/>
            <w:gridSpan w:val="4"/>
            <w:shd w:val="clear" w:color="auto" w:fill="auto"/>
          </w:tcPr>
          <w:p w14:paraId="38EE1010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C231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8C2319">
              <w:rPr>
                <w:rFonts w:asciiTheme="majorBidi" w:hAnsiTheme="majorBidi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B090F" w14:textId="77777777" w:rsidR="00D24593" w:rsidRPr="008C2319" w:rsidRDefault="00D24593" w:rsidP="00D2459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756B9" w14:textId="21A9AE08" w:rsidR="00D24593" w:rsidRPr="005D306E" w:rsidRDefault="00D2459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115" w:hanging="37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5D306E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56BB9D" w14:textId="77777777" w:rsidR="00D24593" w:rsidRPr="008C2319" w:rsidRDefault="00D24593" w:rsidP="00D245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2687005" w14:textId="77777777" w:rsidR="00D24593" w:rsidRPr="008C2319" w:rsidRDefault="00D24593" w:rsidP="00D24593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E3E90" w14:textId="77777777" w:rsidR="00D24593" w:rsidRPr="008C2319" w:rsidRDefault="00D24593" w:rsidP="00D2459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0D316D8" w14:textId="77777777" w:rsidR="00D24593" w:rsidRPr="008C2319" w:rsidRDefault="00D24593" w:rsidP="00D24593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0321D" w14:textId="77777777" w:rsidR="00D24593" w:rsidRPr="008C2319" w:rsidRDefault="00D24593" w:rsidP="00D2459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F4D9D" w14:textId="35A1CB79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1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24593" w:rsidRPr="008E508A" w14:paraId="59F64281" w14:textId="77777777" w:rsidTr="00D24593">
        <w:tc>
          <w:tcPr>
            <w:tcW w:w="2160" w:type="dxa"/>
            <w:shd w:val="clear" w:color="auto" w:fill="auto"/>
          </w:tcPr>
          <w:p w14:paraId="20A777CA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C2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94" w:type="dxa"/>
            <w:shd w:val="clear" w:color="auto" w:fill="auto"/>
          </w:tcPr>
          <w:p w14:paraId="53AB5187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E639D61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E997D4F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692F44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72F61" w14:textId="03BABF86" w:rsidR="00D24593" w:rsidRPr="00644AE8" w:rsidRDefault="00D24593" w:rsidP="00644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C231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706</w:t>
            </w:r>
            <w:r w:rsidRPr="00644AE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,625</w:t>
            </w:r>
          </w:p>
        </w:tc>
        <w:tc>
          <w:tcPr>
            <w:tcW w:w="240" w:type="dxa"/>
            <w:shd w:val="clear" w:color="auto" w:fill="auto"/>
          </w:tcPr>
          <w:p w14:paraId="14F15064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08A5CFFE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28F792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2AAE9400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70966D" w14:textId="77777777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77F95" w14:textId="1B07AB10" w:rsidR="00D24593" w:rsidRPr="008C2319" w:rsidRDefault="00D24593" w:rsidP="00D24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7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B09E82E" w14:textId="5BD2AD3F" w:rsidR="00B23B16" w:rsidRDefault="002176A3">
      <w:r>
        <w:br w:type="page"/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55F6A" w:rsidRPr="00EB7266" w14:paraId="759E0CEC" w14:textId="77777777" w:rsidTr="002447FD">
        <w:tc>
          <w:tcPr>
            <w:tcW w:w="4050" w:type="dxa"/>
            <w:shd w:val="clear" w:color="auto" w:fill="auto"/>
          </w:tcPr>
          <w:p w14:paraId="0FF3CC30" w14:textId="58896C3B" w:rsidR="00055F6A" w:rsidRPr="003F31D9" w:rsidRDefault="00055F6A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6ECFFB8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D1AE4C0" w14:textId="77777777" w:rsidR="00055F6A" w:rsidRPr="003F31D9" w:rsidRDefault="00055F6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2BC6685A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744476" w14:paraId="04A8F8AB" w14:textId="77777777" w:rsidTr="002447FD">
        <w:tc>
          <w:tcPr>
            <w:tcW w:w="4050" w:type="dxa"/>
            <w:shd w:val="clear" w:color="auto" w:fill="auto"/>
          </w:tcPr>
          <w:p w14:paraId="4B62BDD5" w14:textId="77777777" w:rsidR="00457C0E" w:rsidRPr="003F31D9" w:rsidRDefault="00457C0E" w:rsidP="00457C0E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197736" w14:textId="4FCE30B2" w:rsidR="00457C0E" w:rsidRPr="003F31D9" w:rsidRDefault="00BC1E43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9FF1C7F" w14:textId="77777777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F511BA" w14:textId="6B0A0AAF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6B5BB06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4C6B2" w14:textId="6C19D4FF" w:rsidR="00457C0E" w:rsidRPr="006E78D7" w:rsidRDefault="00BC1E43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1D77BB2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2B13E1F" w14:textId="3080C233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1E43" w:rsidRPr="00744476" w14:paraId="530B157E" w14:textId="77777777" w:rsidTr="002447FD">
        <w:tc>
          <w:tcPr>
            <w:tcW w:w="4050" w:type="dxa"/>
            <w:shd w:val="clear" w:color="auto" w:fill="auto"/>
          </w:tcPr>
          <w:p w14:paraId="61585D95" w14:textId="77777777" w:rsidR="00BC1E43" w:rsidRPr="003F31D9" w:rsidRDefault="00BC1E43" w:rsidP="00BC1E43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0B1671" w14:textId="55A6FA83" w:rsidR="00BC1E43" w:rsidRPr="003F31D9" w:rsidRDefault="00BC1E43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268A373" w14:textId="77777777" w:rsidR="00BC1E43" w:rsidRPr="003F31D9" w:rsidRDefault="00BC1E43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5347AC" w14:textId="57E90353" w:rsidR="00BC1E43" w:rsidRPr="003F31D9" w:rsidRDefault="00BC1E43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CF1639A" w14:textId="77777777" w:rsidR="00BC1E43" w:rsidRPr="003F31D9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870E26" w14:textId="04245CE6" w:rsidR="00BC1E43" w:rsidRPr="003F31D9" w:rsidRDefault="00BC1E43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F367D60" w14:textId="77777777" w:rsidR="00BC1E43" w:rsidRPr="003F31D9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74C736" w14:textId="36F9CBDD" w:rsidR="00BC1E43" w:rsidRPr="003F31D9" w:rsidRDefault="00BC1E43" w:rsidP="00BC1E4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376D0" w:rsidRPr="00744476" w14:paraId="5A0CE885" w14:textId="77777777" w:rsidTr="002447FD">
        <w:trPr>
          <w:tblHeader/>
        </w:trPr>
        <w:tc>
          <w:tcPr>
            <w:tcW w:w="4050" w:type="dxa"/>
            <w:shd w:val="clear" w:color="auto" w:fill="auto"/>
          </w:tcPr>
          <w:p w14:paraId="6B44696C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</w:tcPr>
          <w:p w14:paraId="3A8D4E98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3362A8" w14:paraId="6C77EAC5" w14:textId="77777777" w:rsidTr="002447FD">
        <w:tc>
          <w:tcPr>
            <w:tcW w:w="4050" w:type="dxa"/>
            <w:shd w:val="clear" w:color="auto" w:fill="auto"/>
          </w:tcPr>
          <w:p w14:paraId="3C412536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A3D5BDD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F9FF8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DD55C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7EFE0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E4BAC0" w14:textId="77777777" w:rsidR="00E376D0" w:rsidRPr="004E0C2F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D078E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F77A814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E9A" w:rsidRPr="003362A8" w14:paraId="3289FD1D" w14:textId="77777777" w:rsidTr="002447FD">
        <w:tc>
          <w:tcPr>
            <w:tcW w:w="4050" w:type="dxa"/>
            <w:shd w:val="clear" w:color="auto" w:fill="auto"/>
          </w:tcPr>
          <w:p w14:paraId="4F7669CC" w14:textId="68D152EB" w:rsidR="00767E9A" w:rsidRPr="00683C92" w:rsidRDefault="00767E9A" w:rsidP="00767E9A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3C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683C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0CC5960C" w14:textId="6A12C432" w:rsidR="00767E9A" w:rsidRPr="003F31D9" w:rsidRDefault="00767E9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20,842</w:t>
            </w:r>
          </w:p>
        </w:tc>
        <w:tc>
          <w:tcPr>
            <w:tcW w:w="270" w:type="dxa"/>
            <w:shd w:val="clear" w:color="auto" w:fill="auto"/>
          </w:tcPr>
          <w:p w14:paraId="131A0328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F7E33B" w14:textId="73E463A7" w:rsidR="00767E9A" w:rsidRPr="003F31D9" w:rsidRDefault="00767E9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15,093</w:t>
            </w:r>
          </w:p>
        </w:tc>
        <w:tc>
          <w:tcPr>
            <w:tcW w:w="270" w:type="dxa"/>
            <w:shd w:val="clear" w:color="auto" w:fill="auto"/>
          </w:tcPr>
          <w:p w14:paraId="2BD53623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8A9F2D" w14:textId="12767331" w:rsidR="00767E9A" w:rsidRPr="003F31D9" w:rsidRDefault="00767E9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20,842</w:t>
            </w:r>
          </w:p>
        </w:tc>
        <w:tc>
          <w:tcPr>
            <w:tcW w:w="270" w:type="dxa"/>
            <w:shd w:val="clear" w:color="auto" w:fill="auto"/>
          </w:tcPr>
          <w:p w14:paraId="3A095F9C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14A5AA7B" w14:textId="14AD0CCD" w:rsidR="00767E9A" w:rsidRPr="003F31D9" w:rsidRDefault="00767E9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15,093</w:t>
            </w:r>
          </w:p>
        </w:tc>
      </w:tr>
      <w:tr w:rsidR="00767E9A" w:rsidRPr="00E75ACA" w14:paraId="5BD0EAA3" w14:textId="77777777" w:rsidTr="002447FD">
        <w:tc>
          <w:tcPr>
            <w:tcW w:w="4050" w:type="dxa"/>
            <w:shd w:val="clear" w:color="auto" w:fill="auto"/>
          </w:tcPr>
          <w:p w14:paraId="28787587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041962F" w14:textId="039308B9" w:rsidR="00767E9A" w:rsidRPr="003F31D9" w:rsidRDefault="00767E9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B5041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B2BCE2" w14:textId="77777777" w:rsidR="00767E9A" w:rsidRPr="003F31D9" w:rsidRDefault="00767E9A" w:rsidP="00767E9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04F9D4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F0F7AE" w14:textId="3E54C236" w:rsidR="00767E9A" w:rsidRPr="003F31D9" w:rsidRDefault="00767E9A" w:rsidP="00767E9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ABADC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0EBF4BF0" w14:textId="77777777" w:rsidR="00767E9A" w:rsidRPr="003F31D9" w:rsidRDefault="00767E9A" w:rsidP="00767E9A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7E9A" w:rsidRPr="003362A8" w14:paraId="7A646695" w14:textId="77777777" w:rsidTr="002447FD">
        <w:tc>
          <w:tcPr>
            <w:tcW w:w="4050" w:type="dxa"/>
            <w:shd w:val="clear" w:color="auto" w:fill="auto"/>
          </w:tcPr>
          <w:p w14:paraId="4A6B4983" w14:textId="1010952B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ทีพีไอ คอนกรีต จำกัด </w:t>
            </w:r>
          </w:p>
        </w:tc>
        <w:tc>
          <w:tcPr>
            <w:tcW w:w="1080" w:type="dxa"/>
            <w:shd w:val="clear" w:color="auto" w:fill="auto"/>
          </w:tcPr>
          <w:p w14:paraId="10F00AFF" w14:textId="0BE52E5C" w:rsidR="00767E9A" w:rsidRPr="003F31D9" w:rsidRDefault="00767E9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63E29B65" w14:textId="3DCA16FA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706BD4" w14:textId="0CE052B5" w:rsidR="00767E9A" w:rsidRPr="00670EF6" w:rsidRDefault="00767E9A" w:rsidP="00767E9A">
            <w:pPr>
              <w:spacing w:line="240" w:lineRule="atLeast"/>
              <w:ind w:left="-112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E55A56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C78988" w14:textId="2B4D2F6E" w:rsidR="00767E9A" w:rsidRPr="003F31D9" w:rsidRDefault="00767E9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64F3FCA6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7F3048C3" w14:textId="4AA7F399" w:rsidR="00767E9A" w:rsidRPr="00670EF6" w:rsidRDefault="00767E9A" w:rsidP="00767E9A">
            <w:pPr>
              <w:spacing w:line="240" w:lineRule="atLeast"/>
              <w:ind w:left="-112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67E9A" w:rsidRPr="003362A8" w14:paraId="4902E23A" w14:textId="77777777" w:rsidTr="002447FD">
        <w:tc>
          <w:tcPr>
            <w:tcW w:w="4050" w:type="dxa"/>
            <w:shd w:val="clear" w:color="auto" w:fill="auto"/>
          </w:tcPr>
          <w:p w14:paraId="78C64EBF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AC7E5ED" w14:textId="5AA5D599" w:rsidR="00767E9A" w:rsidRPr="003F31D9" w:rsidRDefault="00767E9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1,318</w:t>
            </w:r>
          </w:p>
        </w:tc>
        <w:tc>
          <w:tcPr>
            <w:tcW w:w="270" w:type="dxa"/>
            <w:shd w:val="clear" w:color="auto" w:fill="auto"/>
          </w:tcPr>
          <w:p w14:paraId="11CCAEB6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572819" w14:textId="4DD0C3FA" w:rsidR="00767E9A" w:rsidRPr="003F31D9" w:rsidRDefault="00767E9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EAA38D3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52C64C" w14:textId="4B215C10" w:rsidR="00767E9A" w:rsidRPr="003F31D9" w:rsidRDefault="00767E9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1,318</w:t>
            </w:r>
          </w:p>
        </w:tc>
        <w:tc>
          <w:tcPr>
            <w:tcW w:w="270" w:type="dxa"/>
            <w:shd w:val="clear" w:color="auto" w:fill="auto"/>
          </w:tcPr>
          <w:p w14:paraId="498E5509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746104D2" w14:textId="2B190577" w:rsidR="00767E9A" w:rsidRPr="003F31D9" w:rsidRDefault="00767E9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767E9A" w:rsidRPr="003362A8" w14:paraId="656AF92C" w14:textId="77777777" w:rsidTr="002447FD">
        <w:tc>
          <w:tcPr>
            <w:tcW w:w="4050" w:type="dxa"/>
            <w:shd w:val="clear" w:color="auto" w:fill="auto"/>
          </w:tcPr>
          <w:p w14:paraId="0EADA151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125686" w14:textId="62193A59" w:rsidR="00767E9A" w:rsidRPr="003F31D9" w:rsidRDefault="00767E9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1,658</w:t>
            </w:r>
          </w:p>
        </w:tc>
        <w:tc>
          <w:tcPr>
            <w:tcW w:w="270" w:type="dxa"/>
            <w:shd w:val="clear" w:color="auto" w:fill="auto"/>
          </w:tcPr>
          <w:p w14:paraId="788E320F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23726C" w14:textId="79F36099" w:rsidR="00767E9A" w:rsidRPr="003F31D9" w:rsidRDefault="00767E9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24E94E36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56A3135" w14:textId="59D5A821" w:rsidR="00767E9A" w:rsidRPr="003F31D9" w:rsidRDefault="00767E9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1,658</w:t>
            </w:r>
          </w:p>
        </w:tc>
        <w:tc>
          <w:tcPr>
            <w:tcW w:w="270" w:type="dxa"/>
            <w:shd w:val="clear" w:color="auto" w:fill="auto"/>
          </w:tcPr>
          <w:p w14:paraId="75EE8296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5A14A781" w14:textId="5779AB14" w:rsidR="00767E9A" w:rsidRPr="003F31D9" w:rsidRDefault="00767E9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</w:tr>
      <w:tr w:rsidR="00767E9A" w:rsidRPr="003362A8" w14:paraId="2EE4F951" w14:textId="77777777" w:rsidTr="002447FD">
        <w:tc>
          <w:tcPr>
            <w:tcW w:w="4050" w:type="dxa"/>
            <w:shd w:val="clear" w:color="auto" w:fill="auto"/>
          </w:tcPr>
          <w:p w14:paraId="53E5E9BF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451948" w14:textId="73905F5F" w:rsidR="00767E9A" w:rsidRPr="003F31D9" w:rsidRDefault="00767E9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29,034</w:t>
            </w:r>
          </w:p>
        </w:tc>
        <w:tc>
          <w:tcPr>
            <w:tcW w:w="270" w:type="dxa"/>
            <w:shd w:val="clear" w:color="auto" w:fill="auto"/>
          </w:tcPr>
          <w:p w14:paraId="13E7B148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88CDA1" w14:textId="71A4F687" w:rsidR="00767E9A" w:rsidRPr="003F31D9" w:rsidRDefault="00767E9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58,520</w:t>
            </w:r>
          </w:p>
        </w:tc>
        <w:tc>
          <w:tcPr>
            <w:tcW w:w="270" w:type="dxa"/>
            <w:shd w:val="clear" w:color="auto" w:fill="auto"/>
          </w:tcPr>
          <w:p w14:paraId="2D45755A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CB3CBB2" w14:textId="749FDD6A" w:rsidR="00767E9A" w:rsidRPr="003F31D9" w:rsidRDefault="00767E9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29,034</w:t>
            </w:r>
          </w:p>
        </w:tc>
        <w:tc>
          <w:tcPr>
            <w:tcW w:w="270" w:type="dxa"/>
            <w:shd w:val="clear" w:color="auto" w:fill="auto"/>
          </w:tcPr>
          <w:p w14:paraId="789A48DF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shd w:val="clear" w:color="auto" w:fill="auto"/>
          </w:tcPr>
          <w:p w14:paraId="51EA91B7" w14:textId="72E59971" w:rsidR="00767E9A" w:rsidRPr="003F31D9" w:rsidRDefault="00767E9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58,520</w:t>
            </w:r>
          </w:p>
        </w:tc>
      </w:tr>
      <w:tr w:rsidR="00767E9A" w:rsidRPr="003362A8" w14:paraId="07E54CBE" w14:textId="77777777" w:rsidTr="002447FD">
        <w:tc>
          <w:tcPr>
            <w:tcW w:w="4050" w:type="dxa"/>
            <w:shd w:val="clear" w:color="auto" w:fill="auto"/>
          </w:tcPr>
          <w:p w14:paraId="423DBDF6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AD5DA8" w14:textId="216D5B2E" w:rsidR="00767E9A" w:rsidRPr="003F31D9" w:rsidRDefault="00767E9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52,984</w:t>
            </w:r>
          </w:p>
        </w:tc>
        <w:tc>
          <w:tcPr>
            <w:tcW w:w="270" w:type="dxa"/>
            <w:shd w:val="clear" w:color="auto" w:fill="auto"/>
          </w:tcPr>
          <w:p w14:paraId="76EEE752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2D2734" w14:textId="6D3C77BD" w:rsidR="00767E9A" w:rsidRPr="00670EF6" w:rsidRDefault="00767E9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74,451</w:t>
            </w:r>
          </w:p>
        </w:tc>
        <w:tc>
          <w:tcPr>
            <w:tcW w:w="270" w:type="dxa"/>
            <w:shd w:val="clear" w:color="auto" w:fill="auto"/>
          </w:tcPr>
          <w:p w14:paraId="4D45DDD1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B724C" w14:textId="33FE2D23" w:rsidR="00767E9A" w:rsidRPr="00670EF6" w:rsidRDefault="00767E9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52,984</w:t>
            </w:r>
          </w:p>
        </w:tc>
        <w:tc>
          <w:tcPr>
            <w:tcW w:w="270" w:type="dxa"/>
            <w:shd w:val="clear" w:color="auto" w:fill="auto"/>
          </w:tcPr>
          <w:p w14:paraId="2B3C7925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A00485F" w14:textId="498C4D3E" w:rsidR="00767E9A" w:rsidRPr="00670EF6" w:rsidRDefault="00767E9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74,451</w:t>
            </w:r>
          </w:p>
        </w:tc>
      </w:tr>
      <w:tr w:rsidR="00767E9A" w:rsidRPr="003362A8" w14:paraId="58ECCE2D" w14:textId="77777777" w:rsidTr="002447FD">
        <w:tc>
          <w:tcPr>
            <w:tcW w:w="4050" w:type="dxa"/>
            <w:shd w:val="clear" w:color="auto" w:fill="auto"/>
          </w:tcPr>
          <w:p w14:paraId="02BDBB8A" w14:textId="77777777" w:rsidR="00767E9A" w:rsidRPr="003F31D9" w:rsidRDefault="00767E9A" w:rsidP="00767E9A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05E8C" w14:textId="7B4FBD5D" w:rsidR="00767E9A" w:rsidRPr="003F31D9" w:rsidRDefault="00767E9A" w:rsidP="00767E9A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7EA4B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40A07" w14:textId="267C26E1" w:rsidR="00767E9A" w:rsidRPr="00670EF6" w:rsidRDefault="00767E9A" w:rsidP="00406A46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6CA9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680"/>
                <w:tab w:val="decimal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A2591F" w14:textId="3916547C" w:rsidR="00767E9A" w:rsidRPr="00E70058" w:rsidRDefault="00767E9A" w:rsidP="00406A46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1F047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680"/>
                <w:tab w:val="decimal" w:pos="8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DAB8A7E" w14:textId="1D46CC03" w:rsidR="00767E9A" w:rsidRPr="00670EF6" w:rsidRDefault="00767E9A" w:rsidP="00406A46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67E9A" w:rsidRPr="003362A8" w14:paraId="1CE976FB" w14:textId="77777777" w:rsidTr="002447FD">
        <w:tc>
          <w:tcPr>
            <w:tcW w:w="4050" w:type="dxa"/>
            <w:shd w:val="clear" w:color="auto" w:fill="auto"/>
          </w:tcPr>
          <w:p w14:paraId="0FAE7C5A" w14:textId="77777777" w:rsidR="00767E9A" w:rsidRPr="003F31D9" w:rsidRDefault="00767E9A" w:rsidP="00767E9A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540AB" w14:textId="562B7B4C" w:rsidR="00767E9A" w:rsidRPr="003F31D9" w:rsidRDefault="00767E9A" w:rsidP="00767E9A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52,984</w:t>
            </w:r>
          </w:p>
        </w:tc>
        <w:tc>
          <w:tcPr>
            <w:tcW w:w="270" w:type="dxa"/>
            <w:shd w:val="clear" w:color="auto" w:fill="auto"/>
          </w:tcPr>
          <w:p w14:paraId="7CEEADE5" w14:textId="77777777" w:rsidR="00767E9A" w:rsidRPr="003F31D9" w:rsidRDefault="00767E9A" w:rsidP="00767E9A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18DC" w14:textId="400D402B" w:rsidR="00767E9A" w:rsidRPr="00670EF6" w:rsidRDefault="00767E9A" w:rsidP="00767E9A">
            <w:pPr>
              <w:tabs>
                <w:tab w:val="decimal" w:pos="86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74,451</w:t>
            </w:r>
          </w:p>
        </w:tc>
        <w:tc>
          <w:tcPr>
            <w:tcW w:w="270" w:type="dxa"/>
            <w:shd w:val="clear" w:color="auto" w:fill="auto"/>
          </w:tcPr>
          <w:p w14:paraId="5ED094B3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57CB6" w14:textId="28B3D870" w:rsidR="00767E9A" w:rsidRPr="00670EF6" w:rsidRDefault="00767E9A" w:rsidP="00767E9A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52,984</w:t>
            </w:r>
          </w:p>
        </w:tc>
        <w:tc>
          <w:tcPr>
            <w:tcW w:w="270" w:type="dxa"/>
            <w:shd w:val="clear" w:color="auto" w:fill="auto"/>
          </w:tcPr>
          <w:p w14:paraId="38EDF1E3" w14:textId="77777777" w:rsidR="00767E9A" w:rsidRPr="00670EF6" w:rsidRDefault="00767E9A" w:rsidP="00767E9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0"/>
              <w:jc w:val="center"/>
              <w:rPr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56BE8" w14:textId="20C4A139" w:rsidR="00767E9A" w:rsidRPr="00670EF6" w:rsidRDefault="00767E9A" w:rsidP="00767E9A">
            <w:pPr>
              <w:tabs>
                <w:tab w:val="decimal" w:pos="88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0E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74,451</w:t>
            </w:r>
          </w:p>
        </w:tc>
      </w:tr>
    </w:tbl>
    <w:p w14:paraId="3B32FBC8" w14:textId="77777777" w:rsidR="00F95B95" w:rsidRDefault="00F95B9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376D0" w:rsidRPr="00EB7266" w14:paraId="67A97FDF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71CB29FD" w14:textId="7C6D84E4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A16D3D6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97535" w14:textId="77777777" w:rsidR="00E376D0" w:rsidRPr="00EB726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3A2627F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E43" w:rsidRPr="006145CD" w14:paraId="2A7496A0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6C9B70C4" w14:textId="77777777" w:rsidR="00BC1E43" w:rsidRPr="004F5468" w:rsidRDefault="00BC1E43" w:rsidP="00BC1E43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F87B" w14:textId="3DC5132E" w:rsidR="00BC1E43" w:rsidRPr="006145CD" w:rsidRDefault="00BC1E43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7E6421A" w14:textId="77777777" w:rsidR="00BC1E43" w:rsidRPr="00744476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2BADC" w14:textId="0C2519D0" w:rsidR="00BC1E43" w:rsidRPr="006145CD" w:rsidRDefault="00BC1E43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47547A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9BE5" w14:textId="0E6F0F2C" w:rsidR="00BC1E43" w:rsidRPr="006145CD" w:rsidRDefault="00BC1E43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4E97648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6B9D0C" w14:textId="5540273E" w:rsidR="00BC1E43" w:rsidRPr="006145CD" w:rsidRDefault="00BC1E43" w:rsidP="00BC1E43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1E43" w:rsidRPr="00744476" w14:paraId="07F12CB9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55C3339E" w14:textId="77777777" w:rsidR="00BC1E43" w:rsidRPr="00255AC3" w:rsidRDefault="00BC1E43" w:rsidP="00BC1E43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016C8" w14:textId="209BF4FA" w:rsidR="00BC1E43" w:rsidRPr="00744476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496BD16" w14:textId="77777777" w:rsidR="00BC1E43" w:rsidRPr="00744476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0EB4F" w14:textId="3A8B2F9B" w:rsidR="00BC1E43" w:rsidRPr="00744476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0AFE1E9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A6191" w14:textId="1C20AE7B" w:rsidR="00BC1E43" w:rsidRPr="00744476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FFDBACF" w14:textId="77777777" w:rsidR="00BC1E43" w:rsidRPr="00BE704B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48DCF" w14:textId="1C7BAF58" w:rsidR="00BC1E43" w:rsidRPr="00744476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376D0" w:rsidRPr="00744476" w14:paraId="1D7565A7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4A4D65AF" w14:textId="77777777" w:rsidR="00E376D0" w:rsidRPr="00744476" w:rsidRDefault="00E376D0" w:rsidP="00E376D0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42D86C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14:paraId="143AB6D9" w14:textId="77777777" w:rsidTr="000A37B7">
        <w:tc>
          <w:tcPr>
            <w:tcW w:w="4050" w:type="dxa"/>
            <w:shd w:val="clear" w:color="auto" w:fill="auto"/>
          </w:tcPr>
          <w:p w14:paraId="3BC976E8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3AE387CF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DEEC2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1D6B28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4BFD5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605A92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7F672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64F3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404F" w:rsidRPr="0033434F" w14:paraId="4833F4B5" w14:textId="77777777" w:rsidTr="000A37B7">
        <w:tc>
          <w:tcPr>
            <w:tcW w:w="4050" w:type="dxa"/>
            <w:shd w:val="clear" w:color="auto" w:fill="auto"/>
          </w:tcPr>
          <w:p w14:paraId="2B8554A9" w14:textId="6BF4E6CD" w:rsidR="004D404F" w:rsidRPr="00A27D1E" w:rsidRDefault="004D404F" w:rsidP="004D404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350DA938" w14:textId="74DBD7B3" w:rsidR="004D404F" w:rsidRPr="003343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21,810</w:t>
            </w:r>
          </w:p>
        </w:tc>
        <w:tc>
          <w:tcPr>
            <w:tcW w:w="270" w:type="dxa"/>
          </w:tcPr>
          <w:p w14:paraId="68218A4E" w14:textId="77777777" w:rsidR="004D404F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C3BEAE" w14:textId="22EF89D6" w:rsidR="004D404F" w:rsidRPr="003343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,590</w:t>
            </w:r>
          </w:p>
        </w:tc>
        <w:tc>
          <w:tcPr>
            <w:tcW w:w="270" w:type="dxa"/>
          </w:tcPr>
          <w:p w14:paraId="15770C14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72034" w14:textId="51C9C9CA" w:rsidR="004D404F" w:rsidRPr="0033434F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21,810</w:t>
            </w:r>
          </w:p>
        </w:tc>
        <w:tc>
          <w:tcPr>
            <w:tcW w:w="270" w:type="dxa"/>
            <w:shd w:val="clear" w:color="auto" w:fill="auto"/>
          </w:tcPr>
          <w:p w14:paraId="793B228F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9C693" w14:textId="1E720523" w:rsidR="004D404F" w:rsidRPr="0033434F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,590</w:t>
            </w:r>
          </w:p>
        </w:tc>
      </w:tr>
      <w:tr w:rsidR="004D404F" w14:paraId="40B59C1A" w14:textId="77777777" w:rsidTr="000A37B7">
        <w:tc>
          <w:tcPr>
            <w:tcW w:w="4050" w:type="dxa"/>
            <w:shd w:val="clear" w:color="auto" w:fill="auto"/>
          </w:tcPr>
          <w:p w14:paraId="0C3F8E9C" w14:textId="77777777" w:rsidR="004D404F" w:rsidRPr="00A27D1E" w:rsidRDefault="004D404F" w:rsidP="004D404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4EBBC1" w14:textId="77777777" w:rsidR="004D40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5C716" w14:textId="77777777" w:rsidR="004D404F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336717" w14:textId="77777777" w:rsidR="004D40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6BDDD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E9F53" w14:textId="77777777" w:rsidR="004D404F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31D66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2BC1C7" w14:textId="77777777" w:rsidR="004D404F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D404F" w14:paraId="1B0D0FF3" w14:textId="77777777" w:rsidTr="000A37B7">
        <w:tc>
          <w:tcPr>
            <w:tcW w:w="4050" w:type="dxa"/>
            <w:shd w:val="clear" w:color="auto" w:fill="auto"/>
          </w:tcPr>
          <w:p w14:paraId="12325CC1" w14:textId="77777777" w:rsidR="004D404F" w:rsidRPr="00A27D1E" w:rsidRDefault="004D404F" w:rsidP="004D404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11D1149" w14:textId="2FE67186" w:rsidR="004D40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432CE7B3" w14:textId="77777777" w:rsidR="004D404F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C19120" w14:textId="173BCEE2" w:rsidR="004D40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</w:tcPr>
          <w:p w14:paraId="18E93CF6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D47605" w14:textId="454F1C21" w:rsidR="004D404F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5FC070AF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FE5BA" w14:textId="7C538249" w:rsidR="004D404F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</w:tr>
      <w:tr w:rsidR="004D404F" w14:paraId="7E054C1F" w14:textId="77777777" w:rsidTr="000A37B7">
        <w:tc>
          <w:tcPr>
            <w:tcW w:w="4050" w:type="dxa"/>
            <w:shd w:val="clear" w:color="auto" w:fill="auto"/>
          </w:tcPr>
          <w:p w14:paraId="5F29AF06" w14:textId="77777777" w:rsidR="004D404F" w:rsidRPr="00C12557" w:rsidRDefault="004D404F" w:rsidP="004D404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5D2C5989" w14:textId="0473AB67" w:rsidR="004D40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2,303</w:t>
            </w:r>
          </w:p>
        </w:tc>
        <w:tc>
          <w:tcPr>
            <w:tcW w:w="270" w:type="dxa"/>
          </w:tcPr>
          <w:p w14:paraId="0973CD3E" w14:textId="77777777" w:rsidR="004D404F" w:rsidRDefault="004D404F" w:rsidP="004D404F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95694A" w14:textId="2ABA3344" w:rsidR="004D40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1,665</w:t>
            </w:r>
          </w:p>
        </w:tc>
        <w:tc>
          <w:tcPr>
            <w:tcW w:w="270" w:type="dxa"/>
          </w:tcPr>
          <w:p w14:paraId="10F50457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449E2" w14:textId="06F6FE5A" w:rsidR="004D404F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2,303</w:t>
            </w:r>
          </w:p>
        </w:tc>
        <w:tc>
          <w:tcPr>
            <w:tcW w:w="270" w:type="dxa"/>
            <w:shd w:val="clear" w:color="auto" w:fill="auto"/>
          </w:tcPr>
          <w:p w14:paraId="7983397E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1812C" w14:textId="6BEFB488" w:rsidR="004D404F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1,665</w:t>
            </w:r>
          </w:p>
        </w:tc>
      </w:tr>
      <w:tr w:rsidR="004D404F" w:rsidRPr="00911ADB" w14:paraId="7E2CB7C5" w14:textId="77777777" w:rsidTr="000A37B7">
        <w:tc>
          <w:tcPr>
            <w:tcW w:w="4050" w:type="dxa"/>
            <w:shd w:val="clear" w:color="auto" w:fill="auto"/>
          </w:tcPr>
          <w:p w14:paraId="69B87FF4" w14:textId="77777777" w:rsidR="004D404F" w:rsidRPr="00A27D1E" w:rsidRDefault="004D404F" w:rsidP="004D404F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1B1BE" w14:textId="01905987" w:rsidR="004D404F" w:rsidRPr="00911ADB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24,334</w:t>
            </w:r>
          </w:p>
        </w:tc>
        <w:tc>
          <w:tcPr>
            <w:tcW w:w="270" w:type="dxa"/>
          </w:tcPr>
          <w:p w14:paraId="4FDCBAC3" w14:textId="77777777" w:rsidR="004D404F" w:rsidRPr="00911ADB" w:rsidRDefault="004D404F" w:rsidP="004D404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A487" w14:textId="3EBEC2DE" w:rsidR="004D404F" w:rsidRPr="00911ADB" w:rsidRDefault="004D404F" w:rsidP="004D404F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23,481</w:t>
            </w:r>
          </w:p>
        </w:tc>
        <w:tc>
          <w:tcPr>
            <w:tcW w:w="270" w:type="dxa"/>
          </w:tcPr>
          <w:p w14:paraId="27B5B925" w14:textId="77777777" w:rsidR="004D404F" w:rsidRPr="00911AD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7BB7" w14:textId="56F3E7A3" w:rsidR="004D404F" w:rsidRPr="00911ADB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24,334</w:t>
            </w:r>
          </w:p>
        </w:tc>
        <w:tc>
          <w:tcPr>
            <w:tcW w:w="270" w:type="dxa"/>
            <w:shd w:val="clear" w:color="auto" w:fill="auto"/>
          </w:tcPr>
          <w:p w14:paraId="0572C299" w14:textId="77777777" w:rsidR="004D404F" w:rsidRPr="00BE704B" w:rsidRDefault="004D404F" w:rsidP="004D404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1405" w14:textId="2A1867CD" w:rsidR="004D404F" w:rsidRPr="00911ADB" w:rsidRDefault="004D404F" w:rsidP="004D404F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23,481</w:t>
            </w:r>
          </w:p>
        </w:tc>
      </w:tr>
    </w:tbl>
    <w:p w14:paraId="59732874" w14:textId="634DE22C" w:rsidR="00B125FA" w:rsidRDefault="00F95B9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00CA7" w:rsidRPr="00A27D1E" w14:paraId="17B94D72" w14:textId="77777777">
        <w:tc>
          <w:tcPr>
            <w:tcW w:w="4050" w:type="dxa"/>
            <w:shd w:val="clear" w:color="auto" w:fill="auto"/>
          </w:tcPr>
          <w:p w14:paraId="3752733D" w14:textId="62D2D4AF" w:rsidR="00400CA7" w:rsidRPr="00400CA7" w:rsidRDefault="00400CA7" w:rsidP="00400CA7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C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5DB8DE3" w14:textId="0328000A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DF11D5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44C151" w14:textId="3CB8D656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1E43" w:rsidRPr="00A27D1E" w14:paraId="313E12EC" w14:textId="77777777" w:rsidTr="00455790">
        <w:tc>
          <w:tcPr>
            <w:tcW w:w="4050" w:type="dxa"/>
            <w:shd w:val="clear" w:color="auto" w:fill="auto"/>
          </w:tcPr>
          <w:p w14:paraId="1674DF36" w14:textId="77777777" w:rsidR="00BC1E43" w:rsidRPr="00A7698F" w:rsidRDefault="00BC1E43" w:rsidP="00BC1E4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A3E6E6" w14:textId="17B20A9E" w:rsidR="00BC1E43" w:rsidRPr="00400CA7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6DDB595" w14:textId="77777777" w:rsidR="00BC1E43" w:rsidRPr="00400CA7" w:rsidRDefault="00BC1E43" w:rsidP="00BC1E43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8BFF88" w14:textId="61244DC9" w:rsidR="00BC1E43" w:rsidRPr="00400CA7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FD6B530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1AF6F" w14:textId="61BF41E6" w:rsidR="00BC1E43" w:rsidRPr="00400CA7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74E3E341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21BB6" w14:textId="7713F556" w:rsidR="00BC1E43" w:rsidRPr="00400CA7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C1E43" w:rsidRPr="00A27D1E" w14:paraId="55B84A8B" w14:textId="77777777" w:rsidTr="00455790">
        <w:tc>
          <w:tcPr>
            <w:tcW w:w="4050" w:type="dxa"/>
            <w:shd w:val="clear" w:color="auto" w:fill="auto"/>
          </w:tcPr>
          <w:p w14:paraId="4B423EB9" w14:textId="77777777" w:rsidR="00BC1E43" w:rsidRPr="00A7698F" w:rsidRDefault="00BC1E43" w:rsidP="00BC1E4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D21BD" w14:textId="50734A52" w:rsidR="00BC1E43" w:rsidRPr="00400CA7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0B42408" w14:textId="77777777" w:rsidR="00BC1E43" w:rsidRPr="00400CA7" w:rsidRDefault="00BC1E43" w:rsidP="00BC1E43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D70E9D" w14:textId="2D7D1934" w:rsidR="00BC1E43" w:rsidRPr="00400CA7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A58705B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B2C4D" w14:textId="3A101F3B" w:rsidR="00BC1E43" w:rsidRPr="00400CA7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C3F4642" w14:textId="77777777" w:rsidR="00BC1E43" w:rsidRPr="00400CA7" w:rsidRDefault="00BC1E43" w:rsidP="00BC1E43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74C56" w14:textId="45AAD70E" w:rsidR="00BC1E43" w:rsidRPr="00400CA7" w:rsidRDefault="00BC1E43" w:rsidP="00BC1E43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376D0" w:rsidRPr="00A27D1E" w14:paraId="10ED6CF9" w14:textId="77777777">
        <w:tc>
          <w:tcPr>
            <w:tcW w:w="4050" w:type="dxa"/>
            <w:shd w:val="clear" w:color="auto" w:fill="auto"/>
          </w:tcPr>
          <w:p w14:paraId="28BD2F12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601DFA5" w14:textId="39AB8EA1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A27D1E" w14:paraId="1560CF37" w14:textId="77777777" w:rsidTr="00455790">
        <w:tc>
          <w:tcPr>
            <w:tcW w:w="4050" w:type="dxa"/>
            <w:shd w:val="clear" w:color="auto" w:fill="auto"/>
          </w:tcPr>
          <w:p w14:paraId="08454846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4F267BD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82B459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D8962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C4047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ACF29" w14:textId="77777777" w:rsidR="00E376D0" w:rsidRPr="0033434F" w:rsidRDefault="00E376D0" w:rsidP="00E376D0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CA6343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4ED57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ECE" w:rsidRPr="00A27D1E" w14:paraId="79902A69" w14:textId="77777777" w:rsidTr="00455790">
        <w:tc>
          <w:tcPr>
            <w:tcW w:w="4050" w:type="dxa"/>
            <w:shd w:val="clear" w:color="auto" w:fill="auto"/>
          </w:tcPr>
          <w:p w14:paraId="3DFA2A4D" w14:textId="10E98C94" w:rsidR="004F0ECE" w:rsidRPr="00C12557" w:rsidRDefault="004F0ECE" w:rsidP="004F0E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4135A417" w14:textId="5FDC8C75" w:rsidR="004F0ECE" w:rsidRPr="0033434F" w:rsidRDefault="0019523A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  <w:r w:rsidR="004F0ECE">
              <w:rPr>
                <w:rFonts w:ascii="Angsana New" w:hAnsi="Angsana New"/>
                <w:sz w:val="30"/>
                <w:szCs w:val="30"/>
                <w:lang w:val="en-US"/>
              </w:rPr>
              <w:t>,519</w:t>
            </w:r>
          </w:p>
        </w:tc>
        <w:tc>
          <w:tcPr>
            <w:tcW w:w="270" w:type="dxa"/>
            <w:shd w:val="clear" w:color="auto" w:fill="auto"/>
          </w:tcPr>
          <w:p w14:paraId="41E4D136" w14:textId="77777777" w:rsidR="004F0ECE" w:rsidRDefault="004F0ECE" w:rsidP="004F0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3AC9B5" w14:textId="307FB3AB" w:rsidR="004F0ECE" w:rsidRPr="0033434F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159,695</w:t>
            </w:r>
          </w:p>
        </w:tc>
        <w:tc>
          <w:tcPr>
            <w:tcW w:w="270" w:type="dxa"/>
            <w:shd w:val="clear" w:color="auto" w:fill="auto"/>
          </w:tcPr>
          <w:p w14:paraId="2458C400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40406" w14:textId="3B583F8F" w:rsidR="004F0ECE" w:rsidRPr="0033434F" w:rsidRDefault="0019523A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116,519</w:t>
            </w:r>
          </w:p>
        </w:tc>
        <w:tc>
          <w:tcPr>
            <w:tcW w:w="270" w:type="dxa"/>
            <w:shd w:val="clear" w:color="auto" w:fill="auto"/>
          </w:tcPr>
          <w:p w14:paraId="23FB4AB9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E6E73" w14:textId="145E8822" w:rsidR="004F0ECE" w:rsidRPr="0033434F" w:rsidRDefault="004F0ECE" w:rsidP="004F0EC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159,695</w:t>
            </w:r>
          </w:p>
        </w:tc>
      </w:tr>
      <w:tr w:rsidR="004F0ECE" w:rsidRPr="00A27D1E" w14:paraId="1BDAE62E" w14:textId="77777777" w:rsidTr="00455790">
        <w:tc>
          <w:tcPr>
            <w:tcW w:w="4050" w:type="dxa"/>
            <w:shd w:val="clear" w:color="auto" w:fill="auto"/>
          </w:tcPr>
          <w:p w14:paraId="2AB7E912" w14:textId="77777777" w:rsidR="004F0ECE" w:rsidRPr="00522E6A" w:rsidRDefault="004F0ECE" w:rsidP="004F0EC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C7512CE" w14:textId="77777777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5CAC" w14:textId="77777777" w:rsidR="004F0ECE" w:rsidRDefault="004F0ECE" w:rsidP="004F0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732BCA" w14:textId="77777777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63E783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53B46" w14:textId="77777777" w:rsidR="004F0ECE" w:rsidRDefault="004F0ECE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AFA621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4FC96" w14:textId="77777777" w:rsidR="004F0ECE" w:rsidRDefault="004F0ECE" w:rsidP="004F0EC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ECE" w:rsidRPr="00A27D1E" w14:paraId="0ECEA160" w14:textId="77777777" w:rsidTr="00455790">
        <w:tc>
          <w:tcPr>
            <w:tcW w:w="4050" w:type="dxa"/>
            <w:shd w:val="clear" w:color="auto" w:fill="auto"/>
          </w:tcPr>
          <w:p w14:paraId="37BD2477" w14:textId="77777777" w:rsidR="004F0ECE" w:rsidRPr="00C12557" w:rsidRDefault="004F0ECE" w:rsidP="004F0E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6E2CB415" w14:textId="4D9931AF" w:rsidR="004F0ECE" w:rsidRDefault="0019523A" w:rsidP="00C058ED">
            <w:pPr>
              <w:spacing w:line="240" w:lineRule="atLeast"/>
              <w:ind w:left="-104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057513" w14:textId="77777777" w:rsidR="004F0ECE" w:rsidRDefault="004F0ECE" w:rsidP="004F0EC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694607" w14:textId="09992D3D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01B03225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806060" w14:textId="59CEBD1A" w:rsidR="004F0ECE" w:rsidRDefault="0019523A" w:rsidP="00C058ED">
            <w:pPr>
              <w:spacing w:line="240" w:lineRule="atLeast"/>
              <w:ind w:left="-104" w:right="-10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FE1FC9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65BDA" w14:textId="61595BF2" w:rsidR="004F0ECE" w:rsidRDefault="004F0ECE" w:rsidP="004F0EC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4F0ECE" w:rsidRPr="00A27D1E" w14:paraId="63D921C4" w14:textId="77777777" w:rsidTr="00455790">
        <w:tc>
          <w:tcPr>
            <w:tcW w:w="4050" w:type="dxa"/>
            <w:shd w:val="clear" w:color="auto" w:fill="auto"/>
          </w:tcPr>
          <w:p w14:paraId="281197EC" w14:textId="77777777" w:rsidR="004F0ECE" w:rsidRPr="00C12557" w:rsidRDefault="004F0ECE" w:rsidP="004F0E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FE0D7A" w14:textId="31EAC05A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</w:t>
            </w:r>
            <w:r w:rsidR="0019523A"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  <w:shd w:val="clear" w:color="auto" w:fill="auto"/>
          </w:tcPr>
          <w:p w14:paraId="3E57EBDE" w14:textId="77777777" w:rsidR="004F0ECE" w:rsidRDefault="004F0ECE" w:rsidP="004F0ECE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088BA" w14:textId="3C294CE6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19,254</w:t>
            </w:r>
          </w:p>
        </w:tc>
        <w:tc>
          <w:tcPr>
            <w:tcW w:w="270" w:type="dxa"/>
            <w:shd w:val="clear" w:color="auto" w:fill="auto"/>
          </w:tcPr>
          <w:p w14:paraId="058A22B0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1689F" w14:textId="24D38884" w:rsidR="004F0ECE" w:rsidRDefault="004F0ECE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</w:t>
            </w:r>
            <w:r w:rsidR="0019523A">
              <w:rPr>
                <w:rFonts w:ascii="Angsana New" w:hAnsi="Angsana New"/>
                <w:sz w:val="30"/>
                <w:szCs w:val="30"/>
                <w:lang w:val="en-US"/>
              </w:rPr>
              <w:t>568</w:t>
            </w:r>
          </w:p>
        </w:tc>
        <w:tc>
          <w:tcPr>
            <w:tcW w:w="270" w:type="dxa"/>
            <w:shd w:val="clear" w:color="auto" w:fill="auto"/>
          </w:tcPr>
          <w:p w14:paraId="76F75574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963E1A" w14:textId="6D31A080" w:rsidR="004F0ECE" w:rsidRDefault="004F0ECE" w:rsidP="004F0EC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19,254</w:t>
            </w:r>
          </w:p>
        </w:tc>
      </w:tr>
      <w:tr w:rsidR="004F0ECE" w:rsidRPr="00A27D1E" w14:paraId="6C167F4C" w14:textId="77777777" w:rsidTr="00455790">
        <w:tc>
          <w:tcPr>
            <w:tcW w:w="4050" w:type="dxa"/>
            <w:shd w:val="clear" w:color="auto" w:fill="auto"/>
          </w:tcPr>
          <w:p w14:paraId="1D1D9E59" w14:textId="77777777" w:rsidR="004F0ECE" w:rsidRPr="00C12557" w:rsidRDefault="004F0ECE" w:rsidP="004F0E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4507BF3" w14:textId="39715B2B" w:rsidR="004F0ECE" w:rsidRPr="00B66F7B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6EAFD4EB" w14:textId="77777777" w:rsidR="004F0ECE" w:rsidRDefault="004F0ECE" w:rsidP="004F0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882BB0" w14:textId="23E74A5C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0500E392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270958" w14:textId="0CCC6CD0" w:rsidR="004F0ECE" w:rsidRPr="00B66F7B" w:rsidRDefault="004F0ECE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70" w:type="dxa"/>
            <w:shd w:val="clear" w:color="auto" w:fill="auto"/>
          </w:tcPr>
          <w:p w14:paraId="0A9E3C61" w14:textId="77777777" w:rsidR="004F0ECE" w:rsidRPr="00BE704B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F0CAF" w14:textId="0BE71E6B" w:rsidR="004F0ECE" w:rsidRDefault="004F0ECE" w:rsidP="004F0EC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4F0ECE" w:rsidRPr="00A27D1E" w14:paraId="2E1F1926" w14:textId="77777777" w:rsidTr="00455790">
        <w:tc>
          <w:tcPr>
            <w:tcW w:w="4050" w:type="dxa"/>
            <w:shd w:val="clear" w:color="auto" w:fill="auto"/>
          </w:tcPr>
          <w:p w14:paraId="65AD45CB" w14:textId="18FFF721" w:rsidR="004F0ECE" w:rsidRPr="00C12557" w:rsidRDefault="004F0ECE" w:rsidP="004F0E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402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435B6891" w14:textId="7BA3675B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4C76B21" w14:textId="77777777" w:rsidR="004F0ECE" w:rsidRDefault="004F0ECE" w:rsidP="004F0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58C69" w14:textId="3C86A33F" w:rsidR="004F0ECE" w:rsidRPr="006145CD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7FC84D31" w14:textId="77777777" w:rsidR="004F0ECE" w:rsidRPr="00125D26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4641B8" w14:textId="19772515" w:rsidR="004F0ECE" w:rsidRDefault="004F0ECE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C53FF7F" w14:textId="77777777" w:rsidR="004F0ECE" w:rsidRPr="00125D26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7D61D5" w14:textId="4A19B071" w:rsidR="004F0ECE" w:rsidRPr="006145CD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4F0ECE" w:rsidRPr="00A27D1E" w14:paraId="5530F1F8" w14:textId="77777777" w:rsidTr="00455790">
        <w:tc>
          <w:tcPr>
            <w:tcW w:w="4050" w:type="dxa"/>
            <w:shd w:val="clear" w:color="auto" w:fill="auto"/>
          </w:tcPr>
          <w:p w14:paraId="74DBA1B0" w14:textId="29BC3C94" w:rsidR="004F0ECE" w:rsidRPr="00207016" w:rsidRDefault="004F0ECE" w:rsidP="004F0EC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28D6CC48" w14:textId="78EDBF42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5367BCFF" w14:textId="77777777" w:rsidR="004F0ECE" w:rsidRDefault="004F0ECE" w:rsidP="004F0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CA707B" w14:textId="5692B1C5" w:rsidR="004F0ECE" w:rsidRPr="0050060F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A4A0376" w14:textId="77777777" w:rsidR="004F0ECE" w:rsidRPr="00125D26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73AB79" w14:textId="0AD64EFB" w:rsidR="004F0ECE" w:rsidRDefault="004F0ECE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5486001F" w14:textId="77777777" w:rsidR="004F0ECE" w:rsidRPr="00125D26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BF83D3" w14:textId="1B82C047" w:rsidR="004F0ECE" w:rsidRPr="0050060F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4F0ECE" w:rsidRPr="00A27D1E" w14:paraId="781F7E96" w14:textId="77777777" w:rsidTr="00455790">
        <w:tc>
          <w:tcPr>
            <w:tcW w:w="4050" w:type="dxa"/>
            <w:shd w:val="clear" w:color="auto" w:fill="auto"/>
          </w:tcPr>
          <w:p w14:paraId="51D548E8" w14:textId="356CB15D" w:rsidR="004F0ECE" w:rsidRDefault="004F0ECE" w:rsidP="004F0EC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7E5ABBED" w14:textId="7A6C5396" w:rsidR="004F0ECE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79E87685" w14:textId="77777777" w:rsidR="004F0ECE" w:rsidRDefault="004F0ECE" w:rsidP="004F0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7BD3B" w14:textId="021734CB" w:rsidR="004F0ECE" w:rsidRPr="0050060F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</w:p>
        </w:tc>
        <w:tc>
          <w:tcPr>
            <w:tcW w:w="270" w:type="dxa"/>
            <w:shd w:val="clear" w:color="auto" w:fill="auto"/>
          </w:tcPr>
          <w:p w14:paraId="37C37672" w14:textId="77777777" w:rsidR="004F0ECE" w:rsidRPr="00125D26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A3D079" w14:textId="5AA09713" w:rsidR="004F0ECE" w:rsidRDefault="004F0ECE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0781A2BA" w14:textId="77777777" w:rsidR="004F0ECE" w:rsidRPr="00125D26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4C7B36" w14:textId="73FDBBF8" w:rsidR="004F0ECE" w:rsidRPr="0050060F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</w:p>
        </w:tc>
      </w:tr>
      <w:tr w:rsidR="004F0ECE" w:rsidRPr="00A27D1E" w14:paraId="24EB8B2F" w14:textId="77777777" w:rsidTr="001D34B4">
        <w:tc>
          <w:tcPr>
            <w:tcW w:w="4050" w:type="dxa"/>
            <w:shd w:val="clear" w:color="auto" w:fill="auto"/>
            <w:vAlign w:val="bottom"/>
          </w:tcPr>
          <w:p w14:paraId="7A148870" w14:textId="77777777" w:rsidR="004F0ECE" w:rsidRPr="00AD37E5" w:rsidRDefault="004F0ECE" w:rsidP="004F0EC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33564" w14:textId="20FE1BB7" w:rsidR="004F0ECE" w:rsidRPr="00BD09F7" w:rsidRDefault="0019523A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</w:t>
            </w:r>
            <w:r w:rsidR="004F0E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  <w:shd w:val="clear" w:color="auto" w:fill="auto"/>
          </w:tcPr>
          <w:p w14:paraId="5BE3E4D0" w14:textId="77777777" w:rsidR="004F0ECE" w:rsidRPr="00BD09F7" w:rsidRDefault="004F0ECE" w:rsidP="004F0ECE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DF533" w14:textId="68211ED7" w:rsidR="004F0ECE" w:rsidRPr="00BD09F7" w:rsidRDefault="004F0ECE" w:rsidP="004F0ECE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179,860</w:t>
            </w:r>
          </w:p>
        </w:tc>
        <w:tc>
          <w:tcPr>
            <w:tcW w:w="270" w:type="dxa"/>
            <w:shd w:val="clear" w:color="auto" w:fill="auto"/>
          </w:tcPr>
          <w:p w14:paraId="08449194" w14:textId="77777777" w:rsidR="004F0ECE" w:rsidRPr="00BD09F7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18B65" w14:textId="05F983F5" w:rsidR="004F0ECE" w:rsidRPr="00BD09F7" w:rsidRDefault="0019523A" w:rsidP="004F0ECE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134,595</w:t>
            </w:r>
          </w:p>
        </w:tc>
        <w:tc>
          <w:tcPr>
            <w:tcW w:w="270" w:type="dxa"/>
            <w:shd w:val="clear" w:color="auto" w:fill="auto"/>
          </w:tcPr>
          <w:p w14:paraId="6F9D771B" w14:textId="77777777" w:rsidR="004F0ECE" w:rsidRPr="00BD09F7" w:rsidRDefault="004F0ECE" w:rsidP="004F0EC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9B6" w14:textId="43900153" w:rsidR="004F0ECE" w:rsidRPr="00BD09F7" w:rsidRDefault="004F0ECE" w:rsidP="004F0ECE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179,860</w:t>
            </w:r>
          </w:p>
        </w:tc>
      </w:tr>
    </w:tbl>
    <w:p w14:paraId="582A7197" w14:textId="1AC0D400" w:rsidR="00717239" w:rsidRDefault="00717239">
      <w:bookmarkStart w:id="1" w:name="_Hlk13392692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276FB" w:rsidRPr="000E72B7" w14:paraId="76DEDCDD" w14:textId="77777777">
        <w:tc>
          <w:tcPr>
            <w:tcW w:w="4050" w:type="dxa"/>
          </w:tcPr>
          <w:p w14:paraId="00B1E17A" w14:textId="3462D32C" w:rsidR="000276FB" w:rsidRPr="00255AC3" w:rsidRDefault="000276FB" w:rsidP="000276F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23AA69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D549D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B3E181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C12811" w:rsidRPr="000E72B7" w14:paraId="5E934D15" w14:textId="77777777">
        <w:tc>
          <w:tcPr>
            <w:tcW w:w="4050" w:type="dxa"/>
          </w:tcPr>
          <w:p w14:paraId="5ECC03AB" w14:textId="77777777" w:rsidR="00C12811" w:rsidRPr="004F5468" w:rsidRDefault="00C12811" w:rsidP="00C12811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B59ADA" w14:textId="006CC6B9" w:rsidR="00C12811" w:rsidRPr="006145CD" w:rsidRDefault="00C12811" w:rsidP="00C12811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9026DF7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9596" w14:textId="5CA23158" w:rsidR="00C12811" w:rsidRPr="006145CD" w:rsidRDefault="00C12811" w:rsidP="00C12811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8149B40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48E31" w14:textId="4F0B0770" w:rsidR="00C12811" w:rsidRPr="006145CD" w:rsidRDefault="00C12811" w:rsidP="00C12811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731F9A28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DEC1" w14:textId="4B145F90" w:rsidR="00C12811" w:rsidRPr="006145CD" w:rsidRDefault="00C12811" w:rsidP="00C12811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12811" w:rsidRPr="000E72B7" w14:paraId="001F821A" w14:textId="77777777">
        <w:tc>
          <w:tcPr>
            <w:tcW w:w="4050" w:type="dxa"/>
          </w:tcPr>
          <w:p w14:paraId="5400F698" w14:textId="77777777" w:rsidR="00C12811" w:rsidRPr="00255AC3" w:rsidRDefault="00C12811" w:rsidP="00C12811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0880" w14:textId="55A4C68F" w:rsidR="00C12811" w:rsidRPr="000E72B7" w:rsidRDefault="00C12811" w:rsidP="00C12811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6AFE3D3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400E0" w14:textId="2BD5F6A2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E626883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734F" w14:textId="72C4E2EC" w:rsidR="00C12811" w:rsidRPr="000E72B7" w:rsidRDefault="00C12811" w:rsidP="00C12811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9647225" w14:textId="77777777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C41E" w14:textId="3BCFA8AA" w:rsidR="00C12811" w:rsidRPr="000E72B7" w:rsidRDefault="00C12811" w:rsidP="00C12811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0276FB" w:rsidRPr="000E72B7" w14:paraId="043134E4" w14:textId="77777777">
        <w:tc>
          <w:tcPr>
            <w:tcW w:w="4050" w:type="dxa"/>
          </w:tcPr>
          <w:p w14:paraId="53CED2B2" w14:textId="77777777" w:rsidR="000276FB" w:rsidRPr="000E72B7" w:rsidRDefault="000276FB" w:rsidP="000276F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75D9CC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76FB" w:rsidRPr="000E72B7" w14:paraId="0730BACA" w14:textId="77777777">
        <w:tc>
          <w:tcPr>
            <w:tcW w:w="4050" w:type="dxa"/>
          </w:tcPr>
          <w:p w14:paraId="6EC6B0C5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57785A45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2BE7B4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64A7AE" w14:textId="77777777" w:rsidR="000276FB" w:rsidRPr="000E72B7" w:rsidRDefault="000276FB" w:rsidP="000276F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817608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99F71D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9BDB9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1FCC" w14:textId="77777777" w:rsidR="000276FB" w:rsidRPr="000E72B7" w:rsidRDefault="000276FB" w:rsidP="000276F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6FB" w:rsidRPr="000E72B7" w14:paraId="0B34DC79" w14:textId="77777777">
        <w:tc>
          <w:tcPr>
            <w:tcW w:w="4050" w:type="dxa"/>
          </w:tcPr>
          <w:p w14:paraId="737A9D83" w14:textId="77777777" w:rsidR="000276FB" w:rsidRPr="000E72B7" w:rsidRDefault="000276FB" w:rsidP="000276FB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1F9AB64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30FE76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9EB442" w14:textId="77777777" w:rsidR="000276FB" w:rsidRPr="000E72B7" w:rsidRDefault="000276FB" w:rsidP="000276F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761513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137695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9158F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CEA4A" w14:textId="77777777" w:rsidR="000276FB" w:rsidRPr="000E72B7" w:rsidRDefault="000276FB" w:rsidP="000276F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320F" w:rsidRPr="000E72B7" w14:paraId="75CE1ADC" w14:textId="77777777" w:rsidTr="00995666">
        <w:tc>
          <w:tcPr>
            <w:tcW w:w="4050" w:type="dxa"/>
          </w:tcPr>
          <w:p w14:paraId="05FABB4B" w14:textId="71696C3C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7EEFDB99" w14:textId="7550EECE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26,289</w:t>
            </w:r>
          </w:p>
        </w:tc>
        <w:tc>
          <w:tcPr>
            <w:tcW w:w="270" w:type="dxa"/>
            <w:shd w:val="clear" w:color="auto" w:fill="auto"/>
          </w:tcPr>
          <w:p w14:paraId="52C874FE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D0A37" w14:textId="2F9F7035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26,005</w:t>
            </w:r>
          </w:p>
        </w:tc>
        <w:tc>
          <w:tcPr>
            <w:tcW w:w="270" w:type="dxa"/>
            <w:shd w:val="clear" w:color="auto" w:fill="auto"/>
          </w:tcPr>
          <w:p w14:paraId="13BDC6EF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5887A" w14:textId="16CD0430" w:rsidR="0038320F" w:rsidRPr="001059A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26,289</w:t>
            </w:r>
          </w:p>
        </w:tc>
        <w:tc>
          <w:tcPr>
            <w:tcW w:w="270" w:type="dxa"/>
          </w:tcPr>
          <w:p w14:paraId="07D19F5E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B941F" w14:textId="3040692B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26,005</w:t>
            </w:r>
          </w:p>
        </w:tc>
      </w:tr>
      <w:tr w:rsidR="0038320F" w:rsidRPr="000E72B7" w14:paraId="395F0A27" w14:textId="77777777" w:rsidTr="00995666">
        <w:tc>
          <w:tcPr>
            <w:tcW w:w="4050" w:type="dxa"/>
          </w:tcPr>
          <w:p w14:paraId="7EE97390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034F13" w14:textId="77777777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FD7E2B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E1189" w14:textId="77777777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538D69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4CA6A" w14:textId="77777777" w:rsidR="0038320F" w:rsidRPr="001059A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6131C" w14:textId="77777777" w:rsidR="0038320F" w:rsidRPr="000056FC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E167" w14:textId="77777777" w:rsidR="0038320F" w:rsidRPr="000056F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320F" w:rsidRPr="000E72B7" w14:paraId="7C7D8583" w14:textId="77777777" w:rsidTr="00721E03">
        <w:tc>
          <w:tcPr>
            <w:tcW w:w="4050" w:type="dxa"/>
          </w:tcPr>
          <w:p w14:paraId="0E155CED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649AB302" w14:textId="5B69DCF9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2,194</w:t>
            </w:r>
          </w:p>
        </w:tc>
        <w:tc>
          <w:tcPr>
            <w:tcW w:w="270" w:type="dxa"/>
            <w:shd w:val="clear" w:color="auto" w:fill="auto"/>
          </w:tcPr>
          <w:p w14:paraId="1DD2356F" w14:textId="77777777" w:rsidR="0038320F" w:rsidRPr="000E72B7" w:rsidRDefault="0038320F" w:rsidP="0038320F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8B7C5" w14:textId="320F740F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2,401</w:t>
            </w:r>
          </w:p>
        </w:tc>
        <w:tc>
          <w:tcPr>
            <w:tcW w:w="270" w:type="dxa"/>
            <w:shd w:val="clear" w:color="auto" w:fill="auto"/>
          </w:tcPr>
          <w:p w14:paraId="7A8ECF3D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4CB9" w14:textId="5226540B" w:rsidR="0038320F" w:rsidRPr="001059A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2,194</w:t>
            </w:r>
          </w:p>
        </w:tc>
        <w:tc>
          <w:tcPr>
            <w:tcW w:w="270" w:type="dxa"/>
          </w:tcPr>
          <w:p w14:paraId="53D92EE5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8F14A" w14:textId="6D38D246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2,401</w:t>
            </w:r>
          </w:p>
        </w:tc>
      </w:tr>
      <w:tr w:rsidR="0038320F" w:rsidRPr="000E72B7" w14:paraId="4E43D5BA" w14:textId="77777777" w:rsidTr="00721E03">
        <w:tc>
          <w:tcPr>
            <w:tcW w:w="4050" w:type="dxa"/>
          </w:tcPr>
          <w:p w14:paraId="7677E66D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0CFDCE7" w14:textId="67FC6B87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5,317</w:t>
            </w:r>
          </w:p>
        </w:tc>
        <w:tc>
          <w:tcPr>
            <w:tcW w:w="270" w:type="dxa"/>
            <w:shd w:val="clear" w:color="auto" w:fill="auto"/>
          </w:tcPr>
          <w:p w14:paraId="715A8D1D" w14:textId="77777777" w:rsidR="0038320F" w:rsidRPr="000E72B7" w:rsidRDefault="0038320F" w:rsidP="0038320F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493D6" w14:textId="37E7A7A3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3,423</w:t>
            </w:r>
          </w:p>
        </w:tc>
        <w:tc>
          <w:tcPr>
            <w:tcW w:w="270" w:type="dxa"/>
            <w:shd w:val="clear" w:color="auto" w:fill="auto"/>
          </w:tcPr>
          <w:p w14:paraId="11084DCA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F815" w14:textId="23730317" w:rsidR="0038320F" w:rsidRPr="001059A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5,317</w:t>
            </w:r>
          </w:p>
        </w:tc>
        <w:tc>
          <w:tcPr>
            <w:tcW w:w="270" w:type="dxa"/>
          </w:tcPr>
          <w:p w14:paraId="4EE5EBDC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3388" w14:textId="059E45C3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3,423</w:t>
            </w:r>
          </w:p>
        </w:tc>
      </w:tr>
      <w:tr w:rsidR="0038320F" w:rsidRPr="000E72B7" w14:paraId="1ABA410C" w14:textId="77777777" w:rsidTr="00721E03">
        <w:tc>
          <w:tcPr>
            <w:tcW w:w="4050" w:type="dxa"/>
          </w:tcPr>
          <w:p w14:paraId="1B6B1AF0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6F51EE8" w14:textId="75C36E0F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34AFB38D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7F912" w14:textId="23E6EB2F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226B0101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588E" w14:textId="0E4A3BB6" w:rsidR="0038320F" w:rsidRPr="001059A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20DC2D95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D797B" w14:textId="651524EE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38320F" w:rsidRPr="000E72B7" w14:paraId="14E6A07D" w14:textId="77777777" w:rsidTr="00721E03">
        <w:tc>
          <w:tcPr>
            <w:tcW w:w="4050" w:type="dxa"/>
          </w:tcPr>
          <w:p w14:paraId="765E2945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156239F3" w14:textId="3D68D3DB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  <w:shd w:val="clear" w:color="auto" w:fill="auto"/>
          </w:tcPr>
          <w:p w14:paraId="7455D8BF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8FD71" w14:textId="7736A52F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02CF9AD1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F154" w14:textId="50E16AFD" w:rsidR="0038320F" w:rsidRPr="001059A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61A12691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16D9A" w14:textId="77E51FAC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38320F" w:rsidRPr="000E72B7" w14:paraId="1AC70FFF" w14:textId="77777777" w:rsidTr="00721E03">
        <w:tc>
          <w:tcPr>
            <w:tcW w:w="4050" w:type="dxa"/>
          </w:tcPr>
          <w:p w14:paraId="6EA7927B" w14:textId="77777777" w:rsidR="0038320F" w:rsidRPr="000E72B7" w:rsidRDefault="0038320F" w:rsidP="003832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AB65EE" w14:textId="468BE56B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23722F02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822781" w14:textId="2BFCFFB9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0" w:type="dxa"/>
            <w:shd w:val="clear" w:color="auto" w:fill="auto"/>
          </w:tcPr>
          <w:p w14:paraId="12328085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1D26" w14:textId="72D25CC0" w:rsidR="0038320F" w:rsidRPr="001059A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984</w:t>
            </w:r>
          </w:p>
        </w:tc>
        <w:tc>
          <w:tcPr>
            <w:tcW w:w="270" w:type="dxa"/>
          </w:tcPr>
          <w:p w14:paraId="5F60026F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A4F0B" w14:textId="0F68D459" w:rsidR="0038320F" w:rsidRPr="000E72B7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</w:tr>
      <w:tr w:rsidR="0038320F" w:rsidRPr="000E72B7" w14:paraId="66017517" w14:textId="77777777" w:rsidTr="00995666">
        <w:tc>
          <w:tcPr>
            <w:tcW w:w="4050" w:type="dxa"/>
            <w:vAlign w:val="bottom"/>
          </w:tcPr>
          <w:p w14:paraId="61BD698D" w14:textId="77777777" w:rsidR="0038320F" w:rsidRPr="000E72B7" w:rsidRDefault="0038320F" w:rsidP="0038320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7293E" w14:textId="35BF564F" w:rsidR="0038320F" w:rsidRPr="000056F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35,440</w:t>
            </w:r>
          </w:p>
        </w:tc>
        <w:tc>
          <w:tcPr>
            <w:tcW w:w="270" w:type="dxa"/>
            <w:shd w:val="clear" w:color="auto" w:fill="auto"/>
          </w:tcPr>
          <w:p w14:paraId="6E45F79A" w14:textId="77777777" w:rsidR="0038320F" w:rsidRPr="000E72B7" w:rsidRDefault="0038320F" w:rsidP="003832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8C51C" w14:textId="43A714DA" w:rsidR="0038320F" w:rsidRPr="00125D26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35,093</w:t>
            </w:r>
          </w:p>
        </w:tc>
        <w:tc>
          <w:tcPr>
            <w:tcW w:w="270" w:type="dxa"/>
            <w:shd w:val="clear" w:color="auto" w:fill="auto"/>
          </w:tcPr>
          <w:p w14:paraId="55EE87E1" w14:textId="77777777" w:rsidR="0038320F" w:rsidRPr="00125D26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FB23B" w14:textId="0B3D20B9" w:rsidR="0038320F" w:rsidRPr="001059AC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35,440</w:t>
            </w:r>
          </w:p>
        </w:tc>
        <w:tc>
          <w:tcPr>
            <w:tcW w:w="270" w:type="dxa"/>
          </w:tcPr>
          <w:p w14:paraId="32C56610" w14:textId="77777777" w:rsidR="0038320F" w:rsidRPr="000E72B7" w:rsidRDefault="0038320F" w:rsidP="003832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94B7A" w14:textId="1F7C1920" w:rsidR="0038320F" w:rsidRPr="00125D26" w:rsidRDefault="0038320F" w:rsidP="003832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35,093</w:t>
            </w:r>
          </w:p>
        </w:tc>
      </w:tr>
    </w:tbl>
    <w:p w14:paraId="3EC4AEA8" w14:textId="155D9D16" w:rsidR="0038320F" w:rsidRDefault="0038320F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360119C" w14:textId="77777777" w:rsidR="0038320F" w:rsidRDefault="0038320F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E72B7" w14:paraId="23BC8422" w14:textId="77777777">
        <w:tc>
          <w:tcPr>
            <w:tcW w:w="4050" w:type="dxa"/>
          </w:tcPr>
          <w:p w14:paraId="7865D514" w14:textId="676ABFAD" w:rsidR="00B30BC4" w:rsidRPr="00255AC3" w:rsidRDefault="0045579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B30BC4"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5AC5F1E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9EFAA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FC5102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7668" w:rsidRPr="006145CD" w14:paraId="0AECF08C" w14:textId="77777777">
        <w:tc>
          <w:tcPr>
            <w:tcW w:w="4050" w:type="dxa"/>
          </w:tcPr>
          <w:p w14:paraId="1225CDFE" w14:textId="77777777" w:rsidR="00FD7668" w:rsidRPr="004F5468" w:rsidRDefault="00FD7668" w:rsidP="00FD766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5C413F" w14:textId="73BA32D0" w:rsidR="00FD7668" w:rsidRPr="006145CD" w:rsidRDefault="00FD7668" w:rsidP="00FD7668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13FDBAA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AD111" w14:textId="28B928B7" w:rsidR="00FD7668" w:rsidRPr="006145CD" w:rsidRDefault="00FD7668" w:rsidP="00FD766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933784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5A197" w14:textId="71B74EA1" w:rsidR="00FD7668" w:rsidRPr="006145CD" w:rsidRDefault="00FD7668" w:rsidP="00FD7668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4D4E125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E0043" w14:textId="48BE234B" w:rsidR="00FD7668" w:rsidRPr="006145CD" w:rsidRDefault="00FD7668" w:rsidP="00FD766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D7668" w:rsidRPr="000E72B7" w14:paraId="7669D994" w14:textId="77777777">
        <w:tc>
          <w:tcPr>
            <w:tcW w:w="4050" w:type="dxa"/>
          </w:tcPr>
          <w:p w14:paraId="3ED4D50B" w14:textId="77777777" w:rsidR="00FD7668" w:rsidRPr="00255AC3" w:rsidRDefault="00FD7668" w:rsidP="00FD766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EAF4" w14:textId="20A8902D" w:rsidR="00FD7668" w:rsidRPr="000E72B7" w:rsidRDefault="00FD7668" w:rsidP="00FD7668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92B51F4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3EA24" w14:textId="5B2CE781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16A1B27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08A39" w14:textId="535ED5B7" w:rsidR="00FD7668" w:rsidRPr="000E72B7" w:rsidRDefault="00FD7668" w:rsidP="00FD7668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FE38B7E" w14:textId="77777777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31FF" w14:textId="59196C56" w:rsidR="00FD7668" w:rsidRPr="000E72B7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376D0" w:rsidRPr="000E72B7" w14:paraId="7359542D" w14:textId="77777777">
        <w:tc>
          <w:tcPr>
            <w:tcW w:w="4050" w:type="dxa"/>
          </w:tcPr>
          <w:p w14:paraId="55CCE9B7" w14:textId="77777777" w:rsidR="00E376D0" w:rsidRPr="000E72B7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12F0180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E72B7" w14:paraId="075F3C37" w14:textId="77777777">
        <w:tc>
          <w:tcPr>
            <w:tcW w:w="4050" w:type="dxa"/>
          </w:tcPr>
          <w:p w14:paraId="44FF49E5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0C2A04C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8C4FBD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DBCE1E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F212E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891BD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BEA0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F1897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417C5" w:rsidRPr="000E72B7" w14:paraId="6CE715E9" w14:textId="77777777">
        <w:tc>
          <w:tcPr>
            <w:tcW w:w="4050" w:type="dxa"/>
          </w:tcPr>
          <w:p w14:paraId="6B95B7E9" w14:textId="7EA82227" w:rsidR="003417C5" w:rsidRPr="000E72B7" w:rsidRDefault="003417C5" w:rsidP="003417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080" w:type="dxa"/>
            <w:shd w:val="clear" w:color="auto" w:fill="auto"/>
          </w:tcPr>
          <w:p w14:paraId="69BD4CBE" w14:textId="29D8DBFA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1,484,250</w:t>
            </w:r>
          </w:p>
        </w:tc>
        <w:tc>
          <w:tcPr>
            <w:tcW w:w="270" w:type="dxa"/>
            <w:shd w:val="clear" w:color="auto" w:fill="auto"/>
          </w:tcPr>
          <w:p w14:paraId="1E3612D5" w14:textId="77777777" w:rsidR="003417C5" w:rsidRPr="000E72B7" w:rsidRDefault="003417C5" w:rsidP="003417C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7D27E2" w14:textId="283D1731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1,546,074</w:t>
            </w:r>
          </w:p>
        </w:tc>
        <w:tc>
          <w:tcPr>
            <w:tcW w:w="270" w:type="dxa"/>
            <w:shd w:val="clear" w:color="auto" w:fill="auto"/>
          </w:tcPr>
          <w:p w14:paraId="2B6FCCEA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4EF3E" w14:textId="5FCBC576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1,484,250</w:t>
            </w:r>
          </w:p>
        </w:tc>
        <w:tc>
          <w:tcPr>
            <w:tcW w:w="270" w:type="dxa"/>
          </w:tcPr>
          <w:p w14:paraId="6D2B0D3D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7D6C5" w14:textId="474F53D1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1,546,074</w:t>
            </w:r>
          </w:p>
        </w:tc>
      </w:tr>
      <w:tr w:rsidR="003417C5" w:rsidRPr="000056FC" w14:paraId="0ED06503" w14:textId="77777777">
        <w:tc>
          <w:tcPr>
            <w:tcW w:w="4050" w:type="dxa"/>
          </w:tcPr>
          <w:p w14:paraId="78407D62" w14:textId="77777777" w:rsidR="003417C5" w:rsidRPr="000E72B7" w:rsidRDefault="003417C5" w:rsidP="003417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170E9D" w14:textId="77777777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87A2B" w14:textId="77777777" w:rsidR="003417C5" w:rsidRPr="000E72B7" w:rsidRDefault="003417C5" w:rsidP="003417C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93BB5B" w14:textId="77777777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8775EF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C456F9" w14:textId="77777777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495FC1" w14:textId="77777777" w:rsidR="003417C5" w:rsidRPr="000056FC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B4C06" w14:textId="77777777" w:rsidR="003417C5" w:rsidRPr="000056FC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417C5" w:rsidRPr="000E72B7" w14:paraId="7F91D451" w14:textId="77777777" w:rsidTr="003E3E0E">
        <w:tc>
          <w:tcPr>
            <w:tcW w:w="4050" w:type="dxa"/>
          </w:tcPr>
          <w:p w14:paraId="6BBFEDF8" w14:textId="77777777" w:rsidR="003417C5" w:rsidRPr="000E72B7" w:rsidRDefault="003417C5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D1920AE" w14:textId="3BCCBDB8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77,237</w:t>
            </w:r>
          </w:p>
        </w:tc>
        <w:tc>
          <w:tcPr>
            <w:tcW w:w="270" w:type="dxa"/>
            <w:shd w:val="clear" w:color="auto" w:fill="auto"/>
          </w:tcPr>
          <w:p w14:paraId="0807881C" w14:textId="77777777" w:rsidR="003417C5" w:rsidRPr="000E72B7" w:rsidRDefault="003417C5" w:rsidP="003417C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D45EF" w14:textId="494F5264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76,125</w:t>
            </w:r>
          </w:p>
        </w:tc>
        <w:tc>
          <w:tcPr>
            <w:tcW w:w="270" w:type="dxa"/>
            <w:shd w:val="clear" w:color="auto" w:fill="auto"/>
          </w:tcPr>
          <w:p w14:paraId="4670984C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F7778" w14:textId="27632FD0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77,237</w:t>
            </w:r>
          </w:p>
        </w:tc>
        <w:tc>
          <w:tcPr>
            <w:tcW w:w="270" w:type="dxa"/>
          </w:tcPr>
          <w:p w14:paraId="62E72AF5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67D637" w14:textId="62132B4F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76,125</w:t>
            </w:r>
          </w:p>
        </w:tc>
      </w:tr>
      <w:tr w:rsidR="003417C5" w:rsidRPr="000E72B7" w14:paraId="27C78C4C" w14:textId="77777777" w:rsidTr="003E3E0E">
        <w:tc>
          <w:tcPr>
            <w:tcW w:w="4050" w:type="dxa"/>
          </w:tcPr>
          <w:p w14:paraId="188B2D8D" w14:textId="77777777" w:rsidR="003417C5" w:rsidRPr="000E72B7" w:rsidRDefault="003417C5" w:rsidP="003417C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E5F3318" w14:textId="2D969F6E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7,832</w:t>
            </w:r>
          </w:p>
        </w:tc>
        <w:tc>
          <w:tcPr>
            <w:tcW w:w="270" w:type="dxa"/>
            <w:shd w:val="clear" w:color="auto" w:fill="auto"/>
          </w:tcPr>
          <w:p w14:paraId="1537F464" w14:textId="77777777" w:rsidR="003417C5" w:rsidRPr="000E72B7" w:rsidRDefault="003417C5" w:rsidP="003417C5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75D8C" w14:textId="1471686B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4,725</w:t>
            </w:r>
          </w:p>
        </w:tc>
        <w:tc>
          <w:tcPr>
            <w:tcW w:w="270" w:type="dxa"/>
            <w:shd w:val="clear" w:color="auto" w:fill="auto"/>
          </w:tcPr>
          <w:p w14:paraId="15BC86B3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83566" w14:textId="232E0047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7,832</w:t>
            </w:r>
          </w:p>
        </w:tc>
        <w:tc>
          <w:tcPr>
            <w:tcW w:w="270" w:type="dxa"/>
          </w:tcPr>
          <w:p w14:paraId="107588FD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4FA00" w14:textId="1B3EAE3A" w:rsidR="003417C5" w:rsidRPr="000E72B7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4,725</w:t>
            </w:r>
          </w:p>
        </w:tc>
      </w:tr>
      <w:tr w:rsidR="003417C5" w:rsidRPr="00125D26" w14:paraId="21267C2A" w14:textId="77777777">
        <w:tc>
          <w:tcPr>
            <w:tcW w:w="4050" w:type="dxa"/>
            <w:vAlign w:val="bottom"/>
          </w:tcPr>
          <w:p w14:paraId="56FF1F92" w14:textId="77777777" w:rsidR="003417C5" w:rsidRPr="000E72B7" w:rsidRDefault="003417C5" w:rsidP="003417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B164F" w14:textId="60F7DF4D" w:rsidR="003417C5" w:rsidRPr="000056FC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1,569,319</w:t>
            </w:r>
          </w:p>
        </w:tc>
        <w:tc>
          <w:tcPr>
            <w:tcW w:w="270" w:type="dxa"/>
            <w:shd w:val="clear" w:color="auto" w:fill="auto"/>
          </w:tcPr>
          <w:p w14:paraId="6B43883F" w14:textId="77777777" w:rsidR="003417C5" w:rsidRPr="000E72B7" w:rsidRDefault="003417C5" w:rsidP="003417C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ED7E5" w14:textId="379EA8D8" w:rsidR="003417C5" w:rsidRPr="00125D26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1,626,924</w:t>
            </w:r>
          </w:p>
        </w:tc>
        <w:tc>
          <w:tcPr>
            <w:tcW w:w="270" w:type="dxa"/>
            <w:shd w:val="clear" w:color="auto" w:fill="auto"/>
          </w:tcPr>
          <w:p w14:paraId="523D1B2C" w14:textId="77777777" w:rsidR="003417C5" w:rsidRPr="00125D26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83C8E" w14:textId="76D8C6F8" w:rsidR="003417C5" w:rsidRPr="00125D26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1,569,319</w:t>
            </w:r>
          </w:p>
        </w:tc>
        <w:tc>
          <w:tcPr>
            <w:tcW w:w="270" w:type="dxa"/>
          </w:tcPr>
          <w:p w14:paraId="2747D7B3" w14:textId="77777777" w:rsidR="003417C5" w:rsidRPr="000E72B7" w:rsidRDefault="003417C5" w:rsidP="003417C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AA5C7" w14:textId="5336ED7D" w:rsidR="003417C5" w:rsidRPr="00125D26" w:rsidRDefault="003417C5" w:rsidP="003417C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1,626,924</w:t>
            </w:r>
          </w:p>
        </w:tc>
      </w:tr>
    </w:tbl>
    <w:p w14:paraId="7DA7B1B6" w14:textId="2622CCEF" w:rsidR="00AB2D13" w:rsidRDefault="00AB2D13">
      <w:pPr>
        <w:spacing w:line="240" w:lineRule="auto"/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D2B3E" w:rsidRPr="00CD2B3E" w14:paraId="22F77D8C" w14:textId="77777777">
        <w:tc>
          <w:tcPr>
            <w:tcW w:w="4050" w:type="dxa"/>
          </w:tcPr>
          <w:p w14:paraId="46EE6FEF" w14:textId="612F1A0A" w:rsidR="00CD2B3E" w:rsidRPr="00CD2B3E" w:rsidRDefault="00400CA7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="00CD2B3E" w:rsidRPr="00CD2B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4490E86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BEF755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6234AC0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7668" w:rsidRPr="00CD2B3E" w14:paraId="45BB1E2B" w14:textId="77777777">
        <w:tc>
          <w:tcPr>
            <w:tcW w:w="4050" w:type="dxa"/>
          </w:tcPr>
          <w:p w14:paraId="0B981684" w14:textId="77777777" w:rsidR="00FD7668" w:rsidRPr="00CD2B3E" w:rsidRDefault="00FD7668" w:rsidP="00FD766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47156" w14:textId="1D2FE404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39CD09A" w14:textId="77777777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6E0E" w14:textId="49AE4278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9B4DA" w14:textId="77777777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D7A7" w14:textId="48ED7650" w:rsidR="00FD7668" w:rsidRPr="00457C0E" w:rsidRDefault="00FD7668" w:rsidP="00FD766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3E6D04F3" w14:textId="77777777" w:rsidR="00FD7668" w:rsidRPr="00457C0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AB9A" w14:textId="40496AED" w:rsidR="00FD7668" w:rsidRPr="00457C0E" w:rsidRDefault="00FD7668" w:rsidP="00FD766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D7668" w:rsidRPr="00CD2B3E" w14:paraId="45FC1EEA" w14:textId="77777777">
        <w:tc>
          <w:tcPr>
            <w:tcW w:w="4050" w:type="dxa"/>
          </w:tcPr>
          <w:p w14:paraId="36812EC3" w14:textId="77777777" w:rsidR="00FD7668" w:rsidRPr="00CD2B3E" w:rsidRDefault="00FD7668" w:rsidP="00FD7668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BD233" w14:textId="6B4339B2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5EB9C76" w14:textId="77777777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E1B9B" w14:textId="390295BE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5D5E0C0" w14:textId="77777777" w:rsidR="00FD7668" w:rsidRPr="00CD2B3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BFE9E" w14:textId="705962FB" w:rsidR="00FD7668" w:rsidRPr="00457C0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203B735" w14:textId="77777777" w:rsidR="00FD7668" w:rsidRPr="00457C0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854DB" w14:textId="5135040F" w:rsidR="00FD7668" w:rsidRPr="00457C0E" w:rsidRDefault="00FD7668" w:rsidP="00FD7668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376D0" w:rsidRPr="00CD2B3E" w14:paraId="3C9EEC0F" w14:textId="77777777">
        <w:tc>
          <w:tcPr>
            <w:tcW w:w="4050" w:type="dxa"/>
          </w:tcPr>
          <w:p w14:paraId="743ACA2D" w14:textId="77777777" w:rsidR="00E376D0" w:rsidRPr="00CD2B3E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6B1204" w14:textId="77777777" w:rsidR="00E376D0" w:rsidRPr="00CD2B3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CD2B3E" w14:paraId="0423D4F5" w14:textId="77777777">
        <w:tc>
          <w:tcPr>
            <w:tcW w:w="4050" w:type="dxa"/>
          </w:tcPr>
          <w:p w14:paraId="37D2D5AA" w14:textId="3876F29F" w:rsidR="00E376D0" w:rsidRPr="00784A86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E5BA8E9" w14:textId="7777777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6BB76F" w14:textId="77777777" w:rsidR="00E376D0" w:rsidRPr="00784A86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8C70E" w14:textId="77777777" w:rsidR="00E376D0" w:rsidRPr="00784A86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A96AF4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C79110C" w14:textId="7777777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8FBD3F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5BE317" w14:textId="77777777" w:rsidR="00E376D0" w:rsidRPr="00784A86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CD2B3E" w14:paraId="5398CF3D" w14:textId="77777777">
        <w:tc>
          <w:tcPr>
            <w:tcW w:w="4050" w:type="dxa"/>
          </w:tcPr>
          <w:p w14:paraId="05EF90A6" w14:textId="71422E3C" w:rsidR="00E376D0" w:rsidRPr="00784A86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528CF35E" w14:textId="5C5B0DC1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613D6D" w14:textId="77777777" w:rsidR="00E376D0" w:rsidRPr="00784A86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7E3273" w14:textId="08310A0B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6233EF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F6EF63F" w14:textId="70BC7067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99EFC" w14:textId="77777777" w:rsidR="00E376D0" w:rsidRPr="00784A86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85158E" w14:textId="5823CEAC" w:rsidR="00E376D0" w:rsidRPr="00784A86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5319" w:rsidRPr="00CD2B3E" w14:paraId="40E6B4BA" w14:textId="77777777" w:rsidTr="003D0560">
        <w:tc>
          <w:tcPr>
            <w:tcW w:w="4050" w:type="dxa"/>
          </w:tcPr>
          <w:p w14:paraId="72C06CEC" w14:textId="673B49C4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5B1F88A0" w14:textId="1E35C769" w:rsidR="001B5319" w:rsidRPr="00784A86" w:rsidRDefault="001B5319" w:rsidP="001B5319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95BBB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10D92" w14:textId="5BB68A13" w:rsidR="001B5319" w:rsidRPr="00784A86" w:rsidRDefault="001B5319" w:rsidP="001B531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25E72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6EE3565" w14:textId="0AAF720B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2B8358CE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F2AD14" w14:textId="0226BB8F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</w:tr>
      <w:tr w:rsidR="001B5319" w:rsidRPr="00CD2B3E" w14:paraId="1F96FB23" w14:textId="77777777" w:rsidTr="00EF36FD">
        <w:tc>
          <w:tcPr>
            <w:tcW w:w="4050" w:type="dxa"/>
          </w:tcPr>
          <w:p w14:paraId="01C1CDE0" w14:textId="529BB4B9" w:rsidR="001B5319" w:rsidRPr="00784A86" w:rsidRDefault="001B5319" w:rsidP="001B5319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เพาเวอร์</w:t>
            </w:r>
            <w:r w:rsidRPr="00784A8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  <w:r w:rsidRPr="00784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03CE7D" w14:textId="102FCF74" w:rsidR="001B5319" w:rsidRPr="00784A86" w:rsidRDefault="001B5319" w:rsidP="001B5319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54929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479C3" w14:textId="22F613E0" w:rsidR="001B5319" w:rsidRPr="00784A86" w:rsidRDefault="001B5319" w:rsidP="001B531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01829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BD382" w14:textId="07B6D695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</w:tcPr>
          <w:p w14:paraId="0BBDEA5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FD2A880" w14:textId="2622096E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</w:tr>
      <w:tr w:rsidR="001B5319" w:rsidRPr="00CD2B3E" w14:paraId="427B8C2C" w14:textId="77777777">
        <w:tc>
          <w:tcPr>
            <w:tcW w:w="4050" w:type="dxa"/>
          </w:tcPr>
          <w:p w14:paraId="128C4AC6" w14:textId="400CA4DD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080" w:type="dxa"/>
            <w:shd w:val="clear" w:color="auto" w:fill="auto"/>
          </w:tcPr>
          <w:p w14:paraId="2B1D4ED2" w14:textId="1536537C" w:rsidR="001B5319" w:rsidRPr="00784A86" w:rsidRDefault="001B5319" w:rsidP="001B5319">
            <w:pPr>
              <w:spacing w:line="240" w:lineRule="auto"/>
              <w:ind w:left="-103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8D4E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EAB9F6" w14:textId="02D0975B" w:rsidR="001B5319" w:rsidRPr="00784A86" w:rsidRDefault="001B5319" w:rsidP="001B5319">
            <w:pPr>
              <w:spacing w:line="240" w:lineRule="auto"/>
              <w:ind w:left="-106" w:right="-108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CD6EE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BFE23A7" w14:textId="0C52D528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70" w:type="dxa"/>
          </w:tcPr>
          <w:p w14:paraId="3FAAAA8A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5D470E" w14:textId="3D3369DD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</w:tr>
      <w:tr w:rsidR="001B5319" w:rsidRPr="00CD2B3E" w14:paraId="6C6BC40F" w14:textId="77777777" w:rsidTr="00FD7668">
        <w:tc>
          <w:tcPr>
            <w:tcW w:w="4050" w:type="dxa"/>
          </w:tcPr>
          <w:p w14:paraId="02BA4127" w14:textId="747A8F36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E622100" w14:textId="1DE2EA0E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98E0CE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F52D94" w14:textId="7777777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727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64D0D34" w14:textId="7777777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0478D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5C6E4" w14:textId="7777777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5319" w:rsidRPr="00CD2B3E" w14:paraId="0AE31002" w14:textId="77777777" w:rsidTr="00FD7668">
        <w:tc>
          <w:tcPr>
            <w:tcW w:w="4050" w:type="dxa"/>
          </w:tcPr>
          <w:p w14:paraId="0D5325DA" w14:textId="50230028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49DFE2A1" w14:textId="1571F2C3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2D060A70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CB3D42" w14:textId="2A95A041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1EF9ED43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50FE679" w14:textId="0F3D2971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7E09A691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347F732" w14:textId="0F07E07A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1B5319" w:rsidRPr="00CD2B3E" w14:paraId="1A6E34C3" w14:textId="77777777" w:rsidTr="00FD7668">
        <w:tc>
          <w:tcPr>
            <w:tcW w:w="4050" w:type="dxa"/>
          </w:tcPr>
          <w:p w14:paraId="4D37BF35" w14:textId="69C9D0E0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080" w:type="dxa"/>
            <w:shd w:val="clear" w:color="auto" w:fill="auto"/>
          </w:tcPr>
          <w:p w14:paraId="6EAF2CBE" w14:textId="4F7AD6EA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70" w:type="dxa"/>
            <w:shd w:val="clear" w:color="auto" w:fill="auto"/>
          </w:tcPr>
          <w:p w14:paraId="515462B8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D5C03B0" w14:textId="3C3B64F0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70" w:type="dxa"/>
            <w:shd w:val="clear" w:color="auto" w:fill="auto"/>
          </w:tcPr>
          <w:p w14:paraId="3E063E6B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109573A7" w14:textId="386B8EF2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70" w:type="dxa"/>
          </w:tcPr>
          <w:p w14:paraId="50828CE8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B6485CF" w14:textId="79F7B2B4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61,000</w:t>
            </w:r>
          </w:p>
        </w:tc>
      </w:tr>
      <w:tr w:rsidR="001B5319" w:rsidRPr="00CD2B3E" w14:paraId="5BAE44DF" w14:textId="77777777" w:rsidTr="00FD7668">
        <w:tc>
          <w:tcPr>
            <w:tcW w:w="4050" w:type="dxa"/>
          </w:tcPr>
          <w:p w14:paraId="72F285F3" w14:textId="7E5F131D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5D09A4DA" w14:textId="3693B210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342,000</w:t>
            </w:r>
          </w:p>
        </w:tc>
        <w:tc>
          <w:tcPr>
            <w:tcW w:w="270" w:type="dxa"/>
            <w:shd w:val="clear" w:color="auto" w:fill="auto"/>
          </w:tcPr>
          <w:p w14:paraId="5606167C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998457" w14:textId="2E8F9F53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342,000</w:t>
            </w:r>
          </w:p>
        </w:tc>
        <w:tc>
          <w:tcPr>
            <w:tcW w:w="270" w:type="dxa"/>
            <w:shd w:val="clear" w:color="auto" w:fill="auto"/>
          </w:tcPr>
          <w:p w14:paraId="1676C9A9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662319E1" w14:textId="1157AAEA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342,000</w:t>
            </w:r>
          </w:p>
        </w:tc>
        <w:tc>
          <w:tcPr>
            <w:tcW w:w="270" w:type="dxa"/>
          </w:tcPr>
          <w:p w14:paraId="6BA4C37F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AECDB85" w14:textId="69236330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342,000</w:t>
            </w:r>
          </w:p>
        </w:tc>
      </w:tr>
      <w:tr w:rsidR="001B5319" w:rsidRPr="00CD2B3E" w14:paraId="38E8409C" w14:textId="77777777" w:rsidTr="00FD7668">
        <w:tc>
          <w:tcPr>
            <w:tcW w:w="4050" w:type="dxa"/>
          </w:tcPr>
          <w:p w14:paraId="31E2C04B" w14:textId="206D3566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62F7D583" w14:textId="5B22EE98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92,000</w:t>
            </w:r>
          </w:p>
        </w:tc>
        <w:tc>
          <w:tcPr>
            <w:tcW w:w="270" w:type="dxa"/>
            <w:shd w:val="clear" w:color="auto" w:fill="auto"/>
          </w:tcPr>
          <w:p w14:paraId="58C6DB61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DAFB71" w14:textId="0DA125CC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92,000</w:t>
            </w:r>
          </w:p>
        </w:tc>
        <w:tc>
          <w:tcPr>
            <w:tcW w:w="270" w:type="dxa"/>
            <w:shd w:val="clear" w:color="auto" w:fill="auto"/>
          </w:tcPr>
          <w:p w14:paraId="6EED0AC5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16C316EA" w14:textId="6B44940B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92,000</w:t>
            </w:r>
          </w:p>
        </w:tc>
        <w:tc>
          <w:tcPr>
            <w:tcW w:w="270" w:type="dxa"/>
          </w:tcPr>
          <w:p w14:paraId="5552BF7C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88E5E4" w14:textId="2C46D1CC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92,000</w:t>
            </w:r>
          </w:p>
        </w:tc>
      </w:tr>
      <w:tr w:rsidR="001B5319" w:rsidRPr="00CD2B3E" w14:paraId="4D5F2B31" w14:textId="77777777" w:rsidTr="00FD7668">
        <w:tc>
          <w:tcPr>
            <w:tcW w:w="4050" w:type="dxa"/>
          </w:tcPr>
          <w:p w14:paraId="183407D3" w14:textId="18A65942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A87D4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080" w:type="dxa"/>
            <w:shd w:val="clear" w:color="auto" w:fill="auto"/>
          </w:tcPr>
          <w:p w14:paraId="1F1CDFFA" w14:textId="662834CD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31C947BF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D240A2" w14:textId="33EB3F2D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  <w:shd w:val="clear" w:color="auto" w:fill="auto"/>
          </w:tcPr>
          <w:p w14:paraId="4A063CF3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6C5D15A9" w14:textId="40F05D50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70" w:type="dxa"/>
          </w:tcPr>
          <w:p w14:paraId="4A14D70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C88F657" w14:textId="47F7804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20,000</w:t>
            </w:r>
          </w:p>
        </w:tc>
      </w:tr>
      <w:tr w:rsidR="001B5319" w:rsidRPr="00CD2B3E" w14:paraId="1F260DAE" w14:textId="77777777" w:rsidTr="00FD7668">
        <w:tc>
          <w:tcPr>
            <w:tcW w:w="4050" w:type="dxa"/>
          </w:tcPr>
          <w:p w14:paraId="14F713C7" w14:textId="40BAEC3A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65BE85DE" w14:textId="2F7E98C8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592287EA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C4F5ED" w14:textId="7D010A9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shd w:val="clear" w:color="auto" w:fill="auto"/>
          </w:tcPr>
          <w:p w14:paraId="4B1B3760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6E283324" w14:textId="60388E84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</w:tcPr>
          <w:p w14:paraId="173EE10B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4C2B4D" w14:textId="224FDA3B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40,000</w:t>
            </w:r>
          </w:p>
        </w:tc>
      </w:tr>
      <w:tr w:rsidR="001B5319" w:rsidRPr="00CD2B3E" w14:paraId="72CEEB32" w14:textId="77777777" w:rsidTr="008C2319">
        <w:tc>
          <w:tcPr>
            <w:tcW w:w="4050" w:type="dxa"/>
          </w:tcPr>
          <w:p w14:paraId="48EA5E57" w14:textId="5E055033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623218CE" w14:textId="26B7F13F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590,700</w:t>
            </w:r>
          </w:p>
        </w:tc>
        <w:tc>
          <w:tcPr>
            <w:tcW w:w="270" w:type="dxa"/>
            <w:shd w:val="clear" w:color="auto" w:fill="auto"/>
          </w:tcPr>
          <w:p w14:paraId="36EE7193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87ECF7" w14:textId="6C73D2B6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590,700</w:t>
            </w:r>
          </w:p>
        </w:tc>
        <w:tc>
          <w:tcPr>
            <w:tcW w:w="270" w:type="dxa"/>
            <w:shd w:val="clear" w:color="auto" w:fill="auto"/>
          </w:tcPr>
          <w:p w14:paraId="1D9AB465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307597D" w14:textId="74C0509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590,700</w:t>
            </w:r>
          </w:p>
        </w:tc>
        <w:tc>
          <w:tcPr>
            <w:tcW w:w="270" w:type="dxa"/>
          </w:tcPr>
          <w:p w14:paraId="5C00DF3C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880DDEF" w14:textId="480D4313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590,700</w:t>
            </w:r>
          </w:p>
        </w:tc>
      </w:tr>
      <w:tr w:rsidR="001B5319" w:rsidRPr="00CD2B3E" w14:paraId="292FB508" w14:textId="77777777" w:rsidTr="008C2319">
        <w:tc>
          <w:tcPr>
            <w:tcW w:w="4050" w:type="dxa"/>
          </w:tcPr>
          <w:p w14:paraId="11C6AA7D" w14:textId="0CE29A49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8737B5" w14:textId="79AEC763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1770DA5F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762A27" w14:textId="3FD2FF07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533C0A7C" w14:textId="77777777" w:rsidR="001B5319" w:rsidRPr="006366E9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6B1B9A" w14:textId="10E0AD9D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</w:tcPr>
          <w:p w14:paraId="450EB3A5" w14:textId="77777777" w:rsidR="001B5319" w:rsidRPr="006366E9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0E8C78" w14:textId="222552B1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</w:tr>
      <w:tr w:rsidR="001B5319" w:rsidRPr="00CD2B3E" w14:paraId="4A7F8402" w14:textId="77777777" w:rsidTr="008C2319">
        <w:tc>
          <w:tcPr>
            <w:tcW w:w="4050" w:type="dxa"/>
          </w:tcPr>
          <w:p w14:paraId="58057C36" w14:textId="5C73F3FD" w:rsidR="001B5319" w:rsidRPr="00784A86" w:rsidRDefault="001B5319" w:rsidP="001B53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A8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B00D3" w14:textId="4124286F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left="-10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1,248,200</w:t>
            </w:r>
          </w:p>
        </w:tc>
        <w:tc>
          <w:tcPr>
            <w:tcW w:w="270" w:type="dxa"/>
            <w:shd w:val="clear" w:color="auto" w:fill="auto"/>
          </w:tcPr>
          <w:p w14:paraId="3ADB9D5B" w14:textId="77777777" w:rsidR="001B5319" w:rsidRPr="00784A86" w:rsidRDefault="001B5319" w:rsidP="001B5319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08BD2" w14:textId="0CE20F52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1,248,200</w:t>
            </w:r>
          </w:p>
        </w:tc>
        <w:tc>
          <w:tcPr>
            <w:tcW w:w="270" w:type="dxa"/>
            <w:shd w:val="clear" w:color="auto" w:fill="auto"/>
          </w:tcPr>
          <w:p w14:paraId="5F70B002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D29D4" w14:textId="189411F5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1,480,200</w:t>
            </w:r>
          </w:p>
        </w:tc>
        <w:tc>
          <w:tcPr>
            <w:tcW w:w="270" w:type="dxa"/>
          </w:tcPr>
          <w:p w14:paraId="56DA491C" w14:textId="77777777" w:rsidR="001B5319" w:rsidRPr="00784A86" w:rsidRDefault="001B5319" w:rsidP="001B531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39FA0" w14:textId="5AE82248" w:rsidR="001B5319" w:rsidRPr="00784A86" w:rsidRDefault="001B5319" w:rsidP="001B5319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1,480,200</w:t>
            </w:r>
          </w:p>
        </w:tc>
      </w:tr>
    </w:tbl>
    <w:p w14:paraId="487B1196" w14:textId="201CC04C" w:rsidR="001229FB" w:rsidRPr="00455790" w:rsidRDefault="005D5BB4" w:rsidP="00AE600A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229FB" w:rsidRPr="004557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45E8707" w14:textId="77777777" w:rsidR="001229FB" w:rsidRPr="00455790" w:rsidRDefault="001229FB" w:rsidP="004827CC">
      <w:pPr>
        <w:pStyle w:val="Ang15"/>
      </w:pPr>
    </w:p>
    <w:p w14:paraId="296EE1B9" w14:textId="455CDCB6" w:rsidR="001229FB" w:rsidRPr="00455790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55790">
        <w:rPr>
          <w:rFonts w:ascii="Angsana New" w:hAnsi="Angsana New"/>
          <w:spacing w:val="-2"/>
          <w:sz w:val="30"/>
          <w:szCs w:val="30"/>
          <w:cs/>
        </w:rPr>
        <w:t>บริษัททำสัญญา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E67AC8" w:rsidRPr="00FB5CFD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 w:rsidRPr="00455790">
        <w:rPr>
          <w:rFonts w:ascii="Angsana New" w:hAnsi="Angsana New"/>
          <w:sz w:val="30"/>
          <w:szCs w:val="30"/>
        </w:rPr>
        <w:br/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2BF315CB" w:rsidR="00B32FF3" w:rsidRPr="00455790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70CC6" w14:paraId="499644C6" w14:textId="77777777">
        <w:trPr>
          <w:tblHeader/>
        </w:trPr>
        <w:tc>
          <w:tcPr>
            <w:tcW w:w="3600" w:type="dxa"/>
            <w:shd w:val="clear" w:color="auto" w:fill="auto"/>
          </w:tcPr>
          <w:p w14:paraId="57D099D1" w14:textId="77777777" w:rsidR="00B30BC4" w:rsidRPr="00070CC6" w:rsidRDefault="00B30BC4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8A9DA63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2C04A6" w14:textId="77777777" w:rsidR="00B30BC4" w:rsidRPr="00070CC6" w:rsidRDefault="00B30B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BB115F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3FB" w:rsidRPr="006145CD" w14:paraId="7028D4CD" w14:textId="77777777">
        <w:trPr>
          <w:tblHeader/>
        </w:trPr>
        <w:tc>
          <w:tcPr>
            <w:tcW w:w="3600" w:type="dxa"/>
            <w:shd w:val="clear" w:color="auto" w:fill="auto"/>
          </w:tcPr>
          <w:p w14:paraId="24D942E9" w14:textId="77777777" w:rsidR="00C323FB" w:rsidRPr="00070CC6" w:rsidRDefault="00C323FB" w:rsidP="00C323FB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8BC76" w14:textId="4DB679B2" w:rsidR="00C323FB" w:rsidRPr="006145CD" w:rsidRDefault="00C323FB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2492D036" w14:textId="77777777" w:rsidR="00C323FB" w:rsidRPr="00070CC6" w:rsidRDefault="00C323FB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4A7D30" w14:textId="5841DDD0" w:rsidR="00C323FB" w:rsidRPr="006145CD" w:rsidRDefault="00C323FB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B15E8C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4FEF8" w14:textId="50F41FE2" w:rsidR="00C323FB" w:rsidRPr="006145CD" w:rsidRDefault="00C323FB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6B364F53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E1E30" w14:textId="5797AD90" w:rsidR="00C323FB" w:rsidRPr="006145CD" w:rsidRDefault="00C323FB" w:rsidP="00C323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323FB" w:rsidRPr="00070CC6" w14:paraId="3F872189" w14:textId="77777777">
        <w:trPr>
          <w:tblHeader/>
        </w:trPr>
        <w:tc>
          <w:tcPr>
            <w:tcW w:w="3600" w:type="dxa"/>
            <w:shd w:val="clear" w:color="auto" w:fill="auto"/>
          </w:tcPr>
          <w:p w14:paraId="6978B39B" w14:textId="77777777" w:rsidR="00C323FB" w:rsidRPr="00070CC6" w:rsidRDefault="00C323FB" w:rsidP="00C323FB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3A51" w14:textId="6A840920" w:rsidR="00C323FB" w:rsidRPr="00070CC6" w:rsidRDefault="00C323FB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FBD1CAD" w14:textId="77777777" w:rsidR="00C323FB" w:rsidRPr="00070CC6" w:rsidRDefault="00C323FB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1FE3A" w14:textId="663DFBE5" w:rsidR="00C323FB" w:rsidRPr="00070CC6" w:rsidRDefault="00C323FB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882C7B1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33BC3A" w14:textId="4D06CE7D" w:rsidR="00C323FB" w:rsidRPr="00070CC6" w:rsidRDefault="00C323FB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7C8B843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51CF36" w14:textId="564F5C9D" w:rsidR="00C323FB" w:rsidRPr="00070CC6" w:rsidRDefault="00C323FB" w:rsidP="00C323F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376D0" w:rsidRPr="00070CC6" w14:paraId="301B21FB" w14:textId="77777777">
        <w:trPr>
          <w:tblHeader/>
        </w:trPr>
        <w:tc>
          <w:tcPr>
            <w:tcW w:w="3600" w:type="dxa"/>
            <w:shd w:val="clear" w:color="auto" w:fill="auto"/>
          </w:tcPr>
          <w:p w14:paraId="3E1E5338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6B6C01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70CC6" w14:paraId="21E9CB6B" w14:textId="77777777">
        <w:tc>
          <w:tcPr>
            <w:tcW w:w="3600" w:type="dxa"/>
            <w:shd w:val="clear" w:color="auto" w:fill="auto"/>
          </w:tcPr>
          <w:p w14:paraId="1BF355D4" w14:textId="77777777" w:rsidR="00E376D0" w:rsidRPr="00070CC6" w:rsidRDefault="00E376D0" w:rsidP="00E376D0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61306FF8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461A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62EE01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167E5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0B7343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51BE97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0A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070CC6" w14:paraId="2F0AEBEE" w14:textId="77777777">
        <w:tc>
          <w:tcPr>
            <w:tcW w:w="3600" w:type="dxa"/>
            <w:shd w:val="clear" w:color="auto" w:fill="auto"/>
          </w:tcPr>
          <w:p w14:paraId="212D92CD" w14:textId="77777777" w:rsidR="00E376D0" w:rsidRPr="00070CC6" w:rsidRDefault="00E376D0" w:rsidP="00E376D0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6C658E8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99289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173BF4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3E399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1F23E5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0F4B0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A7DE60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23FB" w:rsidRPr="00070CC6" w14:paraId="61103EB5" w14:textId="77777777">
        <w:tc>
          <w:tcPr>
            <w:tcW w:w="3600" w:type="dxa"/>
            <w:shd w:val="clear" w:color="auto" w:fill="auto"/>
          </w:tcPr>
          <w:p w14:paraId="5109E83F" w14:textId="77777777" w:rsidR="00C323FB" w:rsidRPr="00070CC6" w:rsidRDefault="00C323FB" w:rsidP="00C323FB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41F8A1D" w14:textId="5F80E9DC" w:rsidR="00C323FB" w:rsidRPr="00070CC6" w:rsidRDefault="00334E15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8,383</w:t>
            </w:r>
          </w:p>
        </w:tc>
        <w:tc>
          <w:tcPr>
            <w:tcW w:w="270" w:type="dxa"/>
            <w:shd w:val="clear" w:color="auto" w:fill="auto"/>
          </w:tcPr>
          <w:p w14:paraId="49022A1D" w14:textId="77777777" w:rsidR="00C323FB" w:rsidRPr="00070CC6" w:rsidRDefault="00C323FB" w:rsidP="00C323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16817C" w14:textId="47666A13" w:rsidR="00C323FB" w:rsidRPr="00070CC6" w:rsidRDefault="00C323FB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5,355</w:t>
            </w:r>
          </w:p>
        </w:tc>
        <w:tc>
          <w:tcPr>
            <w:tcW w:w="270" w:type="dxa"/>
            <w:shd w:val="clear" w:color="auto" w:fill="auto"/>
          </w:tcPr>
          <w:p w14:paraId="417261EA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32F30" w14:textId="58880D69" w:rsidR="00C323FB" w:rsidRPr="00070CC6" w:rsidRDefault="00334E15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8,383</w:t>
            </w:r>
          </w:p>
        </w:tc>
        <w:tc>
          <w:tcPr>
            <w:tcW w:w="270" w:type="dxa"/>
            <w:shd w:val="clear" w:color="auto" w:fill="auto"/>
          </w:tcPr>
          <w:p w14:paraId="4CD634D4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9489" w14:textId="0411BA8F" w:rsidR="00C323FB" w:rsidRPr="00070CC6" w:rsidRDefault="00C323FB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5,355</w:t>
            </w:r>
          </w:p>
        </w:tc>
      </w:tr>
      <w:tr w:rsidR="00C323FB" w:rsidRPr="00070CC6" w14:paraId="0E7867A2" w14:textId="77777777">
        <w:tc>
          <w:tcPr>
            <w:tcW w:w="3600" w:type="dxa"/>
            <w:shd w:val="clear" w:color="auto" w:fill="auto"/>
          </w:tcPr>
          <w:p w14:paraId="47429805" w14:textId="77777777" w:rsidR="00C323FB" w:rsidRPr="00070CC6" w:rsidRDefault="00C323FB" w:rsidP="00C323FB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0CED1BB" w14:textId="23C0FF17" w:rsidR="00C323FB" w:rsidRPr="00070CC6" w:rsidRDefault="00334E15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11,993</w:t>
            </w:r>
          </w:p>
        </w:tc>
        <w:tc>
          <w:tcPr>
            <w:tcW w:w="270" w:type="dxa"/>
            <w:shd w:val="clear" w:color="auto" w:fill="auto"/>
          </w:tcPr>
          <w:p w14:paraId="7950CB92" w14:textId="77777777" w:rsidR="00C323FB" w:rsidRPr="00070CC6" w:rsidRDefault="00C323FB" w:rsidP="00C323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9E9BAC" w14:textId="1624A895" w:rsidR="00C323FB" w:rsidRPr="00070CC6" w:rsidRDefault="00C323FB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7,208</w:t>
            </w:r>
          </w:p>
        </w:tc>
        <w:tc>
          <w:tcPr>
            <w:tcW w:w="270" w:type="dxa"/>
            <w:shd w:val="clear" w:color="auto" w:fill="auto"/>
          </w:tcPr>
          <w:p w14:paraId="7EC6E43B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EA7F7" w14:textId="23480A77" w:rsidR="00C323FB" w:rsidRPr="00070CC6" w:rsidRDefault="00334E15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11,993</w:t>
            </w:r>
          </w:p>
        </w:tc>
        <w:tc>
          <w:tcPr>
            <w:tcW w:w="270" w:type="dxa"/>
            <w:shd w:val="clear" w:color="auto" w:fill="auto"/>
          </w:tcPr>
          <w:p w14:paraId="2BEE8460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5921F3" w14:textId="52059CDF" w:rsidR="00C323FB" w:rsidRPr="00070CC6" w:rsidRDefault="00C323FB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7,208</w:t>
            </w:r>
          </w:p>
        </w:tc>
      </w:tr>
      <w:tr w:rsidR="00C323FB" w:rsidRPr="00070CC6" w14:paraId="0DFA425B" w14:textId="77777777">
        <w:tc>
          <w:tcPr>
            <w:tcW w:w="3600" w:type="dxa"/>
            <w:shd w:val="clear" w:color="auto" w:fill="auto"/>
          </w:tcPr>
          <w:p w14:paraId="3C2C6B2C" w14:textId="77777777" w:rsidR="00C323FB" w:rsidRPr="00070CC6" w:rsidRDefault="00C323FB" w:rsidP="00C323FB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84F1A" w14:textId="091B58F8" w:rsidR="00C323FB" w:rsidRPr="00070CC6" w:rsidRDefault="00334E15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20,376</w:t>
            </w:r>
          </w:p>
        </w:tc>
        <w:tc>
          <w:tcPr>
            <w:tcW w:w="270" w:type="dxa"/>
            <w:shd w:val="clear" w:color="auto" w:fill="auto"/>
          </w:tcPr>
          <w:p w14:paraId="329F634D" w14:textId="77777777" w:rsidR="00C323FB" w:rsidRPr="00070CC6" w:rsidRDefault="00C323FB" w:rsidP="00C323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1460F" w14:textId="4A9E8ABA" w:rsidR="00C323FB" w:rsidRPr="00070CC6" w:rsidRDefault="00C323FB" w:rsidP="00C323FB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12,563</w:t>
            </w:r>
          </w:p>
        </w:tc>
        <w:tc>
          <w:tcPr>
            <w:tcW w:w="270" w:type="dxa"/>
            <w:shd w:val="clear" w:color="auto" w:fill="auto"/>
          </w:tcPr>
          <w:p w14:paraId="56D9730E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FD678" w14:textId="545B6A56" w:rsidR="00C323FB" w:rsidRPr="00070CC6" w:rsidRDefault="00334E15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20,376</w:t>
            </w:r>
          </w:p>
        </w:tc>
        <w:tc>
          <w:tcPr>
            <w:tcW w:w="270" w:type="dxa"/>
            <w:shd w:val="clear" w:color="auto" w:fill="auto"/>
          </w:tcPr>
          <w:p w14:paraId="3373B97F" w14:textId="77777777" w:rsidR="00C323FB" w:rsidRPr="00070CC6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0195F" w14:textId="6EAF061F" w:rsidR="00C323FB" w:rsidRPr="00070CC6" w:rsidRDefault="00C323FB" w:rsidP="00C323FB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12,563</w:t>
            </w:r>
          </w:p>
        </w:tc>
      </w:tr>
    </w:tbl>
    <w:p w14:paraId="0ECCDF1B" w14:textId="5DD789AA" w:rsidR="00AB2D13" w:rsidRDefault="00AB2D13">
      <w:pPr>
        <w:spacing w:line="240" w:lineRule="auto"/>
        <w:rPr>
          <w:rFonts w:ascii="Angsana New" w:hAnsi="Angsana New"/>
          <w:spacing w:val="4"/>
          <w:sz w:val="30"/>
          <w:szCs w:val="30"/>
        </w:rPr>
      </w:pPr>
    </w:p>
    <w:p w14:paraId="411F6DB2" w14:textId="5D0039BB" w:rsidR="00234C45" w:rsidRPr="00455790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455790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A7591E" w:rsidRDefault="006554A2" w:rsidP="00772053">
      <w:pPr>
        <w:pStyle w:val="Ang15"/>
      </w:pPr>
    </w:p>
    <w:p w14:paraId="7C9CBF84" w14:textId="542F9EBC" w:rsidR="006554A2" w:rsidRPr="001D61BF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455790">
        <w:rPr>
          <w:rFonts w:ascii="Angsana New" w:hAnsi="Angsana New"/>
          <w:sz w:val="30"/>
          <w:szCs w:val="30"/>
          <w:cs/>
          <w:lang w:val="en-US"/>
        </w:rPr>
        <w:br/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4A4FF565" w14:textId="77777777" w:rsidR="001D61BF" w:rsidRDefault="001D61BF" w:rsidP="001D61BF">
      <w:pPr>
        <w:pStyle w:val="ListParagraph"/>
        <w:rPr>
          <w:rFonts w:ascii="Angsana New" w:hAnsi="Angsana New"/>
          <w:sz w:val="30"/>
          <w:szCs w:val="30"/>
        </w:rPr>
      </w:pPr>
    </w:p>
    <w:p w14:paraId="6215709B" w14:textId="77777777" w:rsidR="005D5BB4" w:rsidRDefault="005D5BB4" w:rsidP="005D5BB4">
      <w:pPr>
        <w:numPr>
          <w:ilvl w:val="0"/>
          <w:numId w:val="5"/>
        </w:numPr>
        <w:spacing w:line="240" w:lineRule="auto"/>
        <w:ind w:left="990" w:right="2" w:hanging="450"/>
        <w:jc w:val="thaiDistribute"/>
        <w:rPr>
          <w:rFonts w:ascii="Angsana New" w:hAnsi="Angsana New"/>
          <w:sz w:val="30"/>
          <w:szCs w:val="30"/>
        </w:rPr>
      </w:pPr>
      <w:r w:rsidRPr="005D620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D6201">
        <w:rPr>
          <w:rFonts w:ascii="Angsana New" w:hAnsi="Angsana New"/>
          <w:sz w:val="30"/>
          <w:szCs w:val="30"/>
        </w:rPr>
        <w:t xml:space="preserve">1 </w:t>
      </w:r>
      <w:r w:rsidRPr="005D6201">
        <w:rPr>
          <w:rFonts w:ascii="Angsana New" w:hAnsi="Angsana New"/>
          <w:sz w:val="30"/>
          <w:szCs w:val="30"/>
          <w:cs/>
        </w:rPr>
        <w:t xml:space="preserve">ตุลาคม </w:t>
      </w:r>
      <w:r w:rsidRPr="005D6201">
        <w:rPr>
          <w:rFonts w:ascii="Angsana New" w:hAnsi="Angsana New"/>
          <w:sz w:val="30"/>
          <w:szCs w:val="30"/>
        </w:rPr>
        <w:t xml:space="preserve">2566 </w:t>
      </w:r>
      <w:r w:rsidRPr="005D6201">
        <w:rPr>
          <w:rFonts w:ascii="Angsana New" w:hAnsi="Angsana New"/>
          <w:sz w:val="30"/>
          <w:szCs w:val="30"/>
          <w:cs/>
        </w:rPr>
        <w:t xml:space="preserve">บริษัทได้ทำสัญญาเช่าที่ดินกับบริษัทใหญ่สำหรับประกอบกิจการ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Pr="005D6201">
        <w:rPr>
          <w:rFonts w:ascii="Angsana New" w:hAnsi="Angsana New"/>
          <w:sz w:val="30"/>
          <w:szCs w:val="30"/>
        </w:rPr>
        <w:t xml:space="preserve">30 </w:t>
      </w:r>
      <w:r w:rsidRPr="005D6201">
        <w:rPr>
          <w:rFonts w:ascii="Angsana New" w:hAnsi="Angsana New"/>
          <w:sz w:val="30"/>
          <w:szCs w:val="30"/>
          <w:cs/>
        </w:rPr>
        <w:t xml:space="preserve">ปี นับตั้งแต่วันที่ </w:t>
      </w:r>
      <w:r>
        <w:rPr>
          <w:rFonts w:ascii="Angsana New" w:hAnsi="Angsana New"/>
          <w:sz w:val="30"/>
          <w:szCs w:val="30"/>
        </w:rPr>
        <w:t xml:space="preserve"> </w:t>
      </w:r>
      <w:r w:rsidRPr="005D6201">
        <w:rPr>
          <w:rFonts w:ascii="Angsana New" w:hAnsi="Angsana New"/>
          <w:sz w:val="30"/>
          <w:szCs w:val="30"/>
        </w:rPr>
        <w:t xml:space="preserve">1 </w:t>
      </w:r>
      <w:r w:rsidRPr="005D6201">
        <w:rPr>
          <w:rFonts w:ascii="Angsana New" w:hAnsi="Angsana New"/>
          <w:sz w:val="30"/>
          <w:szCs w:val="30"/>
          <w:cs/>
        </w:rPr>
        <w:t xml:space="preserve">ตุลาคม </w:t>
      </w:r>
      <w:r w:rsidRPr="005D6201">
        <w:rPr>
          <w:rFonts w:ascii="Angsana New" w:hAnsi="Angsana New"/>
          <w:sz w:val="30"/>
          <w:szCs w:val="30"/>
        </w:rPr>
        <w:t xml:space="preserve">2566 </w:t>
      </w:r>
      <w:r w:rsidRPr="005D6201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5D6201">
        <w:rPr>
          <w:rFonts w:ascii="Angsana New" w:hAnsi="Angsana New"/>
          <w:sz w:val="30"/>
          <w:szCs w:val="30"/>
        </w:rPr>
        <w:t xml:space="preserve">30 </w:t>
      </w:r>
      <w:r w:rsidRPr="005D6201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D6201">
        <w:rPr>
          <w:rFonts w:ascii="Angsana New" w:hAnsi="Angsana New"/>
          <w:sz w:val="30"/>
          <w:szCs w:val="30"/>
        </w:rPr>
        <w:t xml:space="preserve">2596 </w:t>
      </w:r>
      <w:r w:rsidRPr="005D6201">
        <w:rPr>
          <w:rFonts w:ascii="Angsana New" w:hAnsi="Angsana New"/>
          <w:sz w:val="30"/>
          <w:szCs w:val="30"/>
          <w:cs/>
        </w:rPr>
        <w:t>ค่าเช่ากำหนดชำระเป็นรายปีตามอัตราที่ระบุไว้ในสัญญา</w:t>
      </w:r>
    </w:p>
    <w:p w14:paraId="60C4D8F6" w14:textId="2797CE9C" w:rsidR="005D5BB4" w:rsidRDefault="005D5BB4">
      <w:pPr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5CC3D8" w14:textId="5C35ED64" w:rsidR="005D5BB4" w:rsidRDefault="005D5BB4" w:rsidP="005D5BB4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ในระหว่างปี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 w:rsidRPr="001D61BF">
        <w:rPr>
          <w:rFonts w:ascii="Angsana New" w:hAnsi="Angsana New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1D61BF">
        <w:rPr>
          <w:rFonts w:ascii="Angsana New" w:hAnsi="Angsana New"/>
          <w:sz w:val="30"/>
          <w:szCs w:val="30"/>
          <w:cs/>
        </w:rPr>
        <w:t xml:space="preserve">สัญญาซื้อขายไฟฟ้าและบริการโครงการพลังงานแสงอาทิตย์ เป็นระยะเวลา </w:t>
      </w:r>
      <w:r w:rsidRPr="001D61BF">
        <w:rPr>
          <w:rFonts w:ascii="Angsana New" w:hAnsi="Angsana New"/>
          <w:sz w:val="30"/>
          <w:szCs w:val="30"/>
        </w:rPr>
        <w:t xml:space="preserve">30 </w:t>
      </w:r>
      <w:r w:rsidRPr="001D61BF">
        <w:rPr>
          <w:rFonts w:ascii="Angsana New" w:hAnsi="Angsana New"/>
          <w:sz w:val="30"/>
          <w:szCs w:val="30"/>
          <w:cs/>
        </w:rPr>
        <w:t xml:space="preserve">ปี </w:t>
      </w:r>
      <w:r>
        <w:rPr>
          <w:rFonts w:ascii="Angsana New" w:hAnsi="Angsana New" w:hint="cs"/>
          <w:sz w:val="30"/>
          <w:szCs w:val="30"/>
          <w:cs/>
        </w:rPr>
        <w:t xml:space="preserve">กับบริษัทใหญ่ </w:t>
      </w:r>
      <w:r w:rsidRPr="001D61BF">
        <w:rPr>
          <w:rFonts w:ascii="Angsana New" w:hAnsi="Angsana New"/>
          <w:sz w:val="30"/>
          <w:szCs w:val="30"/>
          <w:cs/>
        </w:rPr>
        <w:t>นับตั้งแต่วันที่เริ่มต้นซื้อขายไฟฟ้าต่อกัน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(</w:t>
      </w:r>
      <w:r w:rsidRPr="001D61BF">
        <w:rPr>
          <w:rFonts w:ascii="Angsana New" w:hAnsi="Angsana New"/>
          <w:sz w:val="30"/>
          <w:szCs w:val="30"/>
        </w:rPr>
        <w:t xml:space="preserve">COD) </w:t>
      </w:r>
      <w:r w:rsidRPr="001D61BF">
        <w:rPr>
          <w:rFonts w:ascii="Angsana New" w:hAnsi="Angsana New"/>
          <w:sz w:val="30"/>
          <w:szCs w:val="30"/>
          <w:cs/>
        </w:rPr>
        <w:t>โดยอัตราค่าไฟฟ้าที่ซื้อขายกัน เป็นอัตราที่บริษัท</w:t>
      </w:r>
      <w:r>
        <w:rPr>
          <w:rFonts w:ascii="Angsana New" w:hAnsi="Angsana New" w:hint="cs"/>
          <w:sz w:val="30"/>
          <w:szCs w:val="30"/>
          <w:cs/>
        </w:rPr>
        <w:t>ใหญ่</w:t>
      </w:r>
      <w:r w:rsidRPr="001D61BF">
        <w:rPr>
          <w:rFonts w:ascii="Angsana New" w:hAnsi="Angsana New"/>
          <w:sz w:val="30"/>
          <w:szCs w:val="30"/>
          <w:cs/>
        </w:rPr>
        <w:t xml:space="preserve"> ซื้อจากการไฟฟ้าส่วนภูมิภาคต่อหน่วยพลังงานไฟฟ้าในรอบเดือนนั้น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  <w:cs/>
        </w:rPr>
        <w:t>ๆ ส่วนอัตราค่าบริการเป็นไปตามที่ทั้งสองฝ่ายตกลงกัน</w:t>
      </w:r>
    </w:p>
    <w:p w14:paraId="1BE10234" w14:textId="313AF9A3" w:rsidR="005D5BB4" w:rsidRDefault="005D5BB4">
      <w:pPr>
        <w:spacing w:line="240" w:lineRule="auto"/>
        <w:rPr>
          <w:rFonts w:ascii="Angsana New" w:hAnsi="Angsana New"/>
          <w:sz w:val="30"/>
          <w:szCs w:val="30"/>
          <w:cs/>
        </w:rPr>
      </w:pPr>
    </w:p>
    <w:p w14:paraId="0E5A437E" w14:textId="77777777" w:rsidR="005D5BB4" w:rsidRPr="00455790" w:rsidRDefault="005D5BB4" w:rsidP="005D5BB4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  <w:lang w:val="en-US"/>
        </w:rPr>
        <w:t xml:space="preserve">2567 </w:t>
      </w:r>
      <w:r w:rsidRPr="001D61B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1D61BF">
        <w:rPr>
          <w:rFonts w:ascii="Angsana New" w:hAnsi="Angsana New" w:hint="cs"/>
          <w:sz w:val="30"/>
          <w:szCs w:val="30"/>
          <w:cs/>
        </w:rPr>
        <w:t>สัญญาซื้อขายไฟฟ้าและบริการโครงการพลังงานแสงอาทิตย์บนหลังคาโรงงาน</w:t>
      </w:r>
      <w:r>
        <w:rPr>
          <w:rFonts w:ascii="Angsana New" w:hAnsi="Angsana New" w:hint="cs"/>
          <w:sz w:val="30"/>
          <w:szCs w:val="30"/>
          <w:cs/>
        </w:rPr>
        <w:t>กับบริษัทใหญ่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สัญญามีกำหนดระยะเวลา </w:t>
      </w:r>
      <w:r w:rsidRPr="00D803A5">
        <w:rPr>
          <w:rFonts w:ascii="Angsana New" w:hAnsi="Angsana New"/>
          <w:sz w:val="30"/>
          <w:szCs w:val="30"/>
        </w:rPr>
        <w:t>30</w:t>
      </w:r>
      <w:r w:rsidRPr="001D61BF">
        <w:rPr>
          <w:rFonts w:ascii="Angsana New" w:hAnsi="Angsana New" w:hint="cs"/>
          <w:sz w:val="30"/>
          <w:szCs w:val="30"/>
          <w:cs/>
        </w:rPr>
        <w:t xml:space="preserve"> ปี นับตั้งแต่วันเริ่มต้นซื้อขายไฟฟ้า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D61BF">
        <w:rPr>
          <w:rFonts w:ascii="Angsana New" w:hAnsi="Angsana New"/>
          <w:sz w:val="30"/>
          <w:szCs w:val="30"/>
        </w:rPr>
        <w:t xml:space="preserve">(COD) </w:t>
      </w:r>
      <w:r w:rsidRPr="001D61BF">
        <w:rPr>
          <w:rFonts w:ascii="Angsana New" w:hAnsi="Angsana New" w:hint="cs"/>
          <w:sz w:val="30"/>
          <w:szCs w:val="30"/>
          <w:cs/>
        </w:rPr>
        <w:t>โดยอัตราค่าไฟฟ้าเป็นราคาที่ซื้อจากการไฟฟ้าส่วนภูมิภาค</w:t>
      </w:r>
      <w:r>
        <w:rPr>
          <w:rFonts w:ascii="Angsana New" w:hAnsi="Angsana New" w:hint="cs"/>
          <w:sz w:val="30"/>
          <w:szCs w:val="30"/>
          <w:cs/>
        </w:rPr>
        <w:t>ต่อหน่วยพลังงานไฟฟ้าในรอบเดือนนั้น ๆ</w:t>
      </w:r>
      <w:r w:rsidRPr="001D61BF">
        <w:rPr>
          <w:rFonts w:ascii="Angsana New" w:hAnsi="Angsana New" w:hint="cs"/>
          <w:sz w:val="30"/>
          <w:szCs w:val="30"/>
          <w:cs/>
        </w:rPr>
        <w:t xml:space="preserve"> ส่วนอัตราค่าบริการเป็นไปตามที่ทั้งสองฝ่ายตกลงกัน</w:t>
      </w:r>
    </w:p>
    <w:p w14:paraId="36D45F20" w14:textId="77777777" w:rsidR="00455790" w:rsidRPr="00A7591E" w:rsidRDefault="00455790" w:rsidP="00455790">
      <w:pPr>
        <w:pStyle w:val="ListParagraph"/>
        <w:rPr>
          <w:rFonts w:ascii="Angsana New" w:hAnsi="Angsana New"/>
          <w:sz w:val="30"/>
          <w:szCs w:val="30"/>
        </w:rPr>
      </w:pPr>
    </w:p>
    <w:p w14:paraId="0117E5F3" w14:textId="06D74D69" w:rsidR="00A70BB7" w:rsidRPr="00455790" w:rsidRDefault="00A70BB7" w:rsidP="007F201E">
      <w:pPr>
        <w:pStyle w:val="Caption"/>
      </w:pPr>
      <w:r w:rsidRPr="00455790">
        <w:rPr>
          <w:rFonts w:hint="cs"/>
          <w:cs/>
        </w:rPr>
        <w:t>ลูกหนี้การค้า</w:t>
      </w:r>
    </w:p>
    <w:p w14:paraId="097EFF6C" w14:textId="0ED18DE3" w:rsidR="006D39FA" w:rsidRPr="00A7591E" w:rsidRDefault="006D39FA" w:rsidP="00772053">
      <w:pPr>
        <w:pStyle w:val="Ang15"/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80661" w:rsidRPr="004A7DFC" w14:paraId="41E2E763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02B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9BEB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248D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1A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3FB" w:rsidRPr="006145CD" w14:paraId="7066422A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8D38D64" w14:textId="77777777" w:rsidR="00C323FB" w:rsidRPr="00B44C18" w:rsidRDefault="00C323FB" w:rsidP="00C323FB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419A9" w14:textId="15E765B4" w:rsidR="00C323FB" w:rsidRPr="006145CD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17B92431" w14:textId="77777777" w:rsidR="00C323FB" w:rsidRPr="004A7DFC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AE1D54" w14:textId="41758744" w:rsidR="00C323FB" w:rsidRPr="006145CD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6A7FBD5" w14:textId="77777777" w:rsidR="00C323FB" w:rsidRPr="004A7DFC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74C576" w14:textId="40F9C6A7" w:rsidR="00C323FB" w:rsidRPr="00457C0E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BC82AB7" w14:textId="77777777" w:rsidR="00C323FB" w:rsidRPr="00457C0E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B8912" w14:textId="39E38020" w:rsidR="00C323FB" w:rsidRPr="00457C0E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323FB" w:rsidRPr="004A7DFC" w14:paraId="53B608D2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1E05422A" w14:textId="77777777" w:rsidR="00C323FB" w:rsidRPr="004A7DFC" w:rsidRDefault="00C323FB" w:rsidP="00C323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8174E" w14:textId="79AC0650" w:rsidR="00C323FB" w:rsidRPr="004A7DFC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7932E133" w14:textId="77777777" w:rsidR="00C323FB" w:rsidRPr="004A7DFC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F667E0" w14:textId="27A58A94" w:rsidR="00C323FB" w:rsidRPr="004A7DFC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AFBCA14" w14:textId="77777777" w:rsidR="00C323FB" w:rsidRPr="004A7DFC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84229A" w14:textId="73E8FD56" w:rsidR="00C323FB" w:rsidRPr="00457C0E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056C6" w14:textId="77777777" w:rsidR="00C323FB" w:rsidRPr="00457C0E" w:rsidRDefault="00C323FB" w:rsidP="00C323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7DA1D4" w14:textId="11FAAE3B" w:rsidR="00C323FB" w:rsidRPr="00457C0E" w:rsidRDefault="00C323FB" w:rsidP="00C323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376D0" w:rsidRPr="004A7DFC" w14:paraId="32484B60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D5315" w14:textId="77777777" w:rsidR="00E376D0" w:rsidRPr="004A7DFC" w:rsidDel="00B75B12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E90A99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4A7DFC" w14:paraId="2D6E0967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8079C5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CC3084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77E7D" w:rsidRPr="004A7DFC" w14:paraId="5151D7B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78E6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A1082" w14:textId="2CC32273" w:rsidR="00377E7D" w:rsidRPr="007513D2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783,284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815ED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E28F9" w14:textId="14527D6D" w:rsidR="00377E7D" w:rsidRPr="00C323FB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802,684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A64F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F3F9" w14:textId="316EFA59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783,284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780B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BF6A4" w14:textId="61C59729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802,684</w:t>
            </w:r>
          </w:p>
        </w:tc>
      </w:tr>
      <w:tr w:rsidR="00377E7D" w:rsidRPr="004A7DFC" w14:paraId="0D7E2DE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D0455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C18F5" w14:textId="7E91171D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62DF2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D6691" w14:textId="77777777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4B7B9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8EF06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6A993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4318F" w14:textId="77777777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E7D" w:rsidRPr="004A7DFC" w14:paraId="07214EC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34FBB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0692D9" w14:textId="550D6DAB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C677A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6239" w14:textId="146EFF9F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255,467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719AC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3CA" w14:textId="0986F9DC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86116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F167A0" w14:textId="22C28CD7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255,467</w:t>
            </w:r>
          </w:p>
        </w:tc>
      </w:tr>
      <w:tr w:rsidR="00377E7D" w:rsidRPr="004A7DFC" w14:paraId="5DE2636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E6758" w14:textId="6B24AB5E" w:rsidR="00377E7D" w:rsidRDefault="00377E7D" w:rsidP="00377E7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31 - 60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8F6D04" w14:textId="7F35156E" w:rsidR="00377E7D" w:rsidRPr="00175B1E" w:rsidRDefault="00377E7D" w:rsidP="003F1E85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560852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8A11C5" w14:textId="1CA1E87A" w:rsidR="00377E7D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289,881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D8A68E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7A7652" w14:textId="1A2C1204" w:rsidR="00377E7D" w:rsidRPr="004A7DFC" w:rsidRDefault="00377E7D" w:rsidP="003F1E85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19EE5F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DA9065" w14:textId="2ED71403" w:rsidR="00377E7D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289,881</w:t>
            </w:r>
          </w:p>
        </w:tc>
      </w:tr>
      <w:tr w:rsidR="00377E7D" w:rsidRPr="004A7DFC" w14:paraId="75C0818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94A34" w14:textId="46800F3F" w:rsidR="00377E7D" w:rsidRDefault="00377E7D" w:rsidP="00377E7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61 - 90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E0745F" w14:textId="328414C6" w:rsidR="00377E7D" w:rsidRPr="00175B1E" w:rsidRDefault="00377E7D" w:rsidP="003F1E85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D454A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B80D7C" w14:textId="0C2790BF" w:rsidR="00377E7D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3FB">
              <w:rPr>
                <w:rFonts w:asciiTheme="majorBidi" w:hAnsiTheme="majorBidi" w:cstheme="majorBidi"/>
                <w:sz w:val="30"/>
                <w:szCs w:val="30"/>
              </w:rPr>
              <w:t>46,353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EA3394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C96D09" w14:textId="27BBD38F" w:rsidR="00377E7D" w:rsidRPr="004A7DFC" w:rsidRDefault="00377E7D" w:rsidP="003F1E85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68DBEC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C9A4B4" w14:textId="4AC70504" w:rsidR="00377E7D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323FB">
              <w:rPr>
                <w:rFonts w:asciiTheme="majorBidi" w:hAnsiTheme="majorBidi" w:cstheme="majorBidi"/>
                <w:sz w:val="30"/>
                <w:szCs w:val="30"/>
              </w:rPr>
              <w:t>46,353</w:t>
            </w:r>
          </w:p>
        </w:tc>
      </w:tr>
      <w:tr w:rsidR="00377E7D" w:rsidRPr="004A7DFC" w14:paraId="60A5C77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6506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27C" w14:textId="36FFA0C5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783,293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8ECD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1CC6" w14:textId="501837C7" w:rsidR="00377E7D" w:rsidRPr="007E1F31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1,394,385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AAAA6" w14:textId="77777777" w:rsidR="00377E7D" w:rsidRPr="007E1F31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087" w14:textId="6BAFDFF3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783,293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245F1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D930" w14:textId="1E537706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1,394,385</w:t>
            </w:r>
          </w:p>
        </w:tc>
      </w:tr>
      <w:tr w:rsidR="00377E7D" w:rsidRPr="004A7DFC" w14:paraId="29D5165B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6045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425CF" w14:textId="07C76F27" w:rsidR="00377E7D" w:rsidRPr="00C615E3" w:rsidRDefault="00377E7D" w:rsidP="00377E7D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B61DF" w14:textId="77777777" w:rsidR="00377E7D" w:rsidRPr="004A7DFC" w:rsidRDefault="00377E7D" w:rsidP="00377E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8287" w14:textId="4A43B05B" w:rsidR="00377E7D" w:rsidRPr="004A7DFC" w:rsidRDefault="00377E7D" w:rsidP="00377E7D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A38B5" w14:textId="77777777" w:rsidR="00377E7D" w:rsidRPr="004A7DFC" w:rsidRDefault="00377E7D" w:rsidP="00377E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2C0E" w14:textId="4AA3E131" w:rsidR="00377E7D" w:rsidRPr="00C615E3" w:rsidRDefault="00377E7D" w:rsidP="00377E7D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CE6AF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B100" w14:textId="7CB5896B" w:rsidR="00377E7D" w:rsidRPr="004A7DFC" w:rsidRDefault="00377E7D" w:rsidP="00377E7D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7E7D" w:rsidRPr="004A7DFC" w14:paraId="4EF7157F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743A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6BC" w14:textId="4E72EEC4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783,293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0943" w14:textId="77777777" w:rsidR="00377E7D" w:rsidRPr="004A7DFC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34FFE" w14:textId="5B65C9F3" w:rsidR="00377E7D" w:rsidRPr="007E1F31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5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1,394,385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9877" w14:textId="77777777" w:rsidR="00377E7D" w:rsidRPr="007E1F31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FB3A" w14:textId="6F23FD3E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783,293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AC6C" w14:textId="77777777" w:rsidR="00377E7D" w:rsidRPr="004A7DFC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A8899" w14:textId="2FF3A0CF" w:rsidR="00377E7D" w:rsidRPr="004A7DFC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1,394,385</w:t>
            </w:r>
          </w:p>
        </w:tc>
      </w:tr>
    </w:tbl>
    <w:p w14:paraId="04471CA9" w14:textId="00079B24" w:rsidR="00323368" w:rsidRDefault="00323368"/>
    <w:p w14:paraId="3ED7690E" w14:textId="77777777" w:rsidR="00323368" w:rsidRDefault="00323368">
      <w:pPr>
        <w:spacing w:line="240" w:lineRule="auto"/>
      </w:pPr>
      <w: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323368" w:rsidRPr="00F82619" w14:paraId="5A78AE9B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8EF0" w14:textId="77777777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1E42B" w14:textId="6B3997BB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7B40E1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EC356" w14:textId="089DF61E" w:rsidR="00323368" w:rsidRPr="00F82619" w:rsidRDefault="00323368" w:rsidP="00323368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3368" w:rsidRPr="00F82619" w14:paraId="22E626A9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6A018" w14:textId="77777777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18BADE" w14:textId="512CEE56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C5C40C" w14:textId="77777777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FEBB54" w14:textId="43C02DC3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655D7B" w14:textId="77777777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C01AF6" w14:textId="3EA8677C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74322" w14:textId="77777777" w:rsidR="00323368" w:rsidRPr="00323368" w:rsidRDefault="00323368" w:rsidP="00323368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373B2E" w14:textId="5D96CB20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23368" w:rsidRPr="00F82619" w14:paraId="25DCB3B6" w14:textId="77777777" w:rsidTr="0032336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33E2" w14:textId="77777777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6D2DDB" w14:textId="7CFB649C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512B6" w14:textId="77777777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2B9606" w14:textId="534FBAA5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275014" w14:textId="77777777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37D853" w14:textId="34B81D17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729F74" w14:textId="77777777" w:rsidR="00323368" w:rsidRPr="00323368" w:rsidRDefault="00323368" w:rsidP="00323368">
            <w:pPr>
              <w:tabs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5BDA90" w14:textId="1640CA55" w:rsidR="00323368" w:rsidRPr="00F82619" w:rsidRDefault="00323368" w:rsidP="0032336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23368" w:rsidRPr="00F82619" w14:paraId="7AAD1324" w14:textId="77777777" w:rsidTr="0042190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31E87" w14:textId="77777777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A61F2D1" w14:textId="552FA10F" w:rsidR="00323368" w:rsidRPr="00F82619" w:rsidRDefault="00323368" w:rsidP="00323368">
            <w:pPr>
              <w:tabs>
                <w:tab w:val="decimal" w:pos="95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3368" w:rsidRPr="00F82619" w14:paraId="6E689D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9E3DE" w14:textId="20E834DC" w:rsidR="00323368" w:rsidRPr="00435338" w:rsidRDefault="00323368" w:rsidP="0032336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76B99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7D661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FC36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38D92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AD2D6" w14:textId="77777777" w:rsidR="00323368" w:rsidRPr="00F82619" w:rsidRDefault="00323368" w:rsidP="0032336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72971" w14:textId="77777777" w:rsidR="00323368" w:rsidRPr="00F82619" w:rsidRDefault="00323368" w:rsidP="0032336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BBC1" w14:textId="77777777" w:rsidR="00323368" w:rsidRPr="00F82619" w:rsidRDefault="00323368" w:rsidP="0032336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7E7D" w:rsidRPr="00F82619" w14:paraId="7669B55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EEAA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DB6B7" w14:textId="79766519" w:rsidR="00377E7D" w:rsidRPr="00AA18A5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1,299,465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764D8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48E8F" w14:textId="282EF223" w:rsidR="00377E7D" w:rsidRPr="00F82619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1,338,998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DC07E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E72A0" w14:textId="07B3F544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1,299,465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0173A" w14:textId="77777777" w:rsidR="00377E7D" w:rsidRPr="00F82619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7E143" w14:textId="61A5CBF5" w:rsidR="00377E7D" w:rsidRPr="00F82619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1,338,998</w:t>
            </w:r>
          </w:p>
        </w:tc>
      </w:tr>
      <w:tr w:rsidR="00377E7D" w:rsidRPr="00F82619" w14:paraId="3DE4E0F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7098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4A7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77EA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1F67" w14:textId="77777777" w:rsidR="00377E7D" w:rsidRPr="007E1F31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892A0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DE6A8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8F67" w14:textId="77777777" w:rsidR="00377E7D" w:rsidRPr="00F82619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82A20" w14:textId="77777777" w:rsidR="00377E7D" w:rsidRPr="00F82619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7E7D" w:rsidRPr="00F82619" w14:paraId="7362C753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7D28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4C27D1" w14:textId="4ACA309E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07749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CF6D2" w14:textId="308E6340" w:rsidR="00377E7D" w:rsidRPr="007E1F31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5C52F" w14:textId="77777777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4A6F51" w14:textId="1DD4F25F" w:rsidR="00377E7D" w:rsidRPr="00F82619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D6F0F" w14:textId="77777777" w:rsidR="00377E7D" w:rsidRPr="00F82619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A7D39" w14:textId="61E8D726" w:rsidR="00377E7D" w:rsidRPr="00F82619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</w:tr>
      <w:tr w:rsidR="00377E7D" w:rsidRPr="00435338" w14:paraId="5DB7EE5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676A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459D" w14:textId="50F3DE91" w:rsidR="00377E7D" w:rsidRPr="00AA18A5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1,299,608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E9ED4" w14:textId="77777777" w:rsidR="00377E7D" w:rsidRPr="006145CD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02286" w14:textId="3C92AF56" w:rsidR="00377E7D" w:rsidRPr="007E1F31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1,340,123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96417" w14:textId="77777777" w:rsidR="00377E7D" w:rsidRPr="007E1F31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1B878" w14:textId="0D62E79E" w:rsidR="00377E7D" w:rsidRPr="00435338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1,299,608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EC5EE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C42B5" w14:textId="300430BE" w:rsidR="00377E7D" w:rsidRPr="00435338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1,340,123</w:t>
            </w:r>
          </w:p>
        </w:tc>
      </w:tr>
      <w:tr w:rsidR="00377E7D" w:rsidRPr="00435338" w14:paraId="5B87D52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A8F1" w14:textId="77777777" w:rsidR="00377E7D" w:rsidRPr="00D26E49" w:rsidRDefault="00377E7D" w:rsidP="00377E7D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12DF" w14:textId="6C4D16DE" w:rsidR="00377E7D" w:rsidRPr="00435338" w:rsidRDefault="00377E7D" w:rsidP="00377E7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DCF73" w14:textId="77777777" w:rsidR="00377E7D" w:rsidRPr="00435338" w:rsidRDefault="00377E7D" w:rsidP="00377E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C51D5" w14:textId="2BCEBC58" w:rsidR="00377E7D" w:rsidRPr="007E1F31" w:rsidRDefault="00377E7D" w:rsidP="00377E7D">
            <w:pPr>
              <w:tabs>
                <w:tab w:val="left" w:pos="481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C372B" w14:textId="77777777" w:rsidR="00377E7D" w:rsidRPr="00435338" w:rsidRDefault="00377E7D" w:rsidP="00377E7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D177B" w14:textId="647343E6" w:rsidR="00377E7D" w:rsidRPr="00435338" w:rsidRDefault="00377E7D" w:rsidP="00377E7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A9FA0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ABB14" w14:textId="1AFDB8E9" w:rsidR="00377E7D" w:rsidRPr="00435338" w:rsidRDefault="00377E7D" w:rsidP="00377E7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77E7D" w:rsidRPr="00435338" w14:paraId="0E090C9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EFB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920D" w14:textId="46C8A696" w:rsidR="00377E7D" w:rsidRPr="00AA18A5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1,299,608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BF69" w14:textId="77777777" w:rsidR="00377E7D" w:rsidRPr="006145CD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3EBF3" w14:textId="12AB7047" w:rsidR="00377E7D" w:rsidRPr="007E1F31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1,340,123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83B8" w14:textId="77777777" w:rsidR="00377E7D" w:rsidRPr="007E1F31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D1DC3" w14:textId="1AABB01F" w:rsidR="00377E7D" w:rsidRPr="00435338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1,299,608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B753E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D9639" w14:textId="3755EABE" w:rsidR="00377E7D" w:rsidRPr="00435338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1,340,123</w:t>
            </w:r>
          </w:p>
        </w:tc>
      </w:tr>
      <w:tr w:rsidR="00377E7D" w:rsidRPr="00925819" w14:paraId="34A729BE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47DFC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1D575" w14:textId="6D6274A5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CA17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38D00" w14:textId="77777777" w:rsidR="00377E7D" w:rsidRPr="00F24B75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1F21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7FE91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DE8C0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06F30D" w14:textId="77777777" w:rsidR="00377E7D" w:rsidRPr="00F24B75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7E7D" w:rsidRPr="00435338" w14:paraId="20A4CEB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926B5" w14:textId="77777777" w:rsidR="00377E7D" w:rsidRPr="00F82619" w:rsidRDefault="00377E7D" w:rsidP="00377E7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EA892" w14:textId="08B107A9" w:rsidR="00377E7D" w:rsidRPr="00AA18A5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2,082,901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5D96F" w14:textId="77777777" w:rsidR="00377E7D" w:rsidRPr="006145CD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933C7C" w14:textId="761B5263" w:rsidR="00377E7D" w:rsidRPr="007E1F31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2,734,508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42D9F" w14:textId="77777777" w:rsidR="00377E7D" w:rsidRPr="007E1F31" w:rsidRDefault="00377E7D" w:rsidP="00377E7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71F07" w14:textId="3A354A9E" w:rsidR="00377E7D" w:rsidRPr="00F237D6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2,082,901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E2975" w14:textId="77777777" w:rsidR="00377E7D" w:rsidRPr="00435338" w:rsidRDefault="00377E7D" w:rsidP="00377E7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94624" w14:textId="29C0B114" w:rsidR="00377E7D" w:rsidRPr="00435338" w:rsidRDefault="00377E7D" w:rsidP="00377E7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2,734,508</w:t>
            </w:r>
          </w:p>
        </w:tc>
      </w:tr>
    </w:tbl>
    <w:p w14:paraId="183CF60A" w14:textId="3192785B" w:rsidR="00E275DE" w:rsidRDefault="00E275DE" w:rsidP="00772053">
      <w:pPr>
        <w:pStyle w:val="Ang15"/>
      </w:pPr>
    </w:p>
    <w:p w14:paraId="304FFD37" w14:textId="20F4BC95" w:rsidR="00C13355" w:rsidRDefault="00C13355" w:rsidP="00B51B97">
      <w:pPr>
        <w:pStyle w:val="Caption"/>
      </w:pPr>
      <w:r w:rsidRPr="00925819">
        <w:rPr>
          <w:cs/>
        </w:rPr>
        <w:t>เงินลงทุนในบริษัทย่อย</w:t>
      </w:r>
      <w:r w:rsidR="00B36294">
        <w:rPr>
          <w:rFonts w:hint="cs"/>
          <w:cs/>
        </w:rPr>
        <w:t>และการร่วมค้า</w:t>
      </w:r>
    </w:p>
    <w:p w14:paraId="33C868A3" w14:textId="77777777" w:rsidR="00DC2540" w:rsidRPr="00DC2540" w:rsidRDefault="00DC2540" w:rsidP="00DC2540">
      <w:pPr>
        <w:pStyle w:val="Ang15"/>
      </w:pPr>
    </w:p>
    <w:p w14:paraId="6EB7C047" w14:textId="2B99C23D" w:rsidR="00DC2540" w:rsidRPr="00916005" w:rsidRDefault="00DC2540" w:rsidP="00DC2540">
      <w:pPr>
        <w:pStyle w:val="Caption"/>
        <w:numPr>
          <w:ilvl w:val="0"/>
          <w:numId w:val="0"/>
        </w:numPr>
        <w:ind w:left="540"/>
        <w:rPr>
          <w:cs/>
        </w:rPr>
      </w:pPr>
      <w:r>
        <w:rPr>
          <w:rFonts w:hint="cs"/>
          <w:cs/>
        </w:rPr>
        <w:t>เงินลงทุนในบริษัทย่อย</w:t>
      </w:r>
    </w:p>
    <w:p w14:paraId="03CD324D" w14:textId="043C1465" w:rsidR="00E376D0" w:rsidRDefault="00E376D0" w:rsidP="00DC2540">
      <w:pPr>
        <w:pStyle w:val="Ang15"/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B25820" w:rsidRPr="00D041CF" w14:paraId="3BF028A2" w14:textId="77777777" w:rsidTr="00170145">
        <w:trPr>
          <w:tblHeader/>
        </w:trPr>
        <w:tc>
          <w:tcPr>
            <w:tcW w:w="3089" w:type="pct"/>
          </w:tcPr>
          <w:p w14:paraId="517374E6" w14:textId="125DB723" w:rsidR="00B25820" w:rsidRPr="00B25820" w:rsidRDefault="00DC2DA1" w:rsidP="00DC2DA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911" w:type="pct"/>
            <w:gridSpan w:val="3"/>
          </w:tcPr>
          <w:p w14:paraId="55586A3A" w14:textId="77777777" w:rsidR="00B25820" w:rsidRPr="00B25820" w:rsidRDefault="00B25820" w:rsidP="00B25820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820" w:rsidRPr="00383FA0" w14:paraId="373DB818" w14:textId="77777777" w:rsidTr="00170145">
        <w:trPr>
          <w:trHeight w:val="299"/>
          <w:tblHeader/>
        </w:trPr>
        <w:tc>
          <w:tcPr>
            <w:tcW w:w="3089" w:type="pct"/>
          </w:tcPr>
          <w:p w14:paraId="0753A878" w14:textId="6DEE8966" w:rsidR="00B25820" w:rsidRPr="00B25820" w:rsidRDefault="00926712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83" w:type="pct"/>
          </w:tcPr>
          <w:p w14:paraId="2F72C05D" w14:textId="65398833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92671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604A6F2C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2297DE73" w14:textId="6C804005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92671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25820" w:rsidRPr="00D041CF" w14:paraId="152C9C29" w14:textId="77777777" w:rsidTr="00170145">
        <w:trPr>
          <w:trHeight w:val="299"/>
          <w:tblHeader/>
        </w:trPr>
        <w:tc>
          <w:tcPr>
            <w:tcW w:w="3089" w:type="pct"/>
          </w:tcPr>
          <w:p w14:paraId="55CC5426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1AC51112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820" w:rsidRPr="00D041CF" w14:paraId="13514C30" w14:textId="77777777" w:rsidTr="00170145">
        <w:tc>
          <w:tcPr>
            <w:tcW w:w="3089" w:type="pct"/>
          </w:tcPr>
          <w:p w14:paraId="6B6F8258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2FE865AD" w14:textId="77777777" w:rsidR="00B25820" w:rsidRPr="00B25820" w:rsidRDefault="00B25820" w:rsidP="00B25820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191737F" w14:textId="77777777" w:rsidR="00B25820" w:rsidRPr="00B25820" w:rsidRDefault="00B25820" w:rsidP="00B25820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440873DA" w14:textId="77777777" w:rsidR="00B25820" w:rsidRPr="00B25820" w:rsidRDefault="00B25820" w:rsidP="00B25820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712" w:rsidRPr="00112B95" w14:paraId="7181329A" w14:textId="77777777" w:rsidTr="00170145">
        <w:tc>
          <w:tcPr>
            <w:tcW w:w="3089" w:type="pct"/>
          </w:tcPr>
          <w:p w14:paraId="30E49226" w14:textId="1BAB0640" w:rsidR="00926712" w:rsidRPr="00B25820" w:rsidRDefault="00926712" w:rsidP="00926712">
            <w:pPr>
              <w:tabs>
                <w:tab w:val="left" w:pos="42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83" w:type="pct"/>
          </w:tcPr>
          <w:p w14:paraId="4BC784EF" w14:textId="0FD4BB3C" w:rsidR="00926712" w:rsidRPr="008C2319" w:rsidRDefault="00E5094F" w:rsidP="00926712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2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415,815</w:t>
            </w:r>
          </w:p>
        </w:tc>
        <w:tc>
          <w:tcPr>
            <w:tcW w:w="148" w:type="pct"/>
          </w:tcPr>
          <w:p w14:paraId="4043A974" w14:textId="77777777" w:rsidR="00926712" w:rsidRPr="00B25820" w:rsidRDefault="00926712" w:rsidP="00926712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880" w:type="pct"/>
          </w:tcPr>
          <w:p w14:paraId="7EC89ECE" w14:textId="50DDE285" w:rsidR="00926712" w:rsidRPr="00B25820" w:rsidRDefault="00926712" w:rsidP="00926712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421,996</w:t>
            </w:r>
          </w:p>
        </w:tc>
      </w:tr>
      <w:tr w:rsidR="00926712" w:rsidRPr="00112B95" w14:paraId="52711EC6" w14:textId="77777777" w:rsidTr="00170145">
        <w:tc>
          <w:tcPr>
            <w:tcW w:w="3089" w:type="pct"/>
          </w:tcPr>
          <w:p w14:paraId="06DEF30C" w14:textId="77777777" w:rsidR="00926712" w:rsidRPr="00B25820" w:rsidRDefault="00926712" w:rsidP="0092671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B25820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2582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883" w:type="pct"/>
          </w:tcPr>
          <w:p w14:paraId="321EC14B" w14:textId="0E3C5CBC" w:rsidR="00926712" w:rsidRPr="00C87CD9" w:rsidRDefault="00C87CD9" w:rsidP="00926712">
            <w:pPr>
              <w:tabs>
                <w:tab w:val="decimal" w:pos="140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 w:rsidRPr="00C87CD9"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  <w:tc>
          <w:tcPr>
            <w:tcW w:w="148" w:type="pct"/>
          </w:tcPr>
          <w:p w14:paraId="60EA1AFC" w14:textId="77777777" w:rsidR="00926712" w:rsidRPr="00C87CD9" w:rsidRDefault="00926712" w:rsidP="00926712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</w:tcPr>
          <w:p w14:paraId="101A0CFE" w14:textId="3F23910F" w:rsidR="00926712" w:rsidRPr="00B25820" w:rsidRDefault="00926712" w:rsidP="00926712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(2,203)</w:t>
            </w:r>
          </w:p>
        </w:tc>
      </w:tr>
      <w:tr w:rsidR="00926712" w:rsidRPr="00D041CF" w14:paraId="32E77A66" w14:textId="77777777" w:rsidTr="00170145">
        <w:tc>
          <w:tcPr>
            <w:tcW w:w="3089" w:type="pct"/>
          </w:tcPr>
          <w:p w14:paraId="4FA3CA07" w14:textId="0722BAB1" w:rsidR="00926712" w:rsidRPr="00B25820" w:rsidRDefault="00926712" w:rsidP="0092671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8A5019" w14:textId="6730FEDC" w:rsidR="00926712" w:rsidRPr="00C87CD9" w:rsidRDefault="00C87CD9" w:rsidP="00926712">
            <w:pPr>
              <w:tabs>
                <w:tab w:val="decimal" w:pos="1403"/>
              </w:tabs>
              <w:spacing w:line="240" w:lineRule="atLeast"/>
              <w:ind w:right="-1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413,944</w:t>
            </w:r>
          </w:p>
        </w:tc>
        <w:tc>
          <w:tcPr>
            <w:tcW w:w="148" w:type="pct"/>
          </w:tcPr>
          <w:p w14:paraId="2A2FBBF4" w14:textId="77777777" w:rsidR="00926712" w:rsidRPr="00B25820" w:rsidRDefault="00926712" w:rsidP="00926712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044A5690" w14:textId="5280BA26" w:rsidR="00926712" w:rsidRPr="00B25820" w:rsidRDefault="00926712" w:rsidP="00926712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419,793</w:t>
            </w:r>
          </w:p>
        </w:tc>
      </w:tr>
    </w:tbl>
    <w:p w14:paraId="0E931DD3" w14:textId="77777777" w:rsidR="00925819" w:rsidRPr="00DC2540" w:rsidRDefault="00925819" w:rsidP="00DC2540">
      <w:pPr>
        <w:pStyle w:val="Ang15"/>
      </w:pPr>
    </w:p>
    <w:p w14:paraId="5241D4D7" w14:textId="64F9F8E8" w:rsidR="00FA685C" w:rsidRPr="00DC2540" w:rsidRDefault="00FA685C" w:rsidP="00C87CD9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right="-25"/>
        <w:jc w:val="thaiDistribute"/>
        <w:rPr>
          <w:rFonts w:asciiTheme="majorBidi" w:hAnsiTheme="majorBidi"/>
          <w:b w:val="0"/>
          <w:bCs w:val="0"/>
        </w:rPr>
        <w:sectPr w:rsidR="00FA685C" w:rsidRPr="00DC2540" w:rsidSect="009F7498">
          <w:headerReference w:type="default" r:id="rId12"/>
          <w:footerReference w:type="default" r:id="rId13"/>
          <w:pgSz w:w="11909" w:h="16834" w:code="9"/>
          <w:pgMar w:top="691" w:right="1152" w:bottom="1166" w:left="1166" w:header="706" w:footer="706" w:gutter="0"/>
          <w:pgNumType w:start="13"/>
          <w:cols w:space="737"/>
          <w:docGrid w:linePitch="360"/>
        </w:sectPr>
      </w:pPr>
    </w:p>
    <w:tbl>
      <w:tblPr>
        <w:tblW w:w="149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4"/>
        <w:gridCol w:w="3486"/>
        <w:gridCol w:w="90"/>
        <w:gridCol w:w="900"/>
        <w:gridCol w:w="90"/>
        <w:gridCol w:w="900"/>
        <w:gridCol w:w="81"/>
        <w:gridCol w:w="909"/>
        <w:gridCol w:w="68"/>
        <w:gridCol w:w="922"/>
        <w:gridCol w:w="99"/>
        <w:gridCol w:w="981"/>
        <w:gridCol w:w="56"/>
        <w:gridCol w:w="934"/>
        <w:gridCol w:w="95"/>
        <w:gridCol w:w="1075"/>
        <w:gridCol w:w="90"/>
        <w:gridCol w:w="1080"/>
      </w:tblGrid>
      <w:tr w:rsidR="00834408" w:rsidRPr="004F2D3D" w14:paraId="29EB2213" w14:textId="77777777" w:rsidTr="00D81476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6D8663E6" w14:textId="77777777" w:rsidR="00834408" w:rsidRPr="004F2D3D" w:rsidRDefault="00834408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B3670A" w14:textId="77777777" w:rsidR="00834408" w:rsidRPr="004F2D3D" w:rsidRDefault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1884C779" w14:textId="77777777" w:rsidR="00834408" w:rsidRPr="004F2D3D" w:rsidRDefault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E52275" w14:textId="77777777" w:rsidR="00834408" w:rsidRPr="004F2D3D" w:rsidRDefault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0" w:type="dxa"/>
            <w:gridSpan w:val="15"/>
            <w:shd w:val="clear" w:color="auto" w:fill="auto"/>
          </w:tcPr>
          <w:p w14:paraId="2E09D851" w14:textId="22641989" w:rsidR="00834408" w:rsidRPr="004F2D3D" w:rsidRDefault="0083440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834408" w:rsidRPr="004F2D3D" w14:paraId="057D80FE" w14:textId="77777777" w:rsidTr="00D81476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C870B3E" w14:textId="77777777" w:rsidR="00834408" w:rsidRPr="004F2D3D" w:rsidRDefault="00834408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3C72949" w14:textId="77777777" w:rsidR="00834408" w:rsidRPr="004F2D3D" w:rsidRDefault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  <w:vAlign w:val="bottom"/>
          </w:tcPr>
          <w:p w14:paraId="2A878E3E" w14:textId="2CBEE7AE" w:rsidR="00834408" w:rsidRPr="004F2D3D" w:rsidRDefault="0083440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68A742" w14:textId="77777777" w:rsidR="00834408" w:rsidRPr="004F2D3D" w:rsidRDefault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2E55470" w14:textId="08D69FD8" w:rsidR="00834408" w:rsidRPr="004F2D3D" w:rsidRDefault="0083440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2E50EC6" w14:textId="77777777" w:rsidR="00834408" w:rsidRPr="004F2D3D" w:rsidRDefault="0083440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874A3B6" w14:textId="17D95D22" w:rsidR="00834408" w:rsidRPr="004F2D3D" w:rsidRDefault="0083440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DB95887" w14:textId="77777777" w:rsidR="00834408" w:rsidRPr="004F2D3D" w:rsidRDefault="00834408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7A8623F5" w14:textId="090B76CD" w:rsidR="00834408" w:rsidRPr="004F2D3D" w:rsidRDefault="00834408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71E6405" w14:textId="77777777" w:rsidR="00834408" w:rsidRPr="004F2D3D" w:rsidRDefault="00834408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33EFCA97" w14:textId="74234B44" w:rsidR="00834408" w:rsidRPr="004F2D3D" w:rsidRDefault="0083440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34408" w:rsidRPr="004F2D3D" w14:paraId="481A040C" w14:textId="77777777" w:rsidTr="00D81476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2CD915CA" w14:textId="77777777" w:rsidR="00834408" w:rsidRPr="004F2D3D" w:rsidRDefault="00834408" w:rsidP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F25B6EF" w14:textId="77777777" w:rsidR="00834408" w:rsidRPr="004F2D3D" w:rsidRDefault="00834408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  <w:vAlign w:val="bottom"/>
          </w:tcPr>
          <w:p w14:paraId="04E7AC6B" w14:textId="19D1708B" w:rsidR="00834408" w:rsidRPr="004F2D3D" w:rsidRDefault="00834408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46CE442F" w14:textId="77777777" w:rsidR="00834408" w:rsidRPr="004F2D3D" w:rsidRDefault="00834408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721AAB91" w14:textId="12D74BFB" w:rsidR="00834408" w:rsidRPr="004F2D3D" w:rsidRDefault="00834408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0434DA7B" w14:textId="77777777" w:rsidR="00834408" w:rsidRPr="004F2D3D" w:rsidRDefault="00834408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7AAE5D72" w14:textId="688A9A99" w:rsidR="00834408" w:rsidRPr="004F2D3D" w:rsidRDefault="00834408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E43EA89" w14:textId="77777777" w:rsidR="00834408" w:rsidRPr="004F2D3D" w:rsidRDefault="00834408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E8930A8" w14:textId="2859C530" w:rsidR="00834408" w:rsidRPr="004F2D3D" w:rsidRDefault="00834408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501C8149" w14:textId="77777777" w:rsidR="00834408" w:rsidRPr="004F2D3D" w:rsidRDefault="00834408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7098A8B4" w14:textId="16EE819B" w:rsidR="00834408" w:rsidRPr="004F2D3D" w:rsidRDefault="00834408" w:rsidP="00C30F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834408" w:rsidRPr="004F2D3D" w14:paraId="08C8E179" w14:textId="77777777" w:rsidTr="00D81476">
        <w:trPr>
          <w:trHeight w:val="234"/>
          <w:tblHeader/>
        </w:trPr>
        <w:tc>
          <w:tcPr>
            <w:tcW w:w="2970" w:type="dxa"/>
            <w:shd w:val="clear" w:color="auto" w:fill="auto"/>
            <w:vAlign w:val="bottom"/>
          </w:tcPr>
          <w:p w14:paraId="4158F07D" w14:textId="77777777" w:rsidR="00834408" w:rsidRPr="004F2D3D" w:rsidRDefault="00834408" w:rsidP="004F00BA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C0EC6E7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2DF13714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DAC5B9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DFFA4F" w14:textId="57C2A08D" w:rsidR="00834408" w:rsidRPr="004F2D3D" w:rsidRDefault="00834408" w:rsidP="004F00BA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3929A11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2D5145" w14:textId="0B7F3FD9" w:rsidR="00834408" w:rsidRPr="004F2D3D" w:rsidRDefault="00834408" w:rsidP="004F00B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6793AEC3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7A461DB" w14:textId="38E1A00C" w:rsidR="00834408" w:rsidRPr="004F2D3D" w:rsidRDefault="00834408" w:rsidP="004F00BA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68" w:type="dxa"/>
            <w:shd w:val="clear" w:color="auto" w:fill="auto"/>
          </w:tcPr>
          <w:p w14:paraId="684AE16D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1BB70EC2" w14:textId="3E741B1E" w:rsidR="00834408" w:rsidRPr="004F2D3D" w:rsidRDefault="00834408" w:rsidP="004F00B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58BDDB20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68C52BD" w14:textId="44E171A5" w:rsidR="00834408" w:rsidRPr="004F2D3D" w:rsidRDefault="00834408" w:rsidP="004F00BA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56" w:type="dxa"/>
            <w:shd w:val="clear" w:color="auto" w:fill="auto"/>
          </w:tcPr>
          <w:p w14:paraId="504ED6A7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B8DB522" w14:textId="516D0979" w:rsidR="00834408" w:rsidRPr="004F2D3D" w:rsidRDefault="00834408" w:rsidP="004F00B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066ACBD9" w14:textId="77777777" w:rsidR="00834408" w:rsidRPr="004F2D3D" w:rsidRDefault="00834408" w:rsidP="004F00B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A1AE5ED" w14:textId="5C736DAE" w:rsidR="00834408" w:rsidRPr="004F2D3D" w:rsidRDefault="00834408" w:rsidP="004F00BA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4F38161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B71645" w14:textId="44C5D2F2" w:rsidR="00834408" w:rsidRPr="004F2D3D" w:rsidRDefault="00834408" w:rsidP="004F00B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</w:tr>
      <w:tr w:rsidR="00834408" w:rsidRPr="004F2D3D" w14:paraId="0B347144" w14:textId="77777777" w:rsidTr="00D81476">
        <w:trPr>
          <w:trHeight w:val="234"/>
          <w:tblHeader/>
        </w:trPr>
        <w:tc>
          <w:tcPr>
            <w:tcW w:w="2970" w:type="dxa"/>
            <w:shd w:val="clear" w:color="auto" w:fill="auto"/>
            <w:vAlign w:val="bottom"/>
          </w:tcPr>
          <w:p w14:paraId="3ACA342A" w14:textId="77777777" w:rsidR="00834408" w:rsidRPr="004F2D3D" w:rsidRDefault="00834408" w:rsidP="004F00BA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A400952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05B2755F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4D6440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0BC190" w14:textId="62BA9863" w:rsidR="00834408" w:rsidRPr="004F2D3D" w:rsidRDefault="00834408" w:rsidP="004F00BA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C0DBB1B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CFD625" w14:textId="44207FA1" w:rsidR="00834408" w:rsidRPr="004F2D3D" w:rsidRDefault="00834408" w:rsidP="004F00B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41573364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95B572C" w14:textId="6AA8061C" w:rsidR="00834408" w:rsidRPr="004F2D3D" w:rsidRDefault="00834408" w:rsidP="004F00BA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68" w:type="dxa"/>
            <w:shd w:val="clear" w:color="auto" w:fill="auto"/>
          </w:tcPr>
          <w:p w14:paraId="502C16A3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66D5B62" w14:textId="3EA5FCA3" w:rsidR="00834408" w:rsidRPr="004F2D3D" w:rsidRDefault="00834408" w:rsidP="004F00B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9" w:type="dxa"/>
            <w:shd w:val="clear" w:color="auto" w:fill="auto"/>
          </w:tcPr>
          <w:p w14:paraId="6C579537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7045E48" w14:textId="2034AE2D" w:rsidR="00834408" w:rsidRPr="004F2D3D" w:rsidRDefault="00834408" w:rsidP="004F00BA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56" w:type="dxa"/>
            <w:shd w:val="clear" w:color="auto" w:fill="auto"/>
          </w:tcPr>
          <w:p w14:paraId="7DA1E15F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64FE509" w14:textId="58E2A120" w:rsidR="00834408" w:rsidRPr="004F2D3D" w:rsidRDefault="00834408" w:rsidP="004F00B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5" w:type="dxa"/>
            <w:shd w:val="clear" w:color="auto" w:fill="auto"/>
          </w:tcPr>
          <w:p w14:paraId="021256ED" w14:textId="77777777" w:rsidR="00834408" w:rsidRPr="004F2D3D" w:rsidRDefault="00834408" w:rsidP="004F00BA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49D6E9C" w14:textId="3FF36BF8" w:rsidR="00834408" w:rsidRPr="004F2D3D" w:rsidRDefault="00834408" w:rsidP="004F00BA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76A9061A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5C0376" w14:textId="28EEC7E1" w:rsidR="00834408" w:rsidRPr="008C7BBB" w:rsidRDefault="00834408" w:rsidP="004F00BA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</w:tr>
      <w:tr w:rsidR="00834408" w:rsidRPr="004F2D3D" w14:paraId="6ACBAA60" w14:textId="77777777" w:rsidTr="00D81476">
        <w:trPr>
          <w:trHeight w:val="135"/>
          <w:tblHeader/>
        </w:trPr>
        <w:tc>
          <w:tcPr>
            <w:tcW w:w="2970" w:type="dxa"/>
            <w:shd w:val="clear" w:color="auto" w:fill="auto"/>
            <w:vAlign w:val="bottom"/>
          </w:tcPr>
          <w:p w14:paraId="75E9F4FF" w14:textId="77777777" w:rsidR="00834408" w:rsidRPr="004F2D3D" w:rsidRDefault="00834408" w:rsidP="004F00BA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B68DCCA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70EAF87D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4BBBB7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16D08F6" w14:textId="77777777" w:rsidR="00834408" w:rsidRPr="004F2D3D" w:rsidRDefault="00834408" w:rsidP="004F00BA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FDA905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09" w:type="dxa"/>
            <w:gridSpan w:val="11"/>
            <w:shd w:val="clear" w:color="auto" w:fill="auto"/>
          </w:tcPr>
          <w:p w14:paraId="39A90FCE" w14:textId="06E714E9" w:rsidR="00834408" w:rsidRPr="004F2D3D" w:rsidRDefault="00834408" w:rsidP="004F00BA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834408" w:rsidRPr="004F2D3D" w14:paraId="7D61A01A" w14:textId="77777777" w:rsidTr="00D81476">
        <w:tc>
          <w:tcPr>
            <w:tcW w:w="2970" w:type="dxa"/>
            <w:shd w:val="clear" w:color="auto" w:fill="auto"/>
            <w:vAlign w:val="bottom"/>
          </w:tcPr>
          <w:p w14:paraId="22541379" w14:textId="77777777" w:rsidR="00834408" w:rsidRPr="004F2D3D" w:rsidRDefault="00834408" w:rsidP="004F00B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0E7BC055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3C8E3946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37F557" w14:textId="77777777" w:rsidR="00834408" w:rsidRPr="004F2D3D" w:rsidRDefault="00834408" w:rsidP="004F00BA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CBEC4F" w14:textId="77777777" w:rsidR="00834408" w:rsidRPr="004F2D3D" w:rsidRDefault="00834408" w:rsidP="004F00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358D82" w14:textId="77777777" w:rsidR="00834408" w:rsidRPr="004F2D3D" w:rsidRDefault="00834408" w:rsidP="004F00B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8282FB" w14:textId="77777777" w:rsidR="00834408" w:rsidRPr="004F2D3D" w:rsidRDefault="00834408" w:rsidP="004F00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8E786FC" w14:textId="77777777" w:rsidR="00834408" w:rsidRPr="004F2D3D" w:rsidRDefault="00834408" w:rsidP="004F00B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326D67" w14:textId="77777777" w:rsidR="00834408" w:rsidRPr="004F2D3D" w:rsidRDefault="00834408" w:rsidP="004F00BA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A9BEBFF" w14:textId="77777777" w:rsidR="00834408" w:rsidRPr="004F2D3D" w:rsidRDefault="00834408" w:rsidP="004F00B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2AB97ED6" w14:textId="77777777" w:rsidR="00834408" w:rsidRPr="004F2D3D" w:rsidRDefault="00834408" w:rsidP="004F00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943B27B" w14:textId="77777777" w:rsidR="00834408" w:rsidRPr="004F2D3D" w:rsidRDefault="00834408" w:rsidP="004F00B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522F140" w14:textId="77777777" w:rsidR="00834408" w:rsidRPr="004F2D3D" w:rsidRDefault="00834408" w:rsidP="004F00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488DF28D" w14:textId="77777777" w:rsidR="00834408" w:rsidRPr="004F2D3D" w:rsidRDefault="00834408" w:rsidP="004F00BA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9EDDF2" w14:textId="77777777" w:rsidR="00834408" w:rsidRPr="004F2D3D" w:rsidRDefault="00834408" w:rsidP="004F00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1B554C5" w14:textId="77777777" w:rsidR="00834408" w:rsidRPr="004F2D3D" w:rsidRDefault="00834408" w:rsidP="004F00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481EAD3" w14:textId="77777777" w:rsidR="00834408" w:rsidRPr="004F2D3D" w:rsidRDefault="00834408" w:rsidP="004F00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1A71A6" w14:textId="77777777" w:rsidR="00834408" w:rsidRPr="004F2D3D" w:rsidRDefault="00834408" w:rsidP="004F00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86D4B5" w14:textId="77777777" w:rsidR="00834408" w:rsidRPr="004F2D3D" w:rsidRDefault="00834408" w:rsidP="004F00B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34408" w:rsidRPr="004F2D3D" w14:paraId="2389DA64" w14:textId="77777777" w:rsidTr="00D81476">
        <w:tc>
          <w:tcPr>
            <w:tcW w:w="2970" w:type="dxa"/>
            <w:shd w:val="clear" w:color="auto" w:fill="auto"/>
          </w:tcPr>
          <w:p w14:paraId="7B5BB06F" w14:textId="4769DFB9" w:rsidR="00834408" w:rsidRPr="004F2D3D" w:rsidRDefault="00834408" w:rsidP="00834408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  <w:shd w:val="clear" w:color="auto" w:fill="auto"/>
          </w:tcPr>
          <w:p w14:paraId="078C87E4" w14:textId="77777777" w:rsidR="00834408" w:rsidRPr="004F2D3D" w:rsidRDefault="00834408" w:rsidP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3545E928" w14:textId="2EF8C4B9" w:rsidR="00834408" w:rsidRPr="004F2D3D" w:rsidRDefault="00834408" w:rsidP="00834408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0E6744" w14:textId="77777777" w:rsidR="00834408" w:rsidRPr="004F2D3D" w:rsidRDefault="00834408" w:rsidP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9C7D57" w14:textId="73E2065D" w:rsidR="00834408" w:rsidRPr="004F2D3D" w:rsidRDefault="00834408" w:rsidP="0083440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8119B7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C47AA4" w14:textId="4A98986F" w:rsidR="00834408" w:rsidRPr="004F2D3D" w:rsidRDefault="00834408" w:rsidP="0083440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56A1C004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6503C83" w14:textId="54E6EE15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68" w:type="dxa"/>
            <w:shd w:val="clear" w:color="auto" w:fill="auto"/>
          </w:tcPr>
          <w:p w14:paraId="1F2E2603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8751250" w14:textId="65E2645D" w:rsidR="00834408" w:rsidRPr="004F2D3D" w:rsidRDefault="00834408" w:rsidP="00834408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4E4C5D01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298D650" w14:textId="2347F915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1C62AAEF" w14:textId="77777777" w:rsidR="00834408" w:rsidRPr="004F2D3D" w:rsidRDefault="00834408" w:rsidP="0083440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0444D92" w14:textId="10E99E21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27609D1A" w14:textId="77777777" w:rsidR="00834408" w:rsidRPr="004F2D3D" w:rsidRDefault="00834408" w:rsidP="0083440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077B7BA" w14:textId="0F2C2017" w:rsidR="00834408" w:rsidRPr="004F2D3D" w:rsidRDefault="00834408" w:rsidP="00834408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179,038</w:t>
            </w:r>
          </w:p>
        </w:tc>
        <w:tc>
          <w:tcPr>
            <w:tcW w:w="90" w:type="dxa"/>
            <w:shd w:val="clear" w:color="auto" w:fill="auto"/>
          </w:tcPr>
          <w:p w14:paraId="4BD026C6" w14:textId="77777777" w:rsidR="00834408" w:rsidRPr="004F2D3D" w:rsidRDefault="00834408" w:rsidP="00834408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495B" w14:textId="3779D798" w:rsidR="00834408" w:rsidRPr="004F2D3D" w:rsidRDefault="00834408" w:rsidP="00834408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180,209</w:t>
            </w:r>
          </w:p>
        </w:tc>
      </w:tr>
      <w:tr w:rsidR="00834408" w:rsidRPr="004F2D3D" w14:paraId="6A4A8259" w14:textId="77777777" w:rsidTr="00D81476">
        <w:tc>
          <w:tcPr>
            <w:tcW w:w="2970" w:type="dxa"/>
            <w:shd w:val="clear" w:color="auto" w:fill="auto"/>
          </w:tcPr>
          <w:p w14:paraId="7A8BF103" w14:textId="77777777" w:rsidR="00834408" w:rsidRPr="004F2D3D" w:rsidRDefault="00834408" w:rsidP="00834408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  <w:shd w:val="clear" w:color="auto" w:fill="auto"/>
          </w:tcPr>
          <w:p w14:paraId="65A9F341" w14:textId="77777777" w:rsidR="00834408" w:rsidRPr="004F2D3D" w:rsidRDefault="00834408" w:rsidP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43E5E57F" w14:textId="77777777" w:rsidR="00834408" w:rsidRPr="004F2D3D" w:rsidRDefault="00834408" w:rsidP="00834408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5A20DA7" w14:textId="77777777" w:rsidR="00834408" w:rsidRPr="004F2D3D" w:rsidRDefault="00834408" w:rsidP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F2BBAD" w14:textId="411B0257" w:rsidR="00834408" w:rsidRPr="004F2D3D" w:rsidRDefault="00834408" w:rsidP="0083440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6A6ED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0EAC16" w14:textId="7A493D9F" w:rsidR="00834408" w:rsidRPr="004F2D3D" w:rsidRDefault="00834408" w:rsidP="0083440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4ECA79A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5E69018" w14:textId="3A487EAF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68" w:type="dxa"/>
            <w:shd w:val="clear" w:color="auto" w:fill="auto"/>
          </w:tcPr>
          <w:p w14:paraId="3932B7B2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9BDEC5F" w14:textId="2C5E73E5" w:rsidR="00834408" w:rsidRPr="004F2D3D" w:rsidRDefault="00834408" w:rsidP="00834408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3621E802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DCE52FE" w14:textId="1B2B603D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7F52B1F0" w14:textId="77777777" w:rsidR="00834408" w:rsidRPr="004F2D3D" w:rsidRDefault="00834408" w:rsidP="0083440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8131F6" w14:textId="34630B85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516661E3" w14:textId="77777777" w:rsidR="00834408" w:rsidRPr="004F2D3D" w:rsidRDefault="00834408" w:rsidP="0083440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FC63228" w14:textId="4C89186B" w:rsidR="00834408" w:rsidRPr="004F2D3D" w:rsidRDefault="00834408" w:rsidP="00834408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102,208</w:t>
            </w:r>
          </w:p>
        </w:tc>
        <w:tc>
          <w:tcPr>
            <w:tcW w:w="90" w:type="dxa"/>
            <w:shd w:val="clear" w:color="auto" w:fill="auto"/>
          </w:tcPr>
          <w:p w14:paraId="517F0990" w14:textId="77777777" w:rsidR="00834408" w:rsidRPr="004F2D3D" w:rsidRDefault="00834408" w:rsidP="00834408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9EBBC5" w14:textId="27FBC328" w:rsidR="00834408" w:rsidRPr="004F2D3D" w:rsidRDefault="00834408" w:rsidP="00834408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102,907</w:t>
            </w:r>
          </w:p>
        </w:tc>
      </w:tr>
      <w:tr w:rsidR="00834408" w:rsidRPr="004F2D3D" w14:paraId="71B5CD16" w14:textId="77777777" w:rsidTr="00D81476">
        <w:tc>
          <w:tcPr>
            <w:tcW w:w="2970" w:type="dxa"/>
            <w:shd w:val="clear" w:color="auto" w:fill="auto"/>
          </w:tcPr>
          <w:p w14:paraId="477788E4" w14:textId="77777777" w:rsidR="00834408" w:rsidRPr="004F2D3D" w:rsidRDefault="00834408" w:rsidP="00834408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4FCB76A2" w14:textId="77777777" w:rsidR="00834408" w:rsidRPr="004F2D3D" w:rsidRDefault="00834408" w:rsidP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4B92FC98" w14:textId="77777777" w:rsidR="00834408" w:rsidRPr="004F2D3D" w:rsidRDefault="00834408" w:rsidP="00834408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60F12198" w14:textId="77777777" w:rsidR="00834408" w:rsidRPr="004F2D3D" w:rsidRDefault="00834408" w:rsidP="00834408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DA29DE9" w14:textId="77777777" w:rsidR="00834408" w:rsidRPr="004F2D3D" w:rsidRDefault="00834408" w:rsidP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90B762" w14:textId="44359474" w:rsidR="00834408" w:rsidRPr="004F2D3D" w:rsidRDefault="00834408" w:rsidP="0083440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D7E5E0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9A697D" w14:textId="057D17EE" w:rsidR="00834408" w:rsidRPr="004F2D3D" w:rsidRDefault="00834408" w:rsidP="0083440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63CDCA33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8D2E35D" w14:textId="0A30DE5D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68" w:type="dxa"/>
            <w:shd w:val="clear" w:color="auto" w:fill="auto"/>
          </w:tcPr>
          <w:p w14:paraId="7D6942A5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A2EA84E" w14:textId="553E0125" w:rsidR="00834408" w:rsidRPr="004F2D3D" w:rsidRDefault="00834408" w:rsidP="00834408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7AFB959E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0A7D413" w14:textId="6A17D42E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56" w:type="dxa"/>
            <w:shd w:val="clear" w:color="auto" w:fill="auto"/>
          </w:tcPr>
          <w:p w14:paraId="617F922D" w14:textId="77777777" w:rsidR="00834408" w:rsidRPr="004F2D3D" w:rsidRDefault="00834408" w:rsidP="0083440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617A7CE" w14:textId="6DB012B0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000</w:t>
            </w:r>
          </w:p>
        </w:tc>
        <w:tc>
          <w:tcPr>
            <w:tcW w:w="95" w:type="dxa"/>
            <w:shd w:val="clear" w:color="auto" w:fill="auto"/>
          </w:tcPr>
          <w:p w14:paraId="048D736A" w14:textId="77777777" w:rsidR="00834408" w:rsidRPr="004F2D3D" w:rsidRDefault="00834408" w:rsidP="0083440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1915A70" w14:textId="658937A9" w:rsidR="00834408" w:rsidRPr="004F2D3D" w:rsidRDefault="00834408" w:rsidP="00834408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25,432</w:t>
            </w:r>
          </w:p>
        </w:tc>
        <w:tc>
          <w:tcPr>
            <w:tcW w:w="90" w:type="dxa"/>
            <w:shd w:val="clear" w:color="auto" w:fill="auto"/>
          </w:tcPr>
          <w:p w14:paraId="0047459F" w14:textId="77777777" w:rsidR="00834408" w:rsidRPr="004F2D3D" w:rsidRDefault="00834408" w:rsidP="00834408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468A73" w14:textId="7DA3C14F" w:rsidR="00834408" w:rsidRPr="004F2D3D" w:rsidRDefault="00834408" w:rsidP="00CE60C2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25,456</w:t>
            </w:r>
          </w:p>
        </w:tc>
      </w:tr>
      <w:tr w:rsidR="00834408" w:rsidRPr="004F2D3D" w14:paraId="2C3BB409" w14:textId="77777777" w:rsidTr="00D81476">
        <w:tc>
          <w:tcPr>
            <w:tcW w:w="2970" w:type="dxa"/>
            <w:shd w:val="clear" w:color="auto" w:fill="auto"/>
          </w:tcPr>
          <w:p w14:paraId="6689ACD7" w14:textId="75D48E71" w:rsidR="00834408" w:rsidRPr="004F2D3D" w:rsidRDefault="00834408" w:rsidP="00834408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  <w:shd w:val="clear" w:color="auto" w:fill="auto"/>
          </w:tcPr>
          <w:p w14:paraId="4AB8AB04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29859C69" w14:textId="77777777" w:rsidR="00834408" w:rsidRPr="004F2D3D" w:rsidRDefault="00834408" w:rsidP="00834408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CE2776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CA000" w14:textId="568CFF9B" w:rsidR="00834408" w:rsidRPr="004F2D3D" w:rsidRDefault="00834408" w:rsidP="00834408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22FA70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EE7DBE" w14:textId="642CE198" w:rsidR="00834408" w:rsidRPr="004F2D3D" w:rsidRDefault="00834408" w:rsidP="0083440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0D5AC0D0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A3966B" w14:textId="0FCF40A6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37CE832E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88B3C61" w14:textId="7427B19D" w:rsidR="00834408" w:rsidRPr="004F2D3D" w:rsidRDefault="00834408" w:rsidP="0083440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6097FF59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22BD651" w14:textId="2F33E89D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26C9CB3A" w14:textId="77777777" w:rsidR="00834408" w:rsidRPr="004F2D3D" w:rsidRDefault="00834408" w:rsidP="0083440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68635D5" w14:textId="5AE8FBAB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7D1765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05CBE3FB" w14:textId="77777777" w:rsidR="00834408" w:rsidRPr="004F2D3D" w:rsidRDefault="00834408" w:rsidP="0083440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9F5BF1D" w14:textId="3485DA1D" w:rsidR="00834408" w:rsidRPr="004F2D3D" w:rsidRDefault="00834408" w:rsidP="00834408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3,201</w:t>
            </w:r>
          </w:p>
        </w:tc>
        <w:tc>
          <w:tcPr>
            <w:tcW w:w="90" w:type="dxa"/>
            <w:shd w:val="clear" w:color="auto" w:fill="auto"/>
          </w:tcPr>
          <w:p w14:paraId="63B1BECF" w14:textId="77777777" w:rsidR="00834408" w:rsidRPr="004F2D3D" w:rsidRDefault="00834408" w:rsidP="00834408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F1EE08" w14:textId="2D959BCB" w:rsidR="00834408" w:rsidRPr="004F2D3D" w:rsidRDefault="00834408" w:rsidP="00CE60C2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3,202</w:t>
            </w:r>
          </w:p>
        </w:tc>
      </w:tr>
      <w:tr w:rsidR="00834408" w:rsidRPr="004F2D3D" w14:paraId="6AF57851" w14:textId="77777777" w:rsidTr="00D81476">
        <w:tc>
          <w:tcPr>
            <w:tcW w:w="2970" w:type="dxa"/>
            <w:shd w:val="clear" w:color="auto" w:fill="auto"/>
          </w:tcPr>
          <w:p w14:paraId="097698C3" w14:textId="77777777" w:rsidR="00834408" w:rsidRPr="004F2D3D" w:rsidRDefault="00834408" w:rsidP="00834408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5CF1C00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1571F775" w14:textId="77777777" w:rsidR="00834408" w:rsidRPr="004F2D3D" w:rsidRDefault="00834408" w:rsidP="00834408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2EF39B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4472AD" w14:textId="752FA044" w:rsidR="00834408" w:rsidRPr="004F2D3D" w:rsidRDefault="00834408" w:rsidP="00834408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F029DE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830D60" w14:textId="77777777" w:rsidR="00834408" w:rsidRPr="004F2D3D" w:rsidRDefault="00834408" w:rsidP="0083440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6A51303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5D72C95" w14:textId="77777777" w:rsidR="00834408" w:rsidRPr="004F2D3D" w:rsidRDefault="00834408" w:rsidP="0083440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AD64FCE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AC07F74" w14:textId="77777777" w:rsidR="00834408" w:rsidRPr="004F2D3D" w:rsidRDefault="00834408" w:rsidP="0083440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5E67B60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61803D8" w14:textId="77777777" w:rsidR="00834408" w:rsidRPr="004F2D3D" w:rsidRDefault="00834408" w:rsidP="00834408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2583397" w14:textId="77777777" w:rsidR="00834408" w:rsidRPr="004F2D3D" w:rsidRDefault="00834408" w:rsidP="0083440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CBFCB3A" w14:textId="77777777" w:rsidR="00834408" w:rsidRPr="004F2D3D" w:rsidRDefault="00834408" w:rsidP="00834408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4E4195C" w14:textId="77777777" w:rsidR="00834408" w:rsidRPr="004F2D3D" w:rsidRDefault="00834408" w:rsidP="0083440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DADAC1D" w14:textId="77777777" w:rsidR="00834408" w:rsidRDefault="00834408" w:rsidP="00834408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B0ACFC" w14:textId="77777777" w:rsidR="00834408" w:rsidRPr="004F2D3D" w:rsidRDefault="00834408" w:rsidP="00834408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E93CF0" w14:textId="77777777" w:rsidR="00834408" w:rsidRDefault="00834408" w:rsidP="00834408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34408" w:rsidRPr="004F2D3D" w14:paraId="4F28F398" w14:textId="77777777" w:rsidTr="00D81476">
        <w:tc>
          <w:tcPr>
            <w:tcW w:w="2970" w:type="dxa"/>
            <w:shd w:val="clear" w:color="auto" w:fill="auto"/>
          </w:tcPr>
          <w:p w14:paraId="4C634357" w14:textId="77777777" w:rsidR="00834408" w:rsidRPr="004F2D3D" w:rsidRDefault="00834408" w:rsidP="00834408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71B3DBF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0B1C7366" w14:textId="77777777" w:rsidR="00834408" w:rsidRPr="004F2D3D" w:rsidRDefault="00834408" w:rsidP="00834408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83CD92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7238C0" w14:textId="77777777" w:rsidR="00834408" w:rsidRPr="004F2D3D" w:rsidRDefault="00834408" w:rsidP="00834408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7E801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8C486D" w14:textId="77777777" w:rsidR="00834408" w:rsidRPr="004F2D3D" w:rsidRDefault="00834408" w:rsidP="0083440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9C3642C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7E6DF61" w14:textId="77777777" w:rsidR="00834408" w:rsidRPr="004F2D3D" w:rsidRDefault="00834408" w:rsidP="0083440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F143539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54AB343" w14:textId="77777777" w:rsidR="00834408" w:rsidRPr="004F2D3D" w:rsidRDefault="00834408" w:rsidP="0083440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DCBC5DE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D7295CA" w14:textId="77777777" w:rsidR="00834408" w:rsidRPr="004F2D3D" w:rsidRDefault="00834408" w:rsidP="00834408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FE92C71" w14:textId="77777777" w:rsidR="00834408" w:rsidRPr="004F2D3D" w:rsidRDefault="00834408" w:rsidP="0083440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F5ABE85" w14:textId="77777777" w:rsidR="00834408" w:rsidRPr="004F2D3D" w:rsidRDefault="00834408" w:rsidP="00834408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674BDB7E" w14:textId="77777777" w:rsidR="00834408" w:rsidRPr="004F2D3D" w:rsidRDefault="00834408" w:rsidP="0083440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4304F2E" w14:textId="77777777" w:rsidR="00834408" w:rsidRDefault="00834408" w:rsidP="00834408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5A92D2" w14:textId="77777777" w:rsidR="00834408" w:rsidRPr="004F2D3D" w:rsidRDefault="00834408" w:rsidP="00834408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BF467A" w14:textId="77777777" w:rsidR="00834408" w:rsidRDefault="00834408" w:rsidP="00834408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34408" w:rsidRPr="004F2D3D" w14:paraId="5B9CE67A" w14:textId="77777777" w:rsidTr="00D81476">
        <w:tc>
          <w:tcPr>
            <w:tcW w:w="2970" w:type="dxa"/>
            <w:shd w:val="clear" w:color="auto" w:fill="auto"/>
          </w:tcPr>
          <w:p w14:paraId="4EE4AD7D" w14:textId="77777777" w:rsidR="00834408" w:rsidRPr="004F2D3D" w:rsidRDefault="00834408" w:rsidP="00834408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5E079A4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7FA74B43" w14:textId="77777777" w:rsidR="00834408" w:rsidRPr="004F2D3D" w:rsidRDefault="00834408" w:rsidP="00834408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FF3C81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C101C0" w14:textId="77777777" w:rsidR="00834408" w:rsidRPr="004F2D3D" w:rsidRDefault="00834408" w:rsidP="00834408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6CD0E8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9729ED" w14:textId="77777777" w:rsidR="00834408" w:rsidRPr="004F2D3D" w:rsidRDefault="00834408" w:rsidP="0083440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730342D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F4E7C55" w14:textId="77777777" w:rsidR="00834408" w:rsidRPr="004F2D3D" w:rsidRDefault="00834408" w:rsidP="0083440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104CEDB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0805258" w14:textId="77777777" w:rsidR="00834408" w:rsidRPr="004F2D3D" w:rsidRDefault="00834408" w:rsidP="0083440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5E3C8F2" w14:textId="77777777" w:rsidR="00834408" w:rsidRPr="004F2D3D" w:rsidRDefault="00834408" w:rsidP="0083440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EA0BC20" w14:textId="77777777" w:rsidR="00834408" w:rsidRPr="004F2D3D" w:rsidRDefault="00834408" w:rsidP="00834408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75DEF72" w14:textId="77777777" w:rsidR="00834408" w:rsidRPr="004F2D3D" w:rsidRDefault="00834408" w:rsidP="0083440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9B79765" w14:textId="77777777" w:rsidR="00834408" w:rsidRPr="004F2D3D" w:rsidRDefault="00834408" w:rsidP="00834408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337D342" w14:textId="77777777" w:rsidR="00834408" w:rsidRPr="004F2D3D" w:rsidRDefault="00834408" w:rsidP="0083440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FB07574" w14:textId="77777777" w:rsidR="00834408" w:rsidRDefault="00834408" w:rsidP="00834408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969AE3" w14:textId="77777777" w:rsidR="00834408" w:rsidRPr="004F2D3D" w:rsidRDefault="00834408" w:rsidP="00834408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C0D5B2" w14:textId="77777777" w:rsidR="00834408" w:rsidRDefault="00834408" w:rsidP="00834408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834408" w:rsidRPr="004F2D3D" w14:paraId="456F7688" w14:textId="77777777" w:rsidTr="00D81476">
        <w:tc>
          <w:tcPr>
            <w:tcW w:w="2970" w:type="dxa"/>
            <w:shd w:val="clear" w:color="auto" w:fill="auto"/>
            <w:vAlign w:val="bottom"/>
          </w:tcPr>
          <w:p w14:paraId="6514C944" w14:textId="77777777" w:rsidR="00CC6BEB" w:rsidRDefault="00CC6BEB" w:rsidP="00834408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</w:pPr>
          </w:p>
          <w:p w14:paraId="5FAB066A" w14:textId="77777777" w:rsidR="00CC6BEB" w:rsidRDefault="00CC6BEB" w:rsidP="00834408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</w:pPr>
          </w:p>
          <w:p w14:paraId="59CAE0BA" w14:textId="77777777" w:rsidR="00233579" w:rsidRDefault="00233579" w:rsidP="00834408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</w:pPr>
          </w:p>
          <w:p w14:paraId="6F54BCCB" w14:textId="77777777" w:rsidR="00233579" w:rsidRDefault="00233579" w:rsidP="00834408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</w:pPr>
          </w:p>
          <w:p w14:paraId="16A341EA" w14:textId="77777777" w:rsidR="00CC6BEB" w:rsidRDefault="00CC6BEB" w:rsidP="00834408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lang w:val="en-US"/>
              </w:rPr>
            </w:pPr>
          </w:p>
          <w:p w14:paraId="7A1F6E29" w14:textId="3F220193" w:rsidR="00834408" w:rsidRPr="004F2D3D" w:rsidRDefault="00834408" w:rsidP="00834408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22D21076" w14:textId="77777777" w:rsidR="00834408" w:rsidRPr="004F2D3D" w:rsidRDefault="00834408" w:rsidP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6FCE3231" w14:textId="77777777" w:rsidR="00834408" w:rsidRPr="004F2D3D" w:rsidRDefault="00834408" w:rsidP="00834408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686BE6" w14:textId="77777777" w:rsidR="00834408" w:rsidRPr="004F2D3D" w:rsidRDefault="00834408" w:rsidP="0083440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003830" w14:textId="77777777" w:rsidR="00834408" w:rsidRPr="004F2D3D" w:rsidRDefault="00834408" w:rsidP="00834408">
            <w:pPr>
              <w:spacing w:line="240" w:lineRule="auto"/>
              <w:ind w:right="-13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7856EA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AB21CF" w14:textId="77777777" w:rsidR="00834408" w:rsidRPr="004F2D3D" w:rsidRDefault="00834408" w:rsidP="00834408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4B3CAAA9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16BF287" w14:textId="77777777" w:rsidR="00834408" w:rsidRPr="004F2D3D" w:rsidRDefault="00834408" w:rsidP="0083440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5441CC7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110E253" w14:textId="77777777" w:rsidR="00834408" w:rsidRPr="004F2D3D" w:rsidRDefault="00834408" w:rsidP="00834408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FC7506F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C659AB3" w14:textId="77777777" w:rsidR="00834408" w:rsidRPr="004F2D3D" w:rsidRDefault="00834408" w:rsidP="00834408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0EC9FEA" w14:textId="77777777" w:rsidR="00834408" w:rsidRPr="004F2D3D" w:rsidRDefault="00834408" w:rsidP="0083440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0BFBA83" w14:textId="77777777" w:rsidR="00834408" w:rsidRPr="004F2D3D" w:rsidRDefault="00834408" w:rsidP="00834408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1662F9A7" w14:textId="77777777" w:rsidR="00834408" w:rsidRPr="004F2D3D" w:rsidRDefault="00834408" w:rsidP="0083440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E1028C6" w14:textId="77777777" w:rsidR="00834408" w:rsidRPr="004F2D3D" w:rsidRDefault="00834408" w:rsidP="00834408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F91B1A" w14:textId="77777777" w:rsidR="00834408" w:rsidRPr="004F2D3D" w:rsidRDefault="00834408" w:rsidP="0083440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91B94A" w14:textId="77777777" w:rsidR="00834408" w:rsidRPr="004F2D3D" w:rsidRDefault="00834408" w:rsidP="0083440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C5768A" w:rsidRPr="004F2D3D" w14:paraId="06401309" w14:textId="77777777" w:rsidTr="00D81476">
        <w:tc>
          <w:tcPr>
            <w:tcW w:w="2970" w:type="dxa"/>
            <w:shd w:val="clear" w:color="auto" w:fill="auto"/>
          </w:tcPr>
          <w:p w14:paraId="6023102D" w14:textId="45977E29" w:rsidR="00C5768A" w:rsidRPr="004F2D3D" w:rsidRDefault="00C5768A" w:rsidP="00C5768A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lastRenderedPageBreak/>
              <w:t>บริษัท เมืองอัจฉริยะ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  <w:shd w:val="clear" w:color="auto" w:fill="auto"/>
          </w:tcPr>
          <w:p w14:paraId="3C308735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2CBFD592" w14:textId="426D98A7" w:rsidR="00C5768A" w:rsidRPr="004F2D3D" w:rsidRDefault="00C5768A" w:rsidP="00C5768A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ดำเนินธุรกิจเกี่ยวกับชุมชนและนิคอุตสาหกรรมทุกประเภท</w:t>
            </w:r>
            <w:r w:rsidR="00F54D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71094B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7E787C" w14:textId="5368465F" w:rsidR="00C5768A" w:rsidRPr="004F2D3D" w:rsidRDefault="00C5768A" w:rsidP="00C5768A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E0F8A7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AFDCB6" w14:textId="77777777" w:rsidR="00C5768A" w:rsidRPr="004F2D3D" w:rsidRDefault="00C5768A" w:rsidP="00C5768A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DB2F4E1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692F82" w14:textId="172EA319" w:rsidR="00C5768A" w:rsidRPr="004F2D3D" w:rsidRDefault="00C5768A" w:rsidP="00C5768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0F506AEB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1B2260F0" w14:textId="2E5E41CB" w:rsidR="00C5768A" w:rsidRPr="004F2D3D" w:rsidRDefault="00C5768A" w:rsidP="00C5768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0ED8712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36373A4" w14:textId="5C5AAB2D" w:rsidR="00C5768A" w:rsidRPr="004F2D3D" w:rsidRDefault="00C5768A" w:rsidP="00C5768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958139A" w14:textId="77777777" w:rsidR="00C5768A" w:rsidRPr="004F2D3D" w:rsidRDefault="00C5768A" w:rsidP="00C5768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2F4B730" w14:textId="0EBF7923" w:rsidR="00C5768A" w:rsidRPr="004F2D3D" w:rsidRDefault="00C5768A" w:rsidP="00D81476">
            <w:pPr>
              <w:tabs>
                <w:tab w:val="decimal" w:pos="720"/>
              </w:tabs>
              <w:spacing w:line="340" w:lineRule="exact"/>
              <w:ind w:left="-43" w:right="9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612487C6" w14:textId="77777777" w:rsidR="00C5768A" w:rsidRPr="004F2D3D" w:rsidRDefault="00C5768A" w:rsidP="00C5768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179A0E1" w14:textId="26AFD589" w:rsidR="00C5768A" w:rsidRPr="004F2D3D" w:rsidRDefault="00C5768A" w:rsidP="00C5768A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421DAB6F" w14:textId="77777777" w:rsidR="00C5768A" w:rsidRPr="004F2D3D" w:rsidRDefault="00C5768A" w:rsidP="00C5768A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46970C" w14:textId="6A94F8DC" w:rsidR="00C5768A" w:rsidRPr="004F2D3D" w:rsidRDefault="00C5768A" w:rsidP="00C5768A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935</w:t>
            </w:r>
          </w:p>
        </w:tc>
      </w:tr>
      <w:tr w:rsidR="00C5768A" w:rsidRPr="004F2D3D" w14:paraId="5E8E73DB" w14:textId="77777777" w:rsidTr="00D81476">
        <w:tc>
          <w:tcPr>
            <w:tcW w:w="2970" w:type="dxa"/>
            <w:shd w:val="clear" w:color="auto" w:fill="auto"/>
          </w:tcPr>
          <w:p w14:paraId="632706ED" w14:textId="77777777" w:rsidR="00C5768A" w:rsidRPr="004F2D3D" w:rsidRDefault="00C5768A" w:rsidP="00C5768A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6B4196F3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4E48D4D9" w14:textId="01860568" w:rsidR="00C5768A" w:rsidRPr="004F2D3D" w:rsidRDefault="00C5768A" w:rsidP="00C5768A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B1A6A50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6D64F8" w14:textId="6260889F" w:rsidR="00C5768A" w:rsidRPr="004F2D3D" w:rsidRDefault="00C5768A" w:rsidP="00C5768A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732C5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F37DA4" w14:textId="396D6390" w:rsidR="00C5768A" w:rsidRPr="004F2D3D" w:rsidRDefault="00C5768A" w:rsidP="00C5768A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81" w:type="dxa"/>
            <w:shd w:val="clear" w:color="auto" w:fill="auto"/>
          </w:tcPr>
          <w:p w14:paraId="0E27E0C3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AE646C6" w14:textId="7333C62D" w:rsidR="00C5768A" w:rsidRPr="004F2D3D" w:rsidRDefault="00C5768A" w:rsidP="00C5768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68" w:type="dxa"/>
            <w:shd w:val="clear" w:color="auto" w:fill="auto"/>
          </w:tcPr>
          <w:p w14:paraId="5F35DAAB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012A990" w14:textId="61541A77" w:rsidR="00C5768A" w:rsidRPr="004F2D3D" w:rsidRDefault="00C5768A" w:rsidP="00C5768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56FFD22D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F2EF286" w14:textId="1D65D77C" w:rsidR="00C5768A" w:rsidRPr="004F2D3D" w:rsidRDefault="00C5768A" w:rsidP="00C5768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56" w:type="dxa"/>
            <w:shd w:val="clear" w:color="auto" w:fill="auto"/>
          </w:tcPr>
          <w:p w14:paraId="371AC0EB" w14:textId="77777777" w:rsidR="00C5768A" w:rsidRPr="004F2D3D" w:rsidRDefault="00C5768A" w:rsidP="00C5768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867C0BB" w14:textId="50E86337" w:rsidR="00C5768A" w:rsidRPr="004F2D3D" w:rsidRDefault="00C5768A" w:rsidP="00C5768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5" w:type="dxa"/>
            <w:shd w:val="clear" w:color="auto" w:fill="auto"/>
          </w:tcPr>
          <w:p w14:paraId="5F5972BD" w14:textId="77777777" w:rsidR="00C5768A" w:rsidRPr="004F2D3D" w:rsidRDefault="00C5768A" w:rsidP="00C5768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593AE55" w14:textId="4A83A24E" w:rsidR="00C5768A" w:rsidRPr="004F2D3D" w:rsidRDefault="00C5768A" w:rsidP="00C5768A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102,1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96</w:t>
            </w:r>
          </w:p>
        </w:tc>
        <w:tc>
          <w:tcPr>
            <w:tcW w:w="90" w:type="dxa"/>
            <w:shd w:val="clear" w:color="auto" w:fill="auto"/>
          </w:tcPr>
          <w:p w14:paraId="0D93950D" w14:textId="77777777" w:rsidR="00C5768A" w:rsidRPr="004F2D3D" w:rsidRDefault="00C5768A" w:rsidP="00C5768A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C9C09A" w14:textId="7D36893A" w:rsidR="00C5768A" w:rsidRPr="004F2D3D" w:rsidRDefault="00C5768A" w:rsidP="00C5768A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102,171</w:t>
            </w:r>
          </w:p>
        </w:tc>
      </w:tr>
      <w:tr w:rsidR="00C5768A" w:rsidRPr="004F2D3D" w14:paraId="5B8E91FC" w14:textId="77777777" w:rsidTr="00D81476">
        <w:tc>
          <w:tcPr>
            <w:tcW w:w="2970" w:type="dxa"/>
            <w:shd w:val="clear" w:color="auto" w:fill="auto"/>
          </w:tcPr>
          <w:p w14:paraId="19FF8D60" w14:textId="77777777" w:rsidR="00C5768A" w:rsidRPr="004F2D3D" w:rsidRDefault="00C5768A" w:rsidP="00C5768A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7BDF562A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41F99599" w14:textId="77777777" w:rsidR="00C5768A" w:rsidRPr="004F2D3D" w:rsidRDefault="00C5768A" w:rsidP="00C5768A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EECF0AA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97AAF" w14:textId="2C661AFF" w:rsidR="00C5768A" w:rsidRPr="004F2D3D" w:rsidRDefault="00C5768A" w:rsidP="00C5768A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4445A4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09C05" w14:textId="77777777" w:rsidR="00C5768A" w:rsidRPr="004F2D3D" w:rsidRDefault="00C5768A" w:rsidP="00C5768A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DDE2489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E2C88DD" w14:textId="2446B338" w:rsidR="00C5768A" w:rsidRPr="004F2D3D" w:rsidRDefault="00C5768A" w:rsidP="00C5768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0D8B721C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9A55E56" w14:textId="70548890" w:rsidR="00C5768A" w:rsidRPr="004F2D3D" w:rsidRDefault="00C5768A" w:rsidP="00C5768A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820CBA2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D30B6C8" w14:textId="6708665E" w:rsidR="00C5768A" w:rsidRPr="004F2D3D" w:rsidRDefault="00C5768A" w:rsidP="00C5768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0E0E196" w14:textId="77777777" w:rsidR="00C5768A" w:rsidRPr="004F2D3D" w:rsidRDefault="00C5768A" w:rsidP="00C5768A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E3B038C" w14:textId="09255072" w:rsidR="00C5768A" w:rsidRPr="004F2D3D" w:rsidRDefault="00C5768A" w:rsidP="00C5768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903D358" w14:textId="77777777" w:rsidR="00C5768A" w:rsidRPr="004F2D3D" w:rsidRDefault="00C5768A" w:rsidP="00C5768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2CFCDBC" w14:textId="756EF6F4" w:rsidR="00C5768A" w:rsidRPr="004F2D3D" w:rsidRDefault="00C5768A" w:rsidP="00C5768A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935</w:t>
            </w:r>
          </w:p>
        </w:tc>
        <w:tc>
          <w:tcPr>
            <w:tcW w:w="90" w:type="dxa"/>
            <w:shd w:val="clear" w:color="auto" w:fill="auto"/>
          </w:tcPr>
          <w:p w14:paraId="791454F3" w14:textId="77777777" w:rsidR="00C5768A" w:rsidRPr="004F2D3D" w:rsidRDefault="00C5768A" w:rsidP="00C5768A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0BDC34" w14:textId="7554A03E" w:rsidR="00C5768A" w:rsidRPr="004F2D3D" w:rsidRDefault="00C5768A" w:rsidP="00C5768A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935</w:t>
            </w:r>
          </w:p>
        </w:tc>
      </w:tr>
      <w:tr w:rsidR="00C5768A" w:rsidRPr="004F2D3D" w14:paraId="3B65811A" w14:textId="77777777" w:rsidTr="00D81476">
        <w:tc>
          <w:tcPr>
            <w:tcW w:w="2970" w:type="dxa"/>
            <w:shd w:val="clear" w:color="auto" w:fill="auto"/>
          </w:tcPr>
          <w:p w14:paraId="078358DA" w14:textId="77777777" w:rsidR="00C5768A" w:rsidRPr="004F2D3D" w:rsidRDefault="00C5768A" w:rsidP="00C5768A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54F450AD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3486" w:type="dxa"/>
            <w:shd w:val="clear" w:color="auto" w:fill="auto"/>
          </w:tcPr>
          <w:p w14:paraId="3BC7E081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FC7EAA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943CBD" w14:textId="77777777" w:rsidR="00C5768A" w:rsidRPr="004F2D3D" w:rsidRDefault="00C5768A" w:rsidP="00C5768A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EAF79B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2999B9" w14:textId="77777777" w:rsidR="00C5768A" w:rsidRPr="004F2D3D" w:rsidRDefault="00C5768A" w:rsidP="00C5768A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EFB32B0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5D453AB" w14:textId="77777777" w:rsidR="00C5768A" w:rsidRPr="004F2D3D" w:rsidRDefault="00C5768A" w:rsidP="00C5768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D9A96C5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E96E0A1" w14:textId="77777777" w:rsidR="00C5768A" w:rsidRPr="004F2D3D" w:rsidRDefault="00C5768A" w:rsidP="00C5768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D344AE4" w14:textId="77777777" w:rsidR="00C5768A" w:rsidRPr="004F2D3D" w:rsidRDefault="00C5768A" w:rsidP="00C5768A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F4D4" w14:textId="381111B6" w:rsidR="00C5768A" w:rsidRPr="003F57B2" w:rsidRDefault="00C5768A" w:rsidP="00C5768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423,447</w:t>
            </w:r>
          </w:p>
        </w:tc>
        <w:tc>
          <w:tcPr>
            <w:tcW w:w="56" w:type="dxa"/>
            <w:shd w:val="clear" w:color="auto" w:fill="auto"/>
          </w:tcPr>
          <w:p w14:paraId="66A24759" w14:textId="77777777" w:rsidR="00C5768A" w:rsidRPr="004F2D3D" w:rsidRDefault="00C5768A" w:rsidP="00C5768A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81578" w14:textId="4BA1EDC6" w:rsidR="00C5768A" w:rsidRPr="004F2D3D" w:rsidRDefault="00C5768A" w:rsidP="00C5768A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423,447</w:t>
            </w:r>
          </w:p>
        </w:tc>
        <w:tc>
          <w:tcPr>
            <w:tcW w:w="95" w:type="dxa"/>
            <w:shd w:val="clear" w:color="auto" w:fill="auto"/>
          </w:tcPr>
          <w:p w14:paraId="377C8B44" w14:textId="77777777" w:rsidR="00C5768A" w:rsidRPr="004F2D3D" w:rsidRDefault="00C5768A" w:rsidP="00C5768A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76E1E" w14:textId="74C06BE4" w:rsidR="00C5768A" w:rsidRPr="003F57B2" w:rsidRDefault="00C5768A" w:rsidP="00C5768A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91071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3</w:t>
            </w:r>
            <w:r w:rsidRPr="0091071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944</w:t>
            </w:r>
          </w:p>
        </w:tc>
        <w:tc>
          <w:tcPr>
            <w:tcW w:w="90" w:type="dxa"/>
            <w:shd w:val="clear" w:color="auto" w:fill="auto"/>
          </w:tcPr>
          <w:p w14:paraId="12485A81" w14:textId="77777777" w:rsidR="00C5768A" w:rsidRPr="004F2D3D" w:rsidRDefault="00C5768A" w:rsidP="00C5768A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4C606" w14:textId="3784F949" w:rsidR="00C5768A" w:rsidRPr="00967690" w:rsidRDefault="00C5768A" w:rsidP="00C5768A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10719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415,81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</w:p>
        </w:tc>
      </w:tr>
    </w:tbl>
    <w:p w14:paraId="78E3B661" w14:textId="77777777" w:rsidR="0074609D" w:rsidRPr="00AD113D" w:rsidRDefault="0074609D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02D048C" w14:textId="4489E359" w:rsidR="00B005EB" w:rsidRPr="00962D9E" w:rsidRDefault="00B005EB" w:rsidP="00D81476">
      <w:pPr>
        <w:tabs>
          <w:tab w:val="left" w:pos="14940"/>
        </w:tabs>
        <w:ind w:left="45" w:hanging="18"/>
        <w:rPr>
          <w:rFonts w:asciiTheme="majorBidi" w:hAnsiTheme="majorBidi"/>
          <w:sz w:val="30"/>
          <w:szCs w:val="30"/>
        </w:rPr>
      </w:pPr>
      <w:r w:rsidRPr="00962D9E">
        <w:rPr>
          <w:rFonts w:asciiTheme="majorBidi" w:hAnsi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997A4EE" w14:textId="77777777" w:rsidR="0075724C" w:rsidRDefault="0075724C" w:rsidP="00715DD1">
      <w:pPr>
        <w:rPr>
          <w:rFonts w:ascii="Angsana New" w:hAnsi="Angsana New"/>
          <w:sz w:val="30"/>
          <w:szCs w:val="30"/>
        </w:rPr>
      </w:pP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383FA0">
          <w:headerReference w:type="default" r:id="rId14"/>
          <w:footerReference w:type="default" r:id="rId15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5CD4E5C6" w14:textId="77777777" w:rsidR="008A0C12" w:rsidRPr="00916005" w:rsidRDefault="008A0C12" w:rsidP="008A0C12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6E7FB26C" w14:textId="77777777" w:rsidR="008A0C12" w:rsidRDefault="008A0C12" w:rsidP="00DC2540">
      <w:pPr>
        <w:pStyle w:val="Ang15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A0C12" w:rsidRPr="00D041CF" w14:paraId="4B8BACCF" w14:textId="77777777" w:rsidTr="0027651A">
        <w:trPr>
          <w:tblHeader/>
        </w:trPr>
        <w:tc>
          <w:tcPr>
            <w:tcW w:w="3010" w:type="pct"/>
            <w:shd w:val="clear" w:color="auto" w:fill="auto"/>
            <w:vAlign w:val="bottom"/>
          </w:tcPr>
          <w:p w14:paraId="33ECBCBD" w14:textId="5B22025E" w:rsidR="008A0C12" w:rsidRPr="003E0D2B" w:rsidRDefault="0027651A" w:rsidP="0027651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7" w:type="pct"/>
            <w:shd w:val="clear" w:color="auto" w:fill="auto"/>
          </w:tcPr>
          <w:p w14:paraId="1C1180E5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68A89AF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D0FD20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D2B" w:rsidRPr="00D041CF" w14:paraId="7FDBA06B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48716886" w14:textId="51AEF3B9" w:rsidR="003E0D2B" w:rsidRPr="003E0D2B" w:rsidRDefault="004F00BA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7" w:type="pct"/>
            <w:shd w:val="clear" w:color="auto" w:fill="auto"/>
          </w:tcPr>
          <w:p w14:paraId="41C3C907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0F03DE0C" w14:textId="4991E6D1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F00B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  <w:shd w:val="clear" w:color="auto" w:fill="auto"/>
          </w:tcPr>
          <w:p w14:paraId="226A374C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5FD81648" w14:textId="1B021C40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D2B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4F00B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A2A18" w:rsidRPr="00D041CF" w14:paraId="6B45E805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27A62807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C5A5176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1FF3E932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8" w:rsidRPr="00D041CF" w14:paraId="329A610A" w14:textId="77777777">
        <w:tc>
          <w:tcPr>
            <w:tcW w:w="3010" w:type="pct"/>
            <w:shd w:val="clear" w:color="auto" w:fill="auto"/>
          </w:tcPr>
          <w:p w14:paraId="73E3053E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674D1E6C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1494FBAA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28767D9" w14:textId="77777777" w:rsidR="000A2A18" w:rsidRPr="003E0D2B" w:rsidRDefault="000A2A18" w:rsidP="003E0D2B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0FA7C76D" w14:textId="77777777" w:rsidR="000A2A18" w:rsidRPr="003E0D2B" w:rsidRDefault="000A2A18" w:rsidP="003E0D2B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22AC" w:rsidRPr="00D041CF" w14:paraId="001988D4" w14:textId="77777777">
        <w:tc>
          <w:tcPr>
            <w:tcW w:w="3010" w:type="pct"/>
            <w:shd w:val="clear" w:color="auto" w:fill="auto"/>
          </w:tcPr>
          <w:p w14:paraId="67897833" w14:textId="77777777" w:rsidR="00F522AC" w:rsidRPr="003E0D2B" w:rsidRDefault="00F522AC" w:rsidP="00F522A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  <w:shd w:val="clear" w:color="auto" w:fill="auto"/>
          </w:tcPr>
          <w:p w14:paraId="1FD525E1" w14:textId="77777777" w:rsidR="00F522AC" w:rsidRPr="003E0D2B" w:rsidRDefault="00F522AC" w:rsidP="00F522AC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F1AEB0D" w14:textId="399334F9" w:rsidR="00F522AC" w:rsidRPr="003E0D2B" w:rsidRDefault="00F522AC" w:rsidP="00F522AC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257,794</w:t>
            </w:r>
          </w:p>
        </w:tc>
        <w:tc>
          <w:tcPr>
            <w:tcW w:w="148" w:type="pct"/>
            <w:shd w:val="clear" w:color="auto" w:fill="auto"/>
          </w:tcPr>
          <w:p w14:paraId="56B8220B" w14:textId="77777777" w:rsidR="00F522AC" w:rsidRPr="003E0D2B" w:rsidRDefault="00F522AC" w:rsidP="00F522AC">
            <w:pPr>
              <w:pStyle w:val="1-Number"/>
              <w:tabs>
                <w:tab w:val="clear" w:pos="3735"/>
                <w:tab w:val="decimal" w:pos="1150"/>
              </w:tabs>
              <w:ind w:left="-10" w:right="-110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70FEF568" w14:textId="0071E0FA" w:rsidR="00F522AC" w:rsidRPr="003E0D2B" w:rsidRDefault="00F522AC" w:rsidP="00F522AC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253,158</w:t>
            </w:r>
          </w:p>
        </w:tc>
      </w:tr>
      <w:tr w:rsidR="00F522AC" w:rsidRPr="008D1604" w14:paraId="74064178" w14:textId="77777777">
        <w:tc>
          <w:tcPr>
            <w:tcW w:w="3010" w:type="pct"/>
            <w:shd w:val="clear" w:color="auto" w:fill="auto"/>
          </w:tcPr>
          <w:p w14:paraId="6E1F4604" w14:textId="47E92174" w:rsidR="00F522AC" w:rsidRPr="003E0D2B" w:rsidRDefault="00F522AC" w:rsidP="00F522A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ส่วนแบ่งกำไรสุทธิของเงินลงทุนในการร่วมค้า</w:t>
            </w:r>
          </w:p>
        </w:tc>
        <w:tc>
          <w:tcPr>
            <w:tcW w:w="247" w:type="pct"/>
            <w:shd w:val="clear" w:color="auto" w:fill="auto"/>
          </w:tcPr>
          <w:p w14:paraId="40CDF91F" w14:textId="77777777" w:rsidR="00F522AC" w:rsidRPr="003E0D2B" w:rsidRDefault="00F522AC" w:rsidP="00F522AC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38DAE2DE" w14:textId="403D5756" w:rsidR="00F522AC" w:rsidRPr="003E0D2B" w:rsidRDefault="00AE6FEA" w:rsidP="00F522AC">
            <w:pPr>
              <w:tabs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1,635</w:t>
            </w:r>
          </w:p>
        </w:tc>
        <w:tc>
          <w:tcPr>
            <w:tcW w:w="148" w:type="pct"/>
            <w:shd w:val="clear" w:color="auto" w:fill="auto"/>
          </w:tcPr>
          <w:p w14:paraId="403E38DD" w14:textId="77777777" w:rsidR="00F522AC" w:rsidRPr="003E0D2B" w:rsidRDefault="00F522AC" w:rsidP="00F522AC">
            <w:pPr>
              <w:pStyle w:val="1-Number"/>
              <w:tabs>
                <w:tab w:val="clear" w:pos="3735"/>
                <w:tab w:val="decimal" w:pos="1150"/>
              </w:tabs>
              <w:ind w:right="-110"/>
              <w:jc w:val="left"/>
            </w:pPr>
          </w:p>
        </w:tc>
        <w:tc>
          <w:tcPr>
            <w:tcW w:w="806" w:type="pct"/>
            <w:shd w:val="clear" w:color="auto" w:fill="auto"/>
          </w:tcPr>
          <w:p w14:paraId="2E184470" w14:textId="2BD08068" w:rsidR="00F522AC" w:rsidRPr="003E0D2B" w:rsidRDefault="00F522AC" w:rsidP="00F522AC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1,441</w:t>
            </w:r>
          </w:p>
        </w:tc>
      </w:tr>
      <w:tr w:rsidR="00F522AC" w:rsidRPr="00D041CF" w14:paraId="1BBC1766" w14:textId="77777777">
        <w:tc>
          <w:tcPr>
            <w:tcW w:w="3010" w:type="pct"/>
            <w:shd w:val="clear" w:color="auto" w:fill="auto"/>
          </w:tcPr>
          <w:p w14:paraId="2F0A8F0F" w14:textId="74221C39" w:rsidR="00F522AC" w:rsidRPr="003E0D2B" w:rsidRDefault="00F522AC" w:rsidP="00F522A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47" w:type="pct"/>
            <w:shd w:val="clear" w:color="auto" w:fill="auto"/>
          </w:tcPr>
          <w:p w14:paraId="431EECAB" w14:textId="77777777" w:rsidR="00F522AC" w:rsidRPr="003E0D2B" w:rsidRDefault="00F522AC" w:rsidP="00F522AC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A3B22" w14:textId="5BAECD9E" w:rsidR="00F522AC" w:rsidRPr="003E0D2B" w:rsidRDefault="00AE6FEA" w:rsidP="00F522AC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259,429</w:t>
            </w:r>
          </w:p>
        </w:tc>
        <w:tc>
          <w:tcPr>
            <w:tcW w:w="148" w:type="pct"/>
            <w:shd w:val="clear" w:color="auto" w:fill="auto"/>
          </w:tcPr>
          <w:p w14:paraId="4A6B471D" w14:textId="77777777" w:rsidR="00F522AC" w:rsidRPr="003E0D2B" w:rsidRDefault="00F522AC" w:rsidP="00F522AC">
            <w:pPr>
              <w:pStyle w:val="1-Number"/>
              <w:tabs>
                <w:tab w:val="clear" w:pos="3735"/>
                <w:tab w:val="decimal" w:pos="1150"/>
              </w:tabs>
              <w:ind w:left="-43" w:right="-110"/>
              <w:jc w:val="left"/>
              <w:rPr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4137B" w14:textId="78DAE85A" w:rsidR="00F522AC" w:rsidRPr="003E0D2B" w:rsidRDefault="00F522AC" w:rsidP="00F522AC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254,599</w:t>
            </w:r>
          </w:p>
        </w:tc>
      </w:tr>
    </w:tbl>
    <w:p w14:paraId="6A149A4A" w14:textId="77777777" w:rsidR="008A0C12" w:rsidRPr="00633A7A" w:rsidRDefault="008A0C12" w:rsidP="008A0C12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8A0C12" w:rsidRPr="00633A7A" w:rsidSect="00C61EAF">
          <w:footerReference w:type="default" r:id="rId16"/>
          <w:pgSz w:w="11909" w:h="16834" w:code="9"/>
          <w:pgMar w:top="691" w:right="1152" w:bottom="720" w:left="1152" w:header="720" w:footer="720" w:gutter="0"/>
          <w:paperSrc w:first="15" w:other="15"/>
          <w:pgNumType w:start="25"/>
          <w:cols w:space="737"/>
          <w:docGrid w:linePitch="299"/>
        </w:sectPr>
      </w:pPr>
      <w:bookmarkStart w:id="2" w:name="_Hlk126672031"/>
    </w:p>
    <w:bookmarkEnd w:id="2"/>
    <w:tbl>
      <w:tblPr>
        <w:tblW w:w="149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14"/>
        <w:gridCol w:w="32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170"/>
      </w:tblGrid>
      <w:tr w:rsidR="000B5A14" w:rsidRPr="004F2D3D" w14:paraId="12148DE6" w14:textId="77777777" w:rsidTr="009A0EA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20971EB" w14:textId="77777777" w:rsidR="000B5A14" w:rsidRPr="003E0D2B" w:rsidRDefault="000B5A14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F641824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3216" w:type="dxa"/>
            <w:shd w:val="clear" w:color="auto" w:fill="auto"/>
          </w:tcPr>
          <w:p w14:paraId="4DFEF9C4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C0A221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370" w:type="dxa"/>
            <w:gridSpan w:val="15"/>
            <w:shd w:val="clear" w:color="auto" w:fill="auto"/>
          </w:tcPr>
          <w:p w14:paraId="67B1B3A4" w14:textId="042E165C" w:rsidR="000B5A14" w:rsidRPr="003E0D2B" w:rsidRDefault="000B5A14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0B5A14" w:rsidRPr="004F2D3D" w14:paraId="20F657FE" w14:textId="77777777" w:rsidTr="009A0EA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99469BA" w14:textId="77777777" w:rsidR="000B5A14" w:rsidRPr="003E0D2B" w:rsidRDefault="000B5A14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DA8CEC1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3216" w:type="dxa"/>
            <w:shd w:val="clear" w:color="auto" w:fill="auto"/>
            <w:vAlign w:val="bottom"/>
          </w:tcPr>
          <w:p w14:paraId="20106ED9" w14:textId="24FDCCCE" w:rsidR="000B5A14" w:rsidRPr="003E0D2B" w:rsidRDefault="000B5A14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793F2B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13792147" w14:textId="0555AA1A" w:rsidR="000B5A14" w:rsidRPr="003E0D2B" w:rsidRDefault="000B5A14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8FE4D4D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EE858C4" w14:textId="31C2481F" w:rsidR="000B5A14" w:rsidRPr="003E0D2B" w:rsidRDefault="000B5A14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2A23037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320A617" w14:textId="1887EE01" w:rsidR="000B5A14" w:rsidRPr="003E0D2B" w:rsidRDefault="000B5A14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690A0CA" w14:textId="77777777" w:rsidR="000B5A14" w:rsidRPr="003E0D2B" w:rsidRDefault="000B5A14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35" w:type="dxa"/>
            <w:gridSpan w:val="3"/>
            <w:shd w:val="clear" w:color="auto" w:fill="auto"/>
            <w:vAlign w:val="bottom"/>
          </w:tcPr>
          <w:p w14:paraId="15753675" w14:textId="2D3655D7" w:rsidR="000B5A14" w:rsidRPr="003E0D2B" w:rsidRDefault="000B5A14" w:rsidP="003E0D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B5A14" w:rsidRPr="004F2D3D" w14:paraId="54DF1057" w14:textId="77777777" w:rsidTr="009A0EA7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D254BCD" w14:textId="77777777" w:rsidR="000B5A14" w:rsidRPr="003E0D2B" w:rsidRDefault="000B5A14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AD9FBB9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3216" w:type="dxa"/>
            <w:shd w:val="clear" w:color="auto" w:fill="auto"/>
            <w:vAlign w:val="bottom"/>
          </w:tcPr>
          <w:p w14:paraId="279AB29D" w14:textId="026E7CF1" w:rsidR="000B5A14" w:rsidRPr="003E0D2B" w:rsidRDefault="000B5A14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74C2F2AB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5E48ED1" w14:textId="4476E5C6" w:rsidR="000B5A14" w:rsidRPr="003E0D2B" w:rsidRDefault="000B5A14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5C47DC23" w14:textId="77777777" w:rsidR="000B5A14" w:rsidRPr="003E0D2B" w:rsidRDefault="000B5A14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4BD5206D" w14:textId="2059C7C8" w:rsidR="000B5A14" w:rsidRPr="003E0D2B" w:rsidRDefault="000B5A14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4A49DD26" w14:textId="77777777" w:rsidR="000B5A14" w:rsidRPr="003E0D2B" w:rsidRDefault="000B5A14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0EB5D5B2" w14:textId="2F51F7E2" w:rsidR="000B5A14" w:rsidRPr="003E0D2B" w:rsidRDefault="000B5A14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70D3CDCD" w14:textId="77777777" w:rsidR="000B5A14" w:rsidRPr="003E0D2B" w:rsidRDefault="000B5A14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35" w:type="dxa"/>
            <w:gridSpan w:val="3"/>
            <w:shd w:val="clear" w:color="auto" w:fill="auto"/>
          </w:tcPr>
          <w:p w14:paraId="088B1DE6" w14:textId="769F63BA" w:rsidR="000B5A14" w:rsidRPr="003E0D2B" w:rsidRDefault="000B5A14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มูลค่าตามวิธีส่วนได้เสีย</w:t>
            </w:r>
          </w:p>
        </w:tc>
      </w:tr>
      <w:tr w:rsidR="000B5A14" w:rsidRPr="004F2D3D" w14:paraId="005E98B4" w14:textId="77777777" w:rsidTr="009A0EA7">
        <w:trPr>
          <w:trHeight w:val="234"/>
          <w:tblHeader/>
        </w:trPr>
        <w:tc>
          <w:tcPr>
            <w:tcW w:w="3150" w:type="dxa"/>
            <w:shd w:val="clear" w:color="auto" w:fill="auto"/>
            <w:vAlign w:val="bottom"/>
          </w:tcPr>
          <w:p w14:paraId="259A6D10" w14:textId="77777777" w:rsidR="000B5A14" w:rsidRPr="003E0D2B" w:rsidRDefault="000B5A14" w:rsidP="00F522AC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056C4B9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3216" w:type="dxa"/>
            <w:shd w:val="clear" w:color="auto" w:fill="auto"/>
          </w:tcPr>
          <w:p w14:paraId="0BC5B2BE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66EC14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7B98EE" w14:textId="5BDCF414" w:rsidR="000B5A14" w:rsidRPr="001F23E9" w:rsidRDefault="000B5A14" w:rsidP="00F522AC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5A697E3" w14:textId="77777777" w:rsidR="000B5A14" w:rsidRPr="001F23E9" w:rsidRDefault="000B5A14" w:rsidP="00F522AC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1DA67F" w14:textId="18FE2B95" w:rsidR="000B5A14" w:rsidRPr="001F23E9" w:rsidRDefault="000B5A14" w:rsidP="00F522AC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33893778" w14:textId="77777777" w:rsidR="000B5A14" w:rsidRPr="001F23E9" w:rsidRDefault="000B5A14" w:rsidP="00F522AC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221CE90" w14:textId="3019D78B" w:rsidR="000B5A14" w:rsidRPr="001F23E9" w:rsidRDefault="000B5A14" w:rsidP="00F522AC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72" w:type="dxa"/>
            <w:shd w:val="clear" w:color="auto" w:fill="auto"/>
          </w:tcPr>
          <w:p w14:paraId="55FE273A" w14:textId="77777777" w:rsidR="000B5A14" w:rsidRPr="001F23E9" w:rsidRDefault="000B5A14" w:rsidP="00F522AC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33CFC3" w14:textId="33D62074" w:rsidR="000B5A14" w:rsidRPr="001F23E9" w:rsidRDefault="000B5A14" w:rsidP="00F522AC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68B630B2" w14:textId="77777777" w:rsidR="000B5A14" w:rsidRPr="001F23E9" w:rsidRDefault="000B5A14" w:rsidP="00F522AC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771A18" w14:textId="4200E1F2" w:rsidR="000B5A14" w:rsidRPr="001F23E9" w:rsidRDefault="000B5A14" w:rsidP="00F522AC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56" w:type="dxa"/>
            <w:shd w:val="clear" w:color="auto" w:fill="auto"/>
          </w:tcPr>
          <w:p w14:paraId="6430E71A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31ECF39" w14:textId="1F7E7FE1" w:rsidR="000B5A14" w:rsidRPr="003E0D2B" w:rsidRDefault="000B5A14" w:rsidP="00F522AC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1000A470" w14:textId="77777777" w:rsidR="000B5A14" w:rsidRPr="003E0D2B" w:rsidRDefault="000B5A14" w:rsidP="00F522A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3B1114B" w14:textId="31C89F23" w:rsidR="000B5A14" w:rsidRPr="001F23E9" w:rsidRDefault="000B5A14" w:rsidP="00F522AC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00BA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 w:rsidRPr="004F00BA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AF10AFE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C3F7436" w14:textId="726C67F1" w:rsidR="000B5A14" w:rsidRPr="003E0D2B" w:rsidRDefault="000B5A14" w:rsidP="00F522AC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</w:tr>
      <w:tr w:rsidR="000B5A14" w:rsidRPr="004F2D3D" w14:paraId="64C854BE" w14:textId="77777777" w:rsidTr="009A0EA7">
        <w:trPr>
          <w:trHeight w:val="234"/>
          <w:tblHeader/>
        </w:trPr>
        <w:tc>
          <w:tcPr>
            <w:tcW w:w="3150" w:type="dxa"/>
            <w:shd w:val="clear" w:color="auto" w:fill="auto"/>
            <w:vAlign w:val="bottom"/>
          </w:tcPr>
          <w:p w14:paraId="58D35FCB" w14:textId="77777777" w:rsidR="000B5A14" w:rsidRPr="003E0D2B" w:rsidRDefault="000B5A14" w:rsidP="00F522AC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00ED147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3216" w:type="dxa"/>
            <w:shd w:val="clear" w:color="auto" w:fill="auto"/>
          </w:tcPr>
          <w:p w14:paraId="137F652A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8C3F8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62AE0C" w14:textId="07EAEF4F" w:rsidR="000B5A14" w:rsidRPr="003E0D2B" w:rsidRDefault="000B5A14" w:rsidP="00F522AC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DBC01F6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A42118" w14:textId="0FBBF78B" w:rsidR="000B5A14" w:rsidRPr="003E0D2B" w:rsidRDefault="000B5A14" w:rsidP="00F522AC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81" w:type="dxa"/>
            <w:shd w:val="clear" w:color="auto" w:fill="auto"/>
          </w:tcPr>
          <w:p w14:paraId="739670AE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6DB0AE" w14:textId="1AAEFDDC" w:rsidR="000B5A14" w:rsidRPr="003E0D2B" w:rsidRDefault="000B5A14" w:rsidP="00F522AC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72" w:type="dxa"/>
            <w:shd w:val="clear" w:color="auto" w:fill="auto"/>
          </w:tcPr>
          <w:p w14:paraId="241FEB97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79DB461" w14:textId="29319F81" w:rsidR="000B5A14" w:rsidRPr="003E0D2B" w:rsidRDefault="000B5A14" w:rsidP="00F522AC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9" w:type="dxa"/>
            <w:shd w:val="clear" w:color="auto" w:fill="auto"/>
          </w:tcPr>
          <w:p w14:paraId="781DD3BD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B50E615" w14:textId="425DD24F" w:rsidR="000B5A14" w:rsidRPr="003E0D2B" w:rsidRDefault="000B5A14" w:rsidP="00F522AC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56" w:type="dxa"/>
            <w:shd w:val="clear" w:color="auto" w:fill="auto"/>
          </w:tcPr>
          <w:p w14:paraId="5997872C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299122" w14:textId="2CE45B2D" w:rsidR="000B5A14" w:rsidRPr="003E0D2B" w:rsidRDefault="000B5A14" w:rsidP="00F522AC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5" w:type="dxa"/>
            <w:shd w:val="clear" w:color="auto" w:fill="auto"/>
          </w:tcPr>
          <w:p w14:paraId="46B17947" w14:textId="77777777" w:rsidR="000B5A14" w:rsidRPr="003E0D2B" w:rsidRDefault="000B5A14" w:rsidP="00F522AC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1866DEA" w14:textId="7A7D93A3" w:rsidR="000B5A14" w:rsidRPr="003E0D2B" w:rsidRDefault="000B5A14" w:rsidP="00F522AC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3D336AAC" w14:textId="77777777" w:rsidR="000B5A14" w:rsidRPr="003E0D2B" w:rsidRDefault="000B5A14" w:rsidP="00F522AC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89018F4" w14:textId="1625317C" w:rsidR="000B5A14" w:rsidRPr="003E0D2B" w:rsidRDefault="000B5A14" w:rsidP="00F522AC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</w:tr>
      <w:tr w:rsidR="000B5A14" w:rsidRPr="004F2D3D" w14:paraId="5BBA8B08" w14:textId="77777777" w:rsidTr="009A0EA7">
        <w:trPr>
          <w:trHeight w:val="135"/>
          <w:tblHeader/>
        </w:trPr>
        <w:tc>
          <w:tcPr>
            <w:tcW w:w="3150" w:type="dxa"/>
            <w:shd w:val="clear" w:color="auto" w:fill="auto"/>
            <w:vAlign w:val="bottom"/>
          </w:tcPr>
          <w:p w14:paraId="4814D5E1" w14:textId="77777777" w:rsidR="000B5A14" w:rsidRPr="003E0D2B" w:rsidRDefault="000B5A14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25E042F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3216" w:type="dxa"/>
            <w:shd w:val="clear" w:color="auto" w:fill="auto"/>
          </w:tcPr>
          <w:p w14:paraId="4BD3796F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E6628E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35FA326" w14:textId="77777777" w:rsidR="000B5A14" w:rsidRPr="003E0D2B" w:rsidRDefault="000B5A14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702C02C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6399" w:type="dxa"/>
            <w:gridSpan w:val="11"/>
            <w:shd w:val="clear" w:color="auto" w:fill="auto"/>
          </w:tcPr>
          <w:p w14:paraId="70AA19EC" w14:textId="62F82EEF" w:rsidR="000B5A14" w:rsidRPr="003E0D2B" w:rsidRDefault="000B5A14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0B5A14" w:rsidRPr="004F2D3D" w14:paraId="416CD3EE" w14:textId="77777777" w:rsidTr="009A0EA7">
        <w:tc>
          <w:tcPr>
            <w:tcW w:w="3150" w:type="dxa"/>
            <w:shd w:val="clear" w:color="auto" w:fill="auto"/>
            <w:vAlign w:val="bottom"/>
          </w:tcPr>
          <w:p w14:paraId="1E749A22" w14:textId="77777777" w:rsidR="000B5A14" w:rsidRPr="003E0D2B" w:rsidRDefault="000B5A14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  <w:shd w:val="clear" w:color="auto" w:fill="auto"/>
          </w:tcPr>
          <w:p w14:paraId="7A49D73A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3216" w:type="dxa"/>
            <w:shd w:val="clear" w:color="auto" w:fill="auto"/>
          </w:tcPr>
          <w:p w14:paraId="7DD2B3D8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4A5557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B8A56D" w14:textId="77777777" w:rsidR="000B5A14" w:rsidRPr="003E0D2B" w:rsidRDefault="000B5A14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AF10A0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1DB5A5" w14:textId="77777777" w:rsidR="000B5A14" w:rsidRPr="003E0D2B" w:rsidRDefault="000B5A14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CCE6DE2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65A4301" w14:textId="77777777" w:rsidR="000B5A14" w:rsidRPr="003E0D2B" w:rsidRDefault="000B5A14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FC95747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A26176F" w14:textId="77777777" w:rsidR="000B5A14" w:rsidRPr="003E0D2B" w:rsidRDefault="000B5A14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25DD299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464DFD2" w14:textId="77777777" w:rsidR="000B5A14" w:rsidRPr="003E0D2B" w:rsidRDefault="000B5A14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CEB4386" w14:textId="77777777" w:rsidR="000B5A14" w:rsidRPr="003E0D2B" w:rsidRDefault="000B5A14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8A230E" w14:textId="77777777" w:rsidR="000B5A14" w:rsidRPr="003E0D2B" w:rsidRDefault="000B5A14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66F8C7B" w14:textId="77777777" w:rsidR="000B5A14" w:rsidRPr="003E0D2B" w:rsidRDefault="000B5A14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06D0D98" w14:textId="77777777" w:rsidR="000B5A14" w:rsidRPr="003E0D2B" w:rsidRDefault="000B5A14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AF61ED" w14:textId="77777777" w:rsidR="000B5A14" w:rsidRPr="003E0D2B" w:rsidRDefault="000B5A14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D4C958B" w14:textId="77777777" w:rsidR="000B5A14" w:rsidRPr="003E0D2B" w:rsidRDefault="000B5A14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0B5A14" w:rsidRPr="004F2D3D" w14:paraId="54CA0DBE" w14:textId="77777777" w:rsidTr="009A0EA7">
        <w:tc>
          <w:tcPr>
            <w:tcW w:w="3150" w:type="dxa"/>
            <w:shd w:val="clear" w:color="auto" w:fill="auto"/>
          </w:tcPr>
          <w:p w14:paraId="070B1EB7" w14:textId="77777777" w:rsidR="000B5A14" w:rsidRPr="003E0D2B" w:rsidRDefault="000B5A14" w:rsidP="000B5A14">
            <w:pPr>
              <w:tabs>
                <w:tab w:val="left" w:pos="18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  <w:shd w:val="clear" w:color="auto" w:fill="auto"/>
          </w:tcPr>
          <w:p w14:paraId="50A6105F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3216" w:type="dxa"/>
            <w:shd w:val="clear" w:color="auto" w:fill="auto"/>
          </w:tcPr>
          <w:p w14:paraId="0DCEE7B4" w14:textId="77777777" w:rsidR="000B5A14" w:rsidRPr="003E0D2B" w:rsidRDefault="000B5A14" w:rsidP="000B5A14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  <w:shd w:val="clear" w:color="auto" w:fill="auto"/>
          </w:tcPr>
          <w:p w14:paraId="559B9A0A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714D92" w14:textId="3319116B" w:rsidR="000B5A14" w:rsidRPr="003E0D2B" w:rsidRDefault="000B5A14" w:rsidP="000B5A14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90" w:type="dxa"/>
            <w:shd w:val="clear" w:color="auto" w:fill="auto"/>
          </w:tcPr>
          <w:p w14:paraId="0EB9AF03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7BB8D2" w14:textId="3F638FBE" w:rsidR="000B5A14" w:rsidRPr="003E0D2B" w:rsidRDefault="000B5A14" w:rsidP="000B5A14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81" w:type="dxa"/>
            <w:shd w:val="clear" w:color="auto" w:fill="auto"/>
          </w:tcPr>
          <w:p w14:paraId="196E02A5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C6829D1" w14:textId="216E6F64" w:rsidR="000B5A14" w:rsidRPr="003E0D2B" w:rsidRDefault="000B5A14" w:rsidP="000B5A14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72" w:type="dxa"/>
            <w:shd w:val="clear" w:color="auto" w:fill="auto"/>
          </w:tcPr>
          <w:p w14:paraId="33190168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157BB63" w14:textId="0DE79A85" w:rsidR="000B5A14" w:rsidRPr="003E0D2B" w:rsidRDefault="000B5A14" w:rsidP="000B5A14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9" w:type="dxa"/>
            <w:shd w:val="clear" w:color="auto" w:fill="auto"/>
          </w:tcPr>
          <w:p w14:paraId="7DBC9F2D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83375DC" w14:textId="5DFA296C" w:rsidR="000B5A14" w:rsidRPr="003E0D2B" w:rsidRDefault="000B5A14" w:rsidP="000B5A14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793D6424" w14:textId="77777777" w:rsidR="000B5A14" w:rsidRPr="003E0D2B" w:rsidRDefault="000B5A14" w:rsidP="000B5A14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337B682" w14:textId="3C98D3B1" w:rsidR="000B5A14" w:rsidRPr="003E0D2B" w:rsidRDefault="000B5A14" w:rsidP="000B5A14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4B6175C3" w14:textId="77777777" w:rsidR="000B5A14" w:rsidRPr="003E0D2B" w:rsidRDefault="000B5A14" w:rsidP="000B5A1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4EFA030" w14:textId="2833378E" w:rsidR="000B5A14" w:rsidRPr="00A03DB2" w:rsidRDefault="000B5A14" w:rsidP="000B5A14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259,429</w:t>
            </w:r>
          </w:p>
        </w:tc>
        <w:tc>
          <w:tcPr>
            <w:tcW w:w="90" w:type="dxa"/>
            <w:shd w:val="clear" w:color="auto" w:fill="auto"/>
          </w:tcPr>
          <w:p w14:paraId="27E1564A" w14:textId="77777777" w:rsidR="000B5A14" w:rsidRPr="003E0D2B" w:rsidRDefault="000B5A14" w:rsidP="000B5A14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80A4F" w14:textId="2E3C3D92" w:rsidR="000B5A14" w:rsidRPr="003E0D2B" w:rsidRDefault="000B5A14" w:rsidP="000B5A14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257,794</w:t>
            </w:r>
          </w:p>
        </w:tc>
      </w:tr>
      <w:tr w:rsidR="000B5A14" w:rsidRPr="004F2D3D" w14:paraId="6293B7FD" w14:textId="77777777" w:rsidTr="009A0EA7">
        <w:tc>
          <w:tcPr>
            <w:tcW w:w="3150" w:type="dxa"/>
            <w:shd w:val="clear" w:color="auto" w:fill="auto"/>
          </w:tcPr>
          <w:p w14:paraId="667E1D3E" w14:textId="77777777" w:rsidR="000B5A14" w:rsidRPr="003E0D2B" w:rsidRDefault="000B5A14" w:rsidP="000B5A14">
            <w:pPr>
              <w:tabs>
                <w:tab w:val="left" w:pos="27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0F34D0F5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3216" w:type="dxa"/>
            <w:shd w:val="clear" w:color="auto" w:fill="auto"/>
          </w:tcPr>
          <w:p w14:paraId="7840FD06" w14:textId="77777777" w:rsidR="000B5A14" w:rsidRPr="003E0D2B" w:rsidRDefault="000B5A14" w:rsidP="000B5A14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37CDF5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E516BB" w14:textId="77777777" w:rsidR="000B5A14" w:rsidRPr="003E0D2B" w:rsidRDefault="000B5A14" w:rsidP="000B5A14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A5DEF9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67C488" w14:textId="77777777" w:rsidR="000B5A14" w:rsidRPr="003E0D2B" w:rsidRDefault="000B5A14" w:rsidP="000B5A14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FEB7995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7A443B6" w14:textId="77777777" w:rsidR="000B5A14" w:rsidRPr="003E0D2B" w:rsidRDefault="000B5A14" w:rsidP="000B5A14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3C67D40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0BFDBD0" w14:textId="77777777" w:rsidR="000B5A14" w:rsidRPr="003E0D2B" w:rsidRDefault="000B5A14" w:rsidP="000B5A14">
            <w:pPr>
              <w:tabs>
                <w:tab w:val="decimal" w:pos="7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B60930E" w14:textId="77777777" w:rsidR="000B5A14" w:rsidRPr="003E0D2B" w:rsidRDefault="000B5A14" w:rsidP="000B5A14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6476C" w14:textId="61140958" w:rsidR="000B5A14" w:rsidRPr="003E0D2B" w:rsidRDefault="000B5A14" w:rsidP="000B5A14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3D1EAAB7" w14:textId="77777777" w:rsidR="000B5A14" w:rsidRPr="003E0D2B" w:rsidRDefault="000B5A14" w:rsidP="000B5A14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7F5F7" w14:textId="4DFE0EB5" w:rsidR="000B5A14" w:rsidRPr="003E0D2B" w:rsidRDefault="000B5A14" w:rsidP="000B5A14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66F3DA26" w14:textId="77777777" w:rsidR="000B5A14" w:rsidRPr="003E0D2B" w:rsidRDefault="000B5A14" w:rsidP="000B5A14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4C058" w14:textId="39616313" w:rsidR="000B5A14" w:rsidRPr="003E0D2B" w:rsidRDefault="000B5A14" w:rsidP="000B5A14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259,429</w:t>
            </w:r>
          </w:p>
        </w:tc>
        <w:tc>
          <w:tcPr>
            <w:tcW w:w="90" w:type="dxa"/>
            <w:shd w:val="clear" w:color="auto" w:fill="auto"/>
          </w:tcPr>
          <w:p w14:paraId="3553AFF5" w14:textId="77777777" w:rsidR="000B5A14" w:rsidRPr="003E0D2B" w:rsidRDefault="000B5A14" w:rsidP="000B5A14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2287D" w14:textId="6416CA70" w:rsidR="000B5A14" w:rsidRPr="003E0D2B" w:rsidRDefault="000B5A14" w:rsidP="000B5A14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257,794</w:t>
            </w:r>
          </w:p>
        </w:tc>
      </w:tr>
    </w:tbl>
    <w:p w14:paraId="419D9F91" w14:textId="77777777" w:rsidR="00934E7C" w:rsidRPr="00374526" w:rsidRDefault="00934E7C" w:rsidP="00934E7C">
      <w:pPr>
        <w:pStyle w:val="Bo-Blankline"/>
        <w:ind w:left="0"/>
      </w:pPr>
    </w:p>
    <w:p w14:paraId="56FF4801" w14:textId="5C2CDB93" w:rsidR="00934E7C" w:rsidRPr="00962D9E" w:rsidRDefault="00934E7C" w:rsidP="00934E7C">
      <w:pPr>
        <w:pStyle w:val="Bo-C1Content"/>
        <w:ind w:left="0"/>
        <w:rPr>
          <w:rFonts w:asciiTheme="majorBidi" w:hAnsiTheme="majorBidi"/>
          <w:cs/>
        </w:rPr>
      </w:pPr>
      <w:r w:rsidRPr="00962D9E">
        <w:rPr>
          <w:rFonts w:asciiTheme="majorBidi" w:hAnsiTheme="majorBidi"/>
          <w:cs/>
        </w:rPr>
        <w:t>กลุ่มบริษัทและบริษัทไม่มีเงินลงทุนใน</w:t>
      </w:r>
      <w:r w:rsidRPr="00962D9E">
        <w:rPr>
          <w:rFonts w:asciiTheme="majorBidi" w:hAnsiTheme="majorBidi" w:hint="cs"/>
          <w:cs/>
        </w:rPr>
        <w:t>การร่วมค้า</w:t>
      </w:r>
      <w:r w:rsidRPr="00962D9E">
        <w:rPr>
          <w:rFonts w:asciiTheme="majorBidi" w:hAnsiTheme="majorBidi"/>
          <w:cs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</w:t>
      </w:r>
      <w:r w:rsidR="00DA53E0">
        <w:rPr>
          <w:rFonts w:asciiTheme="majorBidi" w:hAnsiTheme="majorBidi" w:hint="cs"/>
          <w:cs/>
        </w:rPr>
        <w:t>ชน</w:t>
      </w:r>
    </w:p>
    <w:p w14:paraId="75AB02CD" w14:textId="77777777" w:rsidR="00962D9E" w:rsidRDefault="00962D9E" w:rsidP="00934E7C">
      <w:pPr>
        <w:pStyle w:val="Bo-C1Content"/>
        <w:ind w:left="0"/>
        <w:rPr>
          <w:rFonts w:asciiTheme="majorBidi" w:hAnsiTheme="majorBidi"/>
        </w:rPr>
      </w:pPr>
    </w:p>
    <w:p w14:paraId="5C791825" w14:textId="7C12BB5E" w:rsidR="00934E7C" w:rsidRPr="00962D9E" w:rsidRDefault="00934E7C" w:rsidP="00934E7C">
      <w:pPr>
        <w:pStyle w:val="Bo-C1Content"/>
        <w:ind w:left="0"/>
        <w:rPr>
          <w:rFonts w:asciiTheme="majorBidi" w:hAnsiTheme="majorBidi"/>
        </w:rPr>
      </w:pPr>
      <w:r w:rsidRPr="00962D9E">
        <w:rPr>
          <w:rFonts w:asciiTheme="majorBidi" w:hAnsiTheme="majorBidi" w:hint="cs"/>
          <w:cs/>
        </w:rPr>
        <w:t>การ</w:t>
      </w:r>
      <w:r w:rsidRPr="00962D9E">
        <w:rPr>
          <w:rFonts w:asciiTheme="majorBidi" w:hAnsiTheme="majorBidi"/>
          <w:cs/>
        </w:rPr>
        <w:t>ร่วม</w:t>
      </w:r>
      <w:r w:rsidRPr="00962D9E">
        <w:rPr>
          <w:rFonts w:asciiTheme="majorBidi" w:hAnsiTheme="majorBidi" w:hint="cs"/>
          <w:cs/>
        </w:rPr>
        <w:t>ค้า</w:t>
      </w:r>
      <w:r w:rsidRPr="00962D9E">
        <w:rPr>
          <w:rFonts w:asciiTheme="majorBidi" w:hAnsiTheme="majorBidi"/>
          <w:cs/>
        </w:rPr>
        <w:t>ของ</w:t>
      </w:r>
      <w:r w:rsidR="00657F29" w:rsidRPr="00962D9E">
        <w:rPr>
          <w:rFonts w:asciiTheme="majorBidi" w:hAnsiTheme="majorBidi"/>
          <w:cs/>
        </w:rPr>
        <w:t>กลุ่มบริษัทและบริษัท</w:t>
      </w:r>
      <w:r w:rsidRPr="00962D9E">
        <w:rPr>
          <w:rFonts w:asciiTheme="majorBidi" w:hAnsiTheme="majorBidi" w:hint="cs"/>
          <w:cs/>
        </w:rPr>
        <w:t>ดำเนินธุรกิจในประเทศไทย</w:t>
      </w:r>
    </w:p>
    <w:p w14:paraId="7B4F8506" w14:textId="77777777" w:rsidR="00934E7C" w:rsidRDefault="00934E7C">
      <w:pPr>
        <w:spacing w:line="240" w:lineRule="auto"/>
        <w:rPr>
          <w:cs/>
        </w:rPr>
        <w:sectPr w:rsidR="00934E7C" w:rsidSect="00934E7C">
          <w:headerReference w:type="default" r:id="rId17"/>
          <w:footerReference w:type="default" r:id="rId18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716AF9F1" w14:textId="2A045450" w:rsidR="00BB6F61" w:rsidRPr="00AD113D" w:rsidRDefault="00F356C1" w:rsidP="00934E7C">
      <w:pPr>
        <w:pStyle w:val="Caption"/>
        <w:ind w:left="567" w:hanging="567"/>
      </w:pPr>
      <w:r w:rsidRPr="00AD113D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AD113D" w:rsidRDefault="00EB712A" w:rsidP="008B5FE8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AD113D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7BECF3A3" w:rsidR="00E31BBD" w:rsidRPr="00B5747C" w:rsidRDefault="00F522AC" w:rsidP="00B5747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B5747C"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B5747C" w:rsidRDefault="00E31BBD" w:rsidP="00B5747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2AF42695" w:rsidR="00E31BBD" w:rsidRPr="00B5747C" w:rsidRDefault="00E31BBD" w:rsidP="00B5747C">
            <w:pPr>
              <w:spacing w:line="240" w:lineRule="atLeast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B5747C" w:rsidRDefault="00E31BBD" w:rsidP="00B574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631AFE" w14:textId="4D791A8B" w:rsidR="00E31BBD" w:rsidRPr="00B5747C" w:rsidRDefault="00E31BBD" w:rsidP="00B5747C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657F29" w:rsidRPr="00B574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AD113D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B5747C" w:rsidRDefault="00E31BBD" w:rsidP="00B5747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74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20C" w:rsidRPr="00AD113D" w14:paraId="313719EC" w14:textId="77777777" w:rsidTr="002430E0">
        <w:trPr>
          <w:cantSplit/>
        </w:trPr>
        <w:tc>
          <w:tcPr>
            <w:tcW w:w="4989" w:type="dxa"/>
          </w:tcPr>
          <w:p w14:paraId="24D0EB7E" w14:textId="033A62A3" w:rsidR="009A620C" w:rsidRPr="00B5747C" w:rsidRDefault="009A620C" w:rsidP="009A620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9A620C" w:rsidRPr="00B5747C" w:rsidRDefault="009A620C" w:rsidP="009A620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0C1E696" w14:textId="08CF104A" w:rsidR="009A620C" w:rsidRPr="00B5747C" w:rsidRDefault="00510543" w:rsidP="00132D0A">
            <w:pPr>
              <w:tabs>
                <w:tab w:val="decimal" w:pos="127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8B40CF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B40CF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180" w:type="dxa"/>
            <w:shd w:val="clear" w:color="auto" w:fill="auto"/>
          </w:tcPr>
          <w:p w14:paraId="49B7D7D7" w14:textId="77777777" w:rsidR="009A620C" w:rsidRPr="00B5747C" w:rsidRDefault="009A620C" w:rsidP="009A62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CE03AA8" w14:textId="16B52DBC" w:rsidR="009A620C" w:rsidRPr="00B5747C" w:rsidRDefault="00510543" w:rsidP="00132D0A">
            <w:pPr>
              <w:tabs>
                <w:tab w:val="decimal" w:pos="127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1,240,934</w:t>
            </w:r>
          </w:p>
        </w:tc>
      </w:tr>
    </w:tbl>
    <w:p w14:paraId="3A35EBB6" w14:textId="77777777" w:rsidR="00E60F93" w:rsidRPr="00E60F93" w:rsidRDefault="00E60F93" w:rsidP="00E60F93">
      <w:pPr>
        <w:pStyle w:val="Bo-Blankline"/>
        <w:rPr>
          <w:sz w:val="30"/>
          <w:szCs w:val="30"/>
          <w:lang w:val="en-US"/>
        </w:rPr>
      </w:pPr>
    </w:p>
    <w:p w14:paraId="307EA841" w14:textId="00C5AACB" w:rsidR="00FC6716" w:rsidRPr="00AD113D" w:rsidRDefault="00FC6716" w:rsidP="00FC6716">
      <w:pPr>
        <w:pStyle w:val="Caption"/>
        <w:ind w:left="900" w:hanging="900"/>
      </w:pPr>
      <w:r w:rsidRPr="00AD113D">
        <w:rPr>
          <w:rFonts w:hint="cs"/>
          <w:cs/>
        </w:rPr>
        <w:t>หุ้นกู้</w:t>
      </w:r>
    </w:p>
    <w:p w14:paraId="3A708517" w14:textId="15A3BA97" w:rsidR="00E31BBD" w:rsidRPr="00AD113D" w:rsidRDefault="00E31BBD" w:rsidP="00C85015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9DF23" w14:textId="12237AB5" w:rsidR="00E31BBD" w:rsidRPr="00B611F2" w:rsidRDefault="00E31BBD" w:rsidP="00E60F93">
      <w:pPr>
        <w:ind w:left="540" w:right="-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D11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522AC" w:rsidRPr="00AD113D">
        <w:rPr>
          <w:rFonts w:asciiTheme="majorBidi" w:hAnsiTheme="majorBidi" w:cstheme="majorBidi"/>
          <w:sz w:val="30"/>
          <w:szCs w:val="30"/>
        </w:rPr>
        <w:t xml:space="preserve">31 </w:t>
      </w:r>
      <w:r w:rsidR="00F522AC" w:rsidRPr="00AD113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AD113D">
        <w:rPr>
          <w:rFonts w:asciiTheme="majorBidi" w:hAnsiTheme="majorBidi" w:cstheme="majorBidi"/>
          <w:sz w:val="30"/>
          <w:szCs w:val="30"/>
        </w:rPr>
        <w:t>256</w:t>
      </w:r>
      <w:r w:rsidR="00F522AC">
        <w:rPr>
          <w:rFonts w:asciiTheme="majorBidi" w:hAnsiTheme="majorBidi" w:cstheme="majorBidi"/>
          <w:sz w:val="30"/>
          <w:szCs w:val="30"/>
        </w:rPr>
        <w:t>8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113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AD113D">
        <w:rPr>
          <w:rFonts w:asciiTheme="majorBidi" w:hAnsiTheme="majorBidi" w:cstheme="majorBidi"/>
          <w:sz w:val="30"/>
          <w:szCs w:val="30"/>
        </w:rPr>
        <w:t xml:space="preserve">3 </w:t>
      </w:r>
      <w:r w:rsidRPr="00AD113D">
        <w:rPr>
          <w:rFonts w:asciiTheme="majorBidi" w:hAnsiTheme="majorBidi" w:cstheme="majorBidi"/>
          <w:sz w:val="30"/>
          <w:szCs w:val="30"/>
          <w:cs/>
        </w:rPr>
        <w:t>เดือน มูลค่ารวม</w:t>
      </w:r>
      <w:r w:rsidR="00010F8C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144475992"/>
      <w:r w:rsidR="00510543">
        <w:rPr>
          <w:rFonts w:asciiTheme="majorBidi" w:hAnsiTheme="majorBidi" w:cstheme="majorBidi"/>
          <w:sz w:val="30"/>
          <w:szCs w:val="30"/>
          <w:lang w:val="en-US"/>
        </w:rPr>
        <w:t>25,987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  <w:r w:rsidRPr="00AD113D">
        <w:rPr>
          <w:rFonts w:asciiTheme="majorBidi" w:hAnsiTheme="majorBidi" w:cstheme="majorBidi"/>
          <w:sz w:val="30"/>
          <w:szCs w:val="30"/>
          <w:cs/>
        </w:rPr>
        <w:t>ล้าน</w:t>
      </w:r>
      <w:r w:rsidRPr="008C228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9D24CB" w:rsidRPr="008C22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0F8C" w:rsidRPr="008C2282">
        <w:rPr>
          <w:rFonts w:asciiTheme="majorBidi" w:hAnsiTheme="majorBidi" w:cstheme="majorBidi"/>
          <w:sz w:val="30"/>
          <w:szCs w:val="30"/>
        </w:rPr>
        <w:t xml:space="preserve"> </w:t>
      </w:r>
      <w:r w:rsidR="00510543">
        <w:rPr>
          <w:rFonts w:asciiTheme="majorBidi" w:hAnsiTheme="majorBidi" w:cstheme="majorBidi"/>
          <w:sz w:val="30"/>
          <w:szCs w:val="30"/>
          <w:lang w:val="en-US"/>
        </w:rPr>
        <w:t>26,219</w:t>
      </w:r>
      <w:r w:rsidR="00F522A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9D24CB" w:rsidRPr="00010F8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9D24CB" w:rsidRPr="00AD113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ตามลำดับ </w:t>
      </w:r>
      <w:r w:rsidRPr="00AD113D">
        <w:rPr>
          <w:rFonts w:asciiTheme="majorBidi" w:hAnsiTheme="majorBidi" w:cstheme="majorBidi"/>
          <w:sz w:val="30"/>
          <w:szCs w:val="30"/>
          <w:cs/>
        </w:rPr>
        <w:t>(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B611F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522AC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Pr="00B611F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D537F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522AC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16B07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F522AC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D4149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611F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30F7D" w:rsidRPr="00B611F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522AC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C7589" w:rsidRPr="00B611F2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522AC">
        <w:rPr>
          <w:rFonts w:asciiTheme="majorBidi" w:hAnsiTheme="majorBidi" w:cstheme="majorBidi"/>
          <w:i/>
          <w:iCs/>
          <w:sz w:val="30"/>
          <w:szCs w:val="30"/>
        </w:rPr>
        <w:t>219</w:t>
      </w:r>
      <w:r w:rsidR="00CD4149" w:rsidRPr="00B611F2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4468A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D24CB" w:rsidRPr="00B611F2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Pr="000505E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611F2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0DB5408" w14:textId="753FA602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FB1C46" w:rsidRPr="00744476" w14:paraId="01EE582E" w14:textId="6C9795FC" w:rsidTr="00FB1C46">
        <w:tc>
          <w:tcPr>
            <w:tcW w:w="1438" w:type="dxa"/>
          </w:tcPr>
          <w:p w14:paraId="77189D5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47D643A8" w14:textId="73D96548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0E61CD86" w14:textId="77777777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FB1C46" w:rsidRPr="00744476" w14:paraId="01BC6821" w14:textId="59165396" w:rsidTr="00FB1C46">
        <w:tc>
          <w:tcPr>
            <w:tcW w:w="1438" w:type="dxa"/>
          </w:tcPr>
          <w:p w14:paraId="2FB98F8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3AC63316" w14:textId="57CC6C6D" w:rsidR="00FB1C46" w:rsidRPr="00E31BBD" w:rsidRDefault="00F522A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B1C46"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FB1C46"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FB1C4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60A29FF1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9DECF4B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8AA20E3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48918D64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B1C46" w:rsidRPr="00744476" w14:paraId="5ABD3BF0" w14:textId="12E9FE63" w:rsidTr="00510543">
        <w:tc>
          <w:tcPr>
            <w:tcW w:w="1438" w:type="dxa"/>
            <w:shd w:val="clear" w:color="auto" w:fill="auto"/>
            <w:vAlign w:val="bottom"/>
          </w:tcPr>
          <w:p w14:paraId="1395FE1C" w14:textId="11EF5110" w:rsidR="00FB1C46" w:rsidRPr="00510543" w:rsidRDefault="00FB1C46" w:rsidP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  <w:shd w:val="clear" w:color="auto" w:fill="auto"/>
          </w:tcPr>
          <w:p w14:paraId="00C4F57E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1F0AA3BD" w14:textId="77777777" w:rsidR="00FB1C46" w:rsidRPr="00510543" w:rsidRDefault="00FB1C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0E5CB9B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0F563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743802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95725A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E5EB62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138409" w14:textId="77777777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D0D343" w14:textId="57AD2B2C" w:rsidR="00FB1C46" w:rsidRPr="00510543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510543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FB1C46" w:rsidRPr="00744476" w14:paraId="2135AE0D" w14:textId="27458D21" w:rsidTr="00510543">
        <w:tc>
          <w:tcPr>
            <w:tcW w:w="1438" w:type="dxa"/>
            <w:shd w:val="clear" w:color="auto" w:fill="auto"/>
          </w:tcPr>
          <w:p w14:paraId="28B14AF8" w14:textId="77777777" w:rsidR="00FB1C46" w:rsidRPr="00510543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  <w:shd w:val="clear" w:color="auto" w:fill="auto"/>
          </w:tcPr>
          <w:p w14:paraId="16F3B158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1DE73970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14:paraId="4A934791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510543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  <w:shd w:val="clear" w:color="auto" w:fill="auto"/>
          </w:tcPr>
          <w:p w14:paraId="5B45D628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243F205" w14:textId="77777777" w:rsidR="00FB1C46" w:rsidRPr="00510543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260B5" w:rsidRPr="00744476" w14:paraId="0182535D" w14:textId="56415789" w:rsidTr="00510543">
        <w:tc>
          <w:tcPr>
            <w:tcW w:w="1438" w:type="dxa"/>
            <w:shd w:val="clear" w:color="auto" w:fill="auto"/>
          </w:tcPr>
          <w:p w14:paraId="583A4B93" w14:textId="1FCFBF6B" w:rsidR="00F260B5" w:rsidRPr="00510543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2/2564</w:t>
            </w:r>
          </w:p>
        </w:tc>
        <w:tc>
          <w:tcPr>
            <w:tcW w:w="1169" w:type="dxa"/>
            <w:shd w:val="clear" w:color="auto" w:fill="auto"/>
          </w:tcPr>
          <w:p w14:paraId="3E09304C" w14:textId="46F10EBD" w:rsidR="00F260B5" w:rsidRPr="00510543" w:rsidRDefault="00510543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018EABA7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95BE98D" w14:textId="30AA4C05" w:rsidR="00F260B5" w:rsidRPr="00510543" w:rsidRDefault="00510543" w:rsidP="00E7283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1BB5CB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19FD71" w14:textId="7F0DAE5C" w:rsidR="00F260B5" w:rsidRPr="00510543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  <w:shd w:val="clear" w:color="auto" w:fill="auto"/>
          </w:tcPr>
          <w:p w14:paraId="601CC9F1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B7BFFFC" w14:textId="4AE6F7AE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990" w:type="dxa"/>
            <w:shd w:val="clear" w:color="auto" w:fill="auto"/>
          </w:tcPr>
          <w:p w14:paraId="13536625" w14:textId="19B8BC95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</w:tcPr>
          <w:p w14:paraId="23C7FAAA" w14:textId="5F2768F5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F260B5" w:rsidRPr="00744476" w14:paraId="1E1B74C1" w14:textId="49E801B5" w:rsidTr="00510543">
        <w:tc>
          <w:tcPr>
            <w:tcW w:w="1438" w:type="dxa"/>
            <w:shd w:val="clear" w:color="auto" w:fill="auto"/>
          </w:tcPr>
          <w:p w14:paraId="6C937F77" w14:textId="18667366" w:rsidR="00F260B5" w:rsidRPr="00510543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1/2565</w:t>
            </w:r>
          </w:p>
        </w:tc>
        <w:tc>
          <w:tcPr>
            <w:tcW w:w="1169" w:type="dxa"/>
            <w:shd w:val="clear" w:color="auto" w:fill="auto"/>
          </w:tcPr>
          <w:p w14:paraId="66A15C66" w14:textId="05F26E20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2AFDC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0017FF7" w14:textId="4077836A" w:rsidR="00F260B5" w:rsidRPr="00510543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  <w:shd w:val="clear" w:color="auto" w:fill="auto"/>
          </w:tcPr>
          <w:p w14:paraId="5496CF91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5C74B" w14:textId="43F93F6A" w:rsidR="00F260B5" w:rsidRPr="00510543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36" w:type="dxa"/>
            <w:shd w:val="clear" w:color="auto" w:fill="auto"/>
          </w:tcPr>
          <w:p w14:paraId="4ADB52E0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5B0731EA" w14:textId="4C02B16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  <w:shd w:val="clear" w:color="auto" w:fill="auto"/>
          </w:tcPr>
          <w:p w14:paraId="73B5BCDE" w14:textId="1E5CABD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4964E33" w14:textId="64390E6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F260B5" w:rsidRPr="00744476" w14:paraId="7703C56B" w14:textId="7542E55F" w:rsidTr="00510543">
        <w:tc>
          <w:tcPr>
            <w:tcW w:w="1438" w:type="dxa"/>
            <w:shd w:val="clear" w:color="auto" w:fill="auto"/>
          </w:tcPr>
          <w:p w14:paraId="6E80E521" w14:textId="32E01787" w:rsidR="00F260B5" w:rsidRPr="00510543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14:paraId="3C8B9EA1" w14:textId="7BEA6134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14F65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715FA56A" w14:textId="7202EA84" w:rsidR="00F260B5" w:rsidRPr="00510543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</w:t>
            </w:r>
            <w:r w:rsidR="00510543"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910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7D59B789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E2EF7D" w14:textId="4FA41E3F" w:rsidR="00F260B5" w:rsidRPr="00510543" w:rsidRDefault="0051054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2,910,000</w:t>
            </w:r>
          </w:p>
        </w:tc>
        <w:tc>
          <w:tcPr>
            <w:tcW w:w="236" w:type="dxa"/>
            <w:shd w:val="clear" w:color="auto" w:fill="auto"/>
          </w:tcPr>
          <w:p w14:paraId="1E0A7DD5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38A0BC1" w14:textId="4D52CD29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  <w:shd w:val="clear" w:color="auto" w:fill="auto"/>
          </w:tcPr>
          <w:p w14:paraId="1EB3E924" w14:textId="7C95812C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22666E77" w14:textId="0E8968AD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F260B5" w:rsidRPr="00744476" w14:paraId="27515D5A" w14:textId="4EA895EF" w:rsidTr="00510543">
        <w:tc>
          <w:tcPr>
            <w:tcW w:w="1438" w:type="dxa"/>
            <w:shd w:val="clear" w:color="auto" w:fill="auto"/>
          </w:tcPr>
          <w:p w14:paraId="0A23591F" w14:textId="6C03B82B" w:rsidR="00F260B5" w:rsidRPr="00510543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14:paraId="01BAF4C3" w14:textId="488179B5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C96E8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14639B9" w14:textId="2A26EBD2" w:rsidR="00F260B5" w:rsidRPr="00510543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1E2126EE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F3F31" w14:textId="3231B3AD" w:rsidR="00F260B5" w:rsidRPr="00510543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  <w:shd w:val="clear" w:color="auto" w:fill="auto"/>
          </w:tcPr>
          <w:p w14:paraId="278826A0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2D3E8A4A" w14:textId="37C6CC44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  <w:shd w:val="clear" w:color="auto" w:fill="auto"/>
          </w:tcPr>
          <w:p w14:paraId="24F35D5C" w14:textId="60970D11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348CCF56" w14:textId="1DDD2024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F260B5" w:rsidRPr="00744476" w14:paraId="542CD35E" w14:textId="77777777" w:rsidTr="00510543">
        <w:tc>
          <w:tcPr>
            <w:tcW w:w="1438" w:type="dxa"/>
            <w:shd w:val="clear" w:color="auto" w:fill="auto"/>
          </w:tcPr>
          <w:p w14:paraId="205677B2" w14:textId="65BD2A5A" w:rsidR="00F260B5" w:rsidRPr="00510543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2/2566</w:t>
            </w:r>
          </w:p>
        </w:tc>
        <w:tc>
          <w:tcPr>
            <w:tcW w:w="1169" w:type="dxa"/>
            <w:shd w:val="clear" w:color="auto" w:fill="auto"/>
          </w:tcPr>
          <w:p w14:paraId="303AB4B1" w14:textId="4726CC2F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2B9A6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008FCDB" w14:textId="36740F60" w:rsidR="00F260B5" w:rsidRPr="00510543" w:rsidRDefault="00F260B5" w:rsidP="00F260B5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03D93873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5753EB" w14:textId="1D7EA9B9" w:rsidR="00F260B5" w:rsidRPr="00510543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  <w:shd w:val="clear" w:color="auto" w:fill="auto"/>
          </w:tcPr>
          <w:p w14:paraId="143B246F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3BF1636E" w14:textId="1F41DB80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  <w:shd w:val="clear" w:color="auto" w:fill="auto"/>
          </w:tcPr>
          <w:p w14:paraId="36805A23" w14:textId="3C8E874E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  <w:shd w:val="clear" w:color="auto" w:fill="auto"/>
          </w:tcPr>
          <w:p w14:paraId="750ECF1F" w14:textId="42E991F4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10543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F260B5" w:rsidRPr="00744476" w14:paraId="26591AC8" w14:textId="77777777" w:rsidTr="00510543">
        <w:tc>
          <w:tcPr>
            <w:tcW w:w="1438" w:type="dxa"/>
            <w:shd w:val="clear" w:color="auto" w:fill="auto"/>
          </w:tcPr>
          <w:p w14:paraId="7BEA8D7F" w14:textId="3C1FEC09" w:rsidR="00F260B5" w:rsidRPr="00510543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1/2567</w:t>
            </w:r>
          </w:p>
        </w:tc>
        <w:tc>
          <w:tcPr>
            <w:tcW w:w="1169" w:type="dxa"/>
            <w:shd w:val="clear" w:color="auto" w:fill="auto"/>
          </w:tcPr>
          <w:p w14:paraId="70434AC7" w14:textId="15911695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8A80E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B74135A" w14:textId="7A1C1CE7" w:rsidR="00F260B5" w:rsidRPr="00510543" w:rsidRDefault="00F260B5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F173D9D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9A36251" w14:textId="238DD4C3" w:rsidR="00F260B5" w:rsidRPr="00510543" w:rsidRDefault="00F260B5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5BFF6C54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0EBC77A" w14:textId="132806A6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  <w:shd w:val="clear" w:color="auto" w:fill="auto"/>
          </w:tcPr>
          <w:p w14:paraId="205081EB" w14:textId="0193BE90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  <w:shd w:val="clear" w:color="auto" w:fill="auto"/>
          </w:tcPr>
          <w:p w14:paraId="4B94CBBE" w14:textId="1C024CE4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852E12" w:rsidRPr="00744476" w14:paraId="547A4A0D" w14:textId="77777777" w:rsidTr="00510543">
        <w:tc>
          <w:tcPr>
            <w:tcW w:w="1438" w:type="dxa"/>
            <w:shd w:val="clear" w:color="auto" w:fill="auto"/>
          </w:tcPr>
          <w:p w14:paraId="6DCAE824" w14:textId="10327D07" w:rsidR="00852E12" w:rsidRPr="00510543" w:rsidRDefault="00852E12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2/2567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C388E0A" w14:textId="7BF33049" w:rsidR="00852E12" w:rsidRPr="00510543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ADCAE8" w14:textId="77777777" w:rsidR="00852E12" w:rsidRPr="00510543" w:rsidRDefault="00852E12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64E05BD" w14:textId="653589A5" w:rsidR="00852E12" w:rsidRPr="00510543" w:rsidRDefault="00852E12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5A3F0D3C" w14:textId="77777777" w:rsidR="00852E12" w:rsidRPr="00510543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EB8E04" w14:textId="31BC2BF8" w:rsidR="00852E12" w:rsidRPr="00510543" w:rsidRDefault="00852E12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  <w:shd w:val="clear" w:color="auto" w:fill="auto"/>
          </w:tcPr>
          <w:p w14:paraId="4AB3F36A" w14:textId="77777777" w:rsidR="00852E12" w:rsidRPr="00510543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748DF9AE" w14:textId="0B28AB3B" w:rsidR="00852E12" w:rsidRPr="00510543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  <w:shd w:val="clear" w:color="auto" w:fill="auto"/>
          </w:tcPr>
          <w:p w14:paraId="05B06FB1" w14:textId="0F023518" w:rsidR="00852E12" w:rsidRPr="00510543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5CB986EE" w14:textId="5A3ED883" w:rsidR="00852E12" w:rsidRPr="00510543" w:rsidRDefault="00852E12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26 </w:t>
            </w:r>
            <w:r w:rsidRPr="00510543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10543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F260B5" w:rsidRPr="00744476" w14:paraId="49C96013" w14:textId="18FAE418" w:rsidTr="00510543">
        <w:tc>
          <w:tcPr>
            <w:tcW w:w="1438" w:type="dxa"/>
            <w:shd w:val="clear" w:color="auto" w:fill="auto"/>
          </w:tcPr>
          <w:p w14:paraId="777711BF" w14:textId="77777777" w:rsidR="00F260B5" w:rsidRPr="00510543" w:rsidRDefault="00F260B5" w:rsidP="00F260B5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10543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AFBB5" w14:textId="1909DFD4" w:rsidR="00F260B5" w:rsidRPr="00510543" w:rsidRDefault="00510543" w:rsidP="004D1AF0">
            <w:pPr>
              <w:spacing w:line="240" w:lineRule="atLeast"/>
              <w:ind w:left="-105" w:right="-11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3CD7346F" w14:textId="77777777" w:rsidR="00F260B5" w:rsidRPr="00510543" w:rsidRDefault="00F260B5" w:rsidP="00F260B5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34C75" w14:textId="23E3815C" w:rsidR="00F260B5" w:rsidRPr="00510543" w:rsidRDefault="00510543" w:rsidP="00F260B5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21,463,000</w:t>
            </w:r>
          </w:p>
        </w:tc>
        <w:tc>
          <w:tcPr>
            <w:tcW w:w="270" w:type="dxa"/>
            <w:shd w:val="clear" w:color="auto" w:fill="auto"/>
          </w:tcPr>
          <w:p w14:paraId="4498FEF1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469B" w14:textId="01F9902F" w:rsidR="00F260B5" w:rsidRPr="00510543" w:rsidRDefault="00510543" w:rsidP="00F260B5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10543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25,986,600</w:t>
            </w:r>
          </w:p>
        </w:tc>
        <w:tc>
          <w:tcPr>
            <w:tcW w:w="236" w:type="dxa"/>
            <w:shd w:val="clear" w:color="auto" w:fill="auto"/>
          </w:tcPr>
          <w:p w14:paraId="13968719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10C974F2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4CA23BA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C0D3BFE" w14:textId="77777777" w:rsidR="00F260B5" w:rsidRPr="00510543" w:rsidRDefault="00F260B5" w:rsidP="00F260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25D086A0" w14:textId="4BC9712E" w:rsidR="00ED537F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7CF60" w14:textId="7C805822" w:rsidR="00371AD1" w:rsidRDefault="00371AD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D31C1A" w:rsidRPr="00744476" w14:paraId="281659F9" w14:textId="77777777" w:rsidTr="00F13B7B">
        <w:tc>
          <w:tcPr>
            <w:tcW w:w="1438" w:type="dxa"/>
          </w:tcPr>
          <w:p w14:paraId="78E12D25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718DD92D" w14:textId="46FE6074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05E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1530" w:type="dxa"/>
          </w:tcPr>
          <w:p w14:paraId="69D1938C" w14:textId="77777777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31C1A" w:rsidRPr="00744476" w14:paraId="000D0C65" w14:textId="77777777" w:rsidTr="00F13B7B">
        <w:tc>
          <w:tcPr>
            <w:tcW w:w="1438" w:type="dxa"/>
          </w:tcPr>
          <w:p w14:paraId="7C865F73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4A08AF3F" w14:textId="45F68A3E" w:rsidR="00D31C1A" w:rsidRPr="00E31BBD" w:rsidRDefault="00F522AC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236" w:type="dxa"/>
          </w:tcPr>
          <w:p w14:paraId="4A37D01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A36D1C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41AADD1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0E8ADB55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C1A" w:rsidRPr="00744476" w14:paraId="350D0FA5" w14:textId="77777777" w:rsidTr="00F13B7B">
        <w:tc>
          <w:tcPr>
            <w:tcW w:w="1438" w:type="dxa"/>
            <w:vAlign w:val="bottom"/>
          </w:tcPr>
          <w:p w14:paraId="0FA1413B" w14:textId="77777777" w:rsidR="00D31C1A" w:rsidRPr="00AC19F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3850334D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77CCE150" w14:textId="77777777" w:rsidR="00D31C1A" w:rsidRPr="00AC19F6" w:rsidRDefault="00D31C1A" w:rsidP="00F13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09ECA79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56E6D4B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07BC13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6B0D038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5830E1D0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653D0D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8808221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AC19F6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D31C1A" w:rsidRPr="00744476" w14:paraId="5C606481" w14:textId="77777777" w:rsidTr="00F13B7B">
        <w:tc>
          <w:tcPr>
            <w:tcW w:w="1438" w:type="dxa"/>
          </w:tcPr>
          <w:p w14:paraId="511DF6BF" w14:textId="77777777" w:rsidR="00D31C1A" w:rsidRPr="00AC19F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058FD402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79C5034D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61C921E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AC19F6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611E472A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619CEDEC" w14:textId="77777777" w:rsidR="00D31C1A" w:rsidRPr="00AC19F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4011EC" w:rsidRPr="00744476" w14:paraId="20F3A2E6" w14:textId="77777777" w:rsidTr="00F13B7B">
        <w:tc>
          <w:tcPr>
            <w:tcW w:w="1438" w:type="dxa"/>
          </w:tcPr>
          <w:p w14:paraId="1D3420AB" w14:textId="77777777" w:rsidR="004011EC" w:rsidRPr="00AC19F6" w:rsidRDefault="004011EC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2/2564</w:t>
            </w:r>
          </w:p>
        </w:tc>
        <w:tc>
          <w:tcPr>
            <w:tcW w:w="1169" w:type="dxa"/>
            <w:shd w:val="clear" w:color="auto" w:fill="auto"/>
          </w:tcPr>
          <w:p w14:paraId="73D5F58B" w14:textId="70009EAF" w:rsidR="004011EC" w:rsidRPr="00AC19F6" w:rsidRDefault="004011EC" w:rsidP="004011EC">
            <w:pPr>
              <w:tabs>
                <w:tab w:val="left" w:pos="552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7239C2E3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CF68629" w14:textId="7A2175BE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85AAF0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B7D13" w14:textId="7BDB5D0F" w:rsidR="004011EC" w:rsidRPr="00AC19F6" w:rsidRDefault="004011EC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CFA0B1B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F88F668" w14:textId="298E11DF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990" w:type="dxa"/>
          </w:tcPr>
          <w:p w14:paraId="5461C753" w14:textId="4A505095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4628A94C" w14:textId="0630434B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4011EC" w:rsidRPr="00744476" w14:paraId="10C00EE1" w14:textId="77777777" w:rsidTr="00F13B7B">
        <w:tc>
          <w:tcPr>
            <w:tcW w:w="1438" w:type="dxa"/>
          </w:tcPr>
          <w:p w14:paraId="3DBD26AC" w14:textId="77777777" w:rsidR="004011EC" w:rsidRPr="00AC19F6" w:rsidRDefault="004011EC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1/2565</w:t>
            </w:r>
          </w:p>
        </w:tc>
        <w:tc>
          <w:tcPr>
            <w:tcW w:w="1169" w:type="dxa"/>
            <w:shd w:val="clear" w:color="auto" w:fill="auto"/>
          </w:tcPr>
          <w:p w14:paraId="1C817B83" w14:textId="0EF76A04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C2110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53D3FCD" w14:textId="7904AAD4" w:rsidR="004011EC" w:rsidRPr="00AC19F6" w:rsidRDefault="004011EC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4,695,000</w:t>
            </w:r>
          </w:p>
        </w:tc>
        <w:tc>
          <w:tcPr>
            <w:tcW w:w="270" w:type="dxa"/>
            <w:shd w:val="clear" w:color="auto" w:fill="auto"/>
          </w:tcPr>
          <w:p w14:paraId="19C55EE9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D6D667" w14:textId="431A6FD7" w:rsidR="004011EC" w:rsidRPr="00AC19F6" w:rsidRDefault="004011EC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4,695,000</w:t>
            </w:r>
          </w:p>
        </w:tc>
        <w:tc>
          <w:tcPr>
            <w:tcW w:w="236" w:type="dxa"/>
          </w:tcPr>
          <w:p w14:paraId="23EC0B61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17D5989" w14:textId="68416970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30E0B9AF" w14:textId="3076E1D4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8402B0B" w14:textId="5BC24A52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4011EC" w:rsidRPr="00744476" w14:paraId="5A9DA4EB" w14:textId="77777777" w:rsidTr="00F13B7B">
        <w:tc>
          <w:tcPr>
            <w:tcW w:w="1438" w:type="dxa"/>
          </w:tcPr>
          <w:p w14:paraId="330784F6" w14:textId="77777777" w:rsidR="004011EC" w:rsidRPr="00AC19F6" w:rsidRDefault="004011EC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14:paraId="4284A630" w14:textId="6863EB89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E84A96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B8263CF" w14:textId="62479068" w:rsidR="004011EC" w:rsidRPr="00AC19F6" w:rsidRDefault="004011EC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043BFE34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93CA10" w14:textId="6E7BCF6D" w:rsidR="004011EC" w:rsidRPr="00AC19F6" w:rsidRDefault="004011EC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CBB91FE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2DC905E" w14:textId="1ED18D26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</w:tcPr>
          <w:p w14:paraId="429B50D9" w14:textId="6820AAB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5B79617B" w14:textId="48422C5C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4011EC" w:rsidRPr="00744476" w14:paraId="3A076149" w14:textId="77777777" w:rsidTr="00F13B7B">
        <w:tc>
          <w:tcPr>
            <w:tcW w:w="1438" w:type="dxa"/>
          </w:tcPr>
          <w:p w14:paraId="6CCCA129" w14:textId="77777777" w:rsidR="004011EC" w:rsidRPr="00AC19F6" w:rsidRDefault="004011EC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14:paraId="014FA147" w14:textId="7D8B3096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ACC2D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8A7BAB5" w14:textId="534C94AA" w:rsidR="004011EC" w:rsidRPr="00AC19F6" w:rsidRDefault="004011EC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5B28753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FE3F44" w14:textId="3BF026BC" w:rsidR="004011EC" w:rsidRPr="00AC19F6" w:rsidRDefault="004011EC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0CDCB73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202DA03" w14:textId="070AC022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</w:tcPr>
          <w:p w14:paraId="527279C2" w14:textId="427996EB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0CB5EB0F" w14:textId="4D9F828C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4011EC" w:rsidRPr="00744476" w14:paraId="3AB6CFA5" w14:textId="77777777" w:rsidTr="00F13B7B">
        <w:tc>
          <w:tcPr>
            <w:tcW w:w="1438" w:type="dxa"/>
          </w:tcPr>
          <w:p w14:paraId="482C0842" w14:textId="77777777" w:rsidR="004011EC" w:rsidRPr="00AC19F6" w:rsidRDefault="004011EC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2/2566</w:t>
            </w:r>
          </w:p>
        </w:tc>
        <w:tc>
          <w:tcPr>
            <w:tcW w:w="1169" w:type="dxa"/>
            <w:shd w:val="clear" w:color="auto" w:fill="auto"/>
          </w:tcPr>
          <w:p w14:paraId="5C45A48A" w14:textId="5F97A3B8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636CB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D3102D5" w14:textId="2FA4F4C0" w:rsidR="004011EC" w:rsidRPr="00AC19F6" w:rsidRDefault="004011EC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4C466D3C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D9780E" w14:textId="664E4563" w:rsidR="004011EC" w:rsidRPr="00AC19F6" w:rsidRDefault="004011EC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5DF8215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A8E4708" w14:textId="63C8C66C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4F47CADB" w14:textId="287106CF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103E224E" w14:textId="131F0A6B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4011EC" w:rsidRPr="00744476" w14:paraId="2862312B" w14:textId="77777777" w:rsidTr="00F13B7B">
        <w:tc>
          <w:tcPr>
            <w:tcW w:w="1438" w:type="dxa"/>
          </w:tcPr>
          <w:p w14:paraId="19DE916E" w14:textId="0B868879" w:rsidR="004011EC" w:rsidRPr="00AC19F6" w:rsidRDefault="004011EC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1/2567</w:t>
            </w:r>
          </w:p>
        </w:tc>
        <w:tc>
          <w:tcPr>
            <w:tcW w:w="1169" w:type="dxa"/>
            <w:shd w:val="clear" w:color="auto" w:fill="auto"/>
          </w:tcPr>
          <w:p w14:paraId="0A7DF877" w14:textId="177ADFCB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195FE" w14:textId="2BC0455E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40D403EB" w14:textId="1EABB18E" w:rsidR="004011EC" w:rsidRPr="00AC19F6" w:rsidRDefault="004011EC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0A735A0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C0FA24" w14:textId="3BC755B3" w:rsidR="004011EC" w:rsidRPr="00AC19F6" w:rsidRDefault="004011EC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B4907B4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BB948F4" w14:textId="692F87F2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5E3073D5" w14:textId="5F7F3989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03D89F41" w14:textId="2ECF28D1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มกร</w:t>
            </w:r>
            <w:r w:rsidRPr="00AC19F6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าคม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4011EC" w:rsidRPr="00744476" w14:paraId="5241DD75" w14:textId="77777777" w:rsidTr="00F13B7B">
        <w:tc>
          <w:tcPr>
            <w:tcW w:w="1438" w:type="dxa"/>
          </w:tcPr>
          <w:p w14:paraId="6297AE30" w14:textId="13F64169" w:rsidR="004011EC" w:rsidRPr="00AC19F6" w:rsidRDefault="004011EC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2/2567</w:t>
            </w:r>
          </w:p>
        </w:tc>
        <w:tc>
          <w:tcPr>
            <w:tcW w:w="1169" w:type="dxa"/>
            <w:shd w:val="clear" w:color="auto" w:fill="auto"/>
          </w:tcPr>
          <w:p w14:paraId="70024326" w14:textId="672819DE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D6EF3C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4DA48FF6" w14:textId="269CDEC6" w:rsidR="004011EC" w:rsidRPr="00AC19F6" w:rsidRDefault="004011EC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D33AEED" w14:textId="0B03A668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CA9CC8" w14:textId="5996ADAB" w:rsidR="004011EC" w:rsidRPr="00AC19F6" w:rsidRDefault="004011EC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31ED609A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A9FB369" w14:textId="35D8765E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5BB2AE37" w14:textId="506401C3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70D2638C" w14:textId="1C293049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26 </w:t>
            </w:r>
            <w:r w:rsidRPr="00AC19F6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AC19F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4011EC" w:rsidRPr="00744476" w14:paraId="50BACBEC" w14:textId="77777777" w:rsidTr="00F13B7B">
        <w:tc>
          <w:tcPr>
            <w:tcW w:w="1438" w:type="dxa"/>
          </w:tcPr>
          <w:p w14:paraId="1248C775" w14:textId="77777777" w:rsidR="004011EC" w:rsidRPr="00AC19F6" w:rsidRDefault="004011EC" w:rsidP="004011EC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8972B" w14:textId="1860F93E" w:rsidR="004011EC" w:rsidRPr="00AC19F6" w:rsidRDefault="004011EC" w:rsidP="004011EC">
            <w:pPr>
              <w:spacing w:line="240" w:lineRule="atLeast"/>
              <w:ind w:left="-105" w:right="-11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036C00ED" w14:textId="77777777" w:rsidR="004011EC" w:rsidRPr="00AC19F6" w:rsidRDefault="004011EC" w:rsidP="004011EC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C2F54" w14:textId="18EB6F4A" w:rsidR="004011EC" w:rsidRPr="00AC19F6" w:rsidRDefault="004011EC" w:rsidP="004011EC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AC19F6"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1</w:t>
            </w:r>
            <w:r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AC19F6"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695</w:t>
            </w:r>
            <w:r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</w:t>
            </w:r>
            <w:r w:rsidR="00AC19F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</w:t>
            </w:r>
            <w:r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E60A24E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3652" w14:textId="7D3B2515" w:rsidR="004011EC" w:rsidRPr="00AC19F6" w:rsidRDefault="004011EC" w:rsidP="004011EC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AC19F6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26,218,600</w:t>
            </w:r>
          </w:p>
        </w:tc>
        <w:tc>
          <w:tcPr>
            <w:tcW w:w="236" w:type="dxa"/>
          </w:tcPr>
          <w:p w14:paraId="1013B32C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CD481E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04549C64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3D00549C" w14:textId="77777777" w:rsidR="004011EC" w:rsidRPr="00AC19F6" w:rsidRDefault="004011EC" w:rsidP="004011E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52BE8E99" w14:textId="73717313" w:rsidR="00D31C1A" w:rsidRDefault="00D31C1A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CEBFDB" w14:textId="37329070" w:rsidR="00C21040" w:rsidRPr="00AD113D" w:rsidRDefault="005A0745" w:rsidP="00C50CF6">
      <w:pPr>
        <w:pStyle w:val="Caption"/>
      </w:pPr>
      <w:r w:rsidRPr="00AD113D">
        <w:rPr>
          <w:cs/>
        </w:rPr>
        <w:t>ส่วนงา</w:t>
      </w:r>
      <w:r w:rsidRPr="00AD113D">
        <w:rPr>
          <w:rFonts w:hint="cs"/>
          <w:cs/>
        </w:rPr>
        <w:t>น</w:t>
      </w:r>
      <w:r w:rsidR="006271EE" w:rsidRPr="00AD113D">
        <w:rPr>
          <w:rFonts w:hint="cs"/>
          <w:cs/>
        </w:rPr>
        <w:t>ดำเนินงาน</w:t>
      </w:r>
      <w:r w:rsidR="00606FE0" w:rsidRPr="00AD113D">
        <w:rPr>
          <w:rFonts w:hint="cs"/>
          <w:cs/>
        </w:rPr>
        <w:t>และการจำแนกรายได้</w:t>
      </w:r>
    </w:p>
    <w:p w14:paraId="0DA32EEB" w14:textId="77777777" w:rsidR="00C21040" w:rsidRPr="00CA33CB" w:rsidRDefault="00C21040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DD9E08" w14:textId="77777777" w:rsidR="00AD5237" w:rsidRPr="00331157" w:rsidRDefault="00AD5237" w:rsidP="00AD523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sz w:val="30"/>
          <w:szCs w:val="30"/>
          <w:lang w:val="en-US"/>
        </w:rPr>
        <w:t xml:space="preserve">2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48049583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E89F0C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612A951B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39A70F7D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A10B7" w14:textId="77777777" w:rsidR="00AD5237" w:rsidRDefault="00AD5237" w:rsidP="00AD5237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A3A14BB" w14:textId="77777777" w:rsidR="00CD37FD" w:rsidRPr="00CA33CB" w:rsidRDefault="00CD37FD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9EE897" w14:textId="77777777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1354FE67" w14:textId="3F612A41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AD113D" w:rsidSect="00934E7C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994E6B7" w:rsidR="0043318E" w:rsidRDefault="0043318E" w:rsidP="00EE75F6">
      <w:pPr>
        <w:pStyle w:val="Bo-Blankline"/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7"/>
        <w:gridCol w:w="1259"/>
        <w:gridCol w:w="293"/>
        <w:gridCol w:w="1326"/>
        <w:gridCol w:w="295"/>
        <w:gridCol w:w="1235"/>
        <w:gridCol w:w="271"/>
        <w:gridCol w:w="24"/>
        <w:gridCol w:w="1146"/>
        <w:gridCol w:w="295"/>
        <w:gridCol w:w="1235"/>
        <w:gridCol w:w="295"/>
        <w:gridCol w:w="1239"/>
        <w:gridCol w:w="295"/>
        <w:gridCol w:w="1325"/>
        <w:gridCol w:w="295"/>
        <w:gridCol w:w="1325"/>
      </w:tblGrid>
      <w:tr w:rsidR="00B05E78" w:rsidRPr="00F2037A" w14:paraId="58E1A272" w14:textId="77777777" w:rsidTr="00170145">
        <w:tc>
          <w:tcPr>
            <w:tcW w:w="2787" w:type="dxa"/>
            <w:shd w:val="clear" w:color="auto" w:fill="auto"/>
            <w:vAlign w:val="bottom"/>
          </w:tcPr>
          <w:p w14:paraId="323A3FCC" w14:textId="77777777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7FAE32D9" w14:textId="77777777" w:rsidR="00B05E78" w:rsidRPr="00F2037A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5E78" w:rsidRPr="00844EC7" w14:paraId="7D37164C" w14:textId="77777777" w:rsidTr="00170145">
        <w:tc>
          <w:tcPr>
            <w:tcW w:w="2787" w:type="dxa"/>
            <w:shd w:val="clear" w:color="auto" w:fill="auto"/>
            <w:vAlign w:val="bottom"/>
          </w:tcPr>
          <w:p w14:paraId="6321D3BE" w14:textId="605591F6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53DC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878" w:type="dxa"/>
            <w:gridSpan w:val="3"/>
            <w:shd w:val="clear" w:color="auto" w:fill="auto"/>
            <w:vAlign w:val="bottom"/>
          </w:tcPr>
          <w:p w14:paraId="23C5022E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7F1769A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6" w:type="dxa"/>
            <w:gridSpan w:val="4"/>
            <w:shd w:val="clear" w:color="auto" w:fill="auto"/>
            <w:vAlign w:val="bottom"/>
          </w:tcPr>
          <w:p w14:paraId="655FCE41" w14:textId="77777777" w:rsidR="00B05E78" w:rsidRPr="0095749C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7788B6D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bottom"/>
          </w:tcPr>
          <w:p w14:paraId="56899915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7C29537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  <w:shd w:val="clear" w:color="auto" w:fill="auto"/>
            <w:vAlign w:val="bottom"/>
          </w:tcPr>
          <w:p w14:paraId="7EE34FF8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717FD9FF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50DB040C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F522AC" w:rsidRPr="00844EC7" w14:paraId="19B4AA80" w14:textId="77777777" w:rsidTr="00170145">
        <w:tc>
          <w:tcPr>
            <w:tcW w:w="2787" w:type="dxa"/>
            <w:shd w:val="clear" w:color="auto" w:fill="auto"/>
            <w:vAlign w:val="bottom"/>
          </w:tcPr>
          <w:p w14:paraId="455F6EED" w14:textId="3C796D98" w:rsidR="00F522AC" w:rsidRPr="00844EC7" w:rsidRDefault="00F522AC" w:rsidP="00F522AC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F3E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92F43C0" w14:textId="267AD426" w:rsidR="00F522AC" w:rsidRPr="00844EC7" w:rsidRDefault="00F522AC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25470BCC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19C4C14" w14:textId="3FE35C5C" w:rsidR="00F522AC" w:rsidRPr="00844EC7" w:rsidRDefault="00F522AC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41F733B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59481B6" w14:textId="6A814039" w:rsidR="00F522AC" w:rsidRPr="00844EC7" w:rsidRDefault="00F522AC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3D4116CF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514C810" w14:textId="6F290A9A" w:rsidR="00F522AC" w:rsidRPr="00844EC7" w:rsidRDefault="00F522AC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94BBE85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9D8AA57" w14:textId="3B91A81A" w:rsidR="00F522AC" w:rsidRPr="00844EC7" w:rsidRDefault="00F522AC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480BA405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1A03A8C" w14:textId="10374C5D" w:rsidR="00F522AC" w:rsidRPr="00844EC7" w:rsidRDefault="00F522AC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AF2C175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DF492FA" w14:textId="2D7322CC" w:rsidR="00F522AC" w:rsidRPr="00844EC7" w:rsidRDefault="00F522AC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3AB74E5F" w14:textId="77777777" w:rsidR="00F522AC" w:rsidRPr="00844EC7" w:rsidRDefault="00F522AC" w:rsidP="00F522AC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5466C47" w14:textId="7958CCF2" w:rsidR="00F522AC" w:rsidRPr="00844EC7" w:rsidRDefault="00F522AC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05E78" w:rsidRPr="0095749C" w14:paraId="060A22CF" w14:textId="77777777" w:rsidTr="00170145">
        <w:tc>
          <w:tcPr>
            <w:tcW w:w="2787" w:type="dxa"/>
            <w:shd w:val="clear" w:color="auto" w:fill="auto"/>
          </w:tcPr>
          <w:p w14:paraId="42FDA7A6" w14:textId="77777777" w:rsidR="00B05E78" w:rsidRPr="00844EC7" w:rsidRDefault="00B05E78" w:rsidP="00B05E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18155928" w14:textId="77777777" w:rsidR="00B05E78" w:rsidRPr="0095749C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F522AC" w:rsidRPr="00844EC7" w14:paraId="51768DDD" w14:textId="77777777" w:rsidTr="00170145">
        <w:tc>
          <w:tcPr>
            <w:tcW w:w="2787" w:type="dxa"/>
            <w:shd w:val="clear" w:color="auto" w:fill="auto"/>
            <w:vAlign w:val="center"/>
          </w:tcPr>
          <w:p w14:paraId="4DE6196B" w14:textId="77777777" w:rsidR="00F522AC" w:rsidRPr="00844EC7" w:rsidRDefault="00F522AC" w:rsidP="00F522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F69FCE2" w14:textId="511F118F" w:rsidR="00F522AC" w:rsidRPr="00BF64E6" w:rsidRDefault="00424017" w:rsidP="00F522AC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2,564,835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01729DD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3ADF33A" w14:textId="03CCF0DB" w:rsidR="00F522AC" w:rsidRPr="00844EC7" w:rsidRDefault="00F522AC" w:rsidP="00F522A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2,396,071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0358E04D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3A1907D" w14:textId="414F9909" w:rsidR="00F522AC" w:rsidRPr="0095749C" w:rsidRDefault="00424017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830CCD2" w14:textId="77777777" w:rsidR="00F522AC" w:rsidRPr="0095749C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32E8415" w14:textId="695C9A08" w:rsidR="00F522AC" w:rsidRPr="0095749C" w:rsidRDefault="00F522AC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A8DF3C5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2CD93BF" w14:textId="2A57C55E" w:rsidR="00F522AC" w:rsidRPr="00844EC7" w:rsidRDefault="00424017" w:rsidP="00F522AC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2,564,835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3A9F5A8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A41FDC2" w14:textId="02E4BD76" w:rsidR="00F522AC" w:rsidRPr="00844EC7" w:rsidRDefault="00F522AC" w:rsidP="00F522AC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2,396,071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0B0B924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6BB86B9" w14:textId="1CB09B68" w:rsidR="00F522AC" w:rsidRPr="00844EC7" w:rsidRDefault="00424017" w:rsidP="00F522AC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1,329,942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32C4FBC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5FBA1AE" w14:textId="050C55BE" w:rsidR="00F522AC" w:rsidRPr="00844EC7" w:rsidRDefault="00F522AC" w:rsidP="00F522A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1,047,662</w:t>
            </w:r>
          </w:p>
        </w:tc>
      </w:tr>
      <w:tr w:rsidR="00F522AC" w:rsidRPr="00844EC7" w14:paraId="5A062082" w14:textId="77777777" w:rsidTr="00170145">
        <w:tc>
          <w:tcPr>
            <w:tcW w:w="2787" w:type="dxa"/>
            <w:shd w:val="clear" w:color="auto" w:fill="auto"/>
            <w:vAlign w:val="center"/>
          </w:tcPr>
          <w:p w14:paraId="4C2D48A7" w14:textId="77777777" w:rsidR="00F522AC" w:rsidRPr="00844EC7" w:rsidRDefault="00F522AC" w:rsidP="00F522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04901B1" w14:textId="11E8BD14" w:rsidR="00F522AC" w:rsidRPr="00BF64E6" w:rsidRDefault="00424017" w:rsidP="00F522AC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157,447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0BD2A0AC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A6A90E6" w14:textId="13238654" w:rsidR="00F522AC" w:rsidRPr="00844EC7" w:rsidRDefault="00F522AC" w:rsidP="00F522A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162,478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55458210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69B8B72" w14:textId="25AED8AB" w:rsidR="00F522AC" w:rsidRPr="0095749C" w:rsidRDefault="00424017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8417EA9" w14:textId="77777777" w:rsidR="00F522AC" w:rsidRPr="0095749C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3A508F7" w14:textId="77777777" w:rsidR="00F522AC" w:rsidRPr="0095749C" w:rsidRDefault="00F522AC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D55B109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B75A726" w14:textId="0D24CAEB" w:rsidR="00F522AC" w:rsidRPr="00844EC7" w:rsidRDefault="00424017" w:rsidP="00F522AC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157,447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B9A2077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2DC4FE5" w14:textId="1ECE4C49" w:rsidR="00F522AC" w:rsidRPr="00844EC7" w:rsidRDefault="00F522AC" w:rsidP="00F522AC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162,478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8F1D5C9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0A378CD" w14:textId="1964F9BA" w:rsidR="00F522AC" w:rsidRPr="00844EC7" w:rsidRDefault="00424017" w:rsidP="00F522AC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1,342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A5E492F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E2A5B88" w14:textId="10354E62" w:rsidR="00F522AC" w:rsidRPr="00844EC7" w:rsidRDefault="00F522AC" w:rsidP="00F522A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(3,060)</w:t>
            </w:r>
          </w:p>
        </w:tc>
      </w:tr>
      <w:tr w:rsidR="00F522AC" w:rsidRPr="00844EC7" w14:paraId="47028E5F" w14:textId="77777777" w:rsidTr="00170145">
        <w:tc>
          <w:tcPr>
            <w:tcW w:w="2787" w:type="dxa"/>
            <w:shd w:val="clear" w:color="auto" w:fill="auto"/>
            <w:vAlign w:val="center"/>
          </w:tcPr>
          <w:p w14:paraId="381A0C98" w14:textId="77777777" w:rsidR="00F522AC" w:rsidRPr="00844EC7" w:rsidRDefault="00F522AC" w:rsidP="00F522AC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1F63D" w14:textId="51F1B8E9" w:rsidR="00F522AC" w:rsidRPr="00844EC7" w:rsidRDefault="00424017" w:rsidP="00F522AC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2,722,282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B3065E3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1AC9B" w14:textId="6E7AE369" w:rsidR="00F522AC" w:rsidRPr="00844EC7" w:rsidRDefault="00F522AC" w:rsidP="00F522A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2,558,549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3076297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E221C" w14:textId="3FBAEF43" w:rsidR="00F522AC" w:rsidRPr="00FB6D05" w:rsidRDefault="00424017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F4F4B2F" w14:textId="77777777" w:rsidR="00F522AC" w:rsidRPr="0095749C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4410F" w14:textId="77777777" w:rsidR="00F522AC" w:rsidRPr="0095749C" w:rsidRDefault="00F522AC" w:rsidP="00F522AC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E40C75F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D6912" w14:textId="47F6DA16" w:rsidR="00F522AC" w:rsidRPr="00844EC7" w:rsidRDefault="00424017" w:rsidP="00F522AC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2,722,282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7249E0C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00947" w14:textId="28897A5E" w:rsidR="00F522AC" w:rsidRPr="00844EC7" w:rsidRDefault="00F522AC" w:rsidP="00F522AC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2,558,549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5200B73E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2A62F" w14:textId="01A71CFC" w:rsidR="00F522AC" w:rsidRPr="00844EC7" w:rsidRDefault="00424017" w:rsidP="00F522AC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1,331,284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F2E18B1" w14:textId="77777777" w:rsidR="00F522AC" w:rsidRPr="00844EC7" w:rsidRDefault="00F522AC" w:rsidP="00F522AC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75F9F3" w14:textId="4EA01DD9" w:rsidR="00F522AC" w:rsidRPr="00844EC7" w:rsidRDefault="00F522AC" w:rsidP="00F522A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1,044,602</w:t>
            </w:r>
          </w:p>
        </w:tc>
      </w:tr>
      <w:tr w:rsidR="00F522AC" w:rsidRPr="00216B61" w14:paraId="35EC0403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481C9F5A" w14:textId="77777777" w:rsidR="00F522AC" w:rsidRPr="00FF0171" w:rsidRDefault="00F522AC" w:rsidP="00F522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D1A10C5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3C021D93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835593C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1AD1B8D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906D860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6A7A0EF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7D5C44B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ED8586C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CC505A6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D765FAF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4141A71F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EB5357E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1E575" w14:textId="77777777" w:rsidR="00F522AC" w:rsidRPr="00216B61" w:rsidRDefault="00F522AC" w:rsidP="00F522AC">
            <w:pPr>
              <w:pStyle w:val="Ang15"/>
              <w:tabs>
                <w:tab w:val="decimal" w:pos="1116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75CACAC" w14:textId="77777777" w:rsidR="00F522AC" w:rsidRPr="00216B61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8FCEF" w14:textId="77777777" w:rsidR="00F522AC" w:rsidRPr="00216B61" w:rsidRDefault="00F522AC" w:rsidP="00F522AC">
            <w:pPr>
              <w:pStyle w:val="Ang15"/>
              <w:tabs>
                <w:tab w:val="decimal" w:pos="1110"/>
              </w:tabs>
              <w:ind w:left="-112" w:right="-88"/>
              <w:jc w:val="left"/>
              <w:rPr>
                <w:b/>
                <w:bCs/>
                <w:cs/>
                <w:lang w:val="en-US"/>
              </w:rPr>
            </w:pPr>
          </w:p>
        </w:tc>
      </w:tr>
      <w:tr w:rsidR="00F522AC" w:rsidRPr="00504FD8" w14:paraId="256C417D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A62C0DB" w14:textId="77777777" w:rsidR="00F522AC" w:rsidRPr="00FF0171" w:rsidRDefault="00F522AC" w:rsidP="00F522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98D5C42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3F1953DA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9B2A00C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4B2BBA2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7D5166F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4CA7F56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783C601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550044E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9C20C6A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462FD73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34A1EE6F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344E101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478C48C" w14:textId="270D3DCF" w:rsidR="00F522AC" w:rsidRPr="00B66BA6" w:rsidRDefault="00424017" w:rsidP="00F522AC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(62,921)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818F8E3" w14:textId="77777777" w:rsidR="00F522AC" w:rsidRPr="00451E6D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11107FD" w14:textId="48E997D9" w:rsidR="00F522AC" w:rsidRPr="00504FD8" w:rsidRDefault="00F522AC" w:rsidP="00F522A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(57,616)</w:t>
            </w:r>
          </w:p>
        </w:tc>
      </w:tr>
      <w:tr w:rsidR="00F522AC" w:rsidRPr="00504FD8" w14:paraId="3A6445C2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45192450" w14:textId="77777777" w:rsidR="00F522AC" w:rsidRPr="00FF0171" w:rsidRDefault="00F522AC" w:rsidP="00F522A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092EAF9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4F4D5176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43AF135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4447A2F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210478D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595A3F9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8C04054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270AB2F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7640DA7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46CA8F2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579A0742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B15436C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854EA" w14:textId="255689BC" w:rsidR="00F522AC" w:rsidRPr="000056EC" w:rsidRDefault="00424017" w:rsidP="00F522AC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(255,508)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56E3DD7" w14:textId="77777777" w:rsidR="00F522AC" w:rsidRPr="00451E6D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76115" w14:textId="1480C143" w:rsidR="00F522AC" w:rsidRPr="00504FD8" w:rsidRDefault="00F522AC" w:rsidP="00F522A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(267,629)</w:t>
            </w:r>
          </w:p>
        </w:tc>
      </w:tr>
      <w:tr w:rsidR="00F522AC" w:rsidRPr="00504FD8" w14:paraId="20157A90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3D5093B" w14:textId="77777777" w:rsidR="00F522AC" w:rsidRPr="00FF0171" w:rsidRDefault="00F522AC" w:rsidP="00F522A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ECFE98A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593F0316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166466C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2BA87880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923831D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269EDB6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4D15AD4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E962639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1451CD2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36F5C08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22AA482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8F5BD9C" w14:textId="77777777" w:rsidR="00F522AC" w:rsidRPr="00844EC7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77CDDB" w14:textId="400DBAAE" w:rsidR="00F522AC" w:rsidRPr="000056EC" w:rsidRDefault="00424017" w:rsidP="00F522AC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1,012,855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D212FA3" w14:textId="77777777" w:rsidR="00F522AC" w:rsidRPr="00451E6D" w:rsidRDefault="00F522AC" w:rsidP="00F522AC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2D5B55" w14:textId="79AC8E9C" w:rsidR="00F522AC" w:rsidRPr="001F0583" w:rsidRDefault="00F522AC" w:rsidP="00F522AC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719,357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962D9E" w:rsidRDefault="00FF0171" w:rsidP="00AD5237">
      <w:pPr>
        <w:ind w:right="-450"/>
        <w:jc w:val="thaiDistribute"/>
        <w:rPr>
          <w:rFonts w:asciiTheme="majorBidi" w:hAnsiTheme="majorBidi"/>
          <w:sz w:val="30"/>
          <w:szCs w:val="30"/>
        </w:rPr>
      </w:pPr>
      <w:r w:rsidRPr="00962D9E">
        <w:rPr>
          <w:rFonts w:asciiTheme="majorBidi" w:hAnsiTheme="majorBidi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 w:rsidRPr="00962D9E">
        <w:rPr>
          <w:rFonts w:asciiTheme="majorBidi" w:hAnsiTheme="majorBidi"/>
          <w:sz w:val="30"/>
          <w:szCs w:val="30"/>
        </w:rPr>
        <w:t xml:space="preserve"> </w:t>
      </w:r>
      <w:r w:rsidRPr="00962D9E">
        <w:rPr>
          <w:rFonts w:asciiTheme="majorBidi" w:hAnsiTheme="majorBidi"/>
          <w:sz w:val="30"/>
          <w:szCs w:val="30"/>
          <w:cs/>
        </w:rPr>
        <w:t>และจังหวะเวลาในการรับรู้รายได้ของกลุ่มบริษัท</w:t>
      </w:r>
      <w:r w:rsidRPr="00962D9E">
        <w:rPr>
          <w:rFonts w:asciiTheme="majorBidi" w:hAnsiTheme="majorBidi" w:hint="cs"/>
          <w:sz w:val="30"/>
          <w:szCs w:val="30"/>
          <w:cs/>
        </w:rPr>
        <w:t>เป็นแบบ</w:t>
      </w:r>
      <w:r w:rsidRPr="00962D9E">
        <w:rPr>
          <w:rFonts w:asciiTheme="majorBidi" w:hAnsiTheme="majorBidi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0056EC">
          <w:headerReference w:type="default" r:id="rId19"/>
          <w:footerReference w:type="default" r:id="rId20"/>
          <w:pgSz w:w="16834" w:h="11909" w:orient="landscape" w:code="9"/>
          <w:pgMar w:top="1166" w:right="1267" w:bottom="1152" w:left="1166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28"/>
        <w:gridCol w:w="804"/>
        <w:gridCol w:w="268"/>
        <w:gridCol w:w="1512"/>
        <w:gridCol w:w="268"/>
        <w:gridCol w:w="1502"/>
      </w:tblGrid>
      <w:tr w:rsidR="00FF0171" w:rsidRPr="00A518AA" w14:paraId="08183A80" w14:textId="77777777" w:rsidTr="00985677">
        <w:tc>
          <w:tcPr>
            <w:tcW w:w="4828" w:type="dxa"/>
            <w:shd w:val="clear" w:color="auto" w:fill="auto"/>
          </w:tcPr>
          <w:p w14:paraId="59BD9C0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A16FFA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2BF8EFE7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A518AA" w14:paraId="65ECEBE8" w14:textId="77777777" w:rsidTr="00985677">
        <w:tc>
          <w:tcPr>
            <w:tcW w:w="4828" w:type="dxa"/>
            <w:shd w:val="clear" w:color="auto" w:fill="auto"/>
          </w:tcPr>
          <w:p w14:paraId="24890237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3726B6E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4D26D602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B05E78" w:rsidRPr="00A518AA" w14:paraId="0E67DEC5" w14:textId="77777777" w:rsidTr="00985677">
        <w:tc>
          <w:tcPr>
            <w:tcW w:w="4828" w:type="dxa"/>
            <w:shd w:val="clear" w:color="auto" w:fill="auto"/>
          </w:tcPr>
          <w:p w14:paraId="4D2313AC" w14:textId="1D82AED9" w:rsidR="00B05E78" w:rsidRPr="00A518AA" w:rsidRDefault="000C1D0D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518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518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804" w:type="dxa"/>
            <w:shd w:val="clear" w:color="auto" w:fill="auto"/>
          </w:tcPr>
          <w:p w14:paraId="55B69901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22E3B23E" w14:textId="58545E9E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0C1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B05E78" w:rsidRPr="00A518AA" w:rsidRDefault="00B05E78" w:rsidP="00B05E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288494C8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 w:rsidR="000C1D0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B05E78" w:rsidRPr="00A518AA" w14:paraId="0D16D095" w14:textId="77777777" w:rsidTr="00985677">
        <w:tc>
          <w:tcPr>
            <w:tcW w:w="4828" w:type="dxa"/>
            <w:shd w:val="clear" w:color="auto" w:fill="auto"/>
          </w:tcPr>
          <w:p w14:paraId="41D9D3CE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C9F6512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7F7A2CD4" w14:textId="77777777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C1D0D" w:rsidRPr="00A518AA" w14:paraId="25481871" w14:textId="77777777" w:rsidTr="00985677">
        <w:tc>
          <w:tcPr>
            <w:tcW w:w="4828" w:type="dxa"/>
            <w:shd w:val="clear" w:color="auto" w:fill="auto"/>
            <w:vAlign w:val="center"/>
          </w:tcPr>
          <w:p w14:paraId="3F4C9881" w14:textId="77777777" w:rsidR="000C1D0D" w:rsidRPr="00A518AA" w:rsidRDefault="000C1D0D" w:rsidP="000C1D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4" w:type="dxa"/>
            <w:shd w:val="clear" w:color="auto" w:fill="auto"/>
          </w:tcPr>
          <w:p w14:paraId="7883656D" w14:textId="77777777" w:rsidR="000C1D0D" w:rsidRPr="00A518AA" w:rsidRDefault="000C1D0D" w:rsidP="000C1D0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0C1D0D" w:rsidRPr="00A518AA" w:rsidRDefault="000C1D0D" w:rsidP="000C1D0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49720C23" w14:textId="11564A03" w:rsidR="000C1D0D" w:rsidRPr="00A518AA" w:rsidRDefault="00E65900" w:rsidP="000C1D0D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1,017,953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0C1D0D" w:rsidRPr="00A518AA" w:rsidRDefault="000C1D0D" w:rsidP="000C1D0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05B044" w14:textId="704D9CCE" w:rsidR="000C1D0D" w:rsidRPr="00A518AA" w:rsidRDefault="000C1D0D" w:rsidP="000C1D0D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731,828</w:t>
            </w:r>
          </w:p>
        </w:tc>
      </w:tr>
      <w:tr w:rsidR="000C1D0D" w:rsidRPr="00A518AA" w14:paraId="1B40B213" w14:textId="77777777" w:rsidTr="00985677">
        <w:tc>
          <w:tcPr>
            <w:tcW w:w="4828" w:type="dxa"/>
            <w:shd w:val="clear" w:color="auto" w:fill="auto"/>
            <w:vAlign w:val="center"/>
          </w:tcPr>
          <w:p w14:paraId="59DE64B7" w14:textId="77777777" w:rsidR="000C1D0D" w:rsidRPr="00A518AA" w:rsidRDefault="000C1D0D" w:rsidP="000C1D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4" w:type="dxa"/>
            <w:shd w:val="clear" w:color="auto" w:fill="auto"/>
          </w:tcPr>
          <w:p w14:paraId="43CAAD20" w14:textId="77777777" w:rsidR="000C1D0D" w:rsidRPr="00A518AA" w:rsidRDefault="000C1D0D" w:rsidP="000C1D0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0C1D0D" w:rsidRPr="00A518AA" w:rsidRDefault="000C1D0D" w:rsidP="000C1D0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000E13D1" w14:textId="1B470177" w:rsidR="000C1D0D" w:rsidRPr="00A518AA" w:rsidRDefault="00E65900" w:rsidP="000C1D0D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(5,098</w:t>
            </w:r>
            <w:r w:rsidR="00991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0C1D0D" w:rsidRPr="00A518AA" w:rsidRDefault="000C1D0D" w:rsidP="000C1D0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FC67344" w14:textId="6C8579E1" w:rsidR="000C1D0D" w:rsidRPr="00A518AA" w:rsidRDefault="000C1D0D" w:rsidP="000C1D0D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(12,471)</w:t>
            </w:r>
          </w:p>
        </w:tc>
      </w:tr>
      <w:tr w:rsidR="000C1D0D" w:rsidRPr="00A518AA" w14:paraId="79B38F1A" w14:textId="77777777" w:rsidTr="00985677">
        <w:tc>
          <w:tcPr>
            <w:tcW w:w="4828" w:type="dxa"/>
            <w:shd w:val="clear" w:color="auto" w:fill="auto"/>
          </w:tcPr>
          <w:p w14:paraId="1BFC497D" w14:textId="77777777" w:rsidR="000C1D0D" w:rsidRPr="00A518AA" w:rsidRDefault="000C1D0D" w:rsidP="000C1D0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4" w:type="dxa"/>
            <w:shd w:val="clear" w:color="auto" w:fill="auto"/>
          </w:tcPr>
          <w:p w14:paraId="389BF7EF" w14:textId="77777777" w:rsidR="000C1D0D" w:rsidRPr="00A518AA" w:rsidRDefault="000C1D0D" w:rsidP="000C1D0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0C1D0D" w:rsidRPr="00A518AA" w:rsidRDefault="000C1D0D" w:rsidP="000C1D0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38CF734" w14:textId="376F07EB" w:rsidR="000C1D0D" w:rsidRPr="00A518AA" w:rsidRDefault="00E65900" w:rsidP="000C1D0D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1,012,855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0C1D0D" w:rsidRPr="00A518AA" w:rsidRDefault="000C1D0D" w:rsidP="000C1D0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2942DF3" w14:textId="57A18E12" w:rsidR="000C1D0D" w:rsidRPr="00A518AA" w:rsidRDefault="000C1D0D" w:rsidP="000C1D0D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719,357</w:t>
            </w:r>
          </w:p>
        </w:tc>
      </w:tr>
      <w:tr w:rsidR="000C1D0D" w:rsidRPr="00A518AA" w14:paraId="1ABC1C86" w14:textId="77777777" w:rsidTr="00985677">
        <w:tc>
          <w:tcPr>
            <w:tcW w:w="4828" w:type="dxa"/>
            <w:shd w:val="clear" w:color="auto" w:fill="auto"/>
            <w:vAlign w:val="center"/>
          </w:tcPr>
          <w:p w14:paraId="7885D1C0" w14:textId="77777777" w:rsidR="000C1D0D" w:rsidRPr="00A518AA" w:rsidRDefault="000C1D0D" w:rsidP="000C1D0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4" w:type="dxa"/>
            <w:shd w:val="clear" w:color="auto" w:fill="auto"/>
          </w:tcPr>
          <w:p w14:paraId="40CCB5F3" w14:textId="77777777" w:rsidR="000C1D0D" w:rsidRPr="00A518AA" w:rsidRDefault="000C1D0D" w:rsidP="000C1D0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0C1D0D" w:rsidRPr="00A518AA" w:rsidRDefault="000C1D0D" w:rsidP="000C1D0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59BA9DF3" w14:textId="398F9252" w:rsidR="000C1D0D" w:rsidRPr="00A518AA" w:rsidRDefault="00E65900" w:rsidP="000C1D0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0C1D0D" w:rsidRPr="00A518AA" w:rsidRDefault="000C1D0D" w:rsidP="000C1D0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608ADE" w14:textId="6BD42094" w:rsidR="000C1D0D" w:rsidRPr="00A518AA" w:rsidRDefault="000C1D0D" w:rsidP="000C1D0D">
            <w:pPr>
              <w:tabs>
                <w:tab w:val="left" w:pos="593"/>
                <w:tab w:val="left" w:pos="71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1D0D" w:rsidRPr="00A518AA" w14:paraId="2963CF92" w14:textId="77777777" w:rsidTr="00985677">
        <w:trPr>
          <w:trHeight w:val="415"/>
        </w:trPr>
        <w:tc>
          <w:tcPr>
            <w:tcW w:w="4828" w:type="dxa"/>
            <w:shd w:val="clear" w:color="auto" w:fill="auto"/>
          </w:tcPr>
          <w:p w14:paraId="3D9F0B29" w14:textId="417F9099" w:rsidR="000C1D0D" w:rsidRPr="00A518AA" w:rsidRDefault="000C1D0D" w:rsidP="000C1D0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804" w:type="dxa"/>
            <w:shd w:val="clear" w:color="auto" w:fill="auto"/>
          </w:tcPr>
          <w:p w14:paraId="197BEC81" w14:textId="77777777" w:rsidR="000C1D0D" w:rsidRPr="00A518AA" w:rsidRDefault="000C1D0D" w:rsidP="000C1D0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0C1D0D" w:rsidRPr="00A518AA" w:rsidRDefault="000C1D0D" w:rsidP="000C1D0D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757A3C5C" w:rsidR="000C1D0D" w:rsidRPr="00A518AA" w:rsidRDefault="00E65900" w:rsidP="000C1D0D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1,012,855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0C1D0D" w:rsidRPr="00A518AA" w:rsidRDefault="000C1D0D" w:rsidP="000C1D0D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9A51" w14:textId="43F2B804" w:rsidR="000C1D0D" w:rsidRPr="00A518AA" w:rsidRDefault="000C1D0D" w:rsidP="000C1D0D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719,357</w:t>
            </w:r>
          </w:p>
        </w:tc>
      </w:tr>
    </w:tbl>
    <w:p w14:paraId="0E9FC4F6" w14:textId="77777777" w:rsidR="00FF0171" w:rsidRPr="000056EC" w:rsidRDefault="00FF0171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AEA21FF" w14:textId="48F0CDB3" w:rsidR="005A69E3" w:rsidRPr="00A518AA" w:rsidRDefault="005A69E3" w:rsidP="00A518A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A518AA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36FE612B" w:rsidR="001B3E66" w:rsidRPr="000056EC" w:rsidRDefault="001B3E66" w:rsidP="00A518AA">
      <w:pPr>
        <w:pStyle w:val="Bo-Blankline"/>
        <w:rPr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770"/>
        <w:gridCol w:w="810"/>
        <w:gridCol w:w="270"/>
        <w:gridCol w:w="1530"/>
        <w:gridCol w:w="234"/>
        <w:gridCol w:w="1570"/>
      </w:tblGrid>
      <w:tr w:rsidR="00A857CC" w:rsidRPr="00A518AA" w14:paraId="440583A7" w14:textId="77777777" w:rsidTr="00BB4D00">
        <w:tc>
          <w:tcPr>
            <w:tcW w:w="4770" w:type="dxa"/>
            <w:shd w:val="clear" w:color="auto" w:fill="auto"/>
          </w:tcPr>
          <w:p w14:paraId="673FAF1B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2D8936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F58D6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593E3F0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857CC" w:rsidRPr="00A518AA" w14:paraId="39256E12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229884C5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2A5102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729298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6E9508" w14:textId="266151A3" w:rsidR="00A857CC" w:rsidRPr="00A518AA" w:rsidRDefault="000C1D0D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4" w:type="dxa"/>
            <w:shd w:val="clear" w:color="auto" w:fill="auto"/>
          </w:tcPr>
          <w:p w14:paraId="2D581626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275669C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18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1D0D" w:rsidRPr="00A518AA" w14:paraId="6D751FF5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6BFC7826" w14:textId="77777777" w:rsidR="000C1D0D" w:rsidRPr="00A518AA" w:rsidRDefault="000C1D0D" w:rsidP="000C1D0D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F9A369A" w14:textId="77777777" w:rsidR="000C1D0D" w:rsidRPr="00A518AA" w:rsidRDefault="000C1D0D" w:rsidP="000C1D0D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2D81E4" w14:textId="77777777" w:rsidR="000C1D0D" w:rsidRPr="00A518AA" w:rsidRDefault="000C1D0D" w:rsidP="000C1D0D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DD00C3" w14:textId="1D7EBA57" w:rsidR="000C1D0D" w:rsidRPr="00A518AA" w:rsidRDefault="000C1D0D" w:rsidP="000C1D0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4" w:type="dxa"/>
            <w:shd w:val="clear" w:color="auto" w:fill="auto"/>
          </w:tcPr>
          <w:p w14:paraId="2F731920" w14:textId="77777777" w:rsidR="000C1D0D" w:rsidRPr="00A518AA" w:rsidRDefault="000C1D0D" w:rsidP="000C1D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6D97A3D5" w14:textId="473D7CC7" w:rsidR="000C1D0D" w:rsidRPr="00A518AA" w:rsidRDefault="000C1D0D" w:rsidP="000C1D0D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857CC" w:rsidRPr="00A518AA" w14:paraId="2BC98F6D" w14:textId="77777777" w:rsidTr="00BB4D00">
        <w:tc>
          <w:tcPr>
            <w:tcW w:w="4770" w:type="dxa"/>
            <w:shd w:val="clear" w:color="auto" w:fill="auto"/>
          </w:tcPr>
          <w:p w14:paraId="4157E45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DF3AC3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DE394A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39487552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F091F" w:rsidRPr="00A518AA" w14:paraId="57B5E31D" w14:textId="77777777" w:rsidTr="004F3A62">
        <w:tc>
          <w:tcPr>
            <w:tcW w:w="4770" w:type="dxa"/>
            <w:shd w:val="clear" w:color="auto" w:fill="auto"/>
            <w:vAlign w:val="center"/>
          </w:tcPr>
          <w:p w14:paraId="6E900AC2" w14:textId="77777777" w:rsidR="004F091F" w:rsidRPr="00A518AA" w:rsidRDefault="004F091F" w:rsidP="004F091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26F99D3A" w14:textId="77777777" w:rsidR="004F091F" w:rsidRPr="00A518AA" w:rsidRDefault="004F091F" w:rsidP="004F091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119183" w14:textId="77777777" w:rsidR="004F091F" w:rsidRPr="00A518AA" w:rsidRDefault="004F091F" w:rsidP="004F091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082775" w14:textId="124C1010" w:rsidR="004F091F" w:rsidRPr="00A518AA" w:rsidRDefault="005648A4" w:rsidP="004F091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62,302,234</w:t>
            </w:r>
          </w:p>
        </w:tc>
        <w:tc>
          <w:tcPr>
            <w:tcW w:w="234" w:type="dxa"/>
            <w:shd w:val="clear" w:color="auto" w:fill="auto"/>
          </w:tcPr>
          <w:p w14:paraId="15DE7751" w14:textId="77777777" w:rsidR="004F091F" w:rsidRPr="00A518AA" w:rsidRDefault="004F091F" w:rsidP="004F091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29420AA" w14:textId="021F46FD" w:rsidR="004F091F" w:rsidRPr="00A518AA" w:rsidRDefault="004F091F" w:rsidP="004F091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61,922,069</w:t>
            </w:r>
          </w:p>
        </w:tc>
      </w:tr>
      <w:tr w:rsidR="004F091F" w:rsidRPr="00A518AA" w14:paraId="39810740" w14:textId="77777777" w:rsidTr="004F3A62">
        <w:tc>
          <w:tcPr>
            <w:tcW w:w="4770" w:type="dxa"/>
            <w:shd w:val="clear" w:color="auto" w:fill="auto"/>
            <w:vAlign w:val="center"/>
          </w:tcPr>
          <w:p w14:paraId="77D6A2B4" w14:textId="77777777" w:rsidR="004F091F" w:rsidRPr="00A518AA" w:rsidRDefault="004F091F" w:rsidP="004F091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0" w:type="dxa"/>
            <w:shd w:val="clear" w:color="auto" w:fill="auto"/>
          </w:tcPr>
          <w:p w14:paraId="002CC510" w14:textId="77777777" w:rsidR="004F091F" w:rsidRPr="00A518AA" w:rsidRDefault="004F091F" w:rsidP="004F091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90990E" w14:textId="77777777" w:rsidR="004F091F" w:rsidRPr="00A518AA" w:rsidRDefault="004F091F" w:rsidP="004F091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64C884D" w14:textId="0B1745D1" w:rsidR="004F091F" w:rsidRPr="00A518AA" w:rsidRDefault="005648A4" w:rsidP="004F091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61,630</w:t>
            </w:r>
          </w:p>
        </w:tc>
        <w:tc>
          <w:tcPr>
            <w:tcW w:w="234" w:type="dxa"/>
            <w:shd w:val="clear" w:color="auto" w:fill="auto"/>
          </w:tcPr>
          <w:p w14:paraId="5115CE82" w14:textId="77777777" w:rsidR="004F091F" w:rsidRPr="00A518AA" w:rsidRDefault="004F091F" w:rsidP="004F091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4CA03794" w14:textId="7B508367" w:rsidR="004F091F" w:rsidRPr="00A518AA" w:rsidRDefault="004F091F" w:rsidP="004F091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67,948</w:t>
            </w:r>
          </w:p>
        </w:tc>
      </w:tr>
      <w:tr w:rsidR="004F091F" w:rsidRPr="00A518AA" w14:paraId="1DE5843F" w14:textId="77777777" w:rsidTr="004F3A62">
        <w:tc>
          <w:tcPr>
            <w:tcW w:w="4770" w:type="dxa"/>
            <w:shd w:val="clear" w:color="auto" w:fill="auto"/>
          </w:tcPr>
          <w:p w14:paraId="25FFFDF7" w14:textId="77777777" w:rsidR="004F091F" w:rsidRPr="00A518AA" w:rsidRDefault="004F091F" w:rsidP="004F091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8BEACCB" w14:textId="77777777" w:rsidR="004F091F" w:rsidRPr="00A518AA" w:rsidRDefault="004F091F" w:rsidP="004F091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F7CD32" w14:textId="77777777" w:rsidR="004F091F" w:rsidRPr="00A518AA" w:rsidRDefault="004F091F" w:rsidP="004F091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7F51E" w14:textId="4E58D74B" w:rsidR="004F091F" w:rsidRPr="00A518AA" w:rsidRDefault="005648A4" w:rsidP="004F091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62,363,864</w:t>
            </w:r>
          </w:p>
        </w:tc>
        <w:tc>
          <w:tcPr>
            <w:tcW w:w="234" w:type="dxa"/>
            <w:shd w:val="clear" w:color="auto" w:fill="auto"/>
          </w:tcPr>
          <w:p w14:paraId="00D366C7" w14:textId="77777777" w:rsidR="004F091F" w:rsidRPr="00A518AA" w:rsidRDefault="004F091F" w:rsidP="004F091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AA2D4" w14:textId="2C50BDF7" w:rsidR="004F091F" w:rsidRPr="00A518AA" w:rsidRDefault="004F091F" w:rsidP="004F091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61,990,017</w:t>
            </w:r>
          </w:p>
        </w:tc>
      </w:tr>
      <w:tr w:rsidR="004F091F" w:rsidRPr="00A518AA" w14:paraId="3F443051" w14:textId="77777777" w:rsidTr="004F3A62">
        <w:tc>
          <w:tcPr>
            <w:tcW w:w="4770" w:type="dxa"/>
            <w:shd w:val="clear" w:color="auto" w:fill="auto"/>
          </w:tcPr>
          <w:p w14:paraId="090F330A" w14:textId="77777777" w:rsidR="004F091F" w:rsidRPr="00A518AA" w:rsidRDefault="004F091F" w:rsidP="004F091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2725CB6B" w14:textId="77777777" w:rsidR="004F091F" w:rsidRPr="00A518AA" w:rsidRDefault="004F091F" w:rsidP="004F091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997F8" w14:textId="77777777" w:rsidR="004F091F" w:rsidRPr="00A518AA" w:rsidRDefault="004F091F" w:rsidP="004F091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7E59A" w14:textId="481C6FAF" w:rsidR="004F091F" w:rsidRPr="00A518AA" w:rsidRDefault="005648A4" w:rsidP="004F091F">
            <w:pPr>
              <w:tabs>
                <w:tab w:val="decimal" w:pos="1240"/>
              </w:tabs>
              <w:spacing w:line="240" w:lineRule="auto"/>
              <w:ind w:left="-115" w:right="-10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4,158,460</w:t>
            </w:r>
          </w:p>
        </w:tc>
        <w:tc>
          <w:tcPr>
            <w:tcW w:w="234" w:type="dxa"/>
            <w:shd w:val="clear" w:color="auto" w:fill="auto"/>
          </w:tcPr>
          <w:p w14:paraId="42401CFC" w14:textId="77777777" w:rsidR="004F091F" w:rsidRPr="00A518AA" w:rsidRDefault="004F091F" w:rsidP="004F091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4D9CC" w14:textId="4A0762B9" w:rsidR="004F091F" w:rsidRPr="00A518AA" w:rsidRDefault="004F091F" w:rsidP="004F091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4,411,498</w:t>
            </w:r>
          </w:p>
        </w:tc>
      </w:tr>
      <w:tr w:rsidR="004F091F" w:rsidRPr="00A518AA" w14:paraId="5C5B93B5" w14:textId="77777777" w:rsidTr="00BB4D00">
        <w:tc>
          <w:tcPr>
            <w:tcW w:w="4770" w:type="dxa"/>
            <w:shd w:val="clear" w:color="auto" w:fill="auto"/>
          </w:tcPr>
          <w:p w14:paraId="35FE58A9" w14:textId="77777777" w:rsidR="004F091F" w:rsidRPr="00A518AA" w:rsidRDefault="004F091F" w:rsidP="004F091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799C1EF0" w14:textId="77777777" w:rsidR="004F091F" w:rsidRPr="00A518AA" w:rsidRDefault="004F091F" w:rsidP="004F091F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5BCB54" w14:textId="77777777" w:rsidR="004F091F" w:rsidRPr="00A518AA" w:rsidRDefault="004F091F" w:rsidP="004F091F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945651" w14:textId="6CC474AA" w:rsidR="004F091F" w:rsidRPr="00A518AA" w:rsidRDefault="00E65900" w:rsidP="004F091F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66,522,324</w:t>
            </w:r>
          </w:p>
        </w:tc>
        <w:tc>
          <w:tcPr>
            <w:tcW w:w="234" w:type="dxa"/>
            <w:shd w:val="clear" w:color="auto" w:fill="auto"/>
          </w:tcPr>
          <w:p w14:paraId="1EC0448F" w14:textId="77777777" w:rsidR="004F091F" w:rsidRPr="00A518AA" w:rsidRDefault="004F091F" w:rsidP="004F091F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12E156" w14:textId="31258720" w:rsidR="004F091F" w:rsidRPr="00A518AA" w:rsidRDefault="004F091F" w:rsidP="004F091F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66,401,515</w:t>
            </w:r>
          </w:p>
        </w:tc>
      </w:tr>
    </w:tbl>
    <w:p w14:paraId="282A0CAE" w14:textId="728843B7" w:rsidR="000056EC" w:rsidRDefault="000056EC" w:rsidP="00A518AA">
      <w:pPr>
        <w:pStyle w:val="Caption"/>
        <w:numPr>
          <w:ilvl w:val="0"/>
          <w:numId w:val="0"/>
        </w:numPr>
        <w:ind w:left="567"/>
        <w:rPr>
          <w:sz w:val="24"/>
          <w:szCs w:val="24"/>
        </w:rPr>
      </w:pPr>
    </w:p>
    <w:p w14:paraId="709AB106" w14:textId="77777777" w:rsidR="000056EC" w:rsidRDefault="000056EC" w:rsidP="000056EC">
      <w:pPr>
        <w:pStyle w:val="Caption"/>
        <w:numPr>
          <w:ilvl w:val="0"/>
          <w:numId w:val="0"/>
        </w:numPr>
        <w:ind w:left="567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br w:type="page"/>
      </w:r>
    </w:p>
    <w:p w14:paraId="3AFAA421" w14:textId="478A0B82" w:rsidR="00834296" w:rsidRDefault="00834296" w:rsidP="006E00CD">
      <w:pPr>
        <w:pStyle w:val="Caption"/>
        <w:ind w:left="567" w:hanging="567"/>
      </w:pPr>
      <w:r>
        <w:rPr>
          <w:rFonts w:hint="cs"/>
          <w:cs/>
        </w:rPr>
        <w:lastRenderedPageBreak/>
        <w:t>ภาษีเงินได้</w:t>
      </w:r>
    </w:p>
    <w:p w14:paraId="15E85232" w14:textId="0CA60516" w:rsidR="00834296" w:rsidRPr="00834296" w:rsidRDefault="00834296" w:rsidP="00834296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DDF4F8" w14:textId="6E0CF45E" w:rsidR="00120D08" w:rsidRDefault="00071C4C" w:rsidP="00120D08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>แท้จริงรวมของกลุ่มบริษัทและบริษัทในการดำเนินงานต่อเนื่องเป็นระยะเวลา</w:t>
      </w:r>
      <w:r w:rsidR="004F091F" w:rsidRPr="00E91331">
        <w:rPr>
          <w:rFonts w:hint="cs"/>
          <w:cs/>
          <w:lang w:val="en-US"/>
        </w:rPr>
        <w:t>สาม</w:t>
      </w:r>
      <w:r w:rsidR="004F091F" w:rsidRPr="00E91331">
        <w:rPr>
          <w:cs/>
          <w:lang w:val="en-US"/>
        </w:rPr>
        <w:t xml:space="preserve">เดือนสิ้นสุดวันที่ </w:t>
      </w:r>
      <w:r w:rsidR="004F091F" w:rsidRPr="00E91331">
        <w:rPr>
          <w:lang w:val="en-US"/>
        </w:rPr>
        <w:t xml:space="preserve">31 </w:t>
      </w:r>
      <w:r w:rsidR="004F091F" w:rsidRPr="00E91331">
        <w:rPr>
          <w:rFonts w:hint="cs"/>
          <w:cs/>
          <w:lang w:val="en-US"/>
        </w:rPr>
        <w:t>มีนาคม</w:t>
      </w:r>
      <w:r w:rsidR="004F091F" w:rsidRPr="00E91331">
        <w:rPr>
          <w:cs/>
          <w:lang w:val="en-US"/>
        </w:rPr>
        <w:t xml:space="preserve"> </w:t>
      </w:r>
      <w:r w:rsidRPr="00AE0BB7">
        <w:rPr>
          <w:spacing w:val="-2"/>
          <w:lang w:val="en-US"/>
        </w:rPr>
        <w:t>256</w:t>
      </w:r>
      <w:r w:rsidR="004F091F">
        <w:rPr>
          <w:spacing w:val="-2"/>
          <w:lang w:val="en-US"/>
        </w:rPr>
        <w:t>8</w:t>
      </w:r>
      <w:r w:rsidRPr="00AE0BB7">
        <w:rPr>
          <w:spacing w:val="-2"/>
          <w:lang w:val="en-US"/>
        </w:rPr>
        <w:t xml:space="preserve"> </w:t>
      </w:r>
      <w:r w:rsidRPr="00C12007">
        <w:rPr>
          <w:cs/>
          <w:lang w:val="en-US"/>
        </w:rPr>
        <w:t>คือร้อยละ</w:t>
      </w:r>
      <w:r w:rsidR="004F091F">
        <w:rPr>
          <w:lang w:val="en-US"/>
        </w:rPr>
        <w:t xml:space="preserve"> </w:t>
      </w:r>
      <w:r w:rsidR="006C79F7">
        <w:rPr>
          <w:lang w:val="en-US"/>
        </w:rPr>
        <w:t>4.5</w:t>
      </w:r>
      <w:r w:rsidRPr="00C12007">
        <w:rPr>
          <w:cs/>
          <w:lang w:val="en-US"/>
        </w:rPr>
        <w:t xml:space="preserve"> และ </w:t>
      </w:r>
      <w:r w:rsidR="006C79F7">
        <w:rPr>
          <w:lang w:val="en-US"/>
        </w:rPr>
        <w:t>4.5</w:t>
      </w:r>
      <w:r w:rsidR="004F091F" w:rsidRPr="00C12007">
        <w:rPr>
          <w:cs/>
          <w:lang w:val="en-US"/>
        </w:rPr>
        <w:t xml:space="preserve"> </w:t>
      </w:r>
      <w:r w:rsidRPr="00C12007">
        <w:rPr>
          <w:cs/>
          <w:lang w:val="en-US"/>
        </w:rPr>
        <w:t>ตามลำดับ</w:t>
      </w:r>
      <w:r w:rsidRPr="00AE0BB7">
        <w:rPr>
          <w:cs/>
          <w:lang w:val="en-US"/>
        </w:rPr>
        <w:t xml:space="preserve"> </w:t>
      </w:r>
      <w:r w:rsidRPr="00A9302F">
        <w:rPr>
          <w:i/>
          <w:iCs/>
          <w:cs/>
          <w:lang w:val="en-US"/>
        </w:rPr>
        <w:t>(</w:t>
      </w:r>
      <w:r w:rsidR="004F091F" w:rsidRPr="00684BF7">
        <w:rPr>
          <w:i/>
          <w:iCs/>
          <w:lang w:val="en-US"/>
        </w:rPr>
        <w:t>31</w:t>
      </w:r>
      <w:r w:rsidR="004F091F" w:rsidRPr="00684BF7">
        <w:rPr>
          <w:rFonts w:hint="cs"/>
          <w:i/>
          <w:iCs/>
          <w:cs/>
          <w:lang w:val="en-US"/>
        </w:rPr>
        <w:t xml:space="preserve"> มีนาคม</w:t>
      </w:r>
      <w:r w:rsidR="004F091F" w:rsidRPr="00684BF7">
        <w:rPr>
          <w:i/>
          <w:iCs/>
          <w:cs/>
          <w:lang w:val="en-US"/>
        </w:rPr>
        <w:t xml:space="preserve"> </w:t>
      </w:r>
      <w:r w:rsidRPr="00A9302F">
        <w:rPr>
          <w:i/>
          <w:iCs/>
          <w:lang w:val="en-US"/>
        </w:rPr>
        <w:t>256</w:t>
      </w:r>
      <w:r w:rsidR="004F091F">
        <w:rPr>
          <w:i/>
          <w:iCs/>
          <w:lang w:val="en-US"/>
        </w:rPr>
        <w:t>7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 w:rsidR="004F091F">
        <w:rPr>
          <w:i/>
          <w:iCs/>
          <w:lang w:val="en-US"/>
        </w:rPr>
        <w:t>2.8</w:t>
      </w:r>
      <w:r w:rsidRPr="00A9302F">
        <w:rPr>
          <w:i/>
          <w:iCs/>
          <w:cs/>
          <w:lang w:val="en-US"/>
        </w:rPr>
        <w:t xml:space="preserve"> และ </w:t>
      </w:r>
      <w:r w:rsidR="004F091F">
        <w:rPr>
          <w:i/>
          <w:iCs/>
          <w:lang w:val="en-US"/>
        </w:rPr>
        <w:t>2.8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</w:t>
      </w:r>
      <w:r w:rsidR="00834296" w:rsidRPr="00AE0BB7">
        <w:rPr>
          <w:cs/>
          <w:lang w:val="en-US"/>
        </w:rPr>
        <w:t>การเปลี่ยนแปลงในอัตราภาษีเงินได้ที่</w:t>
      </w:r>
      <w:r w:rsidR="00834296" w:rsidRPr="00E91331">
        <w:rPr>
          <w:cs/>
          <w:lang w:val="en-US"/>
        </w:rPr>
        <w:t>แท้จริงมีสาเหตุหลักจา</w:t>
      </w:r>
      <w:r w:rsidR="00120D08" w:rsidRPr="00E91331">
        <w:rPr>
          <w:rFonts w:hint="cs"/>
          <w:cs/>
          <w:lang w:val="en-US"/>
        </w:rPr>
        <w:t>ก</w:t>
      </w:r>
      <w:r w:rsidR="00ED0D48" w:rsidRPr="00E91331">
        <w:rPr>
          <w:rFonts w:hint="cs"/>
          <w:cs/>
          <w:lang w:val="en-US"/>
        </w:rPr>
        <w:t xml:space="preserve">สิทธิพิเศษทางภาษีภายใต้พระราชกฤษฎีกาฉบับที่ </w:t>
      </w:r>
      <w:r w:rsidR="00ED0D48" w:rsidRPr="00E91331">
        <w:rPr>
          <w:lang w:val="en-US"/>
        </w:rPr>
        <w:t xml:space="preserve">604 </w:t>
      </w:r>
      <w:r w:rsidR="00ED0D48" w:rsidRPr="00E91331">
        <w:rPr>
          <w:rFonts w:hint="cs"/>
          <w:cs/>
          <w:lang w:val="en-US"/>
        </w:rPr>
        <w:t xml:space="preserve">และฉบับที่ </w:t>
      </w:r>
      <w:r w:rsidR="00ED0D48" w:rsidRPr="00E91331">
        <w:rPr>
          <w:lang w:val="en-US"/>
        </w:rPr>
        <w:t>642</w:t>
      </w:r>
      <w:r w:rsidR="00ED0D48" w:rsidRPr="00E91331">
        <w:rPr>
          <w:rFonts w:hint="cs"/>
          <w:cs/>
          <w:lang w:val="en-US"/>
        </w:rPr>
        <w:t xml:space="preserve"> และ</w:t>
      </w:r>
      <w:r w:rsidR="00CD28A2" w:rsidRPr="00E91331">
        <w:rPr>
          <w:rFonts w:hint="cs"/>
          <w:cs/>
          <w:lang w:val="en-US"/>
        </w:rPr>
        <w:t>รายได้ที่ไม่ต้องเสียภาษีลดลง</w:t>
      </w:r>
      <w:r w:rsidR="00120D08">
        <w:rPr>
          <w:lang w:val="en-US"/>
        </w:rPr>
        <w:t xml:space="preserve"> </w:t>
      </w:r>
    </w:p>
    <w:p w14:paraId="599FD86A" w14:textId="77777777" w:rsidR="00120D08" w:rsidRPr="001B65D6" w:rsidRDefault="00120D08" w:rsidP="00120D08">
      <w:pPr>
        <w:pStyle w:val="Ang15"/>
        <w:ind w:left="0"/>
        <w:rPr>
          <w:lang w:val="en-US"/>
        </w:rPr>
      </w:pPr>
    </w:p>
    <w:p w14:paraId="52AF824D" w14:textId="1CB8BFCD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D2D10B8" w14:textId="77777777" w:rsidR="00A518AA" w:rsidRDefault="00A518AA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B2B8A" w14:textId="72E458BC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697C621" w14:textId="77777777" w:rsidR="00A518AA" w:rsidRPr="000056EC" w:rsidRDefault="00A518AA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015D1A99" w14:textId="542911AC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headerReference w:type="default" r:id="rId21"/>
          <w:footerReference w:type="default" r:id="rId22"/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731B95" w14:paraId="76B8F33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989F774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CE6E65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11FA99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731B95" w14:paraId="0AA827D9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057997D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BA82A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0A9E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C0248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908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731B95" w14:paraId="2FCD2A14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00D7357" w14:textId="7412D2C1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0EC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5D8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EDEF8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20B34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D72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358C0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9586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24436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F9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22209D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FCEA7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079ED5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513C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B41D7E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C5C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C4C43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8CCF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731B95" w14:paraId="1BE2A85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CD41A21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FB4E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6F2639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731B95" w14:paraId="14CE369B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161C6D5" w14:textId="24CE9A8F" w:rsidR="008E711A" w:rsidRPr="00EC0235" w:rsidRDefault="008A7D3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  <w:r w:rsidR="008E711A"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14:paraId="7F15CB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229B3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731B95" w14:paraId="05E377DA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18D0F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A5D647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E53321" w14:textId="1AFA5F23" w:rsidR="008E711A" w:rsidRPr="00DD66D2" w:rsidRDefault="008E711A" w:rsidP="00DD66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E74E6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EB7C85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8CB1C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F8D14D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65EF4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982DF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28FE2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ABF83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5D1C3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10F89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1EC8E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DF10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5D4129B0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4A80D60A" w14:textId="77777777" w:rsidR="00DD66D2" w:rsidRPr="00FC0899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A02A47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A82CE2B" w14:textId="77777777" w:rsidR="00DD66D2" w:rsidRPr="00FC0899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C226F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331DBDC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CC511A" w14:textId="77777777" w:rsidR="00DD66D2" w:rsidRPr="00FC0899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50258B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BD09D4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2EFD08" w14:textId="77777777" w:rsidR="00DD66D2" w:rsidRPr="00FC0899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ADEEDA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0FDF4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B74E6" w14:textId="77777777" w:rsidR="00DD66D2" w:rsidRPr="00FC0899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906DAD" w14:textId="77777777" w:rsidR="00DD66D2" w:rsidRPr="00FC0899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CC62AF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F2AF70" w14:textId="77777777" w:rsidR="00DD66D2" w:rsidRPr="00FC0899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849A3" w:rsidRPr="00731B95" w14:paraId="2CC88279" w14:textId="77777777" w:rsidTr="00E528FE">
        <w:trPr>
          <w:trHeight w:val="261"/>
        </w:trPr>
        <w:tc>
          <w:tcPr>
            <w:tcW w:w="3330" w:type="dxa"/>
            <w:shd w:val="clear" w:color="auto" w:fill="auto"/>
          </w:tcPr>
          <w:p w14:paraId="27E92226" w14:textId="77777777" w:rsidR="007849A3" w:rsidRPr="00FC0899" w:rsidRDefault="007849A3" w:rsidP="007849A3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35CFE425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3703F34" w14:textId="2D3BE7D6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5669E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E5BC5" w14:textId="48298500" w:rsidR="007849A3" w:rsidRPr="00FC0899" w:rsidRDefault="007849A3" w:rsidP="007849A3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419,632</w:t>
            </w:r>
          </w:p>
        </w:tc>
        <w:tc>
          <w:tcPr>
            <w:tcW w:w="270" w:type="dxa"/>
            <w:shd w:val="clear" w:color="auto" w:fill="auto"/>
          </w:tcPr>
          <w:p w14:paraId="2F035A07" w14:textId="13F63853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A180A2" w14:textId="006114DB" w:rsidR="007849A3" w:rsidRPr="00FC0899" w:rsidRDefault="007849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419,632</w:t>
            </w:r>
          </w:p>
        </w:tc>
        <w:tc>
          <w:tcPr>
            <w:tcW w:w="270" w:type="dxa"/>
            <w:shd w:val="clear" w:color="auto" w:fill="auto"/>
          </w:tcPr>
          <w:p w14:paraId="04D08246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226C7A" w14:textId="2EA94910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8753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A674BB" w14:textId="20751FB4" w:rsidR="007849A3" w:rsidRPr="00FC0899" w:rsidRDefault="00E528FE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422,178</w:t>
            </w:r>
          </w:p>
        </w:tc>
        <w:tc>
          <w:tcPr>
            <w:tcW w:w="270" w:type="dxa"/>
            <w:shd w:val="clear" w:color="auto" w:fill="auto"/>
          </w:tcPr>
          <w:p w14:paraId="02D92665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298ED" w14:textId="471E34BF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1AAB1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8E3D0A" w14:textId="18B8AED3" w:rsidR="007849A3" w:rsidRPr="00FC0899" w:rsidRDefault="00E528FE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422,178</w:t>
            </w:r>
          </w:p>
        </w:tc>
      </w:tr>
      <w:tr w:rsidR="007849A3" w:rsidRPr="00731B95" w14:paraId="3E8533C1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23422DA2" w14:textId="77777777" w:rsidR="007849A3" w:rsidRPr="00FC0899" w:rsidRDefault="007849A3" w:rsidP="007849A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3CDD52E1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14FF7" w14:textId="6E39BAEE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5827C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B9B05" w14:textId="4E65F846" w:rsidR="007849A3" w:rsidRPr="00FC0899" w:rsidRDefault="007849A3" w:rsidP="007849A3">
            <w:pPr>
              <w:pStyle w:val="acctfourfigures"/>
              <w:tabs>
                <w:tab w:val="clear" w:pos="765"/>
                <w:tab w:val="decimal" w:pos="1323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419,632</w:t>
            </w:r>
          </w:p>
        </w:tc>
        <w:tc>
          <w:tcPr>
            <w:tcW w:w="270" w:type="dxa"/>
            <w:shd w:val="clear" w:color="auto" w:fill="auto"/>
          </w:tcPr>
          <w:p w14:paraId="2A471610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63869" w14:textId="2769B57B" w:rsidR="007849A3" w:rsidRPr="00FC0899" w:rsidRDefault="007849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419,632</w:t>
            </w:r>
          </w:p>
        </w:tc>
        <w:tc>
          <w:tcPr>
            <w:tcW w:w="270" w:type="dxa"/>
            <w:shd w:val="clear" w:color="auto" w:fill="auto"/>
          </w:tcPr>
          <w:p w14:paraId="494ECA64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B74BA5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DF9AC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BFF15C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9B20E6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4A0685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E91CE6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064B57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9A3" w:rsidRPr="00731B95" w14:paraId="4214EFE1" w14:textId="77777777" w:rsidTr="001B6403">
        <w:trPr>
          <w:trHeight w:val="168"/>
        </w:trPr>
        <w:tc>
          <w:tcPr>
            <w:tcW w:w="3330" w:type="dxa"/>
            <w:shd w:val="clear" w:color="auto" w:fill="auto"/>
          </w:tcPr>
          <w:p w14:paraId="171F4337" w14:textId="77777777" w:rsidR="007849A3" w:rsidRPr="00FC0899" w:rsidRDefault="007849A3" w:rsidP="007849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624F2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8256AA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3A201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3AAEFEF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C36922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6A517D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1634F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9BA85D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96C962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B88707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0C387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F9DD6C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B047BC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CC66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9A3" w:rsidRPr="00731B95" w14:paraId="5A70E401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384371FE" w14:textId="77777777" w:rsidR="007849A3" w:rsidRPr="00FC0899" w:rsidRDefault="007849A3" w:rsidP="007849A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78F34B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1A4BC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DAE337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4BBCD4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97D0A0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F2B927E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FEA7A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F32A28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A50038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064D52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D1089F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44A0B2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5737A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BEC9C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49A3" w:rsidRPr="00731B95" w14:paraId="6C6173D3" w14:textId="77777777" w:rsidTr="00E528FE">
        <w:trPr>
          <w:trHeight w:val="261"/>
        </w:trPr>
        <w:tc>
          <w:tcPr>
            <w:tcW w:w="3330" w:type="dxa"/>
            <w:shd w:val="clear" w:color="auto" w:fill="auto"/>
          </w:tcPr>
          <w:p w14:paraId="37E7D135" w14:textId="77777777" w:rsidR="007849A3" w:rsidRPr="00FC0899" w:rsidRDefault="007849A3" w:rsidP="007849A3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FC089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351A5BC" w14:textId="1C7F6930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C089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E500212" w14:textId="37C53386" w:rsidR="007849A3" w:rsidRPr="008212AA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6C7881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57D265" w14:textId="093E29EC" w:rsidR="007849A3" w:rsidRPr="00FC0899" w:rsidRDefault="007849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7E2F24E2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1A6FB25" w14:textId="76BEFD51" w:rsidR="007849A3" w:rsidRPr="00FC0899" w:rsidRDefault="007849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2DFDB3C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E5A995" w14:textId="2F64BFC8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7BB5B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CB6035" w14:textId="2A77DD1E" w:rsidR="007849A3" w:rsidRPr="00FC0899" w:rsidRDefault="00E528FE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26,363,698</w:t>
            </w:r>
          </w:p>
        </w:tc>
        <w:tc>
          <w:tcPr>
            <w:tcW w:w="270" w:type="dxa"/>
            <w:shd w:val="clear" w:color="auto" w:fill="auto"/>
          </w:tcPr>
          <w:p w14:paraId="0336BC68" w14:textId="77777777" w:rsidR="007849A3" w:rsidRPr="00FC0899" w:rsidRDefault="007849A3" w:rsidP="007849A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E68B84" w14:textId="6CDA5C19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32776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8DC8E9" w14:textId="734F522A" w:rsidR="007849A3" w:rsidRPr="00FC0899" w:rsidRDefault="00E528FE" w:rsidP="007849A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26,363,698</w:t>
            </w:r>
          </w:p>
        </w:tc>
      </w:tr>
      <w:tr w:rsidR="007849A3" w:rsidRPr="00731B95" w14:paraId="29FC063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1A5560B" w14:textId="77777777" w:rsidR="007849A3" w:rsidRPr="00FC0899" w:rsidRDefault="007849A3" w:rsidP="007849A3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08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E2CF84" w14:textId="77777777" w:rsidR="007849A3" w:rsidRPr="00FC0899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FEDF9" w14:textId="23566749" w:rsidR="007849A3" w:rsidRPr="008212AA" w:rsidRDefault="007849A3" w:rsidP="007849A3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9160A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F5A66" w14:textId="3F745BF0" w:rsidR="007849A3" w:rsidRPr="00FC0899" w:rsidRDefault="007849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256BA996" w14:textId="77777777" w:rsidR="007849A3" w:rsidRPr="00FC0899" w:rsidRDefault="007849A3" w:rsidP="007849A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5B19D" w14:textId="18090FA1" w:rsidR="007849A3" w:rsidRPr="00FC0899" w:rsidRDefault="007849A3" w:rsidP="007849A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288BB0E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0D36E0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FEFD61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4B2917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740956" w14:textId="77777777" w:rsidR="007849A3" w:rsidRPr="00FC0899" w:rsidRDefault="007849A3" w:rsidP="007849A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96E1A3" w14:textId="77777777" w:rsidR="007849A3" w:rsidRPr="00FC0899" w:rsidRDefault="007849A3" w:rsidP="007849A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5B094D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8095B4" w14:textId="77777777" w:rsidR="007849A3" w:rsidRPr="00FC0899" w:rsidRDefault="007849A3" w:rsidP="007849A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9F4586D" w14:textId="54FB0074" w:rsidR="008E711A" w:rsidRDefault="008E711A"/>
    <w:p w14:paraId="3C4D43D9" w14:textId="7993CB5E" w:rsidR="00E73B6D" w:rsidRDefault="00E73B6D" w:rsidP="009A0EA7">
      <w:pPr>
        <w:tabs>
          <w:tab w:val="left" w:pos="14400"/>
        </w:tabs>
        <w:spacing w:line="240" w:lineRule="auto"/>
      </w:pPr>
      <w:r>
        <w:br w:type="page"/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EC0235" w14:paraId="54779FFB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DA7A3D0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44280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8BF785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EC0235" w14:paraId="11B8F1B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C4130E3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FD19A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12E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15BD4F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74B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EC0235" w14:paraId="51007EE2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F1DD3C4" w14:textId="77777777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5201B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77D9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73A4D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2B8DE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A78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8F8447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7DB1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D6C07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644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FC1F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F0B6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44FEA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B1CA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B6D2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58DC5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3CB63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7AC0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EC0235" w14:paraId="7E436AC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B10903A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79B8A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9AE496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EC0235" w14:paraId="33E1FC2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7B645D7C" w14:textId="3AB33322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8A7D3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14:paraId="54634E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0C22A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EC0235" w14:paraId="0A17619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F9411C0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7A026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9BBE1A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C4CE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AE610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CE1F9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9EC4F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F6FAC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0070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1A63B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7165E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5E849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11678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BC80C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A42B2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33B52B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E222793" w14:textId="77777777" w:rsidR="00B23773" w:rsidRPr="00EC0235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F54FE0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AA150C5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A4585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DD62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106735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8542A2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2FCF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EF919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7739F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F81C7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67CEBF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738254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5B9D9E" w14:textId="77777777" w:rsidR="00B23773" w:rsidRPr="008A7D38" w:rsidRDefault="00B23773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BA8CB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7D38" w:rsidRPr="00EC0235" w14:paraId="54172E7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86264FB" w14:textId="77777777" w:rsidR="008A7D38" w:rsidRPr="00EC0235" w:rsidRDefault="008A7D38" w:rsidP="008A7D38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1C8DB2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8B7B0D" w14:textId="71756801" w:rsidR="008A7D38" w:rsidRPr="00053DC3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C511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BF5551" w14:textId="3B92B8DF" w:rsidR="008A7D38" w:rsidRPr="00EC0235" w:rsidRDefault="008A7D38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6738D13A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BF7EE2" w14:textId="38BFCD23" w:rsidR="008A7D38" w:rsidRPr="00EC0235" w:rsidRDefault="008A7D38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12734B4B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1C2FA5" w14:textId="3986C52B" w:rsidR="008A7D38" w:rsidRPr="000915CD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CBE0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F23050" w14:textId="719322E9" w:rsidR="008A7D38" w:rsidRPr="00EC0235" w:rsidRDefault="008A7D38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421,535</w:t>
            </w:r>
          </w:p>
        </w:tc>
        <w:tc>
          <w:tcPr>
            <w:tcW w:w="270" w:type="dxa"/>
            <w:shd w:val="clear" w:color="auto" w:fill="auto"/>
          </w:tcPr>
          <w:p w14:paraId="763441E1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D04641" w14:textId="407B9DE8" w:rsidR="008A7D38" w:rsidRPr="00053DC3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40CA5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05F865" w14:textId="10ACE5C3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421,535</w:t>
            </w:r>
          </w:p>
        </w:tc>
      </w:tr>
      <w:tr w:rsidR="008A7D38" w:rsidRPr="00EC0235" w14:paraId="2F0182D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85E0A56" w14:textId="77777777" w:rsidR="008A7D38" w:rsidRPr="00EC0235" w:rsidRDefault="008A7D38" w:rsidP="008A7D38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BF31D2" w14:textId="77777777" w:rsidR="008A7D38" w:rsidRPr="00EC0235" w:rsidRDefault="008A7D38" w:rsidP="008A7D3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7486A" w14:textId="48B3EF0A" w:rsidR="008A7D38" w:rsidRPr="00D46A70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6A7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D1DF67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4448B" w14:textId="4E9E0B9F" w:rsidR="008A7D38" w:rsidRPr="00EC0235" w:rsidRDefault="008A7D38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07763EF9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A8BF5" w14:textId="04635841" w:rsidR="008A7D38" w:rsidRPr="00EC0235" w:rsidRDefault="008A7D38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52B80F81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37B3C2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5F808E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A16E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CE64DB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FFE878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86254E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651E66C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D38" w:rsidRPr="00EC0235" w14:paraId="69708F58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6805687D" w14:textId="77777777" w:rsidR="008A7D38" w:rsidRPr="00EC0235" w:rsidRDefault="008A7D38" w:rsidP="008A7D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2868350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D687039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A62494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2D634EE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96F44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AEE779F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6FC229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788FF6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37ADF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93E7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7E0005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D3A0DA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CE8749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28EF49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D38" w:rsidRPr="00EC0235" w14:paraId="1BAB380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E381C48" w14:textId="77777777" w:rsidR="008A7D38" w:rsidRPr="00EC0235" w:rsidRDefault="008A7D38" w:rsidP="008A7D3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9A1AC8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A65987A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-38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9778CF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C0253A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50C959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92955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C37F17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F6DB3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50256D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B87F51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F93386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3A6123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left" w:pos="972"/>
                <w:tab w:val="left" w:pos="1052"/>
              </w:tabs>
              <w:spacing w:line="240" w:lineRule="atLeast"/>
              <w:ind w:left="-106" w:right="14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AD642A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E8810A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7D38" w:rsidRPr="00EC0235" w14:paraId="1DF9378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291EEEB" w14:textId="77777777" w:rsidR="008A7D38" w:rsidRPr="00EC0235" w:rsidRDefault="008A7D38" w:rsidP="008A7D38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03875696" w14:textId="7B96BBA6" w:rsidR="008A7D38" w:rsidRPr="00EC0235" w:rsidRDefault="008A7D38" w:rsidP="008A7D3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92FE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A116838" w14:textId="1CCF6720" w:rsidR="008A7D38" w:rsidRPr="00053DC3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8213C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7FBC0F" w14:textId="22EEB92D" w:rsidR="008A7D38" w:rsidRPr="00EC0235" w:rsidRDefault="008A7D38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4D5E6D4E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942BB8" w14:textId="09A48032" w:rsidR="008A7D38" w:rsidRPr="00EC0235" w:rsidRDefault="008A7D38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615DF846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0A8BBD" w14:textId="752D54F6" w:rsidR="008A7D38" w:rsidRPr="00053DC3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FCA98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C09A7" w14:textId="08103F8D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26,159,084</w:t>
            </w:r>
          </w:p>
        </w:tc>
        <w:tc>
          <w:tcPr>
            <w:tcW w:w="270" w:type="dxa"/>
            <w:shd w:val="clear" w:color="auto" w:fill="auto"/>
          </w:tcPr>
          <w:p w14:paraId="757B1CBD" w14:textId="77777777" w:rsidR="008A7D38" w:rsidRPr="00EC0235" w:rsidRDefault="008A7D38" w:rsidP="008A7D3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0A6D08" w14:textId="4DA75CCC" w:rsidR="008A7D38" w:rsidRPr="000915CD" w:rsidRDefault="008A7D38" w:rsidP="00AE463A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7D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594D0" w14:textId="77777777" w:rsidR="008A7D38" w:rsidRPr="008A7D38" w:rsidRDefault="008A7D38" w:rsidP="008A7D38">
            <w:pPr>
              <w:pStyle w:val="acctfourfigures"/>
              <w:tabs>
                <w:tab w:val="clear" w:pos="765"/>
                <w:tab w:val="decimal" w:pos="595"/>
                <w:tab w:val="left" w:pos="972"/>
                <w:tab w:val="left" w:pos="1052"/>
              </w:tabs>
              <w:spacing w:line="240" w:lineRule="atLeast"/>
              <w:ind w:left="-106" w:right="1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72ABF49" w14:textId="18180C59" w:rsidR="008A7D38" w:rsidRPr="00EC0235" w:rsidRDefault="008A7D38" w:rsidP="008A7D3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26,159,084</w:t>
            </w:r>
          </w:p>
        </w:tc>
      </w:tr>
      <w:tr w:rsidR="008A7D38" w:rsidRPr="00EC0235" w14:paraId="42826F9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CD4E281" w14:textId="77777777" w:rsidR="008A7D38" w:rsidRPr="00EC0235" w:rsidRDefault="008A7D38" w:rsidP="008A7D38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02573E" w14:textId="77777777" w:rsidR="008A7D38" w:rsidRPr="00EC0235" w:rsidRDefault="008A7D38" w:rsidP="008A7D3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99A0D" w14:textId="71BCFBF8" w:rsidR="008A7D38" w:rsidRPr="00656B9B" w:rsidRDefault="008A7D38" w:rsidP="00D46A70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56B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7A4DC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C7858" w14:textId="06DE831E" w:rsidR="008A7D38" w:rsidRPr="000E7636" w:rsidRDefault="008A7D38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55219B70" w14:textId="77777777" w:rsidR="008A7D38" w:rsidRPr="000E7636" w:rsidRDefault="008A7D38" w:rsidP="008A7D3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FEDE" w14:textId="67182F33" w:rsidR="008A7D38" w:rsidRPr="000E7636" w:rsidRDefault="008A7D38" w:rsidP="008A7D3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25,986,600</w:t>
            </w:r>
          </w:p>
        </w:tc>
        <w:tc>
          <w:tcPr>
            <w:tcW w:w="270" w:type="dxa"/>
            <w:shd w:val="clear" w:color="auto" w:fill="auto"/>
          </w:tcPr>
          <w:p w14:paraId="28C242B2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57B69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DC2F53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108E98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3B3867" w14:textId="77777777" w:rsidR="008A7D38" w:rsidRPr="00EC0235" w:rsidRDefault="008A7D38" w:rsidP="008A7D3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EFC9CB" w14:textId="77777777" w:rsidR="008A7D38" w:rsidRPr="00EC0235" w:rsidRDefault="008A7D38" w:rsidP="008A7D38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1D4CB0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13AA8B" w14:textId="77777777" w:rsidR="008A7D38" w:rsidRPr="00EC0235" w:rsidRDefault="008A7D38" w:rsidP="008A7D38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52E93" w14:textId="77777777" w:rsidR="0079213A" w:rsidRDefault="0079213A">
      <w:pPr>
        <w:spacing w:line="240" w:lineRule="auto"/>
      </w:pPr>
    </w:p>
    <w:p w14:paraId="598CFAFC" w14:textId="202BE822" w:rsidR="00933BB6" w:rsidRDefault="00933BB6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79213A" w:rsidRPr="00731B95" w14:paraId="4B1F1AA7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0F45EFB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19ECA950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7282BA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13A" w:rsidRPr="00731B95" w14:paraId="79A7325D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34E5DFA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7077E31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0983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8EC6E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087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213A" w:rsidRPr="00731B95" w14:paraId="2CCB5CEF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1E440D07" w14:textId="7C2A5004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3B4871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EE2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B51063F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6966D1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26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CECD0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06E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F632D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C8E3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35897C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C408F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9974E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26951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0325EA9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6641EE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FBF45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D9A6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213A" w:rsidRPr="00731B95" w14:paraId="57DF7C1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0B91073" w14:textId="77777777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6B8B42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16E4856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213A" w:rsidRPr="00731B95" w14:paraId="10086EB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33A861DC" w14:textId="01C40897" w:rsidR="0079213A" w:rsidRPr="00B23773" w:rsidRDefault="001A662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มีนาคม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8</w:t>
            </w:r>
          </w:p>
        </w:tc>
        <w:tc>
          <w:tcPr>
            <w:tcW w:w="901" w:type="dxa"/>
            <w:shd w:val="clear" w:color="auto" w:fill="auto"/>
          </w:tcPr>
          <w:p w14:paraId="5DBF172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06E8120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213A" w:rsidRPr="00731B95" w14:paraId="0176CFE9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E8CF41F" w14:textId="77777777" w:rsidR="0079213A" w:rsidRPr="003F1166" w:rsidRDefault="007921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707E0A3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E5B190E" w14:textId="6B2B846F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DCFAB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38BF787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3F25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3B95275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13C4E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575622D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4422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AA7190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37F46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9C671B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05C97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0F5683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2805F802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EE3F4A8" w14:textId="77777777" w:rsidR="00C8234C" w:rsidRPr="001069C8" w:rsidRDefault="00C8234C" w:rsidP="00C8234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7A2D9A02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27A3BC8" w14:textId="77777777" w:rsidR="00C8234C" w:rsidRPr="001069C8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447A3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A4D2C34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5A7A0" w14:textId="77777777" w:rsidR="00C8234C" w:rsidRPr="001069C8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71C6BB6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CDCA5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D8949E8" w14:textId="77777777" w:rsidR="00C8234C" w:rsidRPr="001069C8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E52A50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0952197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369896" w14:textId="77777777" w:rsidR="00C8234C" w:rsidRPr="001069C8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D88A090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8487A3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0542B18" w14:textId="77777777" w:rsidR="00C8234C" w:rsidRPr="001069C8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0FB84DE9" w14:textId="77777777" w:rsidTr="00E528FE">
        <w:trPr>
          <w:trHeight w:val="261"/>
        </w:trPr>
        <w:tc>
          <w:tcPr>
            <w:tcW w:w="3330" w:type="dxa"/>
            <w:shd w:val="clear" w:color="auto" w:fill="auto"/>
          </w:tcPr>
          <w:p w14:paraId="080838BA" w14:textId="77777777" w:rsidR="00457CF9" w:rsidRPr="001069C8" w:rsidRDefault="00457CF9" w:rsidP="00457CF9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E74DC6F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24397640" w14:textId="2C324FF8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A4C9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DDA1B4C" w14:textId="67CCDE3E" w:rsidR="00457CF9" w:rsidRPr="001069C8" w:rsidRDefault="00457CF9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419,632</w:t>
            </w:r>
          </w:p>
        </w:tc>
        <w:tc>
          <w:tcPr>
            <w:tcW w:w="270" w:type="dxa"/>
            <w:shd w:val="clear" w:color="auto" w:fill="auto"/>
          </w:tcPr>
          <w:p w14:paraId="2355FA8B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479685C" w14:textId="65CFE1CA" w:rsidR="00457CF9" w:rsidRPr="001069C8" w:rsidRDefault="00457CF9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419,632</w:t>
            </w:r>
          </w:p>
        </w:tc>
        <w:tc>
          <w:tcPr>
            <w:tcW w:w="270" w:type="dxa"/>
            <w:shd w:val="clear" w:color="auto" w:fill="auto"/>
          </w:tcPr>
          <w:p w14:paraId="30A55E4D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31F7162" w14:textId="2A51D836" w:rsidR="00457CF9" w:rsidRPr="001069C8" w:rsidRDefault="00F43204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DAC6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DB78D4" w14:textId="2AAC8ED3" w:rsidR="00457CF9" w:rsidRPr="001069C8" w:rsidRDefault="00E528FE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422,178</w:t>
            </w:r>
          </w:p>
        </w:tc>
        <w:tc>
          <w:tcPr>
            <w:tcW w:w="270" w:type="dxa"/>
            <w:shd w:val="clear" w:color="auto" w:fill="auto"/>
          </w:tcPr>
          <w:p w14:paraId="3CB74AA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</w:tcPr>
          <w:p w14:paraId="5EB71F16" w14:textId="20E046D7" w:rsidR="00457CF9" w:rsidRPr="001069C8" w:rsidRDefault="00F43204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080F6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9D01B69" w14:textId="4E8EA9EB" w:rsidR="00457CF9" w:rsidRPr="001069C8" w:rsidRDefault="00E528FE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422,178</w:t>
            </w:r>
          </w:p>
        </w:tc>
      </w:tr>
      <w:tr w:rsidR="00457CF9" w:rsidRPr="00731B95" w14:paraId="00B740D1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C91910D" w14:textId="77777777" w:rsidR="00457CF9" w:rsidRPr="001069C8" w:rsidRDefault="00457CF9" w:rsidP="00457CF9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67767C68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F9612" w14:textId="2132996A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D06C7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A031E" w14:textId="10F0BB4E" w:rsidR="00457CF9" w:rsidRPr="001069C8" w:rsidRDefault="00457CF9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419,632</w:t>
            </w:r>
          </w:p>
        </w:tc>
        <w:tc>
          <w:tcPr>
            <w:tcW w:w="270" w:type="dxa"/>
            <w:shd w:val="clear" w:color="auto" w:fill="auto"/>
          </w:tcPr>
          <w:p w14:paraId="38D67548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E2DC4" w14:textId="7315E1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419,632</w:t>
            </w:r>
          </w:p>
        </w:tc>
        <w:tc>
          <w:tcPr>
            <w:tcW w:w="270" w:type="dxa"/>
            <w:shd w:val="clear" w:color="auto" w:fill="auto"/>
          </w:tcPr>
          <w:p w14:paraId="360E6D2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7F414B" w14:textId="65B2EEB3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F8D44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2F58A0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BE0D22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60AA739" w14:textId="7E8C292A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BDEF5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E93372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7F4AB2E3" w14:textId="77777777" w:rsidTr="0070332B">
        <w:trPr>
          <w:trHeight w:val="26"/>
        </w:trPr>
        <w:tc>
          <w:tcPr>
            <w:tcW w:w="3330" w:type="dxa"/>
            <w:shd w:val="clear" w:color="auto" w:fill="auto"/>
          </w:tcPr>
          <w:p w14:paraId="113E3226" w14:textId="77777777" w:rsidR="00457CF9" w:rsidRPr="001069C8" w:rsidRDefault="00457CF9" w:rsidP="00457C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1A16935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6F1ED358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9EC6A7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4237B149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991555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4D45996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7DA52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34FACB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617BD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E49725E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56FA4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588CB35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E887EC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2B3302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38FEB0B8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6FBD9830" w14:textId="77777777" w:rsidR="00457CF9" w:rsidRPr="001069C8" w:rsidRDefault="00457CF9" w:rsidP="00457CF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7844EAA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09CAB8E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389DF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B6D0CB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8CFCF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8D0F2E2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02A4A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772E791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2A8429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1CF49C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E0C4BC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6E845C0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C8BCBB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AFD0D9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CF9" w:rsidRPr="00731B95" w14:paraId="43F060DE" w14:textId="77777777" w:rsidTr="00E528FE">
        <w:trPr>
          <w:trHeight w:val="261"/>
        </w:trPr>
        <w:tc>
          <w:tcPr>
            <w:tcW w:w="3330" w:type="dxa"/>
            <w:shd w:val="clear" w:color="auto" w:fill="auto"/>
          </w:tcPr>
          <w:p w14:paraId="1DCE6766" w14:textId="77777777" w:rsidR="00457CF9" w:rsidRPr="001069C8" w:rsidRDefault="00457CF9" w:rsidP="00457CF9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1069C8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126184C1" w14:textId="44D3BB8C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1069C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422EABA4" w14:textId="2D343374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B900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50B057" w14:textId="3FD143C1" w:rsidR="00457CF9" w:rsidRPr="001069C8" w:rsidRDefault="00457CF9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6089A6A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A9B6D" w14:textId="3543AD69" w:rsidR="00457CF9" w:rsidRPr="001069C8" w:rsidRDefault="00457CF9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46B960C4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0C21392" w14:textId="0E493A64" w:rsidR="00457CF9" w:rsidRPr="001069C8" w:rsidRDefault="00F43204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75B61C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ED8237D" w14:textId="21060B94" w:rsidR="00457CF9" w:rsidRPr="001069C8" w:rsidRDefault="00E528FE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26,600,686</w:t>
            </w:r>
          </w:p>
        </w:tc>
        <w:tc>
          <w:tcPr>
            <w:tcW w:w="270" w:type="dxa"/>
            <w:shd w:val="clear" w:color="auto" w:fill="auto"/>
          </w:tcPr>
          <w:p w14:paraId="44D67203" w14:textId="77777777" w:rsidR="00457CF9" w:rsidRPr="001069C8" w:rsidRDefault="00457CF9" w:rsidP="00457CF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1E0C3D0" w14:textId="570A7AEC" w:rsidR="00457CF9" w:rsidRPr="001069C8" w:rsidRDefault="00F43204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503E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F330915" w14:textId="31406409" w:rsidR="00457CF9" w:rsidRPr="001069C8" w:rsidRDefault="00E528FE" w:rsidP="00FB46E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26,600,686</w:t>
            </w:r>
          </w:p>
        </w:tc>
      </w:tr>
      <w:tr w:rsidR="00457CF9" w:rsidRPr="00731B95" w14:paraId="69316753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77C0F03F" w14:textId="77777777" w:rsidR="00457CF9" w:rsidRPr="001069C8" w:rsidRDefault="00457CF9" w:rsidP="00457CF9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69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3FCDABA7" w14:textId="77777777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F0ECB" w14:textId="46A6A89B" w:rsidR="00457CF9" w:rsidRPr="001069C8" w:rsidRDefault="00457CF9" w:rsidP="00457CF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7558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885A3" w14:textId="5A2106EC" w:rsidR="00457CF9" w:rsidRPr="001069C8" w:rsidRDefault="00457CF9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6FFBB280" w14:textId="77777777" w:rsidR="00457CF9" w:rsidRPr="001069C8" w:rsidRDefault="00457CF9" w:rsidP="00457CF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BD51C" w14:textId="4444DBA4" w:rsidR="00457CF9" w:rsidRPr="001069C8" w:rsidRDefault="00457CF9" w:rsidP="00457CF9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492B4958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A99B53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B87746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C49425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740F81" w14:textId="77777777" w:rsidR="00457CF9" w:rsidRPr="001069C8" w:rsidRDefault="00457CF9" w:rsidP="00457CF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B83AD51" w14:textId="77777777" w:rsidR="00457CF9" w:rsidRPr="001069C8" w:rsidRDefault="00457CF9" w:rsidP="00457CF9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CD42B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443FF" w14:textId="77777777" w:rsidR="00457CF9" w:rsidRPr="001069C8" w:rsidRDefault="00457CF9" w:rsidP="00457CF9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A3E5A70" w14:textId="12213DD6" w:rsidR="0079213A" w:rsidRDefault="0079213A"/>
    <w:p w14:paraId="204E07EC" w14:textId="6C929FA8" w:rsidR="00007314" w:rsidRDefault="00007314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007314" w:rsidRPr="00731B95" w14:paraId="13313C10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2C745CD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01CD7AA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42E62BF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314" w:rsidRPr="00731B95" w14:paraId="2E90C9CB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2D9E510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5C3579F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F84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9A9956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6C00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7314" w:rsidRPr="00731B95" w14:paraId="7AEFFBD8" w14:textId="77777777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039A4C03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5162CBB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DB69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2C1D4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0FD892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4211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F673D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66B40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D4AEB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CF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797DF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65260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71E60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1F5C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8DBFD5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E053C99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F29AD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2AFB1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314" w:rsidRPr="00731B95" w14:paraId="6AB3E6F9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39D80C8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C6267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56287F9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314" w:rsidRPr="00731B95" w14:paraId="132171E6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2B0C8DC" w14:textId="468A1532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1A662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901" w:type="dxa"/>
            <w:shd w:val="clear" w:color="auto" w:fill="auto"/>
          </w:tcPr>
          <w:p w14:paraId="231650B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A22C6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7314" w:rsidRPr="00731B95" w14:paraId="6889200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51B454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023E25B1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538A9C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707A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94D448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4B6F26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3D8CD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D0FBB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954E9F4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A00D0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C1FD7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9FDD0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BF04A50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5FAC0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D56DDD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5BFEB8A9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883DD99" w14:textId="77777777" w:rsidR="00B23773" w:rsidRPr="003F1166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45D8DA7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B422E06" w14:textId="77777777" w:rsidR="00B23773" w:rsidRPr="001A6627" w:rsidRDefault="00B23773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EC5C6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AA15BB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487132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52B4C5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1CF39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6B981A1" w14:textId="77777777" w:rsidR="00B23773" w:rsidRPr="003F1166" w:rsidRDefault="00B23773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AEE9E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50633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FA1695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5412C6B" w14:textId="77777777" w:rsidR="00B23773" w:rsidRPr="003F1166" w:rsidRDefault="00B23773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51D9F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F24A5F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7AC0F445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5FF0861" w14:textId="77777777" w:rsidR="001A6627" w:rsidRPr="003F1166" w:rsidRDefault="001A6627" w:rsidP="001A6627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3F15B0A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4D3E5464" w14:textId="5EE39916" w:rsidR="001A6627" w:rsidRPr="001A6627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66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5E4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6C860E2D" w14:textId="04B4B49E" w:rsidR="001A6627" w:rsidRPr="003F1166" w:rsidRDefault="001A6627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6DDAD7B2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F91B189" w14:textId="4228D10B" w:rsidR="001A6627" w:rsidRPr="003F1166" w:rsidRDefault="001A6627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1354C7F0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686FCB5" w14:textId="173A1B39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9804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DAD312" w14:textId="6109302F" w:rsidR="001A6627" w:rsidRPr="003F1166" w:rsidRDefault="001A6627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421,535</w:t>
            </w:r>
          </w:p>
        </w:tc>
        <w:tc>
          <w:tcPr>
            <w:tcW w:w="270" w:type="dxa"/>
            <w:shd w:val="clear" w:color="auto" w:fill="auto"/>
          </w:tcPr>
          <w:p w14:paraId="7FE04B0D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AAC390B" w14:textId="3007AE3D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536A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4DDC44F" w14:textId="676CEA7E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421,535</w:t>
            </w:r>
          </w:p>
        </w:tc>
      </w:tr>
      <w:tr w:rsidR="001A6627" w:rsidRPr="00731B95" w14:paraId="04AD6E56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767F8B8" w14:textId="77777777" w:rsidR="001A6627" w:rsidRPr="003F1166" w:rsidRDefault="001A6627" w:rsidP="001A6627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4ABD9C36" w14:textId="77777777" w:rsidR="001A6627" w:rsidRPr="003F1166" w:rsidRDefault="001A6627" w:rsidP="001A662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E96A3" w14:textId="6053CEF4" w:rsidR="001A6627" w:rsidRPr="0075043B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5043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5CEF2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0EAAF" w14:textId="07100512" w:rsidR="001A6627" w:rsidRPr="003F1166" w:rsidRDefault="001A6627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5C18346F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05FB7" w14:textId="54E8B0C9" w:rsidR="001A6627" w:rsidRPr="003F1166" w:rsidRDefault="001A6627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419,833</w:t>
            </w:r>
          </w:p>
        </w:tc>
        <w:tc>
          <w:tcPr>
            <w:tcW w:w="270" w:type="dxa"/>
            <w:shd w:val="clear" w:color="auto" w:fill="auto"/>
          </w:tcPr>
          <w:p w14:paraId="4E84BDB4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56E948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440B3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36EAAC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A4273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3F40B6B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66F95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774C0E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6D1B01FB" w14:textId="77777777">
        <w:trPr>
          <w:trHeight w:val="26"/>
        </w:trPr>
        <w:tc>
          <w:tcPr>
            <w:tcW w:w="3330" w:type="dxa"/>
            <w:shd w:val="clear" w:color="auto" w:fill="auto"/>
          </w:tcPr>
          <w:p w14:paraId="0C6E8408" w14:textId="77777777" w:rsidR="001A6627" w:rsidRPr="003F1166" w:rsidRDefault="001A6627" w:rsidP="001A662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06CBCF8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53E4E606" w14:textId="77777777" w:rsidR="001A6627" w:rsidRPr="001A6627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F5963A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7351A21C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C50A34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B25347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9E52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B9376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8E43C7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4CB045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71FEF4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F4EBAD2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1DE8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7A2015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21B72BC1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4027F90A" w14:textId="77777777" w:rsidR="001A6627" w:rsidRPr="003F1166" w:rsidRDefault="001A6627" w:rsidP="001A662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889BC0A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36FFA972" w14:textId="77777777" w:rsidR="001A6627" w:rsidRPr="001A6627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-3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143DC7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892BA15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F999B5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58AAC0B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F6DC1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0654940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B7E441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1BC80CE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A64DF4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20971D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left" w:pos="950"/>
                <w:tab w:val="left" w:pos="1052"/>
              </w:tabs>
              <w:spacing w:line="240" w:lineRule="atLeast"/>
              <w:ind w:left="-110" w:right="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621E86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39E29B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6627" w:rsidRPr="00731B95" w14:paraId="5DF4D95A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B163D9E" w14:textId="77777777" w:rsidR="001A6627" w:rsidRPr="003F1166" w:rsidRDefault="001A6627" w:rsidP="001A6627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6F469A35" w14:textId="110BDAC8" w:rsidR="001A6627" w:rsidRPr="003F1166" w:rsidRDefault="001A6627" w:rsidP="001A6627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0296CBDC" w14:textId="65A9E1FD" w:rsidR="001A6627" w:rsidRPr="001A6627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66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759E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0E1392F" w14:textId="2591AED1" w:rsidR="001A6627" w:rsidRPr="003F1166" w:rsidRDefault="001A6627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2B5B7C18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FB46B26" w14:textId="632B1F04" w:rsidR="001A6627" w:rsidRPr="003F1166" w:rsidRDefault="001A6627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777F871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26F5C8B" w14:textId="46713761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E27D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A8FB6" w14:textId="6F6B1702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5AB80C96" w14:textId="77777777" w:rsidR="001A6627" w:rsidRPr="003F1166" w:rsidRDefault="001A6627" w:rsidP="001A66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1C7BDAB" w14:textId="1A3B0E2B" w:rsidR="001A6627" w:rsidRPr="003F1166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42788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E2D6126" w14:textId="6ED7A17D" w:rsidR="001A6627" w:rsidRPr="003F1166" w:rsidRDefault="001A6627" w:rsidP="001A66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13A8">
              <w:rPr>
                <w:rFonts w:asciiTheme="majorBidi" w:hAnsiTheme="majorBidi" w:cstheme="majorBidi"/>
                <w:sz w:val="28"/>
                <w:szCs w:val="28"/>
              </w:rPr>
              <w:t>26,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8513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1A6627" w:rsidRPr="00731B95" w14:paraId="6646BAF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154336ED" w14:textId="77777777" w:rsidR="001A6627" w:rsidRPr="003F1166" w:rsidRDefault="001A6627" w:rsidP="001A6627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4E9EE4C9" w14:textId="77777777" w:rsidR="001A6627" w:rsidRPr="003F1166" w:rsidRDefault="001A6627" w:rsidP="001A6627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BFD2" w14:textId="77F95324" w:rsidR="001A6627" w:rsidRPr="00F71D2F" w:rsidRDefault="001A6627" w:rsidP="0075043B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71D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BABC18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ED8A1" w14:textId="5F45DE55" w:rsidR="001A6627" w:rsidRPr="003F1166" w:rsidRDefault="00B76BC3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1A6627"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,218,600</w:t>
            </w:r>
          </w:p>
        </w:tc>
        <w:tc>
          <w:tcPr>
            <w:tcW w:w="270" w:type="dxa"/>
            <w:shd w:val="clear" w:color="auto" w:fill="auto"/>
          </w:tcPr>
          <w:p w14:paraId="3D5998B1" w14:textId="77777777" w:rsidR="001A6627" w:rsidRPr="003F1166" w:rsidRDefault="001A6627" w:rsidP="001A662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3900C" w14:textId="47844479" w:rsidR="001A6627" w:rsidRPr="003F1166" w:rsidRDefault="001A6627" w:rsidP="001A6627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76B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,218,600</w:t>
            </w:r>
          </w:p>
        </w:tc>
        <w:tc>
          <w:tcPr>
            <w:tcW w:w="270" w:type="dxa"/>
            <w:shd w:val="clear" w:color="auto" w:fill="auto"/>
          </w:tcPr>
          <w:p w14:paraId="07F9FCB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60E8F3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57E67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55F243D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E0471" w14:textId="77777777" w:rsidR="001A6627" w:rsidRPr="003F1166" w:rsidRDefault="001A6627" w:rsidP="001A662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FD1315" w14:textId="77777777" w:rsidR="001A6627" w:rsidRPr="003F1166" w:rsidRDefault="001A6627" w:rsidP="001A6627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D1D0A9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B3EE0E6" w14:textId="77777777" w:rsidR="001A6627" w:rsidRPr="003F1166" w:rsidRDefault="001A6627" w:rsidP="001A6627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03CF57" w14:textId="77777777" w:rsidR="00007314" w:rsidRDefault="00007314"/>
    <w:p w14:paraId="1221A2CF" w14:textId="2C4184A7" w:rsidR="00EC0458" w:rsidRDefault="00EC0458">
      <w:pPr>
        <w:spacing w:line="240" w:lineRule="auto"/>
      </w:pPr>
    </w:p>
    <w:p w14:paraId="29259BEE" w14:textId="77777777" w:rsidR="007D6448" w:rsidRPr="007D6448" w:rsidRDefault="007D6448" w:rsidP="00D413B6">
      <w:pPr>
        <w:pStyle w:val="acctfourfigures"/>
        <w:tabs>
          <w:tab w:val="clear" w:pos="765"/>
          <w:tab w:val="left" w:pos="1001"/>
        </w:tabs>
        <w:spacing w:line="240" w:lineRule="atLeast"/>
        <w:ind w:left="432" w:right="-86"/>
        <w:jc w:val="center"/>
        <w:sectPr w:rsidR="007D6448" w:rsidRPr="007D6448" w:rsidSect="00DC7AC1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834296" w:rsidRDefault="00627172" w:rsidP="00627172">
      <w:pPr>
        <w:pStyle w:val="Bo-Blankline"/>
        <w:rPr>
          <w:sz w:val="30"/>
          <w:szCs w:val="30"/>
          <w:lang w:val="en-US"/>
        </w:rPr>
      </w:pPr>
    </w:p>
    <w:p w14:paraId="6AFB06CA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3B406161" w14:textId="77777777" w:rsidR="00C152B0" w:rsidRPr="00834296" w:rsidRDefault="00C152B0" w:rsidP="00834296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171EAE" w:rsidRPr="002274A4" w14:paraId="4B616E42" w14:textId="77777777" w:rsidTr="00132456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32456" w:rsidRPr="002274A4" w14:paraId="468F183B" w14:textId="77777777" w:rsidTr="00132456">
        <w:tc>
          <w:tcPr>
            <w:tcW w:w="3690" w:type="dxa"/>
            <w:shd w:val="clear" w:color="auto" w:fill="auto"/>
          </w:tcPr>
          <w:p w14:paraId="603495BE" w14:textId="7D904591" w:rsidR="00132456" w:rsidRPr="006C71CD" w:rsidRDefault="00132456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5C61846C" w14:textId="77777777" w:rsidR="00132456" w:rsidRPr="000A4973" w:rsidRDefault="00132456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421FA61" w14:textId="3A5AEBA9" w:rsidR="00132456" w:rsidRPr="00132456" w:rsidRDefault="00132456" w:rsidP="0013245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171EAE" w:rsidRPr="002274A4" w14:paraId="46A64552" w14:textId="77777777" w:rsidTr="00132456">
        <w:tc>
          <w:tcPr>
            <w:tcW w:w="3690" w:type="dxa"/>
            <w:shd w:val="clear" w:color="auto" w:fill="auto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4DD00272" w14:textId="77777777" w:rsidTr="00132456">
        <w:tc>
          <w:tcPr>
            <w:tcW w:w="3690" w:type="dxa"/>
            <w:shd w:val="clear" w:color="auto" w:fill="auto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Pr="00834296" w:rsidRDefault="00627172" w:rsidP="00834296">
      <w:pPr>
        <w:pStyle w:val="Bo-Blankline"/>
        <w:rPr>
          <w:sz w:val="30"/>
          <w:szCs w:val="30"/>
          <w:lang w:val="en-US"/>
        </w:rPr>
      </w:pPr>
    </w:p>
    <w:p w14:paraId="723C25F0" w14:textId="77777777" w:rsidR="00395870" w:rsidRPr="00395870" w:rsidRDefault="00395870" w:rsidP="00395870">
      <w:pPr>
        <w:pStyle w:val="Caption"/>
        <w:rPr>
          <w:rFonts w:asciiTheme="majorBidi" w:hAnsiTheme="majorBidi" w:cstheme="majorBidi"/>
        </w:rPr>
      </w:pPr>
      <w:r w:rsidRPr="00395870">
        <w:rPr>
          <w:rFonts w:asciiTheme="majorBidi" w:hAnsiTheme="majorBidi"/>
          <w:cs/>
        </w:rPr>
        <w:t>ภาระผูกพันกับบุคคลหรือกิจการที่ไม่เกี่ยวข้องกัน</w:t>
      </w:r>
    </w:p>
    <w:p w14:paraId="0C0685C1" w14:textId="33CB1119" w:rsidR="00BC749C" w:rsidRPr="00834296" w:rsidRDefault="00BC749C" w:rsidP="00D21694">
      <w:pPr>
        <w:pStyle w:val="Bo-Blankline"/>
        <w:rPr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90"/>
      </w:tblGrid>
      <w:tr w:rsidR="00171EAE" w:rsidRPr="00744476" w14:paraId="42BB55B6" w14:textId="77777777" w:rsidTr="000873F4">
        <w:trPr>
          <w:tblHeader/>
        </w:trPr>
        <w:tc>
          <w:tcPr>
            <w:tcW w:w="5130" w:type="dxa"/>
            <w:shd w:val="clear" w:color="auto" w:fill="auto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7902B333" w:rsidR="00171EAE" w:rsidRPr="00171EAE" w:rsidRDefault="006012A3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B2377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9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0873F4">
        <w:trPr>
          <w:tblHeader/>
        </w:trPr>
        <w:tc>
          <w:tcPr>
            <w:tcW w:w="5130" w:type="dxa"/>
            <w:shd w:val="clear" w:color="auto" w:fill="auto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0873F4">
        <w:tc>
          <w:tcPr>
            <w:tcW w:w="5130" w:type="dxa"/>
            <w:shd w:val="clear" w:color="auto" w:fill="auto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  <w:shd w:val="clear" w:color="auto" w:fill="auto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FA715B">
        <w:tc>
          <w:tcPr>
            <w:tcW w:w="5130" w:type="dxa"/>
            <w:shd w:val="clear" w:color="auto" w:fill="auto"/>
          </w:tcPr>
          <w:p w14:paraId="759DBB87" w14:textId="5F197EA9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  <w:r w:rsidR="00E750DC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สัญญาซื้อ</w:t>
            </w:r>
            <w:r w:rsidR="001F087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3F3032DD" w14:textId="02B6FA18" w:rsidR="00171EAE" w:rsidRPr="002B54B1" w:rsidRDefault="00DA7C0D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</w:t>
            </w:r>
            <w:r w:rsidR="008322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322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455</w:t>
            </w:r>
          </w:p>
        </w:tc>
        <w:tc>
          <w:tcPr>
            <w:tcW w:w="270" w:type="dxa"/>
            <w:shd w:val="clear" w:color="auto" w:fill="auto"/>
          </w:tcPr>
          <w:p w14:paraId="371C15D6" w14:textId="3164DE0E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B7E8C82" w14:textId="62D8CFFF" w:rsidR="00171EAE" w:rsidRPr="002B54B1" w:rsidRDefault="00DA7C0D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6,274,051</w:t>
            </w:r>
          </w:p>
        </w:tc>
      </w:tr>
      <w:tr w:rsidR="00171EAE" w:rsidRPr="00AE0BB7" w14:paraId="27BC12B8" w14:textId="77777777" w:rsidTr="000873F4">
        <w:tc>
          <w:tcPr>
            <w:tcW w:w="5130" w:type="dxa"/>
            <w:shd w:val="clear" w:color="auto" w:fill="auto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0873F4">
        <w:tc>
          <w:tcPr>
            <w:tcW w:w="5130" w:type="dxa"/>
            <w:shd w:val="clear" w:color="auto" w:fill="auto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890" w:type="dxa"/>
            <w:shd w:val="clear" w:color="auto" w:fill="auto"/>
          </w:tcPr>
          <w:p w14:paraId="6FF56A39" w14:textId="5C6A29F9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E4C142" w14:textId="3BAC2FDB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A7C0D" w:rsidRPr="00B00DEA" w14:paraId="26956FFA" w14:textId="77777777" w:rsidTr="000873F4">
        <w:tc>
          <w:tcPr>
            <w:tcW w:w="5130" w:type="dxa"/>
            <w:shd w:val="clear" w:color="auto" w:fill="auto"/>
          </w:tcPr>
          <w:p w14:paraId="5D3EEDF7" w14:textId="77777777" w:rsidR="00DA7C0D" w:rsidRPr="00A91138" w:rsidRDefault="00DA7C0D" w:rsidP="00DA7C0D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890" w:type="dxa"/>
            <w:shd w:val="clear" w:color="auto" w:fill="auto"/>
          </w:tcPr>
          <w:p w14:paraId="523C0F85" w14:textId="41A39381" w:rsidR="00DA7C0D" w:rsidRPr="002B54B1" w:rsidRDefault="00DA7C0D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52C45A5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78AD18" w14:textId="368EAFB1" w:rsidR="00DA7C0D" w:rsidRPr="002B54B1" w:rsidRDefault="00DA7C0D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</w:tr>
      <w:tr w:rsidR="00DA7C0D" w:rsidRPr="0033434F" w14:paraId="5C05C84A" w14:textId="77777777" w:rsidTr="000873F4">
        <w:tc>
          <w:tcPr>
            <w:tcW w:w="5130" w:type="dxa"/>
            <w:shd w:val="clear" w:color="auto" w:fill="auto"/>
          </w:tcPr>
          <w:p w14:paraId="4DF57FD8" w14:textId="77777777" w:rsidR="00DA7C0D" w:rsidRPr="005A64AC" w:rsidRDefault="00DA7C0D" w:rsidP="00DA7C0D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  <w:shd w:val="clear" w:color="auto" w:fill="auto"/>
          </w:tcPr>
          <w:p w14:paraId="5E3659E2" w14:textId="3B5EA55D" w:rsidR="00DA7C0D" w:rsidRPr="002B54B1" w:rsidRDefault="00DA7C0D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575,946</w:t>
            </w:r>
          </w:p>
        </w:tc>
        <w:tc>
          <w:tcPr>
            <w:tcW w:w="270" w:type="dxa"/>
            <w:shd w:val="clear" w:color="auto" w:fill="auto"/>
          </w:tcPr>
          <w:p w14:paraId="662319D4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BA2B4FA" w14:textId="57777FA8" w:rsidR="00DA7C0D" w:rsidRPr="002B54B1" w:rsidRDefault="00DA7C0D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575,946</w:t>
            </w:r>
          </w:p>
        </w:tc>
      </w:tr>
      <w:tr w:rsidR="00DA7C0D" w:rsidRPr="005A0632" w14:paraId="1277A252" w14:textId="77777777" w:rsidTr="000873F4">
        <w:trPr>
          <w:trHeight w:val="451"/>
        </w:trPr>
        <w:tc>
          <w:tcPr>
            <w:tcW w:w="5130" w:type="dxa"/>
            <w:shd w:val="clear" w:color="auto" w:fill="auto"/>
            <w:vAlign w:val="bottom"/>
          </w:tcPr>
          <w:p w14:paraId="64E1A742" w14:textId="77777777" w:rsidR="00DA7C0D" w:rsidRPr="005A64AC" w:rsidRDefault="00DA7C0D" w:rsidP="00DA7C0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A69CA" w14:textId="38FAB109" w:rsidR="00DA7C0D" w:rsidRPr="002B54B1" w:rsidRDefault="00DA7C0D" w:rsidP="00DA7C0D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576,046</w:t>
            </w:r>
          </w:p>
        </w:tc>
        <w:tc>
          <w:tcPr>
            <w:tcW w:w="270" w:type="dxa"/>
            <w:shd w:val="clear" w:color="auto" w:fill="auto"/>
          </w:tcPr>
          <w:p w14:paraId="391949EB" w14:textId="77777777" w:rsidR="00DA7C0D" w:rsidRPr="002B54B1" w:rsidRDefault="00DA7C0D" w:rsidP="00DA7C0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5868E" w14:textId="4AEA8D04" w:rsidR="00DA7C0D" w:rsidRPr="002B54B1" w:rsidRDefault="00DA7C0D" w:rsidP="00DA7C0D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576,046</w:t>
            </w:r>
          </w:p>
        </w:tc>
      </w:tr>
    </w:tbl>
    <w:p w14:paraId="5C95C978" w14:textId="77777777" w:rsidR="007C1E02" w:rsidRDefault="007C1E0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i/>
          <w:iCs/>
          <w:cs/>
        </w:rPr>
        <w:br w:type="page"/>
      </w:r>
    </w:p>
    <w:p w14:paraId="190CEF11" w14:textId="46A5AAC9" w:rsidR="00485CD3" w:rsidRPr="00A518AA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518AA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p w14:paraId="3DA12B73" w14:textId="5730BFEA" w:rsidR="00485CD3" w:rsidRPr="00A518AA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518AA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A518AA">
        <w:rPr>
          <w:rFonts w:asciiTheme="majorBidi" w:hAnsiTheme="majorBidi" w:cstheme="majorBidi"/>
          <w:sz w:val="30"/>
          <w:szCs w:val="30"/>
        </w:rPr>
        <w:t xml:space="preserve">Non-Firm </w:t>
      </w:r>
      <w:r w:rsidRPr="00A518AA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 w:rsidRPr="00A518AA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Cs/>
          <w:sz w:val="30"/>
          <w:szCs w:val="30"/>
        </w:rPr>
        <w:t>(Adder)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 w:rsidRPr="00A518AA">
        <w:rPr>
          <w:rFonts w:asciiTheme="majorBidi" w:hAnsiTheme="majorBidi" w:cstheme="majorBidi"/>
          <w:bCs/>
          <w:sz w:val="30"/>
          <w:szCs w:val="30"/>
        </w:rPr>
        <w:t>7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2740A" w:rsidRPr="00435338" w14:paraId="7A4F6CEF" w14:textId="77777777" w:rsidTr="002274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2740A" w:rsidRPr="00435338" w:rsidRDefault="0022740A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4D01EB" w14:textId="77777777" w:rsidR="0022740A" w:rsidRPr="00435338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2740A" w:rsidRPr="00435338" w14:paraId="5FDD1F66" w14:textId="77777777" w:rsidTr="002274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3017D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2740A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E481F13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2740A" w:rsidRPr="00435338" w14:paraId="1F00BE76" w14:textId="77777777" w:rsidTr="002274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5060" w14:textId="5BD5927C" w:rsidR="0022740A" w:rsidRPr="00435338" w:rsidRDefault="0022740A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 xml:space="preserve">8 -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72)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504F" w14:textId="77777777" w:rsidR="0022740A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E5D3F2" w14:textId="77777777" w:rsidR="0022740A" w:rsidRPr="004259F7" w:rsidRDefault="0022740A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3504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358BD" w:rsidRPr="00435338" w14:paraId="4766D13E" w14:textId="77777777" w:rsidTr="00C358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F45C" w14:textId="77777777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C0F" w14:textId="31E517EA" w:rsidR="00C358BD" w:rsidRPr="004259F7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435F4" w14:textId="77777777" w:rsidR="00C358BD" w:rsidRPr="00435338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tr w:rsidR="00C358BD" w:rsidRPr="00435338" w14:paraId="09A56933" w14:textId="77777777" w:rsidTr="00FD6BC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D00" w14:textId="3AACE5CB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สัญญาฉบับที่ </w:t>
            </w:r>
            <w:r>
              <w:rPr>
                <w:rFonts w:asciiTheme="majorBidi" w:hAnsiTheme="majorBidi" w:cstheme="majorBidi"/>
              </w:rPr>
              <w:t>3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(1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</w:rPr>
              <w:t xml:space="preserve">2566 </w:t>
            </w:r>
            <w:r w:rsidR="009C3A89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FD6BCE">
              <w:rPr>
                <w:rFonts w:asciiTheme="majorBidi" w:hAnsiTheme="majorBidi" w:cstheme="majorBidi"/>
              </w:rPr>
              <w:t xml:space="preserve">31 </w:t>
            </w:r>
            <w:r w:rsidR="00FD6BCE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D6BCE">
              <w:rPr>
                <w:rFonts w:asciiTheme="majorBidi" w:hAnsiTheme="majorBidi" w:cstheme="majorBidi"/>
              </w:rPr>
              <w:t>2571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5FE038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129BF87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14:paraId="6FF9727C" w14:textId="30BD2637" w:rsidR="00171EAE" w:rsidRPr="00A518AA" w:rsidRDefault="00171EAE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bookmarkEnd w:id="4"/>
    <w:p w14:paraId="443BBCAD" w14:textId="1AE6CCEA" w:rsidR="00654AEC" w:rsidRPr="00A518AA" w:rsidRDefault="00433C05" w:rsidP="00A518AA">
      <w:pPr>
        <w:pStyle w:val="Caption"/>
      </w:pPr>
      <w:r w:rsidRPr="00A518AA">
        <w:rPr>
          <w:rFonts w:hint="cs"/>
          <w:cs/>
        </w:rPr>
        <w:t>คดีฟ้องร้อง</w:t>
      </w:r>
    </w:p>
    <w:p w14:paraId="4A6E3508" w14:textId="5CD31CA0" w:rsidR="00433C05" w:rsidRPr="00A518AA" w:rsidRDefault="00433C05" w:rsidP="00A518AA">
      <w:pPr>
        <w:pStyle w:val="Bo-Blankline"/>
        <w:rPr>
          <w:sz w:val="30"/>
          <w:szCs w:val="30"/>
          <w:lang w:val="en-US"/>
        </w:rPr>
      </w:pPr>
    </w:p>
    <w:p w14:paraId="2C6C7852" w14:textId="7ED0BFD4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16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เอกชนรวม </w:t>
      </w:r>
      <w:r w:rsidR="00467B01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518AA">
        <w:rPr>
          <w:rFonts w:asciiTheme="majorBidi" w:hAnsiTheme="majorBidi" w:cstheme="majorBidi"/>
        </w:rPr>
        <w:t xml:space="preserve">EHIA) </w:t>
      </w:r>
      <w:r w:rsidRPr="00A518AA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A518AA" w:rsidRDefault="002B0B05" w:rsidP="00A518AA">
      <w:pPr>
        <w:pStyle w:val="Bo-Blankline"/>
        <w:rPr>
          <w:sz w:val="30"/>
          <w:szCs w:val="30"/>
        </w:rPr>
      </w:pPr>
    </w:p>
    <w:p w14:paraId="00B87037" w14:textId="77777777" w:rsidR="00CC0305" w:rsidRDefault="00CC030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35A3F3" w14:textId="0BEF91C9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25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A518AA">
        <w:rPr>
          <w:rFonts w:asciiTheme="majorBidi" w:hAnsiTheme="majorBidi" w:cstheme="majorBidi"/>
          <w:lang w:val="en-US"/>
        </w:rPr>
        <w:t>28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มกราคม </w:t>
      </w:r>
      <w:r w:rsidRPr="00A518AA">
        <w:rPr>
          <w:rFonts w:asciiTheme="majorBidi" w:hAnsiTheme="majorBidi" w:cstheme="majorBidi"/>
          <w:lang w:val="en-US"/>
        </w:rPr>
        <w:t>2563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605EC401" w14:textId="77777777" w:rsidR="00CC0305" w:rsidRPr="00251EF8" w:rsidRDefault="00CC0305" w:rsidP="00251EF8">
      <w:pPr>
        <w:pStyle w:val="Bo-Blankline"/>
        <w:rPr>
          <w:sz w:val="30"/>
          <w:szCs w:val="30"/>
        </w:rPr>
      </w:pPr>
    </w:p>
    <w:p w14:paraId="5CD96733" w14:textId="6FB3D0D1" w:rsidR="002B0B05" w:rsidRPr="00100B0C" w:rsidRDefault="002B0B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100B0C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100B0C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100B0C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100B0C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100B0C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251EF8" w:rsidRDefault="002B0B05" w:rsidP="00251EF8">
      <w:pPr>
        <w:pStyle w:val="Bo-Blankline"/>
        <w:rPr>
          <w:sz w:val="30"/>
          <w:szCs w:val="30"/>
        </w:rPr>
      </w:pPr>
    </w:p>
    <w:p w14:paraId="3EDD9739" w14:textId="4B1A3388" w:rsidR="002B0B05" w:rsidRPr="00A518AA" w:rsidRDefault="002B0B05" w:rsidP="00B34EAE">
      <w:pPr>
        <w:pStyle w:val="Bo-Blankline"/>
        <w:tabs>
          <w:tab w:val="left" w:pos="540"/>
        </w:tabs>
        <w:rPr>
          <w:sz w:val="30"/>
          <w:szCs w:val="30"/>
          <w:cs/>
          <w:lang w:val="en-US"/>
        </w:rPr>
      </w:pPr>
      <w:r w:rsidRPr="00A518AA">
        <w:rPr>
          <w:rFonts w:hint="cs"/>
          <w:sz w:val="30"/>
          <w:szCs w:val="30"/>
          <w:cs/>
        </w:rPr>
        <w:t xml:space="preserve">เมื่อวันที่ </w:t>
      </w:r>
      <w:r w:rsidRPr="00A518AA">
        <w:rPr>
          <w:sz w:val="30"/>
          <w:szCs w:val="30"/>
          <w:lang w:val="en-US"/>
        </w:rPr>
        <w:t xml:space="preserve">7 </w:t>
      </w:r>
      <w:r w:rsidRPr="00A518AA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A518AA">
        <w:rPr>
          <w:sz w:val="30"/>
          <w:szCs w:val="30"/>
          <w:lang w:val="en-US"/>
        </w:rPr>
        <w:t xml:space="preserve">2563 </w:t>
      </w:r>
      <w:r w:rsidRPr="00A518AA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A518AA">
        <w:rPr>
          <w:sz w:val="30"/>
          <w:szCs w:val="30"/>
          <w:lang w:val="en-US"/>
        </w:rPr>
        <w:t xml:space="preserve">5 </w:t>
      </w:r>
      <w:r w:rsidRPr="00A518AA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E92F93" w:rsidRPr="00A518AA">
        <w:rPr>
          <w:sz w:val="30"/>
          <w:szCs w:val="30"/>
          <w:lang w:val="en-US"/>
        </w:rPr>
        <w:t xml:space="preserve">12 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มีนาคม </w:t>
      </w:r>
      <w:r w:rsidR="00E92F93" w:rsidRPr="00A518AA">
        <w:rPr>
          <w:sz w:val="30"/>
          <w:szCs w:val="30"/>
          <w:lang w:val="en-US"/>
        </w:rPr>
        <w:t>2564</w:t>
      </w:r>
    </w:p>
    <w:p w14:paraId="55FF416B" w14:textId="77777777" w:rsidR="002B0B05" w:rsidRPr="00251EF8" w:rsidRDefault="002B0B05" w:rsidP="00251EF8">
      <w:pPr>
        <w:pStyle w:val="Bo-Blankline"/>
        <w:rPr>
          <w:sz w:val="30"/>
          <w:szCs w:val="30"/>
        </w:rPr>
      </w:pPr>
    </w:p>
    <w:p w14:paraId="7061E877" w14:textId="3BF435FD" w:rsidR="001F22C6" w:rsidRPr="00885B68" w:rsidRDefault="00220DBF" w:rsidP="002C2551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  <w:lang w:val="en-US"/>
        </w:rPr>
        <w:t xml:space="preserve">29 </w:t>
      </w:r>
      <w:r>
        <w:rPr>
          <w:rFonts w:hint="cs"/>
          <w:sz w:val="30"/>
          <w:szCs w:val="30"/>
          <w:cs/>
          <w:lang w:val="en-US"/>
        </w:rPr>
        <w:t xml:space="preserve">สิงหาคม </w:t>
      </w:r>
      <w:r>
        <w:rPr>
          <w:sz w:val="30"/>
          <w:szCs w:val="30"/>
          <w:lang w:val="en-US"/>
        </w:rPr>
        <w:t xml:space="preserve">2567 </w:t>
      </w:r>
      <w:r w:rsidR="001F22C6" w:rsidRPr="00885B68">
        <w:rPr>
          <w:sz w:val="30"/>
          <w:szCs w:val="30"/>
          <w:cs/>
        </w:rPr>
        <w:t xml:space="preserve">ตุลาการผู้แถลงคดีแถลงว่า มติของผู้ถูกฟ้องคดีที่ </w:t>
      </w:r>
      <w:r>
        <w:rPr>
          <w:sz w:val="30"/>
          <w:szCs w:val="30"/>
          <w:lang w:val="en-US"/>
        </w:rPr>
        <w:t>2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>
        <w:rPr>
          <w:sz w:val="30"/>
          <w:szCs w:val="30"/>
        </w:rPr>
        <w:t>43/2560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073568">
        <w:rPr>
          <w:sz w:val="30"/>
          <w:szCs w:val="30"/>
          <w:lang w:val="en-US"/>
        </w:rPr>
        <w:t>28</w:t>
      </w:r>
      <w:r w:rsidR="001F22C6" w:rsidRPr="00885B68">
        <w:rPr>
          <w:sz w:val="30"/>
          <w:szCs w:val="30"/>
          <w:cs/>
        </w:rPr>
        <w:t xml:space="preserve"> </w:t>
      </w:r>
      <w:r w:rsidR="00073568">
        <w:rPr>
          <w:rFonts w:hint="cs"/>
          <w:sz w:val="30"/>
          <w:szCs w:val="30"/>
          <w:cs/>
        </w:rPr>
        <w:t>กันยายน</w:t>
      </w:r>
      <w:r w:rsidR="001F22C6" w:rsidRPr="00885B68">
        <w:rPr>
          <w:sz w:val="30"/>
          <w:szCs w:val="30"/>
          <w:cs/>
        </w:rPr>
        <w:t xml:space="preserve"> </w:t>
      </w:r>
      <w:r w:rsidR="00073568">
        <w:rPr>
          <w:sz w:val="30"/>
          <w:szCs w:val="30"/>
        </w:rPr>
        <w:t>2560</w:t>
      </w:r>
      <w:r w:rsidR="001F22C6" w:rsidRPr="00885B68">
        <w:rPr>
          <w:sz w:val="30"/>
          <w:szCs w:val="30"/>
          <w:cs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="00073568">
        <w:rPr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เป็นมติที่ชอบด้วยกฎหมายที่เกี่ยวข้อง และมติของผู้ถูกฟ้องคดีที่ </w:t>
      </w:r>
      <w:r w:rsidR="00073568">
        <w:rPr>
          <w:sz w:val="30"/>
          <w:szCs w:val="30"/>
          <w:lang w:val="en-US"/>
        </w:rPr>
        <w:t>1</w:t>
      </w:r>
      <w:r w:rsidR="001F22C6" w:rsidRPr="00885B68">
        <w:rPr>
          <w:sz w:val="30"/>
          <w:szCs w:val="30"/>
          <w:cs/>
        </w:rPr>
        <w:t xml:space="preserve"> ในการประชุมครั้งที่ </w:t>
      </w:r>
      <w:r w:rsidR="00073568">
        <w:rPr>
          <w:sz w:val="30"/>
          <w:szCs w:val="30"/>
        </w:rPr>
        <w:t>54/2561</w:t>
      </w:r>
      <w:r w:rsidR="001F22C6" w:rsidRPr="00885B68">
        <w:rPr>
          <w:sz w:val="30"/>
          <w:szCs w:val="30"/>
          <w:cs/>
        </w:rPr>
        <w:t xml:space="preserve"> เมื่อวันที่ </w:t>
      </w:r>
      <w:r w:rsidR="00073568">
        <w:rPr>
          <w:sz w:val="30"/>
          <w:szCs w:val="30"/>
        </w:rPr>
        <w:t>7</w:t>
      </w:r>
      <w:r w:rsidR="001F22C6" w:rsidRPr="00885B68">
        <w:rPr>
          <w:sz w:val="30"/>
          <w:szCs w:val="30"/>
          <w:cs/>
        </w:rPr>
        <w:t xml:space="preserve"> ธันวาคม </w:t>
      </w:r>
      <w:r w:rsidR="00073568">
        <w:rPr>
          <w:sz w:val="30"/>
          <w:szCs w:val="30"/>
        </w:rPr>
        <w:t>2561</w:t>
      </w:r>
      <w:r w:rsidR="001F22C6" w:rsidRPr="00885B68">
        <w:rPr>
          <w:sz w:val="30"/>
          <w:szCs w:val="30"/>
          <w:cs/>
        </w:rPr>
        <w:t xml:space="preserve"> ที่ให้ความเห็นชอบออกใบอนุญาตผลิตไฟฟ้า ใบอนุญาตระบบจำหน่ายไฟฟ้า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>ใบอนุญาตจำหน่ายไฟฟ้า</w:t>
      </w:r>
      <w:r w:rsidR="002C2551">
        <w:rPr>
          <w:rFonts w:hint="cs"/>
          <w:sz w:val="30"/>
          <w:szCs w:val="30"/>
          <w:cs/>
        </w:rPr>
        <w:t xml:space="preserve"> </w:t>
      </w:r>
      <w:r w:rsidR="001F22C6" w:rsidRPr="00885B68">
        <w:rPr>
          <w:sz w:val="30"/>
          <w:szCs w:val="30"/>
          <w:cs/>
        </w:rPr>
        <w:t xml:space="preserve">ใบอนุญาตประกอบกิจการโรงงาน และใบอนุญาตผลิตพลังงานควบคุมให้แก่ผู้ถูกฟ้องคดีที่ </w:t>
      </w:r>
      <w:r w:rsidR="00073568">
        <w:rPr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ชอบด้วยกฎหมาย และผู้ถูกฟ้องคดีที่ </w:t>
      </w:r>
      <w:r w:rsidR="00073568">
        <w:rPr>
          <w:sz w:val="30"/>
          <w:szCs w:val="30"/>
        </w:rPr>
        <w:t>1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073568">
        <w:rPr>
          <w:sz w:val="30"/>
          <w:szCs w:val="30"/>
        </w:rPr>
        <w:t>3</w:t>
      </w:r>
      <w:r w:rsidR="001F22C6" w:rsidRPr="00885B68">
        <w:rPr>
          <w:sz w:val="30"/>
          <w:szCs w:val="30"/>
          <w:cs/>
        </w:rPr>
        <w:t xml:space="preserve"> ผู้ถูกฟ้องคดีที่ </w:t>
      </w:r>
      <w:r w:rsidR="00073568">
        <w:rPr>
          <w:sz w:val="30"/>
          <w:szCs w:val="30"/>
        </w:rPr>
        <w:t>4</w:t>
      </w:r>
      <w:r w:rsidR="001F22C6" w:rsidRPr="00885B68">
        <w:rPr>
          <w:sz w:val="30"/>
          <w:szCs w:val="30"/>
          <w:cs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="00073568">
        <w:rPr>
          <w:sz w:val="30"/>
          <w:szCs w:val="30"/>
        </w:rPr>
        <w:t>5</w:t>
      </w:r>
      <w:r w:rsidR="001F22C6" w:rsidRPr="00885B68">
        <w:rPr>
          <w:sz w:val="30"/>
          <w:szCs w:val="30"/>
          <w:cs/>
        </w:rPr>
        <w:t xml:space="preserve"> เห็นควรพิพากษายกฟ้องคดีนี้</w:t>
      </w:r>
    </w:p>
    <w:p w14:paraId="6891E9BF" w14:textId="03A10777" w:rsidR="001F22C6" w:rsidRPr="00885B68" w:rsidRDefault="001F22C6" w:rsidP="00251EF8">
      <w:pPr>
        <w:pStyle w:val="Bo-Blankline"/>
        <w:rPr>
          <w:sz w:val="30"/>
          <w:szCs w:val="30"/>
        </w:rPr>
      </w:pPr>
    </w:p>
    <w:p w14:paraId="7720193C" w14:textId="5CC4582C" w:rsidR="001F22C6" w:rsidRPr="00885B68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073568">
        <w:rPr>
          <w:sz w:val="30"/>
          <w:szCs w:val="30"/>
        </w:rPr>
        <w:t>19</w:t>
      </w:r>
      <w:r w:rsidRPr="00885B68">
        <w:rPr>
          <w:sz w:val="30"/>
          <w:szCs w:val="30"/>
          <w:cs/>
        </w:rPr>
        <w:t xml:space="preserve"> กันยายน </w:t>
      </w:r>
      <w:r w:rsidR="00073568">
        <w:rPr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="00073568">
        <w:rPr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073568">
        <w:rPr>
          <w:sz w:val="30"/>
          <w:szCs w:val="30"/>
        </w:rPr>
        <w:t>2567</w:t>
      </w:r>
    </w:p>
    <w:p w14:paraId="51A7C412" w14:textId="77777777" w:rsidR="001F22C6" w:rsidRPr="00251EF8" w:rsidRDefault="001F22C6" w:rsidP="00251EF8">
      <w:pPr>
        <w:pStyle w:val="Bo-Blankline"/>
        <w:rPr>
          <w:sz w:val="30"/>
          <w:szCs w:val="30"/>
        </w:rPr>
      </w:pPr>
    </w:p>
    <w:p w14:paraId="25750451" w14:textId="17AE77BA" w:rsidR="001F22C6" w:rsidRPr="00283DE7" w:rsidRDefault="001F22C6" w:rsidP="001D6BC9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885B68">
        <w:rPr>
          <w:sz w:val="30"/>
          <w:szCs w:val="30"/>
          <w:cs/>
        </w:rPr>
        <w:t xml:space="preserve">เมื่อวันที่ </w:t>
      </w:r>
      <w:r w:rsidR="00AB37C5">
        <w:rPr>
          <w:sz w:val="30"/>
          <w:szCs w:val="30"/>
        </w:rPr>
        <w:t>26</w:t>
      </w:r>
      <w:r w:rsidRPr="00885B68">
        <w:rPr>
          <w:sz w:val="30"/>
          <w:szCs w:val="30"/>
          <w:cs/>
        </w:rPr>
        <w:t xml:space="preserve"> กันยายน </w:t>
      </w:r>
      <w:r w:rsidR="00AB37C5">
        <w:rPr>
          <w:sz w:val="30"/>
          <w:szCs w:val="30"/>
        </w:rPr>
        <w:t>2567</w:t>
      </w:r>
      <w:r w:rsidRPr="00885B68">
        <w:rPr>
          <w:sz w:val="30"/>
          <w:szCs w:val="30"/>
          <w:cs/>
        </w:rPr>
        <w:t xml:space="preserve"> ศาลปกครองกลางอ่านผลแห่งคำพิพากษาโดยมีคำพิพากษายกฟ้อง ซึ่งผู้ฟ้องคดีทั้ง </w:t>
      </w:r>
      <w:r w:rsidR="0048583A">
        <w:rPr>
          <w:rFonts w:hint="cs"/>
          <w:sz w:val="30"/>
          <w:szCs w:val="30"/>
          <w:cs/>
        </w:rPr>
        <w:t xml:space="preserve">     </w:t>
      </w:r>
      <w:r w:rsidR="00AB37C5">
        <w:rPr>
          <w:sz w:val="30"/>
          <w:szCs w:val="30"/>
        </w:rPr>
        <w:t>222</w:t>
      </w:r>
      <w:r w:rsidRPr="00885B68">
        <w:rPr>
          <w:sz w:val="30"/>
          <w:szCs w:val="30"/>
          <w:cs/>
        </w:rPr>
        <w:t xml:space="preserve"> คน มี</w:t>
      </w:r>
      <w:r w:rsidRPr="00283DE7">
        <w:rPr>
          <w:sz w:val="30"/>
          <w:szCs w:val="30"/>
          <w:cs/>
        </w:rPr>
        <w:t xml:space="preserve">สิทธิอุทธรณ์ผลแห่งคำพิพากษาศาลปกครองกลางต่อศาลปกครองสูงสุดได้ภายในกำหนด </w:t>
      </w:r>
      <w:r w:rsidR="00AB37C5" w:rsidRPr="00283DE7">
        <w:rPr>
          <w:sz w:val="30"/>
          <w:szCs w:val="30"/>
        </w:rPr>
        <w:t>30</w:t>
      </w:r>
      <w:r w:rsidRPr="00283DE7">
        <w:rPr>
          <w:sz w:val="30"/>
          <w:szCs w:val="30"/>
          <w:cs/>
        </w:rPr>
        <w:t xml:space="preserve"> วัน นับแต่วันที่อ่านคำพิพากษา </w:t>
      </w:r>
    </w:p>
    <w:p w14:paraId="4685562D" w14:textId="54D0CB83" w:rsidR="001F22C6" w:rsidRPr="00283DE7" w:rsidRDefault="001F22C6" w:rsidP="00251EF8">
      <w:pPr>
        <w:pStyle w:val="Bo-Blankline"/>
        <w:rPr>
          <w:sz w:val="30"/>
          <w:szCs w:val="30"/>
        </w:rPr>
      </w:pPr>
    </w:p>
    <w:p w14:paraId="7ABB9FD8" w14:textId="40494663" w:rsidR="001F22C6" w:rsidRPr="00283DE7" w:rsidRDefault="001F22C6" w:rsidP="00FF68D2">
      <w:pPr>
        <w:pStyle w:val="Bo-Blankline"/>
        <w:tabs>
          <w:tab w:val="left" w:pos="540"/>
        </w:tabs>
        <w:jc w:val="thaiDistribute"/>
        <w:rPr>
          <w:sz w:val="30"/>
          <w:szCs w:val="30"/>
        </w:rPr>
      </w:pPr>
      <w:r w:rsidRPr="00283DE7">
        <w:rPr>
          <w:sz w:val="30"/>
          <w:szCs w:val="30"/>
          <w:cs/>
        </w:rPr>
        <w:t xml:space="preserve">วันที่ </w:t>
      </w:r>
      <w:r w:rsidR="00AB37C5" w:rsidRPr="00283DE7">
        <w:rPr>
          <w:sz w:val="30"/>
          <w:szCs w:val="30"/>
        </w:rPr>
        <w:t>16</w:t>
      </w:r>
      <w:r w:rsidRPr="00283DE7">
        <w:rPr>
          <w:sz w:val="30"/>
          <w:szCs w:val="30"/>
          <w:cs/>
        </w:rPr>
        <w:t xml:space="preserve"> ตุลาคม </w:t>
      </w:r>
      <w:r w:rsidR="00AB37C5" w:rsidRPr="00283DE7">
        <w:rPr>
          <w:sz w:val="30"/>
          <w:szCs w:val="30"/>
        </w:rPr>
        <w:t>2567</w:t>
      </w:r>
      <w:r w:rsidRPr="00283DE7">
        <w:rPr>
          <w:sz w:val="30"/>
          <w:szCs w:val="30"/>
          <w:cs/>
        </w:rPr>
        <w:t xml:space="preserve"> โจทก์ทั้ง </w:t>
      </w:r>
      <w:r w:rsidR="00AB37C5" w:rsidRPr="00283DE7">
        <w:rPr>
          <w:sz w:val="30"/>
          <w:szCs w:val="30"/>
        </w:rPr>
        <w:t>222</w:t>
      </w:r>
      <w:r w:rsidRPr="00283DE7">
        <w:rPr>
          <w:sz w:val="30"/>
          <w:szCs w:val="30"/>
          <w:cs/>
        </w:rPr>
        <w:t xml:space="preserve"> คนยื่นอุทธรณ์คำพิพากษาศาลปกครองกลางต่อศาลปกครองสูงสุด</w:t>
      </w:r>
    </w:p>
    <w:p w14:paraId="147E24F8" w14:textId="77777777" w:rsidR="001F22C6" w:rsidRPr="00283DE7" w:rsidRDefault="001F22C6">
      <w:pPr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  <w:r w:rsidRPr="00283DE7">
        <w:rPr>
          <w:sz w:val="30"/>
          <w:szCs w:val="30"/>
          <w:cs/>
        </w:rPr>
        <w:br w:type="page"/>
      </w:r>
    </w:p>
    <w:p w14:paraId="095EF5E8" w14:textId="30070600" w:rsidR="0022740A" w:rsidRPr="00283DE7" w:rsidRDefault="0022740A" w:rsidP="00A518AA">
      <w:pPr>
        <w:pStyle w:val="Ang15"/>
        <w:rPr>
          <w:rFonts w:asciiTheme="majorBidi" w:hAnsiTheme="majorBidi"/>
        </w:rPr>
      </w:pPr>
      <w:r w:rsidRPr="00283DE7">
        <w:rPr>
          <w:rFonts w:asciiTheme="majorBidi" w:hAnsiTheme="majorBidi"/>
          <w:cs/>
        </w:rPr>
        <w:lastRenderedPageBreak/>
        <w:t xml:space="preserve">วันที่ </w:t>
      </w:r>
      <w:r w:rsidRPr="00283DE7">
        <w:rPr>
          <w:rFonts w:asciiTheme="majorBidi" w:hAnsiTheme="majorBidi" w:cstheme="majorBidi"/>
        </w:rPr>
        <w:t xml:space="preserve">20 </w:t>
      </w:r>
      <w:r w:rsidRPr="00283DE7">
        <w:rPr>
          <w:rFonts w:asciiTheme="majorBidi" w:hAnsiTheme="majorBidi"/>
          <w:cs/>
        </w:rPr>
        <w:t xml:space="preserve">มกราคม </w:t>
      </w:r>
      <w:r w:rsidRPr="00283DE7">
        <w:rPr>
          <w:rFonts w:asciiTheme="majorBidi" w:hAnsiTheme="majorBidi" w:cstheme="majorBidi"/>
        </w:rPr>
        <w:t xml:space="preserve">2568 </w:t>
      </w:r>
      <w:r w:rsidRPr="00283DE7">
        <w:rPr>
          <w:rFonts w:asciiTheme="majorBidi" w:hAnsiTheme="majorBidi"/>
          <w:cs/>
        </w:rPr>
        <w:t xml:space="preserve">ศาลปกครองสูงสุดมีหมายแจ้งบริษัทฯ ในฐานะผู้ถูกฟ้องคดีที่ </w:t>
      </w:r>
      <w:r w:rsidRPr="00283DE7">
        <w:rPr>
          <w:rFonts w:asciiTheme="majorBidi" w:hAnsiTheme="majorBidi" w:cstheme="majorBidi"/>
        </w:rPr>
        <w:t xml:space="preserve">5 </w:t>
      </w:r>
      <w:r w:rsidR="00FA3E2A" w:rsidRPr="00283DE7">
        <w:rPr>
          <w:rFonts w:asciiTheme="majorBidi" w:hAnsiTheme="majorBidi" w:cstheme="majorBidi" w:hint="cs"/>
          <w:cs/>
        </w:rPr>
        <w:t>ให้</w:t>
      </w:r>
      <w:r w:rsidRPr="00283DE7">
        <w:rPr>
          <w:rFonts w:asciiTheme="majorBidi" w:hAnsiTheme="majorBidi"/>
          <w:cs/>
        </w:rPr>
        <w:t xml:space="preserve">จัดทำคำแก้อุทธรณ์ภายในกำหนด </w:t>
      </w:r>
      <w:r w:rsidRPr="00283DE7">
        <w:rPr>
          <w:rFonts w:asciiTheme="majorBidi" w:hAnsiTheme="majorBidi" w:cstheme="majorBidi"/>
        </w:rPr>
        <w:t xml:space="preserve">30 </w:t>
      </w:r>
      <w:r w:rsidRPr="00283DE7">
        <w:rPr>
          <w:rFonts w:asciiTheme="majorBidi" w:hAnsiTheme="majorBidi"/>
          <w:cs/>
        </w:rPr>
        <w:t>วัน นับแต่วันรับหมาย</w:t>
      </w:r>
    </w:p>
    <w:p w14:paraId="7A76F82E" w14:textId="77777777" w:rsidR="002C31F5" w:rsidRDefault="002C31F5" w:rsidP="00251EF8">
      <w:pPr>
        <w:pStyle w:val="Bo-Blankline"/>
        <w:rPr>
          <w:sz w:val="30"/>
          <w:szCs w:val="30"/>
        </w:rPr>
      </w:pPr>
    </w:p>
    <w:p w14:paraId="6636179F" w14:textId="743B5C97" w:rsidR="002C31F5" w:rsidRPr="00102173" w:rsidRDefault="002C31F5" w:rsidP="00102173">
      <w:pPr>
        <w:pStyle w:val="Ang15"/>
        <w:rPr>
          <w:rFonts w:asciiTheme="majorBidi" w:hAnsiTheme="majorBidi"/>
        </w:rPr>
      </w:pPr>
      <w:r w:rsidRPr="00102173">
        <w:rPr>
          <w:rFonts w:asciiTheme="majorBidi" w:hAnsiTheme="majorBidi"/>
          <w:cs/>
        </w:rPr>
        <w:t xml:space="preserve">วันที่ </w:t>
      </w:r>
      <w:r w:rsidRPr="00102173">
        <w:rPr>
          <w:rFonts w:asciiTheme="majorBidi" w:hAnsiTheme="majorBidi"/>
        </w:rPr>
        <w:t>20</w:t>
      </w:r>
      <w:r w:rsidRPr="00102173">
        <w:rPr>
          <w:rFonts w:asciiTheme="majorBidi" w:hAnsiTheme="majorBidi"/>
          <w:cs/>
        </w:rPr>
        <w:t xml:space="preserve"> กุมภาพันธ์ </w:t>
      </w:r>
      <w:r w:rsidRPr="00102173">
        <w:rPr>
          <w:rFonts w:asciiTheme="majorBidi" w:hAnsiTheme="majorBidi"/>
        </w:rPr>
        <w:t>2568</w:t>
      </w:r>
      <w:r w:rsidRPr="00102173">
        <w:rPr>
          <w:rFonts w:asciiTheme="majorBidi" w:hAnsiTheme="majorBidi"/>
          <w:cs/>
        </w:rPr>
        <w:t xml:space="preserve"> ผู้ถูกฟ้องคดีที่ </w:t>
      </w:r>
      <w:r w:rsidRPr="00102173">
        <w:rPr>
          <w:rFonts w:asciiTheme="majorBidi" w:hAnsiTheme="majorBidi"/>
        </w:rPr>
        <w:t>5</w:t>
      </w:r>
      <w:r w:rsidRPr="00102173">
        <w:rPr>
          <w:rFonts w:asciiTheme="majorBidi" w:hAnsiTheme="majorBidi"/>
          <w:cs/>
        </w:rPr>
        <w:t xml:space="preserve"> 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492274E8" w14:textId="77777777" w:rsidR="0022740A" w:rsidRPr="00251EF8" w:rsidRDefault="0022740A" w:rsidP="00251EF8">
      <w:pPr>
        <w:pStyle w:val="Bo-Blankline"/>
        <w:rPr>
          <w:sz w:val="30"/>
          <w:szCs w:val="30"/>
        </w:rPr>
      </w:pPr>
    </w:p>
    <w:p w14:paraId="3C7D8C4C" w14:textId="7AE6F557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283DE7">
        <w:rPr>
          <w:rFonts w:asciiTheme="majorBidi" w:hAnsiTheme="majorBidi" w:cstheme="majorBidi"/>
          <w:cs/>
        </w:rPr>
        <w:t>ที่ปรึกษากฎหมายของบริษัทได้พิจารณาคำฟ้องและเอกสาร</w:t>
      </w:r>
      <w:r w:rsidRPr="00A518AA">
        <w:rPr>
          <w:rFonts w:asciiTheme="majorBidi" w:hAnsiTheme="majorBidi" w:cstheme="majorBidi"/>
          <w:cs/>
        </w:rPr>
        <w:t xml:space="preserve">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="006B56C0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251EF8" w:rsidRDefault="00EF7EEC" w:rsidP="00251EF8">
      <w:pPr>
        <w:pStyle w:val="Bo-Blankline"/>
        <w:rPr>
          <w:sz w:val="30"/>
          <w:szCs w:val="30"/>
        </w:rPr>
      </w:pPr>
    </w:p>
    <w:p w14:paraId="6E9A7A22" w14:textId="77777777" w:rsidR="00EF7EEC" w:rsidRPr="00A518AA" w:rsidRDefault="00EF7EEC" w:rsidP="00A518AA">
      <w:pPr>
        <w:pStyle w:val="Caption"/>
      </w:pPr>
      <w:r w:rsidRPr="00A518AA">
        <w:rPr>
          <w:rFonts w:hint="cs"/>
          <w:cs/>
        </w:rPr>
        <w:t>เรื่องอื่น</w:t>
      </w:r>
    </w:p>
    <w:p w14:paraId="6620A2E5" w14:textId="0F133790" w:rsidR="00B34EAE" w:rsidRPr="00251EF8" w:rsidRDefault="00B34EAE" w:rsidP="00251EF8">
      <w:pPr>
        <w:pStyle w:val="Bo-Blankline"/>
        <w:rPr>
          <w:sz w:val="30"/>
          <w:szCs w:val="30"/>
        </w:rPr>
      </w:pPr>
    </w:p>
    <w:p w14:paraId="30DB7735" w14:textId="77777777" w:rsidR="00330120" w:rsidRDefault="00330120" w:rsidP="00330120">
      <w:pPr>
        <w:pStyle w:val="Bo-Blankline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E78FFDF" w14:textId="77777777" w:rsidR="00330120" w:rsidRPr="00251EF8" w:rsidRDefault="00330120" w:rsidP="00251EF8">
      <w:pPr>
        <w:pStyle w:val="Bo-Blankline"/>
        <w:rPr>
          <w:sz w:val="30"/>
          <w:szCs w:val="30"/>
        </w:rPr>
      </w:pPr>
    </w:p>
    <w:p w14:paraId="32FD0320" w14:textId="0F1E3170" w:rsidR="00330120" w:rsidRPr="00A1219C" w:rsidRDefault="00330120" w:rsidP="00330120">
      <w:pPr>
        <w:pStyle w:val="Bo-Blankline"/>
        <w:jc w:val="thaiDistribute"/>
        <w:rPr>
          <w:sz w:val="30"/>
          <w:szCs w:val="30"/>
        </w:rPr>
      </w:pPr>
      <w:r w:rsidRPr="009076CA">
        <w:rPr>
          <w:sz w:val="30"/>
          <w:szCs w:val="30"/>
          <w:cs/>
        </w:rPr>
        <w:t xml:space="preserve">ณ สิ้นปี </w:t>
      </w:r>
      <w:r w:rsidRPr="009076CA">
        <w:rPr>
          <w:sz w:val="30"/>
          <w:szCs w:val="30"/>
        </w:rPr>
        <w:t>2564</w:t>
      </w:r>
      <w:r w:rsidRPr="009076C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</w:t>
      </w:r>
      <w:r w:rsidRPr="00A1219C">
        <w:rPr>
          <w:sz w:val="30"/>
          <w:szCs w:val="30"/>
          <w:cs/>
        </w:rPr>
        <w:t xml:space="preserve">โครงการดังกล่าว จำนวน </w:t>
      </w:r>
      <w:r w:rsidR="00644884">
        <w:rPr>
          <w:sz w:val="30"/>
          <w:szCs w:val="30"/>
        </w:rPr>
        <w:t>82</w:t>
      </w:r>
      <w:r w:rsidRPr="00A1219C">
        <w:rPr>
          <w:sz w:val="30"/>
          <w:szCs w:val="30"/>
          <w:cs/>
        </w:rPr>
        <w:t>,</w:t>
      </w:r>
      <w:r w:rsidR="00644884">
        <w:rPr>
          <w:sz w:val="30"/>
          <w:szCs w:val="30"/>
        </w:rPr>
        <w:t>056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="00644884">
        <w:rPr>
          <w:sz w:val="30"/>
          <w:szCs w:val="30"/>
        </w:rPr>
        <w:t>34</w:t>
      </w:r>
      <w:r w:rsidRPr="00A1219C">
        <w:rPr>
          <w:sz w:val="30"/>
          <w:szCs w:val="30"/>
        </w:rPr>
        <w:t>,</w:t>
      </w:r>
      <w:r w:rsidR="00644884">
        <w:rPr>
          <w:sz w:val="30"/>
          <w:szCs w:val="30"/>
        </w:rPr>
        <w:t>690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  <w:r w:rsidRPr="00A1219C">
        <w:rPr>
          <w:sz w:val="30"/>
          <w:szCs w:val="30"/>
        </w:rPr>
        <w:t xml:space="preserve"> </w:t>
      </w:r>
      <w:r w:rsidRPr="00A1219C">
        <w:rPr>
          <w:rFonts w:hint="cs"/>
          <w:sz w:val="30"/>
          <w:szCs w:val="30"/>
          <w:cs/>
        </w:rPr>
        <w:t>บริษัท</w:t>
      </w:r>
      <w:r w:rsidRPr="00A1219C">
        <w:rPr>
          <w:sz w:val="30"/>
          <w:szCs w:val="30"/>
          <w:cs/>
        </w:rPr>
        <w:t xml:space="preserve">มีจำนวนคาร์บอนเครดิตคงเหลือ </w:t>
      </w:r>
      <w:r w:rsidR="00644884">
        <w:rPr>
          <w:sz w:val="30"/>
          <w:szCs w:val="30"/>
          <w:lang w:val="en-US"/>
        </w:rPr>
        <w:t>47</w:t>
      </w:r>
      <w:r w:rsidRPr="00A1219C">
        <w:rPr>
          <w:sz w:val="30"/>
          <w:szCs w:val="30"/>
          <w:lang w:val="en-US"/>
        </w:rPr>
        <w:t>,</w:t>
      </w:r>
      <w:r w:rsidR="00644884">
        <w:rPr>
          <w:sz w:val="30"/>
          <w:szCs w:val="30"/>
          <w:lang w:val="en-US"/>
        </w:rPr>
        <w:t>366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2F6DB8DE" w14:textId="77777777" w:rsidR="00330120" w:rsidRPr="00251EF8" w:rsidRDefault="00330120" w:rsidP="00251EF8">
      <w:pPr>
        <w:pStyle w:val="Bo-Blankline"/>
        <w:rPr>
          <w:sz w:val="30"/>
          <w:szCs w:val="30"/>
        </w:rPr>
      </w:pPr>
    </w:p>
    <w:p w14:paraId="1F59F91D" w14:textId="21F0C0B4" w:rsidR="00330120" w:rsidRPr="00A1219C" w:rsidRDefault="00330120" w:rsidP="00330120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17777542"/>
      <w:r w:rsidRPr="00A1219C">
        <w:rPr>
          <w:rFonts w:asciiTheme="majorBidi" w:hAnsiTheme="majorBidi" w:cstheme="majorBidi" w:hint="cs"/>
          <w:sz w:val="30"/>
          <w:szCs w:val="30"/>
          <w:cs/>
        </w:rPr>
        <w:t>ต่อมาเมื่อวันที่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="00644884">
        <w:rPr>
          <w:rFonts w:asciiTheme="majorBidi" w:hAnsiTheme="majorBidi" w:cstheme="majorBidi"/>
          <w:sz w:val="30"/>
          <w:szCs w:val="30"/>
        </w:rPr>
        <w:t>24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644884">
        <w:rPr>
          <w:rFonts w:asciiTheme="majorBidi" w:hAnsiTheme="majorBidi" w:cstheme="majorBidi"/>
          <w:sz w:val="30"/>
          <w:szCs w:val="30"/>
        </w:rPr>
        <w:t>2565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="00644884">
        <w:rPr>
          <w:rFonts w:asciiTheme="majorBidi" w:hAnsiTheme="majorBidi" w:cstheme="majorBidi"/>
          <w:sz w:val="30"/>
          <w:szCs w:val="30"/>
        </w:rPr>
        <w:t>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644884">
        <w:rPr>
          <w:rFonts w:asciiTheme="majorBidi" w:hAnsiTheme="majorBidi" w:cstheme="majorBidi"/>
          <w:sz w:val="30"/>
          <w:szCs w:val="30"/>
        </w:rPr>
        <w:t>2560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644884">
        <w:rPr>
          <w:rFonts w:asciiTheme="majorBidi" w:hAnsiTheme="majorBidi" w:cstheme="majorBidi"/>
          <w:sz w:val="30"/>
          <w:szCs w:val="30"/>
        </w:rPr>
        <w:t>31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4884">
        <w:rPr>
          <w:rFonts w:asciiTheme="majorBidi" w:hAnsiTheme="majorBidi" w:cstheme="majorBidi"/>
          <w:sz w:val="30"/>
          <w:szCs w:val="30"/>
        </w:rPr>
        <w:t>2563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="00644884">
        <w:rPr>
          <w:rFonts w:asciiTheme="majorBidi" w:hAnsiTheme="majorBidi" w:cstheme="majorBidi"/>
          <w:sz w:val="30"/>
          <w:szCs w:val="30"/>
        </w:rPr>
        <w:t>717</w:t>
      </w:r>
      <w:r w:rsidRPr="00A1219C">
        <w:rPr>
          <w:rFonts w:asciiTheme="majorBidi" w:hAnsiTheme="majorBidi" w:cstheme="majorBidi"/>
          <w:sz w:val="30"/>
          <w:szCs w:val="30"/>
        </w:rPr>
        <w:t>,</w:t>
      </w:r>
      <w:r w:rsidR="00644884">
        <w:rPr>
          <w:rFonts w:asciiTheme="majorBidi" w:hAnsiTheme="majorBidi" w:cstheme="majorBidi"/>
          <w:sz w:val="30"/>
          <w:szCs w:val="30"/>
        </w:rPr>
        <w:t>931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="00644884">
        <w:rPr>
          <w:rFonts w:asciiTheme="majorBidi" w:hAnsiTheme="majorBidi" w:cstheme="majorBidi"/>
          <w:sz w:val="30"/>
          <w:szCs w:val="30"/>
        </w:rPr>
        <w:t>765</w:t>
      </w:r>
      <w:r w:rsidRPr="00A1219C">
        <w:rPr>
          <w:rFonts w:asciiTheme="majorBidi" w:hAnsiTheme="majorBidi" w:cstheme="majorBidi"/>
          <w:sz w:val="30"/>
          <w:szCs w:val="30"/>
        </w:rPr>
        <w:t>,</w:t>
      </w:r>
      <w:r w:rsidR="00644884">
        <w:rPr>
          <w:rFonts w:asciiTheme="majorBidi" w:hAnsiTheme="majorBidi" w:cstheme="majorBidi"/>
          <w:sz w:val="30"/>
          <w:szCs w:val="30"/>
        </w:rPr>
        <w:t>297</w:t>
      </w:r>
      <w:r w:rsidRPr="00A1219C">
        <w:rPr>
          <w:rFonts w:asciiTheme="majorBidi" w:hAnsiTheme="majorBidi" w:cstheme="majorBidi"/>
          <w:sz w:val="30"/>
          <w:szCs w:val="30"/>
        </w:rPr>
        <w:t xml:space="preserve">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bookmarkEnd w:id="5"/>
    <w:p w14:paraId="59B6868E" w14:textId="77777777" w:rsidR="00330120" w:rsidRPr="00251EF8" w:rsidRDefault="00330120" w:rsidP="00251EF8">
      <w:pPr>
        <w:pStyle w:val="Bo-Blankline"/>
        <w:rPr>
          <w:sz w:val="30"/>
          <w:szCs w:val="30"/>
        </w:rPr>
      </w:pPr>
    </w:p>
    <w:p w14:paraId="4A54D831" w14:textId="40EC3F3E" w:rsidR="00330120" w:rsidRDefault="00330120" w:rsidP="00330120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DE60CC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644884">
        <w:rPr>
          <w:rFonts w:asciiTheme="majorBidi" w:hAnsiTheme="majorBidi" w:cstheme="majorBidi"/>
          <w:sz w:val="30"/>
          <w:szCs w:val="30"/>
        </w:rPr>
        <w:t>28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44884">
        <w:rPr>
          <w:rFonts w:asciiTheme="majorBidi" w:hAnsiTheme="majorBidi" w:cstheme="majorBidi"/>
          <w:sz w:val="30"/>
          <w:szCs w:val="30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644884">
        <w:rPr>
          <w:rFonts w:asciiTheme="majorBidi" w:hAnsiTheme="majorBidi" w:cstheme="majorBidi"/>
          <w:sz w:val="30"/>
          <w:szCs w:val="30"/>
        </w:rPr>
        <w:t>26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44884">
        <w:rPr>
          <w:rFonts w:asciiTheme="majorBidi" w:hAnsiTheme="majorBidi" w:cstheme="majorBidi"/>
          <w:sz w:val="30"/>
          <w:szCs w:val="30"/>
        </w:rPr>
        <w:t>2566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44884">
        <w:rPr>
          <w:rFonts w:asciiTheme="majorBidi" w:hAnsiTheme="majorBidi" w:cstheme="majorBidi"/>
          <w:sz w:val="30"/>
          <w:szCs w:val="30"/>
        </w:rPr>
        <w:t>462</w:t>
      </w:r>
      <w:r w:rsidRPr="00DC10D4">
        <w:rPr>
          <w:rFonts w:asciiTheme="majorBidi" w:hAnsiTheme="majorBidi" w:cstheme="majorBidi"/>
          <w:sz w:val="30"/>
          <w:szCs w:val="30"/>
        </w:rPr>
        <w:t>,7</w:t>
      </w:r>
      <w:r w:rsidR="00644884">
        <w:rPr>
          <w:rFonts w:asciiTheme="majorBidi" w:hAnsiTheme="majorBidi" w:cstheme="majorBidi"/>
          <w:sz w:val="30"/>
          <w:szCs w:val="30"/>
        </w:rPr>
        <w:t>97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และ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44884">
        <w:rPr>
          <w:rFonts w:asciiTheme="majorBidi" w:hAnsiTheme="majorBidi" w:cstheme="majorBidi"/>
          <w:sz w:val="30"/>
          <w:szCs w:val="30"/>
        </w:rPr>
        <w:t>331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644884">
        <w:rPr>
          <w:rFonts w:asciiTheme="majorBidi" w:hAnsiTheme="majorBidi" w:cstheme="majorBidi"/>
          <w:sz w:val="30"/>
          <w:szCs w:val="30"/>
        </w:rPr>
        <w:t>135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ตันคาร์บอนไดออกไซด์เทียบเท่าตามลำดับ ทำให้บริษัทมีจำนวนคาร์บอนเครดิตรวม</w:t>
      </w:r>
      <w:r w:rsidR="00644884">
        <w:rPr>
          <w:rFonts w:asciiTheme="majorBidi" w:hAnsiTheme="majorBidi" w:cstheme="majorBidi"/>
          <w:sz w:val="30"/>
          <w:szCs w:val="30"/>
        </w:rPr>
        <w:t xml:space="preserve"> 1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644884">
        <w:rPr>
          <w:rFonts w:asciiTheme="majorBidi" w:hAnsiTheme="majorBidi" w:cstheme="majorBidi"/>
          <w:sz w:val="30"/>
          <w:szCs w:val="30"/>
        </w:rPr>
        <w:t>559</w:t>
      </w:r>
      <w:r w:rsidRPr="00DC10D4">
        <w:rPr>
          <w:rFonts w:asciiTheme="majorBidi" w:hAnsiTheme="majorBidi" w:cstheme="majorBidi"/>
          <w:sz w:val="30"/>
          <w:szCs w:val="30"/>
        </w:rPr>
        <w:t>,</w:t>
      </w:r>
      <w:r w:rsidR="00644884">
        <w:rPr>
          <w:rFonts w:asciiTheme="majorBidi" w:hAnsiTheme="majorBidi" w:cstheme="majorBidi"/>
          <w:sz w:val="30"/>
          <w:szCs w:val="30"/>
        </w:rPr>
        <w:t>229</w:t>
      </w:r>
      <w:r w:rsidRPr="00DC10D4">
        <w:rPr>
          <w:rFonts w:asciiTheme="majorBidi" w:hAnsiTheme="majorBidi" w:cstheme="majorBidi"/>
          <w:sz w:val="30"/>
          <w:szCs w:val="30"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</w:p>
    <w:p w14:paraId="15EAB8B3" w14:textId="77777777" w:rsidR="0022740A" w:rsidRDefault="0022740A" w:rsidP="0022740A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DDF4E8" w14:textId="37767FD7" w:rsidR="00E528FE" w:rsidRDefault="0022740A" w:rsidP="00E528FE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บริษัทได้รับการขึ้นทะเบียนจาก อบก</w:t>
      </w:r>
      <w:r w:rsidRPr="00E92212">
        <w:rPr>
          <w:rFonts w:asciiTheme="majorBidi" w:hAnsiTheme="majorBidi" w:cstheme="majorBidi"/>
          <w:sz w:val="30"/>
          <w:szCs w:val="30"/>
        </w:rPr>
        <w:t>.</w:t>
      </w:r>
      <w:r w:rsidRPr="00E92212">
        <w:rPr>
          <w:rFonts w:asciiTheme="majorBidi" w:hAnsiTheme="majorBidi" w:cstheme="majorBidi" w:hint="cs"/>
          <w:sz w:val="30"/>
          <w:szCs w:val="30"/>
          <w:cs/>
        </w:rPr>
        <w:t xml:space="preserve"> รับรองปริมาณคาร์บอนเครดิตเพิ่มอีกจำนวน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1A3DEB">
        <w:rPr>
          <w:rFonts w:asciiTheme="majorBidi" w:hAnsiTheme="majorBidi" w:cstheme="majorBidi"/>
          <w:spacing w:val="-4"/>
          <w:sz w:val="30"/>
          <w:szCs w:val="30"/>
        </w:rPr>
        <w:t xml:space="preserve">463,356 </w:t>
      </w:r>
      <w:r w:rsidRPr="002A60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ทำให้บริษัทมีจำนวนคาร์บอนเครดิตรวม </w:t>
      </w:r>
      <w:r w:rsidRPr="002A6006">
        <w:rPr>
          <w:rFonts w:asciiTheme="majorBidi" w:hAnsiTheme="majorBidi" w:cstheme="majorBidi"/>
          <w:spacing w:val="-4"/>
          <w:sz w:val="30"/>
          <w:szCs w:val="30"/>
        </w:rPr>
        <w:t>2,022,585</w:t>
      </w:r>
      <w:r w:rsidRPr="002A600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ตัน</w:t>
      </w:r>
      <w:r w:rsidRPr="00B845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คาร์บอนไดออกไซด์เทียบเท่า</w:t>
      </w:r>
    </w:p>
    <w:p w14:paraId="2136DC32" w14:textId="77777777" w:rsidR="00E528FE" w:rsidRDefault="00E528FE" w:rsidP="00E528FE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4A629" w14:textId="0FEABB26" w:rsidR="00E528FE" w:rsidRDefault="00E528FE" w:rsidP="00E528FE">
      <w:pPr>
        <w:pStyle w:val="Caption"/>
      </w:pPr>
      <w:r w:rsidRPr="00E528FE">
        <w:rPr>
          <w:cs/>
        </w:rPr>
        <w:t>เหตุการณ์ภายหลังรอบระยะเวลารายงาน</w:t>
      </w:r>
    </w:p>
    <w:p w14:paraId="3DB62951" w14:textId="77777777" w:rsidR="006A3C81" w:rsidRPr="006A3C81" w:rsidRDefault="006A3C81" w:rsidP="006A3C81">
      <w:pPr>
        <w:rPr>
          <w:lang w:val="en-US"/>
        </w:rPr>
      </w:pPr>
    </w:p>
    <w:p w14:paraId="0E156EB4" w14:textId="252E4C37" w:rsidR="00E528FE" w:rsidRPr="00DE60CC" w:rsidRDefault="009C7286" w:rsidP="00E528FE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9C7286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ในการประชุมสามัญผู้ถือหุ้นประจำปี </w:t>
      </w:r>
      <w:r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9C7286">
        <w:rPr>
          <w:rFonts w:asciiTheme="majorBidi" w:hAnsiTheme="majorBidi" w:cstheme="majorBidi"/>
          <w:sz w:val="30"/>
          <w:szCs w:val="30"/>
        </w:rPr>
        <w:t xml:space="preserve"> </w:t>
      </w:r>
      <w:r w:rsidR="006A3C81" w:rsidRPr="009C728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A3C81">
        <w:rPr>
          <w:rFonts w:asciiTheme="majorBidi" w:hAnsiTheme="majorBidi" w:cstheme="majorBidi"/>
          <w:sz w:val="30"/>
          <w:szCs w:val="30"/>
        </w:rPr>
        <w:t>18</w:t>
      </w:r>
      <w:r w:rsidR="006A3C81" w:rsidRPr="006A3C81">
        <w:rPr>
          <w:rFonts w:asciiTheme="majorBidi" w:hAnsiTheme="majorBidi" w:cstheme="majorBidi"/>
          <w:sz w:val="30"/>
          <w:szCs w:val="30"/>
        </w:rPr>
        <w:t xml:space="preserve"> </w:t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A3C81">
        <w:rPr>
          <w:rFonts w:asciiTheme="majorBidi" w:hAnsiTheme="majorBidi" w:cstheme="majorBidi"/>
          <w:sz w:val="30"/>
          <w:szCs w:val="30"/>
        </w:rPr>
        <w:t xml:space="preserve">2568 </w:t>
      </w:r>
      <w:r w:rsidR="007D7342">
        <w:rPr>
          <w:rFonts w:asciiTheme="majorBidi" w:hAnsiTheme="majorBidi" w:cstheme="majorBidi" w:hint="cs"/>
          <w:sz w:val="30"/>
          <w:szCs w:val="30"/>
          <w:cs/>
        </w:rPr>
        <w:t>ที่ประชุม</w:t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มีมติอนุมัติการจ่ายเงินปันผลจากกำไรสะสมของบริษัท ในอัตราหุ้นละ </w:t>
      </w:r>
      <w:r w:rsidR="006A3C81" w:rsidRPr="006A3C81">
        <w:rPr>
          <w:rFonts w:asciiTheme="majorBidi" w:hAnsiTheme="majorBidi" w:cstheme="majorBidi"/>
          <w:sz w:val="30"/>
          <w:szCs w:val="30"/>
        </w:rPr>
        <w:t xml:space="preserve">0.16 </w:t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>บาท เป็นจำนวนเงิน</w:t>
      </w:r>
      <w:r w:rsidR="006A3C81">
        <w:rPr>
          <w:rFonts w:asciiTheme="majorBidi" w:hAnsiTheme="majorBidi" w:cstheme="majorBidi"/>
          <w:sz w:val="30"/>
          <w:szCs w:val="30"/>
        </w:rPr>
        <w:t xml:space="preserve"> 1,344</w:t>
      </w:r>
      <w:r w:rsidR="006A3C81" w:rsidRPr="006A3C81">
        <w:rPr>
          <w:rFonts w:asciiTheme="majorBidi" w:hAnsiTheme="majorBidi" w:cstheme="majorBidi"/>
          <w:sz w:val="30"/>
          <w:szCs w:val="30"/>
        </w:rPr>
        <w:t xml:space="preserve"> </w:t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A3C81" w:rsidRPr="006A3C81">
        <w:rPr>
          <w:rFonts w:asciiTheme="majorBidi" w:hAnsiTheme="majorBidi" w:cstheme="majorBidi"/>
          <w:sz w:val="30"/>
          <w:szCs w:val="30"/>
        </w:rPr>
        <w:t xml:space="preserve">  </w:t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>เงินปันผลดังกล่าวได้รวม</w:t>
      </w:r>
      <w:r w:rsidR="00A018E5">
        <w:rPr>
          <w:rFonts w:asciiTheme="majorBidi" w:hAnsiTheme="majorBidi" w:cstheme="majorBidi"/>
          <w:sz w:val="30"/>
          <w:szCs w:val="30"/>
        </w:rPr>
        <w:br/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 xml:space="preserve">เงินปันผลระหว่างกาลในอัตราหุ้นละ </w:t>
      </w:r>
      <w:r w:rsidR="006A3C81">
        <w:rPr>
          <w:rFonts w:asciiTheme="majorBidi" w:hAnsiTheme="majorBidi" w:cstheme="majorBidi"/>
          <w:sz w:val="30"/>
          <w:szCs w:val="30"/>
        </w:rPr>
        <w:t>0</w:t>
      </w:r>
      <w:r w:rsidR="006A3C81" w:rsidRPr="006A3C81">
        <w:rPr>
          <w:rFonts w:asciiTheme="majorBidi" w:hAnsiTheme="majorBidi" w:cstheme="majorBidi"/>
          <w:sz w:val="30"/>
          <w:szCs w:val="30"/>
        </w:rPr>
        <w:t>.</w:t>
      </w:r>
      <w:r w:rsidR="006A3C81">
        <w:rPr>
          <w:rFonts w:asciiTheme="majorBidi" w:hAnsiTheme="majorBidi" w:cstheme="majorBidi"/>
          <w:sz w:val="30"/>
          <w:szCs w:val="30"/>
        </w:rPr>
        <w:t>09</w:t>
      </w:r>
      <w:r w:rsidR="006A3C81" w:rsidRPr="006A3C81">
        <w:rPr>
          <w:rFonts w:asciiTheme="majorBidi" w:hAnsiTheme="majorBidi" w:cstheme="majorBidi"/>
          <w:sz w:val="30"/>
          <w:szCs w:val="30"/>
        </w:rPr>
        <w:t xml:space="preserve"> </w:t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 xml:space="preserve">บาท ซึ่งบริษัทได้จ่ายให้กับผู้ถือหุ้นของบริษัทแล้วในระหว่างปี </w:t>
      </w:r>
      <w:r w:rsidR="006A3C81">
        <w:rPr>
          <w:rFonts w:asciiTheme="majorBidi" w:hAnsiTheme="majorBidi" w:cstheme="majorBidi"/>
          <w:sz w:val="30"/>
          <w:szCs w:val="30"/>
        </w:rPr>
        <w:t>2567</w:t>
      </w:r>
      <w:r w:rsidR="006A3C81" w:rsidRPr="006A3C81">
        <w:rPr>
          <w:rFonts w:asciiTheme="majorBidi" w:hAnsiTheme="majorBidi" w:cstheme="majorBidi"/>
          <w:sz w:val="30"/>
          <w:szCs w:val="30"/>
        </w:rPr>
        <w:t xml:space="preserve"> </w:t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6A3C81">
        <w:rPr>
          <w:rFonts w:asciiTheme="majorBidi" w:hAnsiTheme="majorBidi" w:cstheme="majorBidi"/>
          <w:sz w:val="30"/>
          <w:szCs w:val="30"/>
        </w:rPr>
        <w:t>0.07</w:t>
      </w:r>
      <w:r w:rsidR="006A3C81" w:rsidRPr="006A3C81">
        <w:rPr>
          <w:rFonts w:asciiTheme="majorBidi" w:hAnsiTheme="majorBidi" w:cstheme="majorBidi"/>
          <w:sz w:val="30"/>
          <w:szCs w:val="30"/>
        </w:rPr>
        <w:t xml:space="preserve"> </w:t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 xml:space="preserve">บาท คิดเป็นจำนวนเงินรวม </w:t>
      </w:r>
      <w:r w:rsidR="006A3C81">
        <w:rPr>
          <w:rFonts w:asciiTheme="majorBidi" w:hAnsiTheme="majorBidi" w:cstheme="majorBidi"/>
          <w:sz w:val="30"/>
          <w:szCs w:val="30"/>
        </w:rPr>
        <w:t>588</w:t>
      </w:r>
      <w:r w:rsidR="006A3C81" w:rsidRPr="006A3C81">
        <w:rPr>
          <w:rFonts w:asciiTheme="majorBidi" w:hAnsiTheme="majorBidi" w:cstheme="majorBidi"/>
          <w:sz w:val="30"/>
          <w:szCs w:val="30"/>
        </w:rPr>
        <w:t xml:space="preserve"> </w:t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 xml:space="preserve">ล้านบาท เงินปันผลดังกล่าวจะจ่ายให้แก่ผู้ถือหุ้นในวันที่ </w:t>
      </w:r>
      <w:r w:rsidR="006A3C81">
        <w:rPr>
          <w:rFonts w:asciiTheme="majorBidi" w:hAnsiTheme="majorBidi" w:cstheme="majorBidi"/>
          <w:sz w:val="30"/>
          <w:szCs w:val="30"/>
        </w:rPr>
        <w:t>9</w:t>
      </w:r>
      <w:r w:rsidR="006A3C81" w:rsidRPr="006A3C81">
        <w:rPr>
          <w:rFonts w:asciiTheme="majorBidi" w:hAnsiTheme="majorBidi" w:cstheme="majorBidi"/>
          <w:sz w:val="30"/>
          <w:szCs w:val="30"/>
        </w:rPr>
        <w:t xml:space="preserve"> </w:t>
      </w:r>
      <w:r w:rsidR="006A3C81" w:rsidRPr="006A3C81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6A3C81">
        <w:rPr>
          <w:rFonts w:asciiTheme="majorBidi" w:hAnsiTheme="majorBidi" w:cstheme="majorBidi"/>
          <w:sz w:val="30"/>
          <w:szCs w:val="30"/>
        </w:rPr>
        <w:t>2568</w:t>
      </w:r>
    </w:p>
    <w:sectPr w:rsidR="00E528FE" w:rsidRPr="00DE60CC" w:rsidSect="007D6448">
      <w:headerReference w:type="default" r:id="rId25"/>
      <w:footerReference w:type="default" r:id="rId26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86C2B4" w14:textId="77777777" w:rsidR="00293336" w:rsidRDefault="00293336">
      <w:r>
        <w:separator/>
      </w:r>
    </w:p>
  </w:endnote>
  <w:endnote w:type="continuationSeparator" w:id="0">
    <w:p w14:paraId="7DD5E059" w14:textId="77777777" w:rsidR="00293336" w:rsidRDefault="00293336">
      <w:r>
        <w:continuationSeparator/>
      </w:r>
    </w:p>
  </w:endnote>
  <w:endnote w:type="continuationNotice" w:id="1">
    <w:p w14:paraId="2F7B9AD3" w14:textId="77777777" w:rsidR="00293336" w:rsidRDefault="002933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52CE2C9" w:rsidR="00171D7E" w:rsidRPr="00ED0D48" w:rsidRDefault="00171D7E" w:rsidP="00FF32BF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AA36BB">
      <w:rPr>
        <w:rFonts w:ascii="Angsana New" w:hAnsi="Angsana New"/>
        <w:noProof/>
        <w:sz w:val="30"/>
        <w:szCs w:val="30"/>
      </w:rPr>
      <w:t>22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0E728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AA36BB">
      <w:rPr>
        <w:rFonts w:ascii="Angsana New" w:hAnsi="Angsana New"/>
        <w:noProof/>
        <w:sz w:val="30"/>
        <w:szCs w:val="30"/>
      </w:rPr>
      <w:t>23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9E4135" w14:textId="77777777" w:rsidR="00CB4B57" w:rsidRPr="00FF32BF" w:rsidRDefault="00CB4B57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AA36BB">
      <w:rPr>
        <w:rFonts w:ascii="Angsana New" w:hAnsi="Angsana New"/>
        <w:noProof/>
        <w:sz w:val="30"/>
        <w:szCs w:val="30"/>
      </w:rPr>
      <w:t>25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045A3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AA36BB">
      <w:rPr>
        <w:rFonts w:ascii="Angsana New" w:hAnsi="Angsana New"/>
        <w:noProof/>
        <w:sz w:val="30"/>
        <w:szCs w:val="30"/>
      </w:rPr>
      <w:t>26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AA36BB">
      <w:rPr>
        <w:rFonts w:asciiTheme="majorBidi" w:hAnsiTheme="majorBidi" w:cstheme="majorBidi"/>
        <w:noProof/>
        <w:sz w:val="30"/>
        <w:szCs w:val="30"/>
      </w:rPr>
      <w:t>29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4E9CB" w14:textId="77777777" w:rsidR="004436C2" w:rsidRPr="00D83821" w:rsidRDefault="004436C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AA36BB">
      <w:rPr>
        <w:rFonts w:asciiTheme="majorBidi" w:hAnsiTheme="majorBidi" w:cstheme="majorBidi"/>
        <w:noProof/>
        <w:sz w:val="30"/>
        <w:szCs w:val="30"/>
      </w:rPr>
      <w:t>31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D890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AA36BB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AA36BB">
      <w:rPr>
        <w:rFonts w:asciiTheme="majorBidi" w:hAnsiTheme="majorBidi" w:cstheme="majorBidi"/>
        <w:noProof/>
        <w:sz w:val="30"/>
        <w:szCs w:val="30"/>
      </w:rPr>
      <w:t>37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00B9F" w14:textId="77777777" w:rsidR="00293336" w:rsidRDefault="00293336">
      <w:r>
        <w:separator/>
      </w:r>
    </w:p>
  </w:footnote>
  <w:footnote w:type="continuationSeparator" w:id="0">
    <w:p w14:paraId="594168EA" w14:textId="77777777" w:rsidR="00293336" w:rsidRDefault="00293336">
      <w:r>
        <w:continuationSeparator/>
      </w:r>
    </w:p>
  </w:footnote>
  <w:footnote w:type="continuationNotice" w:id="1">
    <w:p w14:paraId="1128C157" w14:textId="77777777" w:rsidR="00293336" w:rsidRDefault="002933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0B807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3190D3D0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CAB735" w14:textId="3B6505ED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0B1CCE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CD777C" w:rsidRPr="001E050E">
      <w:rPr>
        <w:rFonts w:ascii="Angsana New" w:hAnsi="Angsana New"/>
        <w:b/>
        <w:bCs/>
        <w:sz w:val="32"/>
        <w:szCs w:val="32"/>
      </w:rPr>
      <w:t>3</w:t>
    </w:r>
    <w:r w:rsidR="00CD777C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CD777C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CD777C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4D0AE8D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9698AE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E6C2D9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71DE6A8" w14:textId="7E9ED361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F522A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F522AC" w:rsidRPr="001E050E">
      <w:rPr>
        <w:rFonts w:ascii="Angsana New" w:hAnsi="Angsana New"/>
        <w:b/>
        <w:bCs/>
        <w:sz w:val="32"/>
        <w:szCs w:val="32"/>
      </w:rPr>
      <w:t>3</w:t>
    </w:r>
    <w:r w:rsidR="00F522AC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F522AC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F522AC">
      <w:rPr>
        <w:rFonts w:ascii="Angsana New" w:hAnsi="Angsana New"/>
        <w:b/>
        <w:bCs/>
        <w:sz w:val="32"/>
        <w:szCs w:val="32"/>
        <w:lang w:val="en-US"/>
      </w:rPr>
      <w:t>8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1DA8D97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1A41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21219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A131EF0" w14:textId="637DCDE2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C1D0D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0C1D0D" w:rsidRPr="001E050E">
      <w:rPr>
        <w:rFonts w:ascii="Angsana New" w:hAnsi="Angsana New"/>
        <w:b/>
        <w:bCs/>
        <w:sz w:val="32"/>
        <w:szCs w:val="32"/>
      </w:rPr>
      <w:t>3</w:t>
    </w:r>
    <w:r w:rsidR="000C1D0D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0C1D0D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0C1D0D">
      <w:rPr>
        <w:rFonts w:ascii="Angsana New" w:hAnsi="Angsana New"/>
        <w:b/>
        <w:bCs/>
        <w:sz w:val="32"/>
        <w:szCs w:val="32"/>
        <w:lang w:val="en-US"/>
      </w:rPr>
      <w:t>25</w:t>
    </w:r>
    <w:r w:rsidR="000C1D0D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0C1D0D">
      <w:rPr>
        <w:rFonts w:ascii="Angsana New" w:hAnsi="Angsana New"/>
        <w:b/>
        <w:bCs/>
        <w:sz w:val="32"/>
        <w:szCs w:val="32"/>
        <w:lang w:val="en-US"/>
      </w:rPr>
      <w:t xml:space="preserve">8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4D407EB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2AA6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CB0BBC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32103F5" w14:textId="31C1DE77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C1D0D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0C1D0D" w:rsidRPr="001E050E">
      <w:rPr>
        <w:rFonts w:ascii="Angsana New" w:hAnsi="Angsana New"/>
        <w:b/>
        <w:bCs/>
        <w:sz w:val="32"/>
        <w:szCs w:val="32"/>
      </w:rPr>
      <w:t>3</w:t>
    </w:r>
    <w:r w:rsidR="000C1D0D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0C1D0D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0C1D0D">
      <w:rPr>
        <w:rFonts w:ascii="Angsana New" w:hAnsi="Angsana New"/>
        <w:b/>
        <w:bCs/>
        <w:sz w:val="32"/>
        <w:szCs w:val="32"/>
        <w:lang w:val="en-US"/>
      </w:rPr>
      <w:t>25</w:t>
    </w:r>
    <w:r w:rsidR="000C1D0D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0C1D0D">
      <w:rPr>
        <w:rFonts w:ascii="Angsana New" w:hAnsi="Angsana New"/>
        <w:b/>
        <w:bCs/>
        <w:sz w:val="32"/>
        <w:szCs w:val="32"/>
        <w:lang w:val="en-US"/>
      </w:rPr>
      <w:t xml:space="preserve">8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959B58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390C7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135E48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8CFEC2" w14:textId="568EADBF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0C1D0D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0C1D0D" w:rsidRPr="001E050E">
      <w:rPr>
        <w:rFonts w:ascii="Angsana New" w:hAnsi="Angsana New"/>
        <w:b/>
        <w:bCs/>
        <w:sz w:val="32"/>
        <w:szCs w:val="32"/>
      </w:rPr>
      <w:t>3</w:t>
    </w:r>
    <w:r w:rsidR="000C1D0D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0C1D0D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0C1D0D">
      <w:rPr>
        <w:rFonts w:ascii="Angsana New" w:hAnsi="Angsana New"/>
        <w:b/>
        <w:bCs/>
        <w:sz w:val="32"/>
        <w:szCs w:val="32"/>
        <w:lang w:val="en-US"/>
      </w:rPr>
      <w:t>25</w:t>
    </w:r>
    <w:r w:rsidR="000C1D0D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0C1D0D">
      <w:rPr>
        <w:rFonts w:ascii="Angsana New" w:hAnsi="Angsana New"/>
        <w:b/>
        <w:bCs/>
        <w:sz w:val="32"/>
        <w:szCs w:val="32"/>
        <w:lang w:val="en-US"/>
      </w:rPr>
      <w:t xml:space="preserve">8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9724A14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358B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5EF624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B9A6363" w14:textId="06313120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4F091F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4F091F" w:rsidRPr="001E050E">
      <w:rPr>
        <w:rFonts w:ascii="Angsana New" w:hAnsi="Angsana New"/>
        <w:b/>
        <w:bCs/>
        <w:sz w:val="32"/>
        <w:szCs w:val="32"/>
      </w:rPr>
      <w:t>3</w:t>
    </w:r>
    <w:r w:rsidR="004F091F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4F091F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4F091F">
      <w:rPr>
        <w:rFonts w:ascii="Angsana New" w:hAnsi="Angsana New"/>
        <w:b/>
        <w:bCs/>
        <w:sz w:val="32"/>
        <w:szCs w:val="32"/>
        <w:lang w:val="en-US"/>
      </w:rPr>
      <w:t>25</w:t>
    </w:r>
    <w:r w:rsidR="004F091F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4F091F">
      <w:rPr>
        <w:rFonts w:ascii="Angsana New" w:hAnsi="Angsana New"/>
        <w:b/>
        <w:bCs/>
        <w:sz w:val="32"/>
        <w:szCs w:val="32"/>
        <w:lang w:val="en-US"/>
      </w:rPr>
      <w:t xml:space="preserve">8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503A50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0D9BDA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4E2236" w14:textId="5B195793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6012A3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6012A3" w:rsidRPr="001E050E">
      <w:rPr>
        <w:rFonts w:ascii="Angsana New" w:hAnsi="Angsana New"/>
        <w:b/>
        <w:bCs/>
        <w:sz w:val="32"/>
        <w:szCs w:val="32"/>
      </w:rPr>
      <w:t>3</w:t>
    </w:r>
    <w:r w:rsidR="006012A3">
      <w:rPr>
        <w:rFonts w:ascii="Angsana New" w:hAnsi="Angsana New"/>
        <w:b/>
        <w:bCs/>
        <w:sz w:val="32"/>
        <w:szCs w:val="32"/>
        <w:lang w:val="en-US"/>
      </w:rPr>
      <w:t xml:space="preserve">1 </w:t>
    </w:r>
    <w:r w:rsidR="006012A3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 w:rsidR="006012A3">
      <w:rPr>
        <w:rFonts w:ascii="Angsana New" w:hAnsi="Angsana New"/>
        <w:b/>
        <w:bCs/>
        <w:sz w:val="32"/>
        <w:szCs w:val="32"/>
        <w:lang w:val="en-US"/>
      </w:rPr>
      <w:t xml:space="preserve">2568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7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4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6"/>
  </w:num>
  <w:num w:numId="2">
    <w:abstractNumId w:val="13"/>
  </w:num>
  <w:num w:numId="3">
    <w:abstractNumId w:val="19"/>
  </w:num>
  <w:num w:numId="4">
    <w:abstractNumId w:val="1"/>
  </w:num>
  <w:num w:numId="5">
    <w:abstractNumId w:val="11"/>
  </w:num>
  <w:num w:numId="6">
    <w:abstractNumId w:val="4"/>
  </w:num>
  <w:num w:numId="7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3"/>
  </w:num>
  <w:num w:numId="10">
    <w:abstractNumId w:val="14"/>
  </w:num>
  <w:num w:numId="11">
    <w:abstractNumId w:val="8"/>
  </w:num>
  <w:num w:numId="12">
    <w:abstractNumId w:val="17"/>
  </w:num>
  <w:num w:numId="13">
    <w:abstractNumId w:val="18"/>
  </w:num>
  <w:num w:numId="14">
    <w:abstractNumId w:val="16"/>
  </w:num>
  <w:num w:numId="15">
    <w:abstractNumId w:val="1"/>
  </w:num>
  <w:num w:numId="16">
    <w:abstractNumId w:val="12"/>
  </w:num>
  <w:num w:numId="17">
    <w:abstractNumId w:val="10"/>
  </w:num>
  <w:num w:numId="18">
    <w:abstractNumId w:val="2"/>
  </w:num>
  <w:num w:numId="19">
    <w:abstractNumId w:val="21"/>
  </w:num>
  <w:num w:numId="20">
    <w:abstractNumId w:val="20"/>
  </w:num>
  <w:num w:numId="21">
    <w:abstractNumId w:val="15"/>
  </w:num>
  <w:num w:numId="22">
    <w:abstractNumId w:val="1"/>
  </w:num>
  <w:num w:numId="23">
    <w:abstractNumId w:val="9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 w:numId="4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7B"/>
    <w:rsid w:val="000062BC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0F"/>
    <w:rsid w:val="0001247B"/>
    <w:rsid w:val="0001257A"/>
    <w:rsid w:val="00012953"/>
    <w:rsid w:val="00012E2C"/>
    <w:rsid w:val="00012E4A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AFD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A58"/>
    <w:rsid w:val="00025E83"/>
    <w:rsid w:val="00025F5D"/>
    <w:rsid w:val="00025FF0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30"/>
    <w:rsid w:val="0003545B"/>
    <w:rsid w:val="0003573E"/>
    <w:rsid w:val="000361D4"/>
    <w:rsid w:val="000363DC"/>
    <w:rsid w:val="000367E2"/>
    <w:rsid w:val="00036A4B"/>
    <w:rsid w:val="00037204"/>
    <w:rsid w:val="00037F43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5EF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DC3"/>
    <w:rsid w:val="00053DCA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A10"/>
    <w:rsid w:val="00064BF9"/>
    <w:rsid w:val="00064D40"/>
    <w:rsid w:val="00064F82"/>
    <w:rsid w:val="0006559C"/>
    <w:rsid w:val="000659B3"/>
    <w:rsid w:val="00065BA7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716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52"/>
    <w:rsid w:val="00086B7B"/>
    <w:rsid w:val="00086F3D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5CD"/>
    <w:rsid w:val="000918E4"/>
    <w:rsid w:val="00091A03"/>
    <w:rsid w:val="00091A06"/>
    <w:rsid w:val="00091B5E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44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1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0D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52D"/>
    <w:rsid w:val="000E3689"/>
    <w:rsid w:val="000E3811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D5C"/>
    <w:rsid w:val="000E5E3E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758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0B0C"/>
    <w:rsid w:val="00101321"/>
    <w:rsid w:val="00101510"/>
    <w:rsid w:val="001016DC"/>
    <w:rsid w:val="00101934"/>
    <w:rsid w:val="00101B33"/>
    <w:rsid w:val="00101BD2"/>
    <w:rsid w:val="00101F4C"/>
    <w:rsid w:val="00101F50"/>
    <w:rsid w:val="00102173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3D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63E"/>
    <w:rsid w:val="00133717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3F4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5B1E"/>
    <w:rsid w:val="001764AE"/>
    <w:rsid w:val="0017655F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3EB"/>
    <w:rsid w:val="0018597A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23A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EB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627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319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C66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E5C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E99"/>
    <w:rsid w:val="001E4050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59D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D1A"/>
    <w:rsid w:val="0021325C"/>
    <w:rsid w:val="002137FF"/>
    <w:rsid w:val="002139D0"/>
    <w:rsid w:val="00213B7C"/>
    <w:rsid w:val="00213C84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40A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20A"/>
    <w:rsid w:val="00233350"/>
    <w:rsid w:val="002333F3"/>
    <w:rsid w:val="00233579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996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45F"/>
    <w:rsid w:val="002515D7"/>
    <w:rsid w:val="00251737"/>
    <w:rsid w:val="0025196B"/>
    <w:rsid w:val="00251EF8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CE9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DB8"/>
    <w:rsid w:val="00282F12"/>
    <w:rsid w:val="00283176"/>
    <w:rsid w:val="00283289"/>
    <w:rsid w:val="002834F8"/>
    <w:rsid w:val="002835EC"/>
    <w:rsid w:val="00283DE7"/>
    <w:rsid w:val="002845AF"/>
    <w:rsid w:val="00284626"/>
    <w:rsid w:val="00284E14"/>
    <w:rsid w:val="00284EA4"/>
    <w:rsid w:val="00285191"/>
    <w:rsid w:val="002853F7"/>
    <w:rsid w:val="0028550F"/>
    <w:rsid w:val="002855E5"/>
    <w:rsid w:val="002856B4"/>
    <w:rsid w:val="00285AA2"/>
    <w:rsid w:val="00285E22"/>
    <w:rsid w:val="002862B0"/>
    <w:rsid w:val="00286480"/>
    <w:rsid w:val="00286D07"/>
    <w:rsid w:val="0028731F"/>
    <w:rsid w:val="00287590"/>
    <w:rsid w:val="002876CE"/>
    <w:rsid w:val="00287D47"/>
    <w:rsid w:val="002901B4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1A2"/>
    <w:rsid w:val="00293336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DC5"/>
    <w:rsid w:val="00297E6B"/>
    <w:rsid w:val="00297F06"/>
    <w:rsid w:val="002A0127"/>
    <w:rsid w:val="002A027A"/>
    <w:rsid w:val="002A0376"/>
    <w:rsid w:val="002A0398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9C9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BA2"/>
    <w:rsid w:val="002B42DB"/>
    <w:rsid w:val="002B45AA"/>
    <w:rsid w:val="002B4A2A"/>
    <w:rsid w:val="002B4DCC"/>
    <w:rsid w:val="002B5428"/>
    <w:rsid w:val="002B55EA"/>
    <w:rsid w:val="002B564F"/>
    <w:rsid w:val="002B5E71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1F5"/>
    <w:rsid w:val="002C3254"/>
    <w:rsid w:val="002C36B5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3A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3294"/>
    <w:rsid w:val="002F33DB"/>
    <w:rsid w:val="002F41F5"/>
    <w:rsid w:val="002F4550"/>
    <w:rsid w:val="002F45BE"/>
    <w:rsid w:val="002F4653"/>
    <w:rsid w:val="002F4903"/>
    <w:rsid w:val="002F4A5A"/>
    <w:rsid w:val="002F505F"/>
    <w:rsid w:val="002F531B"/>
    <w:rsid w:val="002F5340"/>
    <w:rsid w:val="002F5A62"/>
    <w:rsid w:val="002F5C9D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E8F"/>
    <w:rsid w:val="0030327B"/>
    <w:rsid w:val="00303403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88A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0F0"/>
    <w:rsid w:val="00322666"/>
    <w:rsid w:val="003228C2"/>
    <w:rsid w:val="00322AA5"/>
    <w:rsid w:val="00322C8A"/>
    <w:rsid w:val="00322E0C"/>
    <w:rsid w:val="00322E15"/>
    <w:rsid w:val="003230A3"/>
    <w:rsid w:val="00323368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608"/>
    <w:rsid w:val="003267D9"/>
    <w:rsid w:val="003268E3"/>
    <w:rsid w:val="00326A42"/>
    <w:rsid w:val="00326FAC"/>
    <w:rsid w:val="00327106"/>
    <w:rsid w:val="00327186"/>
    <w:rsid w:val="00327404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4E15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C5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0CA0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A61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081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77E7D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20F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258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1CF"/>
    <w:rsid w:val="003A720A"/>
    <w:rsid w:val="003A734A"/>
    <w:rsid w:val="003A73D2"/>
    <w:rsid w:val="003A73FD"/>
    <w:rsid w:val="003A74F8"/>
    <w:rsid w:val="003A7713"/>
    <w:rsid w:val="003A7A02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1EAC"/>
    <w:rsid w:val="003C2272"/>
    <w:rsid w:val="003C258E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CE5"/>
    <w:rsid w:val="003E4F07"/>
    <w:rsid w:val="003E4F4B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1E85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1EC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A46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8E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A5C"/>
    <w:rsid w:val="00417A74"/>
    <w:rsid w:val="00417F81"/>
    <w:rsid w:val="00420280"/>
    <w:rsid w:val="004202D0"/>
    <w:rsid w:val="004203B1"/>
    <w:rsid w:val="00420519"/>
    <w:rsid w:val="00420756"/>
    <w:rsid w:val="00420C0F"/>
    <w:rsid w:val="00420CD6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3F53"/>
    <w:rsid w:val="00424017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CF9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3D6"/>
    <w:rsid w:val="004845C3"/>
    <w:rsid w:val="00484999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46D"/>
    <w:rsid w:val="0049155D"/>
    <w:rsid w:val="004922D3"/>
    <w:rsid w:val="0049241B"/>
    <w:rsid w:val="00492436"/>
    <w:rsid w:val="00492557"/>
    <w:rsid w:val="00492BC4"/>
    <w:rsid w:val="00492C70"/>
    <w:rsid w:val="00492FCF"/>
    <w:rsid w:val="0049328A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5F9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04F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A85"/>
    <w:rsid w:val="004E5DA6"/>
    <w:rsid w:val="004E5DD3"/>
    <w:rsid w:val="004E5F85"/>
    <w:rsid w:val="004E602D"/>
    <w:rsid w:val="004E649B"/>
    <w:rsid w:val="004E712A"/>
    <w:rsid w:val="004E7184"/>
    <w:rsid w:val="004E77A4"/>
    <w:rsid w:val="004E7AC9"/>
    <w:rsid w:val="004E7E39"/>
    <w:rsid w:val="004F00BA"/>
    <w:rsid w:val="004F0788"/>
    <w:rsid w:val="004F091F"/>
    <w:rsid w:val="004F0ECE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D89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187"/>
    <w:rsid w:val="00502377"/>
    <w:rsid w:val="005027F3"/>
    <w:rsid w:val="00502F4A"/>
    <w:rsid w:val="005036FF"/>
    <w:rsid w:val="00503C44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543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1EB3"/>
    <w:rsid w:val="005420D9"/>
    <w:rsid w:val="00542649"/>
    <w:rsid w:val="005426AB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8D"/>
    <w:rsid w:val="00562B97"/>
    <w:rsid w:val="00563005"/>
    <w:rsid w:val="005631AC"/>
    <w:rsid w:val="00563569"/>
    <w:rsid w:val="0056392B"/>
    <w:rsid w:val="0056459F"/>
    <w:rsid w:val="005648A4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DBB"/>
    <w:rsid w:val="00565E79"/>
    <w:rsid w:val="005664E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554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A47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A22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06E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5BB4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2A3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03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6E9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DD"/>
    <w:rsid w:val="00644AE8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B9B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0EF6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3C92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3C81"/>
    <w:rsid w:val="006A3F0E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C79F7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DDF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8D2"/>
    <w:rsid w:val="006F3C15"/>
    <w:rsid w:val="006F4125"/>
    <w:rsid w:val="006F4227"/>
    <w:rsid w:val="006F432C"/>
    <w:rsid w:val="006F4683"/>
    <w:rsid w:val="006F4941"/>
    <w:rsid w:val="006F4A94"/>
    <w:rsid w:val="006F4B18"/>
    <w:rsid w:val="006F4C63"/>
    <w:rsid w:val="006F4F5A"/>
    <w:rsid w:val="006F4F8D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737"/>
    <w:rsid w:val="00702872"/>
    <w:rsid w:val="00702925"/>
    <w:rsid w:val="00702ABE"/>
    <w:rsid w:val="00702BCD"/>
    <w:rsid w:val="007031C8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C68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4EB9"/>
    <w:rsid w:val="007151D9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43B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F5"/>
    <w:rsid w:val="00756DA7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A58"/>
    <w:rsid w:val="00761B78"/>
    <w:rsid w:val="00761D6E"/>
    <w:rsid w:val="00761E12"/>
    <w:rsid w:val="007625A9"/>
    <w:rsid w:val="00762791"/>
    <w:rsid w:val="0076295D"/>
    <w:rsid w:val="00762AFC"/>
    <w:rsid w:val="00762D76"/>
    <w:rsid w:val="00762EEE"/>
    <w:rsid w:val="00762F3A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E9A"/>
    <w:rsid w:val="00767F68"/>
    <w:rsid w:val="00767FFE"/>
    <w:rsid w:val="007700C5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9A3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823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2D"/>
    <w:rsid w:val="007D1B4B"/>
    <w:rsid w:val="007D1FB9"/>
    <w:rsid w:val="007D20E7"/>
    <w:rsid w:val="007D242F"/>
    <w:rsid w:val="007D24A0"/>
    <w:rsid w:val="007D257F"/>
    <w:rsid w:val="007D299E"/>
    <w:rsid w:val="007D2CCC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5D4"/>
    <w:rsid w:val="007D6F1C"/>
    <w:rsid w:val="007D7342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C44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54C"/>
    <w:rsid w:val="0082797D"/>
    <w:rsid w:val="00827C90"/>
    <w:rsid w:val="0083010F"/>
    <w:rsid w:val="00830325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6E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408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37FB2"/>
    <w:rsid w:val="00840666"/>
    <w:rsid w:val="008406EB"/>
    <w:rsid w:val="008407ED"/>
    <w:rsid w:val="0084083E"/>
    <w:rsid w:val="00840A01"/>
    <w:rsid w:val="00841291"/>
    <w:rsid w:val="00841553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14"/>
    <w:rsid w:val="00855C5B"/>
    <w:rsid w:val="00856242"/>
    <w:rsid w:val="00856679"/>
    <w:rsid w:val="0085677C"/>
    <w:rsid w:val="00856CC3"/>
    <w:rsid w:val="0085725D"/>
    <w:rsid w:val="008574CF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887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25B"/>
    <w:rsid w:val="00870491"/>
    <w:rsid w:val="00870CC7"/>
    <w:rsid w:val="00870DB3"/>
    <w:rsid w:val="0087136F"/>
    <w:rsid w:val="00871890"/>
    <w:rsid w:val="00871C28"/>
    <w:rsid w:val="00872025"/>
    <w:rsid w:val="00872376"/>
    <w:rsid w:val="008728BF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648"/>
    <w:rsid w:val="008826A9"/>
    <w:rsid w:val="00882B0C"/>
    <w:rsid w:val="00882FA3"/>
    <w:rsid w:val="00882FA5"/>
    <w:rsid w:val="0088304D"/>
    <w:rsid w:val="00883463"/>
    <w:rsid w:val="008836F0"/>
    <w:rsid w:val="00883A51"/>
    <w:rsid w:val="00883D25"/>
    <w:rsid w:val="00883E6F"/>
    <w:rsid w:val="00884317"/>
    <w:rsid w:val="008843B0"/>
    <w:rsid w:val="00884732"/>
    <w:rsid w:val="0088477E"/>
    <w:rsid w:val="00884B99"/>
    <w:rsid w:val="00884DA1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F2"/>
    <w:rsid w:val="008A2F4C"/>
    <w:rsid w:val="008A33C4"/>
    <w:rsid w:val="008A349E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A8F"/>
    <w:rsid w:val="008A5AAD"/>
    <w:rsid w:val="008A5DC1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A7D38"/>
    <w:rsid w:val="008B02E8"/>
    <w:rsid w:val="008B0577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0CF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319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5C"/>
    <w:rsid w:val="008E0ACF"/>
    <w:rsid w:val="008E0BD5"/>
    <w:rsid w:val="008E0CBC"/>
    <w:rsid w:val="008E0D1C"/>
    <w:rsid w:val="008E0E2A"/>
    <w:rsid w:val="008E1464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21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26E7"/>
    <w:rsid w:val="008F2E78"/>
    <w:rsid w:val="008F3A46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6919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4BA"/>
    <w:rsid w:val="00910A77"/>
    <w:rsid w:val="00910B19"/>
    <w:rsid w:val="00910B54"/>
    <w:rsid w:val="00910E7E"/>
    <w:rsid w:val="00911259"/>
    <w:rsid w:val="00911293"/>
    <w:rsid w:val="00911358"/>
    <w:rsid w:val="00911372"/>
    <w:rsid w:val="00911A40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07"/>
    <w:rsid w:val="00916B2A"/>
    <w:rsid w:val="00916F9A"/>
    <w:rsid w:val="0091740E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71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0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74F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6F43"/>
    <w:rsid w:val="009571C9"/>
    <w:rsid w:val="009572CA"/>
    <w:rsid w:val="00957317"/>
    <w:rsid w:val="0095749C"/>
    <w:rsid w:val="009574F9"/>
    <w:rsid w:val="0095761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709"/>
    <w:rsid w:val="00961988"/>
    <w:rsid w:val="00961F75"/>
    <w:rsid w:val="00962319"/>
    <w:rsid w:val="0096234F"/>
    <w:rsid w:val="009625B5"/>
    <w:rsid w:val="00962D9E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6D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8D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8A1"/>
    <w:rsid w:val="009769FB"/>
    <w:rsid w:val="00976AA5"/>
    <w:rsid w:val="00976C79"/>
    <w:rsid w:val="00976CC5"/>
    <w:rsid w:val="00976ED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3DCA"/>
    <w:rsid w:val="0098434E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5DE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84C"/>
    <w:rsid w:val="009948EC"/>
    <w:rsid w:val="00994BB8"/>
    <w:rsid w:val="00994E11"/>
    <w:rsid w:val="00994EAA"/>
    <w:rsid w:val="00994F7C"/>
    <w:rsid w:val="0099511E"/>
    <w:rsid w:val="00995664"/>
    <w:rsid w:val="00995666"/>
    <w:rsid w:val="00995A7B"/>
    <w:rsid w:val="00995BEE"/>
    <w:rsid w:val="00995D77"/>
    <w:rsid w:val="00995DD2"/>
    <w:rsid w:val="009971F1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896"/>
    <w:rsid w:val="009A09BA"/>
    <w:rsid w:val="009A0AB9"/>
    <w:rsid w:val="009A0CC4"/>
    <w:rsid w:val="009A0CD9"/>
    <w:rsid w:val="009A0D19"/>
    <w:rsid w:val="009A0EA7"/>
    <w:rsid w:val="009A1C48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27E"/>
    <w:rsid w:val="009B040E"/>
    <w:rsid w:val="009B04F7"/>
    <w:rsid w:val="009B081C"/>
    <w:rsid w:val="009B10D0"/>
    <w:rsid w:val="009B15F6"/>
    <w:rsid w:val="009B16AD"/>
    <w:rsid w:val="009B16C7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60D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6F2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86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57F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498"/>
    <w:rsid w:val="009F79EB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18E5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7F2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5F7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552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87D47"/>
    <w:rsid w:val="00A90505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784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6BB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6E3"/>
    <w:rsid w:val="00AC19F6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5237"/>
    <w:rsid w:val="00AD5255"/>
    <w:rsid w:val="00AD5A6A"/>
    <w:rsid w:val="00AD5D80"/>
    <w:rsid w:val="00AD5E92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AA6"/>
    <w:rsid w:val="00AE2495"/>
    <w:rsid w:val="00AE2FAE"/>
    <w:rsid w:val="00AE3001"/>
    <w:rsid w:val="00AE3132"/>
    <w:rsid w:val="00AE3601"/>
    <w:rsid w:val="00AE37E6"/>
    <w:rsid w:val="00AE41D3"/>
    <w:rsid w:val="00AE452D"/>
    <w:rsid w:val="00AE463A"/>
    <w:rsid w:val="00AE497A"/>
    <w:rsid w:val="00AE4ED8"/>
    <w:rsid w:val="00AE55FF"/>
    <w:rsid w:val="00AE5908"/>
    <w:rsid w:val="00AE5B87"/>
    <w:rsid w:val="00AE5D2A"/>
    <w:rsid w:val="00AE5F03"/>
    <w:rsid w:val="00AE600A"/>
    <w:rsid w:val="00AE6335"/>
    <w:rsid w:val="00AE6359"/>
    <w:rsid w:val="00AE6807"/>
    <w:rsid w:val="00AE694D"/>
    <w:rsid w:val="00AE6B73"/>
    <w:rsid w:val="00AE6C03"/>
    <w:rsid w:val="00AE6FEA"/>
    <w:rsid w:val="00AE70D9"/>
    <w:rsid w:val="00AE7175"/>
    <w:rsid w:val="00AE71FE"/>
    <w:rsid w:val="00AE72AD"/>
    <w:rsid w:val="00AE77A5"/>
    <w:rsid w:val="00AE79A2"/>
    <w:rsid w:val="00AF019D"/>
    <w:rsid w:val="00AF0769"/>
    <w:rsid w:val="00AF0ACA"/>
    <w:rsid w:val="00AF0ACC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979"/>
    <w:rsid w:val="00AF4A7F"/>
    <w:rsid w:val="00AF4F48"/>
    <w:rsid w:val="00AF4F60"/>
    <w:rsid w:val="00AF5213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8E8"/>
    <w:rsid w:val="00B26AB8"/>
    <w:rsid w:val="00B26D73"/>
    <w:rsid w:val="00B26F20"/>
    <w:rsid w:val="00B27791"/>
    <w:rsid w:val="00B2785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13C"/>
    <w:rsid w:val="00B42DE6"/>
    <w:rsid w:val="00B42FF5"/>
    <w:rsid w:val="00B43037"/>
    <w:rsid w:val="00B432BF"/>
    <w:rsid w:val="00B4340B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AB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BD5"/>
    <w:rsid w:val="00B600C7"/>
    <w:rsid w:val="00B60199"/>
    <w:rsid w:val="00B60454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F4C"/>
    <w:rsid w:val="00B62F70"/>
    <w:rsid w:val="00B630D2"/>
    <w:rsid w:val="00B633D9"/>
    <w:rsid w:val="00B637C1"/>
    <w:rsid w:val="00B63A88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C3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2C74"/>
    <w:rsid w:val="00B831D4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4E1"/>
    <w:rsid w:val="00B93C5F"/>
    <w:rsid w:val="00B93CB2"/>
    <w:rsid w:val="00B94630"/>
    <w:rsid w:val="00B9465F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99D"/>
    <w:rsid w:val="00BB2C37"/>
    <w:rsid w:val="00BB2D40"/>
    <w:rsid w:val="00BB302C"/>
    <w:rsid w:val="00BB30E7"/>
    <w:rsid w:val="00BB32B0"/>
    <w:rsid w:val="00BB3C2F"/>
    <w:rsid w:val="00BB4161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1E43"/>
    <w:rsid w:val="00BC25DA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A60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799"/>
    <w:rsid w:val="00BF5810"/>
    <w:rsid w:val="00BF584D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7D5"/>
    <w:rsid w:val="00BF7C36"/>
    <w:rsid w:val="00BF7E78"/>
    <w:rsid w:val="00BF7F12"/>
    <w:rsid w:val="00C00152"/>
    <w:rsid w:val="00C00AD6"/>
    <w:rsid w:val="00C01274"/>
    <w:rsid w:val="00C01382"/>
    <w:rsid w:val="00C017CA"/>
    <w:rsid w:val="00C017FB"/>
    <w:rsid w:val="00C0193C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8ED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DF"/>
    <w:rsid w:val="00C1222B"/>
    <w:rsid w:val="00C127CC"/>
    <w:rsid w:val="00C12811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6AB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3FB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0F42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4B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68A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1EAF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BAF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CD9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327E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825"/>
    <w:rsid w:val="00CA088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582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1E63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5560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4E9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2CDE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BEB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77C"/>
    <w:rsid w:val="00CD78A1"/>
    <w:rsid w:val="00CD79C7"/>
    <w:rsid w:val="00CE0446"/>
    <w:rsid w:val="00CE07AE"/>
    <w:rsid w:val="00CE0986"/>
    <w:rsid w:val="00CE09AE"/>
    <w:rsid w:val="00CE0DBE"/>
    <w:rsid w:val="00CE0E6A"/>
    <w:rsid w:val="00CE0E8F"/>
    <w:rsid w:val="00CE106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0C2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978"/>
    <w:rsid w:val="00D00D75"/>
    <w:rsid w:val="00D00F7C"/>
    <w:rsid w:val="00D00F84"/>
    <w:rsid w:val="00D01054"/>
    <w:rsid w:val="00D0125C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15F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24EA"/>
    <w:rsid w:val="00D23146"/>
    <w:rsid w:val="00D2355B"/>
    <w:rsid w:val="00D23B9C"/>
    <w:rsid w:val="00D23DF7"/>
    <w:rsid w:val="00D241E3"/>
    <w:rsid w:val="00D2459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403FC"/>
    <w:rsid w:val="00D40887"/>
    <w:rsid w:val="00D409D6"/>
    <w:rsid w:val="00D40A37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A70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96"/>
    <w:rsid w:val="00D63FD9"/>
    <w:rsid w:val="00D64524"/>
    <w:rsid w:val="00D647CE"/>
    <w:rsid w:val="00D64C2D"/>
    <w:rsid w:val="00D64CE9"/>
    <w:rsid w:val="00D65252"/>
    <w:rsid w:val="00D65433"/>
    <w:rsid w:val="00D6560C"/>
    <w:rsid w:val="00D65A17"/>
    <w:rsid w:val="00D65AB0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57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0DE"/>
    <w:rsid w:val="00D81476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AAD"/>
    <w:rsid w:val="00D91E43"/>
    <w:rsid w:val="00D92195"/>
    <w:rsid w:val="00D9222C"/>
    <w:rsid w:val="00D92945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C0D"/>
    <w:rsid w:val="00DA7E63"/>
    <w:rsid w:val="00DA7ECF"/>
    <w:rsid w:val="00DA7FF0"/>
    <w:rsid w:val="00DB017E"/>
    <w:rsid w:val="00DB03B7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5B9"/>
    <w:rsid w:val="00DC0724"/>
    <w:rsid w:val="00DC0C63"/>
    <w:rsid w:val="00DC0CF8"/>
    <w:rsid w:val="00DC0CFD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022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57DA"/>
    <w:rsid w:val="00DF5990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17EC0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32C"/>
    <w:rsid w:val="00E4741D"/>
    <w:rsid w:val="00E474CA"/>
    <w:rsid w:val="00E4756E"/>
    <w:rsid w:val="00E47E3A"/>
    <w:rsid w:val="00E50422"/>
    <w:rsid w:val="00E5094F"/>
    <w:rsid w:val="00E50B4D"/>
    <w:rsid w:val="00E50C09"/>
    <w:rsid w:val="00E50E0E"/>
    <w:rsid w:val="00E512EB"/>
    <w:rsid w:val="00E51617"/>
    <w:rsid w:val="00E51841"/>
    <w:rsid w:val="00E51F14"/>
    <w:rsid w:val="00E52269"/>
    <w:rsid w:val="00E528FE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AD5"/>
    <w:rsid w:val="00E64EC4"/>
    <w:rsid w:val="00E64F6E"/>
    <w:rsid w:val="00E6578D"/>
    <w:rsid w:val="00E65900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3C9"/>
    <w:rsid w:val="00E7283B"/>
    <w:rsid w:val="00E72AC0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975"/>
    <w:rsid w:val="00E87BFF"/>
    <w:rsid w:val="00E905DF"/>
    <w:rsid w:val="00E9102B"/>
    <w:rsid w:val="00E91331"/>
    <w:rsid w:val="00E913AB"/>
    <w:rsid w:val="00E91420"/>
    <w:rsid w:val="00E915A0"/>
    <w:rsid w:val="00E91906"/>
    <w:rsid w:val="00E91A18"/>
    <w:rsid w:val="00E91B5B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6397"/>
    <w:rsid w:val="00E963F5"/>
    <w:rsid w:val="00E96699"/>
    <w:rsid w:val="00E966DF"/>
    <w:rsid w:val="00E96930"/>
    <w:rsid w:val="00E96E11"/>
    <w:rsid w:val="00E9734A"/>
    <w:rsid w:val="00E97A8A"/>
    <w:rsid w:val="00E97DD9"/>
    <w:rsid w:val="00EA0120"/>
    <w:rsid w:val="00EA0272"/>
    <w:rsid w:val="00EA02C2"/>
    <w:rsid w:val="00EA0409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7CC"/>
    <w:rsid w:val="00EC1AF3"/>
    <w:rsid w:val="00EC1CCC"/>
    <w:rsid w:val="00EC1DBA"/>
    <w:rsid w:val="00EC20EE"/>
    <w:rsid w:val="00EC2511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B1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4C2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654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BAB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204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021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FBE"/>
    <w:rsid w:val="00F522AC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4DC2"/>
    <w:rsid w:val="00F5548E"/>
    <w:rsid w:val="00F5561F"/>
    <w:rsid w:val="00F55AAE"/>
    <w:rsid w:val="00F55E43"/>
    <w:rsid w:val="00F56CF5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032"/>
    <w:rsid w:val="00F71778"/>
    <w:rsid w:val="00F7193C"/>
    <w:rsid w:val="00F71D2F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8A9"/>
    <w:rsid w:val="00F85C37"/>
    <w:rsid w:val="00F85E16"/>
    <w:rsid w:val="00F861DF"/>
    <w:rsid w:val="00F863DD"/>
    <w:rsid w:val="00F86472"/>
    <w:rsid w:val="00F864DD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8EF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B95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3E2A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941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6E2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B7D94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DE9"/>
    <w:rsid w:val="00FC2EB4"/>
    <w:rsid w:val="00FC32FB"/>
    <w:rsid w:val="00FC343D"/>
    <w:rsid w:val="00FC38AF"/>
    <w:rsid w:val="00FC3D09"/>
    <w:rsid w:val="00FC4250"/>
    <w:rsid w:val="00FC42E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66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6FE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78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69718E-F161-4DFF-8EB3-94E457412E96}">
  <ds:schemaRefs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f6ba49b0-bcda-4796-8236-5b5cc1493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05716746-add9-412a-97a9-1b5167d151a3"/>
    <ds:schemaRef ds:uri="4243d5be-521d-4052-81ca-f0f31ea6f2da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BF9C92D-ACF2-482E-96FF-7F507FB14B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0A947F-9588-44D6-8012-FD9D5EFB3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28</Pages>
  <Words>4446</Words>
  <Characters>25346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29733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creator>montirasi@kpmg.co.th</dc:creator>
  <cp:lastModifiedBy>ชโลทร เจตนาธรรมจิต</cp:lastModifiedBy>
  <cp:revision>2</cp:revision>
  <cp:lastPrinted>2025-05-06T07:34:00Z</cp:lastPrinted>
  <dcterms:created xsi:type="dcterms:W3CDTF">2025-05-08T10:44:00Z</dcterms:created>
  <dcterms:modified xsi:type="dcterms:W3CDTF">2025-05-08T10:44:00Z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