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bookmarkStart w:id="0" w:name="_GoBack"/>
      <w:bookmarkEnd w:id="0"/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2D1F6F54" w14:textId="4730AC91" w:rsidR="00A07DBB" w:rsidRPr="00490F36" w:rsidRDefault="00A07DBB" w:rsidP="00A07DBB">
      <w:pPr>
        <w:pStyle w:val="CoverTitle"/>
        <w:jc w:val="center"/>
        <w:rPr>
          <w:rFonts w:cs="Times New Roman"/>
          <w:spacing w:val="-3"/>
          <w:szCs w:val="36"/>
          <w:lang w:val="en-US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="00CE033C">
        <w:rPr>
          <w:rFonts w:cs="Times New Roman"/>
          <w:szCs w:val="36"/>
        </w:rPr>
        <w:t>period</w:t>
      </w:r>
      <w:r w:rsidR="00CE033C">
        <w:rPr>
          <w:rFonts w:cs="Times New Roman"/>
          <w:spacing w:val="-3"/>
          <w:szCs w:val="36"/>
        </w:rPr>
        <w:t xml:space="preserve"> </w:t>
      </w:r>
      <w:r w:rsidRPr="002252D2">
        <w:rPr>
          <w:rFonts w:cs="Times New Roman"/>
          <w:spacing w:val="-3"/>
          <w:szCs w:val="36"/>
        </w:rPr>
        <w:t xml:space="preserve">ended </w:t>
      </w:r>
    </w:p>
    <w:p w14:paraId="72340A04" w14:textId="00935172" w:rsidR="00A07DBB" w:rsidRDefault="00781A41" w:rsidP="00A07DBB">
      <w:pPr>
        <w:pStyle w:val="CoverTitle"/>
        <w:jc w:val="center"/>
        <w:rPr>
          <w:spacing w:val="-3"/>
          <w:szCs w:val="36"/>
          <w:lang w:val="en-US" w:bidi="th-TH"/>
        </w:rPr>
      </w:pPr>
      <w:r w:rsidRPr="002252D2">
        <w:rPr>
          <w:rFonts w:cs="Times New Roman"/>
          <w:spacing w:val="-3"/>
          <w:szCs w:val="36"/>
        </w:rPr>
        <w:t>3</w:t>
      </w:r>
      <w:r>
        <w:rPr>
          <w:rFonts w:cs="Times New Roman"/>
          <w:spacing w:val="-3"/>
          <w:szCs w:val="36"/>
        </w:rPr>
        <w:t xml:space="preserve">1 March </w:t>
      </w:r>
      <w:r w:rsidR="00A07DBB">
        <w:rPr>
          <w:spacing w:val="-3"/>
          <w:szCs w:val="36"/>
        </w:rPr>
        <w:t>202</w:t>
      </w:r>
      <w:r w:rsidR="003F3817">
        <w:rPr>
          <w:spacing w:val="-3"/>
          <w:szCs w:val="36"/>
          <w:lang w:val="en-US" w:bidi="th-TH"/>
        </w:rPr>
        <w:t>5</w:t>
      </w:r>
    </w:p>
    <w:p w14:paraId="79EBA06D" w14:textId="6BA348FD" w:rsidR="00897F8E" w:rsidRPr="00737CB7" w:rsidRDefault="00897F8E" w:rsidP="00A07DBB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 of TPI Polene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11F2A7BB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>of TPI Polene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Polene Power Public Company Limited, respectively, as at </w:t>
      </w:r>
      <w:r w:rsidR="00781A41" w:rsidRPr="00AB1C1E">
        <w:rPr>
          <w:rFonts w:cs="Times New Roman"/>
          <w:spacing w:val="-6"/>
          <w:lang w:bidi="th-TH"/>
        </w:rPr>
        <w:t xml:space="preserve">31 March </w:t>
      </w:r>
      <w:r w:rsidRPr="00AB1C1E">
        <w:rPr>
          <w:rFonts w:cs="Times New Roman"/>
          <w:spacing w:val="-6"/>
          <w:lang w:bidi="th-TH"/>
        </w:rPr>
        <w:t>202</w:t>
      </w:r>
      <w:r w:rsidR="00781A41">
        <w:rPr>
          <w:spacing w:val="-6"/>
          <w:lang w:val="en-US" w:bidi="th-TH"/>
        </w:rPr>
        <w:t>5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of comprehensive income, changes in equity and cash flows for the </w:t>
      </w:r>
      <w:r w:rsidR="00781A41">
        <w:rPr>
          <w:rFonts w:cs="Times New Roman"/>
          <w:lang w:bidi="th-TH"/>
        </w:rPr>
        <w:t>three</w:t>
      </w:r>
      <w:r w:rsidRPr="00AB1C1E">
        <w:rPr>
          <w:rFonts w:cs="Times New Roman"/>
          <w:lang w:bidi="th-TH"/>
        </w:rPr>
        <w:t xml:space="preserve">-month period ended </w:t>
      </w:r>
      <w:r w:rsidR="00781A41" w:rsidRPr="00AB1C1E">
        <w:rPr>
          <w:rFonts w:cs="Times New Roman"/>
          <w:spacing w:val="-6"/>
          <w:lang w:bidi="th-TH"/>
        </w:rPr>
        <w:t xml:space="preserve">31 March </w:t>
      </w:r>
      <w:r w:rsidRPr="00AB1C1E">
        <w:rPr>
          <w:rFonts w:cs="Times New Roman"/>
          <w:lang w:bidi="th-TH"/>
        </w:rPr>
        <w:t>202</w:t>
      </w:r>
      <w:r w:rsidR="00781A41">
        <w:rPr>
          <w:rFonts w:cs="Times New Roman"/>
          <w:lang w:bidi="th-TH"/>
        </w:rPr>
        <w:t>5</w:t>
      </w:r>
      <w:r w:rsidRPr="00AB1C1E">
        <w:rPr>
          <w:rFonts w:cs="Times New Roman"/>
          <w:lang w:bidi="th-TH"/>
        </w:rPr>
        <w:t xml:space="preserve">; and condensed notes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>information in accordance with Thai Accounting Standard 34,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77777777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77777777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B8E679C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93642A">
        <w:rPr>
          <w:rFonts w:cs="Angsana New"/>
          <w:szCs w:val="28"/>
          <w:lang w:bidi="th-TH"/>
        </w:rPr>
        <w:t>81</w:t>
      </w:r>
      <w:r w:rsidR="004C65A6" w:rsidRPr="00AB1C1E">
        <w:rPr>
          <w:szCs w:val="22"/>
        </w:rPr>
        <w:t>79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5E2EB641" w:rsidR="00543CC2" w:rsidRDefault="00EB33FF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>
        <w:rPr>
          <w:szCs w:val="28"/>
          <w:lang w:val="en-US" w:bidi="th-TH"/>
        </w:rPr>
        <w:t>8</w:t>
      </w:r>
      <w:r w:rsidR="00956698">
        <w:rPr>
          <w:szCs w:val="28"/>
          <w:lang w:val="en-US" w:bidi="th-TH"/>
        </w:rPr>
        <w:t xml:space="preserve"> </w:t>
      </w:r>
      <w:r w:rsidR="00F975BD">
        <w:rPr>
          <w:szCs w:val="28"/>
          <w:lang w:val="en-US" w:bidi="th-TH"/>
        </w:rPr>
        <w:t>May</w:t>
      </w:r>
      <w:r w:rsidR="00125060">
        <w:rPr>
          <w:szCs w:val="28"/>
          <w:lang w:val="en-US" w:bidi="th-TH"/>
        </w:rPr>
        <w:t xml:space="preserve"> </w:t>
      </w:r>
      <w:r w:rsidR="0045370E">
        <w:rPr>
          <w:szCs w:val="28"/>
          <w:lang w:val="en-US" w:bidi="th-TH"/>
        </w:rPr>
        <w:t>202</w:t>
      </w:r>
      <w:r w:rsidR="00F975BD">
        <w:rPr>
          <w:szCs w:val="28"/>
          <w:lang w:val="en-US" w:bidi="th-TH"/>
        </w:rPr>
        <w:t>5</w:t>
      </w:r>
    </w:p>
    <w:sectPr w:rsidR="00543CC2" w:rsidSect="007D10DC">
      <w:headerReference w:type="default" r:id="rId16"/>
      <w:pgSz w:w="11907" w:h="16840"/>
      <w:pgMar w:top="1152" w:right="1197" w:bottom="1152" w:left="691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ADAF1" w14:textId="77777777" w:rsidR="0042322A" w:rsidRDefault="0042322A">
      <w:r>
        <w:separator/>
      </w:r>
    </w:p>
  </w:endnote>
  <w:endnote w:type="continuationSeparator" w:id="0">
    <w:p w14:paraId="2BE2AEDD" w14:textId="77777777" w:rsidR="0042322A" w:rsidRDefault="0042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3CD00" w14:textId="77777777" w:rsidR="0042322A" w:rsidRDefault="0042322A">
      <w:r>
        <w:separator/>
      </w:r>
    </w:p>
  </w:footnote>
  <w:footnote w:type="continuationSeparator" w:id="0">
    <w:p w14:paraId="49CDCC7A" w14:textId="77777777" w:rsidR="0042322A" w:rsidRDefault="00423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2C939" w14:textId="77777777" w:rsidR="00DC64D7" w:rsidRDefault="00DC64D7" w:rsidP="00DC64D7">
    <w:pPr>
      <w:pStyle w:val="Head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0CDD14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08A0B08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AD5DF51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E4DCC0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F57FAC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42FE618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C9ADCE5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C18FD2F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5B5AC32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59BD5E1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668D8CE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5215EC" w14:textId="77777777" w:rsidR="008038DF" w:rsidRPr="00DC64D7" w:rsidRDefault="008038DF" w:rsidP="008038D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9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0"/>
  </w:num>
  <w:num w:numId="5">
    <w:abstractNumId w:val="8"/>
  </w:num>
  <w:num w:numId="6">
    <w:abstractNumId w:val="31"/>
  </w:num>
  <w:num w:numId="7">
    <w:abstractNumId w:val="29"/>
  </w:num>
  <w:num w:numId="8">
    <w:abstractNumId w:val="32"/>
  </w:num>
  <w:num w:numId="9">
    <w:abstractNumId w:val="4"/>
  </w:num>
  <w:num w:numId="10">
    <w:abstractNumId w:val="11"/>
  </w:num>
  <w:num w:numId="11">
    <w:abstractNumId w:val="15"/>
  </w:num>
  <w:num w:numId="12">
    <w:abstractNumId w:val="26"/>
  </w:num>
  <w:num w:numId="13">
    <w:abstractNumId w:val="2"/>
  </w:num>
  <w:num w:numId="14">
    <w:abstractNumId w:val="3"/>
  </w:num>
  <w:num w:numId="15">
    <w:abstractNumId w:val="22"/>
  </w:num>
  <w:num w:numId="16">
    <w:abstractNumId w:val="17"/>
  </w:num>
  <w:num w:numId="17">
    <w:abstractNumId w:val="7"/>
  </w:num>
  <w:num w:numId="18">
    <w:abstractNumId w:val="13"/>
  </w:num>
  <w:num w:numId="19">
    <w:abstractNumId w:val="16"/>
  </w:num>
  <w:num w:numId="20">
    <w:abstractNumId w:val="25"/>
  </w:num>
  <w:num w:numId="21">
    <w:abstractNumId w:val="24"/>
  </w:num>
  <w:num w:numId="22">
    <w:abstractNumId w:val="19"/>
  </w:num>
  <w:num w:numId="23">
    <w:abstractNumId w:val="20"/>
  </w:num>
  <w:num w:numId="24">
    <w:abstractNumId w:val="28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3"/>
  </w:num>
  <w:num w:numId="29">
    <w:abstractNumId w:val="18"/>
  </w:num>
  <w:num w:numId="30">
    <w:abstractNumId w:val="6"/>
  </w:num>
  <w:num w:numId="31">
    <w:abstractNumId w:val="27"/>
  </w:num>
  <w:num w:numId="32">
    <w:abstractNumId w:val="21"/>
  </w:num>
  <w:num w:numId="3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3442"/>
    <w:rsid w:val="00003FC4"/>
    <w:rsid w:val="0000476D"/>
    <w:rsid w:val="00004C60"/>
    <w:rsid w:val="00004EF2"/>
    <w:rsid w:val="00004F84"/>
    <w:rsid w:val="00005089"/>
    <w:rsid w:val="00005143"/>
    <w:rsid w:val="000054EA"/>
    <w:rsid w:val="00005AD7"/>
    <w:rsid w:val="00005CDC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6B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590"/>
    <w:rsid w:val="00016EBA"/>
    <w:rsid w:val="000174B5"/>
    <w:rsid w:val="0001766F"/>
    <w:rsid w:val="00020B46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0FD5"/>
    <w:rsid w:val="00031490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9BA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03C6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CE7"/>
    <w:rsid w:val="000841B8"/>
    <w:rsid w:val="00084B6C"/>
    <w:rsid w:val="00085287"/>
    <w:rsid w:val="00085988"/>
    <w:rsid w:val="00086334"/>
    <w:rsid w:val="00086437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15A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0C52"/>
    <w:rsid w:val="000C100B"/>
    <w:rsid w:val="000C2D3D"/>
    <w:rsid w:val="000C3702"/>
    <w:rsid w:val="000C3C38"/>
    <w:rsid w:val="000C3F1E"/>
    <w:rsid w:val="000C40E5"/>
    <w:rsid w:val="000C51E1"/>
    <w:rsid w:val="000C5D16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4BA4"/>
    <w:rsid w:val="000E51D8"/>
    <w:rsid w:val="000E5961"/>
    <w:rsid w:val="000E5E55"/>
    <w:rsid w:val="000E5E96"/>
    <w:rsid w:val="000E5FBF"/>
    <w:rsid w:val="000E61E0"/>
    <w:rsid w:val="000E622B"/>
    <w:rsid w:val="000E6AA4"/>
    <w:rsid w:val="000E6AC1"/>
    <w:rsid w:val="000E6B04"/>
    <w:rsid w:val="000E783A"/>
    <w:rsid w:val="000E7841"/>
    <w:rsid w:val="000F050D"/>
    <w:rsid w:val="000F0B53"/>
    <w:rsid w:val="000F10FB"/>
    <w:rsid w:val="000F1DC0"/>
    <w:rsid w:val="000F3874"/>
    <w:rsid w:val="000F3E8B"/>
    <w:rsid w:val="000F41BC"/>
    <w:rsid w:val="000F4C64"/>
    <w:rsid w:val="000F4D21"/>
    <w:rsid w:val="000F5391"/>
    <w:rsid w:val="000F59D3"/>
    <w:rsid w:val="000F5BC5"/>
    <w:rsid w:val="000F5CAF"/>
    <w:rsid w:val="000F5DE1"/>
    <w:rsid w:val="000F6CEB"/>
    <w:rsid w:val="000F6D38"/>
    <w:rsid w:val="000F7335"/>
    <w:rsid w:val="000F7DB2"/>
    <w:rsid w:val="001004AE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519"/>
    <w:rsid w:val="00106D5F"/>
    <w:rsid w:val="00106D82"/>
    <w:rsid w:val="00107940"/>
    <w:rsid w:val="001101CB"/>
    <w:rsid w:val="00110F5E"/>
    <w:rsid w:val="0011108C"/>
    <w:rsid w:val="00111829"/>
    <w:rsid w:val="00112800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17E13"/>
    <w:rsid w:val="0012054C"/>
    <w:rsid w:val="001209CE"/>
    <w:rsid w:val="00120C5B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060"/>
    <w:rsid w:val="0012532A"/>
    <w:rsid w:val="00125669"/>
    <w:rsid w:val="00126CD7"/>
    <w:rsid w:val="00127660"/>
    <w:rsid w:val="001306DD"/>
    <w:rsid w:val="0013175A"/>
    <w:rsid w:val="00131AD9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C6D"/>
    <w:rsid w:val="00136EC0"/>
    <w:rsid w:val="001376E9"/>
    <w:rsid w:val="00137C2C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1"/>
    <w:rsid w:val="00161BF6"/>
    <w:rsid w:val="001622D9"/>
    <w:rsid w:val="00162487"/>
    <w:rsid w:val="00163893"/>
    <w:rsid w:val="00163AE5"/>
    <w:rsid w:val="00163CAB"/>
    <w:rsid w:val="00163FA4"/>
    <w:rsid w:val="00164273"/>
    <w:rsid w:val="00164379"/>
    <w:rsid w:val="00164702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19E"/>
    <w:rsid w:val="00173942"/>
    <w:rsid w:val="00173D20"/>
    <w:rsid w:val="00173F81"/>
    <w:rsid w:val="00174BE9"/>
    <w:rsid w:val="00174E6C"/>
    <w:rsid w:val="00174FD5"/>
    <w:rsid w:val="00175241"/>
    <w:rsid w:val="00175809"/>
    <w:rsid w:val="001759FE"/>
    <w:rsid w:val="00175D4D"/>
    <w:rsid w:val="00175FC7"/>
    <w:rsid w:val="00176358"/>
    <w:rsid w:val="001767EB"/>
    <w:rsid w:val="001777B5"/>
    <w:rsid w:val="00177E85"/>
    <w:rsid w:val="0018077C"/>
    <w:rsid w:val="00180C45"/>
    <w:rsid w:val="00181443"/>
    <w:rsid w:val="00182E79"/>
    <w:rsid w:val="001839B5"/>
    <w:rsid w:val="00184137"/>
    <w:rsid w:val="00184E6E"/>
    <w:rsid w:val="00185127"/>
    <w:rsid w:val="00187CF5"/>
    <w:rsid w:val="0019002A"/>
    <w:rsid w:val="00190635"/>
    <w:rsid w:val="00190B80"/>
    <w:rsid w:val="00192175"/>
    <w:rsid w:val="00193414"/>
    <w:rsid w:val="00193543"/>
    <w:rsid w:val="00193C66"/>
    <w:rsid w:val="0019415A"/>
    <w:rsid w:val="00194647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97E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3402"/>
    <w:rsid w:val="001C401A"/>
    <w:rsid w:val="001C48A2"/>
    <w:rsid w:val="001C5887"/>
    <w:rsid w:val="001C5D0A"/>
    <w:rsid w:val="001C5F65"/>
    <w:rsid w:val="001C7712"/>
    <w:rsid w:val="001D052C"/>
    <w:rsid w:val="001D0C5D"/>
    <w:rsid w:val="001D12F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2F5C"/>
    <w:rsid w:val="001E4980"/>
    <w:rsid w:val="001E4F9D"/>
    <w:rsid w:val="001E523E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2FF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5E7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1567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6F"/>
    <w:rsid w:val="00235D74"/>
    <w:rsid w:val="00236969"/>
    <w:rsid w:val="002378A7"/>
    <w:rsid w:val="00237FC7"/>
    <w:rsid w:val="00240C30"/>
    <w:rsid w:val="00241287"/>
    <w:rsid w:val="00241651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6CE1"/>
    <w:rsid w:val="00246E87"/>
    <w:rsid w:val="002470CE"/>
    <w:rsid w:val="0024790D"/>
    <w:rsid w:val="00250664"/>
    <w:rsid w:val="002506AA"/>
    <w:rsid w:val="00251224"/>
    <w:rsid w:val="002513DA"/>
    <w:rsid w:val="0025256D"/>
    <w:rsid w:val="002528D3"/>
    <w:rsid w:val="00252991"/>
    <w:rsid w:val="00252EB8"/>
    <w:rsid w:val="00253298"/>
    <w:rsid w:val="00253326"/>
    <w:rsid w:val="002537A9"/>
    <w:rsid w:val="00253FE3"/>
    <w:rsid w:val="00254627"/>
    <w:rsid w:val="002547A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529"/>
    <w:rsid w:val="00271F4D"/>
    <w:rsid w:val="0027295C"/>
    <w:rsid w:val="002734C4"/>
    <w:rsid w:val="00273A3B"/>
    <w:rsid w:val="00273A8A"/>
    <w:rsid w:val="00273AC4"/>
    <w:rsid w:val="00273E1E"/>
    <w:rsid w:val="002744AD"/>
    <w:rsid w:val="00274906"/>
    <w:rsid w:val="00274907"/>
    <w:rsid w:val="0027490C"/>
    <w:rsid w:val="00274E32"/>
    <w:rsid w:val="00275A5C"/>
    <w:rsid w:val="00276178"/>
    <w:rsid w:val="00276E1C"/>
    <w:rsid w:val="00276E56"/>
    <w:rsid w:val="0027769C"/>
    <w:rsid w:val="002778FA"/>
    <w:rsid w:val="00277BE4"/>
    <w:rsid w:val="002805E5"/>
    <w:rsid w:val="00280DB8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1CEE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0953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1FA1"/>
    <w:rsid w:val="002B2E1D"/>
    <w:rsid w:val="002B3385"/>
    <w:rsid w:val="002B4060"/>
    <w:rsid w:val="002B5469"/>
    <w:rsid w:val="002B5CBD"/>
    <w:rsid w:val="002B5E66"/>
    <w:rsid w:val="002B6346"/>
    <w:rsid w:val="002B785B"/>
    <w:rsid w:val="002B7BFB"/>
    <w:rsid w:val="002C00B0"/>
    <w:rsid w:val="002C02AD"/>
    <w:rsid w:val="002C063F"/>
    <w:rsid w:val="002C0948"/>
    <w:rsid w:val="002C0A8E"/>
    <w:rsid w:val="002C1365"/>
    <w:rsid w:val="002C141B"/>
    <w:rsid w:val="002C1447"/>
    <w:rsid w:val="002C1455"/>
    <w:rsid w:val="002C1E04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1AFE"/>
    <w:rsid w:val="002D203C"/>
    <w:rsid w:val="002D22F4"/>
    <w:rsid w:val="002D24E4"/>
    <w:rsid w:val="002D25E4"/>
    <w:rsid w:val="002D2F16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6A71"/>
    <w:rsid w:val="002D75AB"/>
    <w:rsid w:val="002E0385"/>
    <w:rsid w:val="002E105B"/>
    <w:rsid w:val="002E12DC"/>
    <w:rsid w:val="002E1C0C"/>
    <w:rsid w:val="002E1D47"/>
    <w:rsid w:val="002E1E8F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48C"/>
    <w:rsid w:val="00301734"/>
    <w:rsid w:val="0030178B"/>
    <w:rsid w:val="00301AFF"/>
    <w:rsid w:val="00301F61"/>
    <w:rsid w:val="00301F99"/>
    <w:rsid w:val="003023F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62E9"/>
    <w:rsid w:val="00326303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84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9E2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E60"/>
    <w:rsid w:val="00344390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DEC"/>
    <w:rsid w:val="003513FB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26C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6320"/>
    <w:rsid w:val="003763C1"/>
    <w:rsid w:val="00376798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3D6C"/>
    <w:rsid w:val="003848B7"/>
    <w:rsid w:val="00384DF5"/>
    <w:rsid w:val="00385919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5E0"/>
    <w:rsid w:val="003935EF"/>
    <w:rsid w:val="003936F4"/>
    <w:rsid w:val="003937CC"/>
    <w:rsid w:val="003938DF"/>
    <w:rsid w:val="003945C7"/>
    <w:rsid w:val="00394A2F"/>
    <w:rsid w:val="00394CC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3841"/>
    <w:rsid w:val="003C42D5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16D"/>
    <w:rsid w:val="003E74C0"/>
    <w:rsid w:val="003E7FCE"/>
    <w:rsid w:val="003F0336"/>
    <w:rsid w:val="003F0E76"/>
    <w:rsid w:val="003F0E8A"/>
    <w:rsid w:val="003F3817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EF6"/>
    <w:rsid w:val="003F6F8E"/>
    <w:rsid w:val="003F738F"/>
    <w:rsid w:val="003F7DCB"/>
    <w:rsid w:val="00400B50"/>
    <w:rsid w:val="004014FF"/>
    <w:rsid w:val="00401760"/>
    <w:rsid w:val="00401A40"/>
    <w:rsid w:val="00401C6E"/>
    <w:rsid w:val="00401E14"/>
    <w:rsid w:val="00402CA0"/>
    <w:rsid w:val="00402F48"/>
    <w:rsid w:val="004032DA"/>
    <w:rsid w:val="004035BC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867"/>
    <w:rsid w:val="00405B20"/>
    <w:rsid w:val="00405C5E"/>
    <w:rsid w:val="00405F53"/>
    <w:rsid w:val="0040698D"/>
    <w:rsid w:val="00407011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C78"/>
    <w:rsid w:val="00414ECE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2C06"/>
    <w:rsid w:val="00422C4B"/>
    <w:rsid w:val="0042322A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5B"/>
    <w:rsid w:val="00427CBD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35B2A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5A4"/>
    <w:rsid w:val="00454972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A3F"/>
    <w:rsid w:val="00472CD7"/>
    <w:rsid w:val="00472DCA"/>
    <w:rsid w:val="0047414F"/>
    <w:rsid w:val="004757E4"/>
    <w:rsid w:val="00475D50"/>
    <w:rsid w:val="00476104"/>
    <w:rsid w:val="004768DC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83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1A48"/>
    <w:rsid w:val="004C26F4"/>
    <w:rsid w:val="004C2D88"/>
    <w:rsid w:val="004C33A5"/>
    <w:rsid w:val="004C3739"/>
    <w:rsid w:val="004C375D"/>
    <w:rsid w:val="004C4017"/>
    <w:rsid w:val="004C5341"/>
    <w:rsid w:val="004C5673"/>
    <w:rsid w:val="004C56CF"/>
    <w:rsid w:val="004C583A"/>
    <w:rsid w:val="004C5E17"/>
    <w:rsid w:val="004C5ED0"/>
    <w:rsid w:val="004C65A6"/>
    <w:rsid w:val="004C6C37"/>
    <w:rsid w:val="004C712B"/>
    <w:rsid w:val="004C73AB"/>
    <w:rsid w:val="004C7BF8"/>
    <w:rsid w:val="004D0AF9"/>
    <w:rsid w:val="004D0AFF"/>
    <w:rsid w:val="004D0F73"/>
    <w:rsid w:val="004D2039"/>
    <w:rsid w:val="004D27F7"/>
    <w:rsid w:val="004D40AB"/>
    <w:rsid w:val="004D4460"/>
    <w:rsid w:val="004D45B3"/>
    <w:rsid w:val="004D4AF3"/>
    <w:rsid w:val="004D592A"/>
    <w:rsid w:val="004D5D9C"/>
    <w:rsid w:val="004D5F58"/>
    <w:rsid w:val="004D601C"/>
    <w:rsid w:val="004D6089"/>
    <w:rsid w:val="004D64AF"/>
    <w:rsid w:val="004D6B4E"/>
    <w:rsid w:val="004D6F0B"/>
    <w:rsid w:val="004D6F48"/>
    <w:rsid w:val="004D766F"/>
    <w:rsid w:val="004D78A4"/>
    <w:rsid w:val="004E0039"/>
    <w:rsid w:val="004E03F9"/>
    <w:rsid w:val="004E05EC"/>
    <w:rsid w:val="004E0A0B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26D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74D5"/>
    <w:rsid w:val="00507527"/>
    <w:rsid w:val="00510CBA"/>
    <w:rsid w:val="005112AF"/>
    <w:rsid w:val="00511302"/>
    <w:rsid w:val="00511398"/>
    <w:rsid w:val="00511F2B"/>
    <w:rsid w:val="0051208F"/>
    <w:rsid w:val="00512602"/>
    <w:rsid w:val="0051288C"/>
    <w:rsid w:val="0051289E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17C57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1F9"/>
    <w:rsid w:val="005235EA"/>
    <w:rsid w:val="005237E8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B8C"/>
    <w:rsid w:val="00545F32"/>
    <w:rsid w:val="00546B92"/>
    <w:rsid w:val="005475A1"/>
    <w:rsid w:val="00547618"/>
    <w:rsid w:val="00547620"/>
    <w:rsid w:val="00550E80"/>
    <w:rsid w:val="005513BC"/>
    <w:rsid w:val="00551735"/>
    <w:rsid w:val="00551FB5"/>
    <w:rsid w:val="005523ED"/>
    <w:rsid w:val="00552566"/>
    <w:rsid w:val="00552881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24B"/>
    <w:rsid w:val="005576B2"/>
    <w:rsid w:val="00557874"/>
    <w:rsid w:val="00557AF5"/>
    <w:rsid w:val="00557C3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0DC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31C1"/>
    <w:rsid w:val="00594D1A"/>
    <w:rsid w:val="00594D56"/>
    <w:rsid w:val="005952AA"/>
    <w:rsid w:val="0059569B"/>
    <w:rsid w:val="005956F0"/>
    <w:rsid w:val="005958C1"/>
    <w:rsid w:val="00595AD4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1765"/>
    <w:rsid w:val="005A224C"/>
    <w:rsid w:val="005A22AA"/>
    <w:rsid w:val="005A2382"/>
    <w:rsid w:val="005A262F"/>
    <w:rsid w:val="005A3519"/>
    <w:rsid w:val="005A354A"/>
    <w:rsid w:val="005A378D"/>
    <w:rsid w:val="005A3E73"/>
    <w:rsid w:val="005A4CDA"/>
    <w:rsid w:val="005A4F5C"/>
    <w:rsid w:val="005A5211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400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5B13"/>
    <w:rsid w:val="005D6040"/>
    <w:rsid w:val="005D63B8"/>
    <w:rsid w:val="005D6E43"/>
    <w:rsid w:val="005D716D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7B3"/>
    <w:rsid w:val="005F2996"/>
    <w:rsid w:val="005F2DFE"/>
    <w:rsid w:val="005F324D"/>
    <w:rsid w:val="005F3560"/>
    <w:rsid w:val="005F3831"/>
    <w:rsid w:val="005F38F1"/>
    <w:rsid w:val="005F43C1"/>
    <w:rsid w:val="005F53E6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BC6"/>
    <w:rsid w:val="006013C8"/>
    <w:rsid w:val="00601418"/>
    <w:rsid w:val="00601EE5"/>
    <w:rsid w:val="0060205A"/>
    <w:rsid w:val="0060243C"/>
    <w:rsid w:val="00602D6A"/>
    <w:rsid w:val="00604723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5DA"/>
    <w:rsid w:val="00630AB1"/>
    <w:rsid w:val="00631748"/>
    <w:rsid w:val="0063189F"/>
    <w:rsid w:val="00631A20"/>
    <w:rsid w:val="00632CC9"/>
    <w:rsid w:val="00632F0A"/>
    <w:rsid w:val="0063337E"/>
    <w:rsid w:val="00633C81"/>
    <w:rsid w:val="006340E3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11"/>
    <w:rsid w:val="00646332"/>
    <w:rsid w:val="00646AAA"/>
    <w:rsid w:val="0064712C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3BA1"/>
    <w:rsid w:val="00664558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5CC8"/>
    <w:rsid w:val="00675D0B"/>
    <w:rsid w:val="006760A7"/>
    <w:rsid w:val="00676583"/>
    <w:rsid w:val="006767F9"/>
    <w:rsid w:val="006769DE"/>
    <w:rsid w:val="00676EE4"/>
    <w:rsid w:val="0067715E"/>
    <w:rsid w:val="006774C8"/>
    <w:rsid w:val="00677F55"/>
    <w:rsid w:val="00680442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6C12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91A"/>
    <w:rsid w:val="006A1A4B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721C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CD5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1F36"/>
    <w:rsid w:val="006D317B"/>
    <w:rsid w:val="006D3910"/>
    <w:rsid w:val="006D5FF2"/>
    <w:rsid w:val="006D6827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624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49A8"/>
    <w:rsid w:val="006F5CEF"/>
    <w:rsid w:val="006F5F49"/>
    <w:rsid w:val="006F6047"/>
    <w:rsid w:val="006F6760"/>
    <w:rsid w:val="006F70AE"/>
    <w:rsid w:val="006F76BA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569"/>
    <w:rsid w:val="00705BE9"/>
    <w:rsid w:val="00705F04"/>
    <w:rsid w:val="00706129"/>
    <w:rsid w:val="00706380"/>
    <w:rsid w:val="00707124"/>
    <w:rsid w:val="00707379"/>
    <w:rsid w:val="007073F4"/>
    <w:rsid w:val="007101AE"/>
    <w:rsid w:val="00710621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6C56"/>
    <w:rsid w:val="00727A38"/>
    <w:rsid w:val="00727BAC"/>
    <w:rsid w:val="00727CAB"/>
    <w:rsid w:val="00727F2F"/>
    <w:rsid w:val="00730A15"/>
    <w:rsid w:val="007310C3"/>
    <w:rsid w:val="007323A4"/>
    <w:rsid w:val="007325FC"/>
    <w:rsid w:val="00732F30"/>
    <w:rsid w:val="00733557"/>
    <w:rsid w:val="007337F5"/>
    <w:rsid w:val="00733B00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2CD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27"/>
    <w:rsid w:val="00752C5B"/>
    <w:rsid w:val="00752E6E"/>
    <w:rsid w:val="00753556"/>
    <w:rsid w:val="00754D30"/>
    <w:rsid w:val="00755676"/>
    <w:rsid w:val="007557B7"/>
    <w:rsid w:val="00755A31"/>
    <w:rsid w:val="0075786D"/>
    <w:rsid w:val="00757BF1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3A23"/>
    <w:rsid w:val="007641B7"/>
    <w:rsid w:val="007645A6"/>
    <w:rsid w:val="00764E2A"/>
    <w:rsid w:val="007655BD"/>
    <w:rsid w:val="0076578F"/>
    <w:rsid w:val="00765C5C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060C"/>
    <w:rsid w:val="00781177"/>
    <w:rsid w:val="00781841"/>
    <w:rsid w:val="00781A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255"/>
    <w:rsid w:val="007A14BF"/>
    <w:rsid w:val="007A19B6"/>
    <w:rsid w:val="007A1AF5"/>
    <w:rsid w:val="007A2091"/>
    <w:rsid w:val="007A2119"/>
    <w:rsid w:val="007A2409"/>
    <w:rsid w:val="007A372A"/>
    <w:rsid w:val="007A3C21"/>
    <w:rsid w:val="007A4234"/>
    <w:rsid w:val="007A447F"/>
    <w:rsid w:val="007A460D"/>
    <w:rsid w:val="007A4CFD"/>
    <w:rsid w:val="007A50B8"/>
    <w:rsid w:val="007A5D0B"/>
    <w:rsid w:val="007A5ECE"/>
    <w:rsid w:val="007A607A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60B"/>
    <w:rsid w:val="007B39D8"/>
    <w:rsid w:val="007B3C9E"/>
    <w:rsid w:val="007B3F6A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C7B43"/>
    <w:rsid w:val="007C7E2B"/>
    <w:rsid w:val="007D047E"/>
    <w:rsid w:val="007D1035"/>
    <w:rsid w:val="007D10DC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0A0E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AD2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142"/>
    <w:rsid w:val="00800D82"/>
    <w:rsid w:val="00800EBC"/>
    <w:rsid w:val="00800F7C"/>
    <w:rsid w:val="00801DA1"/>
    <w:rsid w:val="008020EE"/>
    <w:rsid w:val="008020F5"/>
    <w:rsid w:val="0080250D"/>
    <w:rsid w:val="00802D14"/>
    <w:rsid w:val="008038DF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33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2AC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1B0"/>
    <w:rsid w:val="0082524C"/>
    <w:rsid w:val="0082536F"/>
    <w:rsid w:val="0082581D"/>
    <w:rsid w:val="008262E9"/>
    <w:rsid w:val="00826AC4"/>
    <w:rsid w:val="008304D6"/>
    <w:rsid w:val="00830C75"/>
    <w:rsid w:val="00830D52"/>
    <w:rsid w:val="00831715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4C6"/>
    <w:rsid w:val="008379A4"/>
    <w:rsid w:val="00837F51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4E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57767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47"/>
    <w:rsid w:val="00863ACB"/>
    <w:rsid w:val="00863F45"/>
    <w:rsid w:val="00863F75"/>
    <w:rsid w:val="00864262"/>
    <w:rsid w:val="00864444"/>
    <w:rsid w:val="0086485C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1F0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0D1"/>
    <w:rsid w:val="00883698"/>
    <w:rsid w:val="00883920"/>
    <w:rsid w:val="00883992"/>
    <w:rsid w:val="00883BB4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30C"/>
    <w:rsid w:val="00891C7F"/>
    <w:rsid w:val="00891CE4"/>
    <w:rsid w:val="0089221C"/>
    <w:rsid w:val="00892235"/>
    <w:rsid w:val="00892E38"/>
    <w:rsid w:val="00893160"/>
    <w:rsid w:val="00893AE1"/>
    <w:rsid w:val="00893BEE"/>
    <w:rsid w:val="00894BF8"/>
    <w:rsid w:val="00894E48"/>
    <w:rsid w:val="00894EA4"/>
    <w:rsid w:val="00895073"/>
    <w:rsid w:val="0089511F"/>
    <w:rsid w:val="00895FD9"/>
    <w:rsid w:val="00896515"/>
    <w:rsid w:val="00896AC4"/>
    <w:rsid w:val="00896D3D"/>
    <w:rsid w:val="00896EE9"/>
    <w:rsid w:val="00897186"/>
    <w:rsid w:val="00897F8E"/>
    <w:rsid w:val="008A058C"/>
    <w:rsid w:val="008A114A"/>
    <w:rsid w:val="008A18A6"/>
    <w:rsid w:val="008A1B9B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EB4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2A39"/>
    <w:rsid w:val="008E353D"/>
    <w:rsid w:val="008E3732"/>
    <w:rsid w:val="008E3809"/>
    <w:rsid w:val="008E3C8E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454"/>
    <w:rsid w:val="008E6DC4"/>
    <w:rsid w:val="008E6F46"/>
    <w:rsid w:val="008E7512"/>
    <w:rsid w:val="008E770D"/>
    <w:rsid w:val="008E7A17"/>
    <w:rsid w:val="008E7A41"/>
    <w:rsid w:val="008E7FC8"/>
    <w:rsid w:val="008F0589"/>
    <w:rsid w:val="008F06E8"/>
    <w:rsid w:val="008F0FFB"/>
    <w:rsid w:val="008F13C7"/>
    <w:rsid w:val="008F264E"/>
    <w:rsid w:val="008F2990"/>
    <w:rsid w:val="008F2C5D"/>
    <w:rsid w:val="008F2F96"/>
    <w:rsid w:val="008F37FB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1C1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1E78"/>
    <w:rsid w:val="009122E8"/>
    <w:rsid w:val="0091346F"/>
    <w:rsid w:val="00913CEC"/>
    <w:rsid w:val="00913D20"/>
    <w:rsid w:val="00913F33"/>
    <w:rsid w:val="00914D1A"/>
    <w:rsid w:val="0091505B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B6E"/>
    <w:rsid w:val="00921ED4"/>
    <w:rsid w:val="0092201A"/>
    <w:rsid w:val="00922A66"/>
    <w:rsid w:val="00923221"/>
    <w:rsid w:val="00923471"/>
    <w:rsid w:val="009234DA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65F"/>
    <w:rsid w:val="00930B0A"/>
    <w:rsid w:val="00931081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675"/>
    <w:rsid w:val="00940719"/>
    <w:rsid w:val="009409E7"/>
    <w:rsid w:val="00940D7B"/>
    <w:rsid w:val="00940F5D"/>
    <w:rsid w:val="00941B15"/>
    <w:rsid w:val="00942941"/>
    <w:rsid w:val="00942C36"/>
    <w:rsid w:val="00943218"/>
    <w:rsid w:val="0094352B"/>
    <w:rsid w:val="009437D8"/>
    <w:rsid w:val="00943DA2"/>
    <w:rsid w:val="00943FF4"/>
    <w:rsid w:val="00944982"/>
    <w:rsid w:val="00944A88"/>
    <w:rsid w:val="00944E54"/>
    <w:rsid w:val="009455B1"/>
    <w:rsid w:val="00946336"/>
    <w:rsid w:val="00947067"/>
    <w:rsid w:val="0094792F"/>
    <w:rsid w:val="00947EB4"/>
    <w:rsid w:val="0095037E"/>
    <w:rsid w:val="00950A2B"/>
    <w:rsid w:val="00951048"/>
    <w:rsid w:val="009512FC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73D0"/>
    <w:rsid w:val="00957796"/>
    <w:rsid w:val="00957BBF"/>
    <w:rsid w:val="00957F2D"/>
    <w:rsid w:val="0096065C"/>
    <w:rsid w:val="00960725"/>
    <w:rsid w:val="0096087B"/>
    <w:rsid w:val="0096095F"/>
    <w:rsid w:val="00960A08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0F72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083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3F13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4FD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A74D8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B7AF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443B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655"/>
    <w:rsid w:val="009D37B5"/>
    <w:rsid w:val="009D37D0"/>
    <w:rsid w:val="009D4067"/>
    <w:rsid w:val="009D4793"/>
    <w:rsid w:val="009D4FDB"/>
    <w:rsid w:val="009D54A8"/>
    <w:rsid w:val="009D575E"/>
    <w:rsid w:val="009D6A3C"/>
    <w:rsid w:val="009D6BEE"/>
    <w:rsid w:val="009D7824"/>
    <w:rsid w:val="009D793E"/>
    <w:rsid w:val="009D7D02"/>
    <w:rsid w:val="009E0083"/>
    <w:rsid w:val="009E05D1"/>
    <w:rsid w:val="009E0CFE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53"/>
    <w:rsid w:val="00A00B60"/>
    <w:rsid w:val="00A00D5E"/>
    <w:rsid w:val="00A015BD"/>
    <w:rsid w:val="00A019A7"/>
    <w:rsid w:val="00A02042"/>
    <w:rsid w:val="00A02605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CC"/>
    <w:rsid w:val="00A07C8C"/>
    <w:rsid w:val="00A07D9A"/>
    <w:rsid w:val="00A07DBB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3FB"/>
    <w:rsid w:val="00A23CBB"/>
    <w:rsid w:val="00A24003"/>
    <w:rsid w:val="00A24215"/>
    <w:rsid w:val="00A24358"/>
    <w:rsid w:val="00A25753"/>
    <w:rsid w:val="00A257AD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25B4"/>
    <w:rsid w:val="00A32E36"/>
    <w:rsid w:val="00A33544"/>
    <w:rsid w:val="00A33818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00"/>
    <w:rsid w:val="00A4479B"/>
    <w:rsid w:val="00A44B85"/>
    <w:rsid w:val="00A4512E"/>
    <w:rsid w:val="00A4523B"/>
    <w:rsid w:val="00A45C06"/>
    <w:rsid w:val="00A46111"/>
    <w:rsid w:val="00A4626F"/>
    <w:rsid w:val="00A4680B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575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24A0"/>
    <w:rsid w:val="00A6418E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2E8E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7B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0E68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6C3B"/>
    <w:rsid w:val="00AB7ADE"/>
    <w:rsid w:val="00AB7D5C"/>
    <w:rsid w:val="00AB7FB3"/>
    <w:rsid w:val="00AC03A8"/>
    <w:rsid w:val="00AC0604"/>
    <w:rsid w:val="00AC0D76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3CA3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D71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FC3"/>
    <w:rsid w:val="00B03532"/>
    <w:rsid w:val="00B039DC"/>
    <w:rsid w:val="00B03BE4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032A"/>
    <w:rsid w:val="00B10517"/>
    <w:rsid w:val="00B11CD7"/>
    <w:rsid w:val="00B11E45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D3C"/>
    <w:rsid w:val="00B16EE4"/>
    <w:rsid w:val="00B170C7"/>
    <w:rsid w:val="00B171E0"/>
    <w:rsid w:val="00B17440"/>
    <w:rsid w:val="00B176E8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077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55A"/>
    <w:rsid w:val="00B40308"/>
    <w:rsid w:val="00B41AE6"/>
    <w:rsid w:val="00B4286A"/>
    <w:rsid w:val="00B431CD"/>
    <w:rsid w:val="00B436AC"/>
    <w:rsid w:val="00B446CD"/>
    <w:rsid w:val="00B4530D"/>
    <w:rsid w:val="00B45606"/>
    <w:rsid w:val="00B460D6"/>
    <w:rsid w:val="00B462FA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762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26C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E48"/>
    <w:rsid w:val="00B66CEB"/>
    <w:rsid w:val="00B66F91"/>
    <w:rsid w:val="00B673C3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241"/>
    <w:rsid w:val="00B7362C"/>
    <w:rsid w:val="00B73A46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34D"/>
    <w:rsid w:val="00B84528"/>
    <w:rsid w:val="00B84A56"/>
    <w:rsid w:val="00B850AB"/>
    <w:rsid w:val="00B860E9"/>
    <w:rsid w:val="00B8716E"/>
    <w:rsid w:val="00B87301"/>
    <w:rsid w:val="00B8773E"/>
    <w:rsid w:val="00B87AF5"/>
    <w:rsid w:val="00B87E8C"/>
    <w:rsid w:val="00B90619"/>
    <w:rsid w:val="00B9067D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205"/>
    <w:rsid w:val="00BA042C"/>
    <w:rsid w:val="00BA0979"/>
    <w:rsid w:val="00BA0F40"/>
    <w:rsid w:val="00BA153D"/>
    <w:rsid w:val="00BA1756"/>
    <w:rsid w:val="00BA18C3"/>
    <w:rsid w:val="00BA18F9"/>
    <w:rsid w:val="00BA23A5"/>
    <w:rsid w:val="00BA23DB"/>
    <w:rsid w:val="00BA2BE7"/>
    <w:rsid w:val="00BA2EFD"/>
    <w:rsid w:val="00BA2F60"/>
    <w:rsid w:val="00BA4205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32"/>
    <w:rsid w:val="00BB258E"/>
    <w:rsid w:val="00BB2CE6"/>
    <w:rsid w:val="00BB2FAE"/>
    <w:rsid w:val="00BB3292"/>
    <w:rsid w:val="00BB398D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6FBF"/>
    <w:rsid w:val="00BC7004"/>
    <w:rsid w:val="00BC7684"/>
    <w:rsid w:val="00BD1397"/>
    <w:rsid w:val="00BD184B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62B8"/>
    <w:rsid w:val="00BD78E2"/>
    <w:rsid w:val="00BE0440"/>
    <w:rsid w:val="00BE1004"/>
    <w:rsid w:val="00BE1113"/>
    <w:rsid w:val="00BE1EDB"/>
    <w:rsid w:val="00BE442C"/>
    <w:rsid w:val="00BE521A"/>
    <w:rsid w:val="00BE5560"/>
    <w:rsid w:val="00BE58C5"/>
    <w:rsid w:val="00BE69BD"/>
    <w:rsid w:val="00BE74CA"/>
    <w:rsid w:val="00BE78D3"/>
    <w:rsid w:val="00BF00CB"/>
    <w:rsid w:val="00BF08A6"/>
    <w:rsid w:val="00BF0BD8"/>
    <w:rsid w:val="00BF0BFA"/>
    <w:rsid w:val="00BF0FFB"/>
    <w:rsid w:val="00BF1A62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D05"/>
    <w:rsid w:val="00BF4FC0"/>
    <w:rsid w:val="00BF5930"/>
    <w:rsid w:val="00BF5F78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7355"/>
    <w:rsid w:val="00C17D01"/>
    <w:rsid w:val="00C2032B"/>
    <w:rsid w:val="00C20679"/>
    <w:rsid w:val="00C216B0"/>
    <w:rsid w:val="00C21D93"/>
    <w:rsid w:val="00C21DA1"/>
    <w:rsid w:val="00C221BC"/>
    <w:rsid w:val="00C2223C"/>
    <w:rsid w:val="00C235F4"/>
    <w:rsid w:val="00C23729"/>
    <w:rsid w:val="00C242AB"/>
    <w:rsid w:val="00C246B8"/>
    <w:rsid w:val="00C24CBB"/>
    <w:rsid w:val="00C24EDD"/>
    <w:rsid w:val="00C24F4F"/>
    <w:rsid w:val="00C251F7"/>
    <w:rsid w:val="00C25240"/>
    <w:rsid w:val="00C25411"/>
    <w:rsid w:val="00C25873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B1E"/>
    <w:rsid w:val="00C44D5F"/>
    <w:rsid w:val="00C452B0"/>
    <w:rsid w:val="00C4550B"/>
    <w:rsid w:val="00C4557C"/>
    <w:rsid w:val="00C45A16"/>
    <w:rsid w:val="00C45B05"/>
    <w:rsid w:val="00C465F2"/>
    <w:rsid w:val="00C46ADF"/>
    <w:rsid w:val="00C46C60"/>
    <w:rsid w:val="00C46E39"/>
    <w:rsid w:val="00C472DF"/>
    <w:rsid w:val="00C475F8"/>
    <w:rsid w:val="00C500FF"/>
    <w:rsid w:val="00C50252"/>
    <w:rsid w:val="00C5041A"/>
    <w:rsid w:val="00C50843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74F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6240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C7C96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3D80"/>
    <w:rsid w:val="00CD4AE9"/>
    <w:rsid w:val="00CD4D37"/>
    <w:rsid w:val="00CD4FE5"/>
    <w:rsid w:val="00CD5150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33C"/>
    <w:rsid w:val="00CE0579"/>
    <w:rsid w:val="00CE05E6"/>
    <w:rsid w:val="00CE0AF6"/>
    <w:rsid w:val="00CE12B3"/>
    <w:rsid w:val="00CE2936"/>
    <w:rsid w:val="00CE2B8A"/>
    <w:rsid w:val="00CE3D92"/>
    <w:rsid w:val="00CE4B5F"/>
    <w:rsid w:val="00CE4CAB"/>
    <w:rsid w:val="00CE505A"/>
    <w:rsid w:val="00CE5E03"/>
    <w:rsid w:val="00CE6312"/>
    <w:rsid w:val="00CE696E"/>
    <w:rsid w:val="00CE6ABF"/>
    <w:rsid w:val="00CE6DC7"/>
    <w:rsid w:val="00CE712B"/>
    <w:rsid w:val="00CE755B"/>
    <w:rsid w:val="00CF0E87"/>
    <w:rsid w:val="00CF0ED7"/>
    <w:rsid w:val="00CF12C9"/>
    <w:rsid w:val="00CF1584"/>
    <w:rsid w:val="00CF191C"/>
    <w:rsid w:val="00CF2053"/>
    <w:rsid w:val="00CF2073"/>
    <w:rsid w:val="00CF252F"/>
    <w:rsid w:val="00CF27D0"/>
    <w:rsid w:val="00CF2BC6"/>
    <w:rsid w:val="00CF31A2"/>
    <w:rsid w:val="00CF569C"/>
    <w:rsid w:val="00CF56D8"/>
    <w:rsid w:val="00CF6566"/>
    <w:rsid w:val="00CF7AD0"/>
    <w:rsid w:val="00CF7EBC"/>
    <w:rsid w:val="00D004EE"/>
    <w:rsid w:val="00D0126F"/>
    <w:rsid w:val="00D01665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5F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2A7"/>
    <w:rsid w:val="00D17AA5"/>
    <w:rsid w:val="00D17B60"/>
    <w:rsid w:val="00D17F9B"/>
    <w:rsid w:val="00D201AA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44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1F9E"/>
    <w:rsid w:val="00D6279F"/>
    <w:rsid w:val="00D6294C"/>
    <w:rsid w:val="00D62F83"/>
    <w:rsid w:val="00D63312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83F"/>
    <w:rsid w:val="00D67B48"/>
    <w:rsid w:val="00D71E8A"/>
    <w:rsid w:val="00D73300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09"/>
    <w:rsid w:val="00D76259"/>
    <w:rsid w:val="00D76A94"/>
    <w:rsid w:val="00D77545"/>
    <w:rsid w:val="00D776A4"/>
    <w:rsid w:val="00D802BC"/>
    <w:rsid w:val="00D80605"/>
    <w:rsid w:val="00D80DDF"/>
    <w:rsid w:val="00D80E7E"/>
    <w:rsid w:val="00D81CE8"/>
    <w:rsid w:val="00D81E35"/>
    <w:rsid w:val="00D82233"/>
    <w:rsid w:val="00D826C7"/>
    <w:rsid w:val="00D83793"/>
    <w:rsid w:val="00D84269"/>
    <w:rsid w:val="00D84B27"/>
    <w:rsid w:val="00D84CA5"/>
    <w:rsid w:val="00D8593E"/>
    <w:rsid w:val="00D85BC5"/>
    <w:rsid w:val="00D860BA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9C4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AA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495D"/>
    <w:rsid w:val="00DB592B"/>
    <w:rsid w:val="00DB5F4B"/>
    <w:rsid w:val="00DB63FE"/>
    <w:rsid w:val="00DB6432"/>
    <w:rsid w:val="00DB6E93"/>
    <w:rsid w:val="00DB77F5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351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01B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2D64"/>
    <w:rsid w:val="00DD31AE"/>
    <w:rsid w:val="00DD3E32"/>
    <w:rsid w:val="00DD41A3"/>
    <w:rsid w:val="00DD4612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1B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4E76"/>
    <w:rsid w:val="00E0565B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E5C"/>
    <w:rsid w:val="00E31FD4"/>
    <w:rsid w:val="00E32460"/>
    <w:rsid w:val="00E324DE"/>
    <w:rsid w:val="00E32996"/>
    <w:rsid w:val="00E330C2"/>
    <w:rsid w:val="00E334E3"/>
    <w:rsid w:val="00E3398A"/>
    <w:rsid w:val="00E3476C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18B9"/>
    <w:rsid w:val="00E41F3A"/>
    <w:rsid w:val="00E439E9"/>
    <w:rsid w:val="00E43C1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0FA1"/>
    <w:rsid w:val="00E521F7"/>
    <w:rsid w:val="00E5275C"/>
    <w:rsid w:val="00E528FF"/>
    <w:rsid w:val="00E52E0F"/>
    <w:rsid w:val="00E5310A"/>
    <w:rsid w:val="00E5318E"/>
    <w:rsid w:val="00E53F05"/>
    <w:rsid w:val="00E5409A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231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2A2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51E"/>
    <w:rsid w:val="00E84D2B"/>
    <w:rsid w:val="00E84D72"/>
    <w:rsid w:val="00E857C6"/>
    <w:rsid w:val="00E85BD5"/>
    <w:rsid w:val="00E868A1"/>
    <w:rsid w:val="00E87B0A"/>
    <w:rsid w:val="00E87FC1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2D8"/>
    <w:rsid w:val="00EA54F6"/>
    <w:rsid w:val="00EA5E29"/>
    <w:rsid w:val="00EA676C"/>
    <w:rsid w:val="00EA76EF"/>
    <w:rsid w:val="00EB048F"/>
    <w:rsid w:val="00EB05B7"/>
    <w:rsid w:val="00EB15F8"/>
    <w:rsid w:val="00EB16CA"/>
    <w:rsid w:val="00EB179C"/>
    <w:rsid w:val="00EB1DA5"/>
    <w:rsid w:val="00EB1DAF"/>
    <w:rsid w:val="00EB200C"/>
    <w:rsid w:val="00EB2BFB"/>
    <w:rsid w:val="00EB2EA0"/>
    <w:rsid w:val="00EB2EFA"/>
    <w:rsid w:val="00EB3188"/>
    <w:rsid w:val="00EB33FF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81B"/>
    <w:rsid w:val="00ED6C83"/>
    <w:rsid w:val="00EE0499"/>
    <w:rsid w:val="00EE0A7B"/>
    <w:rsid w:val="00EE0C69"/>
    <w:rsid w:val="00EE12D1"/>
    <w:rsid w:val="00EE1304"/>
    <w:rsid w:val="00EE2366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50"/>
    <w:rsid w:val="00EE556E"/>
    <w:rsid w:val="00EE5683"/>
    <w:rsid w:val="00EE5FBC"/>
    <w:rsid w:val="00EE6DFD"/>
    <w:rsid w:val="00EE771F"/>
    <w:rsid w:val="00EF05F2"/>
    <w:rsid w:val="00EF1891"/>
    <w:rsid w:val="00EF3560"/>
    <w:rsid w:val="00EF3D1C"/>
    <w:rsid w:val="00EF44FE"/>
    <w:rsid w:val="00EF45E9"/>
    <w:rsid w:val="00EF4DE0"/>
    <w:rsid w:val="00EF5F45"/>
    <w:rsid w:val="00EF5FFA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625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761"/>
    <w:rsid w:val="00F228D0"/>
    <w:rsid w:val="00F22A9E"/>
    <w:rsid w:val="00F22DDC"/>
    <w:rsid w:val="00F22DDF"/>
    <w:rsid w:val="00F2364D"/>
    <w:rsid w:val="00F244E7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489A"/>
    <w:rsid w:val="00F55105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3F2"/>
    <w:rsid w:val="00F72461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77B6B"/>
    <w:rsid w:val="00F80DDB"/>
    <w:rsid w:val="00F82978"/>
    <w:rsid w:val="00F82A55"/>
    <w:rsid w:val="00F82C1E"/>
    <w:rsid w:val="00F83B30"/>
    <w:rsid w:val="00F84046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26F"/>
    <w:rsid w:val="00F90338"/>
    <w:rsid w:val="00F9056D"/>
    <w:rsid w:val="00F905B7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5A9B"/>
    <w:rsid w:val="00F9612B"/>
    <w:rsid w:val="00F970E5"/>
    <w:rsid w:val="00F9714B"/>
    <w:rsid w:val="00F975BD"/>
    <w:rsid w:val="00F97CE9"/>
    <w:rsid w:val="00FA03BF"/>
    <w:rsid w:val="00FA05D9"/>
    <w:rsid w:val="00FA110E"/>
    <w:rsid w:val="00FA1E83"/>
    <w:rsid w:val="00FA2840"/>
    <w:rsid w:val="00FA2D10"/>
    <w:rsid w:val="00FA3A60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5D8"/>
    <w:rsid w:val="00FB0670"/>
    <w:rsid w:val="00FB08D0"/>
    <w:rsid w:val="00FB0B00"/>
    <w:rsid w:val="00FB16A6"/>
    <w:rsid w:val="00FB2338"/>
    <w:rsid w:val="00FB2664"/>
    <w:rsid w:val="00FB3415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300"/>
    <w:rsid w:val="00FC7958"/>
    <w:rsid w:val="00FC7D7E"/>
    <w:rsid w:val="00FC7E20"/>
    <w:rsid w:val="00FC7F9F"/>
    <w:rsid w:val="00FD0B79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335E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FAC"/>
    <w:rsid w:val="00FE4FD7"/>
    <w:rsid w:val="00FE56CF"/>
    <w:rsid w:val="00FE589F"/>
    <w:rsid w:val="00FE5C07"/>
    <w:rsid w:val="00FE5CE9"/>
    <w:rsid w:val="00FE5DE0"/>
    <w:rsid w:val="00FE6167"/>
    <w:rsid w:val="00FE66B5"/>
    <w:rsid w:val="00FE7213"/>
    <w:rsid w:val="00FF0B0D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09EE6-C2C0-4B48-A6D8-B6E43C1788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5716746-add9-412a-97a9-1b5167d151a3"/>
    <ds:schemaRef ds:uri="http://schemas.microsoft.com/sharepoint/v3"/>
    <ds:schemaRef ds:uri="http://schemas.microsoft.com/office/2006/metadata/properties"/>
    <ds:schemaRef ds:uri="4243d5be-521d-4052-81ca-f0f31ea6f2da"/>
    <ds:schemaRef ds:uri="f6ba49b0-bcda-4796-8236-5b5cc1493ace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6B6F201-0CC0-424A-9DDA-C0426E284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764BE8-20B7-439E-A3F5-CFE9AFD9D6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2025-05-07T10:35:00Z</cp:lastPrinted>
  <dcterms:created xsi:type="dcterms:W3CDTF">2025-05-08T10:37:00Z</dcterms:created>
  <dcterms:modified xsi:type="dcterms:W3CDTF">2025-05-08T10:37:00Z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