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61685" w14:textId="1B639D5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FE1E01">
        <w:rPr>
          <w:rFonts w:asciiTheme="majorBidi" w:hAnsiTheme="majorBidi" w:cstheme="majorBidi"/>
          <w:b/>
          <w:bCs/>
          <w:sz w:val="52"/>
          <w:szCs w:val="52"/>
          <w:cs/>
        </w:rPr>
        <w:t>บริษัท โกลบอล</w:t>
      </w:r>
      <w:r w:rsidR="00880EC8" w:rsidRPr="00FE1E0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กรีนเคมิคอล </w:t>
      </w:r>
      <w:r w:rsidRPr="00FE1E0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จำกัด (มหาชน)  </w:t>
      </w:r>
    </w:p>
    <w:p w14:paraId="18EAA8A3" w14:textId="77777777" w:rsidR="00FB0AA2" w:rsidRPr="00FE1E01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E1E01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D543128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44"/>
          <w:szCs w:val="44"/>
        </w:rPr>
      </w:pPr>
    </w:p>
    <w:p w14:paraId="21EEBCDD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ระหว่างกาลแบบย่อ</w:t>
      </w:r>
    </w:p>
    <w:p w14:paraId="5ED026C0" w14:textId="5F247E3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="0057185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571859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571859">
        <w:rPr>
          <w:rFonts w:asciiTheme="majorBidi" w:hAnsiTheme="majorBidi" w:cstheme="majorBidi"/>
          <w:sz w:val="32"/>
          <w:szCs w:val="32"/>
        </w:rPr>
        <w:t>3</w:t>
      </w:r>
      <w:r w:rsidR="000E7175">
        <w:rPr>
          <w:rFonts w:asciiTheme="majorBidi" w:hAnsiTheme="majorBidi" w:cstheme="majorBidi"/>
          <w:sz w:val="32"/>
          <w:szCs w:val="32"/>
        </w:rPr>
        <w:t>1</w:t>
      </w:r>
      <w:r w:rsidR="00571859">
        <w:rPr>
          <w:rFonts w:asciiTheme="majorBidi" w:hAnsiTheme="majorBidi" w:cstheme="majorBidi"/>
          <w:sz w:val="32"/>
          <w:szCs w:val="32"/>
        </w:rPr>
        <w:t xml:space="preserve"> </w:t>
      </w:r>
      <w:r w:rsidR="005E3A1E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5718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C439B" w:rsidRPr="003C439B">
        <w:rPr>
          <w:rFonts w:asciiTheme="majorBidi" w:hAnsiTheme="majorBidi" w:cstheme="majorBidi"/>
          <w:sz w:val="32"/>
          <w:szCs w:val="32"/>
        </w:rPr>
        <w:t>256</w:t>
      </w:r>
      <w:r w:rsidR="005E3A1E">
        <w:rPr>
          <w:rFonts w:asciiTheme="majorBidi" w:hAnsiTheme="majorBidi" w:cstheme="majorBidi" w:hint="cs"/>
          <w:sz w:val="32"/>
          <w:szCs w:val="32"/>
          <w:cs/>
        </w:rPr>
        <w:t>8</w:t>
      </w:r>
    </w:p>
    <w:p w14:paraId="726B83FD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  <w:lang w:eastAsia="ja-JP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แล</w:t>
      </w:r>
      <w:r w:rsidRPr="00FE1E01">
        <w:rPr>
          <w:rFonts w:asciiTheme="majorBidi" w:hAnsiTheme="majorBidi" w:cstheme="majorBidi"/>
          <w:sz w:val="32"/>
          <w:szCs w:val="32"/>
          <w:cs/>
          <w:lang w:eastAsia="ja-JP"/>
        </w:rPr>
        <w:t>ะ</w:t>
      </w:r>
    </w:p>
    <w:p w14:paraId="21B384DC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  <w:r w:rsidRPr="00FE1E01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FE1E01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นการสอบทานของผู้สอบบัญชีรับอ</w:t>
      </w:r>
      <w:r w:rsidRPr="00FE1E01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7EFCC0D0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17DE40C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15A27D33" w14:textId="77777777" w:rsidR="00FB0AA2" w:rsidRPr="00FE1E01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15A9C307" w14:textId="77777777" w:rsidR="00FB0AA2" w:rsidRPr="00FE1E01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CABB18B" w14:textId="77777777" w:rsidR="00FB0AA2" w:rsidRPr="00FE1E01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1C6FEB5" w14:textId="77777777" w:rsidR="00FB0AA2" w:rsidRPr="00FE1E01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A263E18" w14:textId="77777777" w:rsidR="00FB0AA2" w:rsidRPr="00FE1E01" w:rsidRDefault="00FB0AA2" w:rsidP="00FB0AA2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B0AA2" w:rsidRPr="00FE1E01" w:rsidSect="00521944">
          <w:headerReference w:type="defaul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0828FE7B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7B76D68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2ECF584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7938E6A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2CB3A99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993BB01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379CA69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2570F11" w14:textId="77777777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0E9A862" w14:textId="77777777" w:rsidR="00FB0AA2" w:rsidRPr="00FE1E01" w:rsidRDefault="00FB0AA2" w:rsidP="00FB0AA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EEDB40E" w14:textId="4B0C2EB6" w:rsidR="00FB0AA2" w:rsidRPr="00FE1E01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คณะกรรมการบริษัท </w:t>
      </w:r>
      <w:bookmarkStart w:id="0" w:name="_Hlk97220837"/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โกลบอล</w:t>
      </w:r>
      <w:r w:rsidR="00880EC8" w:rsidRPr="00FE1E0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กรีนเคมิคอล </w:t>
      </w:r>
      <w:r w:rsidRPr="00FE1E01">
        <w:rPr>
          <w:rFonts w:asciiTheme="majorBidi" w:hAnsiTheme="majorBidi" w:cstheme="majorBidi"/>
          <w:b/>
          <w:bCs/>
          <w:sz w:val="32"/>
          <w:szCs w:val="32"/>
          <w:cs/>
        </w:rPr>
        <w:t>จำกัด (มหาชน)</w:t>
      </w:r>
      <w:bookmarkEnd w:id="0"/>
    </w:p>
    <w:p w14:paraId="002188FB" w14:textId="77777777" w:rsidR="00FB0AA2" w:rsidRPr="00FE1E01" w:rsidRDefault="00FB0AA2" w:rsidP="00FB0AA2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0AF1712" w14:textId="07B13814" w:rsidR="005E3A1E" w:rsidRPr="00286E75" w:rsidRDefault="005E3A1E" w:rsidP="005E3A1E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286E75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>
        <w:rPr>
          <w:rFonts w:asciiTheme="majorBidi" w:eastAsia="Angsana New" w:hAnsiTheme="majorBidi" w:cstheme="majorBidi"/>
          <w:sz w:val="30"/>
          <w:szCs w:val="30"/>
          <w:cs/>
        </w:rPr>
        <w:t>ง</w:t>
      </w:r>
      <w:r>
        <w:rPr>
          <w:rFonts w:asciiTheme="majorBidi" w:eastAsia="Angsana New" w:hAnsiTheme="majorBidi" w:cstheme="majorBidi" w:hint="cs"/>
          <w:sz w:val="30"/>
          <w:szCs w:val="30"/>
          <w:cs/>
        </w:rPr>
        <w:t>บ</w:t>
      </w:r>
      <w:r>
        <w:rPr>
          <w:rFonts w:asciiTheme="majorBidi" w:eastAsia="Angsana New" w:hAnsiTheme="majorBidi" w:cstheme="majorBidi"/>
          <w:sz w:val="30"/>
          <w:szCs w:val="30"/>
          <w:cs/>
        </w:rPr>
        <w:t>ฐานะการเงิน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>รวมและ</w:t>
      </w:r>
      <w:r>
        <w:rPr>
          <w:rFonts w:asciiTheme="majorBidi" w:eastAsia="Angsana New" w:hAnsiTheme="majorBidi" w:cstheme="majorBidi"/>
          <w:sz w:val="30"/>
          <w:szCs w:val="30"/>
          <w:cs/>
        </w:rPr>
        <w:t>งบฐานะการเงิน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 xml:space="preserve">เฉพาะกิจการ </w:t>
      </w:r>
      <w:r w:rsidRPr="00286E7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86E75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286E7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286E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86E7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งบกำไรขาดทุนรวมและงบกำไรขาดทุนเฉพาะกิจการ </w:t>
      </w:r>
      <w:r w:rsidRPr="00286E75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286E75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Pr="00286E75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286E7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286E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86E75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286E75">
        <w:rPr>
          <w:rFonts w:ascii="Angsana New" w:hAnsi="Angsana New"/>
          <w:sz w:val="30"/>
          <w:szCs w:val="30"/>
        </w:rPr>
        <w:t xml:space="preserve"> </w:t>
      </w:r>
      <w:r w:rsidR="008E624A" w:rsidRPr="008E624A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="008E624A" w:rsidRPr="008E624A">
        <w:rPr>
          <w:rFonts w:ascii="Angsana New" w:hAnsi="Angsana New"/>
          <w:sz w:val="30"/>
          <w:szCs w:val="30"/>
          <w:cs/>
        </w:rPr>
        <w:t xml:space="preserve"> (</w:t>
      </w:r>
      <w:r w:rsidR="008E624A" w:rsidRPr="008E624A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8E624A" w:rsidRPr="008E624A">
        <w:rPr>
          <w:rFonts w:ascii="Angsana New" w:hAnsi="Angsana New"/>
          <w:sz w:val="30"/>
          <w:szCs w:val="30"/>
          <w:cs/>
        </w:rPr>
        <w:t>)</w:t>
      </w:r>
      <w:r w:rsidRPr="00286E7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86E75">
        <w:rPr>
          <w:rFonts w:asciiTheme="majorBidi" w:hAnsiTheme="majorBidi" w:cstheme="majorBidi"/>
          <w:sz w:val="30"/>
          <w:szCs w:val="30"/>
          <w:cs/>
        </w:rPr>
        <w:t>ของ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>บริษัท โกลบอลกรีน</w:t>
      </w:r>
      <w:r>
        <w:rPr>
          <w:rFonts w:asciiTheme="majorBidi" w:eastAsia="Angsana New" w:hAnsiTheme="majorBidi" w:cstheme="majorBidi" w:hint="cs"/>
          <w:sz w:val="30"/>
          <w:szCs w:val="30"/>
          <w:cs/>
        </w:rPr>
        <w:t xml:space="preserve">  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 xml:space="preserve">เคมิคอล จำกัด (มหาชน) และบริษัทย่อย และของเฉพาะบริษัท โกลบอลกรีนเคมิคอล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86E75">
        <w:rPr>
          <w:rFonts w:asciiTheme="majorBidi" w:hAnsiTheme="majorBidi" w:cstheme="majorBidi"/>
          <w:sz w:val="30"/>
          <w:szCs w:val="30"/>
        </w:rPr>
        <w:t>34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 xml:space="preserve"> เรื่อง</w:t>
      </w:r>
      <w:r w:rsidRPr="00286E75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286E75">
        <w:rPr>
          <w:rFonts w:asciiTheme="majorBidi" w:eastAsia="Angsana New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86E75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48C0F4CA" w14:textId="77777777" w:rsidR="00FB0AA2" w:rsidRPr="005E3A1E" w:rsidRDefault="00FB0AA2" w:rsidP="00FB0AA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BD5F5" w14:textId="77777777" w:rsidR="00FB0AA2" w:rsidRPr="00FE1E01" w:rsidRDefault="00FB0AA2" w:rsidP="00FB0AA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E1E01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2CBD30D" w14:textId="77777777" w:rsidR="00FB0AA2" w:rsidRPr="00FE1E01" w:rsidRDefault="00FB0AA2" w:rsidP="00FB0AA2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6C524B" w14:textId="1218ABD2" w:rsidR="00FB0AA2" w:rsidRPr="00FE1E01" w:rsidRDefault="00FB0AA2" w:rsidP="00FB0AA2">
      <w:pPr>
        <w:pStyle w:val="BodyTextIndent"/>
        <w:tabs>
          <w:tab w:val="left" w:pos="1134"/>
        </w:tabs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รหัส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="003C439B" w:rsidRPr="003C439B">
        <w:rPr>
          <w:rFonts w:asciiTheme="majorBidi" w:hAnsiTheme="majorBidi" w:cstheme="majorBidi"/>
          <w:sz w:val="30"/>
          <w:szCs w:val="30"/>
        </w:rPr>
        <w:t>2410</w:t>
      </w:r>
      <w:r w:rsidRPr="00FE1E01">
        <w:rPr>
          <w:rFonts w:asciiTheme="majorBidi" w:hAnsiTheme="majorBidi" w:cstheme="majorBidi"/>
          <w:sz w:val="30"/>
          <w:szCs w:val="30"/>
        </w:rPr>
        <w:t xml:space="preserve"> “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FE1E01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FE1E01">
        <w:rPr>
          <w:rFonts w:asciiTheme="majorBidi" w:hAnsiTheme="majorBidi" w:cstheme="majorBidi"/>
          <w:sz w:val="30"/>
          <w:szCs w:val="30"/>
        </w:rPr>
        <w:t>”</w:t>
      </w:r>
      <w:r w:rsidRPr="00FE1E01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69DE669" w14:textId="77777777" w:rsidR="00FB0AA2" w:rsidRPr="00FE1E01" w:rsidRDefault="00FB0AA2" w:rsidP="00FB0AA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629D087C" w14:textId="77777777" w:rsidR="00FB0AA2" w:rsidRPr="00FE1E01" w:rsidRDefault="00FB0AA2" w:rsidP="00FB0AA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FB0AA2" w:rsidRPr="00FE1E01" w:rsidSect="00521944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3D5B5BAF" w14:textId="77777777" w:rsidR="00FB0AA2" w:rsidRPr="00FE1E01" w:rsidRDefault="00FB0AA2" w:rsidP="004B5AC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E1E0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4D90BDB" w14:textId="77777777" w:rsidR="00FB0AA2" w:rsidRPr="00FE1E01" w:rsidRDefault="00FB0AA2" w:rsidP="004B5AC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A8D51B" w14:textId="0A462698" w:rsidR="00FB0AA2" w:rsidRPr="00FE1E01" w:rsidRDefault="00FB0AA2" w:rsidP="004B5AC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FE1E01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3C439B" w:rsidRPr="003C439B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FE1E0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FE1E01">
        <w:rPr>
          <w:rFonts w:asciiTheme="majorBidi" w:hAnsiTheme="majorBidi" w:cstheme="majorBidi"/>
          <w:sz w:val="30"/>
          <w:szCs w:val="30"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5F44A82" w14:textId="4144E428" w:rsidR="00FB0AA2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AF1A16F" w14:textId="77777777" w:rsidR="006D2C14" w:rsidRPr="00FE1E01" w:rsidRDefault="006D2C14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B3D0F" w14:textId="77777777" w:rsidR="00FB0AA2" w:rsidRPr="00FE1E01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0C24E81" w14:textId="77777777" w:rsidR="00FB0AA2" w:rsidRPr="00FE1E01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94A6DA0" w14:textId="49DF79FB" w:rsidR="00FB0AA2" w:rsidRDefault="00FB0AA2" w:rsidP="00FB0AA2">
      <w:pPr>
        <w:pStyle w:val="T"/>
        <w:ind w:left="0" w:right="0"/>
        <w:jc w:val="left"/>
        <w:rPr>
          <w:rFonts w:asciiTheme="majorBidi" w:hAnsiTheme="majorBidi" w:cstheme="majorBidi"/>
        </w:rPr>
      </w:pPr>
      <w:r w:rsidRPr="00FE1E01">
        <w:rPr>
          <w:rFonts w:asciiTheme="majorBidi" w:hAnsiTheme="majorBidi" w:cstheme="majorBidi"/>
          <w:cs/>
        </w:rPr>
        <w:t>(</w:t>
      </w:r>
      <w:r w:rsidR="006359FE" w:rsidRPr="006359FE">
        <w:rPr>
          <w:rFonts w:asciiTheme="majorBidi" w:hAnsiTheme="majorBidi" w:cs="Angsana New" w:hint="cs"/>
          <w:cs/>
          <w:lang w:val="en-US"/>
        </w:rPr>
        <w:t>กุณนที</w:t>
      </w:r>
      <w:r w:rsidR="006359FE" w:rsidRPr="006359FE">
        <w:rPr>
          <w:rFonts w:asciiTheme="majorBidi" w:hAnsiTheme="majorBidi" w:cs="Angsana New"/>
          <w:cs/>
          <w:lang w:val="en-US"/>
        </w:rPr>
        <w:t xml:space="preserve"> </w:t>
      </w:r>
      <w:r w:rsidR="006359FE" w:rsidRPr="006359FE">
        <w:rPr>
          <w:rFonts w:asciiTheme="majorBidi" w:hAnsiTheme="majorBidi" w:cs="Angsana New" w:hint="cs"/>
          <w:cs/>
          <w:lang w:val="en-US"/>
        </w:rPr>
        <w:t>เกิดจนา</w:t>
      </w:r>
      <w:r w:rsidRPr="00FE1E01">
        <w:rPr>
          <w:rFonts w:asciiTheme="majorBidi" w:hAnsiTheme="majorBidi" w:cstheme="majorBidi"/>
          <w:cs/>
        </w:rPr>
        <w:t>)</w:t>
      </w:r>
    </w:p>
    <w:p w14:paraId="275C66E6" w14:textId="77777777" w:rsidR="00FB0AA2" w:rsidRPr="00FE1E01" w:rsidRDefault="00FB0AA2" w:rsidP="00FB0AA2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E1E01">
        <w:rPr>
          <w:rFonts w:asciiTheme="majorBidi" w:hAnsiTheme="majorBidi" w:cstheme="majorBidi"/>
          <w:cs/>
        </w:rPr>
        <w:t>ผู้สอบบัญชีรับอนุญาต</w:t>
      </w:r>
    </w:p>
    <w:p w14:paraId="1EE43BE1" w14:textId="6EE61EF7" w:rsidR="00FB0AA2" w:rsidRPr="00FE1E01" w:rsidRDefault="00FB0AA2" w:rsidP="00FB0AA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FE1E01">
        <w:rPr>
          <w:rFonts w:asciiTheme="majorBidi" w:hAnsiTheme="majorBidi" w:cstheme="majorBidi"/>
          <w:cs/>
        </w:rPr>
        <w:t xml:space="preserve">เลขทะเบียน </w:t>
      </w:r>
      <w:r w:rsidR="006359FE">
        <w:rPr>
          <w:rFonts w:asciiTheme="majorBidi" w:hAnsiTheme="majorBidi" w:cstheme="majorBidi"/>
          <w:lang w:val="en-US"/>
        </w:rPr>
        <w:t>12418</w:t>
      </w:r>
    </w:p>
    <w:p w14:paraId="34D9F4AA" w14:textId="77777777" w:rsidR="00FB0AA2" w:rsidRPr="00FE1E01" w:rsidRDefault="00FB0AA2" w:rsidP="00FB0AA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88BF401" w14:textId="77777777" w:rsidR="00FB0AA2" w:rsidRPr="00FE1E01" w:rsidRDefault="00FB0AA2" w:rsidP="00FB0AA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F36AB7F" w14:textId="7FDE64F5" w:rsidR="00FB0AA2" w:rsidRDefault="00FB0AA2" w:rsidP="00EE48F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E1E01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C9C2D69" w14:textId="71A73CD2" w:rsidR="005E3A1E" w:rsidRPr="00EE48FF" w:rsidRDefault="00725F60" w:rsidP="005E3A1E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8</w:t>
      </w:r>
      <w:r w:rsidR="005E3A1E">
        <w:rPr>
          <w:rFonts w:asciiTheme="majorBidi" w:hAnsiTheme="majorBidi" w:cstheme="majorBidi"/>
          <w:sz w:val="30"/>
          <w:szCs w:val="30"/>
        </w:rPr>
        <w:t xml:space="preserve"> </w:t>
      </w:r>
      <w:r w:rsidR="005E3A1E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5E3A1E">
        <w:rPr>
          <w:rFonts w:asciiTheme="majorBidi" w:hAnsiTheme="majorBidi" w:cstheme="majorBidi"/>
          <w:sz w:val="30"/>
          <w:szCs w:val="30"/>
        </w:rPr>
        <w:t>2568</w:t>
      </w:r>
    </w:p>
    <w:p w14:paraId="11D4170C" w14:textId="62CF7A85" w:rsidR="00EE48FF" w:rsidRPr="00EE48FF" w:rsidRDefault="00EE48FF" w:rsidP="005E3A1E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sectPr w:rsidR="00EE48FF" w:rsidRPr="00EE48FF" w:rsidSect="00660BE9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gNumType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2AD4B" w14:textId="77777777" w:rsidR="00CC5CC9" w:rsidRDefault="00CC5CC9" w:rsidP="004956B4">
      <w:r>
        <w:separator/>
      </w:r>
    </w:p>
  </w:endnote>
  <w:endnote w:type="continuationSeparator" w:id="0">
    <w:p w14:paraId="6277AF07" w14:textId="77777777" w:rsidR="00CC5CC9" w:rsidRDefault="00CC5CC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5FE24" w14:textId="77777777" w:rsidR="00A746EE" w:rsidRPr="006147EE" w:rsidRDefault="00A746EE" w:rsidP="00B4629C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5BB90" w14:textId="77777777" w:rsidR="00A746EE" w:rsidRPr="00CC00FB" w:rsidRDefault="00A746EE" w:rsidP="00B4629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DBB86" w14:textId="15CEB908" w:rsidR="00A746EE" w:rsidRPr="007A4930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7A4930">
      <w:rPr>
        <w:rFonts w:ascii="Angsana New" w:hAnsi="Angsana New"/>
        <w:sz w:val="32"/>
        <w:szCs w:val="32"/>
      </w:rPr>
      <w:fldChar w:fldCharType="begin"/>
    </w:r>
    <w:r w:rsidRPr="007A4930">
      <w:rPr>
        <w:rFonts w:ascii="Angsana New" w:hAnsi="Angsana New"/>
        <w:sz w:val="32"/>
        <w:szCs w:val="32"/>
      </w:rPr>
      <w:instrText xml:space="preserve"> PAGE   \* MERGEFORMAT </w:instrText>
    </w:r>
    <w:r w:rsidRPr="007A493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</w:t>
    </w:r>
    <w:r w:rsidRPr="003C439B">
      <w:rPr>
        <w:rFonts w:ascii="Angsana New" w:hAnsi="Angsana New"/>
        <w:noProof/>
        <w:sz w:val="32"/>
        <w:szCs w:val="32"/>
      </w:rPr>
      <w:t>5</w:t>
    </w:r>
    <w:r w:rsidRPr="007A493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13A04" w14:textId="77777777" w:rsidR="00CC5CC9" w:rsidRDefault="00CC5CC9" w:rsidP="004956B4">
      <w:r>
        <w:separator/>
      </w:r>
    </w:p>
  </w:footnote>
  <w:footnote w:type="continuationSeparator" w:id="0">
    <w:p w14:paraId="4CD00C00" w14:textId="77777777" w:rsidR="00CC5CC9" w:rsidRDefault="00CC5CC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50C90" w14:textId="77777777" w:rsidR="00DB259D" w:rsidRPr="00DB259D" w:rsidRDefault="00DB259D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7A42395" w14:textId="77777777" w:rsidR="00DB259D" w:rsidRPr="00DB259D" w:rsidRDefault="00DB259D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6449EF9" w14:textId="77777777" w:rsidR="00DB259D" w:rsidRPr="00DB259D" w:rsidRDefault="00DB259D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0761A70" w14:textId="77777777" w:rsidR="00DB259D" w:rsidRPr="00DB259D" w:rsidRDefault="00DB259D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421F78E" w14:textId="77777777" w:rsidR="00DB259D" w:rsidRPr="00DB259D" w:rsidRDefault="00DB259D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B248FDC" w14:textId="4DE0F37C" w:rsidR="00A746EE" w:rsidRPr="00DB259D" w:rsidRDefault="00A746EE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347A6" w14:textId="77777777" w:rsidR="00A746EE" w:rsidRPr="00117F8E" w:rsidRDefault="00A746EE" w:rsidP="00B4629C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6B20C" w14:textId="09C008AD" w:rsidR="00A746EE" w:rsidRDefault="00A746EE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7197BF6" w14:textId="6F5671F1" w:rsidR="00DF7897" w:rsidRDefault="00DF7897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25E164C" w14:textId="4E8A433E" w:rsidR="004B5ACA" w:rsidRDefault="004B5ACA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9426F00" w14:textId="77777777" w:rsidR="004B5ACA" w:rsidRPr="005F0C29" w:rsidRDefault="004B5ACA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4A517C"/>
    <w:multiLevelType w:val="multilevel"/>
    <w:tmpl w:val="752C9FAC"/>
    <w:lvl w:ilvl="0">
      <w:start w:val="1"/>
      <w:numFmt w:val="decimal"/>
      <w:lvlText w:val="%1)"/>
      <w:lvlJc w:val="left"/>
      <w:pPr>
        <w:ind w:left="904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4" w:hanging="360"/>
      </w:pPr>
    </w:lvl>
    <w:lvl w:ilvl="2" w:tentative="1">
      <w:start w:val="1"/>
      <w:numFmt w:val="lowerRoman"/>
      <w:lvlText w:val="%3."/>
      <w:lvlJc w:val="right"/>
      <w:pPr>
        <w:ind w:left="2344" w:hanging="180"/>
      </w:pPr>
    </w:lvl>
    <w:lvl w:ilvl="3" w:tentative="1">
      <w:start w:val="1"/>
      <w:numFmt w:val="decimal"/>
      <w:lvlText w:val="%4."/>
      <w:lvlJc w:val="left"/>
      <w:pPr>
        <w:ind w:left="3064" w:hanging="360"/>
      </w:pPr>
    </w:lvl>
    <w:lvl w:ilvl="4" w:tentative="1">
      <w:start w:val="1"/>
      <w:numFmt w:val="lowerLetter"/>
      <w:lvlText w:val="%5."/>
      <w:lvlJc w:val="left"/>
      <w:pPr>
        <w:ind w:left="3784" w:hanging="360"/>
      </w:pPr>
    </w:lvl>
    <w:lvl w:ilvl="5" w:tentative="1">
      <w:start w:val="1"/>
      <w:numFmt w:val="lowerRoman"/>
      <w:lvlText w:val="%6."/>
      <w:lvlJc w:val="right"/>
      <w:pPr>
        <w:ind w:left="4504" w:hanging="180"/>
      </w:pPr>
    </w:lvl>
    <w:lvl w:ilvl="6" w:tentative="1">
      <w:start w:val="1"/>
      <w:numFmt w:val="decimal"/>
      <w:lvlText w:val="%7."/>
      <w:lvlJc w:val="left"/>
      <w:pPr>
        <w:ind w:left="5224" w:hanging="360"/>
      </w:pPr>
    </w:lvl>
    <w:lvl w:ilvl="7" w:tentative="1">
      <w:start w:val="1"/>
      <w:numFmt w:val="lowerLetter"/>
      <w:lvlText w:val="%8."/>
      <w:lvlJc w:val="left"/>
      <w:pPr>
        <w:ind w:left="5944" w:hanging="360"/>
      </w:pPr>
    </w:lvl>
    <w:lvl w:ilvl="8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1" w15:restartNumberingAfterBreak="0">
    <w:nsid w:val="0BE33126"/>
    <w:multiLevelType w:val="hybridMultilevel"/>
    <w:tmpl w:val="CFAEDC5A"/>
    <w:lvl w:ilvl="0" w:tplc="0024A030">
      <w:numFmt w:val="bullet"/>
      <w:lvlText w:val="-"/>
      <w:lvlJc w:val="left"/>
      <w:pPr>
        <w:ind w:left="26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556F99"/>
    <w:multiLevelType w:val="hybridMultilevel"/>
    <w:tmpl w:val="03FA0FF0"/>
    <w:lvl w:ilvl="0" w:tplc="BE56661A">
      <w:start w:val="1"/>
      <w:numFmt w:val="decimal"/>
      <w:lvlText w:val="(%1)"/>
      <w:lvlJc w:val="left"/>
      <w:pPr>
        <w:ind w:left="963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83" w:hanging="360"/>
      </w:pPr>
    </w:lvl>
    <w:lvl w:ilvl="2" w:tplc="0409001B" w:tentative="1">
      <w:start w:val="1"/>
      <w:numFmt w:val="lowerRoman"/>
      <w:lvlText w:val="%3."/>
      <w:lvlJc w:val="right"/>
      <w:pPr>
        <w:ind w:left="2403" w:hanging="180"/>
      </w:pPr>
    </w:lvl>
    <w:lvl w:ilvl="3" w:tplc="0409000F" w:tentative="1">
      <w:start w:val="1"/>
      <w:numFmt w:val="decimal"/>
      <w:lvlText w:val="%4."/>
      <w:lvlJc w:val="left"/>
      <w:pPr>
        <w:ind w:left="3123" w:hanging="360"/>
      </w:pPr>
    </w:lvl>
    <w:lvl w:ilvl="4" w:tplc="04090019" w:tentative="1">
      <w:start w:val="1"/>
      <w:numFmt w:val="lowerLetter"/>
      <w:lvlText w:val="%5."/>
      <w:lvlJc w:val="left"/>
      <w:pPr>
        <w:ind w:left="3843" w:hanging="360"/>
      </w:pPr>
    </w:lvl>
    <w:lvl w:ilvl="5" w:tplc="0409001B" w:tentative="1">
      <w:start w:val="1"/>
      <w:numFmt w:val="lowerRoman"/>
      <w:lvlText w:val="%6."/>
      <w:lvlJc w:val="right"/>
      <w:pPr>
        <w:ind w:left="4563" w:hanging="180"/>
      </w:pPr>
    </w:lvl>
    <w:lvl w:ilvl="6" w:tplc="0409000F" w:tentative="1">
      <w:start w:val="1"/>
      <w:numFmt w:val="decimal"/>
      <w:lvlText w:val="%7."/>
      <w:lvlJc w:val="left"/>
      <w:pPr>
        <w:ind w:left="5283" w:hanging="360"/>
      </w:pPr>
    </w:lvl>
    <w:lvl w:ilvl="7" w:tplc="04090019" w:tentative="1">
      <w:start w:val="1"/>
      <w:numFmt w:val="lowerLetter"/>
      <w:lvlText w:val="%8."/>
      <w:lvlJc w:val="left"/>
      <w:pPr>
        <w:ind w:left="6003" w:hanging="360"/>
      </w:pPr>
    </w:lvl>
    <w:lvl w:ilvl="8" w:tplc="040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5" w15:restartNumberingAfterBreak="0">
    <w:nsid w:val="1AE1560B"/>
    <w:multiLevelType w:val="hybridMultilevel"/>
    <w:tmpl w:val="5418B794"/>
    <w:lvl w:ilvl="0" w:tplc="FC76F82C">
      <w:numFmt w:val="bullet"/>
      <w:lvlText w:val="-"/>
      <w:lvlJc w:val="left"/>
      <w:pPr>
        <w:ind w:left="4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16" w15:restartNumberingAfterBreak="0">
    <w:nsid w:val="1ED86C36"/>
    <w:multiLevelType w:val="hybridMultilevel"/>
    <w:tmpl w:val="8BCA2EFC"/>
    <w:lvl w:ilvl="0" w:tplc="CB5885F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477E93"/>
    <w:multiLevelType w:val="singleLevel"/>
    <w:tmpl w:val="4474981C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EB6808"/>
    <w:multiLevelType w:val="hybridMultilevel"/>
    <w:tmpl w:val="838651AE"/>
    <w:lvl w:ilvl="0" w:tplc="CF3A8360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6D352A1"/>
    <w:multiLevelType w:val="hybridMultilevel"/>
    <w:tmpl w:val="64B4EDAC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4C1A64"/>
    <w:multiLevelType w:val="hybridMultilevel"/>
    <w:tmpl w:val="0FA6D26E"/>
    <w:lvl w:ilvl="0" w:tplc="A0E058F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6" w15:restartNumberingAfterBreak="0">
    <w:nsid w:val="64F56005"/>
    <w:multiLevelType w:val="multilevel"/>
    <w:tmpl w:val="6254A952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825" w:hanging="55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753B7A"/>
    <w:multiLevelType w:val="hybridMultilevel"/>
    <w:tmpl w:val="B016B52E"/>
    <w:lvl w:ilvl="0" w:tplc="CA828862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 w16cid:durableId="1400520930">
    <w:abstractNumId w:val="6"/>
  </w:num>
  <w:num w:numId="2" w16cid:durableId="1010060559">
    <w:abstractNumId w:val="5"/>
  </w:num>
  <w:num w:numId="3" w16cid:durableId="2014793007">
    <w:abstractNumId w:val="9"/>
  </w:num>
  <w:num w:numId="4" w16cid:durableId="229078945">
    <w:abstractNumId w:val="7"/>
  </w:num>
  <w:num w:numId="5" w16cid:durableId="1057240245">
    <w:abstractNumId w:val="8"/>
  </w:num>
  <w:num w:numId="6" w16cid:durableId="328680362">
    <w:abstractNumId w:val="3"/>
  </w:num>
  <w:num w:numId="7" w16cid:durableId="1629896218">
    <w:abstractNumId w:val="2"/>
  </w:num>
  <w:num w:numId="8" w16cid:durableId="793643795">
    <w:abstractNumId w:val="0"/>
  </w:num>
  <w:num w:numId="9" w16cid:durableId="1280986358">
    <w:abstractNumId w:val="1"/>
  </w:num>
  <w:num w:numId="10" w16cid:durableId="559051564">
    <w:abstractNumId w:val="4"/>
  </w:num>
  <w:num w:numId="11" w16cid:durableId="1699887927">
    <w:abstractNumId w:val="21"/>
  </w:num>
  <w:num w:numId="12" w16cid:durableId="652488936">
    <w:abstractNumId w:val="18"/>
  </w:num>
  <w:num w:numId="13" w16cid:durableId="1151290807">
    <w:abstractNumId w:val="27"/>
  </w:num>
  <w:num w:numId="14" w16cid:durableId="566184728">
    <w:abstractNumId w:val="20"/>
  </w:num>
  <w:num w:numId="15" w16cid:durableId="987050955">
    <w:abstractNumId w:val="22"/>
  </w:num>
  <w:num w:numId="16" w16cid:durableId="497621821">
    <w:abstractNumId w:val="28"/>
  </w:num>
  <w:num w:numId="17" w16cid:durableId="1240674702">
    <w:abstractNumId w:val="30"/>
  </w:num>
  <w:num w:numId="18" w16cid:durableId="1632517845">
    <w:abstractNumId w:val="16"/>
  </w:num>
  <w:num w:numId="19" w16cid:durableId="1981377119">
    <w:abstractNumId w:val="26"/>
  </w:num>
  <w:num w:numId="20" w16cid:durableId="1070425818">
    <w:abstractNumId w:val="12"/>
  </w:num>
  <w:num w:numId="21" w16cid:durableId="1634167482">
    <w:abstractNumId w:val="13"/>
  </w:num>
  <w:num w:numId="22" w16cid:durableId="1415584933">
    <w:abstractNumId w:val="31"/>
  </w:num>
  <w:num w:numId="23" w16cid:durableId="3463702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911833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82836256">
    <w:abstractNumId w:val="11"/>
  </w:num>
  <w:num w:numId="26" w16cid:durableId="1483541489">
    <w:abstractNumId w:val="25"/>
  </w:num>
  <w:num w:numId="27" w16cid:durableId="698967825">
    <w:abstractNumId w:val="19"/>
  </w:num>
  <w:num w:numId="28" w16cid:durableId="129056035">
    <w:abstractNumId w:val="23"/>
  </w:num>
  <w:num w:numId="29" w16cid:durableId="59862907">
    <w:abstractNumId w:val="24"/>
  </w:num>
  <w:num w:numId="30" w16cid:durableId="1599559843">
    <w:abstractNumId w:val="14"/>
  </w:num>
  <w:num w:numId="31" w16cid:durableId="143858686">
    <w:abstractNumId w:val="29"/>
  </w:num>
  <w:num w:numId="32" w16cid:durableId="429278368">
    <w:abstractNumId w:val="10"/>
  </w:num>
  <w:num w:numId="33" w16cid:durableId="1036657725">
    <w:abstractNumId w:val="17"/>
  </w:num>
  <w:num w:numId="34" w16cid:durableId="1261528353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351"/>
    <w:rsid w:val="000005C1"/>
    <w:rsid w:val="000005ED"/>
    <w:rsid w:val="000008F6"/>
    <w:rsid w:val="00001145"/>
    <w:rsid w:val="000012CF"/>
    <w:rsid w:val="000019C7"/>
    <w:rsid w:val="00001BAC"/>
    <w:rsid w:val="00001F91"/>
    <w:rsid w:val="00002354"/>
    <w:rsid w:val="00002F4D"/>
    <w:rsid w:val="000032FE"/>
    <w:rsid w:val="000033D8"/>
    <w:rsid w:val="000035FE"/>
    <w:rsid w:val="00003AE6"/>
    <w:rsid w:val="00003CF4"/>
    <w:rsid w:val="00004320"/>
    <w:rsid w:val="0000493D"/>
    <w:rsid w:val="00004C4B"/>
    <w:rsid w:val="00004C9A"/>
    <w:rsid w:val="00004ECF"/>
    <w:rsid w:val="000063D3"/>
    <w:rsid w:val="00007982"/>
    <w:rsid w:val="00007BFE"/>
    <w:rsid w:val="00007C5F"/>
    <w:rsid w:val="00007E44"/>
    <w:rsid w:val="000102DC"/>
    <w:rsid w:val="000103ED"/>
    <w:rsid w:val="0001078B"/>
    <w:rsid w:val="00010D91"/>
    <w:rsid w:val="00011892"/>
    <w:rsid w:val="00011F96"/>
    <w:rsid w:val="00011F9B"/>
    <w:rsid w:val="00012EF6"/>
    <w:rsid w:val="00013058"/>
    <w:rsid w:val="00013106"/>
    <w:rsid w:val="000132EA"/>
    <w:rsid w:val="0001342C"/>
    <w:rsid w:val="00013704"/>
    <w:rsid w:val="00014E9B"/>
    <w:rsid w:val="00015077"/>
    <w:rsid w:val="00015227"/>
    <w:rsid w:val="0001586A"/>
    <w:rsid w:val="00015C9D"/>
    <w:rsid w:val="00016081"/>
    <w:rsid w:val="0001655F"/>
    <w:rsid w:val="000165B5"/>
    <w:rsid w:val="000169A8"/>
    <w:rsid w:val="000169B6"/>
    <w:rsid w:val="000175DD"/>
    <w:rsid w:val="0002090F"/>
    <w:rsid w:val="00020955"/>
    <w:rsid w:val="00020C4D"/>
    <w:rsid w:val="00021092"/>
    <w:rsid w:val="00021566"/>
    <w:rsid w:val="000216F8"/>
    <w:rsid w:val="000224EE"/>
    <w:rsid w:val="000225F3"/>
    <w:rsid w:val="00022944"/>
    <w:rsid w:val="00022F12"/>
    <w:rsid w:val="000231A0"/>
    <w:rsid w:val="00023492"/>
    <w:rsid w:val="0002369A"/>
    <w:rsid w:val="00023A3D"/>
    <w:rsid w:val="00023B24"/>
    <w:rsid w:val="00023E11"/>
    <w:rsid w:val="00023E63"/>
    <w:rsid w:val="0002426A"/>
    <w:rsid w:val="00024B70"/>
    <w:rsid w:val="00024CAC"/>
    <w:rsid w:val="00025027"/>
    <w:rsid w:val="00025182"/>
    <w:rsid w:val="00025208"/>
    <w:rsid w:val="000254F5"/>
    <w:rsid w:val="00025542"/>
    <w:rsid w:val="00025562"/>
    <w:rsid w:val="00025877"/>
    <w:rsid w:val="00025985"/>
    <w:rsid w:val="0002670E"/>
    <w:rsid w:val="00027377"/>
    <w:rsid w:val="000273AA"/>
    <w:rsid w:val="0002748A"/>
    <w:rsid w:val="0002780D"/>
    <w:rsid w:val="00027C1D"/>
    <w:rsid w:val="00027CC8"/>
    <w:rsid w:val="00027D60"/>
    <w:rsid w:val="000302CC"/>
    <w:rsid w:val="000304CC"/>
    <w:rsid w:val="00030C47"/>
    <w:rsid w:val="0003160F"/>
    <w:rsid w:val="00031976"/>
    <w:rsid w:val="00031D8D"/>
    <w:rsid w:val="00031DFB"/>
    <w:rsid w:val="00031EB4"/>
    <w:rsid w:val="00032072"/>
    <w:rsid w:val="00032373"/>
    <w:rsid w:val="00032424"/>
    <w:rsid w:val="00032568"/>
    <w:rsid w:val="0003286D"/>
    <w:rsid w:val="00032CC1"/>
    <w:rsid w:val="000334B3"/>
    <w:rsid w:val="0003353C"/>
    <w:rsid w:val="000339B8"/>
    <w:rsid w:val="00033B04"/>
    <w:rsid w:val="000340B5"/>
    <w:rsid w:val="000342CB"/>
    <w:rsid w:val="0003444B"/>
    <w:rsid w:val="000346A2"/>
    <w:rsid w:val="0003483C"/>
    <w:rsid w:val="00034BEA"/>
    <w:rsid w:val="00034DCC"/>
    <w:rsid w:val="00034FC7"/>
    <w:rsid w:val="000359FE"/>
    <w:rsid w:val="00035AA5"/>
    <w:rsid w:val="00035B14"/>
    <w:rsid w:val="00035DFB"/>
    <w:rsid w:val="00035F09"/>
    <w:rsid w:val="00036CD0"/>
    <w:rsid w:val="0003793A"/>
    <w:rsid w:val="00037B04"/>
    <w:rsid w:val="00037C46"/>
    <w:rsid w:val="00037CF6"/>
    <w:rsid w:val="00037D1E"/>
    <w:rsid w:val="0004022C"/>
    <w:rsid w:val="0004087D"/>
    <w:rsid w:val="00040AC8"/>
    <w:rsid w:val="00040B69"/>
    <w:rsid w:val="00040D9C"/>
    <w:rsid w:val="00040DBA"/>
    <w:rsid w:val="00041214"/>
    <w:rsid w:val="0004217C"/>
    <w:rsid w:val="000422A5"/>
    <w:rsid w:val="000422ED"/>
    <w:rsid w:val="000429DE"/>
    <w:rsid w:val="0004319B"/>
    <w:rsid w:val="00043CB6"/>
    <w:rsid w:val="00044200"/>
    <w:rsid w:val="000446F5"/>
    <w:rsid w:val="00044799"/>
    <w:rsid w:val="00045258"/>
    <w:rsid w:val="0004531B"/>
    <w:rsid w:val="000455C0"/>
    <w:rsid w:val="000457D6"/>
    <w:rsid w:val="00045E60"/>
    <w:rsid w:val="00045F6B"/>
    <w:rsid w:val="00045F74"/>
    <w:rsid w:val="00046AB2"/>
    <w:rsid w:val="00046AFC"/>
    <w:rsid w:val="000474BB"/>
    <w:rsid w:val="00047623"/>
    <w:rsid w:val="00047668"/>
    <w:rsid w:val="000479BE"/>
    <w:rsid w:val="000505EB"/>
    <w:rsid w:val="00050948"/>
    <w:rsid w:val="00050F6E"/>
    <w:rsid w:val="0005120D"/>
    <w:rsid w:val="00051491"/>
    <w:rsid w:val="00051C2F"/>
    <w:rsid w:val="0005253B"/>
    <w:rsid w:val="000528F1"/>
    <w:rsid w:val="00052BA3"/>
    <w:rsid w:val="00053597"/>
    <w:rsid w:val="00053C09"/>
    <w:rsid w:val="00054218"/>
    <w:rsid w:val="000544D8"/>
    <w:rsid w:val="000549B7"/>
    <w:rsid w:val="00054F1C"/>
    <w:rsid w:val="00055234"/>
    <w:rsid w:val="00055960"/>
    <w:rsid w:val="00055D63"/>
    <w:rsid w:val="00055E59"/>
    <w:rsid w:val="00055F63"/>
    <w:rsid w:val="000564BE"/>
    <w:rsid w:val="00056538"/>
    <w:rsid w:val="00056779"/>
    <w:rsid w:val="00056906"/>
    <w:rsid w:val="00056F61"/>
    <w:rsid w:val="000573F8"/>
    <w:rsid w:val="000574DA"/>
    <w:rsid w:val="00057AEA"/>
    <w:rsid w:val="00057CAE"/>
    <w:rsid w:val="0006042E"/>
    <w:rsid w:val="00060457"/>
    <w:rsid w:val="00060D54"/>
    <w:rsid w:val="00060EFD"/>
    <w:rsid w:val="0006179A"/>
    <w:rsid w:val="00061A4E"/>
    <w:rsid w:val="00061AAE"/>
    <w:rsid w:val="00061B73"/>
    <w:rsid w:val="00061CE3"/>
    <w:rsid w:val="000620C5"/>
    <w:rsid w:val="00062110"/>
    <w:rsid w:val="000622B0"/>
    <w:rsid w:val="000625B0"/>
    <w:rsid w:val="0006287C"/>
    <w:rsid w:val="00062920"/>
    <w:rsid w:val="00062C04"/>
    <w:rsid w:val="0006319E"/>
    <w:rsid w:val="000632C7"/>
    <w:rsid w:val="0006354B"/>
    <w:rsid w:val="00063756"/>
    <w:rsid w:val="0006393D"/>
    <w:rsid w:val="00063A38"/>
    <w:rsid w:val="00063B20"/>
    <w:rsid w:val="00063B94"/>
    <w:rsid w:val="000640A0"/>
    <w:rsid w:val="0006444C"/>
    <w:rsid w:val="000644AB"/>
    <w:rsid w:val="000646A7"/>
    <w:rsid w:val="000650E9"/>
    <w:rsid w:val="00065407"/>
    <w:rsid w:val="000656E1"/>
    <w:rsid w:val="00065ADE"/>
    <w:rsid w:val="00065C80"/>
    <w:rsid w:val="00065E35"/>
    <w:rsid w:val="000668C4"/>
    <w:rsid w:val="00066EE2"/>
    <w:rsid w:val="00066FB0"/>
    <w:rsid w:val="00067D22"/>
    <w:rsid w:val="000701A9"/>
    <w:rsid w:val="00070327"/>
    <w:rsid w:val="0007069B"/>
    <w:rsid w:val="0007080C"/>
    <w:rsid w:val="000709F9"/>
    <w:rsid w:val="00070C56"/>
    <w:rsid w:val="00071504"/>
    <w:rsid w:val="00071800"/>
    <w:rsid w:val="00071B11"/>
    <w:rsid w:val="000722E1"/>
    <w:rsid w:val="0007277C"/>
    <w:rsid w:val="0007277D"/>
    <w:rsid w:val="00072B21"/>
    <w:rsid w:val="00072CEF"/>
    <w:rsid w:val="000730AF"/>
    <w:rsid w:val="000730CF"/>
    <w:rsid w:val="00073B97"/>
    <w:rsid w:val="00074346"/>
    <w:rsid w:val="000744FA"/>
    <w:rsid w:val="000745D6"/>
    <w:rsid w:val="000746D6"/>
    <w:rsid w:val="00074717"/>
    <w:rsid w:val="00074927"/>
    <w:rsid w:val="0007509B"/>
    <w:rsid w:val="000751B4"/>
    <w:rsid w:val="00075207"/>
    <w:rsid w:val="000754D3"/>
    <w:rsid w:val="000754DB"/>
    <w:rsid w:val="0007557D"/>
    <w:rsid w:val="000759B4"/>
    <w:rsid w:val="00075F34"/>
    <w:rsid w:val="00075FFC"/>
    <w:rsid w:val="0007679B"/>
    <w:rsid w:val="000779F7"/>
    <w:rsid w:val="00077AD1"/>
    <w:rsid w:val="00077C7C"/>
    <w:rsid w:val="00077E75"/>
    <w:rsid w:val="000802A4"/>
    <w:rsid w:val="000809D6"/>
    <w:rsid w:val="0008119D"/>
    <w:rsid w:val="00081600"/>
    <w:rsid w:val="000817CF"/>
    <w:rsid w:val="000818A1"/>
    <w:rsid w:val="00081909"/>
    <w:rsid w:val="000824BB"/>
    <w:rsid w:val="000829E4"/>
    <w:rsid w:val="00082A9C"/>
    <w:rsid w:val="00082C5F"/>
    <w:rsid w:val="00082F02"/>
    <w:rsid w:val="0008356D"/>
    <w:rsid w:val="000838F4"/>
    <w:rsid w:val="00084073"/>
    <w:rsid w:val="000840F3"/>
    <w:rsid w:val="000841EB"/>
    <w:rsid w:val="0008436C"/>
    <w:rsid w:val="00084387"/>
    <w:rsid w:val="00084539"/>
    <w:rsid w:val="00084561"/>
    <w:rsid w:val="00084A8B"/>
    <w:rsid w:val="00084C6E"/>
    <w:rsid w:val="00085055"/>
    <w:rsid w:val="0008537B"/>
    <w:rsid w:val="0008577D"/>
    <w:rsid w:val="0008635F"/>
    <w:rsid w:val="000865A0"/>
    <w:rsid w:val="00086764"/>
    <w:rsid w:val="0008695E"/>
    <w:rsid w:val="0008738F"/>
    <w:rsid w:val="000877F1"/>
    <w:rsid w:val="00087C9A"/>
    <w:rsid w:val="000919AE"/>
    <w:rsid w:val="00091AF4"/>
    <w:rsid w:val="00091D45"/>
    <w:rsid w:val="00091FE3"/>
    <w:rsid w:val="00092641"/>
    <w:rsid w:val="000933C1"/>
    <w:rsid w:val="0009366D"/>
    <w:rsid w:val="00093A25"/>
    <w:rsid w:val="00094164"/>
    <w:rsid w:val="00094B46"/>
    <w:rsid w:val="000955AC"/>
    <w:rsid w:val="00095720"/>
    <w:rsid w:val="000957CE"/>
    <w:rsid w:val="0009657B"/>
    <w:rsid w:val="00096BC1"/>
    <w:rsid w:val="00096D0B"/>
    <w:rsid w:val="00096F35"/>
    <w:rsid w:val="00097086"/>
    <w:rsid w:val="0009727B"/>
    <w:rsid w:val="00097402"/>
    <w:rsid w:val="0009756E"/>
    <w:rsid w:val="0009759B"/>
    <w:rsid w:val="000975B3"/>
    <w:rsid w:val="00097A71"/>
    <w:rsid w:val="00097DF8"/>
    <w:rsid w:val="00097E91"/>
    <w:rsid w:val="000A0326"/>
    <w:rsid w:val="000A036D"/>
    <w:rsid w:val="000A08FB"/>
    <w:rsid w:val="000A0B6F"/>
    <w:rsid w:val="000A0C84"/>
    <w:rsid w:val="000A0EA3"/>
    <w:rsid w:val="000A1095"/>
    <w:rsid w:val="000A1623"/>
    <w:rsid w:val="000A18E6"/>
    <w:rsid w:val="000A2167"/>
    <w:rsid w:val="000A2187"/>
    <w:rsid w:val="000A286C"/>
    <w:rsid w:val="000A363B"/>
    <w:rsid w:val="000A38FB"/>
    <w:rsid w:val="000A395D"/>
    <w:rsid w:val="000A43D0"/>
    <w:rsid w:val="000A446C"/>
    <w:rsid w:val="000A480E"/>
    <w:rsid w:val="000A4A24"/>
    <w:rsid w:val="000A4EFE"/>
    <w:rsid w:val="000A5297"/>
    <w:rsid w:val="000A58A2"/>
    <w:rsid w:val="000A62C5"/>
    <w:rsid w:val="000A65D3"/>
    <w:rsid w:val="000A66AB"/>
    <w:rsid w:val="000A67A9"/>
    <w:rsid w:val="000A6C35"/>
    <w:rsid w:val="000A6DDB"/>
    <w:rsid w:val="000A7295"/>
    <w:rsid w:val="000A76AE"/>
    <w:rsid w:val="000A772F"/>
    <w:rsid w:val="000A7ADA"/>
    <w:rsid w:val="000A7FDB"/>
    <w:rsid w:val="000B01B8"/>
    <w:rsid w:val="000B0215"/>
    <w:rsid w:val="000B021D"/>
    <w:rsid w:val="000B0412"/>
    <w:rsid w:val="000B046F"/>
    <w:rsid w:val="000B0720"/>
    <w:rsid w:val="000B078A"/>
    <w:rsid w:val="000B0ACF"/>
    <w:rsid w:val="000B0AFD"/>
    <w:rsid w:val="000B0E74"/>
    <w:rsid w:val="000B17A0"/>
    <w:rsid w:val="000B1B44"/>
    <w:rsid w:val="000B1C74"/>
    <w:rsid w:val="000B1F21"/>
    <w:rsid w:val="000B1F9F"/>
    <w:rsid w:val="000B235E"/>
    <w:rsid w:val="000B268F"/>
    <w:rsid w:val="000B27A1"/>
    <w:rsid w:val="000B27F2"/>
    <w:rsid w:val="000B2815"/>
    <w:rsid w:val="000B2916"/>
    <w:rsid w:val="000B292F"/>
    <w:rsid w:val="000B2948"/>
    <w:rsid w:val="000B2EBA"/>
    <w:rsid w:val="000B2F5E"/>
    <w:rsid w:val="000B3899"/>
    <w:rsid w:val="000B419B"/>
    <w:rsid w:val="000B43D4"/>
    <w:rsid w:val="000B4425"/>
    <w:rsid w:val="000B450E"/>
    <w:rsid w:val="000B4819"/>
    <w:rsid w:val="000B4A81"/>
    <w:rsid w:val="000B4AF7"/>
    <w:rsid w:val="000B4D5C"/>
    <w:rsid w:val="000B4FDF"/>
    <w:rsid w:val="000B5013"/>
    <w:rsid w:val="000B5868"/>
    <w:rsid w:val="000B60EE"/>
    <w:rsid w:val="000B6136"/>
    <w:rsid w:val="000B61E2"/>
    <w:rsid w:val="000B649C"/>
    <w:rsid w:val="000B695E"/>
    <w:rsid w:val="000B6B68"/>
    <w:rsid w:val="000B6F74"/>
    <w:rsid w:val="000B78AD"/>
    <w:rsid w:val="000B7A60"/>
    <w:rsid w:val="000B7F82"/>
    <w:rsid w:val="000C0365"/>
    <w:rsid w:val="000C052E"/>
    <w:rsid w:val="000C06B8"/>
    <w:rsid w:val="000C0946"/>
    <w:rsid w:val="000C0A65"/>
    <w:rsid w:val="000C0CBC"/>
    <w:rsid w:val="000C0EE7"/>
    <w:rsid w:val="000C1822"/>
    <w:rsid w:val="000C1A94"/>
    <w:rsid w:val="000C2046"/>
    <w:rsid w:val="000C2089"/>
    <w:rsid w:val="000C2123"/>
    <w:rsid w:val="000C2679"/>
    <w:rsid w:val="000C292D"/>
    <w:rsid w:val="000C3E75"/>
    <w:rsid w:val="000C3E8B"/>
    <w:rsid w:val="000C43C7"/>
    <w:rsid w:val="000C494A"/>
    <w:rsid w:val="000C4A8B"/>
    <w:rsid w:val="000C4B96"/>
    <w:rsid w:val="000C4C8C"/>
    <w:rsid w:val="000C4F26"/>
    <w:rsid w:val="000C55D7"/>
    <w:rsid w:val="000C5B66"/>
    <w:rsid w:val="000C5C19"/>
    <w:rsid w:val="000C5DC6"/>
    <w:rsid w:val="000C603C"/>
    <w:rsid w:val="000C6367"/>
    <w:rsid w:val="000C6A58"/>
    <w:rsid w:val="000C6D34"/>
    <w:rsid w:val="000C6E29"/>
    <w:rsid w:val="000C73A1"/>
    <w:rsid w:val="000C73B2"/>
    <w:rsid w:val="000C74A7"/>
    <w:rsid w:val="000C75E1"/>
    <w:rsid w:val="000C7D67"/>
    <w:rsid w:val="000D1388"/>
    <w:rsid w:val="000D1AB9"/>
    <w:rsid w:val="000D1BE4"/>
    <w:rsid w:val="000D1E7D"/>
    <w:rsid w:val="000D243E"/>
    <w:rsid w:val="000D251D"/>
    <w:rsid w:val="000D2CE3"/>
    <w:rsid w:val="000D30FF"/>
    <w:rsid w:val="000D33B4"/>
    <w:rsid w:val="000D3D9A"/>
    <w:rsid w:val="000D41FB"/>
    <w:rsid w:val="000D485C"/>
    <w:rsid w:val="000D4901"/>
    <w:rsid w:val="000D4ED6"/>
    <w:rsid w:val="000D4EFC"/>
    <w:rsid w:val="000D55AB"/>
    <w:rsid w:val="000D593D"/>
    <w:rsid w:val="000D5BDB"/>
    <w:rsid w:val="000D5BF8"/>
    <w:rsid w:val="000D5D9D"/>
    <w:rsid w:val="000D6155"/>
    <w:rsid w:val="000D6343"/>
    <w:rsid w:val="000D66C1"/>
    <w:rsid w:val="000D6863"/>
    <w:rsid w:val="000D68CA"/>
    <w:rsid w:val="000D7027"/>
    <w:rsid w:val="000D7396"/>
    <w:rsid w:val="000D7467"/>
    <w:rsid w:val="000D7757"/>
    <w:rsid w:val="000D79DC"/>
    <w:rsid w:val="000D7A59"/>
    <w:rsid w:val="000D7B04"/>
    <w:rsid w:val="000D7FBA"/>
    <w:rsid w:val="000E0209"/>
    <w:rsid w:val="000E0881"/>
    <w:rsid w:val="000E11F9"/>
    <w:rsid w:val="000E12AA"/>
    <w:rsid w:val="000E1F92"/>
    <w:rsid w:val="000E1FBF"/>
    <w:rsid w:val="000E295F"/>
    <w:rsid w:val="000E2B53"/>
    <w:rsid w:val="000E2CC0"/>
    <w:rsid w:val="000E3CD1"/>
    <w:rsid w:val="000E409E"/>
    <w:rsid w:val="000E4584"/>
    <w:rsid w:val="000E46F7"/>
    <w:rsid w:val="000E4990"/>
    <w:rsid w:val="000E49CB"/>
    <w:rsid w:val="000E4C00"/>
    <w:rsid w:val="000E4E90"/>
    <w:rsid w:val="000E4F28"/>
    <w:rsid w:val="000E511E"/>
    <w:rsid w:val="000E5586"/>
    <w:rsid w:val="000E5EB1"/>
    <w:rsid w:val="000E61A4"/>
    <w:rsid w:val="000E65E3"/>
    <w:rsid w:val="000E672D"/>
    <w:rsid w:val="000E6855"/>
    <w:rsid w:val="000E6A6E"/>
    <w:rsid w:val="000E6B06"/>
    <w:rsid w:val="000E6CEA"/>
    <w:rsid w:val="000E7175"/>
    <w:rsid w:val="000E74E0"/>
    <w:rsid w:val="000E7583"/>
    <w:rsid w:val="000E7E13"/>
    <w:rsid w:val="000F0BD0"/>
    <w:rsid w:val="000F1222"/>
    <w:rsid w:val="000F12E1"/>
    <w:rsid w:val="000F18CD"/>
    <w:rsid w:val="000F23BF"/>
    <w:rsid w:val="000F2D0F"/>
    <w:rsid w:val="000F34DD"/>
    <w:rsid w:val="000F3899"/>
    <w:rsid w:val="000F3B57"/>
    <w:rsid w:val="000F3C0F"/>
    <w:rsid w:val="000F3E52"/>
    <w:rsid w:val="000F4116"/>
    <w:rsid w:val="000F480A"/>
    <w:rsid w:val="000F4A12"/>
    <w:rsid w:val="000F4EE6"/>
    <w:rsid w:val="000F5015"/>
    <w:rsid w:val="000F52B1"/>
    <w:rsid w:val="000F52CD"/>
    <w:rsid w:val="000F560C"/>
    <w:rsid w:val="000F5637"/>
    <w:rsid w:val="000F59CA"/>
    <w:rsid w:val="000F61B0"/>
    <w:rsid w:val="000F65CE"/>
    <w:rsid w:val="000F674D"/>
    <w:rsid w:val="000F69D3"/>
    <w:rsid w:val="000F6E93"/>
    <w:rsid w:val="000F7332"/>
    <w:rsid w:val="000F7772"/>
    <w:rsid w:val="000F7915"/>
    <w:rsid w:val="000F7CDB"/>
    <w:rsid w:val="000F7E00"/>
    <w:rsid w:val="001001CF"/>
    <w:rsid w:val="001006A1"/>
    <w:rsid w:val="00100BC7"/>
    <w:rsid w:val="00100FFF"/>
    <w:rsid w:val="001010E9"/>
    <w:rsid w:val="0010198F"/>
    <w:rsid w:val="00101B3F"/>
    <w:rsid w:val="00101E0C"/>
    <w:rsid w:val="00102153"/>
    <w:rsid w:val="0010284B"/>
    <w:rsid w:val="00102B04"/>
    <w:rsid w:val="001030AE"/>
    <w:rsid w:val="001037F5"/>
    <w:rsid w:val="00103CD4"/>
    <w:rsid w:val="00103E0D"/>
    <w:rsid w:val="001041F6"/>
    <w:rsid w:val="00104539"/>
    <w:rsid w:val="00104B79"/>
    <w:rsid w:val="00104DBC"/>
    <w:rsid w:val="0010507B"/>
    <w:rsid w:val="00105593"/>
    <w:rsid w:val="00105CB6"/>
    <w:rsid w:val="00105EE3"/>
    <w:rsid w:val="00105EFE"/>
    <w:rsid w:val="001062D5"/>
    <w:rsid w:val="0010651E"/>
    <w:rsid w:val="0010686D"/>
    <w:rsid w:val="00106BB0"/>
    <w:rsid w:val="00106F37"/>
    <w:rsid w:val="0010712E"/>
    <w:rsid w:val="001077C4"/>
    <w:rsid w:val="00107886"/>
    <w:rsid w:val="00107EF7"/>
    <w:rsid w:val="0011053B"/>
    <w:rsid w:val="00110CE0"/>
    <w:rsid w:val="00111817"/>
    <w:rsid w:val="001118F9"/>
    <w:rsid w:val="001125A0"/>
    <w:rsid w:val="001128AF"/>
    <w:rsid w:val="00112A9F"/>
    <w:rsid w:val="00112C19"/>
    <w:rsid w:val="00112E05"/>
    <w:rsid w:val="0011319F"/>
    <w:rsid w:val="001131D8"/>
    <w:rsid w:val="00113F30"/>
    <w:rsid w:val="001149A6"/>
    <w:rsid w:val="00114A87"/>
    <w:rsid w:val="001153E5"/>
    <w:rsid w:val="0011549F"/>
    <w:rsid w:val="0011560E"/>
    <w:rsid w:val="00115701"/>
    <w:rsid w:val="00115AFE"/>
    <w:rsid w:val="00115E37"/>
    <w:rsid w:val="001174EC"/>
    <w:rsid w:val="001174F1"/>
    <w:rsid w:val="0011762C"/>
    <w:rsid w:val="00117734"/>
    <w:rsid w:val="0011791D"/>
    <w:rsid w:val="00117BCE"/>
    <w:rsid w:val="00117EBD"/>
    <w:rsid w:val="001202E8"/>
    <w:rsid w:val="00120302"/>
    <w:rsid w:val="001204FD"/>
    <w:rsid w:val="001205FF"/>
    <w:rsid w:val="001208F5"/>
    <w:rsid w:val="00120D18"/>
    <w:rsid w:val="00120FEB"/>
    <w:rsid w:val="00121317"/>
    <w:rsid w:val="00121CC7"/>
    <w:rsid w:val="00122852"/>
    <w:rsid w:val="0012297C"/>
    <w:rsid w:val="00122D0D"/>
    <w:rsid w:val="00122E35"/>
    <w:rsid w:val="00123216"/>
    <w:rsid w:val="001232BA"/>
    <w:rsid w:val="0012366C"/>
    <w:rsid w:val="00123B2D"/>
    <w:rsid w:val="00123C74"/>
    <w:rsid w:val="00124005"/>
    <w:rsid w:val="001240E8"/>
    <w:rsid w:val="001245F1"/>
    <w:rsid w:val="00124623"/>
    <w:rsid w:val="00125542"/>
    <w:rsid w:val="001256D9"/>
    <w:rsid w:val="00125932"/>
    <w:rsid w:val="00125ADC"/>
    <w:rsid w:val="00125B03"/>
    <w:rsid w:val="001265AF"/>
    <w:rsid w:val="0012668E"/>
    <w:rsid w:val="00126A9B"/>
    <w:rsid w:val="00126C10"/>
    <w:rsid w:val="00126D10"/>
    <w:rsid w:val="00126FF3"/>
    <w:rsid w:val="0012721C"/>
    <w:rsid w:val="00127299"/>
    <w:rsid w:val="00127993"/>
    <w:rsid w:val="00127B51"/>
    <w:rsid w:val="00130144"/>
    <w:rsid w:val="00130865"/>
    <w:rsid w:val="00130982"/>
    <w:rsid w:val="00130FDF"/>
    <w:rsid w:val="001314C0"/>
    <w:rsid w:val="0013184B"/>
    <w:rsid w:val="00132190"/>
    <w:rsid w:val="00132F79"/>
    <w:rsid w:val="001330E2"/>
    <w:rsid w:val="001336FA"/>
    <w:rsid w:val="00133B1F"/>
    <w:rsid w:val="00133F1E"/>
    <w:rsid w:val="001341DF"/>
    <w:rsid w:val="00134415"/>
    <w:rsid w:val="00134F3C"/>
    <w:rsid w:val="0013526B"/>
    <w:rsid w:val="00135361"/>
    <w:rsid w:val="001357DA"/>
    <w:rsid w:val="00135948"/>
    <w:rsid w:val="00135BB2"/>
    <w:rsid w:val="00135F65"/>
    <w:rsid w:val="00136131"/>
    <w:rsid w:val="00136668"/>
    <w:rsid w:val="001372E4"/>
    <w:rsid w:val="00137742"/>
    <w:rsid w:val="00137780"/>
    <w:rsid w:val="00137CFC"/>
    <w:rsid w:val="00137FC8"/>
    <w:rsid w:val="001400ED"/>
    <w:rsid w:val="00140FB7"/>
    <w:rsid w:val="001415DC"/>
    <w:rsid w:val="0014167B"/>
    <w:rsid w:val="00141FAE"/>
    <w:rsid w:val="0014264F"/>
    <w:rsid w:val="00142665"/>
    <w:rsid w:val="0014304A"/>
    <w:rsid w:val="0014323E"/>
    <w:rsid w:val="00143375"/>
    <w:rsid w:val="001439E9"/>
    <w:rsid w:val="00143B1F"/>
    <w:rsid w:val="00143CE6"/>
    <w:rsid w:val="00143D96"/>
    <w:rsid w:val="0014477E"/>
    <w:rsid w:val="00144D5B"/>
    <w:rsid w:val="001457CF"/>
    <w:rsid w:val="00146686"/>
    <w:rsid w:val="00146B39"/>
    <w:rsid w:val="00146E97"/>
    <w:rsid w:val="001472BD"/>
    <w:rsid w:val="001476B4"/>
    <w:rsid w:val="001503AA"/>
    <w:rsid w:val="001504E8"/>
    <w:rsid w:val="001509AB"/>
    <w:rsid w:val="00150A2B"/>
    <w:rsid w:val="001513FB"/>
    <w:rsid w:val="00151693"/>
    <w:rsid w:val="00151923"/>
    <w:rsid w:val="001519A3"/>
    <w:rsid w:val="00152516"/>
    <w:rsid w:val="0015263B"/>
    <w:rsid w:val="00152B69"/>
    <w:rsid w:val="00152C31"/>
    <w:rsid w:val="00152F7D"/>
    <w:rsid w:val="001534CF"/>
    <w:rsid w:val="00153649"/>
    <w:rsid w:val="00153E15"/>
    <w:rsid w:val="00154195"/>
    <w:rsid w:val="001541A2"/>
    <w:rsid w:val="001546DF"/>
    <w:rsid w:val="00154858"/>
    <w:rsid w:val="001548A1"/>
    <w:rsid w:val="00154989"/>
    <w:rsid w:val="00154FF0"/>
    <w:rsid w:val="001558D9"/>
    <w:rsid w:val="001559F5"/>
    <w:rsid w:val="00155A44"/>
    <w:rsid w:val="00156746"/>
    <w:rsid w:val="001569AF"/>
    <w:rsid w:val="001575BB"/>
    <w:rsid w:val="001576BA"/>
    <w:rsid w:val="00157B84"/>
    <w:rsid w:val="00157DB5"/>
    <w:rsid w:val="00160665"/>
    <w:rsid w:val="001608A6"/>
    <w:rsid w:val="00160B21"/>
    <w:rsid w:val="00160BCF"/>
    <w:rsid w:val="00160F26"/>
    <w:rsid w:val="00160FCF"/>
    <w:rsid w:val="001619D5"/>
    <w:rsid w:val="001619F4"/>
    <w:rsid w:val="00161A29"/>
    <w:rsid w:val="001620C9"/>
    <w:rsid w:val="00162107"/>
    <w:rsid w:val="00162142"/>
    <w:rsid w:val="00162201"/>
    <w:rsid w:val="001627CC"/>
    <w:rsid w:val="001632BA"/>
    <w:rsid w:val="0016334B"/>
    <w:rsid w:val="0016339C"/>
    <w:rsid w:val="0016366A"/>
    <w:rsid w:val="00163BD2"/>
    <w:rsid w:val="00163D67"/>
    <w:rsid w:val="001645BF"/>
    <w:rsid w:val="0016481C"/>
    <w:rsid w:val="00165A2B"/>
    <w:rsid w:val="00165E0F"/>
    <w:rsid w:val="00166221"/>
    <w:rsid w:val="00166260"/>
    <w:rsid w:val="0016711F"/>
    <w:rsid w:val="00167192"/>
    <w:rsid w:val="00167955"/>
    <w:rsid w:val="00167E58"/>
    <w:rsid w:val="00170791"/>
    <w:rsid w:val="00170BD5"/>
    <w:rsid w:val="00170C6C"/>
    <w:rsid w:val="00170D44"/>
    <w:rsid w:val="001710E7"/>
    <w:rsid w:val="0017192F"/>
    <w:rsid w:val="00171D05"/>
    <w:rsid w:val="00171D29"/>
    <w:rsid w:val="00172413"/>
    <w:rsid w:val="001733A4"/>
    <w:rsid w:val="001733F2"/>
    <w:rsid w:val="00173669"/>
    <w:rsid w:val="00173B8C"/>
    <w:rsid w:val="00173E78"/>
    <w:rsid w:val="00174070"/>
    <w:rsid w:val="00174A64"/>
    <w:rsid w:val="00175027"/>
    <w:rsid w:val="001757F1"/>
    <w:rsid w:val="0017594A"/>
    <w:rsid w:val="00175B2A"/>
    <w:rsid w:val="00176278"/>
    <w:rsid w:val="001762AD"/>
    <w:rsid w:val="001762F1"/>
    <w:rsid w:val="001765A5"/>
    <w:rsid w:val="001770E7"/>
    <w:rsid w:val="0017741E"/>
    <w:rsid w:val="001774B4"/>
    <w:rsid w:val="00177717"/>
    <w:rsid w:val="00177853"/>
    <w:rsid w:val="00177BC1"/>
    <w:rsid w:val="001801E4"/>
    <w:rsid w:val="001804E9"/>
    <w:rsid w:val="0018088C"/>
    <w:rsid w:val="001808C6"/>
    <w:rsid w:val="00180957"/>
    <w:rsid w:val="00180DBE"/>
    <w:rsid w:val="00180F28"/>
    <w:rsid w:val="0018154F"/>
    <w:rsid w:val="0018159A"/>
    <w:rsid w:val="001819F8"/>
    <w:rsid w:val="00181A9D"/>
    <w:rsid w:val="00181D0E"/>
    <w:rsid w:val="00181DFA"/>
    <w:rsid w:val="001829C5"/>
    <w:rsid w:val="00182B39"/>
    <w:rsid w:val="00182FF7"/>
    <w:rsid w:val="00183067"/>
    <w:rsid w:val="00183215"/>
    <w:rsid w:val="001833FE"/>
    <w:rsid w:val="00183E8D"/>
    <w:rsid w:val="001845B6"/>
    <w:rsid w:val="001846A4"/>
    <w:rsid w:val="00184878"/>
    <w:rsid w:val="00184A97"/>
    <w:rsid w:val="00184B46"/>
    <w:rsid w:val="00184CAC"/>
    <w:rsid w:val="00184D7B"/>
    <w:rsid w:val="001852DD"/>
    <w:rsid w:val="001853F3"/>
    <w:rsid w:val="00185E1F"/>
    <w:rsid w:val="001864A9"/>
    <w:rsid w:val="001868AA"/>
    <w:rsid w:val="00190055"/>
    <w:rsid w:val="00190123"/>
    <w:rsid w:val="00190367"/>
    <w:rsid w:val="00190986"/>
    <w:rsid w:val="00190A82"/>
    <w:rsid w:val="00190AD2"/>
    <w:rsid w:val="00190C69"/>
    <w:rsid w:val="00190CFA"/>
    <w:rsid w:val="00190E42"/>
    <w:rsid w:val="00191B10"/>
    <w:rsid w:val="00191B63"/>
    <w:rsid w:val="00191B8B"/>
    <w:rsid w:val="00192018"/>
    <w:rsid w:val="001926F8"/>
    <w:rsid w:val="00192899"/>
    <w:rsid w:val="00192AC6"/>
    <w:rsid w:val="0019392B"/>
    <w:rsid w:val="00193D18"/>
    <w:rsid w:val="00193F8D"/>
    <w:rsid w:val="0019427D"/>
    <w:rsid w:val="00194802"/>
    <w:rsid w:val="001948E1"/>
    <w:rsid w:val="00194A94"/>
    <w:rsid w:val="00194AB1"/>
    <w:rsid w:val="00194BD3"/>
    <w:rsid w:val="00195B1D"/>
    <w:rsid w:val="00195E00"/>
    <w:rsid w:val="00195E5F"/>
    <w:rsid w:val="00195ED0"/>
    <w:rsid w:val="0019625D"/>
    <w:rsid w:val="0019625E"/>
    <w:rsid w:val="001967D1"/>
    <w:rsid w:val="001968AB"/>
    <w:rsid w:val="0019727B"/>
    <w:rsid w:val="001976A5"/>
    <w:rsid w:val="00197763"/>
    <w:rsid w:val="001979DD"/>
    <w:rsid w:val="00197DCA"/>
    <w:rsid w:val="00197EC9"/>
    <w:rsid w:val="001A0056"/>
    <w:rsid w:val="001A03C9"/>
    <w:rsid w:val="001A0B6B"/>
    <w:rsid w:val="001A0C48"/>
    <w:rsid w:val="001A1712"/>
    <w:rsid w:val="001A18BF"/>
    <w:rsid w:val="001A1F0F"/>
    <w:rsid w:val="001A2573"/>
    <w:rsid w:val="001A2E0D"/>
    <w:rsid w:val="001A2F0E"/>
    <w:rsid w:val="001A3022"/>
    <w:rsid w:val="001A38F1"/>
    <w:rsid w:val="001A394D"/>
    <w:rsid w:val="001A3AAF"/>
    <w:rsid w:val="001A3B4E"/>
    <w:rsid w:val="001A4530"/>
    <w:rsid w:val="001A45CF"/>
    <w:rsid w:val="001A4AEF"/>
    <w:rsid w:val="001A4B2E"/>
    <w:rsid w:val="001A4B6B"/>
    <w:rsid w:val="001A527E"/>
    <w:rsid w:val="001A57C0"/>
    <w:rsid w:val="001A5C8B"/>
    <w:rsid w:val="001A5CC2"/>
    <w:rsid w:val="001A60A1"/>
    <w:rsid w:val="001A6A4A"/>
    <w:rsid w:val="001A6C91"/>
    <w:rsid w:val="001A70EA"/>
    <w:rsid w:val="001A72E0"/>
    <w:rsid w:val="001A7401"/>
    <w:rsid w:val="001B0684"/>
    <w:rsid w:val="001B09D4"/>
    <w:rsid w:val="001B0D2A"/>
    <w:rsid w:val="001B1C98"/>
    <w:rsid w:val="001B2355"/>
    <w:rsid w:val="001B2535"/>
    <w:rsid w:val="001B2539"/>
    <w:rsid w:val="001B274D"/>
    <w:rsid w:val="001B2A8C"/>
    <w:rsid w:val="001B2E48"/>
    <w:rsid w:val="001B301C"/>
    <w:rsid w:val="001B3061"/>
    <w:rsid w:val="001B3299"/>
    <w:rsid w:val="001B3877"/>
    <w:rsid w:val="001B3D2A"/>
    <w:rsid w:val="001B4365"/>
    <w:rsid w:val="001B478B"/>
    <w:rsid w:val="001B4F27"/>
    <w:rsid w:val="001B5077"/>
    <w:rsid w:val="001B5D9F"/>
    <w:rsid w:val="001B5F63"/>
    <w:rsid w:val="001B6127"/>
    <w:rsid w:val="001B6335"/>
    <w:rsid w:val="001B688B"/>
    <w:rsid w:val="001B70A6"/>
    <w:rsid w:val="001B77BD"/>
    <w:rsid w:val="001C064C"/>
    <w:rsid w:val="001C07F6"/>
    <w:rsid w:val="001C112C"/>
    <w:rsid w:val="001C1462"/>
    <w:rsid w:val="001C148C"/>
    <w:rsid w:val="001C1492"/>
    <w:rsid w:val="001C1537"/>
    <w:rsid w:val="001C16DA"/>
    <w:rsid w:val="001C1747"/>
    <w:rsid w:val="001C26D2"/>
    <w:rsid w:val="001C292B"/>
    <w:rsid w:val="001C2BDE"/>
    <w:rsid w:val="001C2EB2"/>
    <w:rsid w:val="001C39BF"/>
    <w:rsid w:val="001C4195"/>
    <w:rsid w:val="001C53D2"/>
    <w:rsid w:val="001C5A43"/>
    <w:rsid w:val="001C5D41"/>
    <w:rsid w:val="001C6388"/>
    <w:rsid w:val="001C6DCF"/>
    <w:rsid w:val="001C7115"/>
    <w:rsid w:val="001C713C"/>
    <w:rsid w:val="001C7520"/>
    <w:rsid w:val="001C7885"/>
    <w:rsid w:val="001C79C2"/>
    <w:rsid w:val="001D01D7"/>
    <w:rsid w:val="001D0CFF"/>
    <w:rsid w:val="001D1100"/>
    <w:rsid w:val="001D116D"/>
    <w:rsid w:val="001D17BC"/>
    <w:rsid w:val="001D1B60"/>
    <w:rsid w:val="001D2451"/>
    <w:rsid w:val="001D25B3"/>
    <w:rsid w:val="001D270C"/>
    <w:rsid w:val="001D2C21"/>
    <w:rsid w:val="001D2EB6"/>
    <w:rsid w:val="001D307C"/>
    <w:rsid w:val="001D3442"/>
    <w:rsid w:val="001D391A"/>
    <w:rsid w:val="001D3C2B"/>
    <w:rsid w:val="001D4317"/>
    <w:rsid w:val="001D432A"/>
    <w:rsid w:val="001D4426"/>
    <w:rsid w:val="001D497B"/>
    <w:rsid w:val="001D4DE6"/>
    <w:rsid w:val="001D4E9E"/>
    <w:rsid w:val="001D538A"/>
    <w:rsid w:val="001D5488"/>
    <w:rsid w:val="001D5BA0"/>
    <w:rsid w:val="001D5DD3"/>
    <w:rsid w:val="001D63F7"/>
    <w:rsid w:val="001D6BEA"/>
    <w:rsid w:val="001D7275"/>
    <w:rsid w:val="001D72ED"/>
    <w:rsid w:val="001D7310"/>
    <w:rsid w:val="001D7728"/>
    <w:rsid w:val="001D79DA"/>
    <w:rsid w:val="001D7C23"/>
    <w:rsid w:val="001D7D48"/>
    <w:rsid w:val="001D7FA2"/>
    <w:rsid w:val="001E00DB"/>
    <w:rsid w:val="001E032C"/>
    <w:rsid w:val="001E052E"/>
    <w:rsid w:val="001E055B"/>
    <w:rsid w:val="001E0C84"/>
    <w:rsid w:val="001E1922"/>
    <w:rsid w:val="001E19A3"/>
    <w:rsid w:val="001E1A3B"/>
    <w:rsid w:val="001E1C75"/>
    <w:rsid w:val="001E26AD"/>
    <w:rsid w:val="001E2A4F"/>
    <w:rsid w:val="001E2B17"/>
    <w:rsid w:val="001E2FD5"/>
    <w:rsid w:val="001E31F9"/>
    <w:rsid w:val="001E3272"/>
    <w:rsid w:val="001E3496"/>
    <w:rsid w:val="001E353A"/>
    <w:rsid w:val="001E3D8B"/>
    <w:rsid w:val="001E43A8"/>
    <w:rsid w:val="001E4A07"/>
    <w:rsid w:val="001E4F22"/>
    <w:rsid w:val="001E58BC"/>
    <w:rsid w:val="001E5C7D"/>
    <w:rsid w:val="001E6013"/>
    <w:rsid w:val="001E62AA"/>
    <w:rsid w:val="001E6408"/>
    <w:rsid w:val="001E6538"/>
    <w:rsid w:val="001E6A75"/>
    <w:rsid w:val="001E72A8"/>
    <w:rsid w:val="001E789C"/>
    <w:rsid w:val="001E78C5"/>
    <w:rsid w:val="001E7B35"/>
    <w:rsid w:val="001E7E16"/>
    <w:rsid w:val="001F05AF"/>
    <w:rsid w:val="001F07AB"/>
    <w:rsid w:val="001F0891"/>
    <w:rsid w:val="001F0B05"/>
    <w:rsid w:val="001F0D24"/>
    <w:rsid w:val="001F0D32"/>
    <w:rsid w:val="001F1095"/>
    <w:rsid w:val="001F144D"/>
    <w:rsid w:val="001F1671"/>
    <w:rsid w:val="001F1879"/>
    <w:rsid w:val="001F1F1A"/>
    <w:rsid w:val="001F20DB"/>
    <w:rsid w:val="001F226F"/>
    <w:rsid w:val="001F2924"/>
    <w:rsid w:val="001F2C59"/>
    <w:rsid w:val="001F3381"/>
    <w:rsid w:val="001F34EF"/>
    <w:rsid w:val="001F3596"/>
    <w:rsid w:val="001F3AB9"/>
    <w:rsid w:val="001F41EF"/>
    <w:rsid w:val="001F43E8"/>
    <w:rsid w:val="001F5111"/>
    <w:rsid w:val="001F51AD"/>
    <w:rsid w:val="001F51B6"/>
    <w:rsid w:val="001F547E"/>
    <w:rsid w:val="001F56B3"/>
    <w:rsid w:val="001F5C62"/>
    <w:rsid w:val="001F600D"/>
    <w:rsid w:val="001F6FAD"/>
    <w:rsid w:val="001F704B"/>
    <w:rsid w:val="001F74F5"/>
    <w:rsid w:val="001F7667"/>
    <w:rsid w:val="001F782D"/>
    <w:rsid w:val="001F79DF"/>
    <w:rsid w:val="001F7D30"/>
    <w:rsid w:val="0020002D"/>
    <w:rsid w:val="002006A9"/>
    <w:rsid w:val="00200C27"/>
    <w:rsid w:val="00200F07"/>
    <w:rsid w:val="00201504"/>
    <w:rsid w:val="0020162F"/>
    <w:rsid w:val="0020178D"/>
    <w:rsid w:val="00201D1C"/>
    <w:rsid w:val="00202E0E"/>
    <w:rsid w:val="00203213"/>
    <w:rsid w:val="0020352D"/>
    <w:rsid w:val="002035DE"/>
    <w:rsid w:val="0020382C"/>
    <w:rsid w:val="00203D6D"/>
    <w:rsid w:val="00203F96"/>
    <w:rsid w:val="002045EC"/>
    <w:rsid w:val="002047BA"/>
    <w:rsid w:val="002048B2"/>
    <w:rsid w:val="002048E2"/>
    <w:rsid w:val="00204B6D"/>
    <w:rsid w:val="00204BBA"/>
    <w:rsid w:val="00204D9D"/>
    <w:rsid w:val="002052A9"/>
    <w:rsid w:val="002059EE"/>
    <w:rsid w:val="002059F9"/>
    <w:rsid w:val="0020626E"/>
    <w:rsid w:val="0020635E"/>
    <w:rsid w:val="00206CBD"/>
    <w:rsid w:val="00206EF7"/>
    <w:rsid w:val="00206EFC"/>
    <w:rsid w:val="0020701B"/>
    <w:rsid w:val="00207599"/>
    <w:rsid w:val="00207B43"/>
    <w:rsid w:val="00207BF8"/>
    <w:rsid w:val="00207D4E"/>
    <w:rsid w:val="00207EC3"/>
    <w:rsid w:val="00210370"/>
    <w:rsid w:val="0021056F"/>
    <w:rsid w:val="00210669"/>
    <w:rsid w:val="00210822"/>
    <w:rsid w:val="00210E07"/>
    <w:rsid w:val="002117E4"/>
    <w:rsid w:val="00211981"/>
    <w:rsid w:val="00211A0E"/>
    <w:rsid w:val="00211A6A"/>
    <w:rsid w:val="00211C22"/>
    <w:rsid w:val="00211CD0"/>
    <w:rsid w:val="00211F74"/>
    <w:rsid w:val="0021360E"/>
    <w:rsid w:val="0021385D"/>
    <w:rsid w:val="00213A58"/>
    <w:rsid w:val="00213EC2"/>
    <w:rsid w:val="00214001"/>
    <w:rsid w:val="002140CF"/>
    <w:rsid w:val="00214473"/>
    <w:rsid w:val="002145BF"/>
    <w:rsid w:val="002146F5"/>
    <w:rsid w:val="00214AD9"/>
    <w:rsid w:val="00214D02"/>
    <w:rsid w:val="00215008"/>
    <w:rsid w:val="00215226"/>
    <w:rsid w:val="0021529C"/>
    <w:rsid w:val="00215838"/>
    <w:rsid w:val="00215A0C"/>
    <w:rsid w:val="00215B43"/>
    <w:rsid w:val="00215BC3"/>
    <w:rsid w:val="002162A9"/>
    <w:rsid w:val="0021634C"/>
    <w:rsid w:val="002163CF"/>
    <w:rsid w:val="0021674F"/>
    <w:rsid w:val="00216C6B"/>
    <w:rsid w:val="0021700E"/>
    <w:rsid w:val="00217276"/>
    <w:rsid w:val="00217517"/>
    <w:rsid w:val="002175B3"/>
    <w:rsid w:val="002179BC"/>
    <w:rsid w:val="002179E7"/>
    <w:rsid w:val="00217C50"/>
    <w:rsid w:val="00217E88"/>
    <w:rsid w:val="00217EE5"/>
    <w:rsid w:val="0022066D"/>
    <w:rsid w:val="0022079F"/>
    <w:rsid w:val="00220F74"/>
    <w:rsid w:val="00221929"/>
    <w:rsid w:val="00221EE6"/>
    <w:rsid w:val="0022207A"/>
    <w:rsid w:val="002222FC"/>
    <w:rsid w:val="00222749"/>
    <w:rsid w:val="002232D4"/>
    <w:rsid w:val="0022349F"/>
    <w:rsid w:val="0022399B"/>
    <w:rsid w:val="00223A49"/>
    <w:rsid w:val="00224671"/>
    <w:rsid w:val="002246A2"/>
    <w:rsid w:val="00224DEA"/>
    <w:rsid w:val="00225019"/>
    <w:rsid w:val="002260C3"/>
    <w:rsid w:val="00226104"/>
    <w:rsid w:val="0022626C"/>
    <w:rsid w:val="002268BB"/>
    <w:rsid w:val="00226B6B"/>
    <w:rsid w:val="00226CC4"/>
    <w:rsid w:val="002270F5"/>
    <w:rsid w:val="00227595"/>
    <w:rsid w:val="002276B5"/>
    <w:rsid w:val="002279D7"/>
    <w:rsid w:val="00227DC8"/>
    <w:rsid w:val="00230204"/>
    <w:rsid w:val="00230B4B"/>
    <w:rsid w:val="00231242"/>
    <w:rsid w:val="002313FB"/>
    <w:rsid w:val="0023165F"/>
    <w:rsid w:val="00231694"/>
    <w:rsid w:val="00231A99"/>
    <w:rsid w:val="00231B76"/>
    <w:rsid w:val="00231F04"/>
    <w:rsid w:val="002326D1"/>
    <w:rsid w:val="00232973"/>
    <w:rsid w:val="00232AB1"/>
    <w:rsid w:val="00232BEB"/>
    <w:rsid w:val="002338E8"/>
    <w:rsid w:val="00233A13"/>
    <w:rsid w:val="00233A58"/>
    <w:rsid w:val="00233BDC"/>
    <w:rsid w:val="00233DD4"/>
    <w:rsid w:val="0023412E"/>
    <w:rsid w:val="00234198"/>
    <w:rsid w:val="002346A4"/>
    <w:rsid w:val="00234910"/>
    <w:rsid w:val="00234B19"/>
    <w:rsid w:val="002350B9"/>
    <w:rsid w:val="00235187"/>
    <w:rsid w:val="00235331"/>
    <w:rsid w:val="00235CB8"/>
    <w:rsid w:val="00235FEC"/>
    <w:rsid w:val="0023693D"/>
    <w:rsid w:val="00236F8E"/>
    <w:rsid w:val="0023724E"/>
    <w:rsid w:val="002373A2"/>
    <w:rsid w:val="00237C83"/>
    <w:rsid w:val="00237D06"/>
    <w:rsid w:val="00237E11"/>
    <w:rsid w:val="002400B1"/>
    <w:rsid w:val="0024015C"/>
    <w:rsid w:val="00240217"/>
    <w:rsid w:val="002402A3"/>
    <w:rsid w:val="002405CA"/>
    <w:rsid w:val="00240637"/>
    <w:rsid w:val="0024096B"/>
    <w:rsid w:val="00240A07"/>
    <w:rsid w:val="00240B0E"/>
    <w:rsid w:val="00240F29"/>
    <w:rsid w:val="002414FA"/>
    <w:rsid w:val="0024157C"/>
    <w:rsid w:val="00241682"/>
    <w:rsid w:val="002417F3"/>
    <w:rsid w:val="00241939"/>
    <w:rsid w:val="00241EEE"/>
    <w:rsid w:val="00241F26"/>
    <w:rsid w:val="002421D6"/>
    <w:rsid w:val="00242298"/>
    <w:rsid w:val="00242485"/>
    <w:rsid w:val="00243088"/>
    <w:rsid w:val="0024348E"/>
    <w:rsid w:val="00243D8D"/>
    <w:rsid w:val="00243EBF"/>
    <w:rsid w:val="00243FAE"/>
    <w:rsid w:val="0024416E"/>
    <w:rsid w:val="0024438A"/>
    <w:rsid w:val="00244412"/>
    <w:rsid w:val="00244919"/>
    <w:rsid w:val="00244F4E"/>
    <w:rsid w:val="00244F98"/>
    <w:rsid w:val="0024524F"/>
    <w:rsid w:val="00245E67"/>
    <w:rsid w:val="00245EF9"/>
    <w:rsid w:val="002462BC"/>
    <w:rsid w:val="002468CC"/>
    <w:rsid w:val="00246A85"/>
    <w:rsid w:val="00246C0A"/>
    <w:rsid w:val="002471D8"/>
    <w:rsid w:val="002473EC"/>
    <w:rsid w:val="002473F5"/>
    <w:rsid w:val="00250B33"/>
    <w:rsid w:val="00251A37"/>
    <w:rsid w:val="0025291B"/>
    <w:rsid w:val="00253469"/>
    <w:rsid w:val="0025346C"/>
    <w:rsid w:val="00253535"/>
    <w:rsid w:val="002535D9"/>
    <w:rsid w:val="00253A0E"/>
    <w:rsid w:val="00253D55"/>
    <w:rsid w:val="00253DFC"/>
    <w:rsid w:val="00254138"/>
    <w:rsid w:val="0025486A"/>
    <w:rsid w:val="00254AFC"/>
    <w:rsid w:val="00255006"/>
    <w:rsid w:val="002552A1"/>
    <w:rsid w:val="002552BB"/>
    <w:rsid w:val="002568C6"/>
    <w:rsid w:val="00256B8E"/>
    <w:rsid w:val="00256CBC"/>
    <w:rsid w:val="002570FD"/>
    <w:rsid w:val="00257179"/>
    <w:rsid w:val="0025733D"/>
    <w:rsid w:val="0025756D"/>
    <w:rsid w:val="0025769C"/>
    <w:rsid w:val="002576B0"/>
    <w:rsid w:val="00257724"/>
    <w:rsid w:val="002578F7"/>
    <w:rsid w:val="00257921"/>
    <w:rsid w:val="00257BF5"/>
    <w:rsid w:val="00257C99"/>
    <w:rsid w:val="00257E2F"/>
    <w:rsid w:val="00257FCB"/>
    <w:rsid w:val="00260555"/>
    <w:rsid w:val="00260926"/>
    <w:rsid w:val="00260B85"/>
    <w:rsid w:val="00260F1A"/>
    <w:rsid w:val="002616E8"/>
    <w:rsid w:val="00261A27"/>
    <w:rsid w:val="00261B77"/>
    <w:rsid w:val="00261DF1"/>
    <w:rsid w:val="00261F1B"/>
    <w:rsid w:val="00261F8F"/>
    <w:rsid w:val="0026219B"/>
    <w:rsid w:val="002625A6"/>
    <w:rsid w:val="00262972"/>
    <w:rsid w:val="00262CDF"/>
    <w:rsid w:val="00262EFA"/>
    <w:rsid w:val="00262EFB"/>
    <w:rsid w:val="00263029"/>
    <w:rsid w:val="002637DB"/>
    <w:rsid w:val="00263F8E"/>
    <w:rsid w:val="00264192"/>
    <w:rsid w:val="002642A5"/>
    <w:rsid w:val="00264465"/>
    <w:rsid w:val="00265231"/>
    <w:rsid w:val="00265A63"/>
    <w:rsid w:val="00265CD7"/>
    <w:rsid w:val="00265F4B"/>
    <w:rsid w:val="00265FFB"/>
    <w:rsid w:val="002666D0"/>
    <w:rsid w:val="00266DB8"/>
    <w:rsid w:val="0026740F"/>
    <w:rsid w:val="002674EF"/>
    <w:rsid w:val="00267510"/>
    <w:rsid w:val="002677F1"/>
    <w:rsid w:val="00267800"/>
    <w:rsid w:val="0026797F"/>
    <w:rsid w:val="00267E71"/>
    <w:rsid w:val="00267E77"/>
    <w:rsid w:val="002702F8"/>
    <w:rsid w:val="002707C6"/>
    <w:rsid w:val="00270C0D"/>
    <w:rsid w:val="00271511"/>
    <w:rsid w:val="002718DC"/>
    <w:rsid w:val="00271D89"/>
    <w:rsid w:val="00272307"/>
    <w:rsid w:val="0027240A"/>
    <w:rsid w:val="0027265B"/>
    <w:rsid w:val="00272B91"/>
    <w:rsid w:val="00273464"/>
    <w:rsid w:val="00274206"/>
    <w:rsid w:val="0027444C"/>
    <w:rsid w:val="00275011"/>
    <w:rsid w:val="002752E5"/>
    <w:rsid w:val="0027569B"/>
    <w:rsid w:val="00275F65"/>
    <w:rsid w:val="00276340"/>
    <w:rsid w:val="0027656E"/>
    <w:rsid w:val="00276874"/>
    <w:rsid w:val="002775D0"/>
    <w:rsid w:val="00277CB8"/>
    <w:rsid w:val="00277EF7"/>
    <w:rsid w:val="002804F4"/>
    <w:rsid w:val="00280F70"/>
    <w:rsid w:val="0028183A"/>
    <w:rsid w:val="00282570"/>
    <w:rsid w:val="00282A55"/>
    <w:rsid w:val="00282C30"/>
    <w:rsid w:val="00282EC6"/>
    <w:rsid w:val="00282F8F"/>
    <w:rsid w:val="00283350"/>
    <w:rsid w:val="00283549"/>
    <w:rsid w:val="0028371A"/>
    <w:rsid w:val="00283CD2"/>
    <w:rsid w:val="002840F0"/>
    <w:rsid w:val="00284817"/>
    <w:rsid w:val="002848A4"/>
    <w:rsid w:val="002848B9"/>
    <w:rsid w:val="002857F7"/>
    <w:rsid w:val="00285885"/>
    <w:rsid w:val="00285F56"/>
    <w:rsid w:val="0028633B"/>
    <w:rsid w:val="002869E4"/>
    <w:rsid w:val="00286C9C"/>
    <w:rsid w:val="00286E75"/>
    <w:rsid w:val="00287F76"/>
    <w:rsid w:val="00290BA4"/>
    <w:rsid w:val="00290BCB"/>
    <w:rsid w:val="00290F64"/>
    <w:rsid w:val="002910A4"/>
    <w:rsid w:val="00291266"/>
    <w:rsid w:val="002917F3"/>
    <w:rsid w:val="00291C63"/>
    <w:rsid w:val="0029232E"/>
    <w:rsid w:val="002930CF"/>
    <w:rsid w:val="00293111"/>
    <w:rsid w:val="00293148"/>
    <w:rsid w:val="00293B98"/>
    <w:rsid w:val="00293D1A"/>
    <w:rsid w:val="00293D89"/>
    <w:rsid w:val="00293EE2"/>
    <w:rsid w:val="00293F30"/>
    <w:rsid w:val="0029466B"/>
    <w:rsid w:val="00294875"/>
    <w:rsid w:val="00294A17"/>
    <w:rsid w:val="00294BB1"/>
    <w:rsid w:val="002951E3"/>
    <w:rsid w:val="00295550"/>
    <w:rsid w:val="00295ADD"/>
    <w:rsid w:val="00295B5B"/>
    <w:rsid w:val="00295D1C"/>
    <w:rsid w:val="00295F30"/>
    <w:rsid w:val="002960A4"/>
    <w:rsid w:val="00296455"/>
    <w:rsid w:val="00296771"/>
    <w:rsid w:val="002968DF"/>
    <w:rsid w:val="00296D95"/>
    <w:rsid w:val="00296E02"/>
    <w:rsid w:val="00297431"/>
    <w:rsid w:val="002976B0"/>
    <w:rsid w:val="002976EE"/>
    <w:rsid w:val="002A0052"/>
    <w:rsid w:val="002A009D"/>
    <w:rsid w:val="002A0733"/>
    <w:rsid w:val="002A0AE5"/>
    <w:rsid w:val="002A0C0E"/>
    <w:rsid w:val="002A196A"/>
    <w:rsid w:val="002A1B6E"/>
    <w:rsid w:val="002A1CA2"/>
    <w:rsid w:val="002A1FB1"/>
    <w:rsid w:val="002A2431"/>
    <w:rsid w:val="002A2462"/>
    <w:rsid w:val="002A2806"/>
    <w:rsid w:val="002A287F"/>
    <w:rsid w:val="002A3419"/>
    <w:rsid w:val="002A3694"/>
    <w:rsid w:val="002A3894"/>
    <w:rsid w:val="002A38D2"/>
    <w:rsid w:val="002A3BB0"/>
    <w:rsid w:val="002A3C16"/>
    <w:rsid w:val="002A436A"/>
    <w:rsid w:val="002A47AD"/>
    <w:rsid w:val="002A4D48"/>
    <w:rsid w:val="002A4F95"/>
    <w:rsid w:val="002A4FAD"/>
    <w:rsid w:val="002A5EA5"/>
    <w:rsid w:val="002A5F4B"/>
    <w:rsid w:val="002A68A0"/>
    <w:rsid w:val="002A6D2F"/>
    <w:rsid w:val="002A6E78"/>
    <w:rsid w:val="002A6F91"/>
    <w:rsid w:val="002A707F"/>
    <w:rsid w:val="002A7398"/>
    <w:rsid w:val="002A7653"/>
    <w:rsid w:val="002A789E"/>
    <w:rsid w:val="002A7A5C"/>
    <w:rsid w:val="002A7BD8"/>
    <w:rsid w:val="002B041E"/>
    <w:rsid w:val="002B06EE"/>
    <w:rsid w:val="002B0757"/>
    <w:rsid w:val="002B090D"/>
    <w:rsid w:val="002B13F2"/>
    <w:rsid w:val="002B15CC"/>
    <w:rsid w:val="002B1F94"/>
    <w:rsid w:val="002B244E"/>
    <w:rsid w:val="002B2650"/>
    <w:rsid w:val="002B3094"/>
    <w:rsid w:val="002B3099"/>
    <w:rsid w:val="002B3BC6"/>
    <w:rsid w:val="002B480E"/>
    <w:rsid w:val="002B5218"/>
    <w:rsid w:val="002B5333"/>
    <w:rsid w:val="002B5488"/>
    <w:rsid w:val="002B5796"/>
    <w:rsid w:val="002B6230"/>
    <w:rsid w:val="002B6ACD"/>
    <w:rsid w:val="002B6B19"/>
    <w:rsid w:val="002B6E81"/>
    <w:rsid w:val="002B6ECB"/>
    <w:rsid w:val="002B7040"/>
    <w:rsid w:val="002B72C0"/>
    <w:rsid w:val="002B74F2"/>
    <w:rsid w:val="002B7B19"/>
    <w:rsid w:val="002B7C4B"/>
    <w:rsid w:val="002B7FA5"/>
    <w:rsid w:val="002C0754"/>
    <w:rsid w:val="002C082A"/>
    <w:rsid w:val="002C094D"/>
    <w:rsid w:val="002C1049"/>
    <w:rsid w:val="002C13BE"/>
    <w:rsid w:val="002C142D"/>
    <w:rsid w:val="002C1559"/>
    <w:rsid w:val="002C1CCF"/>
    <w:rsid w:val="002C2511"/>
    <w:rsid w:val="002C283E"/>
    <w:rsid w:val="002C28E5"/>
    <w:rsid w:val="002C2B75"/>
    <w:rsid w:val="002C35AD"/>
    <w:rsid w:val="002C38B6"/>
    <w:rsid w:val="002C3FE6"/>
    <w:rsid w:val="002C40ED"/>
    <w:rsid w:val="002C41DA"/>
    <w:rsid w:val="002C45A5"/>
    <w:rsid w:val="002C487A"/>
    <w:rsid w:val="002C50B0"/>
    <w:rsid w:val="002C53B8"/>
    <w:rsid w:val="002C5724"/>
    <w:rsid w:val="002C5C17"/>
    <w:rsid w:val="002C6061"/>
    <w:rsid w:val="002C621E"/>
    <w:rsid w:val="002C658C"/>
    <w:rsid w:val="002C6965"/>
    <w:rsid w:val="002C6B6B"/>
    <w:rsid w:val="002C6C46"/>
    <w:rsid w:val="002C7122"/>
    <w:rsid w:val="002C796E"/>
    <w:rsid w:val="002C7973"/>
    <w:rsid w:val="002C7A02"/>
    <w:rsid w:val="002C7F33"/>
    <w:rsid w:val="002D0110"/>
    <w:rsid w:val="002D045B"/>
    <w:rsid w:val="002D0D3B"/>
    <w:rsid w:val="002D110D"/>
    <w:rsid w:val="002D121F"/>
    <w:rsid w:val="002D1243"/>
    <w:rsid w:val="002D17C3"/>
    <w:rsid w:val="002D1927"/>
    <w:rsid w:val="002D1AC2"/>
    <w:rsid w:val="002D207C"/>
    <w:rsid w:val="002D23D2"/>
    <w:rsid w:val="002D24C9"/>
    <w:rsid w:val="002D2646"/>
    <w:rsid w:val="002D296A"/>
    <w:rsid w:val="002D2F53"/>
    <w:rsid w:val="002D30C3"/>
    <w:rsid w:val="002D41B9"/>
    <w:rsid w:val="002D55CC"/>
    <w:rsid w:val="002D599F"/>
    <w:rsid w:val="002D5D50"/>
    <w:rsid w:val="002D5E32"/>
    <w:rsid w:val="002D613D"/>
    <w:rsid w:val="002D642B"/>
    <w:rsid w:val="002D65DC"/>
    <w:rsid w:val="002D6726"/>
    <w:rsid w:val="002D68ED"/>
    <w:rsid w:val="002D693A"/>
    <w:rsid w:val="002D6E51"/>
    <w:rsid w:val="002D6F7A"/>
    <w:rsid w:val="002D732F"/>
    <w:rsid w:val="002D737A"/>
    <w:rsid w:val="002E0631"/>
    <w:rsid w:val="002E0AB3"/>
    <w:rsid w:val="002E0FE5"/>
    <w:rsid w:val="002E10D2"/>
    <w:rsid w:val="002E124E"/>
    <w:rsid w:val="002E1807"/>
    <w:rsid w:val="002E188B"/>
    <w:rsid w:val="002E2301"/>
    <w:rsid w:val="002E2755"/>
    <w:rsid w:val="002E2783"/>
    <w:rsid w:val="002E2D5A"/>
    <w:rsid w:val="002E2EB0"/>
    <w:rsid w:val="002E30E6"/>
    <w:rsid w:val="002E3E80"/>
    <w:rsid w:val="002E5954"/>
    <w:rsid w:val="002E595B"/>
    <w:rsid w:val="002E5B7C"/>
    <w:rsid w:val="002E6346"/>
    <w:rsid w:val="002E64E4"/>
    <w:rsid w:val="002E6852"/>
    <w:rsid w:val="002E6DFB"/>
    <w:rsid w:val="002E74C8"/>
    <w:rsid w:val="002E74D9"/>
    <w:rsid w:val="002E765B"/>
    <w:rsid w:val="002E7931"/>
    <w:rsid w:val="002E7E10"/>
    <w:rsid w:val="002F01AC"/>
    <w:rsid w:val="002F0913"/>
    <w:rsid w:val="002F0E87"/>
    <w:rsid w:val="002F0F2C"/>
    <w:rsid w:val="002F1B7E"/>
    <w:rsid w:val="002F1BB2"/>
    <w:rsid w:val="002F1C85"/>
    <w:rsid w:val="002F1CD1"/>
    <w:rsid w:val="002F219B"/>
    <w:rsid w:val="002F28BD"/>
    <w:rsid w:val="002F2C7D"/>
    <w:rsid w:val="002F2EB1"/>
    <w:rsid w:val="002F3A19"/>
    <w:rsid w:val="002F3A5C"/>
    <w:rsid w:val="002F3CB9"/>
    <w:rsid w:val="002F3E58"/>
    <w:rsid w:val="002F409F"/>
    <w:rsid w:val="002F4118"/>
    <w:rsid w:val="002F4484"/>
    <w:rsid w:val="002F4C38"/>
    <w:rsid w:val="002F5013"/>
    <w:rsid w:val="002F53BB"/>
    <w:rsid w:val="002F5AE9"/>
    <w:rsid w:val="002F7AB4"/>
    <w:rsid w:val="002F7BD6"/>
    <w:rsid w:val="00300121"/>
    <w:rsid w:val="00300F58"/>
    <w:rsid w:val="00301000"/>
    <w:rsid w:val="00301B7C"/>
    <w:rsid w:val="00301FF8"/>
    <w:rsid w:val="00302038"/>
    <w:rsid w:val="0030208F"/>
    <w:rsid w:val="00302117"/>
    <w:rsid w:val="003024F3"/>
    <w:rsid w:val="0030257D"/>
    <w:rsid w:val="003029EA"/>
    <w:rsid w:val="00302C51"/>
    <w:rsid w:val="0030389D"/>
    <w:rsid w:val="00303A19"/>
    <w:rsid w:val="00304893"/>
    <w:rsid w:val="00304B4E"/>
    <w:rsid w:val="00304CF5"/>
    <w:rsid w:val="00304EF0"/>
    <w:rsid w:val="0030502D"/>
    <w:rsid w:val="00305033"/>
    <w:rsid w:val="00305702"/>
    <w:rsid w:val="003057D6"/>
    <w:rsid w:val="00305961"/>
    <w:rsid w:val="0030612B"/>
    <w:rsid w:val="003062AD"/>
    <w:rsid w:val="0030644D"/>
    <w:rsid w:val="00306591"/>
    <w:rsid w:val="00306CFA"/>
    <w:rsid w:val="003073D1"/>
    <w:rsid w:val="003077B0"/>
    <w:rsid w:val="0030794F"/>
    <w:rsid w:val="00310CA7"/>
    <w:rsid w:val="00312332"/>
    <w:rsid w:val="0031237A"/>
    <w:rsid w:val="00312C54"/>
    <w:rsid w:val="003131CE"/>
    <w:rsid w:val="003134D3"/>
    <w:rsid w:val="00313AB4"/>
    <w:rsid w:val="00313B30"/>
    <w:rsid w:val="00313B70"/>
    <w:rsid w:val="00314288"/>
    <w:rsid w:val="00314511"/>
    <w:rsid w:val="00314E14"/>
    <w:rsid w:val="00314E7A"/>
    <w:rsid w:val="00314FD3"/>
    <w:rsid w:val="0031533A"/>
    <w:rsid w:val="003156BB"/>
    <w:rsid w:val="00315999"/>
    <w:rsid w:val="00315C87"/>
    <w:rsid w:val="00316136"/>
    <w:rsid w:val="00316159"/>
    <w:rsid w:val="0031651B"/>
    <w:rsid w:val="00316D7E"/>
    <w:rsid w:val="00317668"/>
    <w:rsid w:val="003179C9"/>
    <w:rsid w:val="003179CC"/>
    <w:rsid w:val="00317B72"/>
    <w:rsid w:val="00317BEF"/>
    <w:rsid w:val="00317F97"/>
    <w:rsid w:val="0032005C"/>
    <w:rsid w:val="0032037B"/>
    <w:rsid w:val="0032160A"/>
    <w:rsid w:val="003217E3"/>
    <w:rsid w:val="00321ADE"/>
    <w:rsid w:val="00322435"/>
    <w:rsid w:val="00322E8A"/>
    <w:rsid w:val="00323067"/>
    <w:rsid w:val="00323491"/>
    <w:rsid w:val="00323D13"/>
    <w:rsid w:val="0032418B"/>
    <w:rsid w:val="00324769"/>
    <w:rsid w:val="00324BD6"/>
    <w:rsid w:val="00324CC3"/>
    <w:rsid w:val="00324DC7"/>
    <w:rsid w:val="003251F6"/>
    <w:rsid w:val="00325223"/>
    <w:rsid w:val="003252BA"/>
    <w:rsid w:val="003254D3"/>
    <w:rsid w:val="0032584F"/>
    <w:rsid w:val="003258F8"/>
    <w:rsid w:val="00325ADD"/>
    <w:rsid w:val="0032609C"/>
    <w:rsid w:val="0032679C"/>
    <w:rsid w:val="00326A55"/>
    <w:rsid w:val="003271AC"/>
    <w:rsid w:val="003271DB"/>
    <w:rsid w:val="003271F2"/>
    <w:rsid w:val="00327423"/>
    <w:rsid w:val="003274BB"/>
    <w:rsid w:val="00327AE6"/>
    <w:rsid w:val="0033021B"/>
    <w:rsid w:val="003303BE"/>
    <w:rsid w:val="00331301"/>
    <w:rsid w:val="00331A74"/>
    <w:rsid w:val="00331EA0"/>
    <w:rsid w:val="0033230D"/>
    <w:rsid w:val="00332701"/>
    <w:rsid w:val="00332D33"/>
    <w:rsid w:val="003331A0"/>
    <w:rsid w:val="003337DB"/>
    <w:rsid w:val="00333CFA"/>
    <w:rsid w:val="00334170"/>
    <w:rsid w:val="00334400"/>
    <w:rsid w:val="00334815"/>
    <w:rsid w:val="00334963"/>
    <w:rsid w:val="00334ED6"/>
    <w:rsid w:val="00335473"/>
    <w:rsid w:val="00336131"/>
    <w:rsid w:val="003363E8"/>
    <w:rsid w:val="0033658B"/>
    <w:rsid w:val="003368CF"/>
    <w:rsid w:val="003368FD"/>
    <w:rsid w:val="0033755D"/>
    <w:rsid w:val="003375B4"/>
    <w:rsid w:val="00337704"/>
    <w:rsid w:val="00337D65"/>
    <w:rsid w:val="00340642"/>
    <w:rsid w:val="00340DD8"/>
    <w:rsid w:val="00340E37"/>
    <w:rsid w:val="003424E2"/>
    <w:rsid w:val="0034254E"/>
    <w:rsid w:val="00342649"/>
    <w:rsid w:val="003429FB"/>
    <w:rsid w:val="00342C2E"/>
    <w:rsid w:val="003431FD"/>
    <w:rsid w:val="003438BA"/>
    <w:rsid w:val="0034431D"/>
    <w:rsid w:val="00344735"/>
    <w:rsid w:val="00344979"/>
    <w:rsid w:val="003449D4"/>
    <w:rsid w:val="00344B3B"/>
    <w:rsid w:val="003452F2"/>
    <w:rsid w:val="003453EA"/>
    <w:rsid w:val="003453EF"/>
    <w:rsid w:val="003457F8"/>
    <w:rsid w:val="0034654B"/>
    <w:rsid w:val="003465A9"/>
    <w:rsid w:val="00347847"/>
    <w:rsid w:val="00347EB7"/>
    <w:rsid w:val="00347F1B"/>
    <w:rsid w:val="003503E1"/>
    <w:rsid w:val="00350783"/>
    <w:rsid w:val="00351291"/>
    <w:rsid w:val="003516A5"/>
    <w:rsid w:val="0035173D"/>
    <w:rsid w:val="00351BDC"/>
    <w:rsid w:val="0035237C"/>
    <w:rsid w:val="00352755"/>
    <w:rsid w:val="00352B78"/>
    <w:rsid w:val="00352B82"/>
    <w:rsid w:val="00352CFA"/>
    <w:rsid w:val="00352D9F"/>
    <w:rsid w:val="00352DA9"/>
    <w:rsid w:val="00352DAD"/>
    <w:rsid w:val="00352EA7"/>
    <w:rsid w:val="0035348C"/>
    <w:rsid w:val="003534CE"/>
    <w:rsid w:val="003535C4"/>
    <w:rsid w:val="003539F8"/>
    <w:rsid w:val="00353E8B"/>
    <w:rsid w:val="003541A6"/>
    <w:rsid w:val="003543C8"/>
    <w:rsid w:val="00354588"/>
    <w:rsid w:val="00354CA5"/>
    <w:rsid w:val="00354D40"/>
    <w:rsid w:val="003550F0"/>
    <w:rsid w:val="00355245"/>
    <w:rsid w:val="0035568D"/>
    <w:rsid w:val="0035585D"/>
    <w:rsid w:val="00356704"/>
    <w:rsid w:val="00356816"/>
    <w:rsid w:val="003569B5"/>
    <w:rsid w:val="00356A46"/>
    <w:rsid w:val="00356BB0"/>
    <w:rsid w:val="00356C8F"/>
    <w:rsid w:val="003570C4"/>
    <w:rsid w:val="00357182"/>
    <w:rsid w:val="0035723A"/>
    <w:rsid w:val="003573FB"/>
    <w:rsid w:val="003574C4"/>
    <w:rsid w:val="00357A5C"/>
    <w:rsid w:val="00357C07"/>
    <w:rsid w:val="00357E31"/>
    <w:rsid w:val="00357FAF"/>
    <w:rsid w:val="00360004"/>
    <w:rsid w:val="00360958"/>
    <w:rsid w:val="00360EFA"/>
    <w:rsid w:val="00362374"/>
    <w:rsid w:val="0036265F"/>
    <w:rsid w:val="00362837"/>
    <w:rsid w:val="00362903"/>
    <w:rsid w:val="00362939"/>
    <w:rsid w:val="00363080"/>
    <w:rsid w:val="003632F5"/>
    <w:rsid w:val="00363442"/>
    <w:rsid w:val="00363598"/>
    <w:rsid w:val="00363E8A"/>
    <w:rsid w:val="0036405C"/>
    <w:rsid w:val="003645E1"/>
    <w:rsid w:val="00364973"/>
    <w:rsid w:val="00364ED8"/>
    <w:rsid w:val="0036585E"/>
    <w:rsid w:val="00365C1B"/>
    <w:rsid w:val="00365C8C"/>
    <w:rsid w:val="00365F12"/>
    <w:rsid w:val="0036671F"/>
    <w:rsid w:val="00366972"/>
    <w:rsid w:val="00366BB6"/>
    <w:rsid w:val="00366EC0"/>
    <w:rsid w:val="003673BA"/>
    <w:rsid w:val="003673F3"/>
    <w:rsid w:val="00367675"/>
    <w:rsid w:val="00367B77"/>
    <w:rsid w:val="00367C0C"/>
    <w:rsid w:val="00367E27"/>
    <w:rsid w:val="00370366"/>
    <w:rsid w:val="00370570"/>
    <w:rsid w:val="00370E3A"/>
    <w:rsid w:val="00371167"/>
    <w:rsid w:val="00371217"/>
    <w:rsid w:val="00371523"/>
    <w:rsid w:val="00371546"/>
    <w:rsid w:val="00371E31"/>
    <w:rsid w:val="00372047"/>
    <w:rsid w:val="003721C4"/>
    <w:rsid w:val="0037223E"/>
    <w:rsid w:val="0037252F"/>
    <w:rsid w:val="0037293A"/>
    <w:rsid w:val="00372AF9"/>
    <w:rsid w:val="00372B91"/>
    <w:rsid w:val="003731EA"/>
    <w:rsid w:val="003734BB"/>
    <w:rsid w:val="0037365D"/>
    <w:rsid w:val="00373E27"/>
    <w:rsid w:val="0037429E"/>
    <w:rsid w:val="003748A6"/>
    <w:rsid w:val="00374A94"/>
    <w:rsid w:val="00374B18"/>
    <w:rsid w:val="003756AB"/>
    <w:rsid w:val="00375B1C"/>
    <w:rsid w:val="00375F5C"/>
    <w:rsid w:val="00376302"/>
    <w:rsid w:val="003766E9"/>
    <w:rsid w:val="003768E1"/>
    <w:rsid w:val="00376C61"/>
    <w:rsid w:val="00376CE8"/>
    <w:rsid w:val="00376E29"/>
    <w:rsid w:val="003775E5"/>
    <w:rsid w:val="00377774"/>
    <w:rsid w:val="003802B9"/>
    <w:rsid w:val="0038030A"/>
    <w:rsid w:val="00380B18"/>
    <w:rsid w:val="00380B1E"/>
    <w:rsid w:val="00380E39"/>
    <w:rsid w:val="003812F2"/>
    <w:rsid w:val="0038137B"/>
    <w:rsid w:val="00381778"/>
    <w:rsid w:val="00381B60"/>
    <w:rsid w:val="0038210C"/>
    <w:rsid w:val="003821B3"/>
    <w:rsid w:val="003821BA"/>
    <w:rsid w:val="00382526"/>
    <w:rsid w:val="0038285C"/>
    <w:rsid w:val="00382F2C"/>
    <w:rsid w:val="00383061"/>
    <w:rsid w:val="003834A6"/>
    <w:rsid w:val="003834FD"/>
    <w:rsid w:val="00383845"/>
    <w:rsid w:val="0038398D"/>
    <w:rsid w:val="00383D8B"/>
    <w:rsid w:val="00384057"/>
    <w:rsid w:val="003840FC"/>
    <w:rsid w:val="003849E4"/>
    <w:rsid w:val="0038558F"/>
    <w:rsid w:val="00385E3D"/>
    <w:rsid w:val="00386FBA"/>
    <w:rsid w:val="003870AD"/>
    <w:rsid w:val="003874DF"/>
    <w:rsid w:val="00387A88"/>
    <w:rsid w:val="003900F6"/>
    <w:rsid w:val="003909E2"/>
    <w:rsid w:val="00390B61"/>
    <w:rsid w:val="00390CAD"/>
    <w:rsid w:val="00390D8A"/>
    <w:rsid w:val="00391580"/>
    <w:rsid w:val="003917B0"/>
    <w:rsid w:val="00391812"/>
    <w:rsid w:val="00391D76"/>
    <w:rsid w:val="00391FA3"/>
    <w:rsid w:val="00392CB4"/>
    <w:rsid w:val="0039323E"/>
    <w:rsid w:val="003933A2"/>
    <w:rsid w:val="003935AA"/>
    <w:rsid w:val="00393A01"/>
    <w:rsid w:val="003945EE"/>
    <w:rsid w:val="003947F7"/>
    <w:rsid w:val="00394AF4"/>
    <w:rsid w:val="00394B31"/>
    <w:rsid w:val="00394E8F"/>
    <w:rsid w:val="003953F8"/>
    <w:rsid w:val="00395558"/>
    <w:rsid w:val="00395677"/>
    <w:rsid w:val="00395B6F"/>
    <w:rsid w:val="00395D96"/>
    <w:rsid w:val="00395F2C"/>
    <w:rsid w:val="00395FD1"/>
    <w:rsid w:val="00396301"/>
    <w:rsid w:val="00396558"/>
    <w:rsid w:val="00396E82"/>
    <w:rsid w:val="00396E9E"/>
    <w:rsid w:val="003974D1"/>
    <w:rsid w:val="00397ACC"/>
    <w:rsid w:val="00397D8F"/>
    <w:rsid w:val="00397F91"/>
    <w:rsid w:val="003A0EA1"/>
    <w:rsid w:val="003A1193"/>
    <w:rsid w:val="003A15E3"/>
    <w:rsid w:val="003A1DE4"/>
    <w:rsid w:val="003A1F36"/>
    <w:rsid w:val="003A26CD"/>
    <w:rsid w:val="003A4167"/>
    <w:rsid w:val="003A42A5"/>
    <w:rsid w:val="003A442E"/>
    <w:rsid w:val="003A4A4A"/>
    <w:rsid w:val="003A5269"/>
    <w:rsid w:val="003A5352"/>
    <w:rsid w:val="003A5378"/>
    <w:rsid w:val="003A555C"/>
    <w:rsid w:val="003A6F0C"/>
    <w:rsid w:val="003A7034"/>
    <w:rsid w:val="003A70B0"/>
    <w:rsid w:val="003A757F"/>
    <w:rsid w:val="003A77B9"/>
    <w:rsid w:val="003B01A2"/>
    <w:rsid w:val="003B0558"/>
    <w:rsid w:val="003B05E0"/>
    <w:rsid w:val="003B0BA5"/>
    <w:rsid w:val="003B0BFD"/>
    <w:rsid w:val="003B2059"/>
    <w:rsid w:val="003B22FF"/>
    <w:rsid w:val="003B2567"/>
    <w:rsid w:val="003B2BE6"/>
    <w:rsid w:val="003B308E"/>
    <w:rsid w:val="003B3C99"/>
    <w:rsid w:val="003B3D64"/>
    <w:rsid w:val="003B41A3"/>
    <w:rsid w:val="003B4399"/>
    <w:rsid w:val="003B45FA"/>
    <w:rsid w:val="003B478E"/>
    <w:rsid w:val="003B4E4C"/>
    <w:rsid w:val="003B4E8C"/>
    <w:rsid w:val="003B5449"/>
    <w:rsid w:val="003B5BDC"/>
    <w:rsid w:val="003B616C"/>
    <w:rsid w:val="003B6A8D"/>
    <w:rsid w:val="003B6DB9"/>
    <w:rsid w:val="003B7423"/>
    <w:rsid w:val="003B7447"/>
    <w:rsid w:val="003B7587"/>
    <w:rsid w:val="003B7759"/>
    <w:rsid w:val="003B79DB"/>
    <w:rsid w:val="003B7A53"/>
    <w:rsid w:val="003B7CB3"/>
    <w:rsid w:val="003B7D61"/>
    <w:rsid w:val="003B7F2F"/>
    <w:rsid w:val="003B7F3C"/>
    <w:rsid w:val="003C037C"/>
    <w:rsid w:val="003C0384"/>
    <w:rsid w:val="003C057E"/>
    <w:rsid w:val="003C0C7D"/>
    <w:rsid w:val="003C1656"/>
    <w:rsid w:val="003C1A64"/>
    <w:rsid w:val="003C1F04"/>
    <w:rsid w:val="003C2954"/>
    <w:rsid w:val="003C2967"/>
    <w:rsid w:val="003C35D0"/>
    <w:rsid w:val="003C3759"/>
    <w:rsid w:val="003C40A6"/>
    <w:rsid w:val="003C41AF"/>
    <w:rsid w:val="003C439B"/>
    <w:rsid w:val="003C43DA"/>
    <w:rsid w:val="003C44C2"/>
    <w:rsid w:val="003C4962"/>
    <w:rsid w:val="003C4CD3"/>
    <w:rsid w:val="003C4CEC"/>
    <w:rsid w:val="003C50B0"/>
    <w:rsid w:val="003C5369"/>
    <w:rsid w:val="003C6E94"/>
    <w:rsid w:val="003C71FC"/>
    <w:rsid w:val="003C730A"/>
    <w:rsid w:val="003C763B"/>
    <w:rsid w:val="003C769E"/>
    <w:rsid w:val="003C7822"/>
    <w:rsid w:val="003C7B4C"/>
    <w:rsid w:val="003C7B93"/>
    <w:rsid w:val="003C7EC8"/>
    <w:rsid w:val="003C7FD5"/>
    <w:rsid w:val="003D0280"/>
    <w:rsid w:val="003D02D0"/>
    <w:rsid w:val="003D05A9"/>
    <w:rsid w:val="003D08CB"/>
    <w:rsid w:val="003D109E"/>
    <w:rsid w:val="003D1A72"/>
    <w:rsid w:val="003D1FA7"/>
    <w:rsid w:val="003D209B"/>
    <w:rsid w:val="003D2248"/>
    <w:rsid w:val="003D2369"/>
    <w:rsid w:val="003D266D"/>
    <w:rsid w:val="003D2DCA"/>
    <w:rsid w:val="003D325C"/>
    <w:rsid w:val="003D3A08"/>
    <w:rsid w:val="003D3BA8"/>
    <w:rsid w:val="003D3F50"/>
    <w:rsid w:val="003D3F98"/>
    <w:rsid w:val="003D49FB"/>
    <w:rsid w:val="003D5229"/>
    <w:rsid w:val="003D55C3"/>
    <w:rsid w:val="003D6504"/>
    <w:rsid w:val="003D6532"/>
    <w:rsid w:val="003D660E"/>
    <w:rsid w:val="003D6A17"/>
    <w:rsid w:val="003D6F75"/>
    <w:rsid w:val="003D71B5"/>
    <w:rsid w:val="003D7865"/>
    <w:rsid w:val="003D7C34"/>
    <w:rsid w:val="003D7D4A"/>
    <w:rsid w:val="003E0087"/>
    <w:rsid w:val="003E082C"/>
    <w:rsid w:val="003E0B8C"/>
    <w:rsid w:val="003E12E6"/>
    <w:rsid w:val="003E1507"/>
    <w:rsid w:val="003E15D5"/>
    <w:rsid w:val="003E189A"/>
    <w:rsid w:val="003E1949"/>
    <w:rsid w:val="003E1A75"/>
    <w:rsid w:val="003E1C59"/>
    <w:rsid w:val="003E1EA4"/>
    <w:rsid w:val="003E204E"/>
    <w:rsid w:val="003E20C8"/>
    <w:rsid w:val="003E2473"/>
    <w:rsid w:val="003E2F57"/>
    <w:rsid w:val="003E3501"/>
    <w:rsid w:val="003E3DA5"/>
    <w:rsid w:val="003E42C4"/>
    <w:rsid w:val="003E433A"/>
    <w:rsid w:val="003E4436"/>
    <w:rsid w:val="003E48F6"/>
    <w:rsid w:val="003E49A4"/>
    <w:rsid w:val="003E55B7"/>
    <w:rsid w:val="003E5E33"/>
    <w:rsid w:val="003E5E55"/>
    <w:rsid w:val="003E60AD"/>
    <w:rsid w:val="003E61D4"/>
    <w:rsid w:val="003E62C0"/>
    <w:rsid w:val="003E69D5"/>
    <w:rsid w:val="003E7848"/>
    <w:rsid w:val="003E78A6"/>
    <w:rsid w:val="003E79D2"/>
    <w:rsid w:val="003E7C33"/>
    <w:rsid w:val="003E7CF4"/>
    <w:rsid w:val="003F0180"/>
    <w:rsid w:val="003F0503"/>
    <w:rsid w:val="003F08CB"/>
    <w:rsid w:val="003F0B40"/>
    <w:rsid w:val="003F0CFA"/>
    <w:rsid w:val="003F0F80"/>
    <w:rsid w:val="003F15C2"/>
    <w:rsid w:val="003F1C99"/>
    <w:rsid w:val="003F1E6D"/>
    <w:rsid w:val="003F2211"/>
    <w:rsid w:val="003F222D"/>
    <w:rsid w:val="003F2371"/>
    <w:rsid w:val="003F254F"/>
    <w:rsid w:val="003F273E"/>
    <w:rsid w:val="003F288C"/>
    <w:rsid w:val="003F2C62"/>
    <w:rsid w:val="003F2CF5"/>
    <w:rsid w:val="003F31C1"/>
    <w:rsid w:val="003F361E"/>
    <w:rsid w:val="003F36AA"/>
    <w:rsid w:val="003F3740"/>
    <w:rsid w:val="003F3F72"/>
    <w:rsid w:val="003F4B72"/>
    <w:rsid w:val="003F543F"/>
    <w:rsid w:val="003F5777"/>
    <w:rsid w:val="003F5A8F"/>
    <w:rsid w:val="003F5BAA"/>
    <w:rsid w:val="003F62D7"/>
    <w:rsid w:val="003F62E2"/>
    <w:rsid w:val="003F63C4"/>
    <w:rsid w:val="003F6406"/>
    <w:rsid w:val="003F6AD8"/>
    <w:rsid w:val="003F6D6C"/>
    <w:rsid w:val="003F6F83"/>
    <w:rsid w:val="003F747D"/>
    <w:rsid w:val="003F74F1"/>
    <w:rsid w:val="003F76F3"/>
    <w:rsid w:val="003F78D7"/>
    <w:rsid w:val="003F795F"/>
    <w:rsid w:val="003F7D9F"/>
    <w:rsid w:val="00401228"/>
    <w:rsid w:val="00401741"/>
    <w:rsid w:val="00401B33"/>
    <w:rsid w:val="00401EDD"/>
    <w:rsid w:val="00401EE8"/>
    <w:rsid w:val="00401FBD"/>
    <w:rsid w:val="004023A8"/>
    <w:rsid w:val="004023B1"/>
    <w:rsid w:val="0040318F"/>
    <w:rsid w:val="00403366"/>
    <w:rsid w:val="0040353F"/>
    <w:rsid w:val="00403943"/>
    <w:rsid w:val="00403980"/>
    <w:rsid w:val="0040457C"/>
    <w:rsid w:val="00404948"/>
    <w:rsid w:val="00404EAA"/>
    <w:rsid w:val="00405085"/>
    <w:rsid w:val="00405F8B"/>
    <w:rsid w:val="0040608D"/>
    <w:rsid w:val="00406127"/>
    <w:rsid w:val="004063FE"/>
    <w:rsid w:val="004064C2"/>
    <w:rsid w:val="00406854"/>
    <w:rsid w:val="00406C1D"/>
    <w:rsid w:val="004071A8"/>
    <w:rsid w:val="00407F11"/>
    <w:rsid w:val="00410646"/>
    <w:rsid w:val="004106EE"/>
    <w:rsid w:val="00411038"/>
    <w:rsid w:val="00411181"/>
    <w:rsid w:val="004111BE"/>
    <w:rsid w:val="0041179E"/>
    <w:rsid w:val="00411B8F"/>
    <w:rsid w:val="00411FD4"/>
    <w:rsid w:val="00412554"/>
    <w:rsid w:val="0041305F"/>
    <w:rsid w:val="004130C9"/>
    <w:rsid w:val="00413337"/>
    <w:rsid w:val="0041361C"/>
    <w:rsid w:val="00413647"/>
    <w:rsid w:val="0041364C"/>
    <w:rsid w:val="0041375C"/>
    <w:rsid w:val="00413E41"/>
    <w:rsid w:val="0041424F"/>
    <w:rsid w:val="00414853"/>
    <w:rsid w:val="004148DE"/>
    <w:rsid w:val="00414946"/>
    <w:rsid w:val="00414FEE"/>
    <w:rsid w:val="004152DA"/>
    <w:rsid w:val="004152F2"/>
    <w:rsid w:val="0041569F"/>
    <w:rsid w:val="004157EA"/>
    <w:rsid w:val="004159D5"/>
    <w:rsid w:val="0041606D"/>
    <w:rsid w:val="004164D5"/>
    <w:rsid w:val="00416C3C"/>
    <w:rsid w:val="00417464"/>
    <w:rsid w:val="004174CB"/>
    <w:rsid w:val="00417BC9"/>
    <w:rsid w:val="004201BE"/>
    <w:rsid w:val="00420226"/>
    <w:rsid w:val="0042023F"/>
    <w:rsid w:val="0042056F"/>
    <w:rsid w:val="00420668"/>
    <w:rsid w:val="00420741"/>
    <w:rsid w:val="00420C59"/>
    <w:rsid w:val="00420ED6"/>
    <w:rsid w:val="00420FAE"/>
    <w:rsid w:val="0042160E"/>
    <w:rsid w:val="00421AB3"/>
    <w:rsid w:val="00422084"/>
    <w:rsid w:val="00422A4A"/>
    <w:rsid w:val="00422B71"/>
    <w:rsid w:val="00422F1C"/>
    <w:rsid w:val="00423104"/>
    <w:rsid w:val="0042343D"/>
    <w:rsid w:val="0042348F"/>
    <w:rsid w:val="004238E5"/>
    <w:rsid w:val="00423F2E"/>
    <w:rsid w:val="004254E2"/>
    <w:rsid w:val="00426372"/>
    <w:rsid w:val="00426540"/>
    <w:rsid w:val="00426751"/>
    <w:rsid w:val="004267A8"/>
    <w:rsid w:val="00426C7E"/>
    <w:rsid w:val="00426D6F"/>
    <w:rsid w:val="00426E67"/>
    <w:rsid w:val="00426F43"/>
    <w:rsid w:val="004270FD"/>
    <w:rsid w:val="004277CA"/>
    <w:rsid w:val="00427820"/>
    <w:rsid w:val="004301B1"/>
    <w:rsid w:val="00430543"/>
    <w:rsid w:val="0043096A"/>
    <w:rsid w:val="00430BC2"/>
    <w:rsid w:val="0043117C"/>
    <w:rsid w:val="004317A7"/>
    <w:rsid w:val="004318B7"/>
    <w:rsid w:val="004319FF"/>
    <w:rsid w:val="00431A4A"/>
    <w:rsid w:val="00431EA1"/>
    <w:rsid w:val="004324C6"/>
    <w:rsid w:val="004329EF"/>
    <w:rsid w:val="00432C12"/>
    <w:rsid w:val="00432F95"/>
    <w:rsid w:val="00433238"/>
    <w:rsid w:val="0043336B"/>
    <w:rsid w:val="004333CA"/>
    <w:rsid w:val="00433511"/>
    <w:rsid w:val="004336D4"/>
    <w:rsid w:val="004339E2"/>
    <w:rsid w:val="00433A13"/>
    <w:rsid w:val="00433BC1"/>
    <w:rsid w:val="00433F98"/>
    <w:rsid w:val="00433FB7"/>
    <w:rsid w:val="0043481B"/>
    <w:rsid w:val="00434AFE"/>
    <w:rsid w:val="00435024"/>
    <w:rsid w:val="004351ED"/>
    <w:rsid w:val="00435478"/>
    <w:rsid w:val="004358D7"/>
    <w:rsid w:val="00435B0E"/>
    <w:rsid w:val="004361A9"/>
    <w:rsid w:val="004365FA"/>
    <w:rsid w:val="004369F2"/>
    <w:rsid w:val="00436D27"/>
    <w:rsid w:val="00437084"/>
    <w:rsid w:val="004374A9"/>
    <w:rsid w:val="004375C7"/>
    <w:rsid w:val="004376EA"/>
    <w:rsid w:val="004377A8"/>
    <w:rsid w:val="00437B65"/>
    <w:rsid w:val="00437DB6"/>
    <w:rsid w:val="004407D8"/>
    <w:rsid w:val="0044081C"/>
    <w:rsid w:val="00440CE6"/>
    <w:rsid w:val="00441461"/>
    <w:rsid w:val="00441755"/>
    <w:rsid w:val="00441F32"/>
    <w:rsid w:val="00442187"/>
    <w:rsid w:val="00442306"/>
    <w:rsid w:val="00442674"/>
    <w:rsid w:val="004427CF"/>
    <w:rsid w:val="0044312A"/>
    <w:rsid w:val="0044317A"/>
    <w:rsid w:val="00443BE2"/>
    <w:rsid w:val="00443E11"/>
    <w:rsid w:val="0044404A"/>
    <w:rsid w:val="00444068"/>
    <w:rsid w:val="00444ECA"/>
    <w:rsid w:val="00445603"/>
    <w:rsid w:val="004456A5"/>
    <w:rsid w:val="00445B81"/>
    <w:rsid w:val="00445BA5"/>
    <w:rsid w:val="0044612C"/>
    <w:rsid w:val="00446619"/>
    <w:rsid w:val="0044699E"/>
    <w:rsid w:val="00446AE0"/>
    <w:rsid w:val="00446ED4"/>
    <w:rsid w:val="00446FAC"/>
    <w:rsid w:val="004470A9"/>
    <w:rsid w:val="004470E7"/>
    <w:rsid w:val="0044745D"/>
    <w:rsid w:val="00447971"/>
    <w:rsid w:val="00447F51"/>
    <w:rsid w:val="004500CB"/>
    <w:rsid w:val="00450A34"/>
    <w:rsid w:val="00450BEC"/>
    <w:rsid w:val="0045144F"/>
    <w:rsid w:val="00451930"/>
    <w:rsid w:val="00451990"/>
    <w:rsid w:val="004519DF"/>
    <w:rsid w:val="0045209F"/>
    <w:rsid w:val="004530A2"/>
    <w:rsid w:val="004533AB"/>
    <w:rsid w:val="00453B46"/>
    <w:rsid w:val="00453D72"/>
    <w:rsid w:val="004541EC"/>
    <w:rsid w:val="00454272"/>
    <w:rsid w:val="00454339"/>
    <w:rsid w:val="0045446D"/>
    <w:rsid w:val="00454BF3"/>
    <w:rsid w:val="004552A2"/>
    <w:rsid w:val="0045536C"/>
    <w:rsid w:val="00455976"/>
    <w:rsid w:val="004560BE"/>
    <w:rsid w:val="0045652F"/>
    <w:rsid w:val="00456D9C"/>
    <w:rsid w:val="00456F8C"/>
    <w:rsid w:val="00457073"/>
    <w:rsid w:val="004575C8"/>
    <w:rsid w:val="004576F3"/>
    <w:rsid w:val="00457D40"/>
    <w:rsid w:val="00457FE4"/>
    <w:rsid w:val="004600CF"/>
    <w:rsid w:val="00460139"/>
    <w:rsid w:val="0046094C"/>
    <w:rsid w:val="004613BB"/>
    <w:rsid w:val="00461716"/>
    <w:rsid w:val="00461AA1"/>
    <w:rsid w:val="00461C78"/>
    <w:rsid w:val="00461D77"/>
    <w:rsid w:val="004621B0"/>
    <w:rsid w:val="00462221"/>
    <w:rsid w:val="00462282"/>
    <w:rsid w:val="00462824"/>
    <w:rsid w:val="00462993"/>
    <w:rsid w:val="00462E25"/>
    <w:rsid w:val="00463155"/>
    <w:rsid w:val="004631C6"/>
    <w:rsid w:val="00463562"/>
    <w:rsid w:val="0046361D"/>
    <w:rsid w:val="0046396F"/>
    <w:rsid w:val="004642F9"/>
    <w:rsid w:val="004644F0"/>
    <w:rsid w:val="0046486F"/>
    <w:rsid w:val="00464DB6"/>
    <w:rsid w:val="00465258"/>
    <w:rsid w:val="0046539B"/>
    <w:rsid w:val="00465C8B"/>
    <w:rsid w:val="00465E27"/>
    <w:rsid w:val="004668B1"/>
    <w:rsid w:val="00466A5B"/>
    <w:rsid w:val="00466FF2"/>
    <w:rsid w:val="0046715C"/>
    <w:rsid w:val="00467790"/>
    <w:rsid w:val="00467C16"/>
    <w:rsid w:val="00470023"/>
    <w:rsid w:val="00471018"/>
    <w:rsid w:val="00471207"/>
    <w:rsid w:val="004712DD"/>
    <w:rsid w:val="00471312"/>
    <w:rsid w:val="004713BE"/>
    <w:rsid w:val="00472812"/>
    <w:rsid w:val="00472AE6"/>
    <w:rsid w:val="00472B27"/>
    <w:rsid w:val="0047300D"/>
    <w:rsid w:val="004730C2"/>
    <w:rsid w:val="004733D9"/>
    <w:rsid w:val="004736A8"/>
    <w:rsid w:val="004736B3"/>
    <w:rsid w:val="004738DB"/>
    <w:rsid w:val="00473A61"/>
    <w:rsid w:val="00473CA0"/>
    <w:rsid w:val="00473EB6"/>
    <w:rsid w:val="004744B2"/>
    <w:rsid w:val="004745B3"/>
    <w:rsid w:val="004747C0"/>
    <w:rsid w:val="00474B36"/>
    <w:rsid w:val="004754CC"/>
    <w:rsid w:val="004758F7"/>
    <w:rsid w:val="00475C82"/>
    <w:rsid w:val="00475E72"/>
    <w:rsid w:val="00475FA6"/>
    <w:rsid w:val="00476067"/>
    <w:rsid w:val="0047628C"/>
    <w:rsid w:val="004764F4"/>
    <w:rsid w:val="0047668F"/>
    <w:rsid w:val="00476FD9"/>
    <w:rsid w:val="0047714F"/>
    <w:rsid w:val="00477B20"/>
    <w:rsid w:val="00477E22"/>
    <w:rsid w:val="00477F06"/>
    <w:rsid w:val="00480011"/>
    <w:rsid w:val="00480197"/>
    <w:rsid w:val="004809B4"/>
    <w:rsid w:val="00480D34"/>
    <w:rsid w:val="00480E51"/>
    <w:rsid w:val="004811FB"/>
    <w:rsid w:val="00481282"/>
    <w:rsid w:val="004817BE"/>
    <w:rsid w:val="00481E5D"/>
    <w:rsid w:val="00482B1C"/>
    <w:rsid w:val="00482D28"/>
    <w:rsid w:val="00482E6A"/>
    <w:rsid w:val="004833FB"/>
    <w:rsid w:val="00483700"/>
    <w:rsid w:val="0048399E"/>
    <w:rsid w:val="00483A11"/>
    <w:rsid w:val="00483B46"/>
    <w:rsid w:val="004842B1"/>
    <w:rsid w:val="00484B0F"/>
    <w:rsid w:val="00484F0A"/>
    <w:rsid w:val="00484F85"/>
    <w:rsid w:val="0048517E"/>
    <w:rsid w:val="00485837"/>
    <w:rsid w:val="00485DB5"/>
    <w:rsid w:val="00485FAC"/>
    <w:rsid w:val="00486357"/>
    <w:rsid w:val="00486436"/>
    <w:rsid w:val="004864AE"/>
    <w:rsid w:val="00486564"/>
    <w:rsid w:val="00486DF8"/>
    <w:rsid w:val="00487039"/>
    <w:rsid w:val="0048747D"/>
    <w:rsid w:val="004877EE"/>
    <w:rsid w:val="004906F0"/>
    <w:rsid w:val="004907D8"/>
    <w:rsid w:val="00490ABA"/>
    <w:rsid w:val="004913CD"/>
    <w:rsid w:val="0049165A"/>
    <w:rsid w:val="00491CB0"/>
    <w:rsid w:val="00492073"/>
    <w:rsid w:val="0049223D"/>
    <w:rsid w:val="00492877"/>
    <w:rsid w:val="00492A23"/>
    <w:rsid w:val="00492BF1"/>
    <w:rsid w:val="0049342E"/>
    <w:rsid w:val="00493B87"/>
    <w:rsid w:val="00493E23"/>
    <w:rsid w:val="004942FE"/>
    <w:rsid w:val="00494340"/>
    <w:rsid w:val="0049449E"/>
    <w:rsid w:val="004944F3"/>
    <w:rsid w:val="0049455E"/>
    <w:rsid w:val="004945D0"/>
    <w:rsid w:val="0049471E"/>
    <w:rsid w:val="004947AF"/>
    <w:rsid w:val="00494865"/>
    <w:rsid w:val="00494C46"/>
    <w:rsid w:val="004954A4"/>
    <w:rsid w:val="004956B4"/>
    <w:rsid w:val="00495954"/>
    <w:rsid w:val="00495C76"/>
    <w:rsid w:val="00495CC1"/>
    <w:rsid w:val="004961E1"/>
    <w:rsid w:val="004966A0"/>
    <w:rsid w:val="00496968"/>
    <w:rsid w:val="00496AB2"/>
    <w:rsid w:val="00496EC8"/>
    <w:rsid w:val="00497007"/>
    <w:rsid w:val="0049711E"/>
    <w:rsid w:val="00497517"/>
    <w:rsid w:val="0049766C"/>
    <w:rsid w:val="00497929"/>
    <w:rsid w:val="0049795E"/>
    <w:rsid w:val="004A02A6"/>
    <w:rsid w:val="004A0A2E"/>
    <w:rsid w:val="004A0CA5"/>
    <w:rsid w:val="004A13EE"/>
    <w:rsid w:val="004A286F"/>
    <w:rsid w:val="004A3085"/>
    <w:rsid w:val="004A332E"/>
    <w:rsid w:val="004A36C9"/>
    <w:rsid w:val="004A37FC"/>
    <w:rsid w:val="004A3B8B"/>
    <w:rsid w:val="004A42BD"/>
    <w:rsid w:val="004A4653"/>
    <w:rsid w:val="004A4701"/>
    <w:rsid w:val="004A494B"/>
    <w:rsid w:val="004A4EA8"/>
    <w:rsid w:val="004A59BC"/>
    <w:rsid w:val="004A5BEF"/>
    <w:rsid w:val="004A5F1E"/>
    <w:rsid w:val="004A67F4"/>
    <w:rsid w:val="004A687A"/>
    <w:rsid w:val="004A69C4"/>
    <w:rsid w:val="004A6A7D"/>
    <w:rsid w:val="004A6D6F"/>
    <w:rsid w:val="004A7E94"/>
    <w:rsid w:val="004B05E3"/>
    <w:rsid w:val="004B0E0B"/>
    <w:rsid w:val="004B143D"/>
    <w:rsid w:val="004B1589"/>
    <w:rsid w:val="004B16E3"/>
    <w:rsid w:val="004B2DFF"/>
    <w:rsid w:val="004B2F88"/>
    <w:rsid w:val="004B3014"/>
    <w:rsid w:val="004B31A6"/>
    <w:rsid w:val="004B3AF9"/>
    <w:rsid w:val="004B3C5F"/>
    <w:rsid w:val="004B41A8"/>
    <w:rsid w:val="004B439F"/>
    <w:rsid w:val="004B4FC4"/>
    <w:rsid w:val="004B56CA"/>
    <w:rsid w:val="004B591B"/>
    <w:rsid w:val="004B5ACA"/>
    <w:rsid w:val="004B69F3"/>
    <w:rsid w:val="004B6A8B"/>
    <w:rsid w:val="004B6C28"/>
    <w:rsid w:val="004B7642"/>
    <w:rsid w:val="004B7D95"/>
    <w:rsid w:val="004C0096"/>
    <w:rsid w:val="004C053E"/>
    <w:rsid w:val="004C0903"/>
    <w:rsid w:val="004C0AE7"/>
    <w:rsid w:val="004C0EB7"/>
    <w:rsid w:val="004C12B9"/>
    <w:rsid w:val="004C150E"/>
    <w:rsid w:val="004C169E"/>
    <w:rsid w:val="004C1D7E"/>
    <w:rsid w:val="004C1EE7"/>
    <w:rsid w:val="004C210B"/>
    <w:rsid w:val="004C21F5"/>
    <w:rsid w:val="004C28A8"/>
    <w:rsid w:val="004C2A59"/>
    <w:rsid w:val="004C33FD"/>
    <w:rsid w:val="004C34C7"/>
    <w:rsid w:val="004C3673"/>
    <w:rsid w:val="004C3A8E"/>
    <w:rsid w:val="004C3D4E"/>
    <w:rsid w:val="004C3EE2"/>
    <w:rsid w:val="004C529F"/>
    <w:rsid w:val="004C5329"/>
    <w:rsid w:val="004C546F"/>
    <w:rsid w:val="004C556C"/>
    <w:rsid w:val="004C57A9"/>
    <w:rsid w:val="004C62D7"/>
    <w:rsid w:val="004C6609"/>
    <w:rsid w:val="004C69E8"/>
    <w:rsid w:val="004C6B01"/>
    <w:rsid w:val="004C70AE"/>
    <w:rsid w:val="004C7605"/>
    <w:rsid w:val="004C7C2A"/>
    <w:rsid w:val="004C7EED"/>
    <w:rsid w:val="004C7EF4"/>
    <w:rsid w:val="004D0526"/>
    <w:rsid w:val="004D087E"/>
    <w:rsid w:val="004D0996"/>
    <w:rsid w:val="004D0C3D"/>
    <w:rsid w:val="004D0CCE"/>
    <w:rsid w:val="004D1877"/>
    <w:rsid w:val="004D19CC"/>
    <w:rsid w:val="004D1CB6"/>
    <w:rsid w:val="004D1F4E"/>
    <w:rsid w:val="004D2072"/>
    <w:rsid w:val="004D2405"/>
    <w:rsid w:val="004D252C"/>
    <w:rsid w:val="004D29BF"/>
    <w:rsid w:val="004D2B2C"/>
    <w:rsid w:val="004D2F54"/>
    <w:rsid w:val="004D3955"/>
    <w:rsid w:val="004D3B30"/>
    <w:rsid w:val="004D3BC6"/>
    <w:rsid w:val="004D42F7"/>
    <w:rsid w:val="004D4830"/>
    <w:rsid w:val="004D4F29"/>
    <w:rsid w:val="004D5169"/>
    <w:rsid w:val="004D5ACE"/>
    <w:rsid w:val="004D5FAE"/>
    <w:rsid w:val="004D6827"/>
    <w:rsid w:val="004D6A0E"/>
    <w:rsid w:val="004D6C41"/>
    <w:rsid w:val="004D6F95"/>
    <w:rsid w:val="004D72EA"/>
    <w:rsid w:val="004D7558"/>
    <w:rsid w:val="004D776A"/>
    <w:rsid w:val="004D7D84"/>
    <w:rsid w:val="004E03DC"/>
    <w:rsid w:val="004E050C"/>
    <w:rsid w:val="004E09D2"/>
    <w:rsid w:val="004E0E87"/>
    <w:rsid w:val="004E122E"/>
    <w:rsid w:val="004E16B7"/>
    <w:rsid w:val="004E18F7"/>
    <w:rsid w:val="004E1EE7"/>
    <w:rsid w:val="004E1F05"/>
    <w:rsid w:val="004E20B4"/>
    <w:rsid w:val="004E218A"/>
    <w:rsid w:val="004E2255"/>
    <w:rsid w:val="004E22C4"/>
    <w:rsid w:val="004E26D3"/>
    <w:rsid w:val="004E27FA"/>
    <w:rsid w:val="004E2B85"/>
    <w:rsid w:val="004E2CCF"/>
    <w:rsid w:val="004E3485"/>
    <w:rsid w:val="004E3588"/>
    <w:rsid w:val="004E35FA"/>
    <w:rsid w:val="004E3958"/>
    <w:rsid w:val="004E3A1B"/>
    <w:rsid w:val="004E3B8C"/>
    <w:rsid w:val="004E3BCB"/>
    <w:rsid w:val="004E3C2B"/>
    <w:rsid w:val="004E3D60"/>
    <w:rsid w:val="004E3D6A"/>
    <w:rsid w:val="004E43E2"/>
    <w:rsid w:val="004E4509"/>
    <w:rsid w:val="004E4AE8"/>
    <w:rsid w:val="004E4B4B"/>
    <w:rsid w:val="004E4C8F"/>
    <w:rsid w:val="004E5950"/>
    <w:rsid w:val="004E5B5C"/>
    <w:rsid w:val="004E7071"/>
    <w:rsid w:val="004E764E"/>
    <w:rsid w:val="004E7A7F"/>
    <w:rsid w:val="004E7FBD"/>
    <w:rsid w:val="004F104F"/>
    <w:rsid w:val="004F1164"/>
    <w:rsid w:val="004F17C7"/>
    <w:rsid w:val="004F24F2"/>
    <w:rsid w:val="004F2538"/>
    <w:rsid w:val="004F26F9"/>
    <w:rsid w:val="004F27A3"/>
    <w:rsid w:val="004F2A33"/>
    <w:rsid w:val="004F2F82"/>
    <w:rsid w:val="004F31A7"/>
    <w:rsid w:val="004F353D"/>
    <w:rsid w:val="004F3A98"/>
    <w:rsid w:val="004F43C7"/>
    <w:rsid w:val="004F44CE"/>
    <w:rsid w:val="004F4656"/>
    <w:rsid w:val="004F479B"/>
    <w:rsid w:val="004F484D"/>
    <w:rsid w:val="004F5337"/>
    <w:rsid w:val="004F5510"/>
    <w:rsid w:val="004F568A"/>
    <w:rsid w:val="004F56E0"/>
    <w:rsid w:val="004F5D78"/>
    <w:rsid w:val="004F5E0D"/>
    <w:rsid w:val="004F6300"/>
    <w:rsid w:val="004F66BC"/>
    <w:rsid w:val="004F68C6"/>
    <w:rsid w:val="004F6B8A"/>
    <w:rsid w:val="004F6C2E"/>
    <w:rsid w:val="004F706A"/>
    <w:rsid w:val="004F7233"/>
    <w:rsid w:val="004F7CF1"/>
    <w:rsid w:val="004F7D49"/>
    <w:rsid w:val="00500711"/>
    <w:rsid w:val="00500BAD"/>
    <w:rsid w:val="00500DB2"/>
    <w:rsid w:val="00500E44"/>
    <w:rsid w:val="005010BE"/>
    <w:rsid w:val="005010C1"/>
    <w:rsid w:val="00501190"/>
    <w:rsid w:val="00501570"/>
    <w:rsid w:val="0050210B"/>
    <w:rsid w:val="00502605"/>
    <w:rsid w:val="0050279F"/>
    <w:rsid w:val="00502F3D"/>
    <w:rsid w:val="005032F6"/>
    <w:rsid w:val="005033CA"/>
    <w:rsid w:val="005038C3"/>
    <w:rsid w:val="005039D3"/>
    <w:rsid w:val="00503C4D"/>
    <w:rsid w:val="00503CAC"/>
    <w:rsid w:val="00503FCD"/>
    <w:rsid w:val="005040CA"/>
    <w:rsid w:val="005043D0"/>
    <w:rsid w:val="0050442A"/>
    <w:rsid w:val="00504688"/>
    <w:rsid w:val="005048BB"/>
    <w:rsid w:val="00504B06"/>
    <w:rsid w:val="00504B90"/>
    <w:rsid w:val="00504FA3"/>
    <w:rsid w:val="0050506D"/>
    <w:rsid w:val="005050E0"/>
    <w:rsid w:val="00505376"/>
    <w:rsid w:val="0050562F"/>
    <w:rsid w:val="00505EE2"/>
    <w:rsid w:val="005060AA"/>
    <w:rsid w:val="0050631E"/>
    <w:rsid w:val="00506A2D"/>
    <w:rsid w:val="00507677"/>
    <w:rsid w:val="005077A2"/>
    <w:rsid w:val="00507C69"/>
    <w:rsid w:val="00510ED0"/>
    <w:rsid w:val="00510F91"/>
    <w:rsid w:val="005116F8"/>
    <w:rsid w:val="005118D8"/>
    <w:rsid w:val="00511AB4"/>
    <w:rsid w:val="00511D1A"/>
    <w:rsid w:val="00511D71"/>
    <w:rsid w:val="005134BA"/>
    <w:rsid w:val="0051352C"/>
    <w:rsid w:val="00513780"/>
    <w:rsid w:val="00513862"/>
    <w:rsid w:val="00513ED7"/>
    <w:rsid w:val="00513EE9"/>
    <w:rsid w:val="00513EF3"/>
    <w:rsid w:val="00514776"/>
    <w:rsid w:val="0051488E"/>
    <w:rsid w:val="00514D51"/>
    <w:rsid w:val="00514E01"/>
    <w:rsid w:val="005154C3"/>
    <w:rsid w:val="005155F8"/>
    <w:rsid w:val="0051572A"/>
    <w:rsid w:val="00515774"/>
    <w:rsid w:val="00515898"/>
    <w:rsid w:val="00515D80"/>
    <w:rsid w:val="00515FB4"/>
    <w:rsid w:val="00516193"/>
    <w:rsid w:val="00516563"/>
    <w:rsid w:val="0051685E"/>
    <w:rsid w:val="00516EBC"/>
    <w:rsid w:val="00517F5D"/>
    <w:rsid w:val="0052008E"/>
    <w:rsid w:val="00520466"/>
    <w:rsid w:val="005210E9"/>
    <w:rsid w:val="00521111"/>
    <w:rsid w:val="0052182F"/>
    <w:rsid w:val="00521944"/>
    <w:rsid w:val="00521FF2"/>
    <w:rsid w:val="005221D0"/>
    <w:rsid w:val="005221FC"/>
    <w:rsid w:val="005222AA"/>
    <w:rsid w:val="00522786"/>
    <w:rsid w:val="00522853"/>
    <w:rsid w:val="00522FA9"/>
    <w:rsid w:val="00523208"/>
    <w:rsid w:val="00523368"/>
    <w:rsid w:val="00523849"/>
    <w:rsid w:val="0052393E"/>
    <w:rsid w:val="00523FA6"/>
    <w:rsid w:val="00524220"/>
    <w:rsid w:val="0052447F"/>
    <w:rsid w:val="0052463E"/>
    <w:rsid w:val="005247AF"/>
    <w:rsid w:val="00524C7D"/>
    <w:rsid w:val="005253A2"/>
    <w:rsid w:val="005255D3"/>
    <w:rsid w:val="005259BC"/>
    <w:rsid w:val="00525BB1"/>
    <w:rsid w:val="00525EFD"/>
    <w:rsid w:val="0052613D"/>
    <w:rsid w:val="005263B5"/>
    <w:rsid w:val="00526686"/>
    <w:rsid w:val="00526C61"/>
    <w:rsid w:val="005271F4"/>
    <w:rsid w:val="00527416"/>
    <w:rsid w:val="005275F8"/>
    <w:rsid w:val="00527D9C"/>
    <w:rsid w:val="00527EE6"/>
    <w:rsid w:val="00527EFD"/>
    <w:rsid w:val="00527F57"/>
    <w:rsid w:val="0053033A"/>
    <w:rsid w:val="00530955"/>
    <w:rsid w:val="00530ADB"/>
    <w:rsid w:val="005323F9"/>
    <w:rsid w:val="005324F2"/>
    <w:rsid w:val="005329C5"/>
    <w:rsid w:val="00532CA4"/>
    <w:rsid w:val="00533435"/>
    <w:rsid w:val="0053346F"/>
    <w:rsid w:val="00533A13"/>
    <w:rsid w:val="00533C75"/>
    <w:rsid w:val="00534962"/>
    <w:rsid w:val="00534967"/>
    <w:rsid w:val="00534D83"/>
    <w:rsid w:val="0053547F"/>
    <w:rsid w:val="00535561"/>
    <w:rsid w:val="00535874"/>
    <w:rsid w:val="00535AC6"/>
    <w:rsid w:val="00535C4D"/>
    <w:rsid w:val="00535EA8"/>
    <w:rsid w:val="0053621E"/>
    <w:rsid w:val="0053640B"/>
    <w:rsid w:val="00536FE6"/>
    <w:rsid w:val="005370F5"/>
    <w:rsid w:val="00537720"/>
    <w:rsid w:val="00537DAF"/>
    <w:rsid w:val="00537F5F"/>
    <w:rsid w:val="00540182"/>
    <w:rsid w:val="00540354"/>
    <w:rsid w:val="00540878"/>
    <w:rsid w:val="00540B68"/>
    <w:rsid w:val="00540E52"/>
    <w:rsid w:val="0054143F"/>
    <w:rsid w:val="00541A29"/>
    <w:rsid w:val="00541AFA"/>
    <w:rsid w:val="00541DA1"/>
    <w:rsid w:val="00541F9A"/>
    <w:rsid w:val="005422EE"/>
    <w:rsid w:val="00542F53"/>
    <w:rsid w:val="005431CC"/>
    <w:rsid w:val="0054381C"/>
    <w:rsid w:val="00544074"/>
    <w:rsid w:val="00544373"/>
    <w:rsid w:val="0054470E"/>
    <w:rsid w:val="00544DC9"/>
    <w:rsid w:val="00545323"/>
    <w:rsid w:val="005460FB"/>
    <w:rsid w:val="005463A1"/>
    <w:rsid w:val="005463AD"/>
    <w:rsid w:val="0054642E"/>
    <w:rsid w:val="00546E4E"/>
    <w:rsid w:val="00546F31"/>
    <w:rsid w:val="005503F2"/>
    <w:rsid w:val="00550597"/>
    <w:rsid w:val="00550846"/>
    <w:rsid w:val="005509C8"/>
    <w:rsid w:val="00550B94"/>
    <w:rsid w:val="00551026"/>
    <w:rsid w:val="00551229"/>
    <w:rsid w:val="0055184F"/>
    <w:rsid w:val="00551D07"/>
    <w:rsid w:val="00552114"/>
    <w:rsid w:val="00552139"/>
    <w:rsid w:val="00552477"/>
    <w:rsid w:val="00552766"/>
    <w:rsid w:val="00553025"/>
    <w:rsid w:val="005535CB"/>
    <w:rsid w:val="00553BC7"/>
    <w:rsid w:val="00553CFE"/>
    <w:rsid w:val="00553D54"/>
    <w:rsid w:val="00553FB5"/>
    <w:rsid w:val="00554264"/>
    <w:rsid w:val="00554744"/>
    <w:rsid w:val="00554E05"/>
    <w:rsid w:val="00554F80"/>
    <w:rsid w:val="00555472"/>
    <w:rsid w:val="0055578B"/>
    <w:rsid w:val="00556681"/>
    <w:rsid w:val="00556956"/>
    <w:rsid w:val="00556FC9"/>
    <w:rsid w:val="00557086"/>
    <w:rsid w:val="005576F0"/>
    <w:rsid w:val="0055782B"/>
    <w:rsid w:val="00557AFE"/>
    <w:rsid w:val="0056003C"/>
    <w:rsid w:val="00560171"/>
    <w:rsid w:val="00560EBB"/>
    <w:rsid w:val="00561157"/>
    <w:rsid w:val="005618AC"/>
    <w:rsid w:val="00561AC2"/>
    <w:rsid w:val="00561BF9"/>
    <w:rsid w:val="00561F51"/>
    <w:rsid w:val="0056219D"/>
    <w:rsid w:val="005622E0"/>
    <w:rsid w:val="00562E86"/>
    <w:rsid w:val="00562FA5"/>
    <w:rsid w:val="00563275"/>
    <w:rsid w:val="0056358F"/>
    <w:rsid w:val="0056392D"/>
    <w:rsid w:val="00563970"/>
    <w:rsid w:val="00563DFD"/>
    <w:rsid w:val="00564372"/>
    <w:rsid w:val="005646E3"/>
    <w:rsid w:val="00564994"/>
    <w:rsid w:val="00565F8F"/>
    <w:rsid w:val="00566EB1"/>
    <w:rsid w:val="00567108"/>
    <w:rsid w:val="00567610"/>
    <w:rsid w:val="00567BE8"/>
    <w:rsid w:val="0057018F"/>
    <w:rsid w:val="0057029F"/>
    <w:rsid w:val="00570741"/>
    <w:rsid w:val="0057094D"/>
    <w:rsid w:val="00570C2B"/>
    <w:rsid w:val="00570F70"/>
    <w:rsid w:val="00571095"/>
    <w:rsid w:val="005711C9"/>
    <w:rsid w:val="00571859"/>
    <w:rsid w:val="00571B43"/>
    <w:rsid w:val="005720CA"/>
    <w:rsid w:val="0057288F"/>
    <w:rsid w:val="00572B2E"/>
    <w:rsid w:val="005731FB"/>
    <w:rsid w:val="0057356C"/>
    <w:rsid w:val="005735ED"/>
    <w:rsid w:val="00573641"/>
    <w:rsid w:val="00573D53"/>
    <w:rsid w:val="0057426C"/>
    <w:rsid w:val="0057432F"/>
    <w:rsid w:val="005743FB"/>
    <w:rsid w:val="005744B4"/>
    <w:rsid w:val="00574C39"/>
    <w:rsid w:val="00574CD4"/>
    <w:rsid w:val="00574DEF"/>
    <w:rsid w:val="005752B6"/>
    <w:rsid w:val="005754A6"/>
    <w:rsid w:val="005759BA"/>
    <w:rsid w:val="00575D20"/>
    <w:rsid w:val="00575E33"/>
    <w:rsid w:val="00576AB9"/>
    <w:rsid w:val="00576C39"/>
    <w:rsid w:val="00576CA2"/>
    <w:rsid w:val="00577210"/>
    <w:rsid w:val="0058000D"/>
    <w:rsid w:val="00580062"/>
    <w:rsid w:val="00580593"/>
    <w:rsid w:val="0058059F"/>
    <w:rsid w:val="005807A8"/>
    <w:rsid w:val="00580F65"/>
    <w:rsid w:val="00581389"/>
    <w:rsid w:val="0058187B"/>
    <w:rsid w:val="00581C06"/>
    <w:rsid w:val="00581C5F"/>
    <w:rsid w:val="005821C2"/>
    <w:rsid w:val="005821FA"/>
    <w:rsid w:val="0058227D"/>
    <w:rsid w:val="0058263D"/>
    <w:rsid w:val="00582C2A"/>
    <w:rsid w:val="00582E0B"/>
    <w:rsid w:val="0058302F"/>
    <w:rsid w:val="005830E7"/>
    <w:rsid w:val="0058311F"/>
    <w:rsid w:val="005831C3"/>
    <w:rsid w:val="005837E1"/>
    <w:rsid w:val="00583C2D"/>
    <w:rsid w:val="00583D19"/>
    <w:rsid w:val="00584337"/>
    <w:rsid w:val="00584365"/>
    <w:rsid w:val="0058461D"/>
    <w:rsid w:val="005849C5"/>
    <w:rsid w:val="0058524B"/>
    <w:rsid w:val="005852AD"/>
    <w:rsid w:val="00585693"/>
    <w:rsid w:val="00585B63"/>
    <w:rsid w:val="00585B81"/>
    <w:rsid w:val="00585FB7"/>
    <w:rsid w:val="00585FE1"/>
    <w:rsid w:val="005864CE"/>
    <w:rsid w:val="00586B9A"/>
    <w:rsid w:val="00586CDC"/>
    <w:rsid w:val="00586D7F"/>
    <w:rsid w:val="0058775B"/>
    <w:rsid w:val="005902DF"/>
    <w:rsid w:val="005904D2"/>
    <w:rsid w:val="0059051D"/>
    <w:rsid w:val="005905FF"/>
    <w:rsid w:val="00590627"/>
    <w:rsid w:val="00590EC9"/>
    <w:rsid w:val="00590F73"/>
    <w:rsid w:val="00591359"/>
    <w:rsid w:val="005914C4"/>
    <w:rsid w:val="005916B1"/>
    <w:rsid w:val="005917E7"/>
    <w:rsid w:val="0059187F"/>
    <w:rsid w:val="00591982"/>
    <w:rsid w:val="00591A8C"/>
    <w:rsid w:val="00591B55"/>
    <w:rsid w:val="00591C3B"/>
    <w:rsid w:val="005923AE"/>
    <w:rsid w:val="005925D9"/>
    <w:rsid w:val="00592862"/>
    <w:rsid w:val="00592BAC"/>
    <w:rsid w:val="00592C93"/>
    <w:rsid w:val="00592E38"/>
    <w:rsid w:val="00593047"/>
    <w:rsid w:val="005930F2"/>
    <w:rsid w:val="005931CC"/>
    <w:rsid w:val="00593788"/>
    <w:rsid w:val="00593BB7"/>
    <w:rsid w:val="005941A9"/>
    <w:rsid w:val="0059455A"/>
    <w:rsid w:val="005948C1"/>
    <w:rsid w:val="00594A66"/>
    <w:rsid w:val="00594BFC"/>
    <w:rsid w:val="00595005"/>
    <w:rsid w:val="00595388"/>
    <w:rsid w:val="00595DC0"/>
    <w:rsid w:val="00595DF2"/>
    <w:rsid w:val="00595EF5"/>
    <w:rsid w:val="00595F2B"/>
    <w:rsid w:val="005967F8"/>
    <w:rsid w:val="00596845"/>
    <w:rsid w:val="00596DE2"/>
    <w:rsid w:val="005971F3"/>
    <w:rsid w:val="00597719"/>
    <w:rsid w:val="00597A50"/>
    <w:rsid w:val="00597B6B"/>
    <w:rsid w:val="00597CE1"/>
    <w:rsid w:val="005A0891"/>
    <w:rsid w:val="005A0B95"/>
    <w:rsid w:val="005A0CE1"/>
    <w:rsid w:val="005A12B5"/>
    <w:rsid w:val="005A12E7"/>
    <w:rsid w:val="005A1B68"/>
    <w:rsid w:val="005A1C58"/>
    <w:rsid w:val="005A2070"/>
    <w:rsid w:val="005A20A6"/>
    <w:rsid w:val="005A20B6"/>
    <w:rsid w:val="005A2437"/>
    <w:rsid w:val="005A277D"/>
    <w:rsid w:val="005A3320"/>
    <w:rsid w:val="005A3452"/>
    <w:rsid w:val="005A3936"/>
    <w:rsid w:val="005A3A79"/>
    <w:rsid w:val="005A3CAC"/>
    <w:rsid w:val="005A3EDF"/>
    <w:rsid w:val="005A43D1"/>
    <w:rsid w:val="005A443B"/>
    <w:rsid w:val="005A447D"/>
    <w:rsid w:val="005A46F4"/>
    <w:rsid w:val="005A4A12"/>
    <w:rsid w:val="005A4BAC"/>
    <w:rsid w:val="005A50D3"/>
    <w:rsid w:val="005A5111"/>
    <w:rsid w:val="005A56B6"/>
    <w:rsid w:val="005A5D9A"/>
    <w:rsid w:val="005A65B0"/>
    <w:rsid w:val="005A65D7"/>
    <w:rsid w:val="005A6AA4"/>
    <w:rsid w:val="005A6AF6"/>
    <w:rsid w:val="005A71BA"/>
    <w:rsid w:val="005A77B7"/>
    <w:rsid w:val="005A77E5"/>
    <w:rsid w:val="005A797F"/>
    <w:rsid w:val="005A7A3E"/>
    <w:rsid w:val="005A7BB7"/>
    <w:rsid w:val="005B0095"/>
    <w:rsid w:val="005B029C"/>
    <w:rsid w:val="005B04FE"/>
    <w:rsid w:val="005B04FF"/>
    <w:rsid w:val="005B09BD"/>
    <w:rsid w:val="005B0F11"/>
    <w:rsid w:val="005B10FE"/>
    <w:rsid w:val="005B1240"/>
    <w:rsid w:val="005B17E1"/>
    <w:rsid w:val="005B1AE5"/>
    <w:rsid w:val="005B1BA9"/>
    <w:rsid w:val="005B1E3A"/>
    <w:rsid w:val="005B2467"/>
    <w:rsid w:val="005B2A15"/>
    <w:rsid w:val="005B2D63"/>
    <w:rsid w:val="005B3016"/>
    <w:rsid w:val="005B328C"/>
    <w:rsid w:val="005B33DB"/>
    <w:rsid w:val="005B3553"/>
    <w:rsid w:val="005B3675"/>
    <w:rsid w:val="005B376D"/>
    <w:rsid w:val="005B397A"/>
    <w:rsid w:val="005B39D6"/>
    <w:rsid w:val="005B3C02"/>
    <w:rsid w:val="005B3FA3"/>
    <w:rsid w:val="005B4220"/>
    <w:rsid w:val="005B4322"/>
    <w:rsid w:val="005B47DF"/>
    <w:rsid w:val="005B48D9"/>
    <w:rsid w:val="005B48FB"/>
    <w:rsid w:val="005B499A"/>
    <w:rsid w:val="005B4BF0"/>
    <w:rsid w:val="005B4E99"/>
    <w:rsid w:val="005B52DE"/>
    <w:rsid w:val="005B59FC"/>
    <w:rsid w:val="005B65AB"/>
    <w:rsid w:val="005B68A8"/>
    <w:rsid w:val="005B6933"/>
    <w:rsid w:val="005B6996"/>
    <w:rsid w:val="005B6A8A"/>
    <w:rsid w:val="005B6E46"/>
    <w:rsid w:val="005B71E2"/>
    <w:rsid w:val="005B796D"/>
    <w:rsid w:val="005B79F4"/>
    <w:rsid w:val="005B7D13"/>
    <w:rsid w:val="005B7E55"/>
    <w:rsid w:val="005B7F06"/>
    <w:rsid w:val="005C005D"/>
    <w:rsid w:val="005C0247"/>
    <w:rsid w:val="005C0B1F"/>
    <w:rsid w:val="005C166D"/>
    <w:rsid w:val="005C1714"/>
    <w:rsid w:val="005C1CA7"/>
    <w:rsid w:val="005C215A"/>
    <w:rsid w:val="005C21AE"/>
    <w:rsid w:val="005C27EF"/>
    <w:rsid w:val="005C2A34"/>
    <w:rsid w:val="005C31B6"/>
    <w:rsid w:val="005C31E6"/>
    <w:rsid w:val="005C3712"/>
    <w:rsid w:val="005C3B47"/>
    <w:rsid w:val="005C3D43"/>
    <w:rsid w:val="005C3EBC"/>
    <w:rsid w:val="005C402F"/>
    <w:rsid w:val="005C405E"/>
    <w:rsid w:val="005C4428"/>
    <w:rsid w:val="005C4582"/>
    <w:rsid w:val="005C471F"/>
    <w:rsid w:val="005C476C"/>
    <w:rsid w:val="005C4926"/>
    <w:rsid w:val="005C4BF9"/>
    <w:rsid w:val="005C4C36"/>
    <w:rsid w:val="005C4EAC"/>
    <w:rsid w:val="005C5048"/>
    <w:rsid w:val="005C528C"/>
    <w:rsid w:val="005C52AC"/>
    <w:rsid w:val="005C5430"/>
    <w:rsid w:val="005C5BF2"/>
    <w:rsid w:val="005C5CAC"/>
    <w:rsid w:val="005C61D3"/>
    <w:rsid w:val="005C6375"/>
    <w:rsid w:val="005C66D3"/>
    <w:rsid w:val="005C695D"/>
    <w:rsid w:val="005C6B80"/>
    <w:rsid w:val="005C7427"/>
    <w:rsid w:val="005C7AE0"/>
    <w:rsid w:val="005C7D60"/>
    <w:rsid w:val="005D011E"/>
    <w:rsid w:val="005D01E8"/>
    <w:rsid w:val="005D081A"/>
    <w:rsid w:val="005D0A43"/>
    <w:rsid w:val="005D0A9D"/>
    <w:rsid w:val="005D0DFE"/>
    <w:rsid w:val="005D0E39"/>
    <w:rsid w:val="005D0E3D"/>
    <w:rsid w:val="005D0F7E"/>
    <w:rsid w:val="005D12B1"/>
    <w:rsid w:val="005D1977"/>
    <w:rsid w:val="005D1ADC"/>
    <w:rsid w:val="005D1ED5"/>
    <w:rsid w:val="005D230F"/>
    <w:rsid w:val="005D28FE"/>
    <w:rsid w:val="005D3689"/>
    <w:rsid w:val="005D3753"/>
    <w:rsid w:val="005D3E4B"/>
    <w:rsid w:val="005D3FE6"/>
    <w:rsid w:val="005D41C3"/>
    <w:rsid w:val="005D4644"/>
    <w:rsid w:val="005D4771"/>
    <w:rsid w:val="005D4919"/>
    <w:rsid w:val="005D55DC"/>
    <w:rsid w:val="005D566F"/>
    <w:rsid w:val="005D5F56"/>
    <w:rsid w:val="005D61CF"/>
    <w:rsid w:val="005D70CD"/>
    <w:rsid w:val="005D73B9"/>
    <w:rsid w:val="005D7C73"/>
    <w:rsid w:val="005E0007"/>
    <w:rsid w:val="005E01F8"/>
    <w:rsid w:val="005E0FD3"/>
    <w:rsid w:val="005E105A"/>
    <w:rsid w:val="005E12A7"/>
    <w:rsid w:val="005E13C8"/>
    <w:rsid w:val="005E1C4A"/>
    <w:rsid w:val="005E241B"/>
    <w:rsid w:val="005E271B"/>
    <w:rsid w:val="005E2AC1"/>
    <w:rsid w:val="005E2B18"/>
    <w:rsid w:val="005E2F65"/>
    <w:rsid w:val="005E2F87"/>
    <w:rsid w:val="005E3054"/>
    <w:rsid w:val="005E30A6"/>
    <w:rsid w:val="005E3585"/>
    <w:rsid w:val="005E3750"/>
    <w:rsid w:val="005E378D"/>
    <w:rsid w:val="005E380C"/>
    <w:rsid w:val="005E3A1E"/>
    <w:rsid w:val="005E3A37"/>
    <w:rsid w:val="005E3E6C"/>
    <w:rsid w:val="005E3F5F"/>
    <w:rsid w:val="005E4049"/>
    <w:rsid w:val="005E428C"/>
    <w:rsid w:val="005E46D2"/>
    <w:rsid w:val="005E4ADB"/>
    <w:rsid w:val="005E4BAD"/>
    <w:rsid w:val="005E4DF6"/>
    <w:rsid w:val="005E54F0"/>
    <w:rsid w:val="005E5792"/>
    <w:rsid w:val="005E5B05"/>
    <w:rsid w:val="005E5C03"/>
    <w:rsid w:val="005E633A"/>
    <w:rsid w:val="005E64AD"/>
    <w:rsid w:val="005E6775"/>
    <w:rsid w:val="005E6C1C"/>
    <w:rsid w:val="005E742B"/>
    <w:rsid w:val="005E7C1D"/>
    <w:rsid w:val="005F025E"/>
    <w:rsid w:val="005F0C29"/>
    <w:rsid w:val="005F0EBD"/>
    <w:rsid w:val="005F1065"/>
    <w:rsid w:val="005F136E"/>
    <w:rsid w:val="005F1697"/>
    <w:rsid w:val="005F1B07"/>
    <w:rsid w:val="005F21AC"/>
    <w:rsid w:val="005F22D6"/>
    <w:rsid w:val="005F2F38"/>
    <w:rsid w:val="005F300E"/>
    <w:rsid w:val="005F31EA"/>
    <w:rsid w:val="005F34EB"/>
    <w:rsid w:val="005F3AFE"/>
    <w:rsid w:val="005F444B"/>
    <w:rsid w:val="005F4A11"/>
    <w:rsid w:val="005F4A99"/>
    <w:rsid w:val="005F4AAA"/>
    <w:rsid w:val="005F4B3B"/>
    <w:rsid w:val="005F4BFC"/>
    <w:rsid w:val="005F5657"/>
    <w:rsid w:val="005F56CB"/>
    <w:rsid w:val="005F6445"/>
    <w:rsid w:val="005F64A0"/>
    <w:rsid w:val="005F6554"/>
    <w:rsid w:val="005F6DB2"/>
    <w:rsid w:val="005F702A"/>
    <w:rsid w:val="005F728E"/>
    <w:rsid w:val="005F72BF"/>
    <w:rsid w:val="00600225"/>
    <w:rsid w:val="00600C54"/>
    <w:rsid w:val="00600E67"/>
    <w:rsid w:val="00600FCE"/>
    <w:rsid w:val="006010E9"/>
    <w:rsid w:val="00601205"/>
    <w:rsid w:val="0060133B"/>
    <w:rsid w:val="00601A5A"/>
    <w:rsid w:val="00601F73"/>
    <w:rsid w:val="00601FFA"/>
    <w:rsid w:val="0060222E"/>
    <w:rsid w:val="0060225D"/>
    <w:rsid w:val="006026BD"/>
    <w:rsid w:val="0060271A"/>
    <w:rsid w:val="00602774"/>
    <w:rsid w:val="00602C4B"/>
    <w:rsid w:val="006030D0"/>
    <w:rsid w:val="00603CD2"/>
    <w:rsid w:val="00604458"/>
    <w:rsid w:val="0060485F"/>
    <w:rsid w:val="00604A15"/>
    <w:rsid w:val="00604B51"/>
    <w:rsid w:val="00605209"/>
    <w:rsid w:val="006056A4"/>
    <w:rsid w:val="00605CE5"/>
    <w:rsid w:val="00605F2F"/>
    <w:rsid w:val="00606344"/>
    <w:rsid w:val="00607709"/>
    <w:rsid w:val="00607A5F"/>
    <w:rsid w:val="00607A62"/>
    <w:rsid w:val="00607B1C"/>
    <w:rsid w:val="00607B42"/>
    <w:rsid w:val="0061042D"/>
    <w:rsid w:val="006105D7"/>
    <w:rsid w:val="00610B8B"/>
    <w:rsid w:val="006110B2"/>
    <w:rsid w:val="00611101"/>
    <w:rsid w:val="00611A22"/>
    <w:rsid w:val="006124A7"/>
    <w:rsid w:val="006125CD"/>
    <w:rsid w:val="00612DFE"/>
    <w:rsid w:val="0061352F"/>
    <w:rsid w:val="00613778"/>
    <w:rsid w:val="00614361"/>
    <w:rsid w:val="0061453C"/>
    <w:rsid w:val="006145CB"/>
    <w:rsid w:val="00614802"/>
    <w:rsid w:val="00614A46"/>
    <w:rsid w:val="00614B00"/>
    <w:rsid w:val="00614BF8"/>
    <w:rsid w:val="00614EF7"/>
    <w:rsid w:val="00614F92"/>
    <w:rsid w:val="00615FE0"/>
    <w:rsid w:val="006162C3"/>
    <w:rsid w:val="00616649"/>
    <w:rsid w:val="006167DB"/>
    <w:rsid w:val="0061704B"/>
    <w:rsid w:val="00620137"/>
    <w:rsid w:val="00620195"/>
    <w:rsid w:val="00620A41"/>
    <w:rsid w:val="00620B3F"/>
    <w:rsid w:val="00620F08"/>
    <w:rsid w:val="00621174"/>
    <w:rsid w:val="00621275"/>
    <w:rsid w:val="00621908"/>
    <w:rsid w:val="00621A51"/>
    <w:rsid w:val="00621B38"/>
    <w:rsid w:val="00621DD4"/>
    <w:rsid w:val="00621F65"/>
    <w:rsid w:val="0062200B"/>
    <w:rsid w:val="006221F9"/>
    <w:rsid w:val="006233B8"/>
    <w:rsid w:val="00623501"/>
    <w:rsid w:val="00623847"/>
    <w:rsid w:val="0062387A"/>
    <w:rsid w:val="00623A3B"/>
    <w:rsid w:val="00623B27"/>
    <w:rsid w:val="00623D67"/>
    <w:rsid w:val="00623F4E"/>
    <w:rsid w:val="006243C0"/>
    <w:rsid w:val="0062458A"/>
    <w:rsid w:val="006246B7"/>
    <w:rsid w:val="00624953"/>
    <w:rsid w:val="00624EA0"/>
    <w:rsid w:val="00625043"/>
    <w:rsid w:val="0062568E"/>
    <w:rsid w:val="00625773"/>
    <w:rsid w:val="00625CF5"/>
    <w:rsid w:val="00625DEA"/>
    <w:rsid w:val="00626061"/>
    <w:rsid w:val="00627530"/>
    <w:rsid w:val="006300C3"/>
    <w:rsid w:val="0063021E"/>
    <w:rsid w:val="0063072F"/>
    <w:rsid w:val="0063082B"/>
    <w:rsid w:val="00630BB4"/>
    <w:rsid w:val="0063105E"/>
    <w:rsid w:val="0063123A"/>
    <w:rsid w:val="00631357"/>
    <w:rsid w:val="0063144E"/>
    <w:rsid w:val="006324AC"/>
    <w:rsid w:val="006327DB"/>
    <w:rsid w:val="006329BD"/>
    <w:rsid w:val="00632AD8"/>
    <w:rsid w:val="00632BA6"/>
    <w:rsid w:val="00633665"/>
    <w:rsid w:val="00633679"/>
    <w:rsid w:val="00633AB0"/>
    <w:rsid w:val="00633E1D"/>
    <w:rsid w:val="0063460A"/>
    <w:rsid w:val="00635316"/>
    <w:rsid w:val="00635331"/>
    <w:rsid w:val="006359FE"/>
    <w:rsid w:val="00635ACB"/>
    <w:rsid w:val="00635F68"/>
    <w:rsid w:val="006363DB"/>
    <w:rsid w:val="006364E7"/>
    <w:rsid w:val="00636988"/>
    <w:rsid w:val="00636D8C"/>
    <w:rsid w:val="00637D29"/>
    <w:rsid w:val="00637ED0"/>
    <w:rsid w:val="00640069"/>
    <w:rsid w:val="0064015B"/>
    <w:rsid w:val="0064051C"/>
    <w:rsid w:val="00641D33"/>
    <w:rsid w:val="00642FD7"/>
    <w:rsid w:val="00643341"/>
    <w:rsid w:val="006444F8"/>
    <w:rsid w:val="006451EF"/>
    <w:rsid w:val="00645477"/>
    <w:rsid w:val="00645E42"/>
    <w:rsid w:val="0064625B"/>
    <w:rsid w:val="006467ED"/>
    <w:rsid w:val="00647A68"/>
    <w:rsid w:val="00647D2A"/>
    <w:rsid w:val="00647F2E"/>
    <w:rsid w:val="00650076"/>
    <w:rsid w:val="006502F0"/>
    <w:rsid w:val="00650AC0"/>
    <w:rsid w:val="006515A5"/>
    <w:rsid w:val="0065208E"/>
    <w:rsid w:val="006520E0"/>
    <w:rsid w:val="00652569"/>
    <w:rsid w:val="006526D2"/>
    <w:rsid w:val="006539F9"/>
    <w:rsid w:val="00653B2F"/>
    <w:rsid w:val="00653BEF"/>
    <w:rsid w:val="0065448D"/>
    <w:rsid w:val="006544F7"/>
    <w:rsid w:val="00654762"/>
    <w:rsid w:val="00654A97"/>
    <w:rsid w:val="00654AE6"/>
    <w:rsid w:val="00654D6D"/>
    <w:rsid w:val="00654E01"/>
    <w:rsid w:val="00654EB3"/>
    <w:rsid w:val="0065514B"/>
    <w:rsid w:val="006557D3"/>
    <w:rsid w:val="00655DC0"/>
    <w:rsid w:val="006562AD"/>
    <w:rsid w:val="00656394"/>
    <w:rsid w:val="006563FB"/>
    <w:rsid w:val="00656B33"/>
    <w:rsid w:val="00656F16"/>
    <w:rsid w:val="00657096"/>
    <w:rsid w:val="006576A9"/>
    <w:rsid w:val="00657780"/>
    <w:rsid w:val="006577CC"/>
    <w:rsid w:val="00657977"/>
    <w:rsid w:val="00657982"/>
    <w:rsid w:val="00657DC1"/>
    <w:rsid w:val="00660094"/>
    <w:rsid w:val="00660BE9"/>
    <w:rsid w:val="00661259"/>
    <w:rsid w:val="00661460"/>
    <w:rsid w:val="00662B64"/>
    <w:rsid w:val="006631D6"/>
    <w:rsid w:val="00663945"/>
    <w:rsid w:val="00663BB0"/>
    <w:rsid w:val="00663C74"/>
    <w:rsid w:val="00663D9E"/>
    <w:rsid w:val="00663F2A"/>
    <w:rsid w:val="006647AC"/>
    <w:rsid w:val="00664999"/>
    <w:rsid w:val="00664C3B"/>
    <w:rsid w:val="006654F6"/>
    <w:rsid w:val="00665B21"/>
    <w:rsid w:val="00665C2A"/>
    <w:rsid w:val="00665C93"/>
    <w:rsid w:val="006661D5"/>
    <w:rsid w:val="006661F4"/>
    <w:rsid w:val="00666212"/>
    <w:rsid w:val="00666848"/>
    <w:rsid w:val="006668F4"/>
    <w:rsid w:val="00666B73"/>
    <w:rsid w:val="00666D6B"/>
    <w:rsid w:val="0066706B"/>
    <w:rsid w:val="006670CE"/>
    <w:rsid w:val="006670FC"/>
    <w:rsid w:val="00667154"/>
    <w:rsid w:val="00667565"/>
    <w:rsid w:val="00667608"/>
    <w:rsid w:val="00667B6D"/>
    <w:rsid w:val="00667C9C"/>
    <w:rsid w:val="006701B4"/>
    <w:rsid w:val="006703F6"/>
    <w:rsid w:val="006704E3"/>
    <w:rsid w:val="006708E3"/>
    <w:rsid w:val="00670A26"/>
    <w:rsid w:val="00670B39"/>
    <w:rsid w:val="00671066"/>
    <w:rsid w:val="00671252"/>
    <w:rsid w:val="006712A4"/>
    <w:rsid w:val="006713E9"/>
    <w:rsid w:val="006716B8"/>
    <w:rsid w:val="00671D89"/>
    <w:rsid w:val="006720E0"/>
    <w:rsid w:val="00672B3C"/>
    <w:rsid w:val="00672F63"/>
    <w:rsid w:val="0067316F"/>
    <w:rsid w:val="00673184"/>
    <w:rsid w:val="0067375B"/>
    <w:rsid w:val="006738CF"/>
    <w:rsid w:val="00673BB9"/>
    <w:rsid w:val="0067477D"/>
    <w:rsid w:val="006747B6"/>
    <w:rsid w:val="00674932"/>
    <w:rsid w:val="00675171"/>
    <w:rsid w:val="00675231"/>
    <w:rsid w:val="00675A5B"/>
    <w:rsid w:val="00675C4B"/>
    <w:rsid w:val="006762F3"/>
    <w:rsid w:val="006768DD"/>
    <w:rsid w:val="00676D9D"/>
    <w:rsid w:val="00676DB1"/>
    <w:rsid w:val="00677084"/>
    <w:rsid w:val="00677143"/>
    <w:rsid w:val="00677649"/>
    <w:rsid w:val="00680707"/>
    <w:rsid w:val="00680711"/>
    <w:rsid w:val="00680E2E"/>
    <w:rsid w:val="00681015"/>
    <w:rsid w:val="0068114E"/>
    <w:rsid w:val="006817C0"/>
    <w:rsid w:val="006818AC"/>
    <w:rsid w:val="006818EE"/>
    <w:rsid w:val="00681A91"/>
    <w:rsid w:val="00682073"/>
    <w:rsid w:val="006822FD"/>
    <w:rsid w:val="0068276E"/>
    <w:rsid w:val="00682917"/>
    <w:rsid w:val="00682A29"/>
    <w:rsid w:val="00682CDF"/>
    <w:rsid w:val="006836CC"/>
    <w:rsid w:val="006837B2"/>
    <w:rsid w:val="00683AF2"/>
    <w:rsid w:val="00683D50"/>
    <w:rsid w:val="00684561"/>
    <w:rsid w:val="0068526B"/>
    <w:rsid w:val="006853D7"/>
    <w:rsid w:val="00685444"/>
    <w:rsid w:val="00685553"/>
    <w:rsid w:val="006858F9"/>
    <w:rsid w:val="00685B33"/>
    <w:rsid w:val="00685B62"/>
    <w:rsid w:val="006861A3"/>
    <w:rsid w:val="006867BA"/>
    <w:rsid w:val="00686920"/>
    <w:rsid w:val="00686947"/>
    <w:rsid w:val="006872E8"/>
    <w:rsid w:val="006875D3"/>
    <w:rsid w:val="006877D5"/>
    <w:rsid w:val="00687A8E"/>
    <w:rsid w:val="00687B18"/>
    <w:rsid w:val="00690339"/>
    <w:rsid w:val="00690477"/>
    <w:rsid w:val="006910B2"/>
    <w:rsid w:val="0069118B"/>
    <w:rsid w:val="0069124E"/>
    <w:rsid w:val="0069158D"/>
    <w:rsid w:val="006918FA"/>
    <w:rsid w:val="006924E5"/>
    <w:rsid w:val="006926DC"/>
    <w:rsid w:val="00692734"/>
    <w:rsid w:val="006929A7"/>
    <w:rsid w:val="00692C33"/>
    <w:rsid w:val="00692C5C"/>
    <w:rsid w:val="00692EBE"/>
    <w:rsid w:val="00692EEF"/>
    <w:rsid w:val="0069331E"/>
    <w:rsid w:val="0069341B"/>
    <w:rsid w:val="00693FB7"/>
    <w:rsid w:val="00694428"/>
    <w:rsid w:val="00694467"/>
    <w:rsid w:val="0069492C"/>
    <w:rsid w:val="00694F3E"/>
    <w:rsid w:val="00694F76"/>
    <w:rsid w:val="00694FB4"/>
    <w:rsid w:val="0069573B"/>
    <w:rsid w:val="00695F9F"/>
    <w:rsid w:val="00696063"/>
    <w:rsid w:val="00696317"/>
    <w:rsid w:val="006966F5"/>
    <w:rsid w:val="00696F7B"/>
    <w:rsid w:val="00697589"/>
    <w:rsid w:val="006975C5"/>
    <w:rsid w:val="006976D1"/>
    <w:rsid w:val="006978C4"/>
    <w:rsid w:val="00697BDC"/>
    <w:rsid w:val="00697C30"/>
    <w:rsid w:val="00697D35"/>
    <w:rsid w:val="00697DC5"/>
    <w:rsid w:val="00697F97"/>
    <w:rsid w:val="006A0437"/>
    <w:rsid w:val="006A05CA"/>
    <w:rsid w:val="006A07CA"/>
    <w:rsid w:val="006A0939"/>
    <w:rsid w:val="006A122F"/>
    <w:rsid w:val="006A1404"/>
    <w:rsid w:val="006A16C7"/>
    <w:rsid w:val="006A1839"/>
    <w:rsid w:val="006A19AF"/>
    <w:rsid w:val="006A1D64"/>
    <w:rsid w:val="006A20CC"/>
    <w:rsid w:val="006A23D5"/>
    <w:rsid w:val="006A2509"/>
    <w:rsid w:val="006A28AC"/>
    <w:rsid w:val="006A2AE1"/>
    <w:rsid w:val="006A2CF7"/>
    <w:rsid w:val="006A3267"/>
    <w:rsid w:val="006A344C"/>
    <w:rsid w:val="006A36BB"/>
    <w:rsid w:val="006A397E"/>
    <w:rsid w:val="006A39A1"/>
    <w:rsid w:val="006A3A23"/>
    <w:rsid w:val="006A3C39"/>
    <w:rsid w:val="006A3F92"/>
    <w:rsid w:val="006A4AB5"/>
    <w:rsid w:val="006A4D9C"/>
    <w:rsid w:val="006A4F87"/>
    <w:rsid w:val="006A57DF"/>
    <w:rsid w:val="006A5A88"/>
    <w:rsid w:val="006A6065"/>
    <w:rsid w:val="006A6276"/>
    <w:rsid w:val="006A66B6"/>
    <w:rsid w:val="006A673B"/>
    <w:rsid w:val="006A6FC1"/>
    <w:rsid w:val="006A7913"/>
    <w:rsid w:val="006B044C"/>
    <w:rsid w:val="006B0991"/>
    <w:rsid w:val="006B0FC8"/>
    <w:rsid w:val="006B13C9"/>
    <w:rsid w:val="006B1DFF"/>
    <w:rsid w:val="006B2043"/>
    <w:rsid w:val="006B20FB"/>
    <w:rsid w:val="006B2336"/>
    <w:rsid w:val="006B26BC"/>
    <w:rsid w:val="006B27C5"/>
    <w:rsid w:val="006B2B83"/>
    <w:rsid w:val="006B3A5F"/>
    <w:rsid w:val="006B440F"/>
    <w:rsid w:val="006B4751"/>
    <w:rsid w:val="006B50E2"/>
    <w:rsid w:val="006B5460"/>
    <w:rsid w:val="006B58E2"/>
    <w:rsid w:val="006B5B31"/>
    <w:rsid w:val="006B5C25"/>
    <w:rsid w:val="006B631B"/>
    <w:rsid w:val="006B7298"/>
    <w:rsid w:val="006B79BE"/>
    <w:rsid w:val="006B7CD5"/>
    <w:rsid w:val="006B7E6F"/>
    <w:rsid w:val="006C00F3"/>
    <w:rsid w:val="006C025A"/>
    <w:rsid w:val="006C05E1"/>
    <w:rsid w:val="006C0AD8"/>
    <w:rsid w:val="006C131C"/>
    <w:rsid w:val="006C18E4"/>
    <w:rsid w:val="006C1B19"/>
    <w:rsid w:val="006C1D2C"/>
    <w:rsid w:val="006C1F1F"/>
    <w:rsid w:val="006C24D9"/>
    <w:rsid w:val="006C2A0A"/>
    <w:rsid w:val="006C2B71"/>
    <w:rsid w:val="006C2CA1"/>
    <w:rsid w:val="006C30B7"/>
    <w:rsid w:val="006C30F8"/>
    <w:rsid w:val="006C3245"/>
    <w:rsid w:val="006C3A75"/>
    <w:rsid w:val="006C3CA8"/>
    <w:rsid w:val="006C3F66"/>
    <w:rsid w:val="006C41B5"/>
    <w:rsid w:val="006C45FF"/>
    <w:rsid w:val="006C4A29"/>
    <w:rsid w:val="006C4B3A"/>
    <w:rsid w:val="006C4CD4"/>
    <w:rsid w:val="006C5453"/>
    <w:rsid w:val="006C54CE"/>
    <w:rsid w:val="006C5B17"/>
    <w:rsid w:val="006C5B38"/>
    <w:rsid w:val="006C605A"/>
    <w:rsid w:val="006C67DA"/>
    <w:rsid w:val="006C6EED"/>
    <w:rsid w:val="006C709D"/>
    <w:rsid w:val="006C7165"/>
    <w:rsid w:val="006C761C"/>
    <w:rsid w:val="006C7BC2"/>
    <w:rsid w:val="006C7C45"/>
    <w:rsid w:val="006C7CA6"/>
    <w:rsid w:val="006D02B9"/>
    <w:rsid w:val="006D06BA"/>
    <w:rsid w:val="006D0733"/>
    <w:rsid w:val="006D0D54"/>
    <w:rsid w:val="006D0D65"/>
    <w:rsid w:val="006D0E15"/>
    <w:rsid w:val="006D0E48"/>
    <w:rsid w:val="006D10CE"/>
    <w:rsid w:val="006D123F"/>
    <w:rsid w:val="006D14A6"/>
    <w:rsid w:val="006D1A44"/>
    <w:rsid w:val="006D2766"/>
    <w:rsid w:val="006D2827"/>
    <w:rsid w:val="006D2C14"/>
    <w:rsid w:val="006D2F0C"/>
    <w:rsid w:val="006D45C5"/>
    <w:rsid w:val="006D48D7"/>
    <w:rsid w:val="006D4921"/>
    <w:rsid w:val="006D49FC"/>
    <w:rsid w:val="006D4B11"/>
    <w:rsid w:val="006D4DEA"/>
    <w:rsid w:val="006D562F"/>
    <w:rsid w:val="006D5699"/>
    <w:rsid w:val="006D5978"/>
    <w:rsid w:val="006D5A90"/>
    <w:rsid w:val="006D5C60"/>
    <w:rsid w:val="006D5F2F"/>
    <w:rsid w:val="006D711C"/>
    <w:rsid w:val="006D7262"/>
    <w:rsid w:val="006D726A"/>
    <w:rsid w:val="006D72D5"/>
    <w:rsid w:val="006D7359"/>
    <w:rsid w:val="006D7584"/>
    <w:rsid w:val="006D75C6"/>
    <w:rsid w:val="006D778C"/>
    <w:rsid w:val="006D782B"/>
    <w:rsid w:val="006D78D1"/>
    <w:rsid w:val="006D7C1A"/>
    <w:rsid w:val="006D7D62"/>
    <w:rsid w:val="006D7DA7"/>
    <w:rsid w:val="006E0862"/>
    <w:rsid w:val="006E10E5"/>
    <w:rsid w:val="006E18CF"/>
    <w:rsid w:val="006E18D6"/>
    <w:rsid w:val="006E1B7F"/>
    <w:rsid w:val="006E1BCE"/>
    <w:rsid w:val="006E1E4D"/>
    <w:rsid w:val="006E24A3"/>
    <w:rsid w:val="006E2529"/>
    <w:rsid w:val="006E2A6A"/>
    <w:rsid w:val="006E2C8D"/>
    <w:rsid w:val="006E30EC"/>
    <w:rsid w:val="006E3122"/>
    <w:rsid w:val="006E34DF"/>
    <w:rsid w:val="006E3B4C"/>
    <w:rsid w:val="006E41B8"/>
    <w:rsid w:val="006E4D2B"/>
    <w:rsid w:val="006E4E2E"/>
    <w:rsid w:val="006E5B95"/>
    <w:rsid w:val="006E6070"/>
    <w:rsid w:val="006E645A"/>
    <w:rsid w:val="006E6477"/>
    <w:rsid w:val="006E6615"/>
    <w:rsid w:val="006E68B6"/>
    <w:rsid w:val="006E69BF"/>
    <w:rsid w:val="006E6F8A"/>
    <w:rsid w:val="006E732A"/>
    <w:rsid w:val="006E7678"/>
    <w:rsid w:val="006F02F9"/>
    <w:rsid w:val="006F0A98"/>
    <w:rsid w:val="006F0F93"/>
    <w:rsid w:val="006F0FE9"/>
    <w:rsid w:val="006F1076"/>
    <w:rsid w:val="006F1B06"/>
    <w:rsid w:val="006F20F0"/>
    <w:rsid w:val="006F2343"/>
    <w:rsid w:val="006F2406"/>
    <w:rsid w:val="006F2646"/>
    <w:rsid w:val="006F2E5C"/>
    <w:rsid w:val="006F3460"/>
    <w:rsid w:val="006F35EB"/>
    <w:rsid w:val="006F3872"/>
    <w:rsid w:val="006F38F4"/>
    <w:rsid w:val="006F40DF"/>
    <w:rsid w:val="006F4206"/>
    <w:rsid w:val="006F4550"/>
    <w:rsid w:val="006F4661"/>
    <w:rsid w:val="006F4895"/>
    <w:rsid w:val="006F48E7"/>
    <w:rsid w:val="006F4926"/>
    <w:rsid w:val="006F4981"/>
    <w:rsid w:val="006F4E7E"/>
    <w:rsid w:val="006F557B"/>
    <w:rsid w:val="006F57A5"/>
    <w:rsid w:val="006F5962"/>
    <w:rsid w:val="006F5A55"/>
    <w:rsid w:val="006F5CB1"/>
    <w:rsid w:val="006F613C"/>
    <w:rsid w:val="006F6885"/>
    <w:rsid w:val="006F6A41"/>
    <w:rsid w:val="006F7453"/>
    <w:rsid w:val="006F7751"/>
    <w:rsid w:val="006F7977"/>
    <w:rsid w:val="006F7B62"/>
    <w:rsid w:val="007002D7"/>
    <w:rsid w:val="0070078C"/>
    <w:rsid w:val="00700B1F"/>
    <w:rsid w:val="00700DE6"/>
    <w:rsid w:val="00700E36"/>
    <w:rsid w:val="007014B4"/>
    <w:rsid w:val="007016A9"/>
    <w:rsid w:val="00701DC2"/>
    <w:rsid w:val="0070202D"/>
    <w:rsid w:val="007023B3"/>
    <w:rsid w:val="007024E1"/>
    <w:rsid w:val="00702A20"/>
    <w:rsid w:val="00702B63"/>
    <w:rsid w:val="00703251"/>
    <w:rsid w:val="0070328B"/>
    <w:rsid w:val="007032E0"/>
    <w:rsid w:val="007032F0"/>
    <w:rsid w:val="00703A6C"/>
    <w:rsid w:val="00703B50"/>
    <w:rsid w:val="00703FAF"/>
    <w:rsid w:val="00704161"/>
    <w:rsid w:val="00704416"/>
    <w:rsid w:val="0070463E"/>
    <w:rsid w:val="007048E0"/>
    <w:rsid w:val="00704BBF"/>
    <w:rsid w:val="00704BEE"/>
    <w:rsid w:val="00704CC2"/>
    <w:rsid w:val="00704D42"/>
    <w:rsid w:val="00704FD6"/>
    <w:rsid w:val="0070549A"/>
    <w:rsid w:val="007058A1"/>
    <w:rsid w:val="00705CC1"/>
    <w:rsid w:val="00705DC4"/>
    <w:rsid w:val="00705EDA"/>
    <w:rsid w:val="00705F2E"/>
    <w:rsid w:val="00706187"/>
    <w:rsid w:val="00706B91"/>
    <w:rsid w:val="007071C0"/>
    <w:rsid w:val="00707BB5"/>
    <w:rsid w:val="00707EC7"/>
    <w:rsid w:val="00707F36"/>
    <w:rsid w:val="00710349"/>
    <w:rsid w:val="00710731"/>
    <w:rsid w:val="00710EAC"/>
    <w:rsid w:val="00710EC5"/>
    <w:rsid w:val="007112E3"/>
    <w:rsid w:val="00711A87"/>
    <w:rsid w:val="00711CA5"/>
    <w:rsid w:val="00712008"/>
    <w:rsid w:val="00712404"/>
    <w:rsid w:val="0071263C"/>
    <w:rsid w:val="00712A75"/>
    <w:rsid w:val="00712D1D"/>
    <w:rsid w:val="00712E57"/>
    <w:rsid w:val="007131C9"/>
    <w:rsid w:val="007131D7"/>
    <w:rsid w:val="007142C7"/>
    <w:rsid w:val="00714846"/>
    <w:rsid w:val="00714B96"/>
    <w:rsid w:val="00714D0C"/>
    <w:rsid w:val="00714E17"/>
    <w:rsid w:val="00714E9B"/>
    <w:rsid w:val="0071527B"/>
    <w:rsid w:val="0071547E"/>
    <w:rsid w:val="00715E14"/>
    <w:rsid w:val="007160C4"/>
    <w:rsid w:val="0071691F"/>
    <w:rsid w:val="00716B70"/>
    <w:rsid w:val="00716CBF"/>
    <w:rsid w:val="00716D2B"/>
    <w:rsid w:val="00716E06"/>
    <w:rsid w:val="00717584"/>
    <w:rsid w:val="00717878"/>
    <w:rsid w:val="007179AD"/>
    <w:rsid w:val="00717D47"/>
    <w:rsid w:val="00717D5B"/>
    <w:rsid w:val="007205D0"/>
    <w:rsid w:val="007205EA"/>
    <w:rsid w:val="007206CE"/>
    <w:rsid w:val="007209D9"/>
    <w:rsid w:val="00720F8A"/>
    <w:rsid w:val="007212BC"/>
    <w:rsid w:val="00721B48"/>
    <w:rsid w:val="00721D65"/>
    <w:rsid w:val="00721F9B"/>
    <w:rsid w:val="00722B11"/>
    <w:rsid w:val="00722C90"/>
    <w:rsid w:val="00722D80"/>
    <w:rsid w:val="00723803"/>
    <w:rsid w:val="007238AB"/>
    <w:rsid w:val="007240C0"/>
    <w:rsid w:val="00724176"/>
    <w:rsid w:val="00724E68"/>
    <w:rsid w:val="007252E4"/>
    <w:rsid w:val="00725350"/>
    <w:rsid w:val="007255E7"/>
    <w:rsid w:val="00725A5B"/>
    <w:rsid w:val="00725ADE"/>
    <w:rsid w:val="00725F60"/>
    <w:rsid w:val="007260FE"/>
    <w:rsid w:val="007263DE"/>
    <w:rsid w:val="007267D3"/>
    <w:rsid w:val="00726EAA"/>
    <w:rsid w:val="00726F4B"/>
    <w:rsid w:val="007274D8"/>
    <w:rsid w:val="0072790C"/>
    <w:rsid w:val="00727E97"/>
    <w:rsid w:val="00727FE8"/>
    <w:rsid w:val="0073010C"/>
    <w:rsid w:val="00730838"/>
    <w:rsid w:val="00730C26"/>
    <w:rsid w:val="00730C76"/>
    <w:rsid w:val="007314A7"/>
    <w:rsid w:val="00731D02"/>
    <w:rsid w:val="007320E5"/>
    <w:rsid w:val="007324DA"/>
    <w:rsid w:val="007326EF"/>
    <w:rsid w:val="007328AB"/>
    <w:rsid w:val="00732965"/>
    <w:rsid w:val="00733108"/>
    <w:rsid w:val="007336EE"/>
    <w:rsid w:val="0073382D"/>
    <w:rsid w:val="00733C39"/>
    <w:rsid w:val="00733F09"/>
    <w:rsid w:val="007349CB"/>
    <w:rsid w:val="00734DED"/>
    <w:rsid w:val="0073506D"/>
    <w:rsid w:val="007354CE"/>
    <w:rsid w:val="00735875"/>
    <w:rsid w:val="007359AD"/>
    <w:rsid w:val="00735B4B"/>
    <w:rsid w:val="00735C37"/>
    <w:rsid w:val="007362B2"/>
    <w:rsid w:val="007363F1"/>
    <w:rsid w:val="0073651B"/>
    <w:rsid w:val="00736628"/>
    <w:rsid w:val="007366E2"/>
    <w:rsid w:val="00736E09"/>
    <w:rsid w:val="00737D99"/>
    <w:rsid w:val="00740623"/>
    <w:rsid w:val="0074093F"/>
    <w:rsid w:val="00740EF5"/>
    <w:rsid w:val="007410CB"/>
    <w:rsid w:val="0074115C"/>
    <w:rsid w:val="0074136C"/>
    <w:rsid w:val="00741712"/>
    <w:rsid w:val="007417E7"/>
    <w:rsid w:val="00741CC5"/>
    <w:rsid w:val="00741F8F"/>
    <w:rsid w:val="0074215D"/>
    <w:rsid w:val="007427A9"/>
    <w:rsid w:val="007427C9"/>
    <w:rsid w:val="00742C99"/>
    <w:rsid w:val="0074305A"/>
    <w:rsid w:val="00743085"/>
    <w:rsid w:val="00743857"/>
    <w:rsid w:val="00743E7F"/>
    <w:rsid w:val="0074461D"/>
    <w:rsid w:val="00745064"/>
    <w:rsid w:val="00745484"/>
    <w:rsid w:val="007454B5"/>
    <w:rsid w:val="00745654"/>
    <w:rsid w:val="007457FE"/>
    <w:rsid w:val="0074589C"/>
    <w:rsid w:val="00745D39"/>
    <w:rsid w:val="007463D5"/>
    <w:rsid w:val="007468D7"/>
    <w:rsid w:val="00747486"/>
    <w:rsid w:val="0074757C"/>
    <w:rsid w:val="007476D7"/>
    <w:rsid w:val="00747990"/>
    <w:rsid w:val="007479A9"/>
    <w:rsid w:val="00747DA8"/>
    <w:rsid w:val="00747FFD"/>
    <w:rsid w:val="00750BA1"/>
    <w:rsid w:val="00750F5A"/>
    <w:rsid w:val="00751126"/>
    <w:rsid w:val="007515F8"/>
    <w:rsid w:val="007517A3"/>
    <w:rsid w:val="00752139"/>
    <w:rsid w:val="007528BC"/>
    <w:rsid w:val="00752BCC"/>
    <w:rsid w:val="00752BD1"/>
    <w:rsid w:val="00752C0D"/>
    <w:rsid w:val="00753426"/>
    <w:rsid w:val="0075362D"/>
    <w:rsid w:val="007539BE"/>
    <w:rsid w:val="00753DC6"/>
    <w:rsid w:val="007540FB"/>
    <w:rsid w:val="007543C1"/>
    <w:rsid w:val="007545BF"/>
    <w:rsid w:val="007547D4"/>
    <w:rsid w:val="007549AA"/>
    <w:rsid w:val="00755B36"/>
    <w:rsid w:val="00756788"/>
    <w:rsid w:val="00757569"/>
    <w:rsid w:val="00757696"/>
    <w:rsid w:val="00757FBE"/>
    <w:rsid w:val="007601CA"/>
    <w:rsid w:val="0076021E"/>
    <w:rsid w:val="007609EB"/>
    <w:rsid w:val="00760BC8"/>
    <w:rsid w:val="00760C6B"/>
    <w:rsid w:val="0076186B"/>
    <w:rsid w:val="007618BA"/>
    <w:rsid w:val="00761BAC"/>
    <w:rsid w:val="00761FB0"/>
    <w:rsid w:val="00762199"/>
    <w:rsid w:val="007629A8"/>
    <w:rsid w:val="00762F7E"/>
    <w:rsid w:val="0076322A"/>
    <w:rsid w:val="00763382"/>
    <w:rsid w:val="00763738"/>
    <w:rsid w:val="0076376E"/>
    <w:rsid w:val="00763935"/>
    <w:rsid w:val="00763C09"/>
    <w:rsid w:val="00763CA9"/>
    <w:rsid w:val="00763D81"/>
    <w:rsid w:val="00764271"/>
    <w:rsid w:val="00764740"/>
    <w:rsid w:val="00764921"/>
    <w:rsid w:val="00764F71"/>
    <w:rsid w:val="00765096"/>
    <w:rsid w:val="007653ED"/>
    <w:rsid w:val="00765507"/>
    <w:rsid w:val="00765546"/>
    <w:rsid w:val="0076590B"/>
    <w:rsid w:val="00765B34"/>
    <w:rsid w:val="0076606A"/>
    <w:rsid w:val="0076642F"/>
    <w:rsid w:val="007667B8"/>
    <w:rsid w:val="007669E4"/>
    <w:rsid w:val="00766FF5"/>
    <w:rsid w:val="0076719D"/>
    <w:rsid w:val="007673D7"/>
    <w:rsid w:val="007673F7"/>
    <w:rsid w:val="00767671"/>
    <w:rsid w:val="0076779B"/>
    <w:rsid w:val="00767ECD"/>
    <w:rsid w:val="007703AA"/>
    <w:rsid w:val="00770422"/>
    <w:rsid w:val="007708F7"/>
    <w:rsid w:val="00770905"/>
    <w:rsid w:val="007709B7"/>
    <w:rsid w:val="00770AC0"/>
    <w:rsid w:val="0077183D"/>
    <w:rsid w:val="00771B86"/>
    <w:rsid w:val="00771C29"/>
    <w:rsid w:val="00771DC9"/>
    <w:rsid w:val="007720F0"/>
    <w:rsid w:val="007726DC"/>
    <w:rsid w:val="00772921"/>
    <w:rsid w:val="00772F13"/>
    <w:rsid w:val="00772F21"/>
    <w:rsid w:val="007732DE"/>
    <w:rsid w:val="007742D8"/>
    <w:rsid w:val="007746F5"/>
    <w:rsid w:val="00775304"/>
    <w:rsid w:val="00775B78"/>
    <w:rsid w:val="00775BA3"/>
    <w:rsid w:val="00775C9B"/>
    <w:rsid w:val="00776192"/>
    <w:rsid w:val="007767F0"/>
    <w:rsid w:val="00776AA3"/>
    <w:rsid w:val="00776EB3"/>
    <w:rsid w:val="00776FB4"/>
    <w:rsid w:val="007774E3"/>
    <w:rsid w:val="0077792F"/>
    <w:rsid w:val="00777EA1"/>
    <w:rsid w:val="0078019C"/>
    <w:rsid w:val="0078029E"/>
    <w:rsid w:val="00780346"/>
    <w:rsid w:val="00780BC8"/>
    <w:rsid w:val="00780F23"/>
    <w:rsid w:val="0078149C"/>
    <w:rsid w:val="007816D2"/>
    <w:rsid w:val="007819E9"/>
    <w:rsid w:val="007820D7"/>
    <w:rsid w:val="007822DC"/>
    <w:rsid w:val="00782396"/>
    <w:rsid w:val="0078262F"/>
    <w:rsid w:val="00782C81"/>
    <w:rsid w:val="00782CF2"/>
    <w:rsid w:val="00782DBA"/>
    <w:rsid w:val="007830E9"/>
    <w:rsid w:val="0078329B"/>
    <w:rsid w:val="007832F1"/>
    <w:rsid w:val="0078340F"/>
    <w:rsid w:val="00783789"/>
    <w:rsid w:val="00783C21"/>
    <w:rsid w:val="00783E94"/>
    <w:rsid w:val="00784587"/>
    <w:rsid w:val="007854E7"/>
    <w:rsid w:val="0078572B"/>
    <w:rsid w:val="007863E1"/>
    <w:rsid w:val="00786AF7"/>
    <w:rsid w:val="00786C7D"/>
    <w:rsid w:val="00786E5D"/>
    <w:rsid w:val="007871F7"/>
    <w:rsid w:val="00787229"/>
    <w:rsid w:val="007872C4"/>
    <w:rsid w:val="00787617"/>
    <w:rsid w:val="00787953"/>
    <w:rsid w:val="00790775"/>
    <w:rsid w:val="00790DBF"/>
    <w:rsid w:val="00790DFD"/>
    <w:rsid w:val="0079107F"/>
    <w:rsid w:val="007915C9"/>
    <w:rsid w:val="00791B11"/>
    <w:rsid w:val="00791BC8"/>
    <w:rsid w:val="007920BF"/>
    <w:rsid w:val="007922EA"/>
    <w:rsid w:val="00792920"/>
    <w:rsid w:val="007930BA"/>
    <w:rsid w:val="00793293"/>
    <w:rsid w:val="00793365"/>
    <w:rsid w:val="00793B0D"/>
    <w:rsid w:val="00793C31"/>
    <w:rsid w:val="00793FE2"/>
    <w:rsid w:val="00794025"/>
    <w:rsid w:val="0079407C"/>
    <w:rsid w:val="0079415A"/>
    <w:rsid w:val="00794618"/>
    <w:rsid w:val="007949E1"/>
    <w:rsid w:val="00794B13"/>
    <w:rsid w:val="00794D8C"/>
    <w:rsid w:val="00795228"/>
    <w:rsid w:val="0079533E"/>
    <w:rsid w:val="00795992"/>
    <w:rsid w:val="00795C5F"/>
    <w:rsid w:val="00795FF0"/>
    <w:rsid w:val="00796042"/>
    <w:rsid w:val="007965D1"/>
    <w:rsid w:val="00796950"/>
    <w:rsid w:val="007969A2"/>
    <w:rsid w:val="00796D14"/>
    <w:rsid w:val="00796FA5"/>
    <w:rsid w:val="007973A7"/>
    <w:rsid w:val="00797465"/>
    <w:rsid w:val="0079771B"/>
    <w:rsid w:val="00797870"/>
    <w:rsid w:val="0079798D"/>
    <w:rsid w:val="00797AD6"/>
    <w:rsid w:val="00797BE6"/>
    <w:rsid w:val="00797F48"/>
    <w:rsid w:val="007A0253"/>
    <w:rsid w:val="007A0BAF"/>
    <w:rsid w:val="007A1583"/>
    <w:rsid w:val="007A1A18"/>
    <w:rsid w:val="007A21DE"/>
    <w:rsid w:val="007A22BC"/>
    <w:rsid w:val="007A29B6"/>
    <w:rsid w:val="007A2B6B"/>
    <w:rsid w:val="007A3341"/>
    <w:rsid w:val="007A34EA"/>
    <w:rsid w:val="007A3788"/>
    <w:rsid w:val="007A3AB1"/>
    <w:rsid w:val="007A3E18"/>
    <w:rsid w:val="007A4930"/>
    <w:rsid w:val="007A49F5"/>
    <w:rsid w:val="007A4AD6"/>
    <w:rsid w:val="007A4B77"/>
    <w:rsid w:val="007A56D1"/>
    <w:rsid w:val="007A6034"/>
    <w:rsid w:val="007A608D"/>
    <w:rsid w:val="007A63B1"/>
    <w:rsid w:val="007A676F"/>
    <w:rsid w:val="007A6C78"/>
    <w:rsid w:val="007A7155"/>
    <w:rsid w:val="007A7158"/>
    <w:rsid w:val="007A7452"/>
    <w:rsid w:val="007A7980"/>
    <w:rsid w:val="007A7CA8"/>
    <w:rsid w:val="007A7FC9"/>
    <w:rsid w:val="007B0031"/>
    <w:rsid w:val="007B01B6"/>
    <w:rsid w:val="007B0746"/>
    <w:rsid w:val="007B0926"/>
    <w:rsid w:val="007B09B6"/>
    <w:rsid w:val="007B09EE"/>
    <w:rsid w:val="007B0FC3"/>
    <w:rsid w:val="007B1693"/>
    <w:rsid w:val="007B185C"/>
    <w:rsid w:val="007B1A76"/>
    <w:rsid w:val="007B2366"/>
    <w:rsid w:val="007B25D3"/>
    <w:rsid w:val="007B3561"/>
    <w:rsid w:val="007B398B"/>
    <w:rsid w:val="007B3A72"/>
    <w:rsid w:val="007B3ABA"/>
    <w:rsid w:val="007B3B74"/>
    <w:rsid w:val="007B4284"/>
    <w:rsid w:val="007B4522"/>
    <w:rsid w:val="007B48B9"/>
    <w:rsid w:val="007B4905"/>
    <w:rsid w:val="007B4B8D"/>
    <w:rsid w:val="007B4C88"/>
    <w:rsid w:val="007B506D"/>
    <w:rsid w:val="007B53EC"/>
    <w:rsid w:val="007B58A9"/>
    <w:rsid w:val="007B58CF"/>
    <w:rsid w:val="007B5B51"/>
    <w:rsid w:val="007B6258"/>
    <w:rsid w:val="007B630B"/>
    <w:rsid w:val="007B6541"/>
    <w:rsid w:val="007B65A0"/>
    <w:rsid w:val="007B6673"/>
    <w:rsid w:val="007B6D26"/>
    <w:rsid w:val="007B6EC7"/>
    <w:rsid w:val="007B707E"/>
    <w:rsid w:val="007B788B"/>
    <w:rsid w:val="007C04E5"/>
    <w:rsid w:val="007C089C"/>
    <w:rsid w:val="007C09F9"/>
    <w:rsid w:val="007C0B9D"/>
    <w:rsid w:val="007C0BCB"/>
    <w:rsid w:val="007C0CB4"/>
    <w:rsid w:val="007C0FEE"/>
    <w:rsid w:val="007C1233"/>
    <w:rsid w:val="007C12AF"/>
    <w:rsid w:val="007C1652"/>
    <w:rsid w:val="007C1950"/>
    <w:rsid w:val="007C2AFD"/>
    <w:rsid w:val="007C2E57"/>
    <w:rsid w:val="007C33F3"/>
    <w:rsid w:val="007C3B41"/>
    <w:rsid w:val="007C3DEA"/>
    <w:rsid w:val="007C4247"/>
    <w:rsid w:val="007C458B"/>
    <w:rsid w:val="007C460D"/>
    <w:rsid w:val="007C4775"/>
    <w:rsid w:val="007C49FC"/>
    <w:rsid w:val="007C4C62"/>
    <w:rsid w:val="007C4C7B"/>
    <w:rsid w:val="007C4FBF"/>
    <w:rsid w:val="007C52D4"/>
    <w:rsid w:val="007C536A"/>
    <w:rsid w:val="007C5B0E"/>
    <w:rsid w:val="007C5E51"/>
    <w:rsid w:val="007C5E85"/>
    <w:rsid w:val="007C636C"/>
    <w:rsid w:val="007C685B"/>
    <w:rsid w:val="007C6956"/>
    <w:rsid w:val="007C6C0F"/>
    <w:rsid w:val="007C6EE0"/>
    <w:rsid w:val="007C6EEB"/>
    <w:rsid w:val="007C7D9F"/>
    <w:rsid w:val="007D019A"/>
    <w:rsid w:val="007D02B3"/>
    <w:rsid w:val="007D07A9"/>
    <w:rsid w:val="007D092E"/>
    <w:rsid w:val="007D0CFA"/>
    <w:rsid w:val="007D12C0"/>
    <w:rsid w:val="007D1B16"/>
    <w:rsid w:val="007D1C9A"/>
    <w:rsid w:val="007D1F27"/>
    <w:rsid w:val="007D2120"/>
    <w:rsid w:val="007D2E56"/>
    <w:rsid w:val="007D31A0"/>
    <w:rsid w:val="007D31A8"/>
    <w:rsid w:val="007D3307"/>
    <w:rsid w:val="007D3314"/>
    <w:rsid w:val="007D3ABD"/>
    <w:rsid w:val="007D3B09"/>
    <w:rsid w:val="007D3C15"/>
    <w:rsid w:val="007D4CA7"/>
    <w:rsid w:val="007D4DA7"/>
    <w:rsid w:val="007D4FD9"/>
    <w:rsid w:val="007D52E2"/>
    <w:rsid w:val="007D5642"/>
    <w:rsid w:val="007D5836"/>
    <w:rsid w:val="007D5DD4"/>
    <w:rsid w:val="007D628D"/>
    <w:rsid w:val="007D65DF"/>
    <w:rsid w:val="007D7DA0"/>
    <w:rsid w:val="007E0268"/>
    <w:rsid w:val="007E0331"/>
    <w:rsid w:val="007E096E"/>
    <w:rsid w:val="007E0D0B"/>
    <w:rsid w:val="007E0DC0"/>
    <w:rsid w:val="007E11F1"/>
    <w:rsid w:val="007E14C2"/>
    <w:rsid w:val="007E14F1"/>
    <w:rsid w:val="007E1617"/>
    <w:rsid w:val="007E1808"/>
    <w:rsid w:val="007E1959"/>
    <w:rsid w:val="007E197D"/>
    <w:rsid w:val="007E1D7E"/>
    <w:rsid w:val="007E21CB"/>
    <w:rsid w:val="007E2AB2"/>
    <w:rsid w:val="007E2E88"/>
    <w:rsid w:val="007E2EF6"/>
    <w:rsid w:val="007E2F2E"/>
    <w:rsid w:val="007E2FD1"/>
    <w:rsid w:val="007E3597"/>
    <w:rsid w:val="007E3616"/>
    <w:rsid w:val="007E410D"/>
    <w:rsid w:val="007E449B"/>
    <w:rsid w:val="007E4A5B"/>
    <w:rsid w:val="007E4FD2"/>
    <w:rsid w:val="007E5226"/>
    <w:rsid w:val="007E52B0"/>
    <w:rsid w:val="007E6324"/>
    <w:rsid w:val="007E64C8"/>
    <w:rsid w:val="007E683B"/>
    <w:rsid w:val="007E6A1F"/>
    <w:rsid w:val="007E6B6C"/>
    <w:rsid w:val="007E6D8D"/>
    <w:rsid w:val="007E6DAF"/>
    <w:rsid w:val="007E72B5"/>
    <w:rsid w:val="007E752E"/>
    <w:rsid w:val="007E765E"/>
    <w:rsid w:val="007E76E2"/>
    <w:rsid w:val="007E76EA"/>
    <w:rsid w:val="007E7BBC"/>
    <w:rsid w:val="007E7ED3"/>
    <w:rsid w:val="007F047B"/>
    <w:rsid w:val="007F0887"/>
    <w:rsid w:val="007F09C8"/>
    <w:rsid w:val="007F0CDD"/>
    <w:rsid w:val="007F17DC"/>
    <w:rsid w:val="007F1885"/>
    <w:rsid w:val="007F1A52"/>
    <w:rsid w:val="007F21A0"/>
    <w:rsid w:val="007F267A"/>
    <w:rsid w:val="007F288D"/>
    <w:rsid w:val="007F2B9D"/>
    <w:rsid w:val="007F3615"/>
    <w:rsid w:val="007F369E"/>
    <w:rsid w:val="007F4464"/>
    <w:rsid w:val="007F476C"/>
    <w:rsid w:val="007F4DDC"/>
    <w:rsid w:val="007F51AF"/>
    <w:rsid w:val="007F5612"/>
    <w:rsid w:val="007F5743"/>
    <w:rsid w:val="007F5CD3"/>
    <w:rsid w:val="007F5CDA"/>
    <w:rsid w:val="007F5EE8"/>
    <w:rsid w:val="007F6124"/>
    <w:rsid w:val="007F63D7"/>
    <w:rsid w:val="007F67BE"/>
    <w:rsid w:val="007F6D85"/>
    <w:rsid w:val="007F6DF9"/>
    <w:rsid w:val="007F6FFD"/>
    <w:rsid w:val="007F725A"/>
    <w:rsid w:val="007F731A"/>
    <w:rsid w:val="007F763F"/>
    <w:rsid w:val="007F7651"/>
    <w:rsid w:val="007F796E"/>
    <w:rsid w:val="007F7F44"/>
    <w:rsid w:val="008001AE"/>
    <w:rsid w:val="0080026A"/>
    <w:rsid w:val="00800873"/>
    <w:rsid w:val="00800F02"/>
    <w:rsid w:val="0080115D"/>
    <w:rsid w:val="008011D9"/>
    <w:rsid w:val="008018C4"/>
    <w:rsid w:val="00801A1D"/>
    <w:rsid w:val="00801BFC"/>
    <w:rsid w:val="008025A0"/>
    <w:rsid w:val="008028EF"/>
    <w:rsid w:val="008029E0"/>
    <w:rsid w:val="00802A7F"/>
    <w:rsid w:val="00802AC9"/>
    <w:rsid w:val="00802C70"/>
    <w:rsid w:val="0080319F"/>
    <w:rsid w:val="00803F30"/>
    <w:rsid w:val="008042A1"/>
    <w:rsid w:val="008043B1"/>
    <w:rsid w:val="008044C1"/>
    <w:rsid w:val="008044E3"/>
    <w:rsid w:val="0080522B"/>
    <w:rsid w:val="008059DD"/>
    <w:rsid w:val="00805B98"/>
    <w:rsid w:val="00805E81"/>
    <w:rsid w:val="008065A8"/>
    <w:rsid w:val="00806F7A"/>
    <w:rsid w:val="008073FD"/>
    <w:rsid w:val="00807E49"/>
    <w:rsid w:val="00810341"/>
    <w:rsid w:val="0081037D"/>
    <w:rsid w:val="00810776"/>
    <w:rsid w:val="008109C3"/>
    <w:rsid w:val="00810A38"/>
    <w:rsid w:val="00810A3B"/>
    <w:rsid w:val="00811190"/>
    <w:rsid w:val="00811DA4"/>
    <w:rsid w:val="008121E6"/>
    <w:rsid w:val="0081228D"/>
    <w:rsid w:val="00812596"/>
    <w:rsid w:val="00812CC2"/>
    <w:rsid w:val="008130DB"/>
    <w:rsid w:val="00813633"/>
    <w:rsid w:val="00813B87"/>
    <w:rsid w:val="00813C85"/>
    <w:rsid w:val="00813D5A"/>
    <w:rsid w:val="00814209"/>
    <w:rsid w:val="00814229"/>
    <w:rsid w:val="00814408"/>
    <w:rsid w:val="00814519"/>
    <w:rsid w:val="008146A9"/>
    <w:rsid w:val="00814881"/>
    <w:rsid w:val="00814AB9"/>
    <w:rsid w:val="0081534E"/>
    <w:rsid w:val="008158EE"/>
    <w:rsid w:val="00815AC9"/>
    <w:rsid w:val="008161B7"/>
    <w:rsid w:val="0081640C"/>
    <w:rsid w:val="008168B8"/>
    <w:rsid w:val="00816A08"/>
    <w:rsid w:val="008171B2"/>
    <w:rsid w:val="00820007"/>
    <w:rsid w:val="008203EC"/>
    <w:rsid w:val="00820505"/>
    <w:rsid w:val="0082059D"/>
    <w:rsid w:val="0082096C"/>
    <w:rsid w:val="00820A65"/>
    <w:rsid w:val="00820DE9"/>
    <w:rsid w:val="00820EAB"/>
    <w:rsid w:val="00820ED9"/>
    <w:rsid w:val="00821092"/>
    <w:rsid w:val="00821095"/>
    <w:rsid w:val="008212F0"/>
    <w:rsid w:val="008218EA"/>
    <w:rsid w:val="00821AF4"/>
    <w:rsid w:val="00821B0D"/>
    <w:rsid w:val="00822219"/>
    <w:rsid w:val="0082297E"/>
    <w:rsid w:val="00822BC0"/>
    <w:rsid w:val="00823180"/>
    <w:rsid w:val="0082362C"/>
    <w:rsid w:val="008236FB"/>
    <w:rsid w:val="008254B1"/>
    <w:rsid w:val="008257DE"/>
    <w:rsid w:val="008259AE"/>
    <w:rsid w:val="008259F4"/>
    <w:rsid w:val="00825CD2"/>
    <w:rsid w:val="0082630F"/>
    <w:rsid w:val="008267D2"/>
    <w:rsid w:val="008269A8"/>
    <w:rsid w:val="00826D0F"/>
    <w:rsid w:val="00827080"/>
    <w:rsid w:val="00827666"/>
    <w:rsid w:val="00827B75"/>
    <w:rsid w:val="00827BAF"/>
    <w:rsid w:val="008300A4"/>
    <w:rsid w:val="00830545"/>
    <w:rsid w:val="00830563"/>
    <w:rsid w:val="008306C0"/>
    <w:rsid w:val="00831027"/>
    <w:rsid w:val="0083115F"/>
    <w:rsid w:val="008311FC"/>
    <w:rsid w:val="0083158F"/>
    <w:rsid w:val="00831787"/>
    <w:rsid w:val="00831808"/>
    <w:rsid w:val="00831981"/>
    <w:rsid w:val="00831A27"/>
    <w:rsid w:val="00831BBA"/>
    <w:rsid w:val="00831C93"/>
    <w:rsid w:val="00831DC6"/>
    <w:rsid w:val="008321C6"/>
    <w:rsid w:val="008321C7"/>
    <w:rsid w:val="0083244B"/>
    <w:rsid w:val="00832A1F"/>
    <w:rsid w:val="00832E82"/>
    <w:rsid w:val="00832FD0"/>
    <w:rsid w:val="0083339E"/>
    <w:rsid w:val="0083388C"/>
    <w:rsid w:val="00833C38"/>
    <w:rsid w:val="00833F02"/>
    <w:rsid w:val="0083400C"/>
    <w:rsid w:val="00834205"/>
    <w:rsid w:val="008344A9"/>
    <w:rsid w:val="0083461B"/>
    <w:rsid w:val="008349E8"/>
    <w:rsid w:val="00834A79"/>
    <w:rsid w:val="00835547"/>
    <w:rsid w:val="008356FC"/>
    <w:rsid w:val="0083583A"/>
    <w:rsid w:val="00835ACB"/>
    <w:rsid w:val="00835ADB"/>
    <w:rsid w:val="008364C0"/>
    <w:rsid w:val="008368CD"/>
    <w:rsid w:val="0083729A"/>
    <w:rsid w:val="0083753D"/>
    <w:rsid w:val="00837CC5"/>
    <w:rsid w:val="0084007D"/>
    <w:rsid w:val="00840620"/>
    <w:rsid w:val="00841140"/>
    <w:rsid w:val="00841149"/>
    <w:rsid w:val="00841316"/>
    <w:rsid w:val="00841397"/>
    <w:rsid w:val="00842B78"/>
    <w:rsid w:val="00843125"/>
    <w:rsid w:val="00843314"/>
    <w:rsid w:val="00843406"/>
    <w:rsid w:val="00843454"/>
    <w:rsid w:val="00843724"/>
    <w:rsid w:val="00843C45"/>
    <w:rsid w:val="008440E4"/>
    <w:rsid w:val="008441F4"/>
    <w:rsid w:val="0084422C"/>
    <w:rsid w:val="008443DF"/>
    <w:rsid w:val="0084483B"/>
    <w:rsid w:val="00844D3F"/>
    <w:rsid w:val="00845403"/>
    <w:rsid w:val="00847323"/>
    <w:rsid w:val="008473F2"/>
    <w:rsid w:val="0084743F"/>
    <w:rsid w:val="00847599"/>
    <w:rsid w:val="00850657"/>
    <w:rsid w:val="00850A38"/>
    <w:rsid w:val="0085142B"/>
    <w:rsid w:val="008517BE"/>
    <w:rsid w:val="008519AD"/>
    <w:rsid w:val="008527EA"/>
    <w:rsid w:val="00852BB1"/>
    <w:rsid w:val="00852F2E"/>
    <w:rsid w:val="00853377"/>
    <w:rsid w:val="00854543"/>
    <w:rsid w:val="00854593"/>
    <w:rsid w:val="0085460D"/>
    <w:rsid w:val="00854D79"/>
    <w:rsid w:val="00855032"/>
    <w:rsid w:val="0085531C"/>
    <w:rsid w:val="00855459"/>
    <w:rsid w:val="00855790"/>
    <w:rsid w:val="008558C9"/>
    <w:rsid w:val="00855AC9"/>
    <w:rsid w:val="008567C3"/>
    <w:rsid w:val="00856F53"/>
    <w:rsid w:val="00857167"/>
    <w:rsid w:val="0085746D"/>
    <w:rsid w:val="00857D13"/>
    <w:rsid w:val="00857F1F"/>
    <w:rsid w:val="00857FFC"/>
    <w:rsid w:val="00860177"/>
    <w:rsid w:val="008601CF"/>
    <w:rsid w:val="00860F8C"/>
    <w:rsid w:val="00860F9A"/>
    <w:rsid w:val="00861553"/>
    <w:rsid w:val="00861DD4"/>
    <w:rsid w:val="008623F1"/>
    <w:rsid w:val="00862840"/>
    <w:rsid w:val="00862C18"/>
    <w:rsid w:val="00862C5F"/>
    <w:rsid w:val="00862E4D"/>
    <w:rsid w:val="00863187"/>
    <w:rsid w:val="008637D4"/>
    <w:rsid w:val="00864130"/>
    <w:rsid w:val="00864391"/>
    <w:rsid w:val="008649E2"/>
    <w:rsid w:val="00864E41"/>
    <w:rsid w:val="00865C65"/>
    <w:rsid w:val="00865DF8"/>
    <w:rsid w:val="00865F60"/>
    <w:rsid w:val="008664EA"/>
    <w:rsid w:val="00866728"/>
    <w:rsid w:val="008667F0"/>
    <w:rsid w:val="00867A27"/>
    <w:rsid w:val="0087085C"/>
    <w:rsid w:val="00870E34"/>
    <w:rsid w:val="00870E42"/>
    <w:rsid w:val="0087116F"/>
    <w:rsid w:val="0087155C"/>
    <w:rsid w:val="008715AF"/>
    <w:rsid w:val="00871A06"/>
    <w:rsid w:val="00871A61"/>
    <w:rsid w:val="00871CE1"/>
    <w:rsid w:val="008721A7"/>
    <w:rsid w:val="008728BD"/>
    <w:rsid w:val="0087291A"/>
    <w:rsid w:val="00872A16"/>
    <w:rsid w:val="00872A4A"/>
    <w:rsid w:val="00872EC1"/>
    <w:rsid w:val="00873AE4"/>
    <w:rsid w:val="00873F49"/>
    <w:rsid w:val="008746ED"/>
    <w:rsid w:val="00874742"/>
    <w:rsid w:val="00874A53"/>
    <w:rsid w:val="00875229"/>
    <w:rsid w:val="00875727"/>
    <w:rsid w:val="00875768"/>
    <w:rsid w:val="00875876"/>
    <w:rsid w:val="00875C50"/>
    <w:rsid w:val="00876121"/>
    <w:rsid w:val="008768B5"/>
    <w:rsid w:val="008768EE"/>
    <w:rsid w:val="00876B21"/>
    <w:rsid w:val="00876D6E"/>
    <w:rsid w:val="00876DD6"/>
    <w:rsid w:val="0087757C"/>
    <w:rsid w:val="008778B2"/>
    <w:rsid w:val="00877C02"/>
    <w:rsid w:val="00877D7B"/>
    <w:rsid w:val="00877E92"/>
    <w:rsid w:val="00880048"/>
    <w:rsid w:val="00880374"/>
    <w:rsid w:val="008803DE"/>
    <w:rsid w:val="00880468"/>
    <w:rsid w:val="008804BD"/>
    <w:rsid w:val="008808DA"/>
    <w:rsid w:val="008809B4"/>
    <w:rsid w:val="00880AD9"/>
    <w:rsid w:val="00880AE3"/>
    <w:rsid w:val="00880EC8"/>
    <w:rsid w:val="0088161E"/>
    <w:rsid w:val="00881714"/>
    <w:rsid w:val="0088186F"/>
    <w:rsid w:val="00882443"/>
    <w:rsid w:val="0088268F"/>
    <w:rsid w:val="00882693"/>
    <w:rsid w:val="008826FE"/>
    <w:rsid w:val="008828D4"/>
    <w:rsid w:val="00882AA1"/>
    <w:rsid w:val="00882DA9"/>
    <w:rsid w:val="008832CE"/>
    <w:rsid w:val="008837EB"/>
    <w:rsid w:val="0088392B"/>
    <w:rsid w:val="00883C9C"/>
    <w:rsid w:val="00883EB0"/>
    <w:rsid w:val="00883F38"/>
    <w:rsid w:val="008847D0"/>
    <w:rsid w:val="008849D2"/>
    <w:rsid w:val="00885186"/>
    <w:rsid w:val="008854AC"/>
    <w:rsid w:val="00885506"/>
    <w:rsid w:val="00885818"/>
    <w:rsid w:val="008859FF"/>
    <w:rsid w:val="00885AD8"/>
    <w:rsid w:val="00885C70"/>
    <w:rsid w:val="00885C78"/>
    <w:rsid w:val="00886241"/>
    <w:rsid w:val="0088635D"/>
    <w:rsid w:val="00886678"/>
    <w:rsid w:val="008867FC"/>
    <w:rsid w:val="00886ABE"/>
    <w:rsid w:val="00887280"/>
    <w:rsid w:val="00887AFD"/>
    <w:rsid w:val="0089002C"/>
    <w:rsid w:val="008902A8"/>
    <w:rsid w:val="00890347"/>
    <w:rsid w:val="008903AC"/>
    <w:rsid w:val="008906B0"/>
    <w:rsid w:val="00890829"/>
    <w:rsid w:val="00890EED"/>
    <w:rsid w:val="00891191"/>
    <w:rsid w:val="0089129A"/>
    <w:rsid w:val="008912AC"/>
    <w:rsid w:val="00891F05"/>
    <w:rsid w:val="008920D5"/>
    <w:rsid w:val="00892101"/>
    <w:rsid w:val="008925D8"/>
    <w:rsid w:val="00892FEA"/>
    <w:rsid w:val="008930F9"/>
    <w:rsid w:val="00893203"/>
    <w:rsid w:val="00893247"/>
    <w:rsid w:val="00893338"/>
    <w:rsid w:val="00893551"/>
    <w:rsid w:val="0089356F"/>
    <w:rsid w:val="008942AE"/>
    <w:rsid w:val="00894516"/>
    <w:rsid w:val="0089493B"/>
    <w:rsid w:val="00894A99"/>
    <w:rsid w:val="0089531C"/>
    <w:rsid w:val="008953A2"/>
    <w:rsid w:val="00895559"/>
    <w:rsid w:val="00895DBA"/>
    <w:rsid w:val="00896379"/>
    <w:rsid w:val="00896CBC"/>
    <w:rsid w:val="00896E3D"/>
    <w:rsid w:val="008970E0"/>
    <w:rsid w:val="00897337"/>
    <w:rsid w:val="008973C0"/>
    <w:rsid w:val="00897566"/>
    <w:rsid w:val="00897754"/>
    <w:rsid w:val="008979C6"/>
    <w:rsid w:val="00897D08"/>
    <w:rsid w:val="00897DDC"/>
    <w:rsid w:val="00897F8A"/>
    <w:rsid w:val="008A066D"/>
    <w:rsid w:val="008A06C6"/>
    <w:rsid w:val="008A07C0"/>
    <w:rsid w:val="008A1160"/>
    <w:rsid w:val="008A14E1"/>
    <w:rsid w:val="008A16A4"/>
    <w:rsid w:val="008A176D"/>
    <w:rsid w:val="008A1814"/>
    <w:rsid w:val="008A19EA"/>
    <w:rsid w:val="008A2172"/>
    <w:rsid w:val="008A2410"/>
    <w:rsid w:val="008A277E"/>
    <w:rsid w:val="008A2C0F"/>
    <w:rsid w:val="008A2D28"/>
    <w:rsid w:val="008A3072"/>
    <w:rsid w:val="008A31C2"/>
    <w:rsid w:val="008A3627"/>
    <w:rsid w:val="008A392B"/>
    <w:rsid w:val="008A3B10"/>
    <w:rsid w:val="008A3E4F"/>
    <w:rsid w:val="008A4D15"/>
    <w:rsid w:val="008A51AA"/>
    <w:rsid w:val="008A54FC"/>
    <w:rsid w:val="008A5664"/>
    <w:rsid w:val="008A58D2"/>
    <w:rsid w:val="008A5CB3"/>
    <w:rsid w:val="008A6074"/>
    <w:rsid w:val="008A62EC"/>
    <w:rsid w:val="008A636B"/>
    <w:rsid w:val="008A6883"/>
    <w:rsid w:val="008A6EB3"/>
    <w:rsid w:val="008A70E6"/>
    <w:rsid w:val="008A7418"/>
    <w:rsid w:val="008A7558"/>
    <w:rsid w:val="008A78F0"/>
    <w:rsid w:val="008A7A84"/>
    <w:rsid w:val="008A7CC8"/>
    <w:rsid w:val="008A7D97"/>
    <w:rsid w:val="008A7FD9"/>
    <w:rsid w:val="008B0073"/>
    <w:rsid w:val="008B0127"/>
    <w:rsid w:val="008B069F"/>
    <w:rsid w:val="008B0900"/>
    <w:rsid w:val="008B0A40"/>
    <w:rsid w:val="008B0A99"/>
    <w:rsid w:val="008B0AB1"/>
    <w:rsid w:val="008B0DF7"/>
    <w:rsid w:val="008B0EE8"/>
    <w:rsid w:val="008B1597"/>
    <w:rsid w:val="008B23AE"/>
    <w:rsid w:val="008B3138"/>
    <w:rsid w:val="008B33A9"/>
    <w:rsid w:val="008B3C3B"/>
    <w:rsid w:val="008B434E"/>
    <w:rsid w:val="008B4590"/>
    <w:rsid w:val="008B49A5"/>
    <w:rsid w:val="008B4A89"/>
    <w:rsid w:val="008B4BEE"/>
    <w:rsid w:val="008B4D95"/>
    <w:rsid w:val="008B503F"/>
    <w:rsid w:val="008B561E"/>
    <w:rsid w:val="008B59AC"/>
    <w:rsid w:val="008B5B83"/>
    <w:rsid w:val="008B5C0D"/>
    <w:rsid w:val="008B5CBE"/>
    <w:rsid w:val="008B5CE2"/>
    <w:rsid w:val="008B5D35"/>
    <w:rsid w:val="008B642F"/>
    <w:rsid w:val="008B6916"/>
    <w:rsid w:val="008B6E98"/>
    <w:rsid w:val="008B7063"/>
    <w:rsid w:val="008B7310"/>
    <w:rsid w:val="008B7735"/>
    <w:rsid w:val="008B79E8"/>
    <w:rsid w:val="008C0224"/>
    <w:rsid w:val="008C05DD"/>
    <w:rsid w:val="008C0882"/>
    <w:rsid w:val="008C14A3"/>
    <w:rsid w:val="008C1834"/>
    <w:rsid w:val="008C18E9"/>
    <w:rsid w:val="008C1A02"/>
    <w:rsid w:val="008C1A65"/>
    <w:rsid w:val="008C1B29"/>
    <w:rsid w:val="008C1F28"/>
    <w:rsid w:val="008C22B3"/>
    <w:rsid w:val="008C24DD"/>
    <w:rsid w:val="008C2504"/>
    <w:rsid w:val="008C2681"/>
    <w:rsid w:val="008C2768"/>
    <w:rsid w:val="008C2D57"/>
    <w:rsid w:val="008C3883"/>
    <w:rsid w:val="008C3943"/>
    <w:rsid w:val="008C4321"/>
    <w:rsid w:val="008C4449"/>
    <w:rsid w:val="008C4BD5"/>
    <w:rsid w:val="008C533B"/>
    <w:rsid w:val="008C61BB"/>
    <w:rsid w:val="008C6497"/>
    <w:rsid w:val="008C69C0"/>
    <w:rsid w:val="008C6A40"/>
    <w:rsid w:val="008C700D"/>
    <w:rsid w:val="008C7B6D"/>
    <w:rsid w:val="008D029C"/>
    <w:rsid w:val="008D0486"/>
    <w:rsid w:val="008D0552"/>
    <w:rsid w:val="008D0759"/>
    <w:rsid w:val="008D08B0"/>
    <w:rsid w:val="008D0CD1"/>
    <w:rsid w:val="008D0E7D"/>
    <w:rsid w:val="008D22E5"/>
    <w:rsid w:val="008D267E"/>
    <w:rsid w:val="008D287F"/>
    <w:rsid w:val="008D29C7"/>
    <w:rsid w:val="008D2E22"/>
    <w:rsid w:val="008D2E79"/>
    <w:rsid w:val="008D3692"/>
    <w:rsid w:val="008D3706"/>
    <w:rsid w:val="008D38C5"/>
    <w:rsid w:val="008D46F2"/>
    <w:rsid w:val="008D47C3"/>
    <w:rsid w:val="008D495C"/>
    <w:rsid w:val="008D4B86"/>
    <w:rsid w:val="008D4BD7"/>
    <w:rsid w:val="008D4BF7"/>
    <w:rsid w:val="008D52DB"/>
    <w:rsid w:val="008D5BD4"/>
    <w:rsid w:val="008D5C12"/>
    <w:rsid w:val="008D5E29"/>
    <w:rsid w:val="008D5F59"/>
    <w:rsid w:val="008D65F1"/>
    <w:rsid w:val="008D674C"/>
    <w:rsid w:val="008D6EC9"/>
    <w:rsid w:val="008D7414"/>
    <w:rsid w:val="008D795D"/>
    <w:rsid w:val="008D7AA2"/>
    <w:rsid w:val="008E0115"/>
    <w:rsid w:val="008E08C5"/>
    <w:rsid w:val="008E0BE2"/>
    <w:rsid w:val="008E121D"/>
    <w:rsid w:val="008E127E"/>
    <w:rsid w:val="008E1342"/>
    <w:rsid w:val="008E1F60"/>
    <w:rsid w:val="008E2109"/>
    <w:rsid w:val="008E25EF"/>
    <w:rsid w:val="008E3932"/>
    <w:rsid w:val="008E3F56"/>
    <w:rsid w:val="008E45BC"/>
    <w:rsid w:val="008E484D"/>
    <w:rsid w:val="008E4B6E"/>
    <w:rsid w:val="008E4E30"/>
    <w:rsid w:val="008E507E"/>
    <w:rsid w:val="008E54D1"/>
    <w:rsid w:val="008E56D6"/>
    <w:rsid w:val="008E6178"/>
    <w:rsid w:val="008E624A"/>
    <w:rsid w:val="008E678B"/>
    <w:rsid w:val="008E6C8A"/>
    <w:rsid w:val="008E6CA0"/>
    <w:rsid w:val="008E6E83"/>
    <w:rsid w:val="008E6EE0"/>
    <w:rsid w:val="008E7120"/>
    <w:rsid w:val="008E75EE"/>
    <w:rsid w:val="008E7659"/>
    <w:rsid w:val="008E7666"/>
    <w:rsid w:val="008E7995"/>
    <w:rsid w:val="008E7B4B"/>
    <w:rsid w:val="008E7BF7"/>
    <w:rsid w:val="008E7C2D"/>
    <w:rsid w:val="008E7E8D"/>
    <w:rsid w:val="008E7F34"/>
    <w:rsid w:val="008F07A2"/>
    <w:rsid w:val="008F0A06"/>
    <w:rsid w:val="008F1205"/>
    <w:rsid w:val="008F1429"/>
    <w:rsid w:val="008F150E"/>
    <w:rsid w:val="008F17CE"/>
    <w:rsid w:val="008F23AA"/>
    <w:rsid w:val="008F2887"/>
    <w:rsid w:val="008F297B"/>
    <w:rsid w:val="008F3009"/>
    <w:rsid w:val="008F3153"/>
    <w:rsid w:val="008F3192"/>
    <w:rsid w:val="008F3335"/>
    <w:rsid w:val="008F335B"/>
    <w:rsid w:val="008F3423"/>
    <w:rsid w:val="008F367B"/>
    <w:rsid w:val="008F3992"/>
    <w:rsid w:val="008F3A0A"/>
    <w:rsid w:val="008F3A46"/>
    <w:rsid w:val="008F3B0F"/>
    <w:rsid w:val="008F3BB3"/>
    <w:rsid w:val="008F3DCF"/>
    <w:rsid w:val="008F3F41"/>
    <w:rsid w:val="008F4038"/>
    <w:rsid w:val="008F4098"/>
    <w:rsid w:val="008F409A"/>
    <w:rsid w:val="008F410E"/>
    <w:rsid w:val="008F430C"/>
    <w:rsid w:val="008F434D"/>
    <w:rsid w:val="008F4426"/>
    <w:rsid w:val="008F4C00"/>
    <w:rsid w:val="008F56B5"/>
    <w:rsid w:val="008F5894"/>
    <w:rsid w:val="008F5F5D"/>
    <w:rsid w:val="008F6099"/>
    <w:rsid w:val="008F616A"/>
    <w:rsid w:val="008F63D2"/>
    <w:rsid w:val="008F6BDF"/>
    <w:rsid w:val="008F6DDE"/>
    <w:rsid w:val="008F731A"/>
    <w:rsid w:val="008F749E"/>
    <w:rsid w:val="008F75A7"/>
    <w:rsid w:val="008F763A"/>
    <w:rsid w:val="008F7965"/>
    <w:rsid w:val="008F7B11"/>
    <w:rsid w:val="009006E7"/>
    <w:rsid w:val="009008D3"/>
    <w:rsid w:val="00900BBB"/>
    <w:rsid w:val="00900E8C"/>
    <w:rsid w:val="009010D3"/>
    <w:rsid w:val="00901EBA"/>
    <w:rsid w:val="00901FE8"/>
    <w:rsid w:val="009021E8"/>
    <w:rsid w:val="0090232B"/>
    <w:rsid w:val="009024D5"/>
    <w:rsid w:val="0090257C"/>
    <w:rsid w:val="00902619"/>
    <w:rsid w:val="00902655"/>
    <w:rsid w:val="00902D52"/>
    <w:rsid w:val="00903408"/>
    <w:rsid w:val="00903507"/>
    <w:rsid w:val="00903836"/>
    <w:rsid w:val="00903B71"/>
    <w:rsid w:val="00903BA4"/>
    <w:rsid w:val="00903C22"/>
    <w:rsid w:val="00903D51"/>
    <w:rsid w:val="009040E2"/>
    <w:rsid w:val="009041B9"/>
    <w:rsid w:val="00904285"/>
    <w:rsid w:val="009043EA"/>
    <w:rsid w:val="009044BF"/>
    <w:rsid w:val="00904621"/>
    <w:rsid w:val="00904658"/>
    <w:rsid w:val="0090467C"/>
    <w:rsid w:val="00904B66"/>
    <w:rsid w:val="00905012"/>
    <w:rsid w:val="00905357"/>
    <w:rsid w:val="0090583F"/>
    <w:rsid w:val="00905972"/>
    <w:rsid w:val="00906694"/>
    <w:rsid w:val="00907038"/>
    <w:rsid w:val="0090725B"/>
    <w:rsid w:val="009079B5"/>
    <w:rsid w:val="00907A66"/>
    <w:rsid w:val="00907D79"/>
    <w:rsid w:val="009100F8"/>
    <w:rsid w:val="00910926"/>
    <w:rsid w:val="00910A1D"/>
    <w:rsid w:val="009113F8"/>
    <w:rsid w:val="00911950"/>
    <w:rsid w:val="00911A6D"/>
    <w:rsid w:val="009123FE"/>
    <w:rsid w:val="0091246A"/>
    <w:rsid w:val="00912798"/>
    <w:rsid w:val="00912916"/>
    <w:rsid w:val="0091358D"/>
    <w:rsid w:val="009135E0"/>
    <w:rsid w:val="0091384D"/>
    <w:rsid w:val="00913A43"/>
    <w:rsid w:val="00913B21"/>
    <w:rsid w:val="009142CC"/>
    <w:rsid w:val="00914E25"/>
    <w:rsid w:val="00915035"/>
    <w:rsid w:val="009156B0"/>
    <w:rsid w:val="00915770"/>
    <w:rsid w:val="009157FF"/>
    <w:rsid w:val="0091588D"/>
    <w:rsid w:val="0091654F"/>
    <w:rsid w:val="009168A6"/>
    <w:rsid w:val="00916BCD"/>
    <w:rsid w:val="00917033"/>
    <w:rsid w:val="0091741D"/>
    <w:rsid w:val="009203B4"/>
    <w:rsid w:val="009203D5"/>
    <w:rsid w:val="0092046B"/>
    <w:rsid w:val="0092057D"/>
    <w:rsid w:val="0092074E"/>
    <w:rsid w:val="00920CFB"/>
    <w:rsid w:val="00920D98"/>
    <w:rsid w:val="00920DD9"/>
    <w:rsid w:val="00920DDC"/>
    <w:rsid w:val="00921341"/>
    <w:rsid w:val="009213C1"/>
    <w:rsid w:val="00921B15"/>
    <w:rsid w:val="0092215A"/>
    <w:rsid w:val="009221FE"/>
    <w:rsid w:val="00922774"/>
    <w:rsid w:val="00922817"/>
    <w:rsid w:val="0092282A"/>
    <w:rsid w:val="009229CD"/>
    <w:rsid w:val="00922BD7"/>
    <w:rsid w:val="00923452"/>
    <w:rsid w:val="00923467"/>
    <w:rsid w:val="0092365B"/>
    <w:rsid w:val="00923951"/>
    <w:rsid w:val="00923BCC"/>
    <w:rsid w:val="00923BD3"/>
    <w:rsid w:val="00924409"/>
    <w:rsid w:val="00924822"/>
    <w:rsid w:val="009250A2"/>
    <w:rsid w:val="00925A71"/>
    <w:rsid w:val="00925ADC"/>
    <w:rsid w:val="00926579"/>
    <w:rsid w:val="0092697C"/>
    <w:rsid w:val="0092769A"/>
    <w:rsid w:val="009277F6"/>
    <w:rsid w:val="009302E1"/>
    <w:rsid w:val="00930384"/>
    <w:rsid w:val="009304FC"/>
    <w:rsid w:val="00930720"/>
    <w:rsid w:val="009308A7"/>
    <w:rsid w:val="00930A84"/>
    <w:rsid w:val="00930AE3"/>
    <w:rsid w:val="009310BB"/>
    <w:rsid w:val="0093129A"/>
    <w:rsid w:val="009312EE"/>
    <w:rsid w:val="00931890"/>
    <w:rsid w:val="00931EA5"/>
    <w:rsid w:val="009328CD"/>
    <w:rsid w:val="00932AC9"/>
    <w:rsid w:val="00932B2F"/>
    <w:rsid w:val="00932D2D"/>
    <w:rsid w:val="00933099"/>
    <w:rsid w:val="009335FD"/>
    <w:rsid w:val="00933661"/>
    <w:rsid w:val="00933BC6"/>
    <w:rsid w:val="00933FB7"/>
    <w:rsid w:val="00934216"/>
    <w:rsid w:val="00934943"/>
    <w:rsid w:val="00934D4A"/>
    <w:rsid w:val="0093519D"/>
    <w:rsid w:val="0093560F"/>
    <w:rsid w:val="00935664"/>
    <w:rsid w:val="0093639F"/>
    <w:rsid w:val="009365D3"/>
    <w:rsid w:val="00936A0A"/>
    <w:rsid w:val="009371DA"/>
    <w:rsid w:val="0093745A"/>
    <w:rsid w:val="00937998"/>
    <w:rsid w:val="00937A3B"/>
    <w:rsid w:val="009404B8"/>
    <w:rsid w:val="00940650"/>
    <w:rsid w:val="00940AB6"/>
    <w:rsid w:val="009411B7"/>
    <w:rsid w:val="00941C26"/>
    <w:rsid w:val="00942957"/>
    <w:rsid w:val="00942DC2"/>
    <w:rsid w:val="0094306B"/>
    <w:rsid w:val="00943426"/>
    <w:rsid w:val="009434AD"/>
    <w:rsid w:val="0094355C"/>
    <w:rsid w:val="00943BCB"/>
    <w:rsid w:val="00944617"/>
    <w:rsid w:val="009446A4"/>
    <w:rsid w:val="00944A68"/>
    <w:rsid w:val="00944A7E"/>
    <w:rsid w:val="00944A90"/>
    <w:rsid w:val="00944B8D"/>
    <w:rsid w:val="00944B98"/>
    <w:rsid w:val="00944DB7"/>
    <w:rsid w:val="009452B2"/>
    <w:rsid w:val="009452BD"/>
    <w:rsid w:val="00945306"/>
    <w:rsid w:val="009455A1"/>
    <w:rsid w:val="00945638"/>
    <w:rsid w:val="0094563F"/>
    <w:rsid w:val="00945C99"/>
    <w:rsid w:val="00945D9B"/>
    <w:rsid w:val="00946264"/>
    <w:rsid w:val="009467EA"/>
    <w:rsid w:val="00946FAE"/>
    <w:rsid w:val="00947D51"/>
    <w:rsid w:val="00947D87"/>
    <w:rsid w:val="00947F51"/>
    <w:rsid w:val="00947F52"/>
    <w:rsid w:val="0095046F"/>
    <w:rsid w:val="00950E9E"/>
    <w:rsid w:val="009512BC"/>
    <w:rsid w:val="009512F3"/>
    <w:rsid w:val="0095147D"/>
    <w:rsid w:val="009518EC"/>
    <w:rsid w:val="00951CB5"/>
    <w:rsid w:val="0095220E"/>
    <w:rsid w:val="009527EC"/>
    <w:rsid w:val="00952853"/>
    <w:rsid w:val="00952933"/>
    <w:rsid w:val="0095302C"/>
    <w:rsid w:val="00953371"/>
    <w:rsid w:val="009535D1"/>
    <w:rsid w:val="00953791"/>
    <w:rsid w:val="00953868"/>
    <w:rsid w:val="00953BDE"/>
    <w:rsid w:val="00954AB5"/>
    <w:rsid w:val="00954B01"/>
    <w:rsid w:val="00955243"/>
    <w:rsid w:val="009554E1"/>
    <w:rsid w:val="009555BB"/>
    <w:rsid w:val="00955C88"/>
    <w:rsid w:val="00955D7B"/>
    <w:rsid w:val="00955D7F"/>
    <w:rsid w:val="00955F24"/>
    <w:rsid w:val="00956543"/>
    <w:rsid w:val="00956708"/>
    <w:rsid w:val="00956935"/>
    <w:rsid w:val="00956C98"/>
    <w:rsid w:val="00956D78"/>
    <w:rsid w:val="009573E4"/>
    <w:rsid w:val="00957761"/>
    <w:rsid w:val="00957AF7"/>
    <w:rsid w:val="009604B7"/>
    <w:rsid w:val="0096150B"/>
    <w:rsid w:val="009615A5"/>
    <w:rsid w:val="0096165F"/>
    <w:rsid w:val="00961D52"/>
    <w:rsid w:val="00961F0B"/>
    <w:rsid w:val="0096289B"/>
    <w:rsid w:val="00962DC7"/>
    <w:rsid w:val="0096304D"/>
    <w:rsid w:val="0096319D"/>
    <w:rsid w:val="009635C5"/>
    <w:rsid w:val="009637EB"/>
    <w:rsid w:val="0096393B"/>
    <w:rsid w:val="00963A1F"/>
    <w:rsid w:val="00963C9F"/>
    <w:rsid w:val="00963E8A"/>
    <w:rsid w:val="009640E3"/>
    <w:rsid w:val="00964AA3"/>
    <w:rsid w:val="00964C15"/>
    <w:rsid w:val="00964CED"/>
    <w:rsid w:val="009650C7"/>
    <w:rsid w:val="00965438"/>
    <w:rsid w:val="00965D9D"/>
    <w:rsid w:val="009661A0"/>
    <w:rsid w:val="00966666"/>
    <w:rsid w:val="009668B0"/>
    <w:rsid w:val="00966988"/>
    <w:rsid w:val="00966BC4"/>
    <w:rsid w:val="00966C44"/>
    <w:rsid w:val="00966FF5"/>
    <w:rsid w:val="0096706C"/>
    <w:rsid w:val="009675C9"/>
    <w:rsid w:val="00967646"/>
    <w:rsid w:val="00967B16"/>
    <w:rsid w:val="00967B67"/>
    <w:rsid w:val="00967DF3"/>
    <w:rsid w:val="00970195"/>
    <w:rsid w:val="00970280"/>
    <w:rsid w:val="009702DE"/>
    <w:rsid w:val="00970316"/>
    <w:rsid w:val="009703B6"/>
    <w:rsid w:val="00970B0A"/>
    <w:rsid w:val="00970FA2"/>
    <w:rsid w:val="0097120E"/>
    <w:rsid w:val="0097144B"/>
    <w:rsid w:val="009715C7"/>
    <w:rsid w:val="009718B3"/>
    <w:rsid w:val="00971993"/>
    <w:rsid w:val="00971B76"/>
    <w:rsid w:val="00971F8C"/>
    <w:rsid w:val="0097210C"/>
    <w:rsid w:val="00972377"/>
    <w:rsid w:val="009728D5"/>
    <w:rsid w:val="00974020"/>
    <w:rsid w:val="00974C60"/>
    <w:rsid w:val="00974E4A"/>
    <w:rsid w:val="00974FC5"/>
    <w:rsid w:val="009750DE"/>
    <w:rsid w:val="00975143"/>
    <w:rsid w:val="00975E07"/>
    <w:rsid w:val="009760D0"/>
    <w:rsid w:val="00976A0D"/>
    <w:rsid w:val="009774A5"/>
    <w:rsid w:val="009805D2"/>
    <w:rsid w:val="00980E8A"/>
    <w:rsid w:val="009812AA"/>
    <w:rsid w:val="0098178C"/>
    <w:rsid w:val="00981C34"/>
    <w:rsid w:val="00982306"/>
    <w:rsid w:val="0098237B"/>
    <w:rsid w:val="00982404"/>
    <w:rsid w:val="0098260C"/>
    <w:rsid w:val="00982794"/>
    <w:rsid w:val="00982F6F"/>
    <w:rsid w:val="0098333C"/>
    <w:rsid w:val="00983988"/>
    <w:rsid w:val="00983A0B"/>
    <w:rsid w:val="00983AA6"/>
    <w:rsid w:val="00983E52"/>
    <w:rsid w:val="009841E1"/>
    <w:rsid w:val="0098437D"/>
    <w:rsid w:val="0098439B"/>
    <w:rsid w:val="00984AE3"/>
    <w:rsid w:val="00985A9D"/>
    <w:rsid w:val="00985BAE"/>
    <w:rsid w:val="00985FEC"/>
    <w:rsid w:val="00986112"/>
    <w:rsid w:val="00986894"/>
    <w:rsid w:val="009868EB"/>
    <w:rsid w:val="009868FA"/>
    <w:rsid w:val="00986F54"/>
    <w:rsid w:val="00987026"/>
    <w:rsid w:val="00987052"/>
    <w:rsid w:val="009871FE"/>
    <w:rsid w:val="009879EB"/>
    <w:rsid w:val="0099002C"/>
    <w:rsid w:val="0099042B"/>
    <w:rsid w:val="009904CE"/>
    <w:rsid w:val="00990D8E"/>
    <w:rsid w:val="00990E8B"/>
    <w:rsid w:val="00990EC4"/>
    <w:rsid w:val="00991614"/>
    <w:rsid w:val="009917CA"/>
    <w:rsid w:val="00991D9E"/>
    <w:rsid w:val="00991FE6"/>
    <w:rsid w:val="00992098"/>
    <w:rsid w:val="009926AB"/>
    <w:rsid w:val="00993102"/>
    <w:rsid w:val="009935F2"/>
    <w:rsid w:val="0099365A"/>
    <w:rsid w:val="00993732"/>
    <w:rsid w:val="0099388E"/>
    <w:rsid w:val="00993BC9"/>
    <w:rsid w:val="00994B8D"/>
    <w:rsid w:val="00994D80"/>
    <w:rsid w:val="00995398"/>
    <w:rsid w:val="00995456"/>
    <w:rsid w:val="009957CD"/>
    <w:rsid w:val="00995A5E"/>
    <w:rsid w:val="00996002"/>
    <w:rsid w:val="009969B2"/>
    <w:rsid w:val="009975F9"/>
    <w:rsid w:val="00997882"/>
    <w:rsid w:val="0099789C"/>
    <w:rsid w:val="009978E9"/>
    <w:rsid w:val="009A036E"/>
    <w:rsid w:val="009A0DE4"/>
    <w:rsid w:val="009A154C"/>
    <w:rsid w:val="009A18FF"/>
    <w:rsid w:val="009A1BD8"/>
    <w:rsid w:val="009A1ED0"/>
    <w:rsid w:val="009A21FF"/>
    <w:rsid w:val="009A2A30"/>
    <w:rsid w:val="009A2A6C"/>
    <w:rsid w:val="009A2B08"/>
    <w:rsid w:val="009A3BB3"/>
    <w:rsid w:val="009A3D59"/>
    <w:rsid w:val="009A47AF"/>
    <w:rsid w:val="009A48AC"/>
    <w:rsid w:val="009A48BF"/>
    <w:rsid w:val="009A4D72"/>
    <w:rsid w:val="009A4F2A"/>
    <w:rsid w:val="009A51D8"/>
    <w:rsid w:val="009A5432"/>
    <w:rsid w:val="009A57EA"/>
    <w:rsid w:val="009A5C15"/>
    <w:rsid w:val="009A5CA9"/>
    <w:rsid w:val="009A5CC1"/>
    <w:rsid w:val="009A5E69"/>
    <w:rsid w:val="009A6196"/>
    <w:rsid w:val="009A62AA"/>
    <w:rsid w:val="009A63EF"/>
    <w:rsid w:val="009A6A19"/>
    <w:rsid w:val="009A700E"/>
    <w:rsid w:val="009A7371"/>
    <w:rsid w:val="009A7CE2"/>
    <w:rsid w:val="009B0277"/>
    <w:rsid w:val="009B1679"/>
    <w:rsid w:val="009B171C"/>
    <w:rsid w:val="009B1C2A"/>
    <w:rsid w:val="009B1CF9"/>
    <w:rsid w:val="009B210F"/>
    <w:rsid w:val="009B2658"/>
    <w:rsid w:val="009B2B1B"/>
    <w:rsid w:val="009B2BC6"/>
    <w:rsid w:val="009B2E9F"/>
    <w:rsid w:val="009B36AA"/>
    <w:rsid w:val="009B3FE0"/>
    <w:rsid w:val="009B4107"/>
    <w:rsid w:val="009B41A1"/>
    <w:rsid w:val="009B43AA"/>
    <w:rsid w:val="009B44FF"/>
    <w:rsid w:val="009B471B"/>
    <w:rsid w:val="009B4863"/>
    <w:rsid w:val="009B4F08"/>
    <w:rsid w:val="009B5513"/>
    <w:rsid w:val="009B5CC2"/>
    <w:rsid w:val="009B637C"/>
    <w:rsid w:val="009B65D6"/>
    <w:rsid w:val="009B7183"/>
    <w:rsid w:val="009B74BD"/>
    <w:rsid w:val="009B7681"/>
    <w:rsid w:val="009B78DA"/>
    <w:rsid w:val="009B7A14"/>
    <w:rsid w:val="009B7F06"/>
    <w:rsid w:val="009C02E6"/>
    <w:rsid w:val="009C0434"/>
    <w:rsid w:val="009C04CE"/>
    <w:rsid w:val="009C0974"/>
    <w:rsid w:val="009C0BAB"/>
    <w:rsid w:val="009C0DBA"/>
    <w:rsid w:val="009C1021"/>
    <w:rsid w:val="009C120E"/>
    <w:rsid w:val="009C1381"/>
    <w:rsid w:val="009C13EB"/>
    <w:rsid w:val="009C14BA"/>
    <w:rsid w:val="009C1621"/>
    <w:rsid w:val="009C1B92"/>
    <w:rsid w:val="009C1D81"/>
    <w:rsid w:val="009C1ECB"/>
    <w:rsid w:val="009C20B2"/>
    <w:rsid w:val="009C26E6"/>
    <w:rsid w:val="009C2BDE"/>
    <w:rsid w:val="009C320A"/>
    <w:rsid w:val="009C343C"/>
    <w:rsid w:val="009C34AB"/>
    <w:rsid w:val="009C3A8F"/>
    <w:rsid w:val="009C3B26"/>
    <w:rsid w:val="009C3BD7"/>
    <w:rsid w:val="009C3CCE"/>
    <w:rsid w:val="009C3F95"/>
    <w:rsid w:val="009C429C"/>
    <w:rsid w:val="009C447A"/>
    <w:rsid w:val="009C4B71"/>
    <w:rsid w:val="009C4F87"/>
    <w:rsid w:val="009C56B8"/>
    <w:rsid w:val="009C5D04"/>
    <w:rsid w:val="009C6AD6"/>
    <w:rsid w:val="009C700C"/>
    <w:rsid w:val="009C707E"/>
    <w:rsid w:val="009C789A"/>
    <w:rsid w:val="009C7921"/>
    <w:rsid w:val="009C7AD2"/>
    <w:rsid w:val="009D00EF"/>
    <w:rsid w:val="009D01CE"/>
    <w:rsid w:val="009D0627"/>
    <w:rsid w:val="009D0A1D"/>
    <w:rsid w:val="009D1029"/>
    <w:rsid w:val="009D11A8"/>
    <w:rsid w:val="009D1867"/>
    <w:rsid w:val="009D18CA"/>
    <w:rsid w:val="009D1B5D"/>
    <w:rsid w:val="009D2134"/>
    <w:rsid w:val="009D2D87"/>
    <w:rsid w:val="009D3D15"/>
    <w:rsid w:val="009D408C"/>
    <w:rsid w:val="009D48E9"/>
    <w:rsid w:val="009D494E"/>
    <w:rsid w:val="009D4A9E"/>
    <w:rsid w:val="009D4B65"/>
    <w:rsid w:val="009D5206"/>
    <w:rsid w:val="009D52F4"/>
    <w:rsid w:val="009D5558"/>
    <w:rsid w:val="009D58BC"/>
    <w:rsid w:val="009D5B49"/>
    <w:rsid w:val="009D5C85"/>
    <w:rsid w:val="009D6143"/>
    <w:rsid w:val="009D6820"/>
    <w:rsid w:val="009D6836"/>
    <w:rsid w:val="009D6AFB"/>
    <w:rsid w:val="009D7224"/>
    <w:rsid w:val="009D7238"/>
    <w:rsid w:val="009D7300"/>
    <w:rsid w:val="009E0083"/>
    <w:rsid w:val="009E02E0"/>
    <w:rsid w:val="009E0363"/>
    <w:rsid w:val="009E077D"/>
    <w:rsid w:val="009E096F"/>
    <w:rsid w:val="009E0D54"/>
    <w:rsid w:val="009E0DC0"/>
    <w:rsid w:val="009E1195"/>
    <w:rsid w:val="009E1958"/>
    <w:rsid w:val="009E1D6F"/>
    <w:rsid w:val="009E23DB"/>
    <w:rsid w:val="009E27CC"/>
    <w:rsid w:val="009E2FC2"/>
    <w:rsid w:val="009E301C"/>
    <w:rsid w:val="009E3576"/>
    <w:rsid w:val="009E3C59"/>
    <w:rsid w:val="009E3C8E"/>
    <w:rsid w:val="009E3F6F"/>
    <w:rsid w:val="009E412E"/>
    <w:rsid w:val="009E41E6"/>
    <w:rsid w:val="009E4471"/>
    <w:rsid w:val="009E44C2"/>
    <w:rsid w:val="009E4870"/>
    <w:rsid w:val="009E497C"/>
    <w:rsid w:val="009E49B7"/>
    <w:rsid w:val="009E4ADC"/>
    <w:rsid w:val="009E4DD5"/>
    <w:rsid w:val="009E5075"/>
    <w:rsid w:val="009E61A8"/>
    <w:rsid w:val="009E6290"/>
    <w:rsid w:val="009E62D4"/>
    <w:rsid w:val="009E62F1"/>
    <w:rsid w:val="009E6342"/>
    <w:rsid w:val="009E6594"/>
    <w:rsid w:val="009E66A1"/>
    <w:rsid w:val="009E66F8"/>
    <w:rsid w:val="009E6E1C"/>
    <w:rsid w:val="009E7681"/>
    <w:rsid w:val="009E787D"/>
    <w:rsid w:val="009E78F7"/>
    <w:rsid w:val="009F13B1"/>
    <w:rsid w:val="009F13DF"/>
    <w:rsid w:val="009F1533"/>
    <w:rsid w:val="009F23C9"/>
    <w:rsid w:val="009F23D8"/>
    <w:rsid w:val="009F2466"/>
    <w:rsid w:val="009F2616"/>
    <w:rsid w:val="009F290E"/>
    <w:rsid w:val="009F2D94"/>
    <w:rsid w:val="009F2FA5"/>
    <w:rsid w:val="009F337E"/>
    <w:rsid w:val="009F3428"/>
    <w:rsid w:val="009F3633"/>
    <w:rsid w:val="009F3776"/>
    <w:rsid w:val="009F3A05"/>
    <w:rsid w:val="009F3F95"/>
    <w:rsid w:val="009F45ED"/>
    <w:rsid w:val="009F4640"/>
    <w:rsid w:val="009F47DB"/>
    <w:rsid w:val="009F4853"/>
    <w:rsid w:val="009F4876"/>
    <w:rsid w:val="009F4A71"/>
    <w:rsid w:val="009F4CF4"/>
    <w:rsid w:val="009F5281"/>
    <w:rsid w:val="009F5543"/>
    <w:rsid w:val="009F5B93"/>
    <w:rsid w:val="009F5DEC"/>
    <w:rsid w:val="009F5F9A"/>
    <w:rsid w:val="009F5FB6"/>
    <w:rsid w:val="009F6742"/>
    <w:rsid w:val="009F67B7"/>
    <w:rsid w:val="009F735D"/>
    <w:rsid w:val="009F7E77"/>
    <w:rsid w:val="00A0043F"/>
    <w:rsid w:val="00A00590"/>
    <w:rsid w:val="00A00724"/>
    <w:rsid w:val="00A00DA8"/>
    <w:rsid w:val="00A00DAC"/>
    <w:rsid w:val="00A00DCF"/>
    <w:rsid w:val="00A00F2A"/>
    <w:rsid w:val="00A00F6E"/>
    <w:rsid w:val="00A011F2"/>
    <w:rsid w:val="00A015A1"/>
    <w:rsid w:val="00A01605"/>
    <w:rsid w:val="00A01DBA"/>
    <w:rsid w:val="00A021FF"/>
    <w:rsid w:val="00A0228B"/>
    <w:rsid w:val="00A027D4"/>
    <w:rsid w:val="00A02E16"/>
    <w:rsid w:val="00A02FA7"/>
    <w:rsid w:val="00A03123"/>
    <w:rsid w:val="00A033E2"/>
    <w:rsid w:val="00A03583"/>
    <w:rsid w:val="00A0419A"/>
    <w:rsid w:val="00A04433"/>
    <w:rsid w:val="00A04BC4"/>
    <w:rsid w:val="00A04CBE"/>
    <w:rsid w:val="00A054D7"/>
    <w:rsid w:val="00A057E6"/>
    <w:rsid w:val="00A057EC"/>
    <w:rsid w:val="00A05B23"/>
    <w:rsid w:val="00A05CC4"/>
    <w:rsid w:val="00A06292"/>
    <w:rsid w:val="00A06983"/>
    <w:rsid w:val="00A06EE2"/>
    <w:rsid w:val="00A06FF3"/>
    <w:rsid w:val="00A0707C"/>
    <w:rsid w:val="00A070E1"/>
    <w:rsid w:val="00A072F8"/>
    <w:rsid w:val="00A073CA"/>
    <w:rsid w:val="00A1049E"/>
    <w:rsid w:val="00A104EF"/>
    <w:rsid w:val="00A10B22"/>
    <w:rsid w:val="00A10FB1"/>
    <w:rsid w:val="00A11F03"/>
    <w:rsid w:val="00A122CE"/>
    <w:rsid w:val="00A12598"/>
    <w:rsid w:val="00A12600"/>
    <w:rsid w:val="00A126EB"/>
    <w:rsid w:val="00A12AB4"/>
    <w:rsid w:val="00A12F11"/>
    <w:rsid w:val="00A130A3"/>
    <w:rsid w:val="00A132C2"/>
    <w:rsid w:val="00A137BB"/>
    <w:rsid w:val="00A138E7"/>
    <w:rsid w:val="00A13AFE"/>
    <w:rsid w:val="00A13D1D"/>
    <w:rsid w:val="00A13D90"/>
    <w:rsid w:val="00A14176"/>
    <w:rsid w:val="00A14712"/>
    <w:rsid w:val="00A1489E"/>
    <w:rsid w:val="00A14C97"/>
    <w:rsid w:val="00A1513F"/>
    <w:rsid w:val="00A15162"/>
    <w:rsid w:val="00A1547A"/>
    <w:rsid w:val="00A15722"/>
    <w:rsid w:val="00A15C34"/>
    <w:rsid w:val="00A15CF0"/>
    <w:rsid w:val="00A15E00"/>
    <w:rsid w:val="00A16434"/>
    <w:rsid w:val="00A167E2"/>
    <w:rsid w:val="00A16B2B"/>
    <w:rsid w:val="00A16DBB"/>
    <w:rsid w:val="00A16F73"/>
    <w:rsid w:val="00A17506"/>
    <w:rsid w:val="00A1756D"/>
    <w:rsid w:val="00A175AB"/>
    <w:rsid w:val="00A17ADC"/>
    <w:rsid w:val="00A17B4A"/>
    <w:rsid w:val="00A17C70"/>
    <w:rsid w:val="00A17C99"/>
    <w:rsid w:val="00A17EA9"/>
    <w:rsid w:val="00A202F8"/>
    <w:rsid w:val="00A2067E"/>
    <w:rsid w:val="00A20A07"/>
    <w:rsid w:val="00A20D73"/>
    <w:rsid w:val="00A21DD2"/>
    <w:rsid w:val="00A22670"/>
    <w:rsid w:val="00A22929"/>
    <w:rsid w:val="00A22ABB"/>
    <w:rsid w:val="00A22D61"/>
    <w:rsid w:val="00A23169"/>
    <w:rsid w:val="00A23558"/>
    <w:rsid w:val="00A239BA"/>
    <w:rsid w:val="00A23BFE"/>
    <w:rsid w:val="00A2445C"/>
    <w:rsid w:val="00A247AD"/>
    <w:rsid w:val="00A2505E"/>
    <w:rsid w:val="00A252CD"/>
    <w:rsid w:val="00A25399"/>
    <w:rsid w:val="00A2589B"/>
    <w:rsid w:val="00A25D9E"/>
    <w:rsid w:val="00A25F40"/>
    <w:rsid w:val="00A265B3"/>
    <w:rsid w:val="00A26983"/>
    <w:rsid w:val="00A26B75"/>
    <w:rsid w:val="00A27030"/>
    <w:rsid w:val="00A271D7"/>
    <w:rsid w:val="00A27325"/>
    <w:rsid w:val="00A27AFD"/>
    <w:rsid w:val="00A301C6"/>
    <w:rsid w:val="00A30384"/>
    <w:rsid w:val="00A30457"/>
    <w:rsid w:val="00A309FE"/>
    <w:rsid w:val="00A30DF8"/>
    <w:rsid w:val="00A3115C"/>
    <w:rsid w:val="00A31630"/>
    <w:rsid w:val="00A3228F"/>
    <w:rsid w:val="00A326AB"/>
    <w:rsid w:val="00A33486"/>
    <w:rsid w:val="00A336EF"/>
    <w:rsid w:val="00A339E7"/>
    <w:rsid w:val="00A33F10"/>
    <w:rsid w:val="00A34142"/>
    <w:rsid w:val="00A343F9"/>
    <w:rsid w:val="00A34A4A"/>
    <w:rsid w:val="00A34C67"/>
    <w:rsid w:val="00A35CCE"/>
    <w:rsid w:val="00A3602E"/>
    <w:rsid w:val="00A361E8"/>
    <w:rsid w:val="00A365AB"/>
    <w:rsid w:val="00A3669C"/>
    <w:rsid w:val="00A3686C"/>
    <w:rsid w:val="00A36F0B"/>
    <w:rsid w:val="00A3781F"/>
    <w:rsid w:val="00A37872"/>
    <w:rsid w:val="00A37D53"/>
    <w:rsid w:val="00A401A8"/>
    <w:rsid w:val="00A402C0"/>
    <w:rsid w:val="00A4071E"/>
    <w:rsid w:val="00A40AFE"/>
    <w:rsid w:val="00A41026"/>
    <w:rsid w:val="00A411C7"/>
    <w:rsid w:val="00A41D0B"/>
    <w:rsid w:val="00A41F28"/>
    <w:rsid w:val="00A4211F"/>
    <w:rsid w:val="00A42161"/>
    <w:rsid w:val="00A427D7"/>
    <w:rsid w:val="00A428DE"/>
    <w:rsid w:val="00A42AF1"/>
    <w:rsid w:val="00A430BB"/>
    <w:rsid w:val="00A4408A"/>
    <w:rsid w:val="00A4421A"/>
    <w:rsid w:val="00A443F2"/>
    <w:rsid w:val="00A45518"/>
    <w:rsid w:val="00A4557E"/>
    <w:rsid w:val="00A45D14"/>
    <w:rsid w:val="00A45D1C"/>
    <w:rsid w:val="00A45D86"/>
    <w:rsid w:val="00A46884"/>
    <w:rsid w:val="00A46D63"/>
    <w:rsid w:val="00A46E2F"/>
    <w:rsid w:val="00A4706E"/>
    <w:rsid w:val="00A47666"/>
    <w:rsid w:val="00A47AE3"/>
    <w:rsid w:val="00A511E5"/>
    <w:rsid w:val="00A5141F"/>
    <w:rsid w:val="00A51F9A"/>
    <w:rsid w:val="00A522EA"/>
    <w:rsid w:val="00A523DA"/>
    <w:rsid w:val="00A52E06"/>
    <w:rsid w:val="00A52FC6"/>
    <w:rsid w:val="00A5322A"/>
    <w:rsid w:val="00A53732"/>
    <w:rsid w:val="00A53AE3"/>
    <w:rsid w:val="00A53B26"/>
    <w:rsid w:val="00A53B42"/>
    <w:rsid w:val="00A53F1B"/>
    <w:rsid w:val="00A54063"/>
    <w:rsid w:val="00A540BC"/>
    <w:rsid w:val="00A5417C"/>
    <w:rsid w:val="00A54B38"/>
    <w:rsid w:val="00A54F20"/>
    <w:rsid w:val="00A55515"/>
    <w:rsid w:val="00A555BA"/>
    <w:rsid w:val="00A5570D"/>
    <w:rsid w:val="00A558FD"/>
    <w:rsid w:val="00A55E4B"/>
    <w:rsid w:val="00A55FCE"/>
    <w:rsid w:val="00A560AB"/>
    <w:rsid w:val="00A568A7"/>
    <w:rsid w:val="00A56996"/>
    <w:rsid w:val="00A56AB8"/>
    <w:rsid w:val="00A572B2"/>
    <w:rsid w:val="00A575AD"/>
    <w:rsid w:val="00A57BFE"/>
    <w:rsid w:val="00A606DB"/>
    <w:rsid w:val="00A609D6"/>
    <w:rsid w:val="00A6102C"/>
    <w:rsid w:val="00A61345"/>
    <w:rsid w:val="00A61571"/>
    <w:rsid w:val="00A6160D"/>
    <w:rsid w:val="00A61A36"/>
    <w:rsid w:val="00A61B89"/>
    <w:rsid w:val="00A61B95"/>
    <w:rsid w:val="00A61D8F"/>
    <w:rsid w:val="00A61E89"/>
    <w:rsid w:val="00A62A33"/>
    <w:rsid w:val="00A62BD0"/>
    <w:rsid w:val="00A6309C"/>
    <w:rsid w:val="00A63267"/>
    <w:rsid w:val="00A634B4"/>
    <w:rsid w:val="00A634C5"/>
    <w:rsid w:val="00A63624"/>
    <w:rsid w:val="00A63669"/>
    <w:rsid w:val="00A642A3"/>
    <w:rsid w:val="00A64461"/>
    <w:rsid w:val="00A645BC"/>
    <w:rsid w:val="00A64C32"/>
    <w:rsid w:val="00A6524B"/>
    <w:rsid w:val="00A6550D"/>
    <w:rsid w:val="00A65ACA"/>
    <w:rsid w:val="00A65DCD"/>
    <w:rsid w:val="00A65F65"/>
    <w:rsid w:val="00A6684C"/>
    <w:rsid w:val="00A669E5"/>
    <w:rsid w:val="00A66E63"/>
    <w:rsid w:val="00A672A4"/>
    <w:rsid w:val="00A6773E"/>
    <w:rsid w:val="00A67ED8"/>
    <w:rsid w:val="00A7013F"/>
    <w:rsid w:val="00A70882"/>
    <w:rsid w:val="00A70D2E"/>
    <w:rsid w:val="00A70E09"/>
    <w:rsid w:val="00A71BA4"/>
    <w:rsid w:val="00A71C87"/>
    <w:rsid w:val="00A7258D"/>
    <w:rsid w:val="00A72C18"/>
    <w:rsid w:val="00A72F55"/>
    <w:rsid w:val="00A734C8"/>
    <w:rsid w:val="00A735F8"/>
    <w:rsid w:val="00A738AB"/>
    <w:rsid w:val="00A74459"/>
    <w:rsid w:val="00A744BD"/>
    <w:rsid w:val="00A746EC"/>
    <w:rsid w:val="00A746EE"/>
    <w:rsid w:val="00A747E7"/>
    <w:rsid w:val="00A74855"/>
    <w:rsid w:val="00A7493E"/>
    <w:rsid w:val="00A750A0"/>
    <w:rsid w:val="00A751B7"/>
    <w:rsid w:val="00A7533B"/>
    <w:rsid w:val="00A75560"/>
    <w:rsid w:val="00A75832"/>
    <w:rsid w:val="00A75E24"/>
    <w:rsid w:val="00A765BA"/>
    <w:rsid w:val="00A7677B"/>
    <w:rsid w:val="00A76807"/>
    <w:rsid w:val="00A76955"/>
    <w:rsid w:val="00A76D71"/>
    <w:rsid w:val="00A76D72"/>
    <w:rsid w:val="00A76EEB"/>
    <w:rsid w:val="00A77409"/>
    <w:rsid w:val="00A7769E"/>
    <w:rsid w:val="00A804B2"/>
    <w:rsid w:val="00A808EC"/>
    <w:rsid w:val="00A80D48"/>
    <w:rsid w:val="00A80F35"/>
    <w:rsid w:val="00A80F7D"/>
    <w:rsid w:val="00A815BE"/>
    <w:rsid w:val="00A81CBD"/>
    <w:rsid w:val="00A81D0B"/>
    <w:rsid w:val="00A81DB4"/>
    <w:rsid w:val="00A82A9D"/>
    <w:rsid w:val="00A82C82"/>
    <w:rsid w:val="00A82E76"/>
    <w:rsid w:val="00A83134"/>
    <w:rsid w:val="00A832ED"/>
    <w:rsid w:val="00A83B9B"/>
    <w:rsid w:val="00A844DA"/>
    <w:rsid w:val="00A84A58"/>
    <w:rsid w:val="00A8547E"/>
    <w:rsid w:val="00A854F1"/>
    <w:rsid w:val="00A85AC7"/>
    <w:rsid w:val="00A85C93"/>
    <w:rsid w:val="00A86024"/>
    <w:rsid w:val="00A86093"/>
    <w:rsid w:val="00A86207"/>
    <w:rsid w:val="00A86270"/>
    <w:rsid w:val="00A86526"/>
    <w:rsid w:val="00A866C2"/>
    <w:rsid w:val="00A86A14"/>
    <w:rsid w:val="00A86AA8"/>
    <w:rsid w:val="00A872A9"/>
    <w:rsid w:val="00A87AA1"/>
    <w:rsid w:val="00A87B7B"/>
    <w:rsid w:val="00A87FBF"/>
    <w:rsid w:val="00A90145"/>
    <w:rsid w:val="00A9024A"/>
    <w:rsid w:val="00A904AC"/>
    <w:rsid w:val="00A905A7"/>
    <w:rsid w:val="00A916C6"/>
    <w:rsid w:val="00A91AEF"/>
    <w:rsid w:val="00A91CD6"/>
    <w:rsid w:val="00A92BA1"/>
    <w:rsid w:val="00A92C79"/>
    <w:rsid w:val="00A92DF5"/>
    <w:rsid w:val="00A933A5"/>
    <w:rsid w:val="00A933DB"/>
    <w:rsid w:val="00A93511"/>
    <w:rsid w:val="00A93EB4"/>
    <w:rsid w:val="00A9410F"/>
    <w:rsid w:val="00A94335"/>
    <w:rsid w:val="00A94487"/>
    <w:rsid w:val="00A94516"/>
    <w:rsid w:val="00A946E4"/>
    <w:rsid w:val="00A94858"/>
    <w:rsid w:val="00A94917"/>
    <w:rsid w:val="00A94D76"/>
    <w:rsid w:val="00A9501A"/>
    <w:rsid w:val="00A95962"/>
    <w:rsid w:val="00A95E5E"/>
    <w:rsid w:val="00A961D4"/>
    <w:rsid w:val="00A96230"/>
    <w:rsid w:val="00A96B80"/>
    <w:rsid w:val="00A96C1E"/>
    <w:rsid w:val="00A970F6"/>
    <w:rsid w:val="00A9715A"/>
    <w:rsid w:val="00A971AC"/>
    <w:rsid w:val="00A971F1"/>
    <w:rsid w:val="00AA03A1"/>
    <w:rsid w:val="00AA054D"/>
    <w:rsid w:val="00AA05A1"/>
    <w:rsid w:val="00AA05D0"/>
    <w:rsid w:val="00AA0641"/>
    <w:rsid w:val="00AA0A09"/>
    <w:rsid w:val="00AA1305"/>
    <w:rsid w:val="00AA14BF"/>
    <w:rsid w:val="00AA1A09"/>
    <w:rsid w:val="00AA1FA8"/>
    <w:rsid w:val="00AA1FA9"/>
    <w:rsid w:val="00AA21F5"/>
    <w:rsid w:val="00AA237F"/>
    <w:rsid w:val="00AA2E44"/>
    <w:rsid w:val="00AA2FB2"/>
    <w:rsid w:val="00AA3149"/>
    <w:rsid w:val="00AA36A4"/>
    <w:rsid w:val="00AA37F8"/>
    <w:rsid w:val="00AA397B"/>
    <w:rsid w:val="00AA3A91"/>
    <w:rsid w:val="00AA418E"/>
    <w:rsid w:val="00AA419B"/>
    <w:rsid w:val="00AA4243"/>
    <w:rsid w:val="00AA4657"/>
    <w:rsid w:val="00AA48B3"/>
    <w:rsid w:val="00AA490F"/>
    <w:rsid w:val="00AA4B7E"/>
    <w:rsid w:val="00AA4FB9"/>
    <w:rsid w:val="00AA5324"/>
    <w:rsid w:val="00AA5A1D"/>
    <w:rsid w:val="00AA62AF"/>
    <w:rsid w:val="00AA65B2"/>
    <w:rsid w:val="00AA759C"/>
    <w:rsid w:val="00AA7775"/>
    <w:rsid w:val="00AA7C98"/>
    <w:rsid w:val="00AA7DFD"/>
    <w:rsid w:val="00AB01FA"/>
    <w:rsid w:val="00AB0370"/>
    <w:rsid w:val="00AB0E99"/>
    <w:rsid w:val="00AB0FF2"/>
    <w:rsid w:val="00AB1006"/>
    <w:rsid w:val="00AB1012"/>
    <w:rsid w:val="00AB12F6"/>
    <w:rsid w:val="00AB15A1"/>
    <w:rsid w:val="00AB1CC2"/>
    <w:rsid w:val="00AB26BB"/>
    <w:rsid w:val="00AB28DF"/>
    <w:rsid w:val="00AB3142"/>
    <w:rsid w:val="00AB385F"/>
    <w:rsid w:val="00AB3EDD"/>
    <w:rsid w:val="00AB4612"/>
    <w:rsid w:val="00AB4886"/>
    <w:rsid w:val="00AB4DBA"/>
    <w:rsid w:val="00AB5699"/>
    <w:rsid w:val="00AB62DC"/>
    <w:rsid w:val="00AB6CAE"/>
    <w:rsid w:val="00AB6CF5"/>
    <w:rsid w:val="00AB713D"/>
    <w:rsid w:val="00AB7501"/>
    <w:rsid w:val="00AB7522"/>
    <w:rsid w:val="00AB78CA"/>
    <w:rsid w:val="00AC08D9"/>
    <w:rsid w:val="00AC1A57"/>
    <w:rsid w:val="00AC1E02"/>
    <w:rsid w:val="00AC2192"/>
    <w:rsid w:val="00AC2B2C"/>
    <w:rsid w:val="00AC3058"/>
    <w:rsid w:val="00AC3190"/>
    <w:rsid w:val="00AC38AD"/>
    <w:rsid w:val="00AC3AD4"/>
    <w:rsid w:val="00AC4038"/>
    <w:rsid w:val="00AC422D"/>
    <w:rsid w:val="00AC4463"/>
    <w:rsid w:val="00AC470E"/>
    <w:rsid w:val="00AC475D"/>
    <w:rsid w:val="00AC4E19"/>
    <w:rsid w:val="00AC55CC"/>
    <w:rsid w:val="00AC55FD"/>
    <w:rsid w:val="00AC5A24"/>
    <w:rsid w:val="00AC5A7F"/>
    <w:rsid w:val="00AC5FD1"/>
    <w:rsid w:val="00AC6B33"/>
    <w:rsid w:val="00AC6BA8"/>
    <w:rsid w:val="00AC7506"/>
    <w:rsid w:val="00AC756A"/>
    <w:rsid w:val="00AC79C2"/>
    <w:rsid w:val="00AD087B"/>
    <w:rsid w:val="00AD10E7"/>
    <w:rsid w:val="00AD11EF"/>
    <w:rsid w:val="00AD1625"/>
    <w:rsid w:val="00AD1934"/>
    <w:rsid w:val="00AD19AB"/>
    <w:rsid w:val="00AD1A6F"/>
    <w:rsid w:val="00AD1AE1"/>
    <w:rsid w:val="00AD1D41"/>
    <w:rsid w:val="00AD1F38"/>
    <w:rsid w:val="00AD2117"/>
    <w:rsid w:val="00AD2CED"/>
    <w:rsid w:val="00AD2D99"/>
    <w:rsid w:val="00AD2E00"/>
    <w:rsid w:val="00AD2F5E"/>
    <w:rsid w:val="00AD3765"/>
    <w:rsid w:val="00AD3EC6"/>
    <w:rsid w:val="00AD428D"/>
    <w:rsid w:val="00AD469B"/>
    <w:rsid w:val="00AD4745"/>
    <w:rsid w:val="00AD48A5"/>
    <w:rsid w:val="00AD4C73"/>
    <w:rsid w:val="00AD584D"/>
    <w:rsid w:val="00AD60A4"/>
    <w:rsid w:val="00AD64B2"/>
    <w:rsid w:val="00AD6603"/>
    <w:rsid w:val="00AD67A5"/>
    <w:rsid w:val="00AD6A6E"/>
    <w:rsid w:val="00AD6F74"/>
    <w:rsid w:val="00AD750F"/>
    <w:rsid w:val="00AD7588"/>
    <w:rsid w:val="00AD7C84"/>
    <w:rsid w:val="00AD7E31"/>
    <w:rsid w:val="00AE077A"/>
    <w:rsid w:val="00AE0892"/>
    <w:rsid w:val="00AE0E9F"/>
    <w:rsid w:val="00AE126B"/>
    <w:rsid w:val="00AE1741"/>
    <w:rsid w:val="00AE199A"/>
    <w:rsid w:val="00AE20AD"/>
    <w:rsid w:val="00AE222E"/>
    <w:rsid w:val="00AE26A2"/>
    <w:rsid w:val="00AE2B82"/>
    <w:rsid w:val="00AE2C4F"/>
    <w:rsid w:val="00AE355C"/>
    <w:rsid w:val="00AE464F"/>
    <w:rsid w:val="00AE4D87"/>
    <w:rsid w:val="00AE4F17"/>
    <w:rsid w:val="00AE5046"/>
    <w:rsid w:val="00AE51EA"/>
    <w:rsid w:val="00AE5413"/>
    <w:rsid w:val="00AE60FD"/>
    <w:rsid w:val="00AE611B"/>
    <w:rsid w:val="00AE620A"/>
    <w:rsid w:val="00AE70E2"/>
    <w:rsid w:val="00AE72AB"/>
    <w:rsid w:val="00AE72AD"/>
    <w:rsid w:val="00AE75D9"/>
    <w:rsid w:val="00AE75FA"/>
    <w:rsid w:val="00AE7F1C"/>
    <w:rsid w:val="00AF00E9"/>
    <w:rsid w:val="00AF019A"/>
    <w:rsid w:val="00AF022B"/>
    <w:rsid w:val="00AF06DE"/>
    <w:rsid w:val="00AF0783"/>
    <w:rsid w:val="00AF0E47"/>
    <w:rsid w:val="00AF0EF6"/>
    <w:rsid w:val="00AF1C81"/>
    <w:rsid w:val="00AF1E77"/>
    <w:rsid w:val="00AF2CCE"/>
    <w:rsid w:val="00AF2D86"/>
    <w:rsid w:val="00AF2E16"/>
    <w:rsid w:val="00AF32CA"/>
    <w:rsid w:val="00AF38C2"/>
    <w:rsid w:val="00AF3A3C"/>
    <w:rsid w:val="00AF3BB8"/>
    <w:rsid w:val="00AF3ED7"/>
    <w:rsid w:val="00AF3F34"/>
    <w:rsid w:val="00AF4075"/>
    <w:rsid w:val="00AF4A68"/>
    <w:rsid w:val="00AF4E4D"/>
    <w:rsid w:val="00AF5163"/>
    <w:rsid w:val="00AF534F"/>
    <w:rsid w:val="00AF5391"/>
    <w:rsid w:val="00AF539E"/>
    <w:rsid w:val="00AF5BE7"/>
    <w:rsid w:val="00AF690A"/>
    <w:rsid w:val="00AF6AF3"/>
    <w:rsid w:val="00AF6DDF"/>
    <w:rsid w:val="00AF712E"/>
    <w:rsid w:val="00AF756A"/>
    <w:rsid w:val="00AF7602"/>
    <w:rsid w:val="00AF76AC"/>
    <w:rsid w:val="00AF7867"/>
    <w:rsid w:val="00AF7FF0"/>
    <w:rsid w:val="00B00331"/>
    <w:rsid w:val="00B00355"/>
    <w:rsid w:val="00B006F9"/>
    <w:rsid w:val="00B008D9"/>
    <w:rsid w:val="00B00FEC"/>
    <w:rsid w:val="00B01606"/>
    <w:rsid w:val="00B01715"/>
    <w:rsid w:val="00B01C9A"/>
    <w:rsid w:val="00B01F9E"/>
    <w:rsid w:val="00B023B5"/>
    <w:rsid w:val="00B02675"/>
    <w:rsid w:val="00B027AB"/>
    <w:rsid w:val="00B02810"/>
    <w:rsid w:val="00B02EB9"/>
    <w:rsid w:val="00B03387"/>
    <w:rsid w:val="00B03C82"/>
    <w:rsid w:val="00B03CC0"/>
    <w:rsid w:val="00B03EC1"/>
    <w:rsid w:val="00B0400B"/>
    <w:rsid w:val="00B0410D"/>
    <w:rsid w:val="00B04178"/>
    <w:rsid w:val="00B0439F"/>
    <w:rsid w:val="00B04C27"/>
    <w:rsid w:val="00B04E8D"/>
    <w:rsid w:val="00B0508D"/>
    <w:rsid w:val="00B05111"/>
    <w:rsid w:val="00B051FF"/>
    <w:rsid w:val="00B05AE7"/>
    <w:rsid w:val="00B060EE"/>
    <w:rsid w:val="00B06463"/>
    <w:rsid w:val="00B064D8"/>
    <w:rsid w:val="00B06A2F"/>
    <w:rsid w:val="00B06F85"/>
    <w:rsid w:val="00B06FD0"/>
    <w:rsid w:val="00B0700B"/>
    <w:rsid w:val="00B07603"/>
    <w:rsid w:val="00B07833"/>
    <w:rsid w:val="00B07CB1"/>
    <w:rsid w:val="00B1056E"/>
    <w:rsid w:val="00B10AFA"/>
    <w:rsid w:val="00B1107F"/>
    <w:rsid w:val="00B1167F"/>
    <w:rsid w:val="00B11AF0"/>
    <w:rsid w:val="00B11E46"/>
    <w:rsid w:val="00B11E9E"/>
    <w:rsid w:val="00B125F9"/>
    <w:rsid w:val="00B129A7"/>
    <w:rsid w:val="00B12B11"/>
    <w:rsid w:val="00B12BB3"/>
    <w:rsid w:val="00B12BE3"/>
    <w:rsid w:val="00B12CA9"/>
    <w:rsid w:val="00B12EC2"/>
    <w:rsid w:val="00B13055"/>
    <w:rsid w:val="00B137C4"/>
    <w:rsid w:val="00B13B7A"/>
    <w:rsid w:val="00B140DB"/>
    <w:rsid w:val="00B14273"/>
    <w:rsid w:val="00B146E0"/>
    <w:rsid w:val="00B14738"/>
    <w:rsid w:val="00B14E1F"/>
    <w:rsid w:val="00B14E31"/>
    <w:rsid w:val="00B1512A"/>
    <w:rsid w:val="00B15365"/>
    <w:rsid w:val="00B158BA"/>
    <w:rsid w:val="00B15E55"/>
    <w:rsid w:val="00B15F68"/>
    <w:rsid w:val="00B160AA"/>
    <w:rsid w:val="00B167A3"/>
    <w:rsid w:val="00B16923"/>
    <w:rsid w:val="00B16A4D"/>
    <w:rsid w:val="00B16AD7"/>
    <w:rsid w:val="00B16BB7"/>
    <w:rsid w:val="00B17814"/>
    <w:rsid w:val="00B17890"/>
    <w:rsid w:val="00B17E7B"/>
    <w:rsid w:val="00B205B2"/>
    <w:rsid w:val="00B2077D"/>
    <w:rsid w:val="00B20DBB"/>
    <w:rsid w:val="00B20EBC"/>
    <w:rsid w:val="00B20EE4"/>
    <w:rsid w:val="00B215A3"/>
    <w:rsid w:val="00B21B39"/>
    <w:rsid w:val="00B21B84"/>
    <w:rsid w:val="00B21D1A"/>
    <w:rsid w:val="00B21E37"/>
    <w:rsid w:val="00B21E66"/>
    <w:rsid w:val="00B21FC7"/>
    <w:rsid w:val="00B22611"/>
    <w:rsid w:val="00B22B69"/>
    <w:rsid w:val="00B22D3C"/>
    <w:rsid w:val="00B22F4B"/>
    <w:rsid w:val="00B239D6"/>
    <w:rsid w:val="00B23ABB"/>
    <w:rsid w:val="00B24500"/>
    <w:rsid w:val="00B24C81"/>
    <w:rsid w:val="00B2585C"/>
    <w:rsid w:val="00B2652C"/>
    <w:rsid w:val="00B267C0"/>
    <w:rsid w:val="00B269B3"/>
    <w:rsid w:val="00B26A11"/>
    <w:rsid w:val="00B26AFD"/>
    <w:rsid w:val="00B26CE5"/>
    <w:rsid w:val="00B27029"/>
    <w:rsid w:val="00B2727E"/>
    <w:rsid w:val="00B272A2"/>
    <w:rsid w:val="00B274D0"/>
    <w:rsid w:val="00B27B9F"/>
    <w:rsid w:val="00B30598"/>
    <w:rsid w:val="00B3083F"/>
    <w:rsid w:val="00B3098F"/>
    <w:rsid w:val="00B309C3"/>
    <w:rsid w:val="00B313CD"/>
    <w:rsid w:val="00B31952"/>
    <w:rsid w:val="00B31967"/>
    <w:rsid w:val="00B31C23"/>
    <w:rsid w:val="00B3248D"/>
    <w:rsid w:val="00B32CE4"/>
    <w:rsid w:val="00B331AF"/>
    <w:rsid w:val="00B345E2"/>
    <w:rsid w:val="00B348DE"/>
    <w:rsid w:val="00B34B24"/>
    <w:rsid w:val="00B351E5"/>
    <w:rsid w:val="00B354B6"/>
    <w:rsid w:val="00B35C42"/>
    <w:rsid w:val="00B35FF8"/>
    <w:rsid w:val="00B360D9"/>
    <w:rsid w:val="00B36851"/>
    <w:rsid w:val="00B36BF7"/>
    <w:rsid w:val="00B37435"/>
    <w:rsid w:val="00B37E34"/>
    <w:rsid w:val="00B37F5E"/>
    <w:rsid w:val="00B4037D"/>
    <w:rsid w:val="00B40395"/>
    <w:rsid w:val="00B40580"/>
    <w:rsid w:val="00B41139"/>
    <w:rsid w:val="00B411E4"/>
    <w:rsid w:val="00B412B2"/>
    <w:rsid w:val="00B4133E"/>
    <w:rsid w:val="00B41839"/>
    <w:rsid w:val="00B422B4"/>
    <w:rsid w:val="00B42493"/>
    <w:rsid w:val="00B431D1"/>
    <w:rsid w:val="00B43957"/>
    <w:rsid w:val="00B43999"/>
    <w:rsid w:val="00B43D47"/>
    <w:rsid w:val="00B4414E"/>
    <w:rsid w:val="00B441BC"/>
    <w:rsid w:val="00B4492F"/>
    <w:rsid w:val="00B44CB5"/>
    <w:rsid w:val="00B44CDA"/>
    <w:rsid w:val="00B453D7"/>
    <w:rsid w:val="00B455B8"/>
    <w:rsid w:val="00B4629C"/>
    <w:rsid w:val="00B46695"/>
    <w:rsid w:val="00B46790"/>
    <w:rsid w:val="00B46B3A"/>
    <w:rsid w:val="00B47697"/>
    <w:rsid w:val="00B476A2"/>
    <w:rsid w:val="00B47810"/>
    <w:rsid w:val="00B47868"/>
    <w:rsid w:val="00B47B3E"/>
    <w:rsid w:val="00B47B6C"/>
    <w:rsid w:val="00B47FB9"/>
    <w:rsid w:val="00B501AB"/>
    <w:rsid w:val="00B505C6"/>
    <w:rsid w:val="00B50FFC"/>
    <w:rsid w:val="00B51093"/>
    <w:rsid w:val="00B5157B"/>
    <w:rsid w:val="00B5177C"/>
    <w:rsid w:val="00B5186D"/>
    <w:rsid w:val="00B51B94"/>
    <w:rsid w:val="00B51CC7"/>
    <w:rsid w:val="00B52383"/>
    <w:rsid w:val="00B5244C"/>
    <w:rsid w:val="00B53115"/>
    <w:rsid w:val="00B53409"/>
    <w:rsid w:val="00B535B9"/>
    <w:rsid w:val="00B53C46"/>
    <w:rsid w:val="00B53D4B"/>
    <w:rsid w:val="00B53F63"/>
    <w:rsid w:val="00B54090"/>
    <w:rsid w:val="00B5413B"/>
    <w:rsid w:val="00B5497C"/>
    <w:rsid w:val="00B54C3D"/>
    <w:rsid w:val="00B54FEF"/>
    <w:rsid w:val="00B55185"/>
    <w:rsid w:val="00B55D33"/>
    <w:rsid w:val="00B55F04"/>
    <w:rsid w:val="00B561A4"/>
    <w:rsid w:val="00B564A2"/>
    <w:rsid w:val="00B56BA5"/>
    <w:rsid w:val="00B56CF0"/>
    <w:rsid w:val="00B578FB"/>
    <w:rsid w:val="00B57A62"/>
    <w:rsid w:val="00B57AEF"/>
    <w:rsid w:val="00B6086D"/>
    <w:rsid w:val="00B60B52"/>
    <w:rsid w:val="00B60E2C"/>
    <w:rsid w:val="00B60FE2"/>
    <w:rsid w:val="00B619FA"/>
    <w:rsid w:val="00B61E43"/>
    <w:rsid w:val="00B62141"/>
    <w:rsid w:val="00B622B0"/>
    <w:rsid w:val="00B6253F"/>
    <w:rsid w:val="00B628AE"/>
    <w:rsid w:val="00B62ABE"/>
    <w:rsid w:val="00B63072"/>
    <w:rsid w:val="00B6329D"/>
    <w:rsid w:val="00B63A3C"/>
    <w:rsid w:val="00B63FFA"/>
    <w:rsid w:val="00B642F8"/>
    <w:rsid w:val="00B6449A"/>
    <w:rsid w:val="00B6478B"/>
    <w:rsid w:val="00B64BFD"/>
    <w:rsid w:val="00B64DF9"/>
    <w:rsid w:val="00B64F27"/>
    <w:rsid w:val="00B65780"/>
    <w:rsid w:val="00B65874"/>
    <w:rsid w:val="00B65E6E"/>
    <w:rsid w:val="00B66131"/>
    <w:rsid w:val="00B66682"/>
    <w:rsid w:val="00B66687"/>
    <w:rsid w:val="00B667A2"/>
    <w:rsid w:val="00B66B87"/>
    <w:rsid w:val="00B66B8A"/>
    <w:rsid w:val="00B67399"/>
    <w:rsid w:val="00B67625"/>
    <w:rsid w:val="00B704F0"/>
    <w:rsid w:val="00B70621"/>
    <w:rsid w:val="00B7068B"/>
    <w:rsid w:val="00B70FC6"/>
    <w:rsid w:val="00B710B7"/>
    <w:rsid w:val="00B71AE0"/>
    <w:rsid w:val="00B72786"/>
    <w:rsid w:val="00B72A44"/>
    <w:rsid w:val="00B72E06"/>
    <w:rsid w:val="00B7383F"/>
    <w:rsid w:val="00B73B0D"/>
    <w:rsid w:val="00B7402B"/>
    <w:rsid w:val="00B74284"/>
    <w:rsid w:val="00B74E72"/>
    <w:rsid w:val="00B755A9"/>
    <w:rsid w:val="00B7588E"/>
    <w:rsid w:val="00B75923"/>
    <w:rsid w:val="00B75F65"/>
    <w:rsid w:val="00B76333"/>
    <w:rsid w:val="00B764D5"/>
    <w:rsid w:val="00B765CE"/>
    <w:rsid w:val="00B76719"/>
    <w:rsid w:val="00B7671F"/>
    <w:rsid w:val="00B7689E"/>
    <w:rsid w:val="00B76D5E"/>
    <w:rsid w:val="00B77FD4"/>
    <w:rsid w:val="00B800CF"/>
    <w:rsid w:val="00B8089F"/>
    <w:rsid w:val="00B80D54"/>
    <w:rsid w:val="00B817A8"/>
    <w:rsid w:val="00B81A77"/>
    <w:rsid w:val="00B81E05"/>
    <w:rsid w:val="00B82206"/>
    <w:rsid w:val="00B822FF"/>
    <w:rsid w:val="00B8258C"/>
    <w:rsid w:val="00B82BA5"/>
    <w:rsid w:val="00B82E5B"/>
    <w:rsid w:val="00B83527"/>
    <w:rsid w:val="00B8393C"/>
    <w:rsid w:val="00B83ED1"/>
    <w:rsid w:val="00B85288"/>
    <w:rsid w:val="00B853D3"/>
    <w:rsid w:val="00B8553E"/>
    <w:rsid w:val="00B85623"/>
    <w:rsid w:val="00B85CAE"/>
    <w:rsid w:val="00B86196"/>
    <w:rsid w:val="00B862E0"/>
    <w:rsid w:val="00B865B2"/>
    <w:rsid w:val="00B869B9"/>
    <w:rsid w:val="00B86A55"/>
    <w:rsid w:val="00B86B78"/>
    <w:rsid w:val="00B86E5F"/>
    <w:rsid w:val="00B87008"/>
    <w:rsid w:val="00B8701A"/>
    <w:rsid w:val="00B875AA"/>
    <w:rsid w:val="00B87BE5"/>
    <w:rsid w:val="00B901CD"/>
    <w:rsid w:val="00B9052C"/>
    <w:rsid w:val="00B90669"/>
    <w:rsid w:val="00B90FE8"/>
    <w:rsid w:val="00B91434"/>
    <w:rsid w:val="00B9194D"/>
    <w:rsid w:val="00B91D41"/>
    <w:rsid w:val="00B91D8A"/>
    <w:rsid w:val="00B923CE"/>
    <w:rsid w:val="00B9260F"/>
    <w:rsid w:val="00B9267F"/>
    <w:rsid w:val="00B9276C"/>
    <w:rsid w:val="00B92D6A"/>
    <w:rsid w:val="00B92EB0"/>
    <w:rsid w:val="00B92FA6"/>
    <w:rsid w:val="00B9340A"/>
    <w:rsid w:val="00B94147"/>
    <w:rsid w:val="00B94331"/>
    <w:rsid w:val="00B94B9F"/>
    <w:rsid w:val="00B94E38"/>
    <w:rsid w:val="00B94EF9"/>
    <w:rsid w:val="00B94F91"/>
    <w:rsid w:val="00B95039"/>
    <w:rsid w:val="00B95072"/>
    <w:rsid w:val="00B953AB"/>
    <w:rsid w:val="00B953ED"/>
    <w:rsid w:val="00B958E3"/>
    <w:rsid w:val="00B958E4"/>
    <w:rsid w:val="00B95A05"/>
    <w:rsid w:val="00B95AAA"/>
    <w:rsid w:val="00B96096"/>
    <w:rsid w:val="00B961C5"/>
    <w:rsid w:val="00B96216"/>
    <w:rsid w:val="00B97357"/>
    <w:rsid w:val="00B976BA"/>
    <w:rsid w:val="00B977DA"/>
    <w:rsid w:val="00BA0301"/>
    <w:rsid w:val="00BA0741"/>
    <w:rsid w:val="00BA08AC"/>
    <w:rsid w:val="00BA1549"/>
    <w:rsid w:val="00BA18FE"/>
    <w:rsid w:val="00BA1A30"/>
    <w:rsid w:val="00BA1DC3"/>
    <w:rsid w:val="00BA2257"/>
    <w:rsid w:val="00BA2426"/>
    <w:rsid w:val="00BA2793"/>
    <w:rsid w:val="00BA2D15"/>
    <w:rsid w:val="00BA330F"/>
    <w:rsid w:val="00BA34BF"/>
    <w:rsid w:val="00BA4A10"/>
    <w:rsid w:val="00BA4BD9"/>
    <w:rsid w:val="00BA4EAF"/>
    <w:rsid w:val="00BA5598"/>
    <w:rsid w:val="00BA57C2"/>
    <w:rsid w:val="00BA5BCF"/>
    <w:rsid w:val="00BA61A9"/>
    <w:rsid w:val="00BA6459"/>
    <w:rsid w:val="00BA65BA"/>
    <w:rsid w:val="00BA67B1"/>
    <w:rsid w:val="00BA682D"/>
    <w:rsid w:val="00BA6AF4"/>
    <w:rsid w:val="00BA6AF8"/>
    <w:rsid w:val="00BA6D6A"/>
    <w:rsid w:val="00BA70E5"/>
    <w:rsid w:val="00BA7164"/>
    <w:rsid w:val="00BA7200"/>
    <w:rsid w:val="00BA7495"/>
    <w:rsid w:val="00BA7813"/>
    <w:rsid w:val="00BA7E9F"/>
    <w:rsid w:val="00BB0112"/>
    <w:rsid w:val="00BB011A"/>
    <w:rsid w:val="00BB06D0"/>
    <w:rsid w:val="00BB08F2"/>
    <w:rsid w:val="00BB10EA"/>
    <w:rsid w:val="00BB1791"/>
    <w:rsid w:val="00BB1BF3"/>
    <w:rsid w:val="00BB2ACB"/>
    <w:rsid w:val="00BB2B6B"/>
    <w:rsid w:val="00BB2D57"/>
    <w:rsid w:val="00BB2E4F"/>
    <w:rsid w:val="00BB3749"/>
    <w:rsid w:val="00BB3D87"/>
    <w:rsid w:val="00BB4062"/>
    <w:rsid w:val="00BB4136"/>
    <w:rsid w:val="00BB415A"/>
    <w:rsid w:val="00BB4278"/>
    <w:rsid w:val="00BB4870"/>
    <w:rsid w:val="00BB4BAC"/>
    <w:rsid w:val="00BB4C01"/>
    <w:rsid w:val="00BB4C4A"/>
    <w:rsid w:val="00BB4F76"/>
    <w:rsid w:val="00BB4F78"/>
    <w:rsid w:val="00BB5047"/>
    <w:rsid w:val="00BB5CE4"/>
    <w:rsid w:val="00BB6244"/>
    <w:rsid w:val="00BB63D2"/>
    <w:rsid w:val="00BB667D"/>
    <w:rsid w:val="00BB6F52"/>
    <w:rsid w:val="00BB6FF8"/>
    <w:rsid w:val="00BB7131"/>
    <w:rsid w:val="00BB735A"/>
    <w:rsid w:val="00BB75E3"/>
    <w:rsid w:val="00BB790E"/>
    <w:rsid w:val="00BC003D"/>
    <w:rsid w:val="00BC007D"/>
    <w:rsid w:val="00BC03C4"/>
    <w:rsid w:val="00BC0AE9"/>
    <w:rsid w:val="00BC0CD9"/>
    <w:rsid w:val="00BC108C"/>
    <w:rsid w:val="00BC1A25"/>
    <w:rsid w:val="00BC2291"/>
    <w:rsid w:val="00BC2577"/>
    <w:rsid w:val="00BC2D84"/>
    <w:rsid w:val="00BC3149"/>
    <w:rsid w:val="00BC36CB"/>
    <w:rsid w:val="00BC3EA3"/>
    <w:rsid w:val="00BC4379"/>
    <w:rsid w:val="00BC44B9"/>
    <w:rsid w:val="00BC47EF"/>
    <w:rsid w:val="00BC4B6A"/>
    <w:rsid w:val="00BC4EE7"/>
    <w:rsid w:val="00BC4F4D"/>
    <w:rsid w:val="00BC53C6"/>
    <w:rsid w:val="00BC5861"/>
    <w:rsid w:val="00BC5A2F"/>
    <w:rsid w:val="00BC5F90"/>
    <w:rsid w:val="00BC61C2"/>
    <w:rsid w:val="00BC648B"/>
    <w:rsid w:val="00BC66B4"/>
    <w:rsid w:val="00BC6C54"/>
    <w:rsid w:val="00BC6D4A"/>
    <w:rsid w:val="00BC6F9F"/>
    <w:rsid w:val="00BC756E"/>
    <w:rsid w:val="00BC7778"/>
    <w:rsid w:val="00BC7E63"/>
    <w:rsid w:val="00BD056C"/>
    <w:rsid w:val="00BD075C"/>
    <w:rsid w:val="00BD08F0"/>
    <w:rsid w:val="00BD097A"/>
    <w:rsid w:val="00BD0CE4"/>
    <w:rsid w:val="00BD12EB"/>
    <w:rsid w:val="00BD1355"/>
    <w:rsid w:val="00BD14FD"/>
    <w:rsid w:val="00BD15AB"/>
    <w:rsid w:val="00BD18AA"/>
    <w:rsid w:val="00BD1D0C"/>
    <w:rsid w:val="00BD1DF9"/>
    <w:rsid w:val="00BD2D3D"/>
    <w:rsid w:val="00BD30EC"/>
    <w:rsid w:val="00BD349C"/>
    <w:rsid w:val="00BD40BB"/>
    <w:rsid w:val="00BD43A1"/>
    <w:rsid w:val="00BD44CB"/>
    <w:rsid w:val="00BD4673"/>
    <w:rsid w:val="00BD4847"/>
    <w:rsid w:val="00BD5151"/>
    <w:rsid w:val="00BD51DF"/>
    <w:rsid w:val="00BD52A5"/>
    <w:rsid w:val="00BD5DA5"/>
    <w:rsid w:val="00BD6909"/>
    <w:rsid w:val="00BD6CFD"/>
    <w:rsid w:val="00BD6EAE"/>
    <w:rsid w:val="00BD71C7"/>
    <w:rsid w:val="00BD7880"/>
    <w:rsid w:val="00BD7D4A"/>
    <w:rsid w:val="00BD7D89"/>
    <w:rsid w:val="00BD7E18"/>
    <w:rsid w:val="00BE0032"/>
    <w:rsid w:val="00BE02B5"/>
    <w:rsid w:val="00BE0359"/>
    <w:rsid w:val="00BE04DE"/>
    <w:rsid w:val="00BE05E1"/>
    <w:rsid w:val="00BE08CB"/>
    <w:rsid w:val="00BE0D0C"/>
    <w:rsid w:val="00BE0FEE"/>
    <w:rsid w:val="00BE10CF"/>
    <w:rsid w:val="00BE155E"/>
    <w:rsid w:val="00BE1573"/>
    <w:rsid w:val="00BE181D"/>
    <w:rsid w:val="00BE1E1A"/>
    <w:rsid w:val="00BE1E6B"/>
    <w:rsid w:val="00BE2347"/>
    <w:rsid w:val="00BE23EF"/>
    <w:rsid w:val="00BE2D98"/>
    <w:rsid w:val="00BE2DB3"/>
    <w:rsid w:val="00BE2E3C"/>
    <w:rsid w:val="00BE30EA"/>
    <w:rsid w:val="00BE32B0"/>
    <w:rsid w:val="00BE3A21"/>
    <w:rsid w:val="00BE3A5E"/>
    <w:rsid w:val="00BE3AEE"/>
    <w:rsid w:val="00BE3C4D"/>
    <w:rsid w:val="00BE4D76"/>
    <w:rsid w:val="00BE518E"/>
    <w:rsid w:val="00BE56DB"/>
    <w:rsid w:val="00BE5792"/>
    <w:rsid w:val="00BE5B73"/>
    <w:rsid w:val="00BE5C33"/>
    <w:rsid w:val="00BE5C37"/>
    <w:rsid w:val="00BE6B20"/>
    <w:rsid w:val="00BE6CCE"/>
    <w:rsid w:val="00BE6DC7"/>
    <w:rsid w:val="00BE7440"/>
    <w:rsid w:val="00BE7479"/>
    <w:rsid w:val="00BE7FCC"/>
    <w:rsid w:val="00BF03E5"/>
    <w:rsid w:val="00BF0FC5"/>
    <w:rsid w:val="00BF108B"/>
    <w:rsid w:val="00BF1B10"/>
    <w:rsid w:val="00BF1E19"/>
    <w:rsid w:val="00BF27A1"/>
    <w:rsid w:val="00BF28A8"/>
    <w:rsid w:val="00BF2B67"/>
    <w:rsid w:val="00BF3656"/>
    <w:rsid w:val="00BF397C"/>
    <w:rsid w:val="00BF3B9D"/>
    <w:rsid w:val="00BF3BB9"/>
    <w:rsid w:val="00BF3D39"/>
    <w:rsid w:val="00BF3E60"/>
    <w:rsid w:val="00BF40F5"/>
    <w:rsid w:val="00BF4696"/>
    <w:rsid w:val="00BF47CA"/>
    <w:rsid w:val="00BF51AB"/>
    <w:rsid w:val="00BF5647"/>
    <w:rsid w:val="00BF57CC"/>
    <w:rsid w:val="00BF5AAC"/>
    <w:rsid w:val="00BF5EA5"/>
    <w:rsid w:val="00BF5FA3"/>
    <w:rsid w:val="00BF68D9"/>
    <w:rsid w:val="00BF6B48"/>
    <w:rsid w:val="00BF6C40"/>
    <w:rsid w:val="00BF72BE"/>
    <w:rsid w:val="00BF7E08"/>
    <w:rsid w:val="00BF7ED0"/>
    <w:rsid w:val="00BF7F33"/>
    <w:rsid w:val="00BF7F90"/>
    <w:rsid w:val="00BF7FAA"/>
    <w:rsid w:val="00C0062F"/>
    <w:rsid w:val="00C008A3"/>
    <w:rsid w:val="00C00A20"/>
    <w:rsid w:val="00C00E1B"/>
    <w:rsid w:val="00C01AC8"/>
    <w:rsid w:val="00C01B8B"/>
    <w:rsid w:val="00C01BD8"/>
    <w:rsid w:val="00C01D5C"/>
    <w:rsid w:val="00C0211A"/>
    <w:rsid w:val="00C021A7"/>
    <w:rsid w:val="00C02802"/>
    <w:rsid w:val="00C0284A"/>
    <w:rsid w:val="00C02DA4"/>
    <w:rsid w:val="00C02F60"/>
    <w:rsid w:val="00C03097"/>
    <w:rsid w:val="00C03215"/>
    <w:rsid w:val="00C03312"/>
    <w:rsid w:val="00C03345"/>
    <w:rsid w:val="00C0391F"/>
    <w:rsid w:val="00C040CF"/>
    <w:rsid w:val="00C0457E"/>
    <w:rsid w:val="00C04C50"/>
    <w:rsid w:val="00C0554C"/>
    <w:rsid w:val="00C05D50"/>
    <w:rsid w:val="00C06210"/>
    <w:rsid w:val="00C06939"/>
    <w:rsid w:val="00C0696C"/>
    <w:rsid w:val="00C072B2"/>
    <w:rsid w:val="00C07AF6"/>
    <w:rsid w:val="00C10659"/>
    <w:rsid w:val="00C109E1"/>
    <w:rsid w:val="00C10B61"/>
    <w:rsid w:val="00C10B6E"/>
    <w:rsid w:val="00C10F48"/>
    <w:rsid w:val="00C1103B"/>
    <w:rsid w:val="00C11466"/>
    <w:rsid w:val="00C12AF5"/>
    <w:rsid w:val="00C12D7F"/>
    <w:rsid w:val="00C12E53"/>
    <w:rsid w:val="00C12F0B"/>
    <w:rsid w:val="00C1308C"/>
    <w:rsid w:val="00C1314F"/>
    <w:rsid w:val="00C1332E"/>
    <w:rsid w:val="00C13558"/>
    <w:rsid w:val="00C136E3"/>
    <w:rsid w:val="00C138B8"/>
    <w:rsid w:val="00C13900"/>
    <w:rsid w:val="00C13B55"/>
    <w:rsid w:val="00C13D7B"/>
    <w:rsid w:val="00C140E9"/>
    <w:rsid w:val="00C1434C"/>
    <w:rsid w:val="00C144C0"/>
    <w:rsid w:val="00C1457B"/>
    <w:rsid w:val="00C14651"/>
    <w:rsid w:val="00C147DD"/>
    <w:rsid w:val="00C14EAE"/>
    <w:rsid w:val="00C1563C"/>
    <w:rsid w:val="00C15FB7"/>
    <w:rsid w:val="00C164FD"/>
    <w:rsid w:val="00C167BA"/>
    <w:rsid w:val="00C16B9D"/>
    <w:rsid w:val="00C16E53"/>
    <w:rsid w:val="00C16FD0"/>
    <w:rsid w:val="00C170D5"/>
    <w:rsid w:val="00C170E9"/>
    <w:rsid w:val="00C17180"/>
    <w:rsid w:val="00C174B6"/>
    <w:rsid w:val="00C1750E"/>
    <w:rsid w:val="00C17A18"/>
    <w:rsid w:val="00C17C3F"/>
    <w:rsid w:val="00C17F70"/>
    <w:rsid w:val="00C2005C"/>
    <w:rsid w:val="00C202F7"/>
    <w:rsid w:val="00C20384"/>
    <w:rsid w:val="00C20B4B"/>
    <w:rsid w:val="00C20F8C"/>
    <w:rsid w:val="00C21147"/>
    <w:rsid w:val="00C21302"/>
    <w:rsid w:val="00C216D5"/>
    <w:rsid w:val="00C21EC3"/>
    <w:rsid w:val="00C21EE4"/>
    <w:rsid w:val="00C221E1"/>
    <w:rsid w:val="00C227E5"/>
    <w:rsid w:val="00C2287D"/>
    <w:rsid w:val="00C22995"/>
    <w:rsid w:val="00C22AF3"/>
    <w:rsid w:val="00C22B65"/>
    <w:rsid w:val="00C22BFE"/>
    <w:rsid w:val="00C22D5B"/>
    <w:rsid w:val="00C232CA"/>
    <w:rsid w:val="00C236A8"/>
    <w:rsid w:val="00C23FE2"/>
    <w:rsid w:val="00C241A6"/>
    <w:rsid w:val="00C24256"/>
    <w:rsid w:val="00C249BF"/>
    <w:rsid w:val="00C25291"/>
    <w:rsid w:val="00C257F4"/>
    <w:rsid w:val="00C25ACC"/>
    <w:rsid w:val="00C25E02"/>
    <w:rsid w:val="00C25FCF"/>
    <w:rsid w:val="00C26298"/>
    <w:rsid w:val="00C26360"/>
    <w:rsid w:val="00C263C3"/>
    <w:rsid w:val="00C26412"/>
    <w:rsid w:val="00C2666B"/>
    <w:rsid w:val="00C268C5"/>
    <w:rsid w:val="00C26B2F"/>
    <w:rsid w:val="00C275A8"/>
    <w:rsid w:val="00C2767C"/>
    <w:rsid w:val="00C27B11"/>
    <w:rsid w:val="00C27E1B"/>
    <w:rsid w:val="00C3004C"/>
    <w:rsid w:val="00C3014A"/>
    <w:rsid w:val="00C313CE"/>
    <w:rsid w:val="00C31654"/>
    <w:rsid w:val="00C31C27"/>
    <w:rsid w:val="00C31DAB"/>
    <w:rsid w:val="00C32622"/>
    <w:rsid w:val="00C327FC"/>
    <w:rsid w:val="00C32CFF"/>
    <w:rsid w:val="00C32E34"/>
    <w:rsid w:val="00C32E95"/>
    <w:rsid w:val="00C33258"/>
    <w:rsid w:val="00C3357B"/>
    <w:rsid w:val="00C34008"/>
    <w:rsid w:val="00C34621"/>
    <w:rsid w:val="00C34990"/>
    <w:rsid w:val="00C34BC6"/>
    <w:rsid w:val="00C34D3A"/>
    <w:rsid w:val="00C34DDC"/>
    <w:rsid w:val="00C35B0B"/>
    <w:rsid w:val="00C361C6"/>
    <w:rsid w:val="00C365C7"/>
    <w:rsid w:val="00C36AC2"/>
    <w:rsid w:val="00C37165"/>
    <w:rsid w:val="00C37336"/>
    <w:rsid w:val="00C37874"/>
    <w:rsid w:val="00C40182"/>
    <w:rsid w:val="00C4031E"/>
    <w:rsid w:val="00C40B4F"/>
    <w:rsid w:val="00C41051"/>
    <w:rsid w:val="00C41CB5"/>
    <w:rsid w:val="00C41D42"/>
    <w:rsid w:val="00C41E2A"/>
    <w:rsid w:val="00C41F24"/>
    <w:rsid w:val="00C41F35"/>
    <w:rsid w:val="00C42201"/>
    <w:rsid w:val="00C425B8"/>
    <w:rsid w:val="00C425D4"/>
    <w:rsid w:val="00C42E38"/>
    <w:rsid w:val="00C43138"/>
    <w:rsid w:val="00C4323F"/>
    <w:rsid w:val="00C435DB"/>
    <w:rsid w:val="00C43BC9"/>
    <w:rsid w:val="00C44B20"/>
    <w:rsid w:val="00C44D67"/>
    <w:rsid w:val="00C456A4"/>
    <w:rsid w:val="00C45BA3"/>
    <w:rsid w:val="00C45C9C"/>
    <w:rsid w:val="00C46107"/>
    <w:rsid w:val="00C461A6"/>
    <w:rsid w:val="00C461F9"/>
    <w:rsid w:val="00C463B1"/>
    <w:rsid w:val="00C46F75"/>
    <w:rsid w:val="00C47A25"/>
    <w:rsid w:val="00C47C07"/>
    <w:rsid w:val="00C500CB"/>
    <w:rsid w:val="00C50CC2"/>
    <w:rsid w:val="00C51199"/>
    <w:rsid w:val="00C517C2"/>
    <w:rsid w:val="00C5184D"/>
    <w:rsid w:val="00C518B7"/>
    <w:rsid w:val="00C5246C"/>
    <w:rsid w:val="00C529FE"/>
    <w:rsid w:val="00C52D0E"/>
    <w:rsid w:val="00C52D3B"/>
    <w:rsid w:val="00C52D6A"/>
    <w:rsid w:val="00C52E5B"/>
    <w:rsid w:val="00C5366C"/>
    <w:rsid w:val="00C5389A"/>
    <w:rsid w:val="00C53A16"/>
    <w:rsid w:val="00C53B05"/>
    <w:rsid w:val="00C5435D"/>
    <w:rsid w:val="00C54407"/>
    <w:rsid w:val="00C547DF"/>
    <w:rsid w:val="00C54931"/>
    <w:rsid w:val="00C5494E"/>
    <w:rsid w:val="00C54AD4"/>
    <w:rsid w:val="00C54B32"/>
    <w:rsid w:val="00C54F30"/>
    <w:rsid w:val="00C551C8"/>
    <w:rsid w:val="00C551FC"/>
    <w:rsid w:val="00C55863"/>
    <w:rsid w:val="00C558A9"/>
    <w:rsid w:val="00C55A75"/>
    <w:rsid w:val="00C56004"/>
    <w:rsid w:val="00C56064"/>
    <w:rsid w:val="00C563BA"/>
    <w:rsid w:val="00C5660F"/>
    <w:rsid w:val="00C56DDD"/>
    <w:rsid w:val="00C56E2F"/>
    <w:rsid w:val="00C57337"/>
    <w:rsid w:val="00C57453"/>
    <w:rsid w:val="00C57A4D"/>
    <w:rsid w:val="00C57A90"/>
    <w:rsid w:val="00C57BF9"/>
    <w:rsid w:val="00C57E43"/>
    <w:rsid w:val="00C60270"/>
    <w:rsid w:val="00C603E1"/>
    <w:rsid w:val="00C60511"/>
    <w:rsid w:val="00C60C28"/>
    <w:rsid w:val="00C614A2"/>
    <w:rsid w:val="00C6184F"/>
    <w:rsid w:val="00C618A1"/>
    <w:rsid w:val="00C61B84"/>
    <w:rsid w:val="00C61F81"/>
    <w:rsid w:val="00C620DF"/>
    <w:rsid w:val="00C625B8"/>
    <w:rsid w:val="00C63146"/>
    <w:rsid w:val="00C633E0"/>
    <w:rsid w:val="00C634DA"/>
    <w:rsid w:val="00C634E9"/>
    <w:rsid w:val="00C63B76"/>
    <w:rsid w:val="00C64328"/>
    <w:rsid w:val="00C643C9"/>
    <w:rsid w:val="00C648E7"/>
    <w:rsid w:val="00C648EB"/>
    <w:rsid w:val="00C64900"/>
    <w:rsid w:val="00C64C87"/>
    <w:rsid w:val="00C64CC7"/>
    <w:rsid w:val="00C64DFA"/>
    <w:rsid w:val="00C650FE"/>
    <w:rsid w:val="00C652BB"/>
    <w:rsid w:val="00C65374"/>
    <w:rsid w:val="00C65500"/>
    <w:rsid w:val="00C655D5"/>
    <w:rsid w:val="00C6584E"/>
    <w:rsid w:val="00C658E2"/>
    <w:rsid w:val="00C6594A"/>
    <w:rsid w:val="00C65F36"/>
    <w:rsid w:val="00C671BE"/>
    <w:rsid w:val="00C67424"/>
    <w:rsid w:val="00C6776A"/>
    <w:rsid w:val="00C67C78"/>
    <w:rsid w:val="00C67CE5"/>
    <w:rsid w:val="00C67DFA"/>
    <w:rsid w:val="00C67FD1"/>
    <w:rsid w:val="00C707C2"/>
    <w:rsid w:val="00C71040"/>
    <w:rsid w:val="00C71176"/>
    <w:rsid w:val="00C71487"/>
    <w:rsid w:val="00C715F8"/>
    <w:rsid w:val="00C71EC8"/>
    <w:rsid w:val="00C71F0F"/>
    <w:rsid w:val="00C71F70"/>
    <w:rsid w:val="00C7245A"/>
    <w:rsid w:val="00C72913"/>
    <w:rsid w:val="00C72B7D"/>
    <w:rsid w:val="00C72D51"/>
    <w:rsid w:val="00C72E3F"/>
    <w:rsid w:val="00C73240"/>
    <w:rsid w:val="00C736E1"/>
    <w:rsid w:val="00C73DCC"/>
    <w:rsid w:val="00C73F52"/>
    <w:rsid w:val="00C7424D"/>
    <w:rsid w:val="00C74905"/>
    <w:rsid w:val="00C749E6"/>
    <w:rsid w:val="00C74D8D"/>
    <w:rsid w:val="00C7581A"/>
    <w:rsid w:val="00C75C94"/>
    <w:rsid w:val="00C75FF4"/>
    <w:rsid w:val="00C7617A"/>
    <w:rsid w:val="00C76507"/>
    <w:rsid w:val="00C7696A"/>
    <w:rsid w:val="00C76D78"/>
    <w:rsid w:val="00C76F65"/>
    <w:rsid w:val="00C771FE"/>
    <w:rsid w:val="00C77238"/>
    <w:rsid w:val="00C776DD"/>
    <w:rsid w:val="00C77C04"/>
    <w:rsid w:val="00C800CE"/>
    <w:rsid w:val="00C80806"/>
    <w:rsid w:val="00C80B29"/>
    <w:rsid w:val="00C814B0"/>
    <w:rsid w:val="00C8182B"/>
    <w:rsid w:val="00C81958"/>
    <w:rsid w:val="00C81C9C"/>
    <w:rsid w:val="00C81EAD"/>
    <w:rsid w:val="00C82270"/>
    <w:rsid w:val="00C82AC3"/>
    <w:rsid w:val="00C82C5A"/>
    <w:rsid w:val="00C82FA3"/>
    <w:rsid w:val="00C839C5"/>
    <w:rsid w:val="00C83E0A"/>
    <w:rsid w:val="00C83FDD"/>
    <w:rsid w:val="00C8425B"/>
    <w:rsid w:val="00C853B5"/>
    <w:rsid w:val="00C85B18"/>
    <w:rsid w:val="00C85EDF"/>
    <w:rsid w:val="00C85F1D"/>
    <w:rsid w:val="00C8694A"/>
    <w:rsid w:val="00C8737C"/>
    <w:rsid w:val="00C87532"/>
    <w:rsid w:val="00C8785D"/>
    <w:rsid w:val="00C87AB3"/>
    <w:rsid w:val="00C87D61"/>
    <w:rsid w:val="00C9064B"/>
    <w:rsid w:val="00C90AB5"/>
    <w:rsid w:val="00C90E34"/>
    <w:rsid w:val="00C916A1"/>
    <w:rsid w:val="00C91B3A"/>
    <w:rsid w:val="00C91D65"/>
    <w:rsid w:val="00C9267C"/>
    <w:rsid w:val="00C92CCE"/>
    <w:rsid w:val="00C92FFD"/>
    <w:rsid w:val="00C9308A"/>
    <w:rsid w:val="00C9311C"/>
    <w:rsid w:val="00C93DA1"/>
    <w:rsid w:val="00C94645"/>
    <w:rsid w:val="00C9543D"/>
    <w:rsid w:val="00C954E8"/>
    <w:rsid w:val="00C95CF7"/>
    <w:rsid w:val="00C95FA5"/>
    <w:rsid w:val="00C9690B"/>
    <w:rsid w:val="00C96BB6"/>
    <w:rsid w:val="00C974F3"/>
    <w:rsid w:val="00C97B39"/>
    <w:rsid w:val="00CA020D"/>
    <w:rsid w:val="00CA0253"/>
    <w:rsid w:val="00CA0294"/>
    <w:rsid w:val="00CA071B"/>
    <w:rsid w:val="00CA07E8"/>
    <w:rsid w:val="00CA0BBE"/>
    <w:rsid w:val="00CA0CE1"/>
    <w:rsid w:val="00CA2079"/>
    <w:rsid w:val="00CA2221"/>
    <w:rsid w:val="00CA2A6F"/>
    <w:rsid w:val="00CA2DD8"/>
    <w:rsid w:val="00CA32BD"/>
    <w:rsid w:val="00CA34FA"/>
    <w:rsid w:val="00CA3789"/>
    <w:rsid w:val="00CA388D"/>
    <w:rsid w:val="00CA420E"/>
    <w:rsid w:val="00CA4468"/>
    <w:rsid w:val="00CA46A5"/>
    <w:rsid w:val="00CA47ED"/>
    <w:rsid w:val="00CA4A2C"/>
    <w:rsid w:val="00CA4FB4"/>
    <w:rsid w:val="00CA516E"/>
    <w:rsid w:val="00CA56C7"/>
    <w:rsid w:val="00CA660F"/>
    <w:rsid w:val="00CA7369"/>
    <w:rsid w:val="00CA7527"/>
    <w:rsid w:val="00CA768A"/>
    <w:rsid w:val="00CA76B1"/>
    <w:rsid w:val="00CA7AFC"/>
    <w:rsid w:val="00CA7B2B"/>
    <w:rsid w:val="00CA7D4B"/>
    <w:rsid w:val="00CA7EBA"/>
    <w:rsid w:val="00CA7F5B"/>
    <w:rsid w:val="00CB037C"/>
    <w:rsid w:val="00CB0390"/>
    <w:rsid w:val="00CB03CA"/>
    <w:rsid w:val="00CB0C1F"/>
    <w:rsid w:val="00CB0D76"/>
    <w:rsid w:val="00CB0DCC"/>
    <w:rsid w:val="00CB0FF7"/>
    <w:rsid w:val="00CB1E5C"/>
    <w:rsid w:val="00CB21EC"/>
    <w:rsid w:val="00CB2653"/>
    <w:rsid w:val="00CB2D55"/>
    <w:rsid w:val="00CB301A"/>
    <w:rsid w:val="00CB3479"/>
    <w:rsid w:val="00CB38A0"/>
    <w:rsid w:val="00CB3957"/>
    <w:rsid w:val="00CB3C29"/>
    <w:rsid w:val="00CB44D7"/>
    <w:rsid w:val="00CB4607"/>
    <w:rsid w:val="00CB4F30"/>
    <w:rsid w:val="00CB5040"/>
    <w:rsid w:val="00CB50BB"/>
    <w:rsid w:val="00CB5126"/>
    <w:rsid w:val="00CB51A6"/>
    <w:rsid w:val="00CB57FA"/>
    <w:rsid w:val="00CB5C52"/>
    <w:rsid w:val="00CB6AEB"/>
    <w:rsid w:val="00CB7043"/>
    <w:rsid w:val="00CB76A5"/>
    <w:rsid w:val="00CB792F"/>
    <w:rsid w:val="00CB7ADF"/>
    <w:rsid w:val="00CB7C61"/>
    <w:rsid w:val="00CB7C71"/>
    <w:rsid w:val="00CB7D31"/>
    <w:rsid w:val="00CC0431"/>
    <w:rsid w:val="00CC0E49"/>
    <w:rsid w:val="00CC0EC7"/>
    <w:rsid w:val="00CC11AE"/>
    <w:rsid w:val="00CC13B6"/>
    <w:rsid w:val="00CC143E"/>
    <w:rsid w:val="00CC1456"/>
    <w:rsid w:val="00CC1740"/>
    <w:rsid w:val="00CC1F81"/>
    <w:rsid w:val="00CC1F9C"/>
    <w:rsid w:val="00CC2114"/>
    <w:rsid w:val="00CC2409"/>
    <w:rsid w:val="00CC25D7"/>
    <w:rsid w:val="00CC294A"/>
    <w:rsid w:val="00CC2EFF"/>
    <w:rsid w:val="00CC30BD"/>
    <w:rsid w:val="00CC31BA"/>
    <w:rsid w:val="00CC3972"/>
    <w:rsid w:val="00CC3D7E"/>
    <w:rsid w:val="00CC463D"/>
    <w:rsid w:val="00CC4AB9"/>
    <w:rsid w:val="00CC4C06"/>
    <w:rsid w:val="00CC4D42"/>
    <w:rsid w:val="00CC4D5D"/>
    <w:rsid w:val="00CC509E"/>
    <w:rsid w:val="00CC591D"/>
    <w:rsid w:val="00CC5CC9"/>
    <w:rsid w:val="00CC6065"/>
    <w:rsid w:val="00CC6653"/>
    <w:rsid w:val="00CC6B0C"/>
    <w:rsid w:val="00CC6C34"/>
    <w:rsid w:val="00CC718D"/>
    <w:rsid w:val="00CC7970"/>
    <w:rsid w:val="00CC7B05"/>
    <w:rsid w:val="00CD0311"/>
    <w:rsid w:val="00CD03CA"/>
    <w:rsid w:val="00CD04A7"/>
    <w:rsid w:val="00CD05E5"/>
    <w:rsid w:val="00CD06B5"/>
    <w:rsid w:val="00CD0D6E"/>
    <w:rsid w:val="00CD0E2F"/>
    <w:rsid w:val="00CD1326"/>
    <w:rsid w:val="00CD151F"/>
    <w:rsid w:val="00CD1A8A"/>
    <w:rsid w:val="00CD1D4F"/>
    <w:rsid w:val="00CD1F94"/>
    <w:rsid w:val="00CD2819"/>
    <w:rsid w:val="00CD2974"/>
    <w:rsid w:val="00CD2A2F"/>
    <w:rsid w:val="00CD2B12"/>
    <w:rsid w:val="00CD30BD"/>
    <w:rsid w:val="00CD39EF"/>
    <w:rsid w:val="00CD3F4E"/>
    <w:rsid w:val="00CD4047"/>
    <w:rsid w:val="00CD429F"/>
    <w:rsid w:val="00CD4320"/>
    <w:rsid w:val="00CD44FA"/>
    <w:rsid w:val="00CD450F"/>
    <w:rsid w:val="00CD54BC"/>
    <w:rsid w:val="00CD6252"/>
    <w:rsid w:val="00CD627A"/>
    <w:rsid w:val="00CD67C7"/>
    <w:rsid w:val="00CD69CF"/>
    <w:rsid w:val="00CD7068"/>
    <w:rsid w:val="00CD74F7"/>
    <w:rsid w:val="00CD7812"/>
    <w:rsid w:val="00CD79E1"/>
    <w:rsid w:val="00CD7BAD"/>
    <w:rsid w:val="00CE00D6"/>
    <w:rsid w:val="00CE0389"/>
    <w:rsid w:val="00CE0A9E"/>
    <w:rsid w:val="00CE0C34"/>
    <w:rsid w:val="00CE0C9F"/>
    <w:rsid w:val="00CE10C6"/>
    <w:rsid w:val="00CE112E"/>
    <w:rsid w:val="00CE1920"/>
    <w:rsid w:val="00CE1C7A"/>
    <w:rsid w:val="00CE2699"/>
    <w:rsid w:val="00CE2CF9"/>
    <w:rsid w:val="00CE33C6"/>
    <w:rsid w:val="00CE3567"/>
    <w:rsid w:val="00CE3CA5"/>
    <w:rsid w:val="00CE3DE5"/>
    <w:rsid w:val="00CE403D"/>
    <w:rsid w:val="00CE4A2B"/>
    <w:rsid w:val="00CE4A88"/>
    <w:rsid w:val="00CE4ABD"/>
    <w:rsid w:val="00CE4C3F"/>
    <w:rsid w:val="00CE4DE7"/>
    <w:rsid w:val="00CE569D"/>
    <w:rsid w:val="00CE65B0"/>
    <w:rsid w:val="00CE7428"/>
    <w:rsid w:val="00CE7AF0"/>
    <w:rsid w:val="00CE7B6A"/>
    <w:rsid w:val="00CE7CED"/>
    <w:rsid w:val="00CE7F63"/>
    <w:rsid w:val="00CF05B9"/>
    <w:rsid w:val="00CF062A"/>
    <w:rsid w:val="00CF0C6D"/>
    <w:rsid w:val="00CF0DDE"/>
    <w:rsid w:val="00CF118A"/>
    <w:rsid w:val="00CF15BB"/>
    <w:rsid w:val="00CF1686"/>
    <w:rsid w:val="00CF1941"/>
    <w:rsid w:val="00CF1E02"/>
    <w:rsid w:val="00CF20CA"/>
    <w:rsid w:val="00CF20DC"/>
    <w:rsid w:val="00CF266B"/>
    <w:rsid w:val="00CF2863"/>
    <w:rsid w:val="00CF2981"/>
    <w:rsid w:val="00CF2A87"/>
    <w:rsid w:val="00CF2C82"/>
    <w:rsid w:val="00CF2C8D"/>
    <w:rsid w:val="00CF364B"/>
    <w:rsid w:val="00CF3C7D"/>
    <w:rsid w:val="00CF406B"/>
    <w:rsid w:val="00CF4429"/>
    <w:rsid w:val="00CF4719"/>
    <w:rsid w:val="00CF486E"/>
    <w:rsid w:val="00CF48BF"/>
    <w:rsid w:val="00CF48EC"/>
    <w:rsid w:val="00CF4A36"/>
    <w:rsid w:val="00CF4B4E"/>
    <w:rsid w:val="00CF4DFC"/>
    <w:rsid w:val="00CF4E1F"/>
    <w:rsid w:val="00CF56CA"/>
    <w:rsid w:val="00CF56F9"/>
    <w:rsid w:val="00CF58AD"/>
    <w:rsid w:val="00CF5A36"/>
    <w:rsid w:val="00CF5CA7"/>
    <w:rsid w:val="00CF5F80"/>
    <w:rsid w:val="00CF6472"/>
    <w:rsid w:val="00CF6474"/>
    <w:rsid w:val="00CF6870"/>
    <w:rsid w:val="00CF7551"/>
    <w:rsid w:val="00D00266"/>
    <w:rsid w:val="00D003DC"/>
    <w:rsid w:val="00D005F8"/>
    <w:rsid w:val="00D00F8B"/>
    <w:rsid w:val="00D00FB6"/>
    <w:rsid w:val="00D0101F"/>
    <w:rsid w:val="00D0123F"/>
    <w:rsid w:val="00D0133C"/>
    <w:rsid w:val="00D01AE2"/>
    <w:rsid w:val="00D01FBE"/>
    <w:rsid w:val="00D01FF4"/>
    <w:rsid w:val="00D0242E"/>
    <w:rsid w:val="00D02AFD"/>
    <w:rsid w:val="00D0370E"/>
    <w:rsid w:val="00D037CD"/>
    <w:rsid w:val="00D037D7"/>
    <w:rsid w:val="00D03C3A"/>
    <w:rsid w:val="00D0401D"/>
    <w:rsid w:val="00D04043"/>
    <w:rsid w:val="00D04450"/>
    <w:rsid w:val="00D04639"/>
    <w:rsid w:val="00D04AB0"/>
    <w:rsid w:val="00D04B4A"/>
    <w:rsid w:val="00D04BA3"/>
    <w:rsid w:val="00D05867"/>
    <w:rsid w:val="00D05B42"/>
    <w:rsid w:val="00D05B8F"/>
    <w:rsid w:val="00D05CA9"/>
    <w:rsid w:val="00D060A0"/>
    <w:rsid w:val="00D0619F"/>
    <w:rsid w:val="00D063F7"/>
    <w:rsid w:val="00D06636"/>
    <w:rsid w:val="00D066CA"/>
    <w:rsid w:val="00D076EA"/>
    <w:rsid w:val="00D0788B"/>
    <w:rsid w:val="00D0792A"/>
    <w:rsid w:val="00D079D3"/>
    <w:rsid w:val="00D07B2A"/>
    <w:rsid w:val="00D10F1C"/>
    <w:rsid w:val="00D10FEC"/>
    <w:rsid w:val="00D112A3"/>
    <w:rsid w:val="00D1140F"/>
    <w:rsid w:val="00D118AC"/>
    <w:rsid w:val="00D11CBA"/>
    <w:rsid w:val="00D1225A"/>
    <w:rsid w:val="00D12338"/>
    <w:rsid w:val="00D125DA"/>
    <w:rsid w:val="00D1276C"/>
    <w:rsid w:val="00D12814"/>
    <w:rsid w:val="00D12F92"/>
    <w:rsid w:val="00D13CFC"/>
    <w:rsid w:val="00D143FF"/>
    <w:rsid w:val="00D14945"/>
    <w:rsid w:val="00D15289"/>
    <w:rsid w:val="00D1572D"/>
    <w:rsid w:val="00D1577D"/>
    <w:rsid w:val="00D159E5"/>
    <w:rsid w:val="00D15B96"/>
    <w:rsid w:val="00D1645F"/>
    <w:rsid w:val="00D16E81"/>
    <w:rsid w:val="00D16F17"/>
    <w:rsid w:val="00D172B2"/>
    <w:rsid w:val="00D17950"/>
    <w:rsid w:val="00D17D6B"/>
    <w:rsid w:val="00D20014"/>
    <w:rsid w:val="00D203D4"/>
    <w:rsid w:val="00D21388"/>
    <w:rsid w:val="00D21452"/>
    <w:rsid w:val="00D214E8"/>
    <w:rsid w:val="00D21CE9"/>
    <w:rsid w:val="00D22412"/>
    <w:rsid w:val="00D22758"/>
    <w:rsid w:val="00D22973"/>
    <w:rsid w:val="00D22CB2"/>
    <w:rsid w:val="00D2325B"/>
    <w:rsid w:val="00D23884"/>
    <w:rsid w:val="00D23CB6"/>
    <w:rsid w:val="00D23E1D"/>
    <w:rsid w:val="00D24055"/>
    <w:rsid w:val="00D245BE"/>
    <w:rsid w:val="00D24644"/>
    <w:rsid w:val="00D24752"/>
    <w:rsid w:val="00D2478A"/>
    <w:rsid w:val="00D24B22"/>
    <w:rsid w:val="00D24FA0"/>
    <w:rsid w:val="00D259F5"/>
    <w:rsid w:val="00D25E2F"/>
    <w:rsid w:val="00D25E6E"/>
    <w:rsid w:val="00D26302"/>
    <w:rsid w:val="00D2647D"/>
    <w:rsid w:val="00D266B7"/>
    <w:rsid w:val="00D269FA"/>
    <w:rsid w:val="00D26B38"/>
    <w:rsid w:val="00D26DAF"/>
    <w:rsid w:val="00D26EA6"/>
    <w:rsid w:val="00D27269"/>
    <w:rsid w:val="00D27A0C"/>
    <w:rsid w:val="00D3020B"/>
    <w:rsid w:val="00D302E9"/>
    <w:rsid w:val="00D31116"/>
    <w:rsid w:val="00D31564"/>
    <w:rsid w:val="00D31793"/>
    <w:rsid w:val="00D317F6"/>
    <w:rsid w:val="00D31BD4"/>
    <w:rsid w:val="00D32134"/>
    <w:rsid w:val="00D321FD"/>
    <w:rsid w:val="00D32625"/>
    <w:rsid w:val="00D32C6E"/>
    <w:rsid w:val="00D3331E"/>
    <w:rsid w:val="00D33346"/>
    <w:rsid w:val="00D33615"/>
    <w:rsid w:val="00D33C6C"/>
    <w:rsid w:val="00D33EA7"/>
    <w:rsid w:val="00D33F45"/>
    <w:rsid w:val="00D33FCB"/>
    <w:rsid w:val="00D340D3"/>
    <w:rsid w:val="00D3448E"/>
    <w:rsid w:val="00D346F6"/>
    <w:rsid w:val="00D35DAC"/>
    <w:rsid w:val="00D36019"/>
    <w:rsid w:val="00D36295"/>
    <w:rsid w:val="00D36439"/>
    <w:rsid w:val="00D36CD0"/>
    <w:rsid w:val="00D37CAC"/>
    <w:rsid w:val="00D400F3"/>
    <w:rsid w:val="00D40CCF"/>
    <w:rsid w:val="00D40D6B"/>
    <w:rsid w:val="00D40D8E"/>
    <w:rsid w:val="00D41D3D"/>
    <w:rsid w:val="00D420F8"/>
    <w:rsid w:val="00D4212E"/>
    <w:rsid w:val="00D421BB"/>
    <w:rsid w:val="00D4255D"/>
    <w:rsid w:val="00D42834"/>
    <w:rsid w:val="00D42CFE"/>
    <w:rsid w:val="00D44EF0"/>
    <w:rsid w:val="00D451AD"/>
    <w:rsid w:val="00D451D4"/>
    <w:rsid w:val="00D4576D"/>
    <w:rsid w:val="00D457C9"/>
    <w:rsid w:val="00D45B3B"/>
    <w:rsid w:val="00D4605D"/>
    <w:rsid w:val="00D462D4"/>
    <w:rsid w:val="00D4652E"/>
    <w:rsid w:val="00D465B4"/>
    <w:rsid w:val="00D467A6"/>
    <w:rsid w:val="00D46959"/>
    <w:rsid w:val="00D46B19"/>
    <w:rsid w:val="00D46E19"/>
    <w:rsid w:val="00D4757B"/>
    <w:rsid w:val="00D47592"/>
    <w:rsid w:val="00D47CA9"/>
    <w:rsid w:val="00D50314"/>
    <w:rsid w:val="00D504E2"/>
    <w:rsid w:val="00D50659"/>
    <w:rsid w:val="00D50775"/>
    <w:rsid w:val="00D50904"/>
    <w:rsid w:val="00D50C7D"/>
    <w:rsid w:val="00D50CDE"/>
    <w:rsid w:val="00D51C3D"/>
    <w:rsid w:val="00D522A6"/>
    <w:rsid w:val="00D522BB"/>
    <w:rsid w:val="00D52606"/>
    <w:rsid w:val="00D52692"/>
    <w:rsid w:val="00D52711"/>
    <w:rsid w:val="00D528E5"/>
    <w:rsid w:val="00D52CE1"/>
    <w:rsid w:val="00D53180"/>
    <w:rsid w:val="00D53787"/>
    <w:rsid w:val="00D5404F"/>
    <w:rsid w:val="00D543E1"/>
    <w:rsid w:val="00D5453D"/>
    <w:rsid w:val="00D55946"/>
    <w:rsid w:val="00D559FB"/>
    <w:rsid w:val="00D5604D"/>
    <w:rsid w:val="00D5616F"/>
    <w:rsid w:val="00D5620C"/>
    <w:rsid w:val="00D56371"/>
    <w:rsid w:val="00D563D7"/>
    <w:rsid w:val="00D5692F"/>
    <w:rsid w:val="00D56A85"/>
    <w:rsid w:val="00D56F8C"/>
    <w:rsid w:val="00D57A1F"/>
    <w:rsid w:val="00D57C78"/>
    <w:rsid w:val="00D6004F"/>
    <w:rsid w:val="00D60B79"/>
    <w:rsid w:val="00D60BF5"/>
    <w:rsid w:val="00D60D3F"/>
    <w:rsid w:val="00D61291"/>
    <w:rsid w:val="00D61967"/>
    <w:rsid w:val="00D620C2"/>
    <w:rsid w:val="00D625F0"/>
    <w:rsid w:val="00D6270E"/>
    <w:rsid w:val="00D62747"/>
    <w:rsid w:val="00D62C59"/>
    <w:rsid w:val="00D62EA5"/>
    <w:rsid w:val="00D6380E"/>
    <w:rsid w:val="00D6385E"/>
    <w:rsid w:val="00D63ED7"/>
    <w:rsid w:val="00D640A0"/>
    <w:rsid w:val="00D648C5"/>
    <w:rsid w:val="00D648FB"/>
    <w:rsid w:val="00D64EB9"/>
    <w:rsid w:val="00D65230"/>
    <w:rsid w:val="00D653CC"/>
    <w:rsid w:val="00D6540B"/>
    <w:rsid w:val="00D65A01"/>
    <w:rsid w:val="00D65D1B"/>
    <w:rsid w:val="00D65F9E"/>
    <w:rsid w:val="00D66DEB"/>
    <w:rsid w:val="00D66E92"/>
    <w:rsid w:val="00D66F8D"/>
    <w:rsid w:val="00D6707B"/>
    <w:rsid w:val="00D671E4"/>
    <w:rsid w:val="00D6768F"/>
    <w:rsid w:val="00D7030F"/>
    <w:rsid w:val="00D7051A"/>
    <w:rsid w:val="00D70789"/>
    <w:rsid w:val="00D70C63"/>
    <w:rsid w:val="00D70D07"/>
    <w:rsid w:val="00D712AC"/>
    <w:rsid w:val="00D716A7"/>
    <w:rsid w:val="00D71892"/>
    <w:rsid w:val="00D71F64"/>
    <w:rsid w:val="00D7203F"/>
    <w:rsid w:val="00D7225D"/>
    <w:rsid w:val="00D72433"/>
    <w:rsid w:val="00D72744"/>
    <w:rsid w:val="00D7294F"/>
    <w:rsid w:val="00D72A4B"/>
    <w:rsid w:val="00D72B80"/>
    <w:rsid w:val="00D731B7"/>
    <w:rsid w:val="00D7350B"/>
    <w:rsid w:val="00D736D7"/>
    <w:rsid w:val="00D73A34"/>
    <w:rsid w:val="00D73D49"/>
    <w:rsid w:val="00D73D52"/>
    <w:rsid w:val="00D74212"/>
    <w:rsid w:val="00D747B3"/>
    <w:rsid w:val="00D749EB"/>
    <w:rsid w:val="00D74A52"/>
    <w:rsid w:val="00D74F71"/>
    <w:rsid w:val="00D7511C"/>
    <w:rsid w:val="00D755D0"/>
    <w:rsid w:val="00D75699"/>
    <w:rsid w:val="00D76062"/>
    <w:rsid w:val="00D762DE"/>
    <w:rsid w:val="00D771F5"/>
    <w:rsid w:val="00D77536"/>
    <w:rsid w:val="00D7756C"/>
    <w:rsid w:val="00D777D8"/>
    <w:rsid w:val="00D77C35"/>
    <w:rsid w:val="00D77DAA"/>
    <w:rsid w:val="00D80096"/>
    <w:rsid w:val="00D802A4"/>
    <w:rsid w:val="00D80346"/>
    <w:rsid w:val="00D80563"/>
    <w:rsid w:val="00D808D1"/>
    <w:rsid w:val="00D808E4"/>
    <w:rsid w:val="00D80FA1"/>
    <w:rsid w:val="00D80FA4"/>
    <w:rsid w:val="00D81200"/>
    <w:rsid w:val="00D813EC"/>
    <w:rsid w:val="00D81408"/>
    <w:rsid w:val="00D814DA"/>
    <w:rsid w:val="00D81EBE"/>
    <w:rsid w:val="00D82049"/>
    <w:rsid w:val="00D820F6"/>
    <w:rsid w:val="00D82464"/>
    <w:rsid w:val="00D8266A"/>
    <w:rsid w:val="00D82B67"/>
    <w:rsid w:val="00D82FC1"/>
    <w:rsid w:val="00D833CD"/>
    <w:rsid w:val="00D83DBA"/>
    <w:rsid w:val="00D83FF5"/>
    <w:rsid w:val="00D8427B"/>
    <w:rsid w:val="00D847E9"/>
    <w:rsid w:val="00D848ED"/>
    <w:rsid w:val="00D849A4"/>
    <w:rsid w:val="00D850A7"/>
    <w:rsid w:val="00D8572F"/>
    <w:rsid w:val="00D85CA4"/>
    <w:rsid w:val="00D85CAE"/>
    <w:rsid w:val="00D85FAF"/>
    <w:rsid w:val="00D86639"/>
    <w:rsid w:val="00D86656"/>
    <w:rsid w:val="00D86969"/>
    <w:rsid w:val="00D86A51"/>
    <w:rsid w:val="00D86A79"/>
    <w:rsid w:val="00D86A84"/>
    <w:rsid w:val="00D86E34"/>
    <w:rsid w:val="00D86E3E"/>
    <w:rsid w:val="00D87177"/>
    <w:rsid w:val="00D878EC"/>
    <w:rsid w:val="00D8799F"/>
    <w:rsid w:val="00D87DAC"/>
    <w:rsid w:val="00D87FE3"/>
    <w:rsid w:val="00D90055"/>
    <w:rsid w:val="00D90ECA"/>
    <w:rsid w:val="00D9220A"/>
    <w:rsid w:val="00D9267F"/>
    <w:rsid w:val="00D92BCE"/>
    <w:rsid w:val="00D9312F"/>
    <w:rsid w:val="00D931EE"/>
    <w:rsid w:val="00D93E0F"/>
    <w:rsid w:val="00D93F2B"/>
    <w:rsid w:val="00D94BA3"/>
    <w:rsid w:val="00D94EA1"/>
    <w:rsid w:val="00D94F5A"/>
    <w:rsid w:val="00D95005"/>
    <w:rsid w:val="00D95103"/>
    <w:rsid w:val="00D95752"/>
    <w:rsid w:val="00D95B65"/>
    <w:rsid w:val="00D95E16"/>
    <w:rsid w:val="00D95E17"/>
    <w:rsid w:val="00D966C2"/>
    <w:rsid w:val="00D96BB8"/>
    <w:rsid w:val="00D97257"/>
    <w:rsid w:val="00D97512"/>
    <w:rsid w:val="00D97A69"/>
    <w:rsid w:val="00D97D34"/>
    <w:rsid w:val="00D97E8B"/>
    <w:rsid w:val="00DA000B"/>
    <w:rsid w:val="00DA060F"/>
    <w:rsid w:val="00DA0900"/>
    <w:rsid w:val="00DA0B74"/>
    <w:rsid w:val="00DA120B"/>
    <w:rsid w:val="00DA132B"/>
    <w:rsid w:val="00DA134B"/>
    <w:rsid w:val="00DA1929"/>
    <w:rsid w:val="00DA1D42"/>
    <w:rsid w:val="00DA1ECD"/>
    <w:rsid w:val="00DA28B2"/>
    <w:rsid w:val="00DA29E8"/>
    <w:rsid w:val="00DA322E"/>
    <w:rsid w:val="00DA338A"/>
    <w:rsid w:val="00DA33DA"/>
    <w:rsid w:val="00DA390F"/>
    <w:rsid w:val="00DA48C1"/>
    <w:rsid w:val="00DA4BA7"/>
    <w:rsid w:val="00DA5668"/>
    <w:rsid w:val="00DA5925"/>
    <w:rsid w:val="00DA5C32"/>
    <w:rsid w:val="00DA5DD9"/>
    <w:rsid w:val="00DA6020"/>
    <w:rsid w:val="00DA63DC"/>
    <w:rsid w:val="00DA6903"/>
    <w:rsid w:val="00DA6A25"/>
    <w:rsid w:val="00DA6A42"/>
    <w:rsid w:val="00DA6C3D"/>
    <w:rsid w:val="00DA71C6"/>
    <w:rsid w:val="00DA7210"/>
    <w:rsid w:val="00DA7C0E"/>
    <w:rsid w:val="00DA7FE8"/>
    <w:rsid w:val="00DA7FE9"/>
    <w:rsid w:val="00DB00EB"/>
    <w:rsid w:val="00DB0220"/>
    <w:rsid w:val="00DB08E2"/>
    <w:rsid w:val="00DB094D"/>
    <w:rsid w:val="00DB0C4A"/>
    <w:rsid w:val="00DB0D56"/>
    <w:rsid w:val="00DB0DD9"/>
    <w:rsid w:val="00DB0FF6"/>
    <w:rsid w:val="00DB114E"/>
    <w:rsid w:val="00DB1378"/>
    <w:rsid w:val="00DB1551"/>
    <w:rsid w:val="00DB1D9F"/>
    <w:rsid w:val="00DB24FD"/>
    <w:rsid w:val="00DB259D"/>
    <w:rsid w:val="00DB294F"/>
    <w:rsid w:val="00DB2A5A"/>
    <w:rsid w:val="00DB2B17"/>
    <w:rsid w:val="00DB2E03"/>
    <w:rsid w:val="00DB2EE1"/>
    <w:rsid w:val="00DB2F27"/>
    <w:rsid w:val="00DB368D"/>
    <w:rsid w:val="00DB3786"/>
    <w:rsid w:val="00DB37AB"/>
    <w:rsid w:val="00DB3814"/>
    <w:rsid w:val="00DB45A8"/>
    <w:rsid w:val="00DB46B8"/>
    <w:rsid w:val="00DB49DA"/>
    <w:rsid w:val="00DB49E2"/>
    <w:rsid w:val="00DB4E7D"/>
    <w:rsid w:val="00DB53D3"/>
    <w:rsid w:val="00DB63CE"/>
    <w:rsid w:val="00DB653E"/>
    <w:rsid w:val="00DB65DC"/>
    <w:rsid w:val="00DB694F"/>
    <w:rsid w:val="00DB695C"/>
    <w:rsid w:val="00DB7108"/>
    <w:rsid w:val="00DB7429"/>
    <w:rsid w:val="00DB7593"/>
    <w:rsid w:val="00DB77DC"/>
    <w:rsid w:val="00DB7886"/>
    <w:rsid w:val="00DB79CD"/>
    <w:rsid w:val="00DB7A2E"/>
    <w:rsid w:val="00DB7B58"/>
    <w:rsid w:val="00DB7D5D"/>
    <w:rsid w:val="00DB7D9C"/>
    <w:rsid w:val="00DC037C"/>
    <w:rsid w:val="00DC153E"/>
    <w:rsid w:val="00DC1557"/>
    <w:rsid w:val="00DC1673"/>
    <w:rsid w:val="00DC19D3"/>
    <w:rsid w:val="00DC1CEA"/>
    <w:rsid w:val="00DC20DA"/>
    <w:rsid w:val="00DC20FB"/>
    <w:rsid w:val="00DC22EC"/>
    <w:rsid w:val="00DC25E8"/>
    <w:rsid w:val="00DC2E26"/>
    <w:rsid w:val="00DC2F0D"/>
    <w:rsid w:val="00DC2F65"/>
    <w:rsid w:val="00DC31D4"/>
    <w:rsid w:val="00DC34E8"/>
    <w:rsid w:val="00DC3594"/>
    <w:rsid w:val="00DC3750"/>
    <w:rsid w:val="00DC4505"/>
    <w:rsid w:val="00DC46CA"/>
    <w:rsid w:val="00DC5147"/>
    <w:rsid w:val="00DC5970"/>
    <w:rsid w:val="00DC61CE"/>
    <w:rsid w:val="00DC639D"/>
    <w:rsid w:val="00DC757F"/>
    <w:rsid w:val="00DD06D0"/>
    <w:rsid w:val="00DD0C3E"/>
    <w:rsid w:val="00DD0D78"/>
    <w:rsid w:val="00DD0F61"/>
    <w:rsid w:val="00DD11C0"/>
    <w:rsid w:val="00DD1B74"/>
    <w:rsid w:val="00DD1F31"/>
    <w:rsid w:val="00DD242D"/>
    <w:rsid w:val="00DD271B"/>
    <w:rsid w:val="00DD2B28"/>
    <w:rsid w:val="00DD2C7E"/>
    <w:rsid w:val="00DD4210"/>
    <w:rsid w:val="00DD45D0"/>
    <w:rsid w:val="00DD4C8F"/>
    <w:rsid w:val="00DD51F0"/>
    <w:rsid w:val="00DD5521"/>
    <w:rsid w:val="00DD559B"/>
    <w:rsid w:val="00DD55CF"/>
    <w:rsid w:val="00DD562F"/>
    <w:rsid w:val="00DD587A"/>
    <w:rsid w:val="00DD5AF3"/>
    <w:rsid w:val="00DD5F13"/>
    <w:rsid w:val="00DD6491"/>
    <w:rsid w:val="00DD68EC"/>
    <w:rsid w:val="00DD6DD6"/>
    <w:rsid w:val="00DD6E24"/>
    <w:rsid w:val="00DD6F72"/>
    <w:rsid w:val="00DD7A1F"/>
    <w:rsid w:val="00DE012A"/>
    <w:rsid w:val="00DE02B7"/>
    <w:rsid w:val="00DE02FD"/>
    <w:rsid w:val="00DE0358"/>
    <w:rsid w:val="00DE047A"/>
    <w:rsid w:val="00DE057D"/>
    <w:rsid w:val="00DE0878"/>
    <w:rsid w:val="00DE0A9E"/>
    <w:rsid w:val="00DE140B"/>
    <w:rsid w:val="00DE1AC1"/>
    <w:rsid w:val="00DE1AC9"/>
    <w:rsid w:val="00DE1FDE"/>
    <w:rsid w:val="00DE2B48"/>
    <w:rsid w:val="00DE3440"/>
    <w:rsid w:val="00DE3F3D"/>
    <w:rsid w:val="00DE462B"/>
    <w:rsid w:val="00DE48AD"/>
    <w:rsid w:val="00DE4FEB"/>
    <w:rsid w:val="00DE5244"/>
    <w:rsid w:val="00DE54AF"/>
    <w:rsid w:val="00DE552C"/>
    <w:rsid w:val="00DE5592"/>
    <w:rsid w:val="00DE5645"/>
    <w:rsid w:val="00DE58AF"/>
    <w:rsid w:val="00DE5B07"/>
    <w:rsid w:val="00DE661F"/>
    <w:rsid w:val="00DE6657"/>
    <w:rsid w:val="00DE7485"/>
    <w:rsid w:val="00DE7685"/>
    <w:rsid w:val="00DE782B"/>
    <w:rsid w:val="00DE7AB7"/>
    <w:rsid w:val="00DE7ADB"/>
    <w:rsid w:val="00DF0254"/>
    <w:rsid w:val="00DF0668"/>
    <w:rsid w:val="00DF0780"/>
    <w:rsid w:val="00DF0A26"/>
    <w:rsid w:val="00DF0BC0"/>
    <w:rsid w:val="00DF0EF9"/>
    <w:rsid w:val="00DF18CE"/>
    <w:rsid w:val="00DF1AA3"/>
    <w:rsid w:val="00DF26D7"/>
    <w:rsid w:val="00DF2775"/>
    <w:rsid w:val="00DF2A72"/>
    <w:rsid w:val="00DF2C3D"/>
    <w:rsid w:val="00DF3207"/>
    <w:rsid w:val="00DF33EF"/>
    <w:rsid w:val="00DF37F3"/>
    <w:rsid w:val="00DF432D"/>
    <w:rsid w:val="00DF452E"/>
    <w:rsid w:val="00DF48E1"/>
    <w:rsid w:val="00DF4E0A"/>
    <w:rsid w:val="00DF53A2"/>
    <w:rsid w:val="00DF5ECB"/>
    <w:rsid w:val="00DF5FF2"/>
    <w:rsid w:val="00DF611C"/>
    <w:rsid w:val="00DF63B9"/>
    <w:rsid w:val="00DF7450"/>
    <w:rsid w:val="00DF7546"/>
    <w:rsid w:val="00DF75F1"/>
    <w:rsid w:val="00DF7897"/>
    <w:rsid w:val="00DF7A94"/>
    <w:rsid w:val="00E0031C"/>
    <w:rsid w:val="00E00400"/>
    <w:rsid w:val="00E005ED"/>
    <w:rsid w:val="00E00CB4"/>
    <w:rsid w:val="00E00D94"/>
    <w:rsid w:val="00E01350"/>
    <w:rsid w:val="00E014B1"/>
    <w:rsid w:val="00E021C3"/>
    <w:rsid w:val="00E02368"/>
    <w:rsid w:val="00E02371"/>
    <w:rsid w:val="00E02486"/>
    <w:rsid w:val="00E028A3"/>
    <w:rsid w:val="00E02E77"/>
    <w:rsid w:val="00E031F3"/>
    <w:rsid w:val="00E03BE5"/>
    <w:rsid w:val="00E03E62"/>
    <w:rsid w:val="00E03E97"/>
    <w:rsid w:val="00E04916"/>
    <w:rsid w:val="00E04CF6"/>
    <w:rsid w:val="00E057E7"/>
    <w:rsid w:val="00E05930"/>
    <w:rsid w:val="00E05B6E"/>
    <w:rsid w:val="00E05B83"/>
    <w:rsid w:val="00E05E3E"/>
    <w:rsid w:val="00E05E77"/>
    <w:rsid w:val="00E063E7"/>
    <w:rsid w:val="00E067A7"/>
    <w:rsid w:val="00E068BA"/>
    <w:rsid w:val="00E06ABD"/>
    <w:rsid w:val="00E06FEC"/>
    <w:rsid w:val="00E073E9"/>
    <w:rsid w:val="00E074A0"/>
    <w:rsid w:val="00E07EC2"/>
    <w:rsid w:val="00E100A6"/>
    <w:rsid w:val="00E102FF"/>
    <w:rsid w:val="00E1038C"/>
    <w:rsid w:val="00E10D75"/>
    <w:rsid w:val="00E113F7"/>
    <w:rsid w:val="00E11745"/>
    <w:rsid w:val="00E117F3"/>
    <w:rsid w:val="00E11FD6"/>
    <w:rsid w:val="00E12259"/>
    <w:rsid w:val="00E123BD"/>
    <w:rsid w:val="00E12ED8"/>
    <w:rsid w:val="00E12FD2"/>
    <w:rsid w:val="00E13423"/>
    <w:rsid w:val="00E1361C"/>
    <w:rsid w:val="00E145CF"/>
    <w:rsid w:val="00E14951"/>
    <w:rsid w:val="00E1497E"/>
    <w:rsid w:val="00E1499B"/>
    <w:rsid w:val="00E15651"/>
    <w:rsid w:val="00E15DB8"/>
    <w:rsid w:val="00E16214"/>
    <w:rsid w:val="00E16848"/>
    <w:rsid w:val="00E16ABF"/>
    <w:rsid w:val="00E16ED0"/>
    <w:rsid w:val="00E16FFD"/>
    <w:rsid w:val="00E17563"/>
    <w:rsid w:val="00E1757D"/>
    <w:rsid w:val="00E175EC"/>
    <w:rsid w:val="00E17DD9"/>
    <w:rsid w:val="00E204BE"/>
    <w:rsid w:val="00E2097F"/>
    <w:rsid w:val="00E209B6"/>
    <w:rsid w:val="00E2105D"/>
    <w:rsid w:val="00E219DE"/>
    <w:rsid w:val="00E21F33"/>
    <w:rsid w:val="00E222E5"/>
    <w:rsid w:val="00E22AE2"/>
    <w:rsid w:val="00E22EB3"/>
    <w:rsid w:val="00E2347F"/>
    <w:rsid w:val="00E23514"/>
    <w:rsid w:val="00E23BB7"/>
    <w:rsid w:val="00E247C5"/>
    <w:rsid w:val="00E24882"/>
    <w:rsid w:val="00E25117"/>
    <w:rsid w:val="00E25264"/>
    <w:rsid w:val="00E2549B"/>
    <w:rsid w:val="00E26332"/>
    <w:rsid w:val="00E263FA"/>
    <w:rsid w:val="00E26678"/>
    <w:rsid w:val="00E267DB"/>
    <w:rsid w:val="00E26A2C"/>
    <w:rsid w:val="00E26B82"/>
    <w:rsid w:val="00E26B9C"/>
    <w:rsid w:val="00E26C32"/>
    <w:rsid w:val="00E26C87"/>
    <w:rsid w:val="00E26E62"/>
    <w:rsid w:val="00E27B6F"/>
    <w:rsid w:val="00E27CE1"/>
    <w:rsid w:val="00E303A4"/>
    <w:rsid w:val="00E3063D"/>
    <w:rsid w:val="00E306EF"/>
    <w:rsid w:val="00E30831"/>
    <w:rsid w:val="00E309F9"/>
    <w:rsid w:val="00E30BF3"/>
    <w:rsid w:val="00E30D08"/>
    <w:rsid w:val="00E30D78"/>
    <w:rsid w:val="00E31880"/>
    <w:rsid w:val="00E31E7E"/>
    <w:rsid w:val="00E31FFF"/>
    <w:rsid w:val="00E3202A"/>
    <w:rsid w:val="00E3241A"/>
    <w:rsid w:val="00E3265B"/>
    <w:rsid w:val="00E32EBC"/>
    <w:rsid w:val="00E3317C"/>
    <w:rsid w:val="00E332B9"/>
    <w:rsid w:val="00E33397"/>
    <w:rsid w:val="00E33608"/>
    <w:rsid w:val="00E33BEC"/>
    <w:rsid w:val="00E33D71"/>
    <w:rsid w:val="00E33F21"/>
    <w:rsid w:val="00E341D2"/>
    <w:rsid w:val="00E344E6"/>
    <w:rsid w:val="00E34BCE"/>
    <w:rsid w:val="00E35086"/>
    <w:rsid w:val="00E35329"/>
    <w:rsid w:val="00E354FC"/>
    <w:rsid w:val="00E35616"/>
    <w:rsid w:val="00E35B7E"/>
    <w:rsid w:val="00E362C6"/>
    <w:rsid w:val="00E3641C"/>
    <w:rsid w:val="00E3651F"/>
    <w:rsid w:val="00E36A5C"/>
    <w:rsid w:val="00E36C40"/>
    <w:rsid w:val="00E36E60"/>
    <w:rsid w:val="00E370FA"/>
    <w:rsid w:val="00E37327"/>
    <w:rsid w:val="00E37F4E"/>
    <w:rsid w:val="00E40501"/>
    <w:rsid w:val="00E40EAF"/>
    <w:rsid w:val="00E41118"/>
    <w:rsid w:val="00E4138C"/>
    <w:rsid w:val="00E416F8"/>
    <w:rsid w:val="00E41DB3"/>
    <w:rsid w:val="00E41F0B"/>
    <w:rsid w:val="00E4234B"/>
    <w:rsid w:val="00E42431"/>
    <w:rsid w:val="00E4250F"/>
    <w:rsid w:val="00E42CCA"/>
    <w:rsid w:val="00E42FE8"/>
    <w:rsid w:val="00E43088"/>
    <w:rsid w:val="00E43161"/>
    <w:rsid w:val="00E434C7"/>
    <w:rsid w:val="00E43E96"/>
    <w:rsid w:val="00E44248"/>
    <w:rsid w:val="00E4461F"/>
    <w:rsid w:val="00E44696"/>
    <w:rsid w:val="00E446E4"/>
    <w:rsid w:val="00E44AC1"/>
    <w:rsid w:val="00E4539D"/>
    <w:rsid w:val="00E45444"/>
    <w:rsid w:val="00E4575B"/>
    <w:rsid w:val="00E45BFD"/>
    <w:rsid w:val="00E45D73"/>
    <w:rsid w:val="00E45DD1"/>
    <w:rsid w:val="00E45DF6"/>
    <w:rsid w:val="00E461DF"/>
    <w:rsid w:val="00E46306"/>
    <w:rsid w:val="00E46A39"/>
    <w:rsid w:val="00E46C0B"/>
    <w:rsid w:val="00E46DC5"/>
    <w:rsid w:val="00E470F1"/>
    <w:rsid w:val="00E472C8"/>
    <w:rsid w:val="00E473F2"/>
    <w:rsid w:val="00E47673"/>
    <w:rsid w:val="00E478E7"/>
    <w:rsid w:val="00E47D91"/>
    <w:rsid w:val="00E47E8B"/>
    <w:rsid w:val="00E47FC6"/>
    <w:rsid w:val="00E51556"/>
    <w:rsid w:val="00E51721"/>
    <w:rsid w:val="00E517B9"/>
    <w:rsid w:val="00E51C47"/>
    <w:rsid w:val="00E5244A"/>
    <w:rsid w:val="00E5255E"/>
    <w:rsid w:val="00E526CE"/>
    <w:rsid w:val="00E5281B"/>
    <w:rsid w:val="00E52B10"/>
    <w:rsid w:val="00E52D55"/>
    <w:rsid w:val="00E5303C"/>
    <w:rsid w:val="00E53256"/>
    <w:rsid w:val="00E5343F"/>
    <w:rsid w:val="00E53442"/>
    <w:rsid w:val="00E54657"/>
    <w:rsid w:val="00E54D2E"/>
    <w:rsid w:val="00E54E12"/>
    <w:rsid w:val="00E54EC7"/>
    <w:rsid w:val="00E551EE"/>
    <w:rsid w:val="00E55C5F"/>
    <w:rsid w:val="00E5652C"/>
    <w:rsid w:val="00E56921"/>
    <w:rsid w:val="00E5720C"/>
    <w:rsid w:val="00E57552"/>
    <w:rsid w:val="00E57997"/>
    <w:rsid w:val="00E57F79"/>
    <w:rsid w:val="00E604BC"/>
    <w:rsid w:val="00E60777"/>
    <w:rsid w:val="00E6109E"/>
    <w:rsid w:val="00E6120E"/>
    <w:rsid w:val="00E6163A"/>
    <w:rsid w:val="00E61AA4"/>
    <w:rsid w:val="00E61BA5"/>
    <w:rsid w:val="00E61D2A"/>
    <w:rsid w:val="00E625A0"/>
    <w:rsid w:val="00E626B2"/>
    <w:rsid w:val="00E62B76"/>
    <w:rsid w:val="00E62BDC"/>
    <w:rsid w:val="00E62C86"/>
    <w:rsid w:val="00E63005"/>
    <w:rsid w:val="00E630ED"/>
    <w:rsid w:val="00E631DA"/>
    <w:rsid w:val="00E634A7"/>
    <w:rsid w:val="00E63523"/>
    <w:rsid w:val="00E63672"/>
    <w:rsid w:val="00E637E7"/>
    <w:rsid w:val="00E6451B"/>
    <w:rsid w:val="00E64706"/>
    <w:rsid w:val="00E64C22"/>
    <w:rsid w:val="00E64FA1"/>
    <w:rsid w:val="00E6505F"/>
    <w:rsid w:val="00E65F69"/>
    <w:rsid w:val="00E66153"/>
    <w:rsid w:val="00E666C4"/>
    <w:rsid w:val="00E66D59"/>
    <w:rsid w:val="00E66DCB"/>
    <w:rsid w:val="00E67203"/>
    <w:rsid w:val="00E676EE"/>
    <w:rsid w:val="00E6785D"/>
    <w:rsid w:val="00E67A63"/>
    <w:rsid w:val="00E67EA7"/>
    <w:rsid w:val="00E67EF7"/>
    <w:rsid w:val="00E700ED"/>
    <w:rsid w:val="00E70128"/>
    <w:rsid w:val="00E702FD"/>
    <w:rsid w:val="00E70A95"/>
    <w:rsid w:val="00E712F8"/>
    <w:rsid w:val="00E714D9"/>
    <w:rsid w:val="00E71B72"/>
    <w:rsid w:val="00E72480"/>
    <w:rsid w:val="00E72CCD"/>
    <w:rsid w:val="00E72F84"/>
    <w:rsid w:val="00E73590"/>
    <w:rsid w:val="00E7364B"/>
    <w:rsid w:val="00E73A0F"/>
    <w:rsid w:val="00E73E34"/>
    <w:rsid w:val="00E73E7C"/>
    <w:rsid w:val="00E73F79"/>
    <w:rsid w:val="00E74413"/>
    <w:rsid w:val="00E745DC"/>
    <w:rsid w:val="00E74C70"/>
    <w:rsid w:val="00E74DD5"/>
    <w:rsid w:val="00E74FC3"/>
    <w:rsid w:val="00E750A4"/>
    <w:rsid w:val="00E75109"/>
    <w:rsid w:val="00E7511A"/>
    <w:rsid w:val="00E75202"/>
    <w:rsid w:val="00E75C82"/>
    <w:rsid w:val="00E75F4E"/>
    <w:rsid w:val="00E7602F"/>
    <w:rsid w:val="00E7604C"/>
    <w:rsid w:val="00E76A41"/>
    <w:rsid w:val="00E77381"/>
    <w:rsid w:val="00E77422"/>
    <w:rsid w:val="00E774A1"/>
    <w:rsid w:val="00E77B84"/>
    <w:rsid w:val="00E77BA1"/>
    <w:rsid w:val="00E77C12"/>
    <w:rsid w:val="00E77D9C"/>
    <w:rsid w:val="00E77DE3"/>
    <w:rsid w:val="00E807F1"/>
    <w:rsid w:val="00E81545"/>
    <w:rsid w:val="00E8161A"/>
    <w:rsid w:val="00E82407"/>
    <w:rsid w:val="00E824CF"/>
    <w:rsid w:val="00E82C30"/>
    <w:rsid w:val="00E82E79"/>
    <w:rsid w:val="00E838A3"/>
    <w:rsid w:val="00E83EEC"/>
    <w:rsid w:val="00E8426C"/>
    <w:rsid w:val="00E842B5"/>
    <w:rsid w:val="00E84522"/>
    <w:rsid w:val="00E84C6D"/>
    <w:rsid w:val="00E84EFD"/>
    <w:rsid w:val="00E84FA2"/>
    <w:rsid w:val="00E85003"/>
    <w:rsid w:val="00E8514A"/>
    <w:rsid w:val="00E853DC"/>
    <w:rsid w:val="00E859F5"/>
    <w:rsid w:val="00E85ADD"/>
    <w:rsid w:val="00E8649C"/>
    <w:rsid w:val="00E86EAA"/>
    <w:rsid w:val="00E87908"/>
    <w:rsid w:val="00E87AD2"/>
    <w:rsid w:val="00E87D12"/>
    <w:rsid w:val="00E87DC5"/>
    <w:rsid w:val="00E9024B"/>
    <w:rsid w:val="00E905B7"/>
    <w:rsid w:val="00E90654"/>
    <w:rsid w:val="00E90840"/>
    <w:rsid w:val="00E90888"/>
    <w:rsid w:val="00E910AE"/>
    <w:rsid w:val="00E917FA"/>
    <w:rsid w:val="00E91E76"/>
    <w:rsid w:val="00E91F6B"/>
    <w:rsid w:val="00E92313"/>
    <w:rsid w:val="00E9232B"/>
    <w:rsid w:val="00E92426"/>
    <w:rsid w:val="00E92552"/>
    <w:rsid w:val="00E929A1"/>
    <w:rsid w:val="00E929AB"/>
    <w:rsid w:val="00E92A65"/>
    <w:rsid w:val="00E92C44"/>
    <w:rsid w:val="00E93B64"/>
    <w:rsid w:val="00E94095"/>
    <w:rsid w:val="00E94111"/>
    <w:rsid w:val="00E941C7"/>
    <w:rsid w:val="00E94A80"/>
    <w:rsid w:val="00E94AF2"/>
    <w:rsid w:val="00E94E9B"/>
    <w:rsid w:val="00E94EC3"/>
    <w:rsid w:val="00E95160"/>
    <w:rsid w:val="00E951E0"/>
    <w:rsid w:val="00E95380"/>
    <w:rsid w:val="00E95A64"/>
    <w:rsid w:val="00E95A9C"/>
    <w:rsid w:val="00E961EA"/>
    <w:rsid w:val="00E96286"/>
    <w:rsid w:val="00E96349"/>
    <w:rsid w:val="00E964F6"/>
    <w:rsid w:val="00E96786"/>
    <w:rsid w:val="00E96AD6"/>
    <w:rsid w:val="00E96F4E"/>
    <w:rsid w:val="00E971CD"/>
    <w:rsid w:val="00E9797A"/>
    <w:rsid w:val="00E97C16"/>
    <w:rsid w:val="00E97D29"/>
    <w:rsid w:val="00EA0102"/>
    <w:rsid w:val="00EA07EB"/>
    <w:rsid w:val="00EA0AC4"/>
    <w:rsid w:val="00EA0B4C"/>
    <w:rsid w:val="00EA0B51"/>
    <w:rsid w:val="00EA0DB3"/>
    <w:rsid w:val="00EA10B0"/>
    <w:rsid w:val="00EA1C60"/>
    <w:rsid w:val="00EA1D2A"/>
    <w:rsid w:val="00EA1DAA"/>
    <w:rsid w:val="00EA23C6"/>
    <w:rsid w:val="00EA23CC"/>
    <w:rsid w:val="00EA23F4"/>
    <w:rsid w:val="00EA2DC2"/>
    <w:rsid w:val="00EA322D"/>
    <w:rsid w:val="00EA3309"/>
    <w:rsid w:val="00EA359A"/>
    <w:rsid w:val="00EA36CF"/>
    <w:rsid w:val="00EA3847"/>
    <w:rsid w:val="00EA38E6"/>
    <w:rsid w:val="00EA3B40"/>
    <w:rsid w:val="00EA3E25"/>
    <w:rsid w:val="00EA3F37"/>
    <w:rsid w:val="00EA4097"/>
    <w:rsid w:val="00EA43B4"/>
    <w:rsid w:val="00EA4966"/>
    <w:rsid w:val="00EA4987"/>
    <w:rsid w:val="00EA49A2"/>
    <w:rsid w:val="00EA49B6"/>
    <w:rsid w:val="00EA4E07"/>
    <w:rsid w:val="00EA4EA6"/>
    <w:rsid w:val="00EA5043"/>
    <w:rsid w:val="00EA5519"/>
    <w:rsid w:val="00EA5705"/>
    <w:rsid w:val="00EA60AA"/>
    <w:rsid w:val="00EA6FA6"/>
    <w:rsid w:val="00EA6FA8"/>
    <w:rsid w:val="00EA7228"/>
    <w:rsid w:val="00EA7847"/>
    <w:rsid w:val="00EA7BB9"/>
    <w:rsid w:val="00EB02C0"/>
    <w:rsid w:val="00EB04A6"/>
    <w:rsid w:val="00EB0A88"/>
    <w:rsid w:val="00EB0DBC"/>
    <w:rsid w:val="00EB15C5"/>
    <w:rsid w:val="00EB161E"/>
    <w:rsid w:val="00EB17A1"/>
    <w:rsid w:val="00EB2138"/>
    <w:rsid w:val="00EB2F02"/>
    <w:rsid w:val="00EB2F2A"/>
    <w:rsid w:val="00EB3107"/>
    <w:rsid w:val="00EB36F1"/>
    <w:rsid w:val="00EB40DA"/>
    <w:rsid w:val="00EB4676"/>
    <w:rsid w:val="00EB4756"/>
    <w:rsid w:val="00EB4FC5"/>
    <w:rsid w:val="00EB503D"/>
    <w:rsid w:val="00EB5167"/>
    <w:rsid w:val="00EB5194"/>
    <w:rsid w:val="00EB539C"/>
    <w:rsid w:val="00EB5B67"/>
    <w:rsid w:val="00EB5CEA"/>
    <w:rsid w:val="00EB5D68"/>
    <w:rsid w:val="00EB60A3"/>
    <w:rsid w:val="00EB6323"/>
    <w:rsid w:val="00EB6372"/>
    <w:rsid w:val="00EB696B"/>
    <w:rsid w:val="00EB699E"/>
    <w:rsid w:val="00EB6D22"/>
    <w:rsid w:val="00EB7295"/>
    <w:rsid w:val="00EB729C"/>
    <w:rsid w:val="00EB72E0"/>
    <w:rsid w:val="00EB763B"/>
    <w:rsid w:val="00EB7D5E"/>
    <w:rsid w:val="00EB7DF1"/>
    <w:rsid w:val="00EB7E15"/>
    <w:rsid w:val="00EC0793"/>
    <w:rsid w:val="00EC0B24"/>
    <w:rsid w:val="00EC0C07"/>
    <w:rsid w:val="00EC1720"/>
    <w:rsid w:val="00EC1805"/>
    <w:rsid w:val="00EC1983"/>
    <w:rsid w:val="00EC1B3C"/>
    <w:rsid w:val="00EC21AC"/>
    <w:rsid w:val="00EC22E4"/>
    <w:rsid w:val="00EC25FF"/>
    <w:rsid w:val="00EC2614"/>
    <w:rsid w:val="00EC2E7E"/>
    <w:rsid w:val="00EC3F25"/>
    <w:rsid w:val="00EC3FC8"/>
    <w:rsid w:val="00EC4278"/>
    <w:rsid w:val="00EC5490"/>
    <w:rsid w:val="00EC56E0"/>
    <w:rsid w:val="00EC58A8"/>
    <w:rsid w:val="00EC5933"/>
    <w:rsid w:val="00EC59BA"/>
    <w:rsid w:val="00EC6281"/>
    <w:rsid w:val="00EC6BB5"/>
    <w:rsid w:val="00EC7DB1"/>
    <w:rsid w:val="00EC7E39"/>
    <w:rsid w:val="00EC7FE3"/>
    <w:rsid w:val="00ED01CD"/>
    <w:rsid w:val="00ED06ED"/>
    <w:rsid w:val="00ED0847"/>
    <w:rsid w:val="00ED0933"/>
    <w:rsid w:val="00ED0D8C"/>
    <w:rsid w:val="00ED1481"/>
    <w:rsid w:val="00ED152D"/>
    <w:rsid w:val="00ED1A5F"/>
    <w:rsid w:val="00ED202B"/>
    <w:rsid w:val="00ED2358"/>
    <w:rsid w:val="00ED371E"/>
    <w:rsid w:val="00ED39B9"/>
    <w:rsid w:val="00ED3AAF"/>
    <w:rsid w:val="00ED3D48"/>
    <w:rsid w:val="00ED3DF5"/>
    <w:rsid w:val="00ED3F7D"/>
    <w:rsid w:val="00ED43FD"/>
    <w:rsid w:val="00ED455F"/>
    <w:rsid w:val="00ED48C1"/>
    <w:rsid w:val="00ED4BBC"/>
    <w:rsid w:val="00ED4D48"/>
    <w:rsid w:val="00ED4DE1"/>
    <w:rsid w:val="00ED54BB"/>
    <w:rsid w:val="00ED59A9"/>
    <w:rsid w:val="00ED5C4D"/>
    <w:rsid w:val="00ED5E04"/>
    <w:rsid w:val="00ED5F10"/>
    <w:rsid w:val="00ED60AC"/>
    <w:rsid w:val="00ED682C"/>
    <w:rsid w:val="00ED71EE"/>
    <w:rsid w:val="00ED729F"/>
    <w:rsid w:val="00ED74D3"/>
    <w:rsid w:val="00EE0429"/>
    <w:rsid w:val="00EE0734"/>
    <w:rsid w:val="00EE0C37"/>
    <w:rsid w:val="00EE102C"/>
    <w:rsid w:val="00EE1135"/>
    <w:rsid w:val="00EE15E9"/>
    <w:rsid w:val="00EE18E0"/>
    <w:rsid w:val="00EE1CB8"/>
    <w:rsid w:val="00EE1E39"/>
    <w:rsid w:val="00EE2193"/>
    <w:rsid w:val="00EE23E0"/>
    <w:rsid w:val="00EE26B8"/>
    <w:rsid w:val="00EE2B7D"/>
    <w:rsid w:val="00EE2F05"/>
    <w:rsid w:val="00EE33AB"/>
    <w:rsid w:val="00EE3476"/>
    <w:rsid w:val="00EE36F5"/>
    <w:rsid w:val="00EE3C43"/>
    <w:rsid w:val="00EE3FD6"/>
    <w:rsid w:val="00EE4309"/>
    <w:rsid w:val="00EE43BE"/>
    <w:rsid w:val="00EE481E"/>
    <w:rsid w:val="00EE48FF"/>
    <w:rsid w:val="00EE50CA"/>
    <w:rsid w:val="00EE5C8A"/>
    <w:rsid w:val="00EE5F76"/>
    <w:rsid w:val="00EE5FB1"/>
    <w:rsid w:val="00EE601D"/>
    <w:rsid w:val="00EE62CC"/>
    <w:rsid w:val="00EE667E"/>
    <w:rsid w:val="00EE66E8"/>
    <w:rsid w:val="00EE6868"/>
    <w:rsid w:val="00EE6893"/>
    <w:rsid w:val="00EE6927"/>
    <w:rsid w:val="00EE6CAA"/>
    <w:rsid w:val="00EE6F9B"/>
    <w:rsid w:val="00EE713D"/>
    <w:rsid w:val="00EE7867"/>
    <w:rsid w:val="00EE7B9D"/>
    <w:rsid w:val="00EE7CE3"/>
    <w:rsid w:val="00EF00D2"/>
    <w:rsid w:val="00EF06FB"/>
    <w:rsid w:val="00EF070E"/>
    <w:rsid w:val="00EF0BC4"/>
    <w:rsid w:val="00EF0DD0"/>
    <w:rsid w:val="00EF0F04"/>
    <w:rsid w:val="00EF0F0D"/>
    <w:rsid w:val="00EF1539"/>
    <w:rsid w:val="00EF18DB"/>
    <w:rsid w:val="00EF19DB"/>
    <w:rsid w:val="00EF1B66"/>
    <w:rsid w:val="00EF1D74"/>
    <w:rsid w:val="00EF278F"/>
    <w:rsid w:val="00EF2A80"/>
    <w:rsid w:val="00EF3CAA"/>
    <w:rsid w:val="00EF3DA8"/>
    <w:rsid w:val="00EF41AF"/>
    <w:rsid w:val="00EF5198"/>
    <w:rsid w:val="00EF6209"/>
    <w:rsid w:val="00EF652F"/>
    <w:rsid w:val="00EF66FF"/>
    <w:rsid w:val="00EF6718"/>
    <w:rsid w:val="00EF67DF"/>
    <w:rsid w:val="00EF67E6"/>
    <w:rsid w:val="00EF685D"/>
    <w:rsid w:val="00EF6D14"/>
    <w:rsid w:val="00EF7135"/>
    <w:rsid w:val="00EF72DE"/>
    <w:rsid w:val="00EF7934"/>
    <w:rsid w:val="00EF7B4F"/>
    <w:rsid w:val="00F0000A"/>
    <w:rsid w:val="00F00383"/>
    <w:rsid w:val="00F006C9"/>
    <w:rsid w:val="00F00767"/>
    <w:rsid w:val="00F008AC"/>
    <w:rsid w:val="00F00B77"/>
    <w:rsid w:val="00F01847"/>
    <w:rsid w:val="00F018E2"/>
    <w:rsid w:val="00F01B17"/>
    <w:rsid w:val="00F01CA0"/>
    <w:rsid w:val="00F021CC"/>
    <w:rsid w:val="00F0235E"/>
    <w:rsid w:val="00F02CAE"/>
    <w:rsid w:val="00F02D77"/>
    <w:rsid w:val="00F0337B"/>
    <w:rsid w:val="00F034E8"/>
    <w:rsid w:val="00F0357D"/>
    <w:rsid w:val="00F03F8C"/>
    <w:rsid w:val="00F0413D"/>
    <w:rsid w:val="00F0422E"/>
    <w:rsid w:val="00F0473D"/>
    <w:rsid w:val="00F0479A"/>
    <w:rsid w:val="00F049EE"/>
    <w:rsid w:val="00F04E2F"/>
    <w:rsid w:val="00F0507A"/>
    <w:rsid w:val="00F05823"/>
    <w:rsid w:val="00F05AE0"/>
    <w:rsid w:val="00F05B0E"/>
    <w:rsid w:val="00F06067"/>
    <w:rsid w:val="00F064FA"/>
    <w:rsid w:val="00F067AB"/>
    <w:rsid w:val="00F067E2"/>
    <w:rsid w:val="00F0680B"/>
    <w:rsid w:val="00F073C6"/>
    <w:rsid w:val="00F074ED"/>
    <w:rsid w:val="00F074F0"/>
    <w:rsid w:val="00F077BE"/>
    <w:rsid w:val="00F07976"/>
    <w:rsid w:val="00F07990"/>
    <w:rsid w:val="00F07B9F"/>
    <w:rsid w:val="00F07FA9"/>
    <w:rsid w:val="00F107CD"/>
    <w:rsid w:val="00F108E8"/>
    <w:rsid w:val="00F10A98"/>
    <w:rsid w:val="00F10BBC"/>
    <w:rsid w:val="00F10D4F"/>
    <w:rsid w:val="00F10D9C"/>
    <w:rsid w:val="00F10E40"/>
    <w:rsid w:val="00F10FF4"/>
    <w:rsid w:val="00F111AD"/>
    <w:rsid w:val="00F111E2"/>
    <w:rsid w:val="00F113A4"/>
    <w:rsid w:val="00F119DA"/>
    <w:rsid w:val="00F11C21"/>
    <w:rsid w:val="00F11CB5"/>
    <w:rsid w:val="00F122ED"/>
    <w:rsid w:val="00F129E2"/>
    <w:rsid w:val="00F12AA4"/>
    <w:rsid w:val="00F12D67"/>
    <w:rsid w:val="00F12D8F"/>
    <w:rsid w:val="00F13FDD"/>
    <w:rsid w:val="00F140E7"/>
    <w:rsid w:val="00F1466F"/>
    <w:rsid w:val="00F147E6"/>
    <w:rsid w:val="00F149A4"/>
    <w:rsid w:val="00F14F1E"/>
    <w:rsid w:val="00F15093"/>
    <w:rsid w:val="00F153E9"/>
    <w:rsid w:val="00F1548D"/>
    <w:rsid w:val="00F15C94"/>
    <w:rsid w:val="00F161D0"/>
    <w:rsid w:val="00F16366"/>
    <w:rsid w:val="00F1648C"/>
    <w:rsid w:val="00F16705"/>
    <w:rsid w:val="00F16979"/>
    <w:rsid w:val="00F17033"/>
    <w:rsid w:val="00F173CB"/>
    <w:rsid w:val="00F1747C"/>
    <w:rsid w:val="00F1774D"/>
    <w:rsid w:val="00F177A9"/>
    <w:rsid w:val="00F17C01"/>
    <w:rsid w:val="00F17EB3"/>
    <w:rsid w:val="00F20156"/>
    <w:rsid w:val="00F203C1"/>
    <w:rsid w:val="00F20427"/>
    <w:rsid w:val="00F20487"/>
    <w:rsid w:val="00F2068A"/>
    <w:rsid w:val="00F20D60"/>
    <w:rsid w:val="00F21292"/>
    <w:rsid w:val="00F21410"/>
    <w:rsid w:val="00F21D0B"/>
    <w:rsid w:val="00F21F46"/>
    <w:rsid w:val="00F22B4B"/>
    <w:rsid w:val="00F22F31"/>
    <w:rsid w:val="00F230CC"/>
    <w:rsid w:val="00F23384"/>
    <w:rsid w:val="00F23902"/>
    <w:rsid w:val="00F23914"/>
    <w:rsid w:val="00F23D3C"/>
    <w:rsid w:val="00F2440C"/>
    <w:rsid w:val="00F247FC"/>
    <w:rsid w:val="00F248AE"/>
    <w:rsid w:val="00F24AA0"/>
    <w:rsid w:val="00F24C71"/>
    <w:rsid w:val="00F251F7"/>
    <w:rsid w:val="00F25AE6"/>
    <w:rsid w:val="00F25B85"/>
    <w:rsid w:val="00F25E16"/>
    <w:rsid w:val="00F266AC"/>
    <w:rsid w:val="00F267F5"/>
    <w:rsid w:val="00F27741"/>
    <w:rsid w:val="00F27C3E"/>
    <w:rsid w:val="00F3000E"/>
    <w:rsid w:val="00F300B0"/>
    <w:rsid w:val="00F300CF"/>
    <w:rsid w:val="00F310E4"/>
    <w:rsid w:val="00F31107"/>
    <w:rsid w:val="00F31C1C"/>
    <w:rsid w:val="00F31C73"/>
    <w:rsid w:val="00F32090"/>
    <w:rsid w:val="00F32227"/>
    <w:rsid w:val="00F32583"/>
    <w:rsid w:val="00F3264B"/>
    <w:rsid w:val="00F330B4"/>
    <w:rsid w:val="00F33787"/>
    <w:rsid w:val="00F33AB0"/>
    <w:rsid w:val="00F33BE6"/>
    <w:rsid w:val="00F33E12"/>
    <w:rsid w:val="00F34A15"/>
    <w:rsid w:val="00F34A48"/>
    <w:rsid w:val="00F34BAD"/>
    <w:rsid w:val="00F34E4C"/>
    <w:rsid w:val="00F34E7B"/>
    <w:rsid w:val="00F352D5"/>
    <w:rsid w:val="00F35385"/>
    <w:rsid w:val="00F35B00"/>
    <w:rsid w:val="00F35BAC"/>
    <w:rsid w:val="00F36190"/>
    <w:rsid w:val="00F36ACB"/>
    <w:rsid w:val="00F378FD"/>
    <w:rsid w:val="00F37CE9"/>
    <w:rsid w:val="00F37F1A"/>
    <w:rsid w:val="00F40301"/>
    <w:rsid w:val="00F40510"/>
    <w:rsid w:val="00F40BFF"/>
    <w:rsid w:val="00F41053"/>
    <w:rsid w:val="00F410D9"/>
    <w:rsid w:val="00F411D9"/>
    <w:rsid w:val="00F418A2"/>
    <w:rsid w:val="00F41C59"/>
    <w:rsid w:val="00F42023"/>
    <w:rsid w:val="00F42085"/>
    <w:rsid w:val="00F4230A"/>
    <w:rsid w:val="00F42F56"/>
    <w:rsid w:val="00F43A19"/>
    <w:rsid w:val="00F43FB7"/>
    <w:rsid w:val="00F4462A"/>
    <w:rsid w:val="00F448CA"/>
    <w:rsid w:val="00F448ED"/>
    <w:rsid w:val="00F4496E"/>
    <w:rsid w:val="00F44A1B"/>
    <w:rsid w:val="00F44A7E"/>
    <w:rsid w:val="00F44EF7"/>
    <w:rsid w:val="00F44F13"/>
    <w:rsid w:val="00F44F9B"/>
    <w:rsid w:val="00F44FBF"/>
    <w:rsid w:val="00F454DB"/>
    <w:rsid w:val="00F45C83"/>
    <w:rsid w:val="00F45CAF"/>
    <w:rsid w:val="00F45EC1"/>
    <w:rsid w:val="00F46F3E"/>
    <w:rsid w:val="00F47344"/>
    <w:rsid w:val="00F47E25"/>
    <w:rsid w:val="00F47F70"/>
    <w:rsid w:val="00F50710"/>
    <w:rsid w:val="00F507FF"/>
    <w:rsid w:val="00F50A8A"/>
    <w:rsid w:val="00F50AEE"/>
    <w:rsid w:val="00F51041"/>
    <w:rsid w:val="00F511CB"/>
    <w:rsid w:val="00F5128A"/>
    <w:rsid w:val="00F518DF"/>
    <w:rsid w:val="00F51960"/>
    <w:rsid w:val="00F51A3F"/>
    <w:rsid w:val="00F52166"/>
    <w:rsid w:val="00F52D9A"/>
    <w:rsid w:val="00F5363C"/>
    <w:rsid w:val="00F53CA9"/>
    <w:rsid w:val="00F53E29"/>
    <w:rsid w:val="00F546E5"/>
    <w:rsid w:val="00F54700"/>
    <w:rsid w:val="00F54765"/>
    <w:rsid w:val="00F547A7"/>
    <w:rsid w:val="00F553CA"/>
    <w:rsid w:val="00F5569B"/>
    <w:rsid w:val="00F5571B"/>
    <w:rsid w:val="00F557EB"/>
    <w:rsid w:val="00F55AD3"/>
    <w:rsid w:val="00F55D55"/>
    <w:rsid w:val="00F55F0F"/>
    <w:rsid w:val="00F5610B"/>
    <w:rsid w:val="00F5678F"/>
    <w:rsid w:val="00F571F0"/>
    <w:rsid w:val="00F57986"/>
    <w:rsid w:val="00F57E03"/>
    <w:rsid w:val="00F57EAA"/>
    <w:rsid w:val="00F604ED"/>
    <w:rsid w:val="00F6060B"/>
    <w:rsid w:val="00F60A9F"/>
    <w:rsid w:val="00F60B2C"/>
    <w:rsid w:val="00F60B43"/>
    <w:rsid w:val="00F61983"/>
    <w:rsid w:val="00F623A4"/>
    <w:rsid w:val="00F6242D"/>
    <w:rsid w:val="00F62693"/>
    <w:rsid w:val="00F629FC"/>
    <w:rsid w:val="00F62A98"/>
    <w:rsid w:val="00F62DD4"/>
    <w:rsid w:val="00F6314E"/>
    <w:rsid w:val="00F634FC"/>
    <w:rsid w:val="00F63610"/>
    <w:rsid w:val="00F63674"/>
    <w:rsid w:val="00F63DE4"/>
    <w:rsid w:val="00F640F7"/>
    <w:rsid w:val="00F64152"/>
    <w:rsid w:val="00F6455F"/>
    <w:rsid w:val="00F645F8"/>
    <w:rsid w:val="00F64B05"/>
    <w:rsid w:val="00F64D01"/>
    <w:rsid w:val="00F64D23"/>
    <w:rsid w:val="00F64DA2"/>
    <w:rsid w:val="00F65569"/>
    <w:rsid w:val="00F655CD"/>
    <w:rsid w:val="00F65EDB"/>
    <w:rsid w:val="00F661E2"/>
    <w:rsid w:val="00F6637C"/>
    <w:rsid w:val="00F66407"/>
    <w:rsid w:val="00F6682F"/>
    <w:rsid w:val="00F670A5"/>
    <w:rsid w:val="00F7039B"/>
    <w:rsid w:val="00F707D1"/>
    <w:rsid w:val="00F70BDC"/>
    <w:rsid w:val="00F7140D"/>
    <w:rsid w:val="00F714B0"/>
    <w:rsid w:val="00F71F35"/>
    <w:rsid w:val="00F71F5E"/>
    <w:rsid w:val="00F72552"/>
    <w:rsid w:val="00F7255B"/>
    <w:rsid w:val="00F72633"/>
    <w:rsid w:val="00F72665"/>
    <w:rsid w:val="00F726E4"/>
    <w:rsid w:val="00F7317D"/>
    <w:rsid w:val="00F739D1"/>
    <w:rsid w:val="00F73E48"/>
    <w:rsid w:val="00F743B9"/>
    <w:rsid w:val="00F7445A"/>
    <w:rsid w:val="00F74885"/>
    <w:rsid w:val="00F748E5"/>
    <w:rsid w:val="00F7495B"/>
    <w:rsid w:val="00F74B27"/>
    <w:rsid w:val="00F74F78"/>
    <w:rsid w:val="00F75621"/>
    <w:rsid w:val="00F756DE"/>
    <w:rsid w:val="00F7591F"/>
    <w:rsid w:val="00F759E0"/>
    <w:rsid w:val="00F75E6A"/>
    <w:rsid w:val="00F76115"/>
    <w:rsid w:val="00F764C4"/>
    <w:rsid w:val="00F7650A"/>
    <w:rsid w:val="00F76C7D"/>
    <w:rsid w:val="00F772DF"/>
    <w:rsid w:val="00F77328"/>
    <w:rsid w:val="00F77550"/>
    <w:rsid w:val="00F77F67"/>
    <w:rsid w:val="00F8045A"/>
    <w:rsid w:val="00F80709"/>
    <w:rsid w:val="00F80953"/>
    <w:rsid w:val="00F80973"/>
    <w:rsid w:val="00F8107D"/>
    <w:rsid w:val="00F810A4"/>
    <w:rsid w:val="00F815B8"/>
    <w:rsid w:val="00F81AE7"/>
    <w:rsid w:val="00F81B9E"/>
    <w:rsid w:val="00F81C0D"/>
    <w:rsid w:val="00F81CCA"/>
    <w:rsid w:val="00F81D7B"/>
    <w:rsid w:val="00F8214B"/>
    <w:rsid w:val="00F8224D"/>
    <w:rsid w:val="00F82C8B"/>
    <w:rsid w:val="00F83341"/>
    <w:rsid w:val="00F8351E"/>
    <w:rsid w:val="00F8391B"/>
    <w:rsid w:val="00F8398D"/>
    <w:rsid w:val="00F83EA2"/>
    <w:rsid w:val="00F846CF"/>
    <w:rsid w:val="00F8490C"/>
    <w:rsid w:val="00F84C1D"/>
    <w:rsid w:val="00F84DB1"/>
    <w:rsid w:val="00F85330"/>
    <w:rsid w:val="00F85747"/>
    <w:rsid w:val="00F85A2E"/>
    <w:rsid w:val="00F863C7"/>
    <w:rsid w:val="00F863E4"/>
    <w:rsid w:val="00F867F4"/>
    <w:rsid w:val="00F87286"/>
    <w:rsid w:val="00F87670"/>
    <w:rsid w:val="00F87870"/>
    <w:rsid w:val="00F9020A"/>
    <w:rsid w:val="00F9056F"/>
    <w:rsid w:val="00F9093F"/>
    <w:rsid w:val="00F909D2"/>
    <w:rsid w:val="00F90FD5"/>
    <w:rsid w:val="00F90FDB"/>
    <w:rsid w:val="00F91365"/>
    <w:rsid w:val="00F917B2"/>
    <w:rsid w:val="00F91848"/>
    <w:rsid w:val="00F92114"/>
    <w:rsid w:val="00F9213A"/>
    <w:rsid w:val="00F92505"/>
    <w:rsid w:val="00F925A8"/>
    <w:rsid w:val="00F92707"/>
    <w:rsid w:val="00F92710"/>
    <w:rsid w:val="00F92B2B"/>
    <w:rsid w:val="00F92E68"/>
    <w:rsid w:val="00F92F8E"/>
    <w:rsid w:val="00F93119"/>
    <w:rsid w:val="00F93528"/>
    <w:rsid w:val="00F93866"/>
    <w:rsid w:val="00F9393A"/>
    <w:rsid w:val="00F93B39"/>
    <w:rsid w:val="00F94159"/>
    <w:rsid w:val="00F94215"/>
    <w:rsid w:val="00F94221"/>
    <w:rsid w:val="00F94664"/>
    <w:rsid w:val="00F94B28"/>
    <w:rsid w:val="00F953AA"/>
    <w:rsid w:val="00F95588"/>
    <w:rsid w:val="00F95953"/>
    <w:rsid w:val="00F95C50"/>
    <w:rsid w:val="00F965F1"/>
    <w:rsid w:val="00F96D28"/>
    <w:rsid w:val="00F97286"/>
    <w:rsid w:val="00F972B4"/>
    <w:rsid w:val="00F9734D"/>
    <w:rsid w:val="00F976B7"/>
    <w:rsid w:val="00F97FEA"/>
    <w:rsid w:val="00FA026D"/>
    <w:rsid w:val="00FA0969"/>
    <w:rsid w:val="00FA0B2D"/>
    <w:rsid w:val="00FA10A4"/>
    <w:rsid w:val="00FA1844"/>
    <w:rsid w:val="00FA1A92"/>
    <w:rsid w:val="00FA1C3C"/>
    <w:rsid w:val="00FA210C"/>
    <w:rsid w:val="00FA24AB"/>
    <w:rsid w:val="00FA3171"/>
    <w:rsid w:val="00FA352D"/>
    <w:rsid w:val="00FA39BE"/>
    <w:rsid w:val="00FA4275"/>
    <w:rsid w:val="00FA4646"/>
    <w:rsid w:val="00FA4D31"/>
    <w:rsid w:val="00FA4D37"/>
    <w:rsid w:val="00FA53C9"/>
    <w:rsid w:val="00FA53EE"/>
    <w:rsid w:val="00FA58FF"/>
    <w:rsid w:val="00FA59EE"/>
    <w:rsid w:val="00FA5F82"/>
    <w:rsid w:val="00FA6474"/>
    <w:rsid w:val="00FA653D"/>
    <w:rsid w:val="00FA6814"/>
    <w:rsid w:val="00FA6866"/>
    <w:rsid w:val="00FA69B0"/>
    <w:rsid w:val="00FA6CEB"/>
    <w:rsid w:val="00FA71A9"/>
    <w:rsid w:val="00FA770A"/>
    <w:rsid w:val="00FA7923"/>
    <w:rsid w:val="00FA7D8C"/>
    <w:rsid w:val="00FA7FDE"/>
    <w:rsid w:val="00FB0627"/>
    <w:rsid w:val="00FB0638"/>
    <w:rsid w:val="00FB0AA2"/>
    <w:rsid w:val="00FB0BE2"/>
    <w:rsid w:val="00FB0C98"/>
    <w:rsid w:val="00FB0CA7"/>
    <w:rsid w:val="00FB100F"/>
    <w:rsid w:val="00FB167D"/>
    <w:rsid w:val="00FB1991"/>
    <w:rsid w:val="00FB1A45"/>
    <w:rsid w:val="00FB1D11"/>
    <w:rsid w:val="00FB1DB6"/>
    <w:rsid w:val="00FB1DC3"/>
    <w:rsid w:val="00FB1ECC"/>
    <w:rsid w:val="00FB2278"/>
    <w:rsid w:val="00FB2297"/>
    <w:rsid w:val="00FB2494"/>
    <w:rsid w:val="00FB285B"/>
    <w:rsid w:val="00FB2AC3"/>
    <w:rsid w:val="00FB3289"/>
    <w:rsid w:val="00FB3435"/>
    <w:rsid w:val="00FB346C"/>
    <w:rsid w:val="00FB35B2"/>
    <w:rsid w:val="00FB361C"/>
    <w:rsid w:val="00FB3C11"/>
    <w:rsid w:val="00FB3DC9"/>
    <w:rsid w:val="00FB3E71"/>
    <w:rsid w:val="00FB3EF9"/>
    <w:rsid w:val="00FB40A8"/>
    <w:rsid w:val="00FB40A9"/>
    <w:rsid w:val="00FB4107"/>
    <w:rsid w:val="00FB44F1"/>
    <w:rsid w:val="00FB524F"/>
    <w:rsid w:val="00FB5466"/>
    <w:rsid w:val="00FB5848"/>
    <w:rsid w:val="00FB589D"/>
    <w:rsid w:val="00FB59D2"/>
    <w:rsid w:val="00FB5B09"/>
    <w:rsid w:val="00FB5E93"/>
    <w:rsid w:val="00FB62ED"/>
    <w:rsid w:val="00FB64D5"/>
    <w:rsid w:val="00FB64FE"/>
    <w:rsid w:val="00FB6BAB"/>
    <w:rsid w:val="00FC008D"/>
    <w:rsid w:val="00FC0330"/>
    <w:rsid w:val="00FC147E"/>
    <w:rsid w:val="00FC19F5"/>
    <w:rsid w:val="00FC1C7B"/>
    <w:rsid w:val="00FC1E21"/>
    <w:rsid w:val="00FC1F7F"/>
    <w:rsid w:val="00FC204C"/>
    <w:rsid w:val="00FC22CE"/>
    <w:rsid w:val="00FC38D2"/>
    <w:rsid w:val="00FC3A20"/>
    <w:rsid w:val="00FC4598"/>
    <w:rsid w:val="00FC45CD"/>
    <w:rsid w:val="00FC49C0"/>
    <w:rsid w:val="00FC49FF"/>
    <w:rsid w:val="00FC4D63"/>
    <w:rsid w:val="00FC5755"/>
    <w:rsid w:val="00FC5F3B"/>
    <w:rsid w:val="00FC62BF"/>
    <w:rsid w:val="00FC6CCB"/>
    <w:rsid w:val="00FC74B9"/>
    <w:rsid w:val="00FC7831"/>
    <w:rsid w:val="00FC7B9F"/>
    <w:rsid w:val="00FD00C3"/>
    <w:rsid w:val="00FD0226"/>
    <w:rsid w:val="00FD0329"/>
    <w:rsid w:val="00FD0332"/>
    <w:rsid w:val="00FD0A35"/>
    <w:rsid w:val="00FD0A48"/>
    <w:rsid w:val="00FD0FE0"/>
    <w:rsid w:val="00FD13F7"/>
    <w:rsid w:val="00FD17B7"/>
    <w:rsid w:val="00FD1885"/>
    <w:rsid w:val="00FD18B1"/>
    <w:rsid w:val="00FD2235"/>
    <w:rsid w:val="00FD2528"/>
    <w:rsid w:val="00FD29A6"/>
    <w:rsid w:val="00FD2F55"/>
    <w:rsid w:val="00FD314A"/>
    <w:rsid w:val="00FD321C"/>
    <w:rsid w:val="00FD399B"/>
    <w:rsid w:val="00FD3B8A"/>
    <w:rsid w:val="00FD3E42"/>
    <w:rsid w:val="00FD4652"/>
    <w:rsid w:val="00FD4A18"/>
    <w:rsid w:val="00FD5BF2"/>
    <w:rsid w:val="00FD5C52"/>
    <w:rsid w:val="00FD5CF1"/>
    <w:rsid w:val="00FD62BE"/>
    <w:rsid w:val="00FD65A6"/>
    <w:rsid w:val="00FD6698"/>
    <w:rsid w:val="00FD6AC4"/>
    <w:rsid w:val="00FD6F62"/>
    <w:rsid w:val="00FD6F90"/>
    <w:rsid w:val="00FD779D"/>
    <w:rsid w:val="00FE04E9"/>
    <w:rsid w:val="00FE061C"/>
    <w:rsid w:val="00FE0A0C"/>
    <w:rsid w:val="00FE1017"/>
    <w:rsid w:val="00FE10D8"/>
    <w:rsid w:val="00FE13AF"/>
    <w:rsid w:val="00FE1701"/>
    <w:rsid w:val="00FE18BB"/>
    <w:rsid w:val="00FE1993"/>
    <w:rsid w:val="00FE1E01"/>
    <w:rsid w:val="00FE22C8"/>
    <w:rsid w:val="00FE2642"/>
    <w:rsid w:val="00FE2906"/>
    <w:rsid w:val="00FE30CF"/>
    <w:rsid w:val="00FE3854"/>
    <w:rsid w:val="00FE3B3E"/>
    <w:rsid w:val="00FE3ED8"/>
    <w:rsid w:val="00FE3F93"/>
    <w:rsid w:val="00FE44B9"/>
    <w:rsid w:val="00FE486E"/>
    <w:rsid w:val="00FE4C51"/>
    <w:rsid w:val="00FE4CC3"/>
    <w:rsid w:val="00FE5141"/>
    <w:rsid w:val="00FE56AA"/>
    <w:rsid w:val="00FE575D"/>
    <w:rsid w:val="00FE5B72"/>
    <w:rsid w:val="00FE5B8F"/>
    <w:rsid w:val="00FE5CCA"/>
    <w:rsid w:val="00FE6691"/>
    <w:rsid w:val="00FE6741"/>
    <w:rsid w:val="00FE72DC"/>
    <w:rsid w:val="00FE7F6F"/>
    <w:rsid w:val="00FF00CA"/>
    <w:rsid w:val="00FF05B3"/>
    <w:rsid w:val="00FF0E93"/>
    <w:rsid w:val="00FF1275"/>
    <w:rsid w:val="00FF14D9"/>
    <w:rsid w:val="00FF174B"/>
    <w:rsid w:val="00FF1CFB"/>
    <w:rsid w:val="00FF1D2E"/>
    <w:rsid w:val="00FF2337"/>
    <w:rsid w:val="00FF23ED"/>
    <w:rsid w:val="00FF2752"/>
    <w:rsid w:val="00FF28BF"/>
    <w:rsid w:val="00FF2ECB"/>
    <w:rsid w:val="00FF30A3"/>
    <w:rsid w:val="00FF371C"/>
    <w:rsid w:val="00FF39DA"/>
    <w:rsid w:val="00FF3D05"/>
    <w:rsid w:val="00FF405D"/>
    <w:rsid w:val="00FF4687"/>
    <w:rsid w:val="00FF52D5"/>
    <w:rsid w:val="00FF5440"/>
    <w:rsid w:val="00FF54C7"/>
    <w:rsid w:val="00FF59E9"/>
    <w:rsid w:val="00FF5CD4"/>
    <w:rsid w:val="00FF5E31"/>
    <w:rsid w:val="00FF5EAF"/>
    <w:rsid w:val="00FF6205"/>
    <w:rsid w:val="00FF635A"/>
    <w:rsid w:val="00FF68EC"/>
    <w:rsid w:val="00FF6A59"/>
    <w:rsid w:val="00FF6AC8"/>
    <w:rsid w:val="00FF6C4D"/>
    <w:rsid w:val="00FF7120"/>
    <w:rsid w:val="00FF7951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7023312"/>
  <w15:chartTrackingRefBased/>
  <w15:docId w15:val="{239E0640-C901-430D-9A4A-BB78E38B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A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character" w:customStyle="1" w:styleId="MacroTextChar">
    <w:name w:val="Macro Text Char"/>
    <w:link w:val="MacroText"/>
    <w:uiPriority w:val="99"/>
    <w:rsid w:val="00F10FF4"/>
    <w:rPr>
      <w:rFonts w:ascii="Courier New" w:hAnsi="Courier New"/>
      <w:lang w:val="en-AU" w:bidi="ar-SA"/>
    </w:rPr>
  </w:style>
  <w:style w:type="character" w:customStyle="1" w:styleId="Heading9Char">
    <w:name w:val="Heading 9 Char"/>
    <w:link w:val="Heading9"/>
    <w:rsid w:val="003F5A8F"/>
    <w:rPr>
      <w:rFonts w:cs="EucrosiaUPC"/>
      <w:b/>
      <w:b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D4255D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5FB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515FB4"/>
    <w:pPr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15F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15FB4"/>
    <w:rPr>
      <w:szCs w:val="22"/>
    </w:rPr>
  </w:style>
  <w:style w:type="character" w:customStyle="1" w:styleId="DateChar">
    <w:name w:val="Date Char"/>
    <w:basedOn w:val="DefaultParagraphFont"/>
    <w:link w:val="Date"/>
    <w:rsid w:val="00515F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15FB4"/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15FB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15FB4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15FB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15FB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515FB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15FB4"/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15F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15FB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515FB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FB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FB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515F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15F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15F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15F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15F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15F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15F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15F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15F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15F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15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15FB4"/>
    <w:rPr>
      <w:rFonts w:ascii="Calibri Light" w:eastAsia="Times New Roman" w:hAnsi="Calibri Light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515F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515FB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15FB4"/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15FB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PlainTextChar">
    <w:name w:val="Plain Text Char"/>
    <w:basedOn w:val="DefaultParagraphFont"/>
    <w:link w:val="PlainText"/>
    <w:semiHidden/>
    <w:rsid w:val="00515FB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15FB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15FB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15F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15F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15FB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515FB4"/>
    <w:rPr>
      <w:rFonts w:ascii="Calibri Light" w:eastAsia="Times New Roman" w:hAnsi="Calibri Light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515FB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basedOn w:val="DefaultParagraphFont"/>
    <w:link w:val="Title"/>
    <w:rsid w:val="00515FB4"/>
    <w:rPr>
      <w:rFonts w:ascii="Calibri Light" w:eastAsia="Times New Roman" w:hAnsi="Calibri Light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515FB4"/>
    <w:rPr>
      <w:color w:val="954F72"/>
      <w:u w:val="single"/>
    </w:rPr>
  </w:style>
  <w:style w:type="character" w:customStyle="1" w:styleId="Heading6Char">
    <w:name w:val="Heading 6 Char"/>
    <w:link w:val="Heading6"/>
    <w:uiPriority w:val="9"/>
    <w:locked/>
    <w:rsid w:val="00515FB4"/>
    <w:rPr>
      <w:rFonts w:cs="EucrosiaUPC"/>
      <w:b/>
      <w:bCs/>
      <w:sz w:val="32"/>
      <w:szCs w:val="32"/>
      <w:u w:val="single"/>
    </w:rPr>
  </w:style>
  <w:style w:type="paragraph" w:customStyle="1" w:styleId="Pa13">
    <w:name w:val="Pa13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8B5CBE"/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5E3A1E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557BB-6DA9-4761-9E32-289D96C7D2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3A9E06-BDCE-4DD5-88D4-6FC9A32C80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84D4D7-C89D-40C5-BBE2-51612F27CF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674DA56-1E24-47DE-9BBC-56E4AB6ED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152</TotalTime>
  <Pages>3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dc:description/>
  <cp:lastModifiedBy>Sakkarin, Naisra</cp:lastModifiedBy>
  <cp:revision>40</cp:revision>
  <cp:lastPrinted>2024-10-21T03:28:00Z</cp:lastPrinted>
  <dcterms:created xsi:type="dcterms:W3CDTF">2022-07-18T08:47:00Z</dcterms:created>
  <dcterms:modified xsi:type="dcterms:W3CDTF">2025-04-28T06:46:00Z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