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616564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616564" w:rsidRDefault="00E95A9C" w:rsidP="00956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</w:pPr>
            <w:r w:rsidRPr="00956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616564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616564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616564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616564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616564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616564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616564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616564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616564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616564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616564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4D36B8AE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616564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616564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31490" w:rsidRPr="00616564" w14:paraId="0A580269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3DA2E7" w14:textId="4BF86064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669F5A4C" w14:textId="6A365DAF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1490" w:rsidRPr="00616564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251B4DD6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38D1CAD8" w14:textId="0D8C4AE7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31490" w:rsidRPr="00616564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626B3C20" w:rsidR="00431490" w:rsidRPr="00E15029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0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  <w:shd w:val="clear" w:color="auto" w:fill="auto"/>
          </w:tcPr>
          <w:p w14:paraId="14F055AE" w14:textId="341EAAA4" w:rsidR="00431490" w:rsidRPr="00E15029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502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31490" w:rsidRPr="00616564" w14:paraId="087D6EF8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797C1D" w14:textId="49D076DC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  <w:shd w:val="clear" w:color="auto" w:fill="auto"/>
          </w:tcPr>
          <w:p w14:paraId="5E9B57A0" w14:textId="17851CD6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1490" w:rsidRPr="00616564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2F434AA2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  <w:shd w:val="clear" w:color="auto" w:fill="auto"/>
          </w:tcPr>
          <w:p w14:paraId="4AB98B0F" w14:textId="68B00D9D" w:rsidR="00431490" w:rsidRPr="00431490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431490" w:rsidRPr="00616564" w14:paraId="39EFCCA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26E46" w14:textId="3CAB8A57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51" w:type="dxa"/>
            <w:shd w:val="clear" w:color="auto" w:fill="auto"/>
          </w:tcPr>
          <w:p w14:paraId="509D3464" w14:textId="05DAC436" w:rsidR="00431490" w:rsidRPr="00616564" w:rsidRDefault="00431490" w:rsidP="004314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238CA212" w14:textId="1B2EBF75" w:rsidR="005F0C29" w:rsidRPr="00616564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616564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4E25C76E" w:rsidR="00492877" w:rsidRPr="00616564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564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</w:t>
      </w:r>
      <w:r w:rsidRPr="00FA4C4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FA4C4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A6640">
        <w:rPr>
          <w:rFonts w:asciiTheme="majorBidi" w:hAnsiTheme="majorBidi"/>
          <w:spacing w:val="-2"/>
          <w:sz w:val="30"/>
          <w:szCs w:val="30"/>
        </w:rPr>
        <w:t>8</w:t>
      </w:r>
      <w:r w:rsidR="006352C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352C1">
        <w:rPr>
          <w:rFonts w:asciiTheme="majorBidi" w:hAnsiTheme="majorBidi" w:hint="cs"/>
          <w:spacing w:val="-2"/>
          <w:sz w:val="30"/>
          <w:szCs w:val="30"/>
          <w:cs/>
        </w:rPr>
        <w:t>พฤษภาคม</w:t>
      </w:r>
      <w:r w:rsidR="002D7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767E">
        <w:rPr>
          <w:rFonts w:asciiTheme="majorBidi" w:hAnsiTheme="majorBidi"/>
          <w:spacing w:val="-2"/>
          <w:sz w:val="30"/>
          <w:szCs w:val="30"/>
        </w:rPr>
        <w:t>256</w:t>
      </w:r>
      <w:r w:rsidR="006352C1">
        <w:rPr>
          <w:rFonts w:asciiTheme="majorBidi" w:hAnsiTheme="majorBidi"/>
          <w:spacing w:val="-2"/>
          <w:sz w:val="30"/>
          <w:szCs w:val="30"/>
        </w:rPr>
        <w:t>8</w:t>
      </w:r>
    </w:p>
    <w:p w14:paraId="5C4BCD8E" w14:textId="7777777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616564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616564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616564">
        <w:rPr>
          <w:rFonts w:asciiTheme="majorBidi" w:hAnsiTheme="majorBidi" w:cstheme="majorBidi"/>
          <w:sz w:val="30"/>
          <w:szCs w:val="30"/>
        </w:rPr>
        <w:t xml:space="preserve"> (</w:t>
      </w:r>
      <w:r w:rsidRPr="00616564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616564">
        <w:rPr>
          <w:rFonts w:asciiTheme="majorBidi" w:hAnsiTheme="majorBidi" w:cstheme="majorBidi"/>
          <w:sz w:val="30"/>
          <w:szCs w:val="30"/>
        </w:rPr>
        <w:t>“</w:t>
      </w:r>
      <w:r w:rsidRPr="006165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</w:rPr>
        <w:t>”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616564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 xml:space="preserve">2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16564">
        <w:rPr>
          <w:rFonts w:asciiTheme="majorBidi" w:hAnsiTheme="majorBidi" w:cstheme="majorBidi"/>
          <w:sz w:val="30"/>
          <w:szCs w:val="30"/>
        </w:rPr>
        <w:t xml:space="preserve">2560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1656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616564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616564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616564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616564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6165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6165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616564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616564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616564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28E963F9" w14:textId="77777777" w:rsidR="00331629" w:rsidRDefault="00331629" w:rsidP="008C717D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28674" w14:textId="5AB3961A" w:rsidR="00AF3BB8" w:rsidRPr="00616564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616564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61656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616564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616564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616564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Pr="00616564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616564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7248B879" w:rsidR="008B0900" w:rsidRPr="00616564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616564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616564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31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ธันวาคม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256</w:t>
      </w:r>
      <w:r w:rsidR="006102F2" w:rsidRPr="006102F2">
        <w:rPr>
          <w:rFonts w:ascii="Angsana New" w:hAnsi="Angsana New" w:hint="cs"/>
          <w:sz w:val="30"/>
          <w:szCs w:val="30"/>
        </w:rPr>
        <w:t>7</w:t>
      </w:r>
    </w:p>
    <w:p w14:paraId="3E3F4B30" w14:textId="4252A44A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441D2E25" w:rsidR="008B0900" w:rsidRPr="00616564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6102F2" w:rsidRPr="006102F2">
        <w:rPr>
          <w:rFonts w:asciiTheme="majorBidi" w:eastAsia="Times New Roman" w:hAnsiTheme="majorBidi" w:cstheme="majorBidi" w:hint="cs"/>
          <w:color w:val="242424"/>
          <w:sz w:val="30"/>
          <w:szCs w:val="30"/>
        </w:rPr>
        <w:t>7</w:t>
      </w:r>
    </w:p>
    <w:p w14:paraId="0255ED60" w14:textId="77777777" w:rsidR="00645477" w:rsidRPr="00616564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616564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616564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CC5F375" w:rsidR="003C439B" w:rsidRPr="00616564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และการร่วมค้าที่ได้เปิดเผยในหมายเหตุข้อ</w:t>
      </w: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616564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61656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41"/>
        <w:gridCol w:w="1083"/>
        <w:gridCol w:w="237"/>
        <w:gridCol w:w="1080"/>
      </w:tblGrid>
      <w:tr w:rsidR="008D4464" w:rsidRPr="00A57F81" w14:paraId="7927623B" w14:textId="77777777" w:rsidTr="00B07C6D">
        <w:trPr>
          <w:trHeight w:val="119"/>
          <w:tblHeader/>
        </w:trPr>
        <w:tc>
          <w:tcPr>
            <w:tcW w:w="2272" w:type="pct"/>
            <w:shd w:val="clear" w:color="auto" w:fill="auto"/>
          </w:tcPr>
          <w:p w14:paraId="4355DB16" w14:textId="77777777" w:rsidR="008D4464" w:rsidRPr="00A57F81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  <w:shd w:val="clear" w:color="auto" w:fill="auto"/>
          </w:tcPr>
          <w:p w14:paraId="4FC2C2FE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14:paraId="7DBF689B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331CF673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DA5925" w14:paraId="79BAA76F" w14:textId="77777777" w:rsidTr="00B07C6D">
        <w:trPr>
          <w:tblHeader/>
        </w:trPr>
        <w:tc>
          <w:tcPr>
            <w:tcW w:w="2272" w:type="pct"/>
            <w:shd w:val="clear" w:color="auto" w:fill="auto"/>
          </w:tcPr>
          <w:p w14:paraId="76F06412" w14:textId="5CBE67FB" w:rsidR="008D4464" w:rsidRPr="00DA5925" w:rsidRDefault="0041764C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ดสาม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  <w:shd w:val="clear" w:color="auto" w:fill="auto"/>
          </w:tcPr>
          <w:p w14:paraId="7F3C0371" w14:textId="5D7CFDC0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3C5CFE76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9ACACF" w14:textId="0580955D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0B634E27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BB9F7AB" w14:textId="180CD76D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1" w:type="pct"/>
            <w:shd w:val="clear" w:color="auto" w:fill="auto"/>
          </w:tcPr>
          <w:p w14:paraId="285F6298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E562447" w14:textId="53D205AA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8D4464" w:rsidRPr="00DA5925" w14:paraId="356D826C" w14:textId="77777777" w:rsidTr="00A046B8">
        <w:trPr>
          <w:trHeight w:val="63"/>
          <w:tblHeader/>
        </w:trPr>
        <w:tc>
          <w:tcPr>
            <w:tcW w:w="2272" w:type="pct"/>
            <w:shd w:val="clear" w:color="auto" w:fill="auto"/>
          </w:tcPr>
          <w:p w14:paraId="08B6400B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  <w:shd w:val="clear" w:color="auto" w:fill="auto"/>
          </w:tcPr>
          <w:p w14:paraId="52C39D1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084A" w:rsidRPr="00DA5925" w14:paraId="026E259D" w14:textId="77777777" w:rsidTr="00B07C6D">
        <w:tc>
          <w:tcPr>
            <w:tcW w:w="2272" w:type="pct"/>
            <w:shd w:val="clear" w:color="auto" w:fill="auto"/>
          </w:tcPr>
          <w:p w14:paraId="073E6AA3" w14:textId="06F4BD7D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451F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57" w:type="pct"/>
            <w:shd w:val="clear" w:color="auto" w:fill="auto"/>
          </w:tcPr>
          <w:p w14:paraId="008D9CA0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3BE5C72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8ED75B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58C95C1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FDEFF8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FDACB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D7DE0A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D505A2" w:rsidRPr="00DA5925" w14:paraId="07A5520E" w14:textId="77777777" w:rsidTr="00B07C6D">
        <w:tc>
          <w:tcPr>
            <w:tcW w:w="2272" w:type="pct"/>
            <w:shd w:val="clear" w:color="auto" w:fill="auto"/>
          </w:tcPr>
          <w:p w14:paraId="56A5B4CD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2E16023B" w14:textId="03EBBF08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30" w:type="pct"/>
            <w:shd w:val="clear" w:color="auto" w:fill="auto"/>
          </w:tcPr>
          <w:p w14:paraId="1D604F2D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CA3E9A" w14:textId="3BB1BF4D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B0BFE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33" w:type="pct"/>
            <w:shd w:val="clear" w:color="auto" w:fill="auto"/>
          </w:tcPr>
          <w:p w14:paraId="73D057D5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C687EF" w14:textId="49A29AAB" w:rsidR="00D505A2" w:rsidRPr="00A4064E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31" w:type="pct"/>
            <w:shd w:val="clear" w:color="auto" w:fill="auto"/>
          </w:tcPr>
          <w:p w14:paraId="4D59918C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0318AC5" w14:textId="19674A05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B0BFE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D505A2" w:rsidRPr="00DA5925" w14:paraId="4CE82BB7" w14:textId="77777777" w:rsidTr="00B07C6D">
        <w:tc>
          <w:tcPr>
            <w:tcW w:w="2272" w:type="pct"/>
            <w:shd w:val="clear" w:color="auto" w:fill="auto"/>
          </w:tcPr>
          <w:p w14:paraId="6C499630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E139302" w14:textId="1DBBE50E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0" w:type="pct"/>
            <w:shd w:val="clear" w:color="auto" w:fill="auto"/>
          </w:tcPr>
          <w:p w14:paraId="2FFB8DB7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0788516" w14:textId="29188495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B0BF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3" w:type="pct"/>
            <w:shd w:val="clear" w:color="auto" w:fill="auto"/>
          </w:tcPr>
          <w:p w14:paraId="0A969482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CBE7D6" w14:textId="7E1461FE" w:rsidR="00D505A2" w:rsidRPr="00A4064E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1" w:type="pct"/>
            <w:shd w:val="clear" w:color="auto" w:fill="auto"/>
          </w:tcPr>
          <w:p w14:paraId="2289E7D1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F8F060F" w14:textId="5C541B8A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2B0BF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D505A2" w:rsidRPr="00DA5925" w14:paraId="530CE44D" w14:textId="77777777" w:rsidTr="00B07C6D">
        <w:tc>
          <w:tcPr>
            <w:tcW w:w="2272" w:type="pct"/>
            <w:shd w:val="clear" w:color="auto" w:fill="auto"/>
          </w:tcPr>
          <w:p w14:paraId="2805C769" w14:textId="2A54E9D5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00BFD96C" w14:textId="4C4F12D7" w:rsidR="00D505A2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B04A248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BD277C7" w14:textId="099A35ED" w:rsidR="00D505A2" w:rsidRPr="00826884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3449E782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2433461" w14:textId="6F003F3D" w:rsidR="00D505A2" w:rsidRPr="00A4064E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73D3206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1B4E047" w14:textId="2E286030" w:rsidR="00D505A2" w:rsidRPr="00826884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</w:tr>
      <w:tr w:rsidR="00D505A2" w:rsidRPr="00DA5925" w14:paraId="321A805A" w14:textId="77777777" w:rsidTr="00B07C6D">
        <w:tc>
          <w:tcPr>
            <w:tcW w:w="2272" w:type="pct"/>
            <w:shd w:val="clear" w:color="auto" w:fill="auto"/>
          </w:tcPr>
          <w:p w14:paraId="3978E78C" w14:textId="5591B248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  <w:shd w:val="clear" w:color="auto" w:fill="auto"/>
          </w:tcPr>
          <w:p w14:paraId="6E57BDD3" w14:textId="1092AA42" w:rsidR="00D505A2" w:rsidRPr="002B0BFE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371A2AEF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EDE03B" w14:textId="0FDD89E8" w:rsidR="00D505A2" w:rsidRPr="007F1AD4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1DBFDCE6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8A3680" w14:textId="7786EBA3" w:rsidR="00D505A2" w:rsidRPr="002B0BFE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2559C044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F31BC87" w14:textId="1472D88D" w:rsidR="00D505A2" w:rsidRPr="007F1AD4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D505A2" w:rsidRPr="00DA5925" w14:paraId="6E376122" w14:textId="77777777" w:rsidTr="00B07C6D">
        <w:tc>
          <w:tcPr>
            <w:tcW w:w="2272" w:type="pct"/>
            <w:shd w:val="clear" w:color="auto" w:fill="auto"/>
          </w:tcPr>
          <w:p w14:paraId="01E1E327" w14:textId="054B0479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51D3F036" w14:textId="7029A8FF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0" w:type="pct"/>
            <w:shd w:val="clear" w:color="auto" w:fill="auto"/>
          </w:tcPr>
          <w:p w14:paraId="4AB3256E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AFC753" w14:textId="6DB32521" w:rsidR="00D505A2" w:rsidRPr="00DA5925" w:rsidRDefault="006102F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  <w:tc>
          <w:tcPr>
            <w:tcW w:w="133" w:type="pct"/>
            <w:shd w:val="clear" w:color="auto" w:fill="auto"/>
          </w:tcPr>
          <w:p w14:paraId="537E973D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A7CE211" w14:textId="0E0ABC63" w:rsidR="00D505A2" w:rsidRPr="00A4064E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1" w:type="pct"/>
            <w:shd w:val="clear" w:color="auto" w:fill="auto"/>
          </w:tcPr>
          <w:p w14:paraId="63F97706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457FAA4" w14:textId="798D88E7" w:rsidR="00D505A2" w:rsidRPr="00DA5925" w:rsidRDefault="006102F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</w:tr>
      <w:tr w:rsidR="00D505A2" w:rsidRPr="00DA5925" w14:paraId="5562D4A7" w14:textId="77777777" w:rsidTr="00B07C6D">
        <w:tc>
          <w:tcPr>
            <w:tcW w:w="2272" w:type="pct"/>
            <w:shd w:val="clear" w:color="auto" w:fill="auto"/>
          </w:tcPr>
          <w:p w14:paraId="5D96436B" w14:textId="0EF9D6CD" w:rsidR="00D505A2" w:rsidRPr="000C7F8F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7F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  <w:shd w:val="clear" w:color="auto" w:fill="auto"/>
          </w:tcPr>
          <w:p w14:paraId="68A559A1" w14:textId="3E04ACD2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0" w:type="pct"/>
            <w:shd w:val="clear" w:color="auto" w:fill="auto"/>
          </w:tcPr>
          <w:p w14:paraId="2A6C55B3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207033" w14:textId="756D893C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C7D0289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2D7097A" w14:textId="4CE9D24B" w:rsidR="00D505A2" w:rsidRPr="00A4064E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1" w:type="pct"/>
            <w:shd w:val="clear" w:color="auto" w:fill="auto"/>
          </w:tcPr>
          <w:p w14:paraId="7E9360A3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6EF4CD1" w14:textId="090D8843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D505A2" w:rsidRPr="003B71FD" w14:paraId="1CC117FA" w14:textId="77777777" w:rsidTr="00B07C6D">
        <w:tc>
          <w:tcPr>
            <w:tcW w:w="2272" w:type="pct"/>
            <w:shd w:val="clear" w:color="auto" w:fill="auto"/>
          </w:tcPr>
          <w:p w14:paraId="5881DFC2" w14:textId="77777777" w:rsidR="00D505A2" w:rsidRPr="000C7F8F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0971FA42" w14:textId="577D14AF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49A7537" w14:textId="77777777" w:rsidR="00D505A2" w:rsidRPr="003B71FD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648FA482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  <w:shd w:val="clear" w:color="auto" w:fill="auto"/>
          </w:tcPr>
          <w:p w14:paraId="75A6EDDC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1FFFFA93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3A3C9160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shd w:val="clear" w:color="auto" w:fill="auto"/>
          </w:tcPr>
          <w:p w14:paraId="40A1DDA7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505A2" w:rsidRPr="00DA5925" w14:paraId="0D20B845" w14:textId="77777777" w:rsidTr="00B07C6D">
        <w:tc>
          <w:tcPr>
            <w:tcW w:w="2272" w:type="pct"/>
            <w:shd w:val="clear" w:color="auto" w:fill="auto"/>
          </w:tcPr>
          <w:p w14:paraId="3FED2E9F" w14:textId="41DAD8F5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57" w:type="pct"/>
            <w:shd w:val="clear" w:color="auto" w:fill="auto"/>
          </w:tcPr>
          <w:p w14:paraId="09225F7C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6B5C3BC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622B2CE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7C324274" w14:textId="77777777" w:rsidR="00D505A2" w:rsidRPr="000C7F8F" w:rsidRDefault="00D505A2" w:rsidP="00D505A2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F2C5022" w14:textId="2ABB2C06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520AE2B8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6A899CB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5A2" w:rsidRPr="00DA5925" w14:paraId="66922003" w14:textId="77777777" w:rsidTr="00B07C6D">
        <w:tc>
          <w:tcPr>
            <w:tcW w:w="2272" w:type="pct"/>
            <w:shd w:val="clear" w:color="auto" w:fill="auto"/>
          </w:tcPr>
          <w:p w14:paraId="75626CBD" w14:textId="1B5B8685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BF28ABD" w14:textId="683CD7A8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455</w:t>
            </w:r>
          </w:p>
        </w:tc>
        <w:tc>
          <w:tcPr>
            <w:tcW w:w="130" w:type="pct"/>
            <w:shd w:val="clear" w:color="auto" w:fill="auto"/>
          </w:tcPr>
          <w:p w14:paraId="02C16D13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822168" w14:textId="2DBD7525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175</w:t>
            </w:r>
          </w:p>
        </w:tc>
        <w:tc>
          <w:tcPr>
            <w:tcW w:w="133" w:type="pct"/>
            <w:shd w:val="clear" w:color="auto" w:fill="auto"/>
          </w:tcPr>
          <w:p w14:paraId="084872C5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67ADD5" w14:textId="00AC8ADF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455</w:t>
            </w:r>
          </w:p>
        </w:tc>
        <w:tc>
          <w:tcPr>
            <w:tcW w:w="131" w:type="pct"/>
            <w:shd w:val="clear" w:color="auto" w:fill="auto"/>
          </w:tcPr>
          <w:p w14:paraId="4A849C0B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633FC4" w14:textId="453077BE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5B45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D505A2" w:rsidRPr="00DA5925" w14:paraId="7CE3B706" w14:textId="77777777" w:rsidTr="00B07C6D">
        <w:tc>
          <w:tcPr>
            <w:tcW w:w="2272" w:type="pct"/>
            <w:shd w:val="clear" w:color="auto" w:fill="auto"/>
          </w:tcPr>
          <w:p w14:paraId="0EE2FCD1" w14:textId="574DF28B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35099CB7" w14:textId="012A4218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0" w:type="pct"/>
            <w:shd w:val="clear" w:color="auto" w:fill="auto"/>
          </w:tcPr>
          <w:p w14:paraId="4CCDFA90" w14:textId="77777777" w:rsidR="00D505A2" w:rsidRPr="00DA5925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12373D" w14:textId="3C8210E3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76DDD93A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7E37D82" w14:textId="76582DC1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1" w:type="pct"/>
            <w:shd w:val="clear" w:color="auto" w:fill="auto"/>
          </w:tcPr>
          <w:p w14:paraId="2D52AC62" w14:textId="77777777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7AC025E" w14:textId="009E1971" w:rsidR="00D505A2" w:rsidRPr="00DA5925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505A2" w:rsidRPr="003B71FD" w14:paraId="7ED286B2" w14:textId="77777777" w:rsidTr="00B07C6D">
        <w:tc>
          <w:tcPr>
            <w:tcW w:w="2272" w:type="pct"/>
            <w:shd w:val="clear" w:color="auto" w:fill="auto"/>
          </w:tcPr>
          <w:p w14:paraId="7B0A7D74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C7BC187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2BC3196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58C6FD4A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  <w:shd w:val="clear" w:color="auto" w:fill="auto"/>
          </w:tcPr>
          <w:p w14:paraId="64EFE9C1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62E78434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66C798BA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shd w:val="clear" w:color="auto" w:fill="auto"/>
          </w:tcPr>
          <w:p w14:paraId="123B0F9C" w14:textId="77777777" w:rsidR="00D505A2" w:rsidRPr="003B71FD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505A2" w:rsidRPr="00686947" w14:paraId="6038D788" w14:textId="77777777" w:rsidTr="00B07C6D">
        <w:tc>
          <w:tcPr>
            <w:tcW w:w="2272" w:type="pct"/>
            <w:shd w:val="clear" w:color="auto" w:fill="auto"/>
          </w:tcPr>
          <w:p w14:paraId="6D864F40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549B3C5D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267AE33" w14:textId="77777777" w:rsidR="00D505A2" w:rsidRPr="00686947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E92C261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1F37D3A3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BEEA3C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262CC75B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EE8B372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D505A2" w:rsidRPr="00686947" w14:paraId="58532E55" w14:textId="77777777" w:rsidTr="00B07C6D">
        <w:tc>
          <w:tcPr>
            <w:tcW w:w="2272" w:type="pct"/>
            <w:shd w:val="clear" w:color="auto" w:fill="auto"/>
          </w:tcPr>
          <w:p w14:paraId="7FB1624E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3154BBC" w14:textId="3FB479CA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2,123</w:t>
            </w:r>
          </w:p>
        </w:tc>
        <w:tc>
          <w:tcPr>
            <w:tcW w:w="130" w:type="pct"/>
            <w:shd w:val="clear" w:color="auto" w:fill="auto"/>
          </w:tcPr>
          <w:p w14:paraId="73075FCF" w14:textId="77777777" w:rsidR="00D505A2" w:rsidRPr="00686947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F37358" w14:textId="169B28C5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1,818</w:t>
            </w:r>
          </w:p>
        </w:tc>
        <w:tc>
          <w:tcPr>
            <w:tcW w:w="133" w:type="pct"/>
            <w:shd w:val="clear" w:color="auto" w:fill="auto"/>
          </w:tcPr>
          <w:p w14:paraId="229CED95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9533548" w14:textId="6E023E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2,123</w:t>
            </w:r>
          </w:p>
        </w:tc>
        <w:tc>
          <w:tcPr>
            <w:tcW w:w="131" w:type="pct"/>
            <w:shd w:val="clear" w:color="auto" w:fill="auto"/>
          </w:tcPr>
          <w:p w14:paraId="0830084A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5BABF8C" w14:textId="29A90B3E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1,818</w:t>
            </w:r>
          </w:p>
        </w:tc>
      </w:tr>
      <w:tr w:rsidR="00D505A2" w:rsidRPr="00686947" w14:paraId="3B70F7A7" w14:textId="77777777" w:rsidTr="00B07C6D">
        <w:tc>
          <w:tcPr>
            <w:tcW w:w="2272" w:type="pct"/>
            <w:shd w:val="clear" w:color="auto" w:fill="auto"/>
          </w:tcPr>
          <w:p w14:paraId="0A254FDE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475BB15" w14:textId="5CD92E38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148</w:t>
            </w:r>
          </w:p>
        </w:tc>
        <w:tc>
          <w:tcPr>
            <w:tcW w:w="130" w:type="pct"/>
            <w:shd w:val="clear" w:color="auto" w:fill="auto"/>
          </w:tcPr>
          <w:p w14:paraId="439700C0" w14:textId="77777777" w:rsidR="00D505A2" w:rsidRPr="00686947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04A3B7" w14:textId="61FEF720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198</w:t>
            </w:r>
          </w:p>
        </w:tc>
        <w:tc>
          <w:tcPr>
            <w:tcW w:w="133" w:type="pct"/>
            <w:shd w:val="clear" w:color="auto" w:fill="auto"/>
          </w:tcPr>
          <w:p w14:paraId="34094E6A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12156B" w14:textId="6723434E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148</w:t>
            </w:r>
          </w:p>
        </w:tc>
        <w:tc>
          <w:tcPr>
            <w:tcW w:w="131" w:type="pct"/>
            <w:shd w:val="clear" w:color="auto" w:fill="auto"/>
          </w:tcPr>
          <w:p w14:paraId="24CC8CB4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63E9F45" w14:textId="7228A609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198</w:t>
            </w:r>
          </w:p>
        </w:tc>
      </w:tr>
      <w:tr w:rsidR="00D505A2" w:rsidRPr="00686947" w14:paraId="5879E0F2" w14:textId="77777777" w:rsidTr="00B07C6D">
        <w:tc>
          <w:tcPr>
            <w:tcW w:w="2272" w:type="pct"/>
            <w:shd w:val="clear" w:color="auto" w:fill="auto"/>
          </w:tcPr>
          <w:p w14:paraId="0D685C61" w14:textId="5F541739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77ACC077" w14:textId="2CCA4F16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0" w:type="pct"/>
            <w:shd w:val="clear" w:color="auto" w:fill="auto"/>
          </w:tcPr>
          <w:p w14:paraId="39607D28" w14:textId="77777777" w:rsidR="00D505A2" w:rsidRPr="00686947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AE3EF9" w14:textId="43E0C8F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33" w:type="pct"/>
            <w:shd w:val="clear" w:color="auto" w:fill="auto"/>
          </w:tcPr>
          <w:p w14:paraId="48B2AF52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9FCC6F7" w14:textId="195AF91B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1" w:type="pct"/>
            <w:shd w:val="clear" w:color="auto" w:fill="auto"/>
          </w:tcPr>
          <w:p w14:paraId="4169B3F8" w14:textId="77777777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F29FA74" w14:textId="77468CEC" w:rsidR="00D505A2" w:rsidRPr="00686947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</w:p>
        </w:tc>
      </w:tr>
      <w:tr w:rsidR="00D505A2" w:rsidRPr="001E271C" w14:paraId="314BD540" w14:textId="77777777" w:rsidTr="00B07C6D">
        <w:tc>
          <w:tcPr>
            <w:tcW w:w="2272" w:type="pct"/>
            <w:shd w:val="clear" w:color="auto" w:fill="auto"/>
          </w:tcPr>
          <w:p w14:paraId="56B79594" w14:textId="77777777" w:rsidR="00D505A2" w:rsidRPr="000436CA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  <w:shd w:val="clear" w:color="auto" w:fill="auto"/>
          </w:tcPr>
          <w:p w14:paraId="5BF23DA8" w14:textId="133B52F4" w:rsidR="00D505A2" w:rsidRPr="001E271C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77344FA3" w14:textId="77777777" w:rsidR="00D505A2" w:rsidRPr="001E271C" w:rsidRDefault="00D505A2" w:rsidP="00D5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E018DA" w14:textId="5BAB92C5" w:rsidR="00D505A2" w:rsidRPr="001E271C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2C2627C2" w14:textId="77777777" w:rsidR="00D505A2" w:rsidRPr="001E271C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ECFF8AB" w14:textId="65EA15C2" w:rsidR="00D505A2" w:rsidRPr="001E271C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1B83A4FF" w14:textId="77777777" w:rsidR="00D505A2" w:rsidRPr="001E271C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45D7B31" w14:textId="59A3DA1C" w:rsidR="00D505A2" w:rsidRPr="001E271C" w:rsidRDefault="00D505A2" w:rsidP="00D5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</w:tbl>
    <w:p w14:paraId="6372A39A" w14:textId="2B746EAB" w:rsidR="008D5979" w:rsidRDefault="008D5979"/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686947" w14:paraId="01AC238B" w14:textId="77777777" w:rsidTr="0043084A">
        <w:tc>
          <w:tcPr>
            <w:tcW w:w="2272" w:type="pct"/>
            <w:shd w:val="clear" w:color="auto" w:fill="auto"/>
          </w:tcPr>
          <w:p w14:paraId="288DEDF8" w14:textId="7D91F50B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67EEFF2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6C0A1D6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0D80E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C1823C6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21195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41D5806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6AC0E4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705665E3" w14:textId="77777777" w:rsidTr="0043084A">
        <w:tc>
          <w:tcPr>
            <w:tcW w:w="2272" w:type="pct"/>
            <w:shd w:val="clear" w:color="auto" w:fill="auto"/>
          </w:tcPr>
          <w:p w14:paraId="43DC40F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73B644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274156E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A66EC5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49847A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A52C42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543B593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3DA7F6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0C7F8F" w:rsidRPr="001E271C" w14:paraId="4603296A" w14:textId="77777777" w:rsidTr="0082596D">
        <w:tc>
          <w:tcPr>
            <w:tcW w:w="2272" w:type="pct"/>
            <w:shd w:val="clear" w:color="auto" w:fill="auto"/>
          </w:tcPr>
          <w:p w14:paraId="3D8F9CA4" w14:textId="3119A466" w:rsidR="000C7F8F" w:rsidRPr="001E271C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7" w:type="pct"/>
            <w:shd w:val="clear" w:color="auto" w:fill="auto"/>
          </w:tcPr>
          <w:p w14:paraId="49791E10" w14:textId="01BBB0C8" w:rsidR="000C7F8F" w:rsidRPr="0082596D" w:rsidRDefault="009B562E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82596D">
              <w:rPr>
                <w:rFonts w:asciiTheme="majorBidi" w:hAnsiTheme="majorBidi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130" w:type="pct"/>
            <w:shd w:val="clear" w:color="auto" w:fill="auto"/>
          </w:tcPr>
          <w:p w14:paraId="46832786" w14:textId="77777777" w:rsidR="000C7F8F" w:rsidRPr="0082596D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90261C" w14:textId="09A63F7B" w:rsidR="000C7F8F" w:rsidRPr="0082596D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82596D">
              <w:rPr>
                <w:rFonts w:asciiTheme="majorBidi" w:hAnsiTheme="majorBidi"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130" w:type="pct"/>
            <w:shd w:val="clear" w:color="auto" w:fill="auto"/>
          </w:tcPr>
          <w:p w14:paraId="2512BF43" w14:textId="77777777" w:rsidR="000C7F8F" w:rsidRPr="0082596D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B4044EE" w14:textId="567A0336" w:rsidR="000C7F8F" w:rsidRPr="0082596D" w:rsidRDefault="009B562E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82596D">
              <w:rPr>
                <w:rFonts w:asciiTheme="majorBidi" w:hAnsiTheme="majorBidi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131" w:type="pct"/>
            <w:shd w:val="clear" w:color="auto" w:fill="auto"/>
          </w:tcPr>
          <w:p w14:paraId="4BA14543" w14:textId="77777777" w:rsidR="000C7F8F" w:rsidRPr="001E271C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4EAFD46" w14:textId="752CDA77" w:rsidR="000C7F8F" w:rsidRPr="001E271C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35</w:t>
            </w:r>
          </w:p>
        </w:tc>
      </w:tr>
      <w:tr w:rsidR="000C7F8F" w:rsidRPr="001E271C" w14:paraId="39584DA5" w14:textId="77777777" w:rsidTr="0082596D">
        <w:tc>
          <w:tcPr>
            <w:tcW w:w="2272" w:type="pct"/>
            <w:shd w:val="clear" w:color="auto" w:fill="auto"/>
          </w:tcPr>
          <w:p w14:paraId="0258B030" w14:textId="77777777" w:rsidR="000C7F8F" w:rsidRPr="001E271C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1F6BCB66" w14:textId="24A31ACC" w:rsidR="000C7F8F" w:rsidRPr="0082596D" w:rsidRDefault="005A208D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0566D71C" w14:textId="77777777" w:rsidR="000C7F8F" w:rsidRPr="0082596D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557097D" w14:textId="6852E6B7" w:rsidR="000C7F8F" w:rsidRPr="0082596D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82596D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713E2B8" w14:textId="4DCB92F9" w:rsidR="000C7F8F" w:rsidRPr="0082596D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0ED6C4F" w14:textId="7CC7AB3A" w:rsidR="000C7F8F" w:rsidRPr="0082596D" w:rsidRDefault="005A208D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4F60E6C5" w14:textId="77777777" w:rsidR="000C7F8F" w:rsidRPr="001E271C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381E5C3" w14:textId="4A99B059" w:rsidR="000C7F8F" w:rsidRPr="001E271C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  <w:tr w:rsidR="000C7F8F" w:rsidRPr="001E271C" w14:paraId="5CFCE94E" w14:textId="77777777" w:rsidTr="00E429BA">
        <w:tc>
          <w:tcPr>
            <w:tcW w:w="2272" w:type="pct"/>
            <w:shd w:val="clear" w:color="auto" w:fill="auto"/>
          </w:tcPr>
          <w:p w14:paraId="668962A7" w14:textId="289328B6" w:rsidR="000C7F8F" w:rsidRPr="001E271C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1AD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A84FF" w14:textId="4D15F08E" w:rsidR="000C7F8F" w:rsidRPr="00E429BA" w:rsidRDefault="009B562E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4</w:t>
            </w:r>
            <w:r w:rsidR="005A208D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25ED0CCB" w14:textId="77777777" w:rsidR="000C7F8F" w:rsidRPr="00E429BA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09FA4" w14:textId="2E0DF0E8" w:rsidR="000C7F8F" w:rsidRPr="00E429BA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E429BA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130" w:type="pct"/>
            <w:shd w:val="clear" w:color="auto" w:fill="auto"/>
          </w:tcPr>
          <w:p w14:paraId="22C90C87" w14:textId="77777777" w:rsidR="000C7F8F" w:rsidRPr="00E429BA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2687E" w14:textId="2006AD68" w:rsidR="000C7F8F" w:rsidRPr="00E429BA" w:rsidRDefault="009B562E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4</w:t>
            </w:r>
            <w:r w:rsidR="005A208D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0F9F6E43" w14:textId="77777777" w:rsidR="000C7F8F" w:rsidRPr="00E429BA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5B490" w14:textId="2E3E4195" w:rsidR="000C7F8F" w:rsidRPr="00E429BA" w:rsidRDefault="000C7F8F" w:rsidP="000C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E429BA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35</w:t>
            </w:r>
          </w:p>
        </w:tc>
      </w:tr>
    </w:tbl>
    <w:p w14:paraId="0DE64ADC" w14:textId="7A82D523" w:rsidR="00241D33" w:rsidRPr="00616564" w:rsidRDefault="00241D33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16564" w14:paraId="6D84752A" w14:textId="77777777" w:rsidTr="006E78F5">
        <w:trPr>
          <w:tblHeader/>
        </w:trPr>
        <w:tc>
          <w:tcPr>
            <w:tcW w:w="2207" w:type="pct"/>
          </w:tcPr>
          <w:p w14:paraId="272D96BC" w14:textId="77777777" w:rsidR="00241D33" w:rsidRPr="00616564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  <w:shd w:val="clear" w:color="auto" w:fill="auto"/>
          </w:tcPr>
          <w:p w14:paraId="1AFC6B56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AE8F3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5" w:type="pct"/>
            <w:gridSpan w:val="6"/>
            <w:shd w:val="clear" w:color="auto" w:fill="auto"/>
          </w:tcPr>
          <w:p w14:paraId="23B8398C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29A" w:rsidRPr="00616564" w14:paraId="044DBE90" w14:textId="77777777" w:rsidTr="006E78F5">
        <w:trPr>
          <w:tblHeader/>
        </w:trPr>
        <w:tc>
          <w:tcPr>
            <w:tcW w:w="2207" w:type="pct"/>
          </w:tcPr>
          <w:p w14:paraId="0D8FCD23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0BD7B60" w14:textId="2DA82A10" w:rsidR="0040429A" w:rsidRPr="00616564" w:rsidRDefault="000C7F8F" w:rsidP="008C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gridSpan w:val="2"/>
            <w:shd w:val="clear" w:color="auto" w:fill="auto"/>
            <w:vAlign w:val="center"/>
          </w:tcPr>
          <w:p w14:paraId="6032EC89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CA93BB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shd w:val="clear" w:color="auto" w:fill="auto"/>
            <w:vAlign w:val="center"/>
          </w:tcPr>
          <w:p w14:paraId="2365475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F6F4067" w14:textId="388142D9" w:rsidR="0040429A" w:rsidRPr="00616564" w:rsidRDefault="000C7F8F" w:rsidP="00A9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gridSpan w:val="3"/>
            <w:shd w:val="clear" w:color="auto" w:fill="auto"/>
            <w:vAlign w:val="center"/>
          </w:tcPr>
          <w:p w14:paraId="6A06A128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14:paraId="1B61718C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0C7F8F" w:rsidRPr="00616564" w14:paraId="286B361D" w14:textId="77777777" w:rsidTr="006E78F5">
        <w:trPr>
          <w:trHeight w:val="353"/>
          <w:tblHeader/>
        </w:trPr>
        <w:tc>
          <w:tcPr>
            <w:tcW w:w="2207" w:type="pct"/>
          </w:tcPr>
          <w:p w14:paraId="35943E5B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328EAB3" w14:textId="253C0FD3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C08D00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CEE06C7" w14:textId="54A33CDD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286C899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CA7A49" w14:textId="37F84225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3DC22128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5B7EBED1" w14:textId="2408633A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8D4464" w:rsidRPr="00616564" w14:paraId="52FC8030" w14:textId="77777777" w:rsidTr="00F44CA9">
        <w:trPr>
          <w:tblHeader/>
        </w:trPr>
        <w:tc>
          <w:tcPr>
            <w:tcW w:w="2207" w:type="pct"/>
          </w:tcPr>
          <w:p w14:paraId="3407B66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  <w:shd w:val="clear" w:color="auto" w:fill="auto"/>
          </w:tcPr>
          <w:p w14:paraId="26EC516D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616564" w14:paraId="26DF5B0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3BCE971E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31D7B" w:rsidRPr="00616564" w14:paraId="2DFD13DC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61B4719D" w14:textId="53B4036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BA3CE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6A6F7D6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19EB08D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96" w:type="pct"/>
          </w:tcPr>
          <w:p w14:paraId="46ECEB8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2B62CE9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40F6C86D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C31D7B" w:rsidRPr="00616564" w14:paraId="70FB3F7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066C1C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2BF6855E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6849AD4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96" w:type="pct"/>
          </w:tcPr>
          <w:p w14:paraId="347C7B3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089CD5E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3367C905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C31D7B" w:rsidRPr="00616564" w14:paraId="341F13E8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1BFB55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5E5165F0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7982E58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96" w:type="pct"/>
          </w:tcPr>
          <w:p w14:paraId="3DF3EAF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03C7686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62C051F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C31D7B" w:rsidRPr="00616564" w14:paraId="31003B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274B7BE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7414C99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28378C7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96" w:type="pct"/>
          </w:tcPr>
          <w:p w14:paraId="03A3FBA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13FCC43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5A38EDE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</w:tr>
      <w:tr w:rsidR="00C31D7B" w:rsidRPr="00616564" w14:paraId="4AB2817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1027E5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5C868B02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3C23C6D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6300E798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27706AE8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D7B" w:rsidRPr="00616564" w14:paraId="5E0BA51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3D1CA39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1ED6EC7A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37B68C6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  <w:tc>
          <w:tcPr>
            <w:tcW w:w="96" w:type="pct"/>
          </w:tcPr>
          <w:p w14:paraId="4C7C656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34C19C18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0F03C49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</w:tr>
      <w:tr w:rsidR="00C31D7B" w:rsidRPr="004D47F2" w14:paraId="3A329B8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FC8F243" w14:textId="77777777" w:rsidR="00C31D7B" w:rsidRPr="004D47F2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B02FA29" w14:textId="77777777" w:rsidR="00C31D7B" w:rsidRPr="004D47F2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C43E09F" w14:textId="77777777" w:rsidR="00C31D7B" w:rsidRPr="004D47F2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28D" w14:textId="77777777" w:rsidR="00C31D7B" w:rsidRPr="004D47F2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52C1ED4E" w14:textId="77777777" w:rsidR="00C31D7B" w:rsidRPr="004D47F2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4B99A55" w14:textId="77777777" w:rsidR="00C31D7B" w:rsidRPr="004D47F2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629649" w14:textId="77777777" w:rsidR="00C31D7B" w:rsidRPr="004D47F2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42C151B" w14:textId="77777777" w:rsidR="00C31D7B" w:rsidRPr="004D47F2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181BD8" w:rsidRPr="004D47F2" w14:paraId="646ADA0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37BBC479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96D1499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8BC05BA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03489BC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0A94D0FC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22054E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3225D3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CE1FB19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181BD8" w:rsidRPr="004D47F2" w14:paraId="49A5D42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29EE1F0B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F29C10A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FDF6084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7869785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316FB4FD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57F286D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EA143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FBD3BA3" w14:textId="77777777" w:rsidR="00181BD8" w:rsidRPr="004D47F2" w:rsidRDefault="00181BD8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B513AA" w:rsidRPr="004D47F2" w14:paraId="56B19EF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1FF80501" w14:textId="77777777" w:rsidR="00B513AA" w:rsidRPr="004D47F2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8E4BF60" w14:textId="77777777" w:rsidR="00B513AA" w:rsidRPr="004D47F2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A8E6857" w14:textId="77777777" w:rsidR="00B513AA" w:rsidRPr="004D47F2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445C0B9" w14:textId="77777777" w:rsidR="00B513AA" w:rsidRPr="004D47F2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12FF615C" w14:textId="77777777" w:rsidR="00B513AA" w:rsidRPr="004D47F2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A46CC54" w14:textId="77777777" w:rsidR="00B513AA" w:rsidRPr="004D47F2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9199E6A" w14:textId="77777777" w:rsidR="00B513AA" w:rsidRPr="004D47F2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6DF1191" w14:textId="77777777" w:rsidR="00B513AA" w:rsidRPr="004D47F2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C31D7B" w:rsidRPr="00616564" w14:paraId="68EA7C8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42865BE5" w14:textId="1E0578DD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31D7B" w:rsidRPr="00616564" w14:paraId="6E1523F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469DC4D9" w14:textId="0067B642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649F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  <w:r w:rsidR="00C84A76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D959718" w14:textId="40D366B5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ED23A8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21C1978" w14:textId="0C3A83D6" w:rsidR="00C31D7B" w:rsidRPr="00B4391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B09F4E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805E3E4" w14:textId="6BE7FDDE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0479B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7BE6428" w14:textId="45DD5547" w:rsidR="00C31D7B" w:rsidRPr="00B4391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D7B" w:rsidRPr="00616564" w14:paraId="111696F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1952091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2A5CC23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0D8320A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6DBD829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3E032EFA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6E91FBE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31D7B" w:rsidRPr="00616564" w14:paraId="20EE45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4FE7F89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43928AF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3BC5D5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2903E20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1B2DF41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016A33C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31D7B" w:rsidRPr="00616564" w14:paraId="5DFFF61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6FF825F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67EA3CA2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1C554F8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4CF9732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62523F1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D7B" w:rsidRPr="00616564" w14:paraId="23758030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3F91F86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20250C50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0FD9038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4351813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18C2F7A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084AA28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C31D7B" w:rsidRPr="008D4464" w14:paraId="227863B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4E8A5AFE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A62CAE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D7B" w:rsidRPr="00616564" w14:paraId="136AC6F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4936417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24B9D53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  <w:vAlign w:val="center"/>
          </w:tcPr>
          <w:p w14:paraId="025EE8EA" w14:textId="16D175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508745F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1ACA716" w14:textId="324A1FCA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  <w:vAlign w:val="center"/>
          </w:tcPr>
          <w:p w14:paraId="3792D3F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68A1D9BE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545E047" w14:textId="1DF822A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31D7B" w:rsidRPr="00616564" w14:paraId="080AB16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0836700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051A9D1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346C6D8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6" w:type="pct"/>
          </w:tcPr>
          <w:p w14:paraId="758FD67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242B2FE2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40400D6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C31D7B" w:rsidRPr="00616564" w14:paraId="7B7A3AE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1D4557C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2E5F9165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69049A6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96" w:type="pct"/>
          </w:tcPr>
          <w:p w14:paraId="17E492B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27D8AD1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04A378A0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C31D7B" w:rsidRPr="008D4464" w14:paraId="620A4C7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1B32F11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E449655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D7B" w:rsidRPr="00616564" w14:paraId="5A46EAE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482F95CB" w14:textId="28AEFBD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49258B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62921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98B50E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60AA770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6A4C5E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A48BC2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368105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6789261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6E834612" w14:textId="268CB85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3C5D1A2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1437A74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</w:tcPr>
          <w:p w14:paraId="38025E3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4130A2E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5AD9C1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C31D7B" w:rsidRPr="00616564" w14:paraId="61E4A3B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138664B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490BF99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12B3B4A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96" w:type="pct"/>
          </w:tcPr>
          <w:p w14:paraId="46B537D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01E78BA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1EDA8FB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C31D7B" w:rsidRPr="00616564" w14:paraId="18FC9373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1B6A1F0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4E271D0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21AB089D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96" w:type="pct"/>
          </w:tcPr>
          <w:p w14:paraId="55F71B1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2AE4936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379CA3D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8466F6" w:rsidRPr="008D4464" w14:paraId="367D16D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6712C138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558B6539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B71A6A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E7D4521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6D1B6B0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665A6483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CEE90E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0CF9468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6F6" w:rsidRPr="008D4464" w14:paraId="3BE9619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  <w:shd w:val="clear" w:color="auto" w:fill="FFFFFF" w:themeFill="background1"/>
          </w:tcPr>
          <w:p w14:paraId="55F0129C" w14:textId="78A5DF07" w:rsidR="008466F6" w:rsidRPr="00B513AA" w:rsidRDefault="008466F6" w:rsidP="0084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  <w:r w:rsidRPr="00B513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627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7606C183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7C3AAC6E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71F60340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shd w:val="clear" w:color="auto" w:fill="FFFFFF" w:themeFill="background1"/>
          </w:tcPr>
          <w:p w14:paraId="05E7A1DE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22397F9E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12E18C32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</w:tcBorders>
            <w:shd w:val="clear" w:color="auto" w:fill="FFFFFF" w:themeFill="background1"/>
          </w:tcPr>
          <w:p w14:paraId="71CC0BB0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66F6" w:rsidRPr="008D4464" w14:paraId="57687F73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  <w:shd w:val="clear" w:color="auto" w:fill="FFFFFF" w:themeFill="background1"/>
          </w:tcPr>
          <w:p w14:paraId="6776D542" w14:textId="4486D4D0" w:rsidR="008466F6" w:rsidRPr="00B513AA" w:rsidRDefault="008466F6" w:rsidP="0084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  <w:r w:rsidRPr="00B513A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="002C4615" w:rsidRPr="002C4615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E02FAC" w14:textId="5055436C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13A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3791CC80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F5F1D5E" w14:textId="2C310EB3" w:rsidR="008466F6" w:rsidRPr="00B513AA" w:rsidRDefault="000A07AE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1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shd w:val="clear" w:color="auto" w:fill="FFFFFF" w:themeFill="background1"/>
          </w:tcPr>
          <w:p w14:paraId="2EF69B4E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5B0D86D" w14:textId="75B2CB95" w:rsidR="008466F6" w:rsidRPr="00B513AA" w:rsidRDefault="000A07AE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13A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2C6BA650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8D8274D" w14:textId="37A913F1" w:rsidR="008466F6" w:rsidRPr="00B513AA" w:rsidRDefault="000A07AE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1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66F6" w:rsidRPr="008D4464" w14:paraId="041E0407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  <w:shd w:val="clear" w:color="auto" w:fill="FFFFFF" w:themeFill="background1"/>
          </w:tcPr>
          <w:p w14:paraId="2FB1314E" w14:textId="0F1D384F" w:rsidR="008466F6" w:rsidRPr="00B513AA" w:rsidRDefault="008466F6" w:rsidP="0084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3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3BBD5B26" w14:textId="494BA8B1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A5E842A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47012469" w14:textId="710DC0C4" w:rsidR="008466F6" w:rsidRPr="00B513AA" w:rsidRDefault="000A07AE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shd w:val="clear" w:color="auto" w:fill="FFFFFF" w:themeFill="background1"/>
          </w:tcPr>
          <w:p w14:paraId="11DEB23B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27682BFF" w14:textId="12E9BE2A" w:rsidR="008466F6" w:rsidRPr="00B513AA" w:rsidRDefault="000A07AE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26C8FB4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79D1E3D3" w14:textId="6C6EDE63" w:rsidR="008466F6" w:rsidRPr="00B513AA" w:rsidRDefault="000A07AE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31D7B" w:rsidRPr="008D4464" w14:paraId="1CADFF1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2CB16577" w14:textId="44E99A9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C8E5309" w14:textId="1242BB5F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143AB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1D4C09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38FAA8BF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3287911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B924D8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3C737A1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D7B" w:rsidRPr="00616564" w14:paraId="7E78967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5A1F1860" w14:textId="652EEEC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359C9FA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330D79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44BC41A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1A7A634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7B85BE3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5E31A3E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6E2C00C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31D7B" w:rsidRPr="00616564" w14:paraId="5315C07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54A5384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052EF4A8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082436C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348438C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316A8C7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64FB425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C31D7B" w:rsidRPr="008D4464" w14:paraId="0CB41B9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04865ED8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B8572D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4CA9" w:rsidRPr="008D4464" w14:paraId="5953A1A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123DDA66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9F03160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A3242A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3AF3581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43A44BF6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02FBC1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A80D75B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BD29965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4CA9" w:rsidRPr="008D4464" w14:paraId="4A6221FC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8A24652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470C303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F5EA15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92216FA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4BD8254C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E1BC274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FC0EB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398DCF9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17F2D974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492D22E" w14:textId="66429A1A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1786BB32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5A8D02E4" w14:textId="5D42548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EB4D72B" w14:textId="585C26D0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708C276" w14:textId="2BE2E59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vAlign w:val="center"/>
          </w:tcPr>
          <w:p w14:paraId="1618DF1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33448DB" w14:textId="78C97D8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75DE0D2" w14:textId="5EF4B1C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C31D7B" w:rsidRPr="00616564" w14:paraId="7FBCA696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26C83E0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AFFD28D" w14:textId="6249E695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9CCE5E" w14:textId="0E71BC6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6" w:type="pct"/>
            <w:vAlign w:val="center"/>
          </w:tcPr>
          <w:p w14:paraId="3BA5992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F259EB" w14:textId="64E22F8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5B6849" w14:textId="0198C652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31D7B" w:rsidRPr="00616564" w14:paraId="3380503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034FC22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91197" w14:textId="062177C2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E0C70" w14:textId="63E5D77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96" w:type="pct"/>
            <w:vAlign w:val="center"/>
          </w:tcPr>
          <w:p w14:paraId="50400D3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7B95E" w14:textId="5446864A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13FC" w14:textId="6B22C0A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  <w:tr w:rsidR="00C31D7B" w:rsidRPr="008D4464" w14:paraId="2A66D622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5C92F5A5" w14:textId="77777777" w:rsidR="00C31D7B" w:rsidRPr="006E341E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C31D7B" w:rsidRPr="006E341E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C31D7B" w:rsidRPr="006E341E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C31D7B" w:rsidRPr="006E341E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C31D7B" w:rsidRPr="006E341E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C31D7B" w:rsidRPr="006E341E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C31D7B" w:rsidRPr="006E341E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C31D7B" w:rsidRPr="006E341E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D7B" w:rsidRPr="00616564" w14:paraId="43D920E9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4631942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28F4D558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BD05E4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309AB7D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38F111" w14:textId="5C59151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3A2072D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D5BE1DD" w14:textId="42B425D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31D7B" w:rsidRPr="00616564" w14:paraId="74B739C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53A966B0" w14:textId="5C026F30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648AD12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B25CE7D" w14:textId="67FDAED5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96" w:type="pct"/>
            <w:vAlign w:val="center"/>
          </w:tcPr>
          <w:p w14:paraId="546F856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09E2614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EDAA9D" w14:textId="11E429E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C31D7B" w:rsidRPr="00616564" w14:paraId="30065840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3431558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3C86276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B41094" w14:textId="623199E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6" w:type="pct"/>
            <w:vAlign w:val="center"/>
          </w:tcPr>
          <w:p w14:paraId="10ECDF5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4CBA72A0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B3CE82" w14:textId="074E0410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31D7B" w:rsidRPr="00616564" w14:paraId="5B18B2C1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5" w:type="pct"/>
        </w:trPr>
        <w:tc>
          <w:tcPr>
            <w:tcW w:w="2207" w:type="pct"/>
          </w:tcPr>
          <w:p w14:paraId="7E744F0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47E9E30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AFA3A" w14:textId="5808D52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96" w:type="pct"/>
            <w:vAlign w:val="center"/>
          </w:tcPr>
          <w:p w14:paraId="63EE6AD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27CC46C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EC3C1" w14:textId="7C1DBCF8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</w:tr>
    </w:tbl>
    <w:p w14:paraId="1A55A10F" w14:textId="7ADC21F7" w:rsidR="00AD6BCD" w:rsidRDefault="00AD6BCD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59B779A" w14:textId="746679A5" w:rsidR="002C53B8" w:rsidRPr="00616564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991D4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721546EA" w14:textId="0497ABDC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D448A" w:rsidRPr="00714DDC">
        <w:rPr>
          <w:rFonts w:asciiTheme="majorBidi" w:hAnsiTheme="majorBidi" w:cstheme="majorBidi"/>
          <w:sz w:val="30"/>
          <w:szCs w:val="30"/>
        </w:rPr>
        <w:t>3</w:t>
      </w:r>
      <w:r w:rsidR="005D448A">
        <w:rPr>
          <w:rFonts w:asciiTheme="majorBidi" w:hAnsiTheme="majorBidi" w:cstheme="majorBidi"/>
          <w:sz w:val="30"/>
          <w:szCs w:val="30"/>
        </w:rPr>
        <w:t>1</w:t>
      </w:r>
      <w:r w:rsidR="005D448A" w:rsidRPr="00714DDC">
        <w:rPr>
          <w:rFonts w:asciiTheme="majorBidi" w:hAnsiTheme="majorBidi" w:cstheme="majorBidi"/>
          <w:sz w:val="30"/>
          <w:szCs w:val="30"/>
        </w:rPr>
        <w:t xml:space="preserve"> </w:t>
      </w:r>
      <w:r w:rsidR="005D448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D448A" w:rsidRPr="00714D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448A">
        <w:rPr>
          <w:rFonts w:asciiTheme="majorBidi" w:hAnsiTheme="majorBidi" w:cstheme="majorBidi"/>
          <w:sz w:val="30"/>
          <w:szCs w:val="30"/>
        </w:rPr>
        <w:t xml:space="preserve">2568 </w:t>
      </w:r>
      <w:r w:rsidRPr="00714DDC">
        <w:rPr>
          <w:rFonts w:asciiTheme="majorBidi" w:hAnsiTheme="majorBidi" w:cstheme="majorBidi"/>
          <w:sz w:val="30"/>
          <w:szCs w:val="30"/>
          <w:cs/>
        </w:rPr>
        <w:t>กลุ่มบริษัทมีสัญญาสำคัญที่ทำกับกิจการที่เกี่ยวข้องกัน ดังนี้</w:t>
      </w:r>
    </w:p>
    <w:p w14:paraId="354E77B8" w14:textId="6D808D80" w:rsidR="00E32DE0" w:rsidRPr="00991D49" w:rsidRDefault="00E32DE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1E53994D" w14:textId="0FD7EC09" w:rsidR="002C53B8" w:rsidRPr="006C6EE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6EE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6C6EE0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6C6EE0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082CCF15" w14:textId="4CCB3DEB" w:rsidR="002C53B8" w:rsidRPr="006C6EE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6308A7">
        <w:rPr>
          <w:rFonts w:ascii="Angsana New" w:hAnsi="Angsana New"/>
          <w:color w:val="000000"/>
          <w:sz w:val="30"/>
          <w:szCs w:val="30"/>
        </w:rPr>
        <w:t>5</w:t>
      </w: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6C6EE0">
        <w:rPr>
          <w:rFonts w:ascii="Angsana New" w:hAnsi="Angsana New"/>
          <w:color w:val="000000"/>
          <w:sz w:val="30"/>
          <w:szCs w:val="30"/>
        </w:rPr>
        <w:t>3</w:t>
      </w: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6C6EE0">
        <w:rPr>
          <w:rFonts w:ascii="Angsana New" w:hAnsi="Angsana New"/>
          <w:color w:val="000000"/>
          <w:sz w:val="30"/>
          <w:szCs w:val="30"/>
        </w:rPr>
        <w:t>100</w:t>
      </w: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6C6EE0">
        <w:rPr>
          <w:rFonts w:ascii="Angsana New" w:hAnsi="Angsana New"/>
          <w:color w:val="000000"/>
          <w:sz w:val="30"/>
          <w:szCs w:val="30"/>
        </w:rPr>
        <w:br/>
      </w:r>
      <w:r w:rsidRPr="006C6EE0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6C6EE0">
        <w:rPr>
          <w:rFonts w:ascii="Angsana New" w:hAnsi="Angsana New"/>
          <w:color w:val="000000"/>
          <w:sz w:val="30"/>
          <w:szCs w:val="30"/>
        </w:rPr>
        <w:t xml:space="preserve"> </w:t>
      </w:r>
      <w:r w:rsidRPr="006C6EE0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6C6EE0">
        <w:rPr>
          <w:rFonts w:ascii="Angsana New" w:hAnsi="Angsana New"/>
          <w:color w:val="000000"/>
          <w:sz w:val="30"/>
          <w:szCs w:val="30"/>
        </w:rPr>
        <w:t xml:space="preserve"> </w:t>
      </w:r>
      <w:r w:rsidRPr="006C6EE0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6C6EE0">
        <w:rPr>
          <w:rFonts w:ascii="Angsana New" w:hAnsi="Angsana New"/>
          <w:color w:val="000000"/>
          <w:sz w:val="30"/>
          <w:szCs w:val="30"/>
        </w:rPr>
        <w:t>3</w:t>
      </w: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6C6EE0">
        <w:rPr>
          <w:rFonts w:ascii="Angsana New" w:hAnsi="Angsana New"/>
          <w:color w:val="000000"/>
          <w:sz w:val="30"/>
          <w:szCs w:val="30"/>
        </w:rPr>
        <w:t xml:space="preserve"> </w:t>
      </w: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6C6EE0">
        <w:rPr>
          <w:rFonts w:ascii="Angsana New" w:hAnsi="Angsana New"/>
          <w:color w:val="000000"/>
          <w:sz w:val="30"/>
          <w:szCs w:val="30"/>
        </w:rPr>
        <w:t>1</w:t>
      </w: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DA4B0E" w:rsidRPr="006C6EE0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6C6EE0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B54470" w:rsidRPr="006C6EE0">
        <w:rPr>
          <w:rFonts w:ascii="Angsana New" w:hAnsi="Angsana New"/>
          <w:color w:val="000000"/>
          <w:sz w:val="30"/>
          <w:szCs w:val="30"/>
        </w:rPr>
        <w:t xml:space="preserve"> </w:t>
      </w:r>
      <w:r w:rsidR="006308A7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7E7A00" w:rsidRPr="006C6EE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E7A00" w:rsidRPr="006C6EE0">
        <w:rPr>
          <w:rFonts w:ascii="Angsana New" w:hAnsi="Angsana New" w:hint="cs"/>
          <w:color w:val="000000"/>
          <w:sz w:val="30"/>
          <w:szCs w:val="30"/>
        </w:rPr>
        <w:t>256</w:t>
      </w:r>
      <w:r w:rsidR="006308A7">
        <w:rPr>
          <w:rFonts w:ascii="Angsana New" w:hAnsi="Angsana New"/>
          <w:color w:val="000000"/>
          <w:sz w:val="30"/>
          <w:szCs w:val="30"/>
        </w:rPr>
        <w:t>8</w:t>
      </w:r>
      <w:r w:rsidR="007E7A00" w:rsidRPr="006C6EE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2525" w:rsidRPr="006C6EE0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B42525" w:rsidRPr="006C6EE0">
        <w:rPr>
          <w:rFonts w:ascii="Angsana New" w:hAnsi="Angsana New"/>
          <w:color w:val="000000"/>
          <w:sz w:val="30"/>
          <w:szCs w:val="30"/>
        </w:rPr>
        <w:t>256</w:t>
      </w:r>
      <w:r w:rsidR="000C1D72" w:rsidRPr="006C6EE0">
        <w:rPr>
          <w:rFonts w:ascii="Angsana New" w:hAnsi="Angsana New"/>
          <w:color w:val="000000"/>
          <w:sz w:val="30"/>
          <w:szCs w:val="30"/>
        </w:rPr>
        <w:t>8</w:t>
      </w:r>
      <w:r w:rsidR="006308A7">
        <w:rPr>
          <w:rFonts w:ascii="Angsana New" w:hAnsi="Angsana New"/>
          <w:color w:val="000000"/>
          <w:sz w:val="30"/>
          <w:szCs w:val="30"/>
        </w:rPr>
        <w:t xml:space="preserve"> </w:t>
      </w:r>
      <w:r w:rsidR="006308A7">
        <w:rPr>
          <w:rFonts w:ascii="Angsana New" w:hAnsi="Angsana New" w:hint="cs"/>
          <w:color w:val="000000"/>
          <w:sz w:val="30"/>
          <w:szCs w:val="30"/>
          <w:cs/>
        </w:rPr>
        <w:t>และ ธันวาคม</w:t>
      </w:r>
      <w:r w:rsidR="00181BD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08A7">
        <w:rPr>
          <w:rFonts w:ascii="Angsana New" w:hAnsi="Angsana New"/>
          <w:color w:val="000000"/>
          <w:sz w:val="30"/>
          <w:szCs w:val="30"/>
        </w:rPr>
        <w:t>2568</w:t>
      </w:r>
      <w:r w:rsidR="008156B7" w:rsidRPr="006C6EE0">
        <w:rPr>
          <w:rFonts w:ascii="Angsana New" w:hAnsi="Angsana New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8156B7" w:rsidRPr="006C6EE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156B7" w:rsidRPr="006C6EE0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1FC29CCA" w14:textId="6A0FE967" w:rsidR="00B513AA" w:rsidRDefault="00B5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highlight w:val="yellow"/>
        </w:rPr>
      </w:pPr>
      <w:r>
        <w:rPr>
          <w:rFonts w:ascii="Angsana New" w:hAnsi="Angsana New"/>
          <w:color w:val="000000"/>
          <w:sz w:val="24"/>
          <w:szCs w:val="24"/>
          <w:highlight w:val="yellow"/>
        </w:rPr>
        <w:br w:type="page"/>
      </w:r>
    </w:p>
    <w:p w14:paraId="67CECE10" w14:textId="77777777" w:rsidR="00C656D6" w:rsidRPr="006C6EE0" w:rsidRDefault="00E301D7" w:rsidP="009E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C6EE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สัญญาซื้อขายเมท</w:t>
      </w:r>
      <w:r w:rsidRPr="006C6E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านอล</w:t>
      </w:r>
    </w:p>
    <w:p w14:paraId="2AA15E1B" w14:textId="006618B7" w:rsidR="00E301D7" w:rsidRPr="006C6EE0" w:rsidRDefault="00E301D7" w:rsidP="009E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</w:rPr>
      </w:pPr>
      <w:r w:rsidRPr="006C6EE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6335719" w14:textId="6039B864" w:rsidR="00E301D7" w:rsidRPr="00E15029" w:rsidRDefault="000E661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บริษัทมีสัญญาซื้อขายเมทานอลรวมจำนวน </w:t>
      </w:r>
      <w:r w:rsidRPr="006C6EE0">
        <w:rPr>
          <w:rFonts w:ascii="Angsana New" w:hAnsi="Angsana New"/>
          <w:color w:val="000000"/>
          <w:sz w:val="30"/>
          <w:szCs w:val="30"/>
        </w:rPr>
        <w:t xml:space="preserve">2 </w:t>
      </w:r>
      <w:r w:rsidRPr="006C6EE0">
        <w:rPr>
          <w:rFonts w:ascii="Angsana New" w:hAnsi="Angsana New"/>
          <w:color w:val="000000"/>
          <w:sz w:val="30"/>
          <w:szCs w:val="30"/>
          <w:cs/>
        </w:rPr>
        <w:t>ฉบับ กับบริษัทใหญ่ลำดับสูงสุดและกิจการที่เกี่ยวข้องกัน</w:t>
      </w:r>
      <w:r w:rsidR="00C656D6" w:rsidRPr="006C6EE0">
        <w:rPr>
          <w:rFonts w:ascii="Angsana New" w:hAnsi="Angsana New"/>
          <w:color w:val="000000"/>
          <w:sz w:val="30"/>
          <w:szCs w:val="30"/>
        </w:rPr>
        <w:t xml:space="preserve"> </w:t>
      </w:r>
      <w:r w:rsidRPr="006C6EE0">
        <w:rPr>
          <w:rFonts w:ascii="Angsana New" w:hAnsi="Angsana New"/>
          <w:color w:val="000000"/>
          <w:sz w:val="30"/>
          <w:szCs w:val="30"/>
          <w:cs/>
        </w:rPr>
        <w:t>โดยตามสัญญากำหนดราคาขาย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อ้างอิงราคาเมทานอลประกาศอ้างอิงรายเดือนเฉลี่ยของ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โดยสัญญามีระยะเวลาตั้งแต่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 11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เดือน ถึง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 1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ปีนับจากวันที่ที่มีผลบังคับตามที่ระบุไว้ในแต่ละสัญญา และจะมีผลสิ้นสุดในเดือน ธันวาคม</w:t>
      </w:r>
      <w:r w:rsidRPr="00E15029">
        <w:rPr>
          <w:rFonts w:ascii="Angsana New" w:hAnsi="Angsana New"/>
          <w:color w:val="000000"/>
          <w:sz w:val="30"/>
          <w:szCs w:val="30"/>
        </w:rPr>
        <w:t> 256</w:t>
      </w:r>
      <w:r w:rsidR="00AA5470">
        <w:rPr>
          <w:rFonts w:ascii="Angsana New" w:hAnsi="Angsana New"/>
          <w:color w:val="000000"/>
          <w:sz w:val="30"/>
          <w:szCs w:val="30"/>
        </w:rPr>
        <w:t>8</w:t>
      </w:r>
      <w:r w:rsidRPr="00E15029">
        <w:rPr>
          <w:rFonts w:ascii="Angsana New" w:hAnsi="Angsana New"/>
          <w:color w:val="000000"/>
          <w:sz w:val="30"/>
          <w:szCs w:val="30"/>
        </w:rPr>
        <w:t> </w:t>
      </w:r>
    </w:p>
    <w:p w14:paraId="6D0B2821" w14:textId="77777777" w:rsidR="000E6610" w:rsidRPr="00E15029" w:rsidRDefault="000E661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B3287FA" w14:textId="42B4CEC2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911BAE8" w14:textId="77777777" w:rsidR="004D47F2" w:rsidRPr="00E15029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C977AAE" w14:textId="4521C80C" w:rsidR="002C53B8" w:rsidRPr="00E15029" w:rsidRDefault="002C53B8" w:rsidP="00D1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FB2308" w:rsidRPr="00E15029">
        <w:rPr>
          <w:rFonts w:ascii="Angsana New" w:hAnsi="Angsana New"/>
          <w:color w:val="000000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4B384D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B2308" w:rsidRPr="00E15029">
        <w:rPr>
          <w:rFonts w:ascii="Angsana New" w:hAnsi="Angsana New"/>
          <w:color w:val="000000"/>
          <w:sz w:val="30"/>
          <w:szCs w:val="30"/>
        </w:rPr>
        <w:t>2</w:t>
      </w:r>
      <w:r w:rsidR="004B384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E637E7" w:rsidRPr="00E15029">
        <w:rPr>
          <w:rFonts w:ascii="Angsana New" w:hAnsi="Angsana New"/>
          <w:sz w:val="30"/>
          <w:szCs w:val="30"/>
          <w:cs/>
        </w:rPr>
        <w:t>แห่ง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D1401F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9A4FAF" w:rsidRPr="00E15029">
        <w:rPr>
          <w:rFonts w:ascii="Angsana New" w:hAnsi="Angsana New"/>
          <w:color w:val="000000"/>
          <w:sz w:val="30"/>
          <w:szCs w:val="30"/>
        </w:rPr>
        <w:t xml:space="preserve"> 1 </w:t>
      </w:r>
      <w:r w:rsidR="009A4FAF" w:rsidRPr="00E15029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ไว้ในสัญญา </w:t>
      </w:r>
      <w:r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>และจะมีผลสิ้นสุดในเดือน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2B5DA7" w:rsidRPr="002B5DA7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ธันวาคม </w:t>
      </w:r>
      <w:r w:rsidR="007C26F0" w:rsidRPr="002B5DA7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>โดยสัญญาทั้งหมดสามารถต่ออายุได้จนกระทั่งฝ่ายหนึ่งฝ่ายใด</w:t>
      </w:r>
      <w:r w:rsidRPr="002B5DA7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  <w:r w:rsidR="00EF7526" w:rsidRPr="00E1502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5A34476" w14:textId="77777777" w:rsidR="0008695E" w:rsidRPr="00E15029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3A4A3E9A" w14:textId="77FF4FFC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E15029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4D50682C" w14:textId="2765CA00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6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2571</w:t>
      </w:r>
    </w:p>
    <w:p w14:paraId="351B51D2" w14:textId="77777777" w:rsidR="00DB047A" w:rsidRDefault="00DB047A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580A3F" w14:textId="505056B6" w:rsidR="008E60A1" w:rsidRPr="00E15029" w:rsidRDefault="002C53B8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B54470" w:rsidRPr="00E15029">
        <w:rPr>
          <w:rFonts w:ascii="Angsana New" w:hAnsi="Angsana New"/>
          <w:color w:val="000000"/>
          <w:sz w:val="30"/>
          <w:szCs w:val="30"/>
        </w:rPr>
        <w:t>2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</w:t>
      </w:r>
      <w:r w:rsidR="00B54470" w:rsidRPr="00E15029">
        <w:rPr>
          <w:rFonts w:ascii="Angsana New" w:hAnsi="Angsana New"/>
          <w:color w:val="000000"/>
          <w:sz w:val="30"/>
          <w:szCs w:val="30"/>
        </w:rPr>
        <w:t>76</w:t>
      </w:r>
    </w:p>
    <w:p w14:paraId="2F517E5A" w14:textId="77777777" w:rsidR="00AD6BCD" w:rsidRPr="00E15029" w:rsidRDefault="00AD6BCD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CFBDA2" w14:textId="32DD8D14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2582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E15029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EAAF71A" w14:textId="3733CB58" w:rsidR="002C53B8" w:rsidRPr="00E15029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</w:t>
      </w:r>
      <w:r w:rsidR="000B19E9" w:rsidRPr="00E15029">
        <w:rPr>
          <w:rFonts w:ascii="Angsana New" w:hAnsi="Angsana New"/>
          <w:color w:val="000000"/>
          <w:sz w:val="30"/>
          <w:szCs w:val="30"/>
        </w:rPr>
        <w:t>8</w:t>
      </w:r>
      <w:r w:rsidR="00942C29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E0E55BD" w14:textId="77777777" w:rsidR="00AD6BCD" w:rsidRPr="00E15029" w:rsidRDefault="00AD6BCD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1AC443F1" w:rsidR="000B19E9" w:rsidRPr="00E15029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บริษัทมีสัญญาการใช้สิทธิวางท่อกับบริษัทใหญ่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E15029">
        <w:rPr>
          <w:rFonts w:ascii="Angsana New" w:hAnsi="Angsana New"/>
          <w:color w:val="000000"/>
          <w:sz w:val="30"/>
          <w:szCs w:val="30"/>
        </w:rPr>
        <w:t>258</w:t>
      </w:r>
      <w:r w:rsidR="00942C29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14F628D" w14:textId="77777777" w:rsidR="004D47F2" w:rsidRPr="00E15029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D64EAD" w14:textId="53968A95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7</w:t>
      </w:r>
      <w:r w:rsidR="003803B5" w:rsidRPr="00E15029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E15029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2580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C6D77C6" w14:textId="77777777" w:rsidR="003B1702" w:rsidRPr="00E15029" w:rsidRDefault="003B170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951F75" w14:textId="58B5C0EB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</w:t>
      </w:r>
      <w:r w:rsidR="007D288D"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บริษัทใหญ่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7D288D" w:rsidRPr="00E15029">
        <w:rPr>
          <w:rFonts w:ascii="Angsana New" w:hAnsi="Angsana New"/>
          <w:color w:val="000000"/>
          <w:sz w:val="30"/>
          <w:szCs w:val="30"/>
        </w:rPr>
        <w:t>4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</w:t>
      </w:r>
      <w:r w:rsidR="007D288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602E85" w:rsidRPr="00E15029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และจะมีผลสิ้นสุดในเดือนมีนาคม </w:t>
      </w:r>
      <w:r w:rsidR="00602E85" w:rsidRPr="00E15029">
        <w:rPr>
          <w:rFonts w:ascii="Angsana New" w:hAnsi="Angsana New"/>
          <w:color w:val="000000"/>
          <w:sz w:val="30"/>
          <w:szCs w:val="30"/>
        </w:rPr>
        <w:t>2571</w:t>
      </w:r>
      <w:r w:rsidR="00602E85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2BFB1163" w14:textId="762F4297" w:rsidR="00076993" w:rsidRPr="00E15029" w:rsidRDefault="00076993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2E4B8D3" w14:textId="77EF2212" w:rsidR="002C53B8" w:rsidRPr="00E15029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E15029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B935118" w14:textId="4A605B21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E15029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256</w:t>
      </w:r>
      <w:r w:rsidR="00444C08">
        <w:rPr>
          <w:rFonts w:ascii="Angsana New" w:hAnsi="Angsana New"/>
          <w:color w:val="000000"/>
          <w:sz w:val="30"/>
          <w:szCs w:val="30"/>
        </w:rPr>
        <w:t>8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Pr="00E15029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A885C" w14:textId="56DB041D" w:rsidR="00E8765D" w:rsidRPr="00AF0487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A5DA93F" w14:textId="77777777" w:rsidR="00DB047A" w:rsidRDefault="00DB047A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225D2318" w14:textId="4B1CBFB4" w:rsidR="0008695E" w:rsidRPr="00E15029" w:rsidRDefault="007802E0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AF0487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บังคับตามที่ระบุไว้ในสัญญาและมีอัตราค่าบริการตามเงื่อนไขที่ระบุไว้ในสัญญา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</w:t>
      </w:r>
      <w:r w:rsidR="00205CBF"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และสัญญารับบริการการทดสอบคุณภาพผลิตภัณฑ์และด้านต่างๆ</w:t>
      </w:r>
      <w:r w:rsidR="00205CBF"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05CBF"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</w:t>
      </w:r>
      <w:r w:rsidR="00205CBF" w:rsidRPr="00090170">
        <w:rPr>
          <w:rFonts w:ascii="Angsana New" w:hAnsi="Angsana New" w:hint="cs"/>
          <w:color w:val="000000"/>
          <w:spacing w:val="-4"/>
          <w:sz w:val="30"/>
          <w:szCs w:val="30"/>
          <w:cs/>
        </w:rPr>
        <w:t>ผลสิ้นสุดในเดือนธันวาคม</w:t>
      </w:r>
      <w:r w:rsidR="00205CBF" w:rsidRPr="0009017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7C26F0" w:rsidRPr="00090170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="00205CBF" w:rsidRPr="0009017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35428" w:rsidRPr="00235428">
        <w:rPr>
          <w:rFonts w:ascii="Angsana New" w:hAnsi="Angsana New" w:hint="cs"/>
          <w:color w:val="000000"/>
          <w:sz w:val="30"/>
          <w:szCs w:val="30"/>
          <w:cs/>
        </w:rPr>
        <w:t>และธันวาคม</w:t>
      </w:r>
      <w:r w:rsidR="00235428" w:rsidRPr="002354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86C8B" w:rsidRPr="00686C8B">
        <w:rPr>
          <w:rFonts w:ascii="Angsana New" w:hAnsi="Angsana New"/>
          <w:color w:val="000000"/>
          <w:sz w:val="30"/>
          <w:szCs w:val="30"/>
        </w:rPr>
        <w:t>2568</w:t>
      </w:r>
      <w:r w:rsidR="00235428" w:rsidRPr="002354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35428" w:rsidRPr="00235428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ขณะนี้บริษัทอยู่ระหว่างดำเนินการต่อสัญญาที่หมดอายุ</w:t>
      </w:r>
    </w:p>
    <w:p w14:paraId="57632166" w14:textId="77777777" w:rsidR="007E5BAB" w:rsidRPr="00E15029" w:rsidRDefault="007E5BA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F518716" w14:textId="605196DF" w:rsidR="007E5BAB" w:rsidRPr="00E15029" w:rsidRDefault="007E5BA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เพื่อรับบริการด้านการบริหารการเงิน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และจะมีผลสิ้นสุดในเดือนสิงหาคม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pacing w:val="-4"/>
          <w:sz w:val="30"/>
          <w:szCs w:val="30"/>
        </w:rPr>
        <w:t>2568</w:t>
      </w:r>
    </w:p>
    <w:p w14:paraId="39F3FC29" w14:textId="080BB9BB" w:rsidR="00B513AA" w:rsidRDefault="00B5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12CBFAF" w14:textId="158302C4" w:rsidR="002C53B8" w:rsidRPr="00E15029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E15029">
        <w:rPr>
          <w:rFonts w:ascii="Angsana New" w:hAnsi="Angsana New"/>
          <w:color w:val="000000"/>
          <w:sz w:val="30"/>
          <w:szCs w:val="30"/>
          <w:cs/>
        </w:rPr>
        <w:br/>
      </w:r>
      <w:r w:rsidRPr="00E15029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</w:t>
      </w:r>
      <w:r w:rsidRPr="0009017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090170">
        <w:rPr>
          <w:rFonts w:ascii="Angsana New" w:hAnsi="Angsana New"/>
          <w:color w:val="000000"/>
          <w:sz w:val="30"/>
          <w:szCs w:val="30"/>
        </w:rPr>
        <w:t xml:space="preserve"> 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090170">
        <w:rPr>
          <w:rFonts w:ascii="Angsana New" w:hAnsi="Angsana New"/>
          <w:color w:val="000000"/>
          <w:sz w:val="30"/>
          <w:szCs w:val="30"/>
        </w:rPr>
        <w:t>2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090170">
        <w:rPr>
          <w:rFonts w:ascii="Angsana New" w:hAnsi="Angsana New"/>
          <w:color w:val="000000"/>
          <w:sz w:val="30"/>
          <w:szCs w:val="30"/>
        </w:rPr>
        <w:t>256</w:t>
      </w:r>
      <w:r w:rsidR="000527FC">
        <w:rPr>
          <w:rFonts w:ascii="Angsana New" w:hAnsi="Angsana New"/>
          <w:color w:val="000000"/>
          <w:sz w:val="30"/>
          <w:szCs w:val="30"/>
        </w:rPr>
        <w:t>9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  <w:r w:rsidR="00AF0487" w:rsidRPr="0009017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E46B0F2" w14:textId="77777777" w:rsidR="000F3C5E" w:rsidRPr="00E15029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CC27284" w14:textId="76736AB5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236625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และจะมีผลสิ้นสุดในเดือนธันวาคม </w:t>
      </w:r>
      <w:r w:rsidR="00AA1075" w:rsidRPr="00090170">
        <w:rPr>
          <w:rFonts w:ascii="Angsana New" w:hAnsi="Angsana New"/>
          <w:color w:val="000000"/>
          <w:sz w:val="30"/>
          <w:szCs w:val="30"/>
        </w:rPr>
        <w:t>256</w:t>
      </w:r>
      <w:r w:rsidR="00AE6772">
        <w:rPr>
          <w:rFonts w:ascii="Angsana New" w:hAnsi="Angsana New"/>
          <w:color w:val="000000"/>
          <w:sz w:val="30"/>
          <w:szCs w:val="30"/>
        </w:rPr>
        <w:t>8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090170">
        <w:rPr>
          <w:rFonts w:ascii="Angsana New" w:hAnsi="Angsana New"/>
          <w:color w:val="000000"/>
          <w:sz w:val="30"/>
          <w:szCs w:val="30"/>
          <w:cs/>
        </w:rPr>
        <w:br/>
      </w:r>
      <w:r w:rsidRPr="00090170">
        <w:rPr>
          <w:rFonts w:ascii="Angsana New" w:hAnsi="Angsana New"/>
          <w:color w:val="000000"/>
          <w:sz w:val="30"/>
          <w:szCs w:val="30"/>
          <w:cs/>
        </w:rPr>
        <w:t>ในสัญญา</w:t>
      </w:r>
      <w:r w:rsidR="00D439B7" w:rsidRPr="0009017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A8CC71B" w14:textId="0E98DAB2" w:rsidR="0020173F" w:rsidRPr="00E15029" w:rsidRDefault="0020173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7DAB1A" w14:textId="5ECE1EC1" w:rsidR="0008695E" w:rsidRPr="00E15029" w:rsidRDefault="00786157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521BCD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ฉบับ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อาชีวอนามัยและสิ่งแวดล้อม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และจัดตั้งศูนย์ควบคุมภาวะฉุกเฉิน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โดยสัญญามีระยะเวลา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15029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และจะมีผลสิ้นสุดในเดือน</w:t>
      </w:r>
      <w:r w:rsidR="004F0936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7A0FF5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4F0936">
        <w:rPr>
          <w:rFonts w:ascii="Angsana New" w:hAnsi="Angsana New"/>
          <w:color w:val="000000"/>
          <w:spacing w:val="-2"/>
          <w:sz w:val="30"/>
          <w:szCs w:val="30"/>
        </w:rPr>
        <w:t xml:space="preserve">9 </w:t>
      </w:r>
      <w:r w:rsidR="004F0936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7A0FF5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="004F0936">
        <w:rPr>
          <w:rFonts w:ascii="Angsana New" w:hAnsi="Angsana New"/>
          <w:color w:val="000000"/>
          <w:spacing w:val="-2"/>
          <w:sz w:val="30"/>
          <w:szCs w:val="30"/>
        </w:rPr>
        <w:t>71</w:t>
      </w:r>
      <w:r w:rsidR="00873E9D" w:rsidRPr="007A0FF5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14:paraId="2A7CA5A6" w14:textId="77777777" w:rsidR="00991D49" w:rsidRPr="00E15029" w:rsidRDefault="00991D49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76317069" w:rsidR="00795228" w:rsidRPr="009A0462" w:rsidRDefault="002C53B8" w:rsidP="009A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E1502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</w:t>
      </w:r>
      <w:r w:rsidRPr="009A0462">
        <w:rPr>
          <w:rFonts w:ascii="Angsana New" w:hAnsi="Angsana New"/>
          <w:color w:val="000000"/>
          <w:sz w:val="30"/>
          <w:szCs w:val="30"/>
          <w:cs/>
        </w:rPr>
        <w:t xml:space="preserve">เดือนมกราคม </w:t>
      </w:r>
      <w:r w:rsidR="00AA1075" w:rsidRPr="009A0462">
        <w:rPr>
          <w:rFonts w:ascii="Angsana New" w:hAnsi="Angsana New"/>
          <w:color w:val="000000"/>
          <w:sz w:val="30"/>
          <w:szCs w:val="30"/>
        </w:rPr>
        <w:t>25</w:t>
      </w:r>
      <w:r w:rsidR="00CF6898">
        <w:rPr>
          <w:rFonts w:ascii="Angsana New" w:hAnsi="Angsana New"/>
          <w:color w:val="000000"/>
          <w:sz w:val="30"/>
          <w:szCs w:val="30"/>
        </w:rPr>
        <w:t>71</w:t>
      </w:r>
      <w:r w:rsidRPr="009A0462">
        <w:rPr>
          <w:rFonts w:ascii="Angsana New" w:hAnsi="Angsana New"/>
          <w:color w:val="000000"/>
          <w:sz w:val="30"/>
          <w:szCs w:val="30"/>
        </w:rPr>
        <w:t xml:space="preserve"> </w:t>
      </w:r>
      <w:r w:rsidRPr="009A046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9A0462" w:rsidRPr="009A046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9811D03" w14:textId="77777777" w:rsidR="00B513AA" w:rsidRDefault="00B513AA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07296129" w:rsidR="00930111" w:rsidRPr="00E15029" w:rsidRDefault="002C53B8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2577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2975529" w14:textId="77777777" w:rsidR="00E9151A" w:rsidRPr="00E15029" w:rsidRDefault="00E9151A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E010BA8" w14:textId="77777777" w:rsidR="00897BE6" w:rsidRPr="00E15029" w:rsidRDefault="00897BE6" w:rsidP="00897B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84018B7" w14:textId="77777777" w:rsidR="00897BE6" w:rsidRPr="00E15029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BF533" w14:textId="1E37A84B" w:rsidR="0008695E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E15029">
        <w:rPr>
          <w:rFonts w:ascii="Angsana New" w:hAnsi="Angsana New"/>
          <w:color w:val="000000"/>
          <w:sz w:val="30"/>
          <w:szCs w:val="30"/>
        </w:rPr>
        <w:t xml:space="preserve">3 </w:t>
      </w:r>
      <w:r w:rsidR="00AB169D" w:rsidRPr="00E15029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 w:rsidRPr="00E15029">
        <w:rPr>
          <w:rFonts w:ascii="Angsana New" w:hAnsi="Angsana New"/>
          <w:color w:val="000000"/>
          <w:sz w:val="30"/>
          <w:szCs w:val="30"/>
        </w:rPr>
        <w:t>17</w:t>
      </w:r>
      <w:r w:rsidR="00477BD3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20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27E1B091" w14:textId="6CB14115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</w:t>
      </w:r>
      <w:r w:rsidR="00B54470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E15029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ผลสิ้นสุดในเดือน</w:t>
      </w:r>
      <w:r w:rsidR="00D439B7" w:rsidRPr="00E15029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256</w:t>
      </w:r>
      <w:r w:rsidR="00444C08">
        <w:rPr>
          <w:rFonts w:ascii="Angsana New" w:hAnsi="Angsana New"/>
          <w:color w:val="000000"/>
          <w:sz w:val="30"/>
          <w:szCs w:val="30"/>
        </w:rPr>
        <w:t>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 w:rsidRPr="00E1502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439B7" w:rsidRPr="00E1502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AD1C6B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D1C6B" w:rsidRPr="00E15029">
        <w:rPr>
          <w:rFonts w:ascii="Angsana New" w:hAnsi="Angsana New"/>
          <w:color w:val="000000"/>
          <w:sz w:val="30"/>
          <w:szCs w:val="30"/>
        </w:rPr>
        <w:t>25</w:t>
      </w:r>
      <w:r w:rsidR="00D439B7" w:rsidRPr="00E15029">
        <w:rPr>
          <w:rFonts w:ascii="Angsana New" w:hAnsi="Angsana New"/>
          <w:color w:val="000000"/>
          <w:sz w:val="30"/>
          <w:szCs w:val="30"/>
        </w:rPr>
        <w:t>70</w:t>
      </w:r>
      <w:r w:rsidR="00AD1C6B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7D399B" w:rsidRPr="00E15029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และเงื่อนไขข้อผูกพันเป็นไปตามที่กำหนดในสัญญา</w:t>
      </w:r>
    </w:p>
    <w:p w14:paraId="149CEA0D" w14:textId="0BFB1D61" w:rsidR="00663D13" w:rsidRPr="00E15029" w:rsidRDefault="00663D13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ADB9A47" w14:textId="0FC11341" w:rsidR="00897BE6" w:rsidRPr="00E15029" w:rsidRDefault="00B565B7" w:rsidP="00E429B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  <w:r w:rsidR="00897BE6"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และสัญญาเงินให้กู้ยืม</w:t>
      </w:r>
    </w:p>
    <w:p w14:paraId="60D5935C" w14:textId="3E5F0A86" w:rsidR="00897BE6" w:rsidRPr="00E15029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2E53C8F" w14:textId="62506A34" w:rsidR="00897BE6" w:rsidRPr="00897BE6" w:rsidRDefault="00C02193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ซึ่งจะมีผลสิ้นสุดในวันที่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30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256</w:t>
      </w:r>
      <w:r w:rsidR="009435BE" w:rsidRPr="00E15029">
        <w:rPr>
          <w:rFonts w:ascii="Angsana New" w:hAnsi="Angsana New"/>
          <w:color w:val="000000"/>
          <w:sz w:val="30"/>
          <w:szCs w:val="30"/>
        </w:rPr>
        <w:t>8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>,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000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2</w:t>
      </w:r>
      <w:r w:rsidR="00CA56F1" w:rsidRPr="00E15029">
        <w:rPr>
          <w:rFonts w:ascii="Angsana New" w:hAnsi="Angsana New"/>
          <w:color w:val="000000"/>
          <w:sz w:val="30"/>
          <w:szCs w:val="30"/>
        </w:rPr>
        <w:t>0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</w:t>
      </w:r>
      <w:r w:rsidRPr="00FB77B9">
        <w:rPr>
          <w:rFonts w:ascii="Angsana New" w:hAnsi="Angsana New" w:hint="cs"/>
          <w:color w:val="000000"/>
          <w:sz w:val="30"/>
          <w:szCs w:val="30"/>
          <w:cs/>
        </w:rPr>
        <w:t>นและอันดับความน่าเชื่อถือของบริษัทหรือผู้กู้ยืม</w:t>
      </w:r>
    </w:p>
    <w:p w14:paraId="635A96C5" w14:textId="65F0E9D6" w:rsidR="00AD6BCD" w:rsidRDefault="00AD6BCD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p w14:paraId="7A30FAA1" w14:textId="38C5863D" w:rsidR="00C648E7" w:rsidRPr="00616564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E665EB4" w14:textId="77777777" w:rsidR="00241D33" w:rsidRPr="008F1E75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24"/>
          <w:szCs w:val="24"/>
        </w:rPr>
      </w:pPr>
    </w:p>
    <w:tbl>
      <w:tblPr>
        <w:tblW w:w="92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4D47F2" w:rsidRPr="00616564" w14:paraId="0C80F291" w14:textId="77777777" w:rsidTr="00027279">
        <w:trPr>
          <w:tblHeader/>
        </w:trPr>
        <w:tc>
          <w:tcPr>
            <w:tcW w:w="3060" w:type="dxa"/>
          </w:tcPr>
          <w:p w14:paraId="384C1F1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367ADFC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B8A6825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07CA5E36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98D0060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1545D0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014A598F" w14:textId="77777777" w:rsidTr="00027279">
        <w:trPr>
          <w:tblHeader/>
        </w:trPr>
        <w:tc>
          <w:tcPr>
            <w:tcW w:w="3060" w:type="dxa"/>
          </w:tcPr>
          <w:p w14:paraId="49E65A2D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44AB98C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11BCE1D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30AE81" w14:textId="64D56BB4" w:rsidR="004D47F2" w:rsidRPr="00616564" w:rsidRDefault="005D448A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4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A3439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64983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C30AE8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A4597F" w14:textId="3D22A668" w:rsidR="004D47F2" w:rsidRPr="00616564" w:rsidRDefault="005D448A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4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A188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5CDB00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5272C6DD" w14:textId="77777777" w:rsidTr="00027279">
        <w:trPr>
          <w:tblHeader/>
        </w:trPr>
        <w:tc>
          <w:tcPr>
            <w:tcW w:w="3060" w:type="dxa"/>
          </w:tcPr>
          <w:p w14:paraId="1C5A6C2A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EE61EF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0630041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18A569" w14:textId="3D04581F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5D448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EB7E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324EC5" w14:textId="4E61F538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5D44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E04AF6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CA32CD" w14:textId="440B5A3E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5D448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0BAC6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2B626" w14:textId="2EE80A52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5D448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47F2" w:rsidRPr="00616564" w14:paraId="0331659A" w14:textId="77777777" w:rsidTr="00027279">
        <w:trPr>
          <w:tblHeader/>
        </w:trPr>
        <w:tc>
          <w:tcPr>
            <w:tcW w:w="3060" w:type="dxa"/>
          </w:tcPr>
          <w:p w14:paraId="1843FE2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34A2E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2A5A4B5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5081C4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0C16" w:rsidRPr="00616564" w14:paraId="1D4904E8" w14:textId="77777777" w:rsidTr="000F346E">
        <w:tc>
          <w:tcPr>
            <w:tcW w:w="3060" w:type="dxa"/>
          </w:tcPr>
          <w:p w14:paraId="191372F4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6885BAA7" w14:textId="2AC07990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6D568F34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C0A55E" w14:textId="37370139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4DB24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A7E5AB" w14:textId="427B00FD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622B90C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21D8BA" w14:textId="57CFFA01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84297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37A887" w14:textId="2AE3110D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00C16" w:rsidRPr="00616564" w14:paraId="0C596EE1" w14:textId="77777777" w:rsidTr="000F346E">
        <w:tc>
          <w:tcPr>
            <w:tcW w:w="3060" w:type="dxa"/>
          </w:tcPr>
          <w:p w14:paraId="154E0529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4E0D1B21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D69B20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F0A082C" w14:textId="63DCD1DA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E848E4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041228E" w14:textId="04ACCA9E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80" w:type="dxa"/>
          </w:tcPr>
          <w:p w14:paraId="7DD75F40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60B6E4A2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0B67B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1D3EA1EA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700C16" w:rsidRPr="00616564" w14:paraId="5017DE45" w14:textId="77777777" w:rsidTr="000F346E">
        <w:tc>
          <w:tcPr>
            <w:tcW w:w="3060" w:type="dxa"/>
          </w:tcPr>
          <w:p w14:paraId="5DFF603D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2F931B7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92070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24DDCE" w14:textId="1C54CF0B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DF323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45749B" w14:textId="52C7C225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99757E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636E06BF" w:rsidR="00700C16" w:rsidRPr="00F73631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FF24C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66754E61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700C16" w:rsidRPr="00616564" w14:paraId="1C3BA1C0" w14:textId="77777777" w:rsidTr="000F346E">
        <w:tc>
          <w:tcPr>
            <w:tcW w:w="3060" w:type="dxa"/>
          </w:tcPr>
          <w:p w14:paraId="3EB6D016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3C1CECF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CBC2BAE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E48B8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9814C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7236D9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EEE95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03BC78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62287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B7A4D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C16" w:rsidRPr="00616564" w14:paraId="280EFDAC" w14:textId="77777777" w:rsidTr="000F346E">
        <w:tc>
          <w:tcPr>
            <w:tcW w:w="3060" w:type="dxa"/>
          </w:tcPr>
          <w:p w14:paraId="36B90DD4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62C0FDF8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DC0A9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48FAB49" w14:textId="7C979490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AAD43C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9CA490" w14:textId="0ECA46DC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620CF1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0F05BCCF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1398C1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04F61C0E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C16" w:rsidRPr="00616564" w14:paraId="4A31EFF6" w14:textId="77777777" w:rsidTr="000F346E">
        <w:tc>
          <w:tcPr>
            <w:tcW w:w="3060" w:type="dxa"/>
          </w:tcPr>
          <w:p w14:paraId="622683ED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6997DDE9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2933B3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11DC4" w14:textId="45CCB754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FA37A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3D6E" w14:textId="3CC378D1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DA48D6E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6A29087E" w:rsidR="00700C16" w:rsidRPr="00F73631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534775" w14:textId="77777777" w:rsidR="00700C16" w:rsidRPr="00F73631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16E1D79A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700C16" w:rsidRPr="004D47F2" w14:paraId="6042A103" w14:textId="77777777" w:rsidTr="006F3FFC">
        <w:tc>
          <w:tcPr>
            <w:tcW w:w="3060" w:type="dxa"/>
          </w:tcPr>
          <w:p w14:paraId="78CF9EE3" w14:textId="77777777" w:rsidR="00700C16" w:rsidRPr="008F1E75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77B8D3AE" w14:textId="77777777" w:rsidR="00700C16" w:rsidRPr="008F1E75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089DAAE8" w14:textId="77777777" w:rsidR="00700C16" w:rsidRPr="008F1E75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3B240F4" w14:textId="77777777" w:rsidR="00700C16" w:rsidRPr="008F1E75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28CBD" w14:textId="77777777" w:rsidR="00700C16" w:rsidRPr="008F1E75" w:rsidRDefault="00700C16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8DD5B3" w14:textId="77777777" w:rsidR="00700C16" w:rsidRPr="008F1E75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54BFFDB" w14:textId="77777777" w:rsidR="00700C16" w:rsidRPr="008F1E75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3FA34781" w14:textId="77777777" w:rsidR="00700C16" w:rsidRPr="008F1E75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FAFC9F" w14:textId="77777777" w:rsidR="00700C16" w:rsidRPr="008F1E75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BA5B05" w14:textId="77777777" w:rsidR="00700C16" w:rsidRPr="008F1E75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F3FFC" w:rsidRPr="004D47F2" w14:paraId="3644C486" w14:textId="77777777" w:rsidTr="006F3FFC">
        <w:tc>
          <w:tcPr>
            <w:tcW w:w="3060" w:type="dxa"/>
          </w:tcPr>
          <w:p w14:paraId="3698AE7C" w14:textId="77777777" w:rsidR="006F3FFC" w:rsidRPr="008F1E75" w:rsidRDefault="006F3FFC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1A6A9959" w14:textId="77777777" w:rsidR="006F3FFC" w:rsidRPr="008F1E75" w:rsidRDefault="006F3FFC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0689BE0F" w14:textId="77777777" w:rsidR="006F3FFC" w:rsidRPr="008F1E75" w:rsidRDefault="006F3FFC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D4CE6F1" w14:textId="77777777" w:rsidR="006F3FFC" w:rsidRPr="008F1E75" w:rsidRDefault="006F3FFC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448CCF" w14:textId="77777777" w:rsidR="006F3FFC" w:rsidRPr="008F1E75" w:rsidRDefault="006F3FFC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2DAB258" w14:textId="77777777" w:rsidR="006F3FFC" w:rsidRPr="008F1E75" w:rsidRDefault="006F3FFC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4AF8CF4E" w14:textId="77777777" w:rsidR="006F3FFC" w:rsidRPr="008F1E75" w:rsidRDefault="006F3FFC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635CE8F" w14:textId="77777777" w:rsidR="006F3FFC" w:rsidRPr="008F1E75" w:rsidRDefault="006F3FFC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421B05" w14:textId="77777777" w:rsidR="006F3FFC" w:rsidRPr="008F1E75" w:rsidRDefault="006F3FFC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1344D8" w14:textId="77777777" w:rsidR="006F3FFC" w:rsidRPr="008F1E75" w:rsidRDefault="006F3FFC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49EF" w:rsidRPr="004D47F2" w14:paraId="59C1C3C9" w14:textId="77777777" w:rsidTr="006F3FFC">
        <w:tc>
          <w:tcPr>
            <w:tcW w:w="3060" w:type="dxa"/>
          </w:tcPr>
          <w:p w14:paraId="6ED1B7CA" w14:textId="77777777" w:rsidR="00B049EF" w:rsidRPr="008F1E75" w:rsidRDefault="00B049EF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7E84B6FE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446D1CCB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F66E97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FD5E57" w14:textId="77777777" w:rsidR="00B049EF" w:rsidRPr="008F1E75" w:rsidRDefault="00B049EF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18EE05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4E701B6B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D8BD66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E6D09D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DDF9B7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49EF" w:rsidRPr="004D47F2" w14:paraId="0E04B8CC" w14:textId="77777777" w:rsidTr="006F3FFC">
        <w:tc>
          <w:tcPr>
            <w:tcW w:w="3060" w:type="dxa"/>
          </w:tcPr>
          <w:p w14:paraId="362D1765" w14:textId="77777777" w:rsidR="00B049EF" w:rsidRPr="008F1E75" w:rsidRDefault="00B049EF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7AE74AB7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162A4432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86F36D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357E74" w14:textId="77777777" w:rsidR="00B049EF" w:rsidRPr="008F1E75" w:rsidRDefault="00B049EF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410AAD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7433CDB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9826545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73C07E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AC4CA3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49EF" w:rsidRPr="004D47F2" w14:paraId="0448BD1B" w14:textId="77777777" w:rsidTr="006F3FFC">
        <w:tc>
          <w:tcPr>
            <w:tcW w:w="3060" w:type="dxa"/>
          </w:tcPr>
          <w:p w14:paraId="7BA0437A" w14:textId="77777777" w:rsidR="00B049EF" w:rsidRPr="008F1E75" w:rsidRDefault="00B049EF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4E49A810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7AC15AAE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C0C27D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F22A3A" w14:textId="77777777" w:rsidR="00B049EF" w:rsidRPr="008F1E75" w:rsidRDefault="00B049EF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44AAD5D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FE9AEC4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2E250D8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445ECA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F52993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49EF" w:rsidRPr="004D47F2" w14:paraId="6E2939DC" w14:textId="77777777" w:rsidTr="006F3FFC">
        <w:tc>
          <w:tcPr>
            <w:tcW w:w="3060" w:type="dxa"/>
          </w:tcPr>
          <w:p w14:paraId="6995524A" w14:textId="77777777" w:rsidR="00B049EF" w:rsidRPr="008F1E75" w:rsidRDefault="00B049EF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2082DB9E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5730041B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1A5320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F3F23A" w14:textId="77777777" w:rsidR="00B049EF" w:rsidRPr="008F1E75" w:rsidRDefault="00B049EF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A081B9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019D6A35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F00181F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AA1ED4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6D6785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49EF" w:rsidRPr="004D47F2" w14:paraId="3E9B9085" w14:textId="77777777" w:rsidTr="006F3FFC">
        <w:tc>
          <w:tcPr>
            <w:tcW w:w="3060" w:type="dxa"/>
          </w:tcPr>
          <w:p w14:paraId="680DED0D" w14:textId="77777777" w:rsidR="00B049EF" w:rsidRPr="008F1E75" w:rsidRDefault="00B049EF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794C02B5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7410C4AC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256027B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A9F63B" w14:textId="77777777" w:rsidR="00B049EF" w:rsidRPr="008F1E75" w:rsidRDefault="00B049EF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583590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20BA02A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0C56B5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672383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CA368D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49EF" w:rsidRPr="004D47F2" w14:paraId="688D35ED" w14:textId="77777777" w:rsidTr="006F3FFC">
        <w:tc>
          <w:tcPr>
            <w:tcW w:w="3060" w:type="dxa"/>
          </w:tcPr>
          <w:p w14:paraId="259E0CC8" w14:textId="77777777" w:rsidR="00B049EF" w:rsidRPr="008F1E75" w:rsidRDefault="00B049EF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3B5D29ED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001E37B4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24B9643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D03FB7" w14:textId="77777777" w:rsidR="00B049EF" w:rsidRPr="008F1E75" w:rsidRDefault="00B049EF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8291A41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BE13A74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8C644E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F10151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CC595F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49EF" w:rsidRPr="004D47F2" w14:paraId="5438FBC0" w14:textId="77777777" w:rsidTr="006F3FFC">
        <w:tc>
          <w:tcPr>
            <w:tcW w:w="3060" w:type="dxa"/>
          </w:tcPr>
          <w:p w14:paraId="33C4A06E" w14:textId="77777777" w:rsidR="00B049EF" w:rsidRPr="008F1E75" w:rsidRDefault="00B049EF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194B7E45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0037DC89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A142179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551784" w14:textId="77777777" w:rsidR="00B049EF" w:rsidRPr="008F1E75" w:rsidRDefault="00B049EF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741537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485EDF55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AAA9F7C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B54F8E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B9F001" w14:textId="77777777" w:rsidR="00B049EF" w:rsidRPr="008F1E75" w:rsidRDefault="00B049EF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44CB7589" w14:textId="77777777" w:rsidR="00800CC3" w:rsidRDefault="00800CC3"/>
    <w:tbl>
      <w:tblPr>
        <w:tblW w:w="92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800CC3" w:rsidRPr="004D47F2" w14:paraId="1B74EA01" w14:textId="77777777" w:rsidTr="00F37522">
        <w:tc>
          <w:tcPr>
            <w:tcW w:w="3060" w:type="dxa"/>
          </w:tcPr>
          <w:p w14:paraId="6D65304D" w14:textId="77777777" w:rsidR="00800CC3" w:rsidRPr="00800CC3" w:rsidRDefault="00800CC3" w:rsidP="00800CC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DFAF1B5" w14:textId="77777777" w:rsidR="00800CC3" w:rsidRPr="00800CC3" w:rsidRDefault="00800CC3" w:rsidP="0080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F1790C8" w14:textId="77777777" w:rsidR="00800CC3" w:rsidRPr="00800CC3" w:rsidRDefault="00800CC3" w:rsidP="0080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02A1F7E4" w14:textId="2FDA2EB5" w:rsidR="00800CC3" w:rsidRPr="00800CC3" w:rsidRDefault="00800CC3" w:rsidP="0086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1AAF96E9" w14:textId="77777777" w:rsidR="00800CC3" w:rsidRPr="00800CC3" w:rsidRDefault="00800CC3" w:rsidP="0086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28929BEF" w14:textId="603EA600" w:rsidR="00800CC3" w:rsidRPr="00800CC3" w:rsidRDefault="00800CC3" w:rsidP="0086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96302" w:rsidRPr="004D47F2" w14:paraId="21B6A018" w14:textId="77777777" w:rsidTr="006F3FFC">
        <w:tc>
          <w:tcPr>
            <w:tcW w:w="3060" w:type="dxa"/>
          </w:tcPr>
          <w:p w14:paraId="6CE5EACA" w14:textId="77777777" w:rsidR="00196302" w:rsidRPr="00800CC3" w:rsidRDefault="00196302" w:rsidP="0019630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B6D311B" w14:textId="77777777" w:rsidR="00196302" w:rsidRPr="00800CC3" w:rsidRDefault="00196302" w:rsidP="0019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701BE0A" w14:textId="77777777" w:rsidR="00196302" w:rsidRPr="00800CC3" w:rsidRDefault="00196302" w:rsidP="0019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8E44851" w14:textId="1FCAE937" w:rsidR="00196302" w:rsidRPr="00D73143" w:rsidRDefault="00196302" w:rsidP="00D7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4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B73E97" w14:textId="77777777" w:rsidR="00196302" w:rsidRPr="00D73143" w:rsidRDefault="00196302" w:rsidP="00D731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E907AA" w14:textId="4661B45A" w:rsidR="00196302" w:rsidRPr="00D73143" w:rsidRDefault="00196302" w:rsidP="00D7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1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7314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ED7D24F" w14:textId="77777777" w:rsidR="00196302" w:rsidRPr="00D73143" w:rsidRDefault="00196302" w:rsidP="00D7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ABFA77" w14:textId="2D50C494" w:rsidR="00196302" w:rsidRPr="00D73143" w:rsidRDefault="00196302" w:rsidP="00D7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1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7314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B471F0" w14:textId="77777777" w:rsidR="00196302" w:rsidRPr="00D73143" w:rsidRDefault="00196302" w:rsidP="00D7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83BB55" w14:textId="0E921A1D" w:rsidR="00196302" w:rsidRPr="00D73143" w:rsidRDefault="00196302" w:rsidP="00D7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1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7314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96302" w:rsidRPr="004D47F2" w14:paraId="13D36E4F" w14:textId="77777777" w:rsidTr="006F3FFC">
        <w:tc>
          <w:tcPr>
            <w:tcW w:w="3060" w:type="dxa"/>
          </w:tcPr>
          <w:p w14:paraId="31AF6E6F" w14:textId="77777777" w:rsidR="00196302" w:rsidRPr="00800CC3" w:rsidRDefault="00196302" w:rsidP="0019630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22C6188" w14:textId="77777777" w:rsidR="00196302" w:rsidRPr="00800CC3" w:rsidRDefault="00196302" w:rsidP="0019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BA663A3" w14:textId="77777777" w:rsidR="00196302" w:rsidRPr="00800CC3" w:rsidRDefault="00196302" w:rsidP="0019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9495E1F" w14:textId="160094CB" w:rsidR="00196302" w:rsidRPr="00A51F0C" w:rsidRDefault="00196302" w:rsidP="00A5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ACB97B" w14:textId="77777777" w:rsidR="00196302" w:rsidRPr="00A51F0C" w:rsidRDefault="00196302" w:rsidP="00A51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5484F2" w14:textId="2F58E373" w:rsidR="00196302" w:rsidRPr="00A51F0C" w:rsidRDefault="00196302" w:rsidP="00A5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C7CE28C" w14:textId="77777777" w:rsidR="00196302" w:rsidRPr="00A51F0C" w:rsidRDefault="00196302" w:rsidP="00A5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E0BFC43" w14:textId="001A72FF" w:rsidR="00196302" w:rsidRPr="00A51F0C" w:rsidRDefault="00196302" w:rsidP="00A5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D97A4B" w14:textId="77777777" w:rsidR="00196302" w:rsidRPr="00A51F0C" w:rsidRDefault="00196302" w:rsidP="00A5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3574EC" w14:textId="11BA474E" w:rsidR="00196302" w:rsidRPr="00A51F0C" w:rsidRDefault="00196302" w:rsidP="00A5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96302" w:rsidRPr="004D47F2" w14:paraId="718D53A7" w14:textId="77777777" w:rsidTr="005E1800">
        <w:tc>
          <w:tcPr>
            <w:tcW w:w="3060" w:type="dxa"/>
          </w:tcPr>
          <w:p w14:paraId="711D0545" w14:textId="77777777" w:rsidR="00196302" w:rsidRPr="00800CC3" w:rsidRDefault="00196302" w:rsidP="0019630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1600FFF" w14:textId="77777777" w:rsidR="00196302" w:rsidRPr="00800CC3" w:rsidRDefault="00196302" w:rsidP="0019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D525AB7" w14:textId="77777777" w:rsidR="00196302" w:rsidRPr="00800CC3" w:rsidRDefault="00196302" w:rsidP="0019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031902CE" w14:textId="324E2453" w:rsidR="00196302" w:rsidRPr="00282B3F" w:rsidRDefault="00196302" w:rsidP="0028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0C16" w:rsidRPr="00616564" w14:paraId="4E0D186C" w14:textId="77777777" w:rsidTr="000F346E">
        <w:tc>
          <w:tcPr>
            <w:tcW w:w="3060" w:type="dxa"/>
          </w:tcPr>
          <w:p w14:paraId="7727D3E4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5D4DD246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D88A81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A539F8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ADC11A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D5CC6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40F499C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87B65F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6C260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FC2B11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0C16" w:rsidRPr="00616564" w14:paraId="0588AF58" w14:textId="77777777" w:rsidTr="000F346E">
        <w:tc>
          <w:tcPr>
            <w:tcW w:w="3060" w:type="dxa"/>
          </w:tcPr>
          <w:p w14:paraId="676EBAC7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0D676CF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3CC87F0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87E936" w14:textId="136C7553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0AB374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934620" w14:textId="2598CDF8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6F6236C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B9D25B" w14:textId="0D16FEAB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7CB19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C72FFC" w14:textId="51783505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00C16" w:rsidRPr="00616564" w14:paraId="0837F505" w14:textId="77777777" w:rsidTr="000F346E">
        <w:tc>
          <w:tcPr>
            <w:tcW w:w="3060" w:type="dxa"/>
          </w:tcPr>
          <w:p w14:paraId="14D0E53A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0E0A088C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F6A08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92153" w14:textId="375E65AD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005588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DF6DC" w14:textId="000A515C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1,07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C540F18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6BBE8B33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C1ABA6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553E5E0B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1,07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700C16" w:rsidRPr="004D47F2" w14:paraId="742BB8AF" w14:textId="77777777" w:rsidTr="003B1702">
        <w:tc>
          <w:tcPr>
            <w:tcW w:w="3060" w:type="dxa"/>
          </w:tcPr>
          <w:p w14:paraId="65BF6D52" w14:textId="77777777" w:rsidR="00700C16" w:rsidRPr="00987FA0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D62C2EE" w14:textId="77777777" w:rsidR="00700C16" w:rsidRPr="00987FA0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0DCF636" w14:textId="77777777" w:rsidR="00700C16" w:rsidRPr="00987FA0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DE2F9E" w14:textId="77777777" w:rsidR="00700C16" w:rsidRPr="00987FA0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D56423" w14:textId="77777777" w:rsidR="00700C16" w:rsidRPr="00987FA0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6F8535" w14:textId="77777777" w:rsidR="00700C16" w:rsidRPr="00987FA0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60AB6" w14:textId="77777777" w:rsidR="00700C16" w:rsidRPr="00987FA0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EE5B466" w14:textId="77777777" w:rsidR="00700C16" w:rsidRPr="00987FA0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465D15" w14:textId="77777777" w:rsidR="00700C16" w:rsidRPr="00987FA0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6DD907" w14:textId="77777777" w:rsidR="00700C16" w:rsidRPr="00987FA0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00C16" w:rsidRPr="00616564" w14:paraId="5F1CE0FA" w14:textId="77777777" w:rsidTr="000F346E">
        <w:tc>
          <w:tcPr>
            <w:tcW w:w="3060" w:type="dxa"/>
          </w:tcPr>
          <w:p w14:paraId="4C58F4EE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587CECF4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B9B4234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479E82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989DFE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F1FF0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7CA4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A79C42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227369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B2380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0C16" w:rsidRPr="00616564" w14:paraId="255C3D79" w14:textId="77777777" w:rsidTr="000F346E">
        <w:tc>
          <w:tcPr>
            <w:tcW w:w="3060" w:type="dxa"/>
          </w:tcPr>
          <w:p w14:paraId="71EFC5A3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788DD819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A82F6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32FEAEB" w14:textId="42B0074F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542B7D" w14:textId="77777777" w:rsidR="00700C16" w:rsidRPr="00616564" w:rsidRDefault="00700C16" w:rsidP="00700C16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52677" w14:textId="20ECB36A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80" w:type="dxa"/>
          </w:tcPr>
          <w:p w14:paraId="2E7164B8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31B73E" w14:textId="65C0DB2C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9B8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EEB0E" w14:textId="7443906F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700C16" w:rsidRPr="00616564" w14:paraId="7793B28D" w14:textId="77777777" w:rsidTr="000F346E">
        <w:tc>
          <w:tcPr>
            <w:tcW w:w="3060" w:type="dxa"/>
          </w:tcPr>
          <w:p w14:paraId="5EAF0613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4EF175E0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43E08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095FD3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AE181D" w14:textId="77777777" w:rsidR="00700C16" w:rsidRPr="00616564" w:rsidRDefault="00700C16" w:rsidP="00700C16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DFF10B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F0B0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C74286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FB186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A26E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C16" w:rsidRPr="00616564" w14:paraId="5AA14040" w14:textId="77777777" w:rsidTr="000F346E">
        <w:tc>
          <w:tcPr>
            <w:tcW w:w="3060" w:type="dxa"/>
          </w:tcPr>
          <w:p w14:paraId="7835B95D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064FCEA0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EB68F84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AC880D" w14:textId="273DF2F2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EC5768" w14:textId="77777777" w:rsidR="00700C16" w:rsidRPr="00616564" w:rsidRDefault="00700C16" w:rsidP="00700C16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E1EDD9" w14:textId="598FC2C5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106E791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32A52325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EAD324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7483BFD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00C16" w:rsidRPr="00616564" w14:paraId="2F65EE6E" w14:textId="77777777" w:rsidTr="000F346E">
        <w:tc>
          <w:tcPr>
            <w:tcW w:w="3060" w:type="dxa"/>
          </w:tcPr>
          <w:p w14:paraId="772AB6A1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5E9B2ED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60D80F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D64C8" w14:textId="41505856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202261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A5EC" w14:textId="774C6A16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80" w:type="dxa"/>
          </w:tcPr>
          <w:p w14:paraId="3D9141E6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044202F5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6BE5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6F80EBEE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</w:tr>
      <w:tr w:rsidR="00700C16" w:rsidRPr="00616564" w14:paraId="6972128A" w14:textId="77777777" w:rsidTr="000F346E">
        <w:tc>
          <w:tcPr>
            <w:tcW w:w="3060" w:type="dxa"/>
          </w:tcPr>
          <w:p w14:paraId="1ACA813B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7002AD10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B61F9F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7E450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2EAAD5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5C51B8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B7DD5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B3B9E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EFEEFF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B06DD2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0C16" w:rsidRPr="00616564" w14:paraId="5F567AE1" w14:textId="77777777" w:rsidTr="000F346E">
        <w:tc>
          <w:tcPr>
            <w:tcW w:w="3060" w:type="dxa"/>
          </w:tcPr>
          <w:p w14:paraId="583E1EB5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725ECFCA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A565FEF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AB2EDD" w14:textId="4259AF29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31A25D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32E879B" w14:textId="1EB0FF5A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F329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7378338A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4E41F7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3665B262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C16" w:rsidRPr="00616564" w14:paraId="19119391" w14:textId="77777777" w:rsidTr="000F346E">
        <w:tc>
          <w:tcPr>
            <w:tcW w:w="3060" w:type="dxa"/>
          </w:tcPr>
          <w:p w14:paraId="13B50333" w14:textId="77777777" w:rsidR="00700C16" w:rsidRPr="00616564" w:rsidRDefault="00700C16" w:rsidP="00700C1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525E0DF0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D49830E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5AC3F" w14:textId="3D1B5FD6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1D9F9E" w14:textId="77777777" w:rsidR="00700C16" w:rsidRPr="00616564" w:rsidRDefault="00700C16" w:rsidP="00700C1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22C1" w14:textId="5E9E5D63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21EFBFC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655E1A5C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E13C15" w14:textId="77777777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23B9FC16" w:rsidR="00700C16" w:rsidRPr="00616564" w:rsidRDefault="00700C16" w:rsidP="00700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4C67F60" w14:textId="77777777" w:rsidR="00714DDC" w:rsidRPr="008F1E75" w:rsidRDefault="00714DD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p w14:paraId="455FB2D3" w14:textId="32AAF696" w:rsidR="0026289F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616564">
        <w:rPr>
          <w:rFonts w:asciiTheme="majorBidi" w:hAnsiTheme="majorBidi" w:cstheme="majorBidi"/>
          <w:sz w:val="30"/>
          <w:szCs w:val="30"/>
        </w:rPr>
        <w:t>60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5178DC84" w14:textId="27FD035F" w:rsidR="00C207CE" w:rsidRDefault="00C20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35C1CCD" w14:textId="3BC6674D" w:rsidR="00C974F3" w:rsidRPr="00616564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6FF2DC68" w14:textId="77777777" w:rsidR="00241D33" w:rsidRPr="00991D49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97"/>
        <w:gridCol w:w="171"/>
        <w:gridCol w:w="1089"/>
        <w:gridCol w:w="135"/>
        <w:gridCol w:w="1017"/>
        <w:gridCol w:w="126"/>
        <w:gridCol w:w="1080"/>
        <w:gridCol w:w="9"/>
      </w:tblGrid>
      <w:tr w:rsidR="00241D33" w:rsidRPr="00616564" w14:paraId="401AD65D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057A9894" w14:textId="77777777" w:rsidR="00241D33" w:rsidRPr="00616564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7" w:type="dxa"/>
            <w:gridSpan w:val="3"/>
          </w:tcPr>
          <w:p w14:paraId="4B3C17F8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</w:tcPr>
          <w:p w14:paraId="5B70536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23" w:type="dxa"/>
            <w:gridSpan w:val="3"/>
          </w:tcPr>
          <w:p w14:paraId="7F3C1C69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1764C" w:rsidRPr="00616564" w14:paraId="7F16D3D4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609E8F1E" w14:textId="77777777" w:rsidR="0041764C" w:rsidRPr="00616564" w:rsidRDefault="0041764C" w:rsidP="0041764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DE549DD" w14:textId="3807F243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4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204F8691" w14:textId="77777777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5EA3601" w14:textId="3F240EEA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dxa"/>
          </w:tcPr>
          <w:p w14:paraId="25268939" w14:textId="77777777" w:rsidR="0041764C" w:rsidRPr="00616564" w:rsidRDefault="0041764C" w:rsidP="0041764C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526B26C6" w14:textId="36019A70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4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3BB5650" w14:textId="77777777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EB39D7" w14:textId="581862E0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1764C" w:rsidRPr="00616564" w14:paraId="615D1D54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29C96D6B" w14:textId="77777777" w:rsidR="0041764C" w:rsidRPr="00616564" w:rsidRDefault="0041764C" w:rsidP="0041764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F777006" w14:textId="3A108C5C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14115AF8" w14:textId="77777777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8DB85D3" w14:textId="2B21D593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" w:type="dxa"/>
          </w:tcPr>
          <w:p w14:paraId="18A9F687" w14:textId="77777777" w:rsidR="0041764C" w:rsidRPr="00616564" w:rsidRDefault="0041764C" w:rsidP="0041764C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4B634AB8" w14:textId="2B2CFFCE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B365F18" w14:textId="77777777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EAE4ED" w14:textId="553AE12D" w:rsidR="0041764C" w:rsidRPr="00616564" w:rsidRDefault="0041764C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47F2" w:rsidRPr="00616564" w14:paraId="69D88D86" w14:textId="77777777" w:rsidTr="000F54CC">
        <w:trPr>
          <w:gridAfter w:val="1"/>
          <w:wAfter w:w="9" w:type="dxa"/>
          <w:trHeight w:val="127"/>
        </w:trPr>
        <w:tc>
          <w:tcPr>
            <w:tcW w:w="4365" w:type="dxa"/>
          </w:tcPr>
          <w:p w14:paraId="4C3B196C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5" w:type="dxa"/>
            <w:gridSpan w:val="7"/>
            <w:tcBorders>
              <w:left w:val="nil"/>
              <w:right w:val="nil"/>
            </w:tcBorders>
          </w:tcPr>
          <w:p w14:paraId="124B3262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69DB" w:rsidRPr="00616564" w14:paraId="1AA1E24C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33BA492A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C9590ED" w14:textId="0F150937" w:rsidR="004469DB" w:rsidRPr="00616564" w:rsidRDefault="004469DB" w:rsidP="00E9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60E57E35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5F27943D" w14:textId="19EA5BD1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35" w:type="dxa"/>
          </w:tcPr>
          <w:p w14:paraId="0C6ED1F6" w14:textId="77777777" w:rsidR="004469DB" w:rsidRPr="00616564" w:rsidRDefault="004469DB" w:rsidP="004469D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12799021" w14:textId="4DB3AC24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C9AF995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65C0CA" w14:textId="7AB3B164" w:rsidR="004469DB" w:rsidRPr="00616564" w:rsidRDefault="004469DB" w:rsidP="0057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4469DB" w:rsidRPr="00616564" w14:paraId="35B4DA06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4F733A13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287DB26" w14:textId="7C8846F6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00EEF808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6AADF95C" w14:textId="46C07CD0" w:rsidR="004469DB" w:rsidRPr="00616564" w:rsidRDefault="004469DB" w:rsidP="009E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35" w:type="dxa"/>
          </w:tcPr>
          <w:p w14:paraId="2F442FF1" w14:textId="77777777" w:rsidR="004469DB" w:rsidRPr="00616564" w:rsidRDefault="004469DB" w:rsidP="004469D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65EFF69B" w14:textId="00DFB680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1D49224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F75642" w14:textId="2BE6D330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4469DB" w:rsidRPr="00616564" w14:paraId="5EACA7A0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761CECEC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EBA0448" w14:textId="1CE0B34A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51432362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17B14FA7" w14:textId="302C2697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35" w:type="dxa"/>
          </w:tcPr>
          <w:p w14:paraId="08498679" w14:textId="77777777" w:rsidR="004469DB" w:rsidRPr="00616564" w:rsidRDefault="004469DB" w:rsidP="004469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07B88A68" w14:textId="216902AD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DA25EF8" w14:textId="77777777" w:rsidR="004469DB" w:rsidRPr="00616564" w:rsidRDefault="004469DB" w:rsidP="004469D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2229DB" w14:textId="3532F6F2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4469DB" w:rsidRPr="00616564" w14:paraId="6F724B9E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20A782A3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54B7510" w14:textId="3AFCCC43" w:rsidR="004469DB" w:rsidRPr="00616564" w:rsidRDefault="004469DB" w:rsidP="009E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4AD6DC73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FD4085C" w14:textId="7E7A365E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35" w:type="dxa"/>
          </w:tcPr>
          <w:p w14:paraId="7451906E" w14:textId="77777777" w:rsidR="004469DB" w:rsidRPr="00616564" w:rsidRDefault="004469DB" w:rsidP="004469D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781EB216" w14:textId="549866D6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CA2E602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5EC9D9" w14:textId="355AC800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4469DB" w:rsidRPr="00616564" w14:paraId="34A03F59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0ECBD8AC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3D440418" w14:textId="12CDA9F5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2406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55DDCBD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2CEA3E90" w14:textId="4CCDDE02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35" w:type="dxa"/>
          </w:tcPr>
          <w:p w14:paraId="316EF68D" w14:textId="77777777" w:rsidR="004469DB" w:rsidRPr="00616564" w:rsidRDefault="004469DB" w:rsidP="004469D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40639092" w:rsidR="004469DB" w:rsidRPr="00616564" w:rsidRDefault="004469DB" w:rsidP="0057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2406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51946FF" w14:textId="77777777" w:rsidR="004469DB" w:rsidRPr="00616564" w:rsidRDefault="004469DB" w:rsidP="004469DB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7913E5BD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4469DB" w:rsidRPr="00616564" w14:paraId="22945048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02AAFE32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74E674DD" w14:textId="6A874F75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</w:t>
            </w:r>
            <w:r w:rsidR="00A24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481E450A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4C4B59B0" w14:textId="5038FB49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135" w:type="dxa"/>
          </w:tcPr>
          <w:p w14:paraId="01BC929A" w14:textId="77777777" w:rsidR="004469DB" w:rsidRPr="00616564" w:rsidRDefault="004469DB" w:rsidP="004469D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19E565E6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</w:t>
            </w:r>
            <w:r w:rsidR="00E42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9C9AA8C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37CFFE3D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</w:tr>
      <w:tr w:rsidR="004469DB" w:rsidRPr="00616564" w14:paraId="00C5819D" w14:textId="77777777" w:rsidTr="000F54CC">
        <w:trPr>
          <w:gridAfter w:val="1"/>
          <w:wAfter w:w="9" w:type="dxa"/>
          <w:trHeight w:val="370"/>
        </w:trPr>
        <w:tc>
          <w:tcPr>
            <w:tcW w:w="4365" w:type="dxa"/>
          </w:tcPr>
          <w:p w14:paraId="2ED897E6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46481FCE" w14:textId="692FF667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57F90617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076B7B8C" w14:textId="4E9326E9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dxa"/>
          </w:tcPr>
          <w:p w14:paraId="416F5F82" w14:textId="77777777" w:rsidR="004469DB" w:rsidRPr="00616564" w:rsidRDefault="004469DB" w:rsidP="004469D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2023173D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D51523A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17CC2E99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69DB" w:rsidRPr="00616564" w14:paraId="70CABC6F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340A19E9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0CA21" w14:textId="749587BD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</w:t>
            </w:r>
            <w:r w:rsidR="00A24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07A701BC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A4BCD" w14:textId="433C38CB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135" w:type="dxa"/>
          </w:tcPr>
          <w:p w14:paraId="193AB6AB" w14:textId="77777777" w:rsidR="004469DB" w:rsidRPr="00616564" w:rsidRDefault="004469DB" w:rsidP="004469D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1C491DE8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</w:t>
            </w:r>
            <w:r w:rsidR="00A24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BAA774E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0279F19D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</w:tr>
      <w:tr w:rsidR="006A187C" w:rsidRPr="00616564" w14:paraId="59586337" w14:textId="77777777" w:rsidTr="000F54CC">
        <w:trPr>
          <w:gridAfter w:val="1"/>
          <w:wAfter w:w="9" w:type="dxa"/>
        </w:trPr>
        <w:tc>
          <w:tcPr>
            <w:tcW w:w="4365" w:type="dxa"/>
          </w:tcPr>
          <w:p w14:paraId="3213ADE0" w14:textId="77777777" w:rsidR="006A187C" w:rsidRPr="00616564" w:rsidRDefault="006A187C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</w:tcPr>
          <w:p w14:paraId="380227AB" w14:textId="77777777" w:rsidR="006A187C" w:rsidRDefault="006A187C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45B894ED" w14:textId="77777777" w:rsidR="006A187C" w:rsidRPr="00616564" w:rsidRDefault="006A187C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</w:tcPr>
          <w:p w14:paraId="55361EB7" w14:textId="77777777" w:rsidR="006A187C" w:rsidRPr="00153B5F" w:rsidRDefault="006A187C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dxa"/>
          </w:tcPr>
          <w:p w14:paraId="18452B6C" w14:textId="77777777" w:rsidR="006A187C" w:rsidRPr="00616564" w:rsidRDefault="006A187C" w:rsidP="004469D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</w:tcPr>
          <w:p w14:paraId="309F9904" w14:textId="77777777" w:rsidR="006A187C" w:rsidRDefault="006A187C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5BDEC91" w14:textId="77777777" w:rsidR="006A187C" w:rsidRPr="00616564" w:rsidRDefault="006A187C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2966C6" w14:textId="77777777" w:rsidR="006A187C" w:rsidRPr="00153B5F" w:rsidRDefault="006A187C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764C" w:rsidRPr="00616564" w14:paraId="3AE4BD4B" w14:textId="77777777" w:rsidTr="000F54CC">
        <w:tc>
          <w:tcPr>
            <w:tcW w:w="4365" w:type="dxa"/>
          </w:tcPr>
          <w:p w14:paraId="7E72E852" w14:textId="183535A3" w:rsidR="0041764C" w:rsidRPr="00616564" w:rsidRDefault="0041764C" w:rsidP="0041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ดสาม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9479058" w14:textId="3050CB31" w:rsidR="0041764C" w:rsidRPr="00616564" w:rsidRDefault="0041764C" w:rsidP="0041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697951DD" w14:textId="77777777" w:rsidR="0041764C" w:rsidRPr="00616564" w:rsidRDefault="0041764C" w:rsidP="0041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6E467994" w14:textId="554417C5" w:rsidR="0041764C" w:rsidRPr="00616564" w:rsidRDefault="0041764C" w:rsidP="0041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dxa"/>
          </w:tcPr>
          <w:p w14:paraId="20B30AFE" w14:textId="77777777" w:rsidR="0041764C" w:rsidRPr="00616564" w:rsidRDefault="0041764C" w:rsidP="0041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0FB97F3A" w14:textId="3D1121A2" w:rsidR="0041764C" w:rsidRPr="00616564" w:rsidRDefault="0041764C" w:rsidP="0041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A529C73" w14:textId="77777777" w:rsidR="0041764C" w:rsidRPr="00616564" w:rsidRDefault="0041764C" w:rsidP="0041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</w:tcPr>
          <w:p w14:paraId="2E48D373" w14:textId="49683048" w:rsidR="0041764C" w:rsidRPr="00616564" w:rsidRDefault="0041764C" w:rsidP="0041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33" w:rsidRPr="00616564" w14:paraId="43A06B92" w14:textId="77777777" w:rsidTr="000F54CC">
        <w:tc>
          <w:tcPr>
            <w:tcW w:w="4365" w:type="dxa"/>
          </w:tcPr>
          <w:p w14:paraId="2B632FC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72BC938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05D3357A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12B72B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dxa"/>
          </w:tcPr>
          <w:p w14:paraId="18094DCA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7F9EE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A3C1C8C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</w:tcPr>
          <w:p w14:paraId="3F1FD7A3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33" w:rsidRPr="00616564" w14:paraId="5F3138CB" w14:textId="77777777" w:rsidTr="000F54CC">
        <w:tc>
          <w:tcPr>
            <w:tcW w:w="4365" w:type="dxa"/>
          </w:tcPr>
          <w:p w14:paraId="7C4B9454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A8667F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114FDFA1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4042D611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dxa"/>
          </w:tcPr>
          <w:p w14:paraId="5F1B14F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CFFB91F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96DA3FD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</w:tcPr>
          <w:p w14:paraId="2E3916EC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9DB" w:rsidRPr="00616564" w14:paraId="1D711DE6" w14:textId="77777777" w:rsidTr="000F54CC">
        <w:tc>
          <w:tcPr>
            <w:tcW w:w="4365" w:type="dxa"/>
          </w:tcPr>
          <w:p w14:paraId="7E5CB482" w14:textId="484522DF" w:rsidR="004469DB" w:rsidRPr="00616564" w:rsidRDefault="004469DB" w:rsidP="004469DB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585ED97" w14:textId="7F7ABC6C" w:rsidR="004469DB" w:rsidRPr="00616564" w:rsidRDefault="004469DB" w:rsidP="00E9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Pr="00E94500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DF89831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04F35D95" w14:textId="795CD813" w:rsidR="004469DB" w:rsidRPr="00616564" w:rsidRDefault="004469DB" w:rsidP="009E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5F2">
              <w:rPr>
                <w:rFonts w:ascii="Angsana New" w:hAnsi="Angsana New"/>
                <w:sz w:val="30"/>
                <w:szCs w:val="30"/>
              </w:rPr>
              <w:t>4,</w:t>
            </w:r>
            <w:r w:rsidRPr="009E04FF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35" w:type="dxa"/>
          </w:tcPr>
          <w:p w14:paraId="0759BF13" w14:textId="488796BF" w:rsidR="004469DB" w:rsidRPr="00616564" w:rsidRDefault="004469DB" w:rsidP="004469D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1903FA3F" w14:textId="632B627D" w:rsidR="004469DB" w:rsidRPr="005760F5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0F5">
              <w:rPr>
                <w:rFonts w:asciiTheme="majorBidi" w:hAnsiTheme="majorBidi" w:cstheme="majorBidi"/>
                <w:sz w:val="30"/>
                <w:szCs w:val="30"/>
              </w:rPr>
              <w:t>4,983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8A3FB28" w14:textId="77777777" w:rsidR="004469DB" w:rsidRPr="00616564" w:rsidRDefault="004469DB" w:rsidP="004469D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</w:tcPr>
          <w:p w14:paraId="55E7172E" w14:textId="7D4F0CBA" w:rsidR="004469DB" w:rsidRPr="005760F5" w:rsidRDefault="004469DB" w:rsidP="0044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0F5">
              <w:rPr>
                <w:rFonts w:asciiTheme="majorBidi" w:hAnsiTheme="majorBidi" w:cstheme="majorBidi"/>
                <w:sz w:val="30"/>
                <w:szCs w:val="30"/>
              </w:rPr>
              <w:t>4,368</w:t>
            </w:r>
          </w:p>
        </w:tc>
      </w:tr>
      <w:tr w:rsidR="004469DB" w:rsidRPr="00616564" w14:paraId="7D2499D6" w14:textId="77777777" w:rsidTr="000F54CC">
        <w:tc>
          <w:tcPr>
            <w:tcW w:w="4365" w:type="dxa"/>
          </w:tcPr>
          <w:p w14:paraId="1794C065" w14:textId="0363A716" w:rsidR="004469DB" w:rsidRPr="00616564" w:rsidRDefault="004469DB" w:rsidP="004469DB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</w:t>
            </w:r>
            <w:r w:rsidR="003E7880">
              <w:rPr>
                <w:rFonts w:ascii="Angsana New" w:hAnsi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0A5B33D" w14:textId="40A7B733" w:rsidR="004469DB" w:rsidRPr="00616564" w:rsidRDefault="004469DB" w:rsidP="00E9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2FDA0F1E" w14:textId="77777777" w:rsidR="004469DB" w:rsidRPr="00616564" w:rsidRDefault="004469DB" w:rsidP="004469DB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5B82B136" w14:textId="436F9848" w:rsidR="004469DB" w:rsidRPr="00616564" w:rsidRDefault="004469DB" w:rsidP="009E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dxa"/>
          </w:tcPr>
          <w:p w14:paraId="3FD5511D" w14:textId="77777777" w:rsidR="004469DB" w:rsidRPr="00616564" w:rsidRDefault="004469DB" w:rsidP="004469DB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75959FF8" w14:textId="126E3E63" w:rsidR="004469DB" w:rsidRPr="005760F5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0F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826F684" w14:textId="77777777" w:rsidR="004469DB" w:rsidRPr="00616564" w:rsidRDefault="004469DB" w:rsidP="004469DB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</w:tcPr>
          <w:p w14:paraId="59CBDE86" w14:textId="3F1DB4AD" w:rsidR="004469DB" w:rsidRPr="005760F5" w:rsidRDefault="004469DB" w:rsidP="0057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0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69DB" w:rsidRPr="00616564" w14:paraId="5CE70772" w14:textId="77777777" w:rsidTr="000F54CC">
        <w:tc>
          <w:tcPr>
            <w:tcW w:w="4365" w:type="dxa"/>
          </w:tcPr>
          <w:p w14:paraId="002E9ACF" w14:textId="77777777" w:rsidR="004469DB" w:rsidRPr="00616564" w:rsidRDefault="004469DB" w:rsidP="004469D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5B89D" w14:textId="3F172F8C" w:rsidR="004469DB" w:rsidRPr="00616564" w:rsidRDefault="004469DB" w:rsidP="00DC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5,012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6BB82877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45BD" w14:textId="34640534" w:rsidR="004469DB" w:rsidRPr="00616564" w:rsidRDefault="004469DB" w:rsidP="009E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15F2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Pr="009E0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135" w:type="dxa"/>
          </w:tcPr>
          <w:p w14:paraId="66812DE9" w14:textId="77777777" w:rsidR="004469DB" w:rsidRPr="00616564" w:rsidRDefault="004469DB" w:rsidP="004469DB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2A5C21CD" w:rsidR="004469DB" w:rsidRPr="00616564" w:rsidRDefault="004469DB" w:rsidP="0044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5,012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4FF4D1F" w14:textId="77777777" w:rsidR="004469DB" w:rsidRPr="00616564" w:rsidRDefault="004469DB" w:rsidP="004469D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02810BFC" w:rsidR="004469DB" w:rsidRPr="00616564" w:rsidRDefault="004469DB" w:rsidP="0057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15F2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Pr="005760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</w:tr>
    </w:tbl>
    <w:p w14:paraId="65269BB0" w14:textId="77777777" w:rsidR="007A2832" w:rsidRPr="002272D1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2FE47F" w14:textId="3331D77E" w:rsidR="00FA4D0B" w:rsidRPr="00FA4D0B" w:rsidRDefault="00FA4D0B" w:rsidP="00FA4D0B">
      <w:pPr>
        <w:rPr>
          <w:rFonts w:ascii="Angsana New" w:hAnsi="Angsana New"/>
          <w:sz w:val="30"/>
          <w:szCs w:val="30"/>
          <w:cs/>
          <w:lang w:val="en-GB"/>
        </w:rPr>
        <w:sectPr w:rsidR="00FA4D0B" w:rsidRPr="00FA4D0B" w:rsidSect="00EA1510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4" w:chapStyle="1"/>
          <w:cols w:space="708"/>
          <w:titlePg/>
          <w:docGrid w:linePitch="360"/>
        </w:sectPr>
      </w:pPr>
    </w:p>
    <w:p w14:paraId="25284335" w14:textId="30E826A2" w:rsidR="00005B6B" w:rsidRDefault="00005B6B" w:rsidP="008E537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E537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F5D29EF" w14:textId="52200F20" w:rsidR="00DE08C4" w:rsidRPr="008E537D" w:rsidRDefault="00DE08C4" w:rsidP="00DE08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2370F44" w14:textId="3976FF2D" w:rsidR="00241D33" w:rsidRPr="00616564" w:rsidRDefault="00241D33" w:rsidP="008E537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1B13A6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8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1B13A6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1B13A6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82"/>
        <w:gridCol w:w="1144"/>
        <w:gridCol w:w="7"/>
        <w:gridCol w:w="676"/>
        <w:gridCol w:w="196"/>
        <w:gridCol w:w="735"/>
        <w:gridCol w:w="13"/>
        <w:gridCol w:w="19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1"/>
        <w:gridCol w:w="7"/>
      </w:tblGrid>
      <w:tr w:rsidR="00241D33" w:rsidRPr="00616564" w14:paraId="0B423792" w14:textId="77777777" w:rsidTr="008F1E75">
        <w:trPr>
          <w:gridAfter w:val="1"/>
          <w:wAfter w:w="7" w:type="dxa"/>
          <w:cantSplit/>
          <w:tblHeader/>
        </w:trPr>
        <w:tc>
          <w:tcPr>
            <w:tcW w:w="2700" w:type="dxa"/>
          </w:tcPr>
          <w:p w14:paraId="40A0A24F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</w:tcPr>
          <w:p w14:paraId="6D7F8631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55" w:type="dxa"/>
            <w:gridSpan w:val="21"/>
            <w:tcBorders>
              <w:bottom w:val="single" w:sz="4" w:space="0" w:color="auto"/>
            </w:tcBorders>
          </w:tcPr>
          <w:p w14:paraId="504BE94E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616564" w14:paraId="259682EE" w14:textId="77777777" w:rsidTr="008F1E75">
        <w:trPr>
          <w:cantSplit/>
          <w:trHeight w:val="717"/>
          <w:tblHeader/>
        </w:trPr>
        <w:tc>
          <w:tcPr>
            <w:tcW w:w="2700" w:type="dxa"/>
          </w:tcPr>
          <w:p w14:paraId="065A948A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vAlign w:val="bottom"/>
          </w:tcPr>
          <w:p w14:paraId="5C0123F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gridSpan w:val="2"/>
            <w:vAlign w:val="bottom"/>
          </w:tcPr>
          <w:p w14:paraId="32CD66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4159B1" w:rsidRPr="00616564" w14:paraId="299B99B4" w14:textId="77777777" w:rsidTr="008F1E75">
        <w:trPr>
          <w:cantSplit/>
          <w:tblHeader/>
        </w:trPr>
        <w:tc>
          <w:tcPr>
            <w:tcW w:w="2700" w:type="dxa"/>
          </w:tcPr>
          <w:p w14:paraId="1A299D09" w14:textId="77777777" w:rsidR="004159B1" w:rsidRPr="00616564" w:rsidRDefault="004159B1" w:rsidP="004159B1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497A1B11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6D28E0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463AC413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6" w:type="dxa"/>
            <w:vAlign w:val="bottom"/>
          </w:tcPr>
          <w:p w14:paraId="71241EB9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2"/>
          </w:tcPr>
          <w:p w14:paraId="6688E955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155F152B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1" w:type="dxa"/>
            <w:vAlign w:val="bottom"/>
          </w:tcPr>
          <w:p w14:paraId="320FB066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62FBDA98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4" w:type="dxa"/>
            <w:vAlign w:val="bottom"/>
          </w:tcPr>
          <w:p w14:paraId="7CCC02CA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107F9C28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6" w:type="dxa"/>
            <w:vAlign w:val="bottom"/>
          </w:tcPr>
          <w:p w14:paraId="24F04869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4159B1" w:rsidRPr="00616564" w:rsidRDefault="004159B1" w:rsidP="004159B1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01D2A324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9" w:type="dxa"/>
            <w:vAlign w:val="bottom"/>
          </w:tcPr>
          <w:p w14:paraId="5D53F922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98976B3" w14:textId="0F1ECD30" w:rsidR="004159B1" w:rsidRPr="00616564" w:rsidRDefault="004159B1" w:rsidP="004159B1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159B1" w:rsidRPr="00616564" w14:paraId="42C962F5" w14:textId="77777777" w:rsidTr="008F1E75">
        <w:trPr>
          <w:cantSplit/>
          <w:tblHeader/>
        </w:trPr>
        <w:tc>
          <w:tcPr>
            <w:tcW w:w="2700" w:type="dxa"/>
          </w:tcPr>
          <w:p w14:paraId="51645ECA" w14:textId="77777777" w:rsidR="004159B1" w:rsidRPr="00616564" w:rsidRDefault="004159B1" w:rsidP="004159B1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954167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FAD3FB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410D7CE4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6" w:type="dxa"/>
          </w:tcPr>
          <w:p w14:paraId="62F3235F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431D8F75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11" w:type="dxa"/>
            <w:gridSpan w:val="2"/>
          </w:tcPr>
          <w:p w14:paraId="4D340AD8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6C528E45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1" w:type="dxa"/>
          </w:tcPr>
          <w:p w14:paraId="2E702D41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1A933545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7" w:type="dxa"/>
          </w:tcPr>
          <w:p w14:paraId="2526798B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119915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4" w:type="dxa"/>
          </w:tcPr>
          <w:p w14:paraId="4A27EBCD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63F5379B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8" w:type="dxa"/>
          </w:tcPr>
          <w:p w14:paraId="78BFD81C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497B380A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6" w:type="dxa"/>
          </w:tcPr>
          <w:p w14:paraId="16C7F7A9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4275DAB0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0" w:type="dxa"/>
            <w:vAlign w:val="bottom"/>
          </w:tcPr>
          <w:p w14:paraId="6A6C579D" w14:textId="77777777" w:rsidR="004159B1" w:rsidRPr="00616564" w:rsidRDefault="004159B1" w:rsidP="004159B1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2D17D69C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9" w:type="dxa"/>
          </w:tcPr>
          <w:p w14:paraId="537D4033" w14:textId="77777777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</w:tcPr>
          <w:p w14:paraId="0714C4AA" w14:textId="72E9A146" w:rsidR="004159B1" w:rsidRPr="00616564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D47F2" w:rsidRPr="00616564" w14:paraId="33878AA9" w14:textId="77777777" w:rsidTr="008F1E75">
        <w:trPr>
          <w:cantSplit/>
          <w:tblHeader/>
        </w:trPr>
        <w:tc>
          <w:tcPr>
            <w:tcW w:w="2700" w:type="dxa"/>
          </w:tcPr>
          <w:p w14:paraId="42E6297F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D2B479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623670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7"/>
          </w:tcPr>
          <w:p w14:paraId="692B0C66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D47F2" w:rsidRPr="00616564" w14:paraId="3C92562C" w14:textId="77777777" w:rsidTr="008F1E75">
        <w:trPr>
          <w:cantSplit/>
        </w:trPr>
        <w:tc>
          <w:tcPr>
            <w:tcW w:w="2700" w:type="dxa"/>
          </w:tcPr>
          <w:p w14:paraId="71DF348E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82" w:type="dxa"/>
          </w:tcPr>
          <w:p w14:paraId="1AF03083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B81CE0F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4D47F2" w:rsidRPr="00616564" w:rsidRDefault="004D47F2" w:rsidP="004D47F2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1994FCD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4D47F2" w:rsidRPr="00616564" w:rsidRDefault="004D47F2" w:rsidP="004D47F2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4D47F2" w:rsidRPr="00616564" w:rsidRDefault="004D47F2" w:rsidP="004D47F2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0C373253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4159B1" w:rsidRPr="00616564" w14:paraId="24A5BE3E" w14:textId="77777777" w:rsidTr="005E444E">
        <w:trPr>
          <w:cantSplit/>
        </w:trPr>
        <w:tc>
          <w:tcPr>
            <w:tcW w:w="2700" w:type="dxa"/>
          </w:tcPr>
          <w:p w14:paraId="55009C6A" w14:textId="77777777" w:rsidR="004159B1" w:rsidRPr="00616564" w:rsidRDefault="004159B1" w:rsidP="004159B1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16564">
              <w:rPr>
                <w:rFonts w:ascii="Angsana New" w:hAnsi="Angsana New"/>
                <w:sz w:val="26"/>
                <w:szCs w:val="26"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82" w:type="dxa"/>
          </w:tcPr>
          <w:p w14:paraId="137D84D3" w14:textId="77777777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  <w:gridSpan w:val="2"/>
            <w:vAlign w:val="bottom"/>
          </w:tcPr>
          <w:p w14:paraId="515D3EDC" w14:textId="59EC6D7E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01415E35" w14:textId="48A43827" w:rsidR="004159B1" w:rsidRPr="00616564" w:rsidRDefault="003C4D4D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43C7DA64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6511FE93" w14:textId="47F56D24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7E60474F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4E9C8FD8" w14:textId="3DE967D2" w:rsidR="004159B1" w:rsidRPr="00616564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7472BE8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</w:tcPr>
          <w:p w14:paraId="4D4AF726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FF83C4E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18538EB7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06C4656" w14:textId="5F032FF4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44D33007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14:paraId="74E64DC3" w14:textId="674ADC11" w:rsidR="004159B1" w:rsidRPr="00616564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42422E25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</w:tcPr>
          <w:p w14:paraId="2F7A5195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29880F9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AC98669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7FF12877" w14:textId="7BB85CB5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1AA5411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vAlign w:val="bottom"/>
          </w:tcPr>
          <w:p w14:paraId="5E67ED4F" w14:textId="33C6A8EA" w:rsidR="004159B1" w:rsidRPr="00616564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5407E76F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</w:tcPr>
          <w:p w14:paraId="6D28C413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FF70B61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1616B7E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E467134" w14:textId="33939FAC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F71B699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876FC33" w14:textId="71570E26" w:rsidR="004159B1" w:rsidRPr="00616564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17B60AAB" w14:textId="77777777" w:rsidR="004159B1" w:rsidRPr="00616564" w:rsidRDefault="004159B1" w:rsidP="004159B1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  <w:gridSpan w:val="2"/>
          </w:tcPr>
          <w:p w14:paraId="706E5701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9E6719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1CD58F8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DC4094E" w14:textId="3FE5E6A0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59B1" w:rsidRPr="00616564" w14:paraId="1A4FCE83" w14:textId="77777777" w:rsidTr="005E444E">
        <w:trPr>
          <w:cantSplit/>
        </w:trPr>
        <w:tc>
          <w:tcPr>
            <w:tcW w:w="2700" w:type="dxa"/>
          </w:tcPr>
          <w:p w14:paraId="05802040" w14:textId="77777777" w:rsidR="004159B1" w:rsidRPr="00616564" w:rsidRDefault="004159B1" w:rsidP="004159B1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1F61F4EB" w14:textId="77777777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  <w:gridSpan w:val="2"/>
            <w:vAlign w:val="bottom"/>
          </w:tcPr>
          <w:p w14:paraId="0BFDA1A8" w14:textId="0A3EF365" w:rsidR="004159B1" w:rsidRPr="00961B98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1C2F6C0C" w14:textId="4AF21484" w:rsidR="004159B1" w:rsidRPr="00616564" w:rsidRDefault="003C4D4D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4E6830BB" w14:textId="77777777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0E22667B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8C2296A" w14:textId="62304A2D" w:rsidR="004159B1" w:rsidRPr="00616564" w:rsidRDefault="004107C5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1" w:type="dxa"/>
            <w:vAlign w:val="bottom"/>
          </w:tcPr>
          <w:p w14:paraId="2BBBB235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0C1348D8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AB067E7" w14:textId="5ADE50F2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7" w:type="dxa"/>
            <w:vAlign w:val="bottom"/>
          </w:tcPr>
          <w:p w14:paraId="3C8F0227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555267F6" w14:textId="54862FA6" w:rsidR="004159B1" w:rsidRPr="00616564" w:rsidRDefault="004107C5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204" w:type="dxa"/>
            <w:vAlign w:val="bottom"/>
          </w:tcPr>
          <w:p w14:paraId="556B2162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7E316315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9EC7E5A" w14:textId="47B3266C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208" w:type="dxa"/>
            <w:vAlign w:val="bottom"/>
          </w:tcPr>
          <w:p w14:paraId="50B7FCB0" w14:textId="368515D0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65DC68" w14:textId="6288D021" w:rsidR="004159B1" w:rsidRPr="00616564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196" w:type="dxa"/>
            <w:vAlign w:val="bottom"/>
          </w:tcPr>
          <w:p w14:paraId="07C54DEA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DA36077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74AAC1A" w14:textId="6FB88540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200" w:type="dxa"/>
            <w:vAlign w:val="bottom"/>
          </w:tcPr>
          <w:p w14:paraId="46B92DB9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BE899" w14:textId="5CF6E279" w:rsidR="004159B1" w:rsidRPr="00616564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  <w:vAlign w:val="bottom"/>
          </w:tcPr>
          <w:p w14:paraId="4EB71FFB" w14:textId="77777777" w:rsidR="004159B1" w:rsidRPr="00616564" w:rsidRDefault="004159B1" w:rsidP="004159B1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14:paraId="0AB13015" w14:textId="77777777" w:rsidR="004159B1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252B753" w14:textId="6DDB21EB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4159B1" w:rsidRPr="00616564" w14:paraId="43D9AB6D" w14:textId="77777777" w:rsidTr="008F1E75">
        <w:trPr>
          <w:cantSplit/>
        </w:trPr>
        <w:tc>
          <w:tcPr>
            <w:tcW w:w="2700" w:type="dxa"/>
          </w:tcPr>
          <w:p w14:paraId="02B22586" w14:textId="77777777" w:rsidR="004159B1" w:rsidRPr="00616564" w:rsidRDefault="004159B1" w:rsidP="004159B1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0756466C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3D84E51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2"/>
          </w:tcPr>
          <w:p w14:paraId="3BF442BE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2955E74A" w:rsidR="004159B1" w:rsidRPr="0034358E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4107C5">
              <w:rPr>
                <w:rFonts w:ascii="Angsana New" w:hAnsi="Angsana New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01" w:type="dxa"/>
          </w:tcPr>
          <w:p w14:paraId="40D8CC37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7316B250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7" w:type="dxa"/>
          </w:tcPr>
          <w:p w14:paraId="413EC383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2ED400A2" w:rsidR="004159B1" w:rsidRPr="00616564" w:rsidRDefault="004107C5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(104)</w:t>
            </w:r>
          </w:p>
        </w:tc>
        <w:tc>
          <w:tcPr>
            <w:tcW w:w="204" w:type="dxa"/>
          </w:tcPr>
          <w:p w14:paraId="545BE3CA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2CE242FD" w:rsidR="004159B1" w:rsidRPr="002F6DDA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(104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8" w:type="dxa"/>
          </w:tcPr>
          <w:p w14:paraId="509454B0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3D576628" w:rsidR="004159B1" w:rsidRPr="00616564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1,565</w:t>
            </w:r>
          </w:p>
        </w:tc>
        <w:tc>
          <w:tcPr>
            <w:tcW w:w="196" w:type="dxa"/>
          </w:tcPr>
          <w:p w14:paraId="3EDB7BA3" w14:textId="77777777" w:rsidR="004159B1" w:rsidRPr="00616564" w:rsidRDefault="004159B1" w:rsidP="004159B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79C2FC67" w:rsidR="004159B1" w:rsidRPr="00616564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1,565</w:t>
            </w:r>
          </w:p>
        </w:tc>
        <w:tc>
          <w:tcPr>
            <w:tcW w:w="200" w:type="dxa"/>
          </w:tcPr>
          <w:p w14:paraId="26F063A9" w14:textId="77777777" w:rsidR="004159B1" w:rsidRPr="00616564" w:rsidRDefault="004159B1" w:rsidP="004159B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0A9B" w14:textId="065B22EA" w:rsidR="004159B1" w:rsidRPr="00616564" w:rsidRDefault="00405726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4159B1" w:rsidRPr="00616564" w:rsidRDefault="004159B1" w:rsidP="004159B1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FD561" w14:textId="39629516" w:rsidR="004159B1" w:rsidRPr="00CF73FB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75DF0C10" w14:textId="77777777" w:rsidR="003F5A8F" w:rsidRPr="00616564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616564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616564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616564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1025"/>
        <w:gridCol w:w="236"/>
        <w:gridCol w:w="1033"/>
        <w:gridCol w:w="238"/>
        <w:gridCol w:w="1039"/>
        <w:gridCol w:w="236"/>
        <w:gridCol w:w="1053"/>
      </w:tblGrid>
      <w:tr w:rsidR="00B775DF" w:rsidRPr="00DE782B" w14:paraId="681A03BF" w14:textId="77777777" w:rsidTr="004159B1">
        <w:trPr>
          <w:trHeight w:val="20"/>
        </w:trPr>
        <w:tc>
          <w:tcPr>
            <w:tcW w:w="2361" w:type="pct"/>
          </w:tcPr>
          <w:p w14:paraId="4D4089A6" w14:textId="7A84DD7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46" w:type="pct"/>
            <w:gridSpan w:val="3"/>
          </w:tcPr>
          <w:p w14:paraId="3FED74F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AC91B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</w:tcPr>
          <w:p w14:paraId="5E5E70C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5DF" w:rsidRPr="00DE782B" w14:paraId="48454134" w14:textId="77777777" w:rsidTr="004159B1">
        <w:trPr>
          <w:trHeight w:val="20"/>
        </w:trPr>
        <w:tc>
          <w:tcPr>
            <w:tcW w:w="2361" w:type="pct"/>
          </w:tcPr>
          <w:p w14:paraId="490E94B9" w14:textId="338DA9B1" w:rsidR="005652D4" w:rsidRPr="00DE782B" w:rsidRDefault="004159B1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</w:tcPr>
          <w:p w14:paraId="4F6C4AFB" w14:textId="0C1D636B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08856DD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D428E7" w14:textId="433D792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331DE30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B25C116" w14:textId="4D14928D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226D5E2F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8C2E7D8" w14:textId="0B07C38D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293824" w:rsidRPr="00DE782B" w14:paraId="352AA50C" w14:textId="77777777" w:rsidTr="004159B1">
        <w:trPr>
          <w:trHeight w:val="20"/>
        </w:trPr>
        <w:tc>
          <w:tcPr>
            <w:tcW w:w="2361" w:type="pct"/>
          </w:tcPr>
          <w:p w14:paraId="23E34BC6" w14:textId="77777777" w:rsidR="00293824" w:rsidRPr="00DE782B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9" w:type="pct"/>
            <w:gridSpan w:val="7"/>
          </w:tcPr>
          <w:p w14:paraId="61DEA346" w14:textId="77777777" w:rsidR="00293824" w:rsidRPr="00DE782B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75DF" w:rsidRPr="00CB5126" w14:paraId="2B1894E5" w14:textId="77777777" w:rsidTr="004159B1">
        <w:trPr>
          <w:trHeight w:val="20"/>
        </w:trPr>
        <w:tc>
          <w:tcPr>
            <w:tcW w:w="2361" w:type="pct"/>
          </w:tcPr>
          <w:p w14:paraId="400A976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715FF0C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8A62898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696FF83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0791CA72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7F102BE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A727CB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526585D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159B1" w:rsidRPr="00DE782B" w14:paraId="03B9B6B9" w14:textId="77777777" w:rsidTr="004159B1">
        <w:trPr>
          <w:trHeight w:val="20"/>
        </w:trPr>
        <w:tc>
          <w:tcPr>
            <w:tcW w:w="2361" w:type="pct"/>
          </w:tcPr>
          <w:p w14:paraId="6914D601" w14:textId="77777777" w:rsidR="004159B1" w:rsidRPr="00DE782B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5F62C2C5" w14:textId="4634514E" w:rsidR="004159B1" w:rsidRPr="00991871" w:rsidRDefault="0024158D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802</w:t>
            </w:r>
          </w:p>
        </w:tc>
        <w:tc>
          <w:tcPr>
            <w:tcW w:w="128" w:type="pct"/>
          </w:tcPr>
          <w:p w14:paraId="6AD6FAAC" w14:textId="77777777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545B8308" w14:textId="2D604B16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687</w:t>
            </w:r>
          </w:p>
        </w:tc>
        <w:tc>
          <w:tcPr>
            <w:tcW w:w="129" w:type="pct"/>
          </w:tcPr>
          <w:p w14:paraId="55BEAF22" w14:textId="77777777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F519468" w14:textId="4E246C44" w:rsidR="004159B1" w:rsidRPr="00D85FAF" w:rsidRDefault="0024158D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47B70038" w14:textId="77777777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904526" w14:textId="0661EFFF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4159B1" w:rsidRPr="00DE782B" w14:paraId="6762BEAF" w14:textId="77777777" w:rsidTr="004159B1">
        <w:trPr>
          <w:trHeight w:val="20"/>
        </w:trPr>
        <w:tc>
          <w:tcPr>
            <w:tcW w:w="2361" w:type="pct"/>
          </w:tcPr>
          <w:p w14:paraId="06A38A9D" w14:textId="77777777" w:rsidR="004159B1" w:rsidRPr="006762F3" w:rsidRDefault="004159B1" w:rsidP="0041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57" w:type="pct"/>
          </w:tcPr>
          <w:p w14:paraId="4B094D60" w14:textId="45A7E787" w:rsidR="004159B1" w:rsidRPr="00991871" w:rsidRDefault="0024158D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33</w:t>
            </w:r>
          </w:p>
        </w:tc>
        <w:tc>
          <w:tcPr>
            <w:tcW w:w="128" w:type="pct"/>
          </w:tcPr>
          <w:p w14:paraId="3EEA3963" w14:textId="77777777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3AA858D1" w14:textId="7FCD5037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129" w:type="pct"/>
          </w:tcPr>
          <w:p w14:paraId="67641933" w14:textId="77777777" w:rsidR="004159B1" w:rsidRPr="00DE782B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6279A1D" w14:textId="665A4E7C" w:rsidR="004159B1" w:rsidRPr="00D85FAF" w:rsidRDefault="0024158D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50032F" w14:textId="77777777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096E1D6" w14:textId="2AAFA9B6" w:rsidR="004159B1" w:rsidRPr="00D85FAF" w:rsidRDefault="004159B1" w:rsidP="0041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75DF" w:rsidRPr="00DE782B" w14:paraId="76E68F3B" w14:textId="77777777" w:rsidTr="004159B1">
        <w:trPr>
          <w:trHeight w:val="20"/>
        </w:trPr>
        <w:tc>
          <w:tcPr>
            <w:tcW w:w="2361" w:type="pct"/>
          </w:tcPr>
          <w:p w14:paraId="0013A920" w14:textId="5B9E4D58" w:rsidR="00FA665E" w:rsidRPr="00DE782B" w:rsidRDefault="004159B1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64D7E423" w:rsidR="00FA665E" w:rsidRPr="00991871" w:rsidRDefault="0024158D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835</w:t>
            </w:r>
          </w:p>
        </w:tc>
        <w:tc>
          <w:tcPr>
            <w:tcW w:w="128" w:type="pct"/>
          </w:tcPr>
          <w:p w14:paraId="3094EC7C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0FEF3F36" w:rsidR="00FA665E" w:rsidRPr="008C177D" w:rsidRDefault="004159B1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714</w:t>
            </w:r>
          </w:p>
        </w:tc>
        <w:tc>
          <w:tcPr>
            <w:tcW w:w="129" w:type="pct"/>
          </w:tcPr>
          <w:p w14:paraId="4B6E0C35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64C36C31" w:rsidR="00FA665E" w:rsidRPr="00CF3217" w:rsidRDefault="0024158D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724049B1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4645691D" w:rsidR="00FA665E" w:rsidRPr="00DE782B" w:rsidRDefault="004159B1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B775DF" w:rsidRPr="00AB5C0F" w14:paraId="492441F2" w14:textId="77777777" w:rsidTr="004159B1">
        <w:trPr>
          <w:trHeight w:val="20"/>
        </w:trPr>
        <w:tc>
          <w:tcPr>
            <w:tcW w:w="2361" w:type="pct"/>
          </w:tcPr>
          <w:p w14:paraId="0611CC5D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73D9BE0F" w14:textId="77777777" w:rsidR="00293824" w:rsidRPr="00991871" w:rsidRDefault="00293824" w:rsidP="00991D49">
            <w:pPr>
              <w:pStyle w:val="block"/>
              <w:tabs>
                <w:tab w:val="decimal" w:pos="753"/>
              </w:tabs>
              <w:spacing w:after="0"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35D4116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B969161" w14:textId="77777777" w:rsidR="00293824" w:rsidRPr="00AB5C0F" w:rsidRDefault="00293824" w:rsidP="00991D49">
            <w:pPr>
              <w:pStyle w:val="block"/>
              <w:tabs>
                <w:tab w:val="decimal" w:pos="777"/>
              </w:tabs>
              <w:spacing w:after="0"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A540C68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56CC747" w14:textId="77777777" w:rsidR="00293824" w:rsidRPr="00AB5C0F" w:rsidRDefault="00293824" w:rsidP="00991D49">
            <w:pPr>
              <w:pStyle w:val="block"/>
              <w:tabs>
                <w:tab w:val="decimal" w:pos="672"/>
              </w:tabs>
              <w:spacing w:after="0"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925ABF0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541D20F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75DF" w:rsidRPr="00CB5126" w14:paraId="2F713390" w14:textId="77777777" w:rsidTr="004159B1">
        <w:trPr>
          <w:trHeight w:val="20"/>
        </w:trPr>
        <w:tc>
          <w:tcPr>
            <w:tcW w:w="2361" w:type="pct"/>
          </w:tcPr>
          <w:p w14:paraId="0F02B91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57" w:type="pct"/>
          </w:tcPr>
          <w:p w14:paraId="768412A1" w14:textId="77777777" w:rsidR="00293824" w:rsidRPr="00991871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CB91D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73A5C4FB" w14:textId="77777777" w:rsidR="00293824" w:rsidRPr="00CB5126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3982CB0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B33FC7" w14:textId="77777777" w:rsidR="00293824" w:rsidRPr="00CB5126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2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A2A1A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61FDD1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B13A6" w:rsidRPr="00DE782B" w14:paraId="7E786188" w14:textId="77777777" w:rsidTr="004159B1">
        <w:trPr>
          <w:trHeight w:val="20"/>
        </w:trPr>
        <w:tc>
          <w:tcPr>
            <w:tcW w:w="2361" w:type="pct"/>
          </w:tcPr>
          <w:p w14:paraId="24D3F959" w14:textId="77777777" w:rsidR="001B13A6" w:rsidRPr="00DE782B" w:rsidRDefault="001B13A6" w:rsidP="001B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7311A398" w14:textId="7E50F8F0" w:rsidR="001B13A6" w:rsidRPr="00991871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678</w:t>
            </w:r>
          </w:p>
        </w:tc>
        <w:tc>
          <w:tcPr>
            <w:tcW w:w="128" w:type="pct"/>
          </w:tcPr>
          <w:p w14:paraId="06BDFD60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41AE08CB" w14:textId="1C4BEBFE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129" w:type="pct"/>
          </w:tcPr>
          <w:p w14:paraId="4C942112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C59AC2" w14:textId="01F580F5" w:rsidR="001B13A6" w:rsidRPr="00DE782B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CCF01E8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88FDAC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3A6" w:rsidRPr="00DE782B" w14:paraId="7D3B1E66" w14:textId="77777777" w:rsidTr="004159B1">
        <w:trPr>
          <w:trHeight w:val="20"/>
        </w:trPr>
        <w:tc>
          <w:tcPr>
            <w:tcW w:w="2361" w:type="pct"/>
          </w:tcPr>
          <w:p w14:paraId="13B526F6" w14:textId="691971E1" w:rsidR="001B13A6" w:rsidRPr="006762F3" w:rsidRDefault="001B13A6" w:rsidP="001B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7A4654A" w14:textId="7E6FF787" w:rsidR="001B13A6" w:rsidRPr="00991871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(235)</w:t>
            </w:r>
          </w:p>
        </w:tc>
        <w:tc>
          <w:tcPr>
            <w:tcW w:w="128" w:type="pct"/>
          </w:tcPr>
          <w:p w14:paraId="68CE8B04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6B80F10" w14:textId="71063C85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(73)</w:t>
            </w:r>
          </w:p>
        </w:tc>
        <w:tc>
          <w:tcPr>
            <w:tcW w:w="129" w:type="pct"/>
          </w:tcPr>
          <w:p w14:paraId="6E26C741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0B6FEC6" w14:textId="4260F1AC" w:rsidR="001B13A6" w:rsidRPr="00DE782B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58DD00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23387E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3A6" w:rsidRPr="00DE782B" w14:paraId="220115F9" w14:textId="77777777" w:rsidTr="004159B1">
        <w:trPr>
          <w:trHeight w:val="20"/>
        </w:trPr>
        <w:tc>
          <w:tcPr>
            <w:tcW w:w="2361" w:type="pct"/>
          </w:tcPr>
          <w:p w14:paraId="600A2D15" w14:textId="543902AD" w:rsidR="001B13A6" w:rsidRPr="00DE782B" w:rsidRDefault="001B13A6" w:rsidP="001B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1A39B680" w:rsidR="001B13A6" w:rsidRPr="00991871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443</w:t>
            </w:r>
          </w:p>
        </w:tc>
        <w:tc>
          <w:tcPr>
            <w:tcW w:w="128" w:type="pct"/>
          </w:tcPr>
          <w:p w14:paraId="5101229B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73774AB0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1,194</w:t>
            </w:r>
          </w:p>
        </w:tc>
        <w:tc>
          <w:tcPr>
            <w:tcW w:w="129" w:type="pct"/>
          </w:tcPr>
          <w:p w14:paraId="2148B7C0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196EDC8A" w:rsidR="001B13A6" w:rsidRPr="00991D49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09504D" w14:textId="77777777" w:rsidR="001B13A6" w:rsidRPr="00CF3217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77777777" w:rsidR="001B13A6" w:rsidRPr="008C177D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1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B13A6" w:rsidRPr="00DE782B" w14:paraId="0B72819E" w14:textId="77777777" w:rsidTr="004159B1">
        <w:trPr>
          <w:trHeight w:val="20"/>
        </w:trPr>
        <w:tc>
          <w:tcPr>
            <w:tcW w:w="2361" w:type="pct"/>
          </w:tcPr>
          <w:p w14:paraId="1EB4ADF2" w14:textId="77777777" w:rsidR="001B13A6" w:rsidRPr="00DE782B" w:rsidRDefault="001B13A6" w:rsidP="001B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7EAB0541" w:rsidR="001B13A6" w:rsidRPr="00991871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1,278</w:t>
            </w:r>
          </w:p>
        </w:tc>
        <w:tc>
          <w:tcPr>
            <w:tcW w:w="128" w:type="pct"/>
          </w:tcPr>
          <w:p w14:paraId="54E4C9D3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3E13F19F" w:rsidR="001B13A6" w:rsidRPr="008C177D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1,908</w:t>
            </w:r>
          </w:p>
        </w:tc>
        <w:tc>
          <w:tcPr>
            <w:tcW w:w="129" w:type="pct"/>
          </w:tcPr>
          <w:p w14:paraId="1C714D30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270EBE90" w:rsidR="001B13A6" w:rsidRPr="00CF3217" w:rsidRDefault="0024158D" w:rsidP="00241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54DC16FD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D0B2A2" w14:textId="77777777" w:rsidR="00331B95" w:rsidRPr="00616564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616564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616564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AB5C0F" w:rsidRPr="00616564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26A530F3" w:rsidR="00241D33" w:rsidRPr="00616564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6165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1B13A6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102F2" w:rsidRPr="006102F2">
        <w:rPr>
          <w:rFonts w:asciiTheme="majorBidi" w:hAnsiTheme="majorBidi" w:cstheme="majorBidi" w:hint="cs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1B13A6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1B13A6"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1B13A6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สาม</w:t>
      </w:r>
      <w:r w:rsidR="0007252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1B13A6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0725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76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2162"/>
        <w:gridCol w:w="808"/>
        <w:gridCol w:w="633"/>
        <w:gridCol w:w="198"/>
        <w:gridCol w:w="623"/>
        <w:gridCol w:w="8"/>
        <w:gridCol w:w="180"/>
        <w:gridCol w:w="654"/>
        <w:gridCol w:w="178"/>
        <w:gridCol w:w="660"/>
        <w:gridCol w:w="178"/>
        <w:gridCol w:w="657"/>
        <w:gridCol w:w="6"/>
        <w:gridCol w:w="175"/>
        <w:gridCol w:w="6"/>
        <w:gridCol w:w="659"/>
        <w:gridCol w:w="7"/>
        <w:gridCol w:w="200"/>
        <w:gridCol w:w="7"/>
        <w:gridCol w:w="644"/>
        <w:gridCol w:w="207"/>
        <w:gridCol w:w="665"/>
        <w:gridCol w:w="9"/>
        <w:gridCol w:w="169"/>
        <w:gridCol w:w="9"/>
        <w:gridCol w:w="652"/>
        <w:gridCol w:w="207"/>
        <w:gridCol w:w="675"/>
        <w:gridCol w:w="178"/>
        <w:gridCol w:w="632"/>
        <w:gridCol w:w="178"/>
        <w:gridCol w:w="650"/>
      </w:tblGrid>
      <w:tr w:rsidR="00A10C88" w:rsidRPr="00616564" w14:paraId="4AEFCF0F" w14:textId="77777777" w:rsidTr="008D0184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5B725139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4BA2D285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07317DA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1A66D06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554C5F8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vAlign w:val="bottom"/>
          </w:tcPr>
          <w:p w14:paraId="503BA5CA" w14:textId="168A54C7" w:rsidR="00A10C88" w:rsidRPr="00A10C88" w:rsidRDefault="00A10C88" w:rsidP="008F1E7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1B54296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1"/>
          </w:tcPr>
          <w:p w14:paraId="091021DD" w14:textId="767807D7" w:rsidR="00A10C88" w:rsidRPr="00A10C88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10C88" w:rsidRPr="00616564" w14:paraId="68BE8A4A" w14:textId="77777777" w:rsidTr="008D0184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21158E51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53017C7C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B1190B0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2" w:type="dxa"/>
            <w:gridSpan w:val="4"/>
            <w:vAlign w:val="bottom"/>
          </w:tcPr>
          <w:p w14:paraId="56AEFE5C" w14:textId="3FDF9F7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เจ้าของ</w:t>
            </w:r>
          </w:p>
        </w:tc>
        <w:tc>
          <w:tcPr>
            <w:tcW w:w="180" w:type="dxa"/>
            <w:vAlign w:val="bottom"/>
          </w:tcPr>
          <w:p w14:paraId="126104FD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2F09112A" w14:textId="77777777" w:rsidR="00A10C88" w:rsidRPr="00616564" w:rsidRDefault="00A10C88" w:rsidP="008F1E7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vAlign w:val="bottom"/>
          </w:tcPr>
          <w:p w14:paraId="12D30CEF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0" w:type="dxa"/>
            <w:gridSpan w:val="6"/>
            <w:tcBorders>
              <w:top w:val="single" w:sz="4" w:space="0" w:color="auto"/>
            </w:tcBorders>
          </w:tcPr>
          <w:p w14:paraId="39977427" w14:textId="1E62B6A6" w:rsidR="00A10C88" w:rsidRPr="00616564" w:rsidRDefault="00A10C88" w:rsidP="008F1E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8A77FB" w14:textId="024FE1DA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</w:tcPr>
          <w:p w14:paraId="2E938376" w14:textId="722BACA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</w:tcBorders>
            <w:vAlign w:val="bottom"/>
          </w:tcPr>
          <w:p w14:paraId="45A3F9ED" w14:textId="123C4E4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</w:tcBorders>
            <w:vAlign w:val="bottom"/>
          </w:tcPr>
          <w:p w14:paraId="1D06EA74" w14:textId="0AB32AA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4"/>
                <w:szCs w:val="24"/>
              </w:rPr>
              <w:t>-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</w:tcBorders>
            <w:vAlign w:val="bottom"/>
          </w:tcPr>
          <w:p w14:paraId="2D5D20C2" w14:textId="77777777" w:rsidR="00A10C88" w:rsidRPr="00616564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1B13A6" w:rsidRPr="00616564" w14:paraId="1643AB34" w14:textId="77777777" w:rsidTr="008D0184">
        <w:trPr>
          <w:cantSplit/>
          <w:trHeight w:val="343"/>
          <w:tblHeader/>
        </w:trPr>
        <w:tc>
          <w:tcPr>
            <w:tcW w:w="1887" w:type="dxa"/>
          </w:tcPr>
          <w:p w14:paraId="70CC3496" w14:textId="77777777" w:rsidR="001B13A6" w:rsidRPr="00616564" w:rsidRDefault="001B13A6" w:rsidP="001B13A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650A5A6C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93BCBDB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6087C9A" w14:textId="36A77E6A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8" w:type="dxa"/>
            <w:vAlign w:val="bottom"/>
          </w:tcPr>
          <w:p w14:paraId="6EA11D4C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5EDE864" w14:textId="49BB7BDE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8" w:type="dxa"/>
            <w:gridSpan w:val="2"/>
            <w:vAlign w:val="bottom"/>
          </w:tcPr>
          <w:p w14:paraId="02F920DE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2A6EA4A4" w14:textId="2964BE5C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1AEDFB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CC8C8BE" w14:textId="070B06E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DC9FE7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1CFCBF83" w14:textId="68F0C113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1" w:type="dxa"/>
            <w:gridSpan w:val="2"/>
            <w:vAlign w:val="bottom"/>
          </w:tcPr>
          <w:p w14:paraId="153E34F4" w14:textId="12AA2A03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2A3724A" w14:textId="676BA4F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  <w:gridSpan w:val="2"/>
          </w:tcPr>
          <w:p w14:paraId="30B3BA10" w14:textId="2B29836B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14:paraId="6933BBBF" w14:textId="19D99682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7" w:type="dxa"/>
            <w:vAlign w:val="bottom"/>
          </w:tcPr>
          <w:p w14:paraId="00B6882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591D3A5" w14:textId="166F44FF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767169D5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77F616B9" w14:textId="50ABBA2F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7" w:type="dxa"/>
            <w:vAlign w:val="bottom"/>
          </w:tcPr>
          <w:p w14:paraId="36D2AB4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4B015DD7" w14:textId="4AF2BA79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E79F0E7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771B81B1" w14:textId="5AAAEFB9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54B50D8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  <w:vAlign w:val="bottom"/>
          </w:tcPr>
          <w:p w14:paraId="65695DE3" w14:textId="6221D9E1" w:rsidR="001B13A6" w:rsidRPr="00616564" w:rsidRDefault="001B13A6" w:rsidP="00B705BA">
            <w:pPr>
              <w:tabs>
                <w:tab w:val="clear" w:pos="227"/>
                <w:tab w:val="left" w:pos="111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1B13A6" w:rsidRPr="00616564" w14:paraId="79388287" w14:textId="77777777" w:rsidTr="009D74D3">
        <w:trPr>
          <w:cantSplit/>
          <w:trHeight w:val="343"/>
          <w:tblHeader/>
        </w:trPr>
        <w:tc>
          <w:tcPr>
            <w:tcW w:w="1887" w:type="dxa"/>
          </w:tcPr>
          <w:p w14:paraId="3D0BA649" w14:textId="77777777" w:rsidR="001B13A6" w:rsidRPr="00616564" w:rsidRDefault="001B13A6" w:rsidP="001B13A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02F7016F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FEBAAB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3F4C0691" w14:textId="690EA6C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8" w:type="dxa"/>
          </w:tcPr>
          <w:p w14:paraId="62A4CE5A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678D3F30" w14:textId="019CB81D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8" w:type="dxa"/>
            <w:gridSpan w:val="2"/>
            <w:vAlign w:val="bottom"/>
          </w:tcPr>
          <w:p w14:paraId="30BE153E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0741A838" w14:textId="2ED11680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7CDF24C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</w:tcPr>
          <w:p w14:paraId="1792446E" w14:textId="3DA04872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6157DF8A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</w:tcPr>
          <w:p w14:paraId="23959FAA" w14:textId="7026405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1" w:type="dxa"/>
            <w:gridSpan w:val="2"/>
          </w:tcPr>
          <w:p w14:paraId="361B2C9A" w14:textId="00BA3965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409987AC" w14:textId="588506E2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7" w:type="dxa"/>
            <w:gridSpan w:val="2"/>
          </w:tcPr>
          <w:p w14:paraId="6228F700" w14:textId="03647999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03279817" w14:textId="0B693E5D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7" w:type="dxa"/>
          </w:tcPr>
          <w:p w14:paraId="21024D80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</w:tcPr>
          <w:p w14:paraId="7063E23E" w14:textId="534F3626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gridSpan w:val="2"/>
            <w:vAlign w:val="bottom"/>
          </w:tcPr>
          <w:p w14:paraId="42EB64F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5B8CA501" w14:textId="5F9D67E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7" w:type="dxa"/>
          </w:tcPr>
          <w:p w14:paraId="3DA2F254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2F3747A0" w14:textId="29006F26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76C3870F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462144A8" w14:textId="7D3C80C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0553C4C4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</w:tcPr>
          <w:p w14:paraId="79B03D9C" w14:textId="583311E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D0184" w:rsidRPr="00616564" w14:paraId="15A02D1F" w14:textId="77777777" w:rsidTr="008D0184">
        <w:trPr>
          <w:cantSplit/>
          <w:trHeight w:val="80"/>
          <w:tblHeader/>
        </w:trPr>
        <w:tc>
          <w:tcPr>
            <w:tcW w:w="1887" w:type="dxa"/>
          </w:tcPr>
          <w:p w14:paraId="07F474CD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48318469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2EB182D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6AF64681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BA420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262" w:type="dxa"/>
            <w:gridSpan w:val="25"/>
          </w:tcPr>
          <w:p w14:paraId="44D40A69" w14:textId="2C455687" w:rsidR="008D0184" w:rsidRPr="008F1E7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(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ล้านบาท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)</w:t>
            </w:r>
          </w:p>
        </w:tc>
      </w:tr>
      <w:tr w:rsidR="008D0184" w:rsidRPr="00616564" w14:paraId="22551849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0605F6D7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2" w:type="dxa"/>
          </w:tcPr>
          <w:p w14:paraId="2DDB4670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8" w:type="dxa"/>
          </w:tcPr>
          <w:p w14:paraId="5029F03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3" w:type="dxa"/>
          </w:tcPr>
          <w:p w14:paraId="73F1F474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</w:tcPr>
          <w:p w14:paraId="243BEAF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23" w:type="dxa"/>
          </w:tcPr>
          <w:p w14:paraId="29B2FEFF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8" w:type="dxa"/>
            <w:gridSpan w:val="2"/>
          </w:tcPr>
          <w:p w14:paraId="52ED459E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4" w:type="dxa"/>
          </w:tcPr>
          <w:p w14:paraId="73949516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26287344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0" w:type="dxa"/>
          </w:tcPr>
          <w:p w14:paraId="78DABE5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458F5A8B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7" w:type="dxa"/>
          </w:tcPr>
          <w:p w14:paraId="7B4ECE5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6B85FCF7" w14:textId="794C3309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61D65318" w14:textId="07192AA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7AC5B446" w14:textId="35086F20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0DA1CE27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</w:tcPr>
          <w:p w14:paraId="136E773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</w:tcPr>
          <w:p w14:paraId="0FE0A35F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7E828F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0774638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" w:type="dxa"/>
          </w:tcPr>
          <w:p w14:paraId="5ACDB3A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75" w:type="dxa"/>
          </w:tcPr>
          <w:p w14:paraId="2072CBD1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6F01CDD7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32" w:type="dxa"/>
          </w:tcPr>
          <w:p w14:paraId="3342A4CC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1EB8EAF9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0" w:type="dxa"/>
          </w:tcPr>
          <w:p w14:paraId="371B0329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0184" w:rsidRPr="00616564" w14:paraId="1BFA885A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35915A93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62" w:type="dxa"/>
          </w:tcPr>
          <w:p w14:paraId="244C79C5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4E82F2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7A664BBA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17406D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1B386CDC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5EB4F13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5E9694C9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B9A3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359C7B28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1B8C9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7B35E748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42D063CC" w14:textId="194EB30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EFCA1EC" w14:textId="0E4687B2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4F2D784F" w14:textId="3D1384D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1E6D532E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31CD57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</w:tcPr>
          <w:p w14:paraId="64351FB3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50DF31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33383C2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" w:type="dxa"/>
          </w:tcPr>
          <w:p w14:paraId="4A52917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5CA3D3A7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FBA1CF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377B4A82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E61B92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</w:tcPr>
          <w:p w14:paraId="09BC6850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4CEC" w:rsidRPr="00616564" w14:paraId="14027701" w14:textId="77777777" w:rsidTr="00C76AFD">
        <w:trPr>
          <w:cantSplit/>
          <w:trHeight w:val="108"/>
        </w:trPr>
        <w:tc>
          <w:tcPr>
            <w:tcW w:w="1887" w:type="dxa"/>
          </w:tcPr>
          <w:p w14:paraId="754D9C84" w14:textId="77777777" w:rsidR="00624CEC" w:rsidRPr="00616564" w:rsidRDefault="00624CEC" w:rsidP="00624CEC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62" w:type="dxa"/>
          </w:tcPr>
          <w:p w14:paraId="3D7A5A28" w14:textId="77777777" w:rsidR="00624CEC" w:rsidRPr="00616564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08" w:type="dxa"/>
            <w:vAlign w:val="bottom"/>
          </w:tcPr>
          <w:p w14:paraId="19E18115" w14:textId="1AD4A64D" w:rsidR="00624CEC" w:rsidRPr="00616564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7B21C037" w14:textId="7E603ED2" w:rsidR="00624CEC" w:rsidRPr="00616564" w:rsidRDefault="0090175F" w:rsidP="00624CEC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58D80A05" w14:textId="67527640" w:rsidR="00624CEC" w:rsidRPr="00616564" w:rsidRDefault="00624CEC" w:rsidP="00624C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73054E62" w14:textId="77777777" w:rsidR="00624CEC" w:rsidRPr="00616564" w:rsidRDefault="00624CEC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2D9D0D60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7D16D471" w14:textId="0FED701B" w:rsidR="00624CEC" w:rsidRPr="0028601D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835</w:t>
            </w:r>
          </w:p>
        </w:tc>
        <w:tc>
          <w:tcPr>
            <w:tcW w:w="178" w:type="dxa"/>
            <w:vAlign w:val="bottom"/>
          </w:tcPr>
          <w:p w14:paraId="6FE0F892" w14:textId="77777777" w:rsidR="00624CEC" w:rsidRPr="00616564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07A580D1" w14:textId="77777777" w:rsidR="00624CEC" w:rsidRPr="00B721E0" w:rsidRDefault="00624CEC" w:rsidP="00624CEC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CED41" w14:textId="734B8925" w:rsidR="00624CEC" w:rsidRPr="00616564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78" w:type="dxa"/>
          </w:tcPr>
          <w:p w14:paraId="429BF82C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073B4FA5" w14:textId="77777777" w:rsidR="00624CEC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9316347" w14:textId="096B139C" w:rsidR="00624CEC" w:rsidRPr="00A10C88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81" w:type="dxa"/>
            <w:gridSpan w:val="2"/>
            <w:vAlign w:val="bottom"/>
          </w:tcPr>
          <w:p w14:paraId="1779B6DB" w14:textId="5DF69EA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3CBB4BC2" w14:textId="77777777" w:rsidR="00624CEC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1B829E" w14:textId="78561EA6" w:rsidR="00624CEC" w:rsidRPr="00616564" w:rsidRDefault="00624CEC" w:rsidP="00624CEC">
            <w:pPr>
              <w:tabs>
                <w:tab w:val="clear" w:pos="454"/>
                <w:tab w:val="left" w:pos="514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  <w:gridSpan w:val="2"/>
            <w:vAlign w:val="bottom"/>
          </w:tcPr>
          <w:p w14:paraId="1916A5F7" w14:textId="14B4A49A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4E9B5EC" w14:textId="65C21913" w:rsidR="00624CEC" w:rsidRPr="00616564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4F4D342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F59717B" w14:textId="77777777" w:rsidR="00624CEC" w:rsidRPr="00E429BA" w:rsidRDefault="00624CEC" w:rsidP="00624CEC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56341BE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73356510" w14:textId="77777777" w:rsidR="00624CEC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BDDE97F" w14:textId="6273179D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</w:tcPr>
          <w:p w14:paraId="5B536DF3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2A6DB948" w14:textId="77777777" w:rsidR="00624CEC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ADE1B0" w14:textId="4E69CBE2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78" w:type="dxa"/>
            <w:vAlign w:val="bottom"/>
          </w:tcPr>
          <w:p w14:paraId="6BB7F1AE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3E19E172" w14:textId="77777777" w:rsidR="00624CEC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0ABF8AC3" w14:textId="01EAAB5C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3B19B4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6461457" w14:textId="77777777" w:rsidR="00624CEC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0355F772" w14:textId="1D4B9CC5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910" w:rsidRPr="00616564" w14:paraId="1F29832A" w14:textId="77777777" w:rsidTr="00C76AFD">
        <w:trPr>
          <w:cantSplit/>
          <w:trHeight w:val="108"/>
        </w:trPr>
        <w:tc>
          <w:tcPr>
            <w:tcW w:w="1887" w:type="dxa"/>
          </w:tcPr>
          <w:p w14:paraId="51F3E0C8" w14:textId="77777777" w:rsidR="00BA0910" w:rsidRPr="00616564" w:rsidRDefault="00BA0910" w:rsidP="00624CEC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2" w:type="dxa"/>
          </w:tcPr>
          <w:p w14:paraId="140326E2" w14:textId="77777777" w:rsidR="00BA0910" w:rsidRPr="00616564" w:rsidRDefault="00BA0910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7F777DA" w14:textId="77777777" w:rsidR="00BA0910" w:rsidRPr="00616564" w:rsidRDefault="00BA0910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4BBDD889" w14:textId="77777777" w:rsidR="00BA0910" w:rsidRDefault="00BA0910" w:rsidP="00624CEC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D28E0A7" w14:textId="77777777" w:rsidR="00BA0910" w:rsidRPr="00616564" w:rsidRDefault="00BA0910" w:rsidP="00624CE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3F3B30" w14:textId="77777777" w:rsidR="00BA0910" w:rsidRPr="00616564" w:rsidRDefault="00BA0910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78CE7614" w14:textId="77777777" w:rsidR="00BA0910" w:rsidRPr="00616564" w:rsidRDefault="00BA0910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2394CEB6" w14:textId="77777777" w:rsidR="00BA0910" w:rsidRDefault="00BA0910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CACFE5" w14:textId="77777777" w:rsidR="00BA0910" w:rsidRPr="00616564" w:rsidRDefault="00BA0910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5964B5F" w14:textId="77777777" w:rsidR="00BA0910" w:rsidRPr="00B721E0" w:rsidRDefault="00BA0910" w:rsidP="00624CEC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6AC8" w14:textId="77777777" w:rsidR="00BA0910" w:rsidRPr="00616564" w:rsidRDefault="00BA0910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29CB4A62" w14:textId="77777777" w:rsidR="00BA0910" w:rsidRDefault="00BA0910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6F14F44" w14:textId="77777777" w:rsidR="00BA0910" w:rsidRPr="00616564" w:rsidRDefault="00BA0910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227AD05A" w14:textId="77777777" w:rsidR="00BA0910" w:rsidRDefault="00BA0910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5C97CEDB" w14:textId="77777777" w:rsidR="00BA0910" w:rsidRPr="00616564" w:rsidRDefault="00BA0910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46E7904F" w14:textId="77777777" w:rsidR="00BA0910" w:rsidRPr="00E429BA" w:rsidRDefault="00BA0910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3C97FDFE" w14:textId="77777777" w:rsidR="00BA0910" w:rsidRPr="00616564" w:rsidRDefault="00BA0910" w:rsidP="00624CEC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2DF7C434" w14:textId="77777777" w:rsidR="00BA0910" w:rsidRPr="00E429BA" w:rsidRDefault="00BA0910" w:rsidP="00624CEC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52ECAF2" w14:textId="77777777" w:rsidR="00BA0910" w:rsidRPr="00E34F18" w:rsidRDefault="00BA0910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F2C6767" w14:textId="77777777" w:rsidR="00BA0910" w:rsidRDefault="00BA0910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2587AAD1" w14:textId="77777777" w:rsidR="00BA0910" w:rsidRPr="00E34F18" w:rsidRDefault="00BA0910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60B0E9F1" w14:textId="77777777" w:rsidR="00BA0910" w:rsidRDefault="00BA0910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E0BB078" w14:textId="77777777" w:rsidR="00BA0910" w:rsidRPr="00E34F18" w:rsidRDefault="00BA0910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217DD758" w14:textId="77777777" w:rsidR="00BA0910" w:rsidRDefault="00BA0910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BB063C" w14:textId="77777777" w:rsidR="00BA0910" w:rsidRPr="00E34F18" w:rsidRDefault="00BA0910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8EB1FA2" w14:textId="77777777" w:rsidR="00BA0910" w:rsidRDefault="00BA0910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4CEC" w:rsidRPr="00616564" w14:paraId="5B37CCF3" w14:textId="77777777" w:rsidTr="00C76AFD">
        <w:trPr>
          <w:cantSplit/>
          <w:trHeight w:val="108"/>
        </w:trPr>
        <w:tc>
          <w:tcPr>
            <w:tcW w:w="1887" w:type="dxa"/>
            <w:vAlign w:val="bottom"/>
          </w:tcPr>
          <w:p w14:paraId="3D9C29BF" w14:textId="77777777" w:rsidR="00624CEC" w:rsidRPr="00616564" w:rsidRDefault="00624CEC" w:rsidP="00624CEC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62" w:type="dxa"/>
          </w:tcPr>
          <w:p w14:paraId="2AFA49B2" w14:textId="77777777" w:rsidR="00624CEC" w:rsidRPr="00616564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A0C2D" w14:textId="77777777" w:rsidR="00624CEC" w:rsidRPr="00616564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3E2045F" w14:textId="79DBBAFE" w:rsidR="00624CEC" w:rsidRPr="00616564" w:rsidRDefault="00624CEC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CE8B2D" w14:textId="77777777" w:rsidR="00624CEC" w:rsidRPr="00616564" w:rsidRDefault="00624CEC" w:rsidP="00624CEC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2EBE0EF2" w14:textId="77777777" w:rsidR="00624CEC" w:rsidRPr="00616564" w:rsidRDefault="00624CEC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C502C56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AC1B197" w14:textId="77777777" w:rsidR="00624CEC" w:rsidRPr="0028601D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C6B93C" w14:textId="77777777" w:rsidR="00624CEC" w:rsidRPr="00616564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9BD024B" w14:textId="77777777" w:rsidR="00624CEC" w:rsidRPr="00616564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0E589D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D2FB8F5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484D0ED" w14:textId="56BA893C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F76361F" w14:textId="3368BF6F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30DECBD" w14:textId="40BA597A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83FBAF2" w14:textId="77777777" w:rsidR="00624CEC" w:rsidRPr="00616564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5FF396CD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EED1BDA" w14:textId="77777777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9524AD2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50D1ED9" w14:textId="77777777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53654C63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70305ED5" w14:textId="77777777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B30EAA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124637D9" w14:textId="77777777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AD93A21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A97C39A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CEC" w:rsidRPr="00616564" w14:paraId="4C1DF83F" w14:textId="77777777" w:rsidTr="00C76AFD">
        <w:trPr>
          <w:cantSplit/>
          <w:trHeight w:val="108"/>
        </w:trPr>
        <w:tc>
          <w:tcPr>
            <w:tcW w:w="1887" w:type="dxa"/>
          </w:tcPr>
          <w:p w14:paraId="06BE7699" w14:textId="7AEB4FAC" w:rsidR="00624CEC" w:rsidRPr="00616564" w:rsidRDefault="00624CEC" w:rsidP="00624CEC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จีจีซี เคทิส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</w: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ไบโออินดัสเทรียล จำกัด</w:t>
            </w:r>
          </w:p>
        </w:tc>
        <w:tc>
          <w:tcPr>
            <w:tcW w:w="2162" w:type="dxa"/>
          </w:tcPr>
          <w:p w14:paraId="53D889C6" w14:textId="77777777" w:rsidR="00624CEC" w:rsidRPr="00616564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08" w:type="dxa"/>
            <w:vAlign w:val="bottom"/>
          </w:tcPr>
          <w:p w14:paraId="352A41A1" w14:textId="1F3E7AD9" w:rsidR="00624CEC" w:rsidRPr="00616564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31248904" w14:textId="1B5471A2" w:rsidR="00624CEC" w:rsidRPr="00616564" w:rsidRDefault="0090175F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61A93BE3" w14:textId="77777777" w:rsidR="00624CEC" w:rsidRPr="00616564" w:rsidRDefault="00624CEC" w:rsidP="00624CEC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6B60B6" w14:textId="77777777" w:rsidR="00624CEC" w:rsidRPr="00616564" w:rsidRDefault="00624CEC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1669F984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A95F6CB" w14:textId="24F3174E" w:rsidR="00624CEC" w:rsidRPr="0028601D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443</w:t>
            </w:r>
          </w:p>
        </w:tc>
        <w:tc>
          <w:tcPr>
            <w:tcW w:w="178" w:type="dxa"/>
            <w:vAlign w:val="bottom"/>
          </w:tcPr>
          <w:p w14:paraId="6629D2A3" w14:textId="77777777" w:rsidR="00624CEC" w:rsidRPr="00616564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100EDEBF" w14:textId="77777777" w:rsidR="00624CEC" w:rsidRPr="00B721E0" w:rsidRDefault="00624CEC" w:rsidP="00624CEC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82B205" w14:textId="2584048E" w:rsidR="00624CEC" w:rsidRPr="00616564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178" w:type="dxa"/>
          </w:tcPr>
          <w:p w14:paraId="41AF51BC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BDBF0A8" w14:textId="77777777" w:rsidR="00624CEC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7703A86" w14:textId="6FAC4494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44FD2FA0" w14:textId="3AD77A01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</w:tcPr>
          <w:p w14:paraId="33FC7FBE" w14:textId="77777777" w:rsidR="00624CEC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DC336CF" w14:textId="78BD629A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gridSpan w:val="2"/>
            <w:vAlign w:val="bottom"/>
          </w:tcPr>
          <w:p w14:paraId="49F45EDB" w14:textId="611735B4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vAlign w:val="bottom"/>
          </w:tcPr>
          <w:p w14:paraId="3EE7C6E8" w14:textId="6248ED0E" w:rsidR="00624CEC" w:rsidRPr="00616564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5CC699D5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4A085B44" w14:textId="77777777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A22635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14:paraId="745DC52A" w14:textId="77777777" w:rsidR="00624CEC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A08551" w14:textId="4C61C203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79272188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1F6073" w14:textId="77777777" w:rsidR="00624CEC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D3E4595" w14:textId="21C40E1F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00439E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2BC8CD7" w14:textId="77777777" w:rsidR="00624CEC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6A2EB9D2" w14:textId="3673D239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D9B9AB0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B82A065" w14:textId="77777777" w:rsidR="00624CEC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758A0CE7" w14:textId="3F2C8F4F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4CEC" w:rsidRPr="00616564" w14:paraId="7BE89200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34C96C51" w14:textId="77777777" w:rsidR="00624CEC" w:rsidRPr="00616564" w:rsidRDefault="00624CEC" w:rsidP="00624CEC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62" w:type="dxa"/>
          </w:tcPr>
          <w:p w14:paraId="2E4D3AB1" w14:textId="77777777" w:rsidR="00624CEC" w:rsidRPr="00616564" w:rsidRDefault="00624CEC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D154EA" w14:textId="77777777" w:rsidR="00624CEC" w:rsidRPr="00616564" w:rsidRDefault="00624CEC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70B3932F" w14:textId="77777777" w:rsidR="00624CEC" w:rsidRPr="00616564" w:rsidRDefault="00624CEC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34226DC8" w14:textId="77777777" w:rsidR="00624CEC" w:rsidRPr="00616564" w:rsidRDefault="00624CEC" w:rsidP="00624CEC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27DA674D" w14:textId="77777777" w:rsidR="00624CEC" w:rsidRPr="00616564" w:rsidRDefault="00624CEC" w:rsidP="00624CEC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00B9C00E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1098CB5" w14:textId="1F95BE42" w:rsidR="00624CEC" w:rsidRPr="0028601D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1,278</w:t>
            </w:r>
          </w:p>
        </w:tc>
        <w:tc>
          <w:tcPr>
            <w:tcW w:w="178" w:type="dxa"/>
          </w:tcPr>
          <w:p w14:paraId="166801BB" w14:textId="77777777" w:rsidR="00624CEC" w:rsidRPr="00616564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F171942" w14:textId="69F9A256" w:rsidR="00624CEC" w:rsidRPr="00616564" w:rsidRDefault="00624CEC" w:rsidP="00624CEC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1,480</w:t>
            </w:r>
          </w:p>
        </w:tc>
        <w:tc>
          <w:tcPr>
            <w:tcW w:w="178" w:type="dxa"/>
          </w:tcPr>
          <w:p w14:paraId="01C68694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4396C667" w14:textId="3ECFE32B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81" w:type="dxa"/>
            <w:gridSpan w:val="2"/>
          </w:tcPr>
          <w:p w14:paraId="15788DE1" w14:textId="27820F6E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1ABB5" w14:textId="34B40A81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  <w:gridSpan w:val="2"/>
          </w:tcPr>
          <w:p w14:paraId="2430C6E7" w14:textId="4CAB90E9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22BB154B" w:rsidR="00624CEC" w:rsidRPr="00616564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E05F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2D019B5C" w14:textId="77777777" w:rsidR="00624CEC" w:rsidRPr="00616564" w:rsidRDefault="00624CEC" w:rsidP="00624CEC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624CEC" w:rsidRPr="009E05F9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E05F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0DC27E67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5D5CBA57" w:rsidR="00624CEC" w:rsidRPr="00BD2629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072BB682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3053F84" w14:textId="59F3E07F" w:rsidR="00624CEC" w:rsidRPr="00E429BA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78" w:type="dxa"/>
          </w:tcPr>
          <w:p w14:paraId="6B627DD2" w14:textId="77777777" w:rsidR="00624CEC" w:rsidRPr="00E34F18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C81DD72" w14:textId="1454B571" w:rsidR="00624CEC" w:rsidRPr="00BD2629" w:rsidRDefault="00624CEC" w:rsidP="00624CEC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D193781" w14:textId="77777777" w:rsidR="00624CEC" w:rsidRPr="00BD2629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2B732894" w14:textId="74B2452C" w:rsidR="00624CEC" w:rsidRPr="00BD2629" w:rsidRDefault="00624CEC" w:rsidP="0062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99DE0C7" w14:textId="77777777" w:rsidR="00241D33" w:rsidRPr="00616564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400F" w14:textId="0E9CB57D" w:rsidR="00CF4E1F" w:rsidRPr="00616564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616564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616564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616564" w:rsidSect="00521944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16564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16564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Pr="00B775DF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4351BF" w:rsidRPr="005B3016" w14:paraId="3BE3F859" w14:textId="77777777" w:rsidTr="00A046B8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3D15E0EB" w14:textId="251A88D2" w:rsidR="004351BF" w:rsidRPr="00EF18DB" w:rsidRDefault="00404BC4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96" w:type="dxa"/>
            <w:vAlign w:val="bottom"/>
          </w:tcPr>
          <w:p w14:paraId="0B6273B0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AFCD205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11F4AA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1BF" w:rsidRPr="003C439B" w14:paraId="7B26BB9D" w14:textId="77777777" w:rsidTr="00A046B8">
        <w:trPr>
          <w:cantSplit/>
          <w:trHeight w:val="389"/>
          <w:tblHeader/>
        </w:trPr>
        <w:tc>
          <w:tcPr>
            <w:tcW w:w="6336" w:type="dxa"/>
          </w:tcPr>
          <w:p w14:paraId="33BB38F6" w14:textId="77777777" w:rsidR="004351BF" w:rsidRPr="006747B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0850BE9" w14:textId="77777777" w:rsidR="004351BF" w:rsidRPr="003C439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616D" w:rsidRPr="005B3016" w14:paraId="0370DDD5" w14:textId="77777777" w:rsidTr="00A046B8">
        <w:trPr>
          <w:cantSplit/>
        </w:trPr>
        <w:tc>
          <w:tcPr>
            <w:tcW w:w="6336" w:type="dxa"/>
          </w:tcPr>
          <w:p w14:paraId="17F86B4D" w14:textId="56F88416" w:rsidR="0027616D" w:rsidRPr="00CB5126" w:rsidRDefault="0027616D" w:rsidP="0027616D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303926CA" w14:textId="1B0BA19C" w:rsidR="0027616D" w:rsidRPr="005B3016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78" w:type="dxa"/>
            <w:vAlign w:val="bottom"/>
          </w:tcPr>
          <w:p w14:paraId="1B91E79B" w14:textId="77777777" w:rsidR="0027616D" w:rsidRPr="005B3016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6EDF14" w14:textId="6F54B77E" w:rsidR="0027616D" w:rsidRPr="005B3016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27616D" w:rsidRPr="005B3016" w14:paraId="650590D9" w14:textId="77777777" w:rsidTr="00A046B8">
        <w:trPr>
          <w:cantSplit/>
        </w:trPr>
        <w:tc>
          <w:tcPr>
            <w:tcW w:w="6336" w:type="dxa"/>
          </w:tcPr>
          <w:p w14:paraId="1BFAE682" w14:textId="77777777" w:rsidR="0027616D" w:rsidRPr="005B3016" w:rsidRDefault="0027616D" w:rsidP="0027616D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369D090" w14:textId="036F0492" w:rsidR="0027616D" w:rsidRPr="005B3016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78" w:type="dxa"/>
            <w:vAlign w:val="bottom"/>
          </w:tcPr>
          <w:p w14:paraId="0D72D4CB" w14:textId="77777777" w:rsidR="0027616D" w:rsidRPr="005B3016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5A373B" w14:textId="20103CE9" w:rsidR="0027616D" w:rsidRPr="005B3016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27616D" w14:paraId="6980320D" w14:textId="77777777" w:rsidTr="00A046B8">
        <w:trPr>
          <w:cantSplit/>
        </w:trPr>
        <w:tc>
          <w:tcPr>
            <w:tcW w:w="6336" w:type="dxa"/>
          </w:tcPr>
          <w:p w14:paraId="2192BA70" w14:textId="77777777" w:rsidR="0027616D" w:rsidRPr="005B3016" w:rsidRDefault="0027616D" w:rsidP="0027616D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50719DB" w14:textId="31557248" w:rsidR="0027616D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178" w:type="dxa"/>
            <w:vAlign w:val="bottom"/>
          </w:tcPr>
          <w:p w14:paraId="4C779EC1" w14:textId="77777777" w:rsidR="0027616D" w:rsidRPr="005B3016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1234CC" w14:textId="29FD6BEC" w:rsidR="0027616D" w:rsidRDefault="0027616D" w:rsidP="00276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</w:tr>
    </w:tbl>
    <w:p w14:paraId="1A0B5BBB" w14:textId="77777777" w:rsidR="00605899" w:rsidRPr="00B775DF" w:rsidRDefault="00605899" w:rsidP="003A0E5D">
      <w:pPr>
        <w:pStyle w:val="block"/>
        <w:spacing w:after="0" w:line="240" w:lineRule="auto"/>
        <w:ind w:left="0"/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</w:pPr>
    </w:p>
    <w:p w14:paraId="5E5D475F" w14:textId="5AD3AC7F" w:rsidR="00A832ED" w:rsidRPr="00616564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61656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B775DF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32E8650" w14:textId="31D5AF53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B775DF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C19467" w14:textId="43ACBE19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616564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B775DF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5D5130" w14:textId="049D8DE4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04BC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04BC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616564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616564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9FBFD9E" w:rsidR="00516563" w:rsidRPr="00616564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616564">
        <w:rPr>
          <w:rFonts w:asciiTheme="majorBidi" w:hAnsiTheme="majorBidi" w:cstheme="majorBidi"/>
          <w:sz w:val="30"/>
          <w:szCs w:val="30"/>
          <w:cs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616564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694A1329" w:rsidR="003C5390" w:rsidRPr="00077C7C" w:rsidRDefault="00404BC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8" w:type="dxa"/>
            <w:hideMark/>
          </w:tcPr>
          <w:p w14:paraId="59DB9469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077C7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500E3FD1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3,401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4B677BA0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179" w:type="dxa"/>
          </w:tcPr>
          <w:p w14:paraId="3A8D8A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4D9153CD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77A7FD1D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5,185</w:t>
            </w:r>
          </w:p>
        </w:tc>
      </w:tr>
      <w:tr w:rsidR="005C0F87" w:rsidRPr="00077C7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4A052C01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3,401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752871F6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1,758</w:t>
            </w:r>
          </w:p>
        </w:tc>
        <w:tc>
          <w:tcPr>
            <w:tcW w:w="179" w:type="dxa"/>
          </w:tcPr>
          <w:p w14:paraId="556FF2C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0AD9CDC0" w:rsidR="005C0F87" w:rsidRPr="00AD087E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AD087E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66045EE2" w:rsidR="005C0F87" w:rsidRPr="00CA56AF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5,185</w:t>
            </w:r>
          </w:p>
        </w:tc>
      </w:tr>
      <w:tr w:rsidR="005C0F87" w:rsidRPr="003F74F1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4F99ABEF" w:rsidR="005C0F87" w:rsidRPr="003F74F1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(3,209)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6B638A58" w:rsidR="005C0F87" w:rsidRPr="003F74F1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(1,665)</w:t>
            </w:r>
          </w:p>
        </w:tc>
        <w:tc>
          <w:tcPr>
            <w:tcW w:w="179" w:type="dxa"/>
          </w:tcPr>
          <w:p w14:paraId="48956321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36475F46" w:rsidR="005C0F87" w:rsidRPr="003F74F1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4" w:type="dxa"/>
            <w:vAlign w:val="bottom"/>
          </w:tcPr>
          <w:p w14:paraId="3B6BB690" w14:textId="000C74BC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3" w:type="dxa"/>
            <w:vAlign w:val="bottom"/>
          </w:tcPr>
          <w:p w14:paraId="2E47973E" w14:textId="5F5BF4F8" w:rsidR="005C0F87" w:rsidRPr="003F74F1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(4,896)</w:t>
            </w:r>
          </w:p>
        </w:tc>
      </w:tr>
      <w:tr w:rsidR="005C0F87" w:rsidRPr="00077C7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6354CE5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2D0CE169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6ECF0F7A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179" w:type="dxa"/>
          </w:tcPr>
          <w:p w14:paraId="719EAE3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13849D40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723566A0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(170)</w:t>
            </w:r>
          </w:p>
        </w:tc>
      </w:tr>
      <w:tr w:rsidR="005C0F87" w:rsidRPr="00077C7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41E06C79" w:rsidR="005C0F87" w:rsidRPr="00077C7C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="00A10C8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10C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5DEA1C2C" w14:textId="643F3A46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15CC6CE4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79" w:type="dxa"/>
          </w:tcPr>
          <w:p w14:paraId="3FD7366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5E7A3547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0CB7781F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</w:tr>
      <w:tr w:rsidR="005C0F87" w:rsidRPr="00077C7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75880737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7E89AD88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9" w:type="dxa"/>
          </w:tcPr>
          <w:p w14:paraId="6FDA62F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02D3319F" w:rsidR="005C0F87" w:rsidRPr="00077C7C" w:rsidRDefault="00491CD7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7707C359" w:rsidR="005C0F87" w:rsidRPr="00077C7C" w:rsidRDefault="000A125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5C0F87" w:rsidRPr="00077C7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1838A027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5398EF3C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79" w:type="dxa"/>
          </w:tcPr>
          <w:p w14:paraId="7E164F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2D1EB4E7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3945D490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(4)</w:t>
            </w:r>
          </w:p>
        </w:tc>
      </w:tr>
      <w:tr w:rsidR="005C0F87" w:rsidRPr="00077C7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1C00043F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(69)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2AD22A60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179" w:type="dxa"/>
          </w:tcPr>
          <w:p w14:paraId="4EC491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5BB07F16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0A23CB7B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(12</w:t>
            </w:r>
            <w:r w:rsidR="000A125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C0F87" w:rsidRPr="00077C7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555DCE8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D258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="00A10C8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AF5A25D" w14:textId="177ED8F7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21AAC465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79" w:type="dxa"/>
          </w:tcPr>
          <w:p w14:paraId="159FD09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5FCE06F2" w:rsidR="005C0F87" w:rsidRPr="000D58A8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2906E86B" w:rsidR="005C0F87" w:rsidRPr="000D58A8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(202)</w:t>
            </w:r>
          </w:p>
        </w:tc>
      </w:tr>
      <w:tr w:rsidR="005C0F87" w:rsidRPr="00077C7C" w14:paraId="472BBB38" w14:textId="77777777" w:rsidTr="00A10C8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70B0A5" w14:textId="7C42C42C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9E2C5CC" w14:textId="72019240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9" w:type="dxa"/>
          </w:tcPr>
          <w:p w14:paraId="4BCB07BD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6F4B553" w14:textId="41548B80" w:rsidR="005C0F87" w:rsidRPr="000D58A8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1F8218C" w14:textId="1F7482BB" w:rsidR="005C0F87" w:rsidRPr="000D58A8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</w:tr>
      <w:tr w:rsidR="005C0F87" w:rsidRPr="00077C7C" w14:paraId="11D0533A" w14:textId="77777777" w:rsidTr="00A10C8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A164238" w14:textId="3C63EBB1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FE00401" w14:textId="5395A521" w:rsidR="005C0F87" w:rsidRPr="00077C7C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79" w:type="dxa"/>
          </w:tcPr>
          <w:p w14:paraId="00068DA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7614AB" w14:textId="6E11E52B" w:rsidR="005C0F87" w:rsidRPr="000D58A8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(235)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7931D1A" w14:textId="3FFAEBA2" w:rsidR="005C0F87" w:rsidRPr="000D58A8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(182)</w:t>
            </w:r>
          </w:p>
        </w:tc>
      </w:tr>
      <w:tr w:rsidR="005C0F87" w:rsidRPr="003C5390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242ED9E3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FE1E01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4CEAE3B2" w:rsidR="005C0F87" w:rsidRPr="00FE1E01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6A2DF02A" w:rsidR="005C0F87" w:rsidRPr="00FE1E01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4D0F01D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15F445FA" w:rsidR="005C0F87" w:rsidRPr="000D58A8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(235)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56158FF6" w:rsidR="005C0F87" w:rsidRPr="000D58A8" w:rsidRDefault="00491CD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(206)</w:t>
            </w:r>
          </w:p>
        </w:tc>
      </w:tr>
    </w:tbl>
    <w:p w14:paraId="73008354" w14:textId="741390A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Default="003E5BAE">
      <w: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8454A2" w:rsidRPr="00077C7C" w14:paraId="526F9AB2" w14:textId="77777777" w:rsidTr="00372D41">
        <w:trPr>
          <w:cantSplit/>
          <w:trHeight w:val="155"/>
          <w:tblHeader/>
        </w:trPr>
        <w:tc>
          <w:tcPr>
            <w:tcW w:w="3409" w:type="dxa"/>
          </w:tcPr>
          <w:p w14:paraId="3F21F6C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503EB89" w14:textId="77777777" w:rsidR="008454A2" w:rsidRPr="000A7295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54A2" w:rsidRPr="00077C7C" w14:paraId="236B678C" w14:textId="77777777" w:rsidTr="00372D41">
        <w:trPr>
          <w:cantSplit/>
          <w:tblHeader/>
        </w:trPr>
        <w:tc>
          <w:tcPr>
            <w:tcW w:w="3409" w:type="dxa"/>
          </w:tcPr>
          <w:p w14:paraId="1E8E73C9" w14:textId="1AECDB13" w:rsidR="008454A2" w:rsidRPr="00077C7C" w:rsidRDefault="00404BC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28" w:type="dxa"/>
            <w:hideMark/>
          </w:tcPr>
          <w:p w14:paraId="59FCA6AE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C93580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BA5A158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C2B96C5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43C954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68F531E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37450D5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604DD84A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256F71B7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F6A435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6FE01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54A2" w:rsidRPr="00077C7C" w14:paraId="5EA1A4D8" w14:textId="77777777" w:rsidTr="00372D41">
        <w:trPr>
          <w:cantSplit/>
          <w:tblHeader/>
        </w:trPr>
        <w:tc>
          <w:tcPr>
            <w:tcW w:w="3409" w:type="dxa"/>
            <w:vAlign w:val="center"/>
          </w:tcPr>
          <w:p w14:paraId="6A70310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6D15210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54A2" w:rsidRPr="000A7295" w14:paraId="4DA2C4D6" w14:textId="77777777" w:rsidTr="00372D41">
        <w:trPr>
          <w:cantSplit/>
        </w:trPr>
        <w:tc>
          <w:tcPr>
            <w:tcW w:w="3409" w:type="dxa"/>
            <w:vAlign w:val="center"/>
          </w:tcPr>
          <w:p w14:paraId="7A3DEA6D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1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4575062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4B391F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7F2E2A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BEE168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7E32E8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17CEA0E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02BDBFA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04BC4" w:rsidRPr="00077C7C" w14:paraId="61B8B73C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866165D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7F74D8B4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0AA7963" w14:textId="735A81F4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183" w:type="dxa"/>
            <w:vAlign w:val="bottom"/>
          </w:tcPr>
          <w:p w14:paraId="66FF9883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68AD9B7" w14:textId="777964A1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179" w:type="dxa"/>
          </w:tcPr>
          <w:p w14:paraId="47CF328C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30271" w14:textId="0336FFAC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bottom"/>
          </w:tcPr>
          <w:p w14:paraId="2411A43C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D65CF3" w14:textId="10986F4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4,518</w:t>
            </w:r>
          </w:p>
        </w:tc>
      </w:tr>
      <w:tr w:rsidR="00404BC4" w:rsidRPr="00077C7C" w14:paraId="3239047D" w14:textId="77777777" w:rsidTr="00233B23">
        <w:trPr>
          <w:cantSplit/>
        </w:trPr>
        <w:tc>
          <w:tcPr>
            <w:tcW w:w="3409" w:type="dxa"/>
            <w:vAlign w:val="center"/>
            <w:hideMark/>
          </w:tcPr>
          <w:p w14:paraId="065A544A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0460A" w14:textId="4B09F72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3,177</w:t>
            </w:r>
          </w:p>
        </w:tc>
        <w:tc>
          <w:tcPr>
            <w:tcW w:w="183" w:type="dxa"/>
            <w:vAlign w:val="bottom"/>
          </w:tcPr>
          <w:p w14:paraId="526BDF73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153F" w14:textId="482C637B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1,318</w:t>
            </w:r>
          </w:p>
        </w:tc>
        <w:tc>
          <w:tcPr>
            <w:tcW w:w="179" w:type="dxa"/>
          </w:tcPr>
          <w:p w14:paraId="2703DCE4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DE9D9" w14:textId="69AE2BDD" w:rsidR="00404BC4" w:rsidRPr="005F2965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bottom"/>
          </w:tcPr>
          <w:p w14:paraId="14410D91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21E16" w14:textId="74ED9772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429B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4,518</w:t>
            </w:r>
          </w:p>
        </w:tc>
      </w:tr>
      <w:tr w:rsidR="00404BC4" w:rsidRPr="00077C7C" w14:paraId="27C24D1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06E08B9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18ED4" w14:textId="4A81C2CD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(3,048)</w:t>
            </w:r>
          </w:p>
        </w:tc>
        <w:tc>
          <w:tcPr>
            <w:tcW w:w="183" w:type="dxa"/>
            <w:vAlign w:val="bottom"/>
          </w:tcPr>
          <w:p w14:paraId="5BE12AE3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37386E" w14:textId="7E9129C1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(1,191)</w:t>
            </w:r>
          </w:p>
        </w:tc>
        <w:tc>
          <w:tcPr>
            <w:tcW w:w="179" w:type="dxa"/>
          </w:tcPr>
          <w:p w14:paraId="297CB85E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9B0E9" w14:textId="5249BCD0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84" w:type="dxa"/>
            <w:vAlign w:val="bottom"/>
          </w:tcPr>
          <w:p w14:paraId="5EC4AE6A" w14:textId="77777777" w:rsidR="00404BC4" w:rsidRPr="003F74F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63F532" w14:textId="54407A4D" w:rsidR="00404BC4" w:rsidRPr="003F74F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(4,259)</w:t>
            </w:r>
          </w:p>
        </w:tc>
      </w:tr>
      <w:tr w:rsidR="00404BC4" w:rsidRPr="00077C7C" w14:paraId="342B0B35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64144199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7825670A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DEEF061" w14:textId="5B9C1981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51F5">
              <w:rPr>
                <w:rFonts w:asciiTheme="majorBidi" w:eastAsia="Times New Roman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83" w:type="dxa"/>
            <w:vAlign w:val="bottom"/>
          </w:tcPr>
          <w:p w14:paraId="62889BEB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D268AE" w14:textId="12744240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51F5">
              <w:rPr>
                <w:rFonts w:asciiTheme="majorBidi" w:eastAsia="Times New Roman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79" w:type="dxa"/>
          </w:tcPr>
          <w:p w14:paraId="7C069AAC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68B2EB" w14:textId="547B3FFF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/>
                <w:sz w:val="30"/>
                <w:szCs w:val="30"/>
                <w:cs/>
              </w:rPr>
              <w:t>(</w:t>
            </w:r>
            <w:r w:rsidRPr="007C26F0">
              <w:rPr>
                <w:rFonts w:asciiTheme="majorBidi" w:eastAsia="Times New Roman" w:hAnsiTheme="majorBidi"/>
                <w:sz w:val="30"/>
                <w:szCs w:val="30"/>
              </w:rPr>
              <w:t>4</w:t>
            </w:r>
            <w:r w:rsidRPr="005E260A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5FA4B3B7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8F6539" w14:textId="649E1DA1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/>
                <w:sz w:val="30"/>
                <w:szCs w:val="30"/>
                <w:cs/>
              </w:rPr>
              <w:t>(</w:t>
            </w:r>
            <w:r w:rsidRPr="007C26F0">
              <w:rPr>
                <w:rFonts w:asciiTheme="majorBidi" w:eastAsia="Times New Roman" w:hAnsiTheme="majorBidi"/>
                <w:sz w:val="30"/>
                <w:szCs w:val="30"/>
              </w:rPr>
              <w:t>181</w:t>
            </w:r>
            <w:r w:rsidRPr="005E260A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</w:tr>
      <w:tr w:rsidR="00404BC4" w:rsidRPr="00077C7C" w14:paraId="2B59777D" w14:textId="77777777" w:rsidTr="00372D41">
        <w:trPr>
          <w:cantSplit/>
        </w:trPr>
        <w:tc>
          <w:tcPr>
            <w:tcW w:w="3409" w:type="dxa"/>
            <w:vAlign w:val="bottom"/>
            <w:hideMark/>
          </w:tcPr>
          <w:p w14:paraId="780FBEE2" w14:textId="4EB7B878" w:rsidR="00404BC4" w:rsidRPr="008A7065" w:rsidRDefault="00D619E2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="00404BC4"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ก่อนต้นทุนทางการเงิน </w:t>
            </w:r>
            <w:r w:rsidR="00404BC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="00404BC4"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404B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="00404BC4"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404B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404B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404B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0F1ACB6E" w14:textId="54517241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C26F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83" w:type="dxa"/>
            <w:vAlign w:val="bottom"/>
          </w:tcPr>
          <w:p w14:paraId="11FB0106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62F049" w14:textId="3143C085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C26F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79" w:type="dxa"/>
          </w:tcPr>
          <w:p w14:paraId="1FA907B3" w14:textId="77777777" w:rsidR="00404BC4" w:rsidRPr="00CA5A57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991613" w14:textId="43785C6A" w:rsidR="00404BC4" w:rsidRPr="005F2965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35F0ABA6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CF5C37D" w14:textId="32406B9C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C26F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90</w:t>
            </w:r>
          </w:p>
        </w:tc>
      </w:tr>
      <w:tr w:rsidR="00404BC4" w:rsidRPr="00077C7C" w14:paraId="22F4E50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249D19A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04FAB699" w14:textId="2CA7343C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eastAsia="Times New Roman" w:hAnsi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vAlign w:val="bottom"/>
          </w:tcPr>
          <w:p w14:paraId="213BC128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C6DF081" w14:textId="79E14DF5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eastAsia="Times New Roman" w:hAnsiTheme="majorBidi"/>
                <w:sz w:val="30"/>
                <w:szCs w:val="30"/>
              </w:rPr>
              <w:t>15</w:t>
            </w:r>
          </w:p>
        </w:tc>
        <w:tc>
          <w:tcPr>
            <w:tcW w:w="179" w:type="dxa"/>
          </w:tcPr>
          <w:p w14:paraId="70B03796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517492" w14:textId="55EA8B92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6F1E146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85C2B46" w14:textId="7483F7FF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</w:tr>
      <w:tr w:rsidR="00404BC4" w:rsidRPr="00077C7C" w14:paraId="0E7A20C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803647C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532B733" w14:textId="493F315E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83" w:type="dxa"/>
            <w:vAlign w:val="bottom"/>
          </w:tcPr>
          <w:p w14:paraId="25AAE450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05A12A" w14:textId="2AB6394D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79" w:type="dxa"/>
          </w:tcPr>
          <w:p w14:paraId="7B048266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0B8175" w14:textId="282FA8C4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724FD5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6D4844" w14:textId="4DC1E90B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(22)</w:t>
            </w:r>
          </w:p>
        </w:tc>
      </w:tr>
      <w:tr w:rsidR="00404BC4" w:rsidRPr="00077C7C" w14:paraId="228B1DBF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E488ED1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09BD2EC" w14:textId="266736B2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183" w:type="dxa"/>
            <w:vAlign w:val="bottom"/>
          </w:tcPr>
          <w:p w14:paraId="34F79043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8661CBB" w14:textId="79306714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179" w:type="dxa"/>
          </w:tcPr>
          <w:p w14:paraId="2068E2DD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D40336" w14:textId="086D5674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8C2108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DC17D4" w14:textId="6F9D2281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(117)</w:t>
            </w:r>
          </w:p>
        </w:tc>
      </w:tr>
      <w:tr w:rsidR="00404BC4" w:rsidRPr="00077C7C" w14:paraId="3CFABFE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4E00FA6F" w14:textId="3BDBF390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16944A32" w14:textId="41B87572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1EF19C8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BD01A5" w14:textId="7BE4256B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79" w:type="dxa"/>
          </w:tcPr>
          <w:p w14:paraId="59F4F7AC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CE6E6F" w14:textId="1189DD80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(73)</w:t>
            </w:r>
          </w:p>
        </w:tc>
        <w:tc>
          <w:tcPr>
            <w:tcW w:w="184" w:type="dxa"/>
            <w:vAlign w:val="bottom"/>
          </w:tcPr>
          <w:p w14:paraId="7B6F4FD8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8570228" w14:textId="24352C3B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(46)</w:t>
            </w:r>
          </w:p>
        </w:tc>
      </w:tr>
      <w:tr w:rsidR="00404BC4" w:rsidRPr="00077C7C" w14:paraId="2C413C38" w14:textId="77777777" w:rsidTr="00305DDC">
        <w:trPr>
          <w:cantSplit/>
        </w:trPr>
        <w:tc>
          <w:tcPr>
            <w:tcW w:w="3409" w:type="dxa"/>
            <w:vAlign w:val="center"/>
            <w:hideMark/>
          </w:tcPr>
          <w:p w14:paraId="7AA1C9A0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C0F9DC" w14:textId="2C9FB1EF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253E34C8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E7B978C" w14:textId="2E3F7E8F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79" w:type="dxa"/>
          </w:tcPr>
          <w:p w14:paraId="4671CD38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DAC4BF" w14:textId="3CC9E9EC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1BAA056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FA5F1FC" w14:textId="4355A7FE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</w:p>
        </w:tc>
      </w:tr>
      <w:tr w:rsidR="00404BC4" w:rsidRPr="00077C7C" w14:paraId="673A5234" w14:textId="77777777" w:rsidTr="00305DDC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DB00ADB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59D5D95" w14:textId="3ECBCBBA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183" w:type="dxa"/>
            <w:vAlign w:val="bottom"/>
          </w:tcPr>
          <w:p w14:paraId="411BF7CB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8FDF857" w14:textId="38E68C5B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79" w:type="dxa"/>
          </w:tcPr>
          <w:p w14:paraId="722D1A63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75A40AD" w14:textId="3896413A" w:rsidR="00404BC4" w:rsidRPr="00404BC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04B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(73)</w:t>
            </w:r>
          </w:p>
        </w:tc>
        <w:tc>
          <w:tcPr>
            <w:tcW w:w="184" w:type="dxa"/>
            <w:vAlign w:val="bottom"/>
          </w:tcPr>
          <w:p w14:paraId="6C6FF84C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E957871" w14:textId="7F6967D5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(24)</w:t>
            </w:r>
          </w:p>
        </w:tc>
      </w:tr>
      <w:tr w:rsidR="00404BC4" w:rsidRPr="00077C7C" w14:paraId="6A4E2E10" w14:textId="77777777" w:rsidTr="00372D41">
        <w:trPr>
          <w:cantSplit/>
        </w:trPr>
        <w:tc>
          <w:tcPr>
            <w:tcW w:w="3409" w:type="dxa"/>
            <w:vAlign w:val="center"/>
          </w:tcPr>
          <w:p w14:paraId="437075D9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C65E152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81D84F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544084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E3BDE7F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D3801B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E68112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F273B8" w14:textId="77777777" w:rsidR="00404BC4" w:rsidRPr="00077C7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4BC4" w:rsidRPr="00FE1E01" w14:paraId="765D917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449FBF2" w14:textId="77777777" w:rsidR="00404BC4" w:rsidRPr="00FE1E0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35534E7A" w14:textId="55D08A28" w:rsidR="00404BC4" w:rsidRPr="00FE1E0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(38)</w:t>
            </w:r>
          </w:p>
        </w:tc>
        <w:tc>
          <w:tcPr>
            <w:tcW w:w="183" w:type="dxa"/>
            <w:vAlign w:val="bottom"/>
          </w:tcPr>
          <w:p w14:paraId="57F676CF" w14:textId="77777777" w:rsidR="00404BC4" w:rsidRPr="00FE1E0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38D0E5" w14:textId="09710263" w:rsidR="00404BC4" w:rsidRPr="00FE1E0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0FB2B809" w14:textId="77777777" w:rsidR="00404BC4" w:rsidRPr="00FE1E0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4AF8C0" w14:textId="5F980402" w:rsidR="00404BC4" w:rsidRPr="00404BC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04B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(73)</w:t>
            </w:r>
          </w:p>
        </w:tc>
        <w:tc>
          <w:tcPr>
            <w:tcW w:w="184" w:type="dxa"/>
            <w:vAlign w:val="bottom"/>
          </w:tcPr>
          <w:p w14:paraId="1535C288" w14:textId="77777777" w:rsidR="00404BC4" w:rsidRPr="00FE1E0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A749AA5" w14:textId="28F9118C" w:rsidR="00404BC4" w:rsidRPr="00FE1E01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(5</w:t>
            </w:r>
            <w:r w:rsidRPr="00E429B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DA08898" w14:textId="77777777" w:rsidR="003C5390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13043595" w:rsidR="00F3000E" w:rsidRPr="00616564" w:rsidRDefault="00555E5B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F3000E" w:rsidRPr="00616564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7D4C61F8" w:rsidR="00721A7A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114657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8D0184">
        <w:rPr>
          <w:rFonts w:asciiTheme="majorBidi" w:eastAsia="MS Mincho" w:hAnsiTheme="majorBidi" w:cstheme="majorBidi" w:hint="cs"/>
          <w:sz w:val="30"/>
          <w:szCs w:val="30"/>
          <w:cs/>
        </w:rPr>
        <w:t>สามเดือน</w:t>
      </w:r>
      <w:r w:rsidR="00CF6806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="00CF6806">
        <w:rPr>
          <w:rFonts w:asciiTheme="majorBidi" w:eastAsia="MS Mincho" w:hAnsiTheme="majorBidi" w:cstheme="majorBidi"/>
          <w:sz w:val="30"/>
          <w:szCs w:val="30"/>
        </w:rPr>
        <w:t>3</w:t>
      </w:r>
      <w:r w:rsidR="006102F2" w:rsidRPr="006102F2">
        <w:rPr>
          <w:rFonts w:asciiTheme="majorBidi" w:eastAsia="MS Mincho" w:hAnsiTheme="majorBidi" w:cstheme="majorBidi" w:hint="cs"/>
          <w:sz w:val="30"/>
          <w:szCs w:val="30"/>
        </w:rPr>
        <w:t>1</w:t>
      </w:r>
      <w:r w:rsidR="00CF680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3A799A">
        <w:rPr>
          <w:rFonts w:asciiTheme="majorBidi" w:eastAsia="MS Mincho" w:hAnsiTheme="majorBidi" w:cstheme="majorBidi" w:hint="cs"/>
          <w:sz w:val="30"/>
          <w:szCs w:val="30"/>
          <w:cs/>
        </w:rPr>
        <w:t>มีนาคม</w:t>
      </w:r>
      <w:r w:rsidR="00CF6806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3A799A">
        <w:rPr>
          <w:rFonts w:asciiTheme="majorBidi" w:eastAsia="MS Mincho" w:hAnsiTheme="majorBidi" w:cstheme="majorBidi"/>
          <w:sz w:val="30"/>
          <w:szCs w:val="30"/>
        </w:rPr>
        <w:t>8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3A799A">
        <w:rPr>
          <w:rFonts w:asciiTheme="majorBidi" w:eastAsia="MS Mincho" w:hAnsiTheme="majorBidi" w:cstheme="majorBidi"/>
          <w:sz w:val="30"/>
          <w:szCs w:val="30"/>
        </w:rPr>
        <w:t>7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150CA8" w14:textId="77777777" w:rsidR="008D0184" w:rsidRPr="00822117" w:rsidRDefault="008D0184" w:rsidP="008D01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211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7A9349FE" w14:textId="77777777" w:rsidR="008D0184" w:rsidRPr="00262A48" w:rsidRDefault="008D0184" w:rsidP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82"/>
        <w:gridCol w:w="231"/>
        <w:gridCol w:w="1547"/>
      </w:tblGrid>
      <w:tr w:rsidR="008D0184" w:rsidRPr="00822117" w14:paraId="4C75456E" w14:textId="77777777" w:rsidTr="008D0184">
        <w:trPr>
          <w:tblHeader/>
        </w:trPr>
        <w:tc>
          <w:tcPr>
            <w:tcW w:w="3240" w:type="dxa"/>
            <w:vAlign w:val="bottom"/>
          </w:tcPr>
          <w:p w14:paraId="7F8A819E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F9B7D69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211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B271E75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211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76C824F9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11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3F66AE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565315B9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1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0184" w:rsidRPr="00822117" w14:paraId="42D1DC8D" w14:textId="77777777" w:rsidTr="008D0184">
        <w:trPr>
          <w:trHeight w:val="317"/>
          <w:tblHeader/>
        </w:trPr>
        <w:tc>
          <w:tcPr>
            <w:tcW w:w="3240" w:type="dxa"/>
          </w:tcPr>
          <w:p w14:paraId="49F56407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0B3CED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2D4EE0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D37CE1A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2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0EA9669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990141" w14:textId="77777777" w:rsidR="008D0184" w:rsidRPr="00822117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2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0184" w:rsidRPr="00822117" w14:paraId="7FE30488" w14:textId="77777777" w:rsidTr="008D0184">
        <w:tc>
          <w:tcPr>
            <w:tcW w:w="3240" w:type="dxa"/>
            <w:hideMark/>
          </w:tcPr>
          <w:p w14:paraId="54495940" w14:textId="3880A096" w:rsidR="008D0184" w:rsidRPr="00822117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2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22117" w:rsidRPr="00822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CF1BC80" w14:textId="77777777" w:rsidR="008D0184" w:rsidRPr="00822117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0D94296" w14:textId="77777777" w:rsidR="008D0184" w:rsidRPr="00822117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9DC1DEE" w14:textId="77777777" w:rsidR="008D0184" w:rsidRPr="00822117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74F818" w14:textId="77777777" w:rsidR="008D0184" w:rsidRPr="00822117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2E5EA4BF" w14:textId="77777777" w:rsidR="008D0184" w:rsidRPr="00822117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184" w:rsidRPr="00822117" w14:paraId="5D5753F8" w14:textId="77777777" w:rsidTr="00822117">
        <w:tc>
          <w:tcPr>
            <w:tcW w:w="3240" w:type="dxa"/>
            <w:hideMark/>
          </w:tcPr>
          <w:p w14:paraId="4331CABE" w14:textId="2BB56289" w:rsidR="008D0184" w:rsidRPr="00822117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21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8221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7A2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83BC63E" w14:textId="182F20E2" w:rsidR="008D0184" w:rsidRPr="003340B6" w:rsidRDefault="003340B6" w:rsidP="003340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83135F4" w14:textId="27A94A03" w:rsidR="008D0184" w:rsidRPr="00822117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72EFAE06" w14:textId="7AAB577E" w:rsidR="008D0184" w:rsidRPr="00822117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F3122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FF41AF5" w14:textId="77777777" w:rsidR="008D0184" w:rsidRPr="00822117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02BB0FBC" w14:textId="674EA276" w:rsidR="008D0184" w:rsidRPr="00822117" w:rsidRDefault="00063E67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102.4</w:t>
            </w:r>
          </w:p>
        </w:tc>
      </w:tr>
    </w:tbl>
    <w:p w14:paraId="1AA8B784" w14:textId="77777777" w:rsidR="00B513AA" w:rsidRPr="00262A48" w:rsidRDefault="00B513AA" w:rsidP="00B513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6218FA8" w14:textId="356FBCBF" w:rsidR="007618BA" w:rsidRPr="003C5390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53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262A48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4"/>
          <w:szCs w:val="24"/>
        </w:rPr>
      </w:pPr>
    </w:p>
    <w:p w14:paraId="77970BE2" w14:textId="06E751D8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262A48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A7F9DEC" w14:textId="70A09C74" w:rsidR="00936A0A" w:rsidRPr="003C5390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3C53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627190">
        <w:rPr>
          <w:rFonts w:asciiTheme="majorBidi" w:eastAsia="MS Mincho" w:hAnsiTheme="majorBidi" w:cstheme="majorBidi" w:hint="cs"/>
          <w:sz w:val="30"/>
          <w:szCs w:val="30"/>
          <w:cs/>
        </w:rPr>
        <w:t>เงินกู้ยืมระยะสั้น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3C5390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262A48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6F53F0CB" w14:textId="06140E87" w:rsidR="00634E17" w:rsidRDefault="00813B87" w:rsidP="00FE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3C5390">
        <w:rPr>
          <w:rFonts w:asciiTheme="majorBidi" w:eastAsia="MS Mincho" w:hAnsiTheme="majorBidi" w:cstheme="majorBidi"/>
          <w:sz w:val="30"/>
          <w:szCs w:val="30"/>
          <w:cs/>
        </w:rPr>
        <w:t>ตามบัญชีของ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ซึ่งวัดมูลค่าด้วยราคาทุน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C17A72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26B4AFD3" w14:textId="77777777" w:rsidR="00305DDC" w:rsidRPr="001D320D" w:rsidRDefault="00305DD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589"/>
        <w:gridCol w:w="243"/>
        <w:gridCol w:w="729"/>
        <w:gridCol w:w="243"/>
        <w:gridCol w:w="567"/>
        <w:gridCol w:w="268"/>
        <w:gridCol w:w="713"/>
      </w:tblGrid>
      <w:tr w:rsidR="003B62D5" w:rsidRPr="00E73590" w14:paraId="72B7F17F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1EE0C1D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0C610A03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6" w:type="dxa"/>
            <w:gridSpan w:val="11"/>
          </w:tcPr>
          <w:p w14:paraId="18EDB7FC" w14:textId="0A2AC976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EB5E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3B62D5" w:rsidRPr="00E73590" w14:paraId="029F00FE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15B882C2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379897E6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74B8542A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52" w:type="dxa"/>
            <w:gridSpan w:val="7"/>
            <w:vAlign w:val="bottom"/>
          </w:tcPr>
          <w:p w14:paraId="35F7E87E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B7B4B" w:rsidRPr="00E73590" w14:paraId="46314D7C" w14:textId="77777777" w:rsidTr="00741DAF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28F5D43C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74E772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56FB664" w14:textId="77777777" w:rsidR="00D12CBD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3B459807" w14:textId="34BA3A70" w:rsidR="003B62D5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79DBD1F8" w14:textId="31E863B3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01131594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vAlign w:val="bottom"/>
            <w:hideMark/>
          </w:tcPr>
          <w:p w14:paraId="3B657010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3D88E6E3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Align w:val="bottom"/>
            <w:hideMark/>
          </w:tcPr>
          <w:p w14:paraId="480E5A79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69B19CC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  <w:hideMark/>
          </w:tcPr>
          <w:p w14:paraId="5DD8BA23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vAlign w:val="bottom"/>
            <w:hideMark/>
          </w:tcPr>
          <w:p w14:paraId="18E5E28F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62D5" w:rsidRPr="00E929AB" w14:paraId="56FF2D5B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C76571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E587B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52A9C174" w14:textId="6E0EF1A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2F85E1C" w14:textId="77E621C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9"/>
            <w:vAlign w:val="bottom"/>
          </w:tcPr>
          <w:p w14:paraId="5D3F0DBF" w14:textId="3B695089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="00C0221A"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B7B4B" w:rsidRPr="00E73590" w14:paraId="6B3B8293" w14:textId="77777777" w:rsidTr="00741DAF">
        <w:trPr>
          <w:trHeight w:val="261"/>
        </w:trPr>
        <w:tc>
          <w:tcPr>
            <w:tcW w:w="2961" w:type="dxa"/>
          </w:tcPr>
          <w:p w14:paraId="167BD527" w14:textId="7A55AA39" w:rsidR="003B62D5" w:rsidRPr="00CC4592" w:rsidRDefault="00404BC4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2BD2DBA1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9B5C83" w14:textId="3375087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CEB86" w14:textId="556F5EF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D4298E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4BF50FC8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6B45F3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5672A09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C45BEF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07B04C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C6C2104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0A9" w:rsidRPr="00E73590" w14:paraId="61093EA7" w14:textId="77777777" w:rsidTr="00741DAF">
        <w:trPr>
          <w:trHeight w:val="261"/>
        </w:trPr>
        <w:tc>
          <w:tcPr>
            <w:tcW w:w="2961" w:type="dxa"/>
          </w:tcPr>
          <w:p w14:paraId="389A6154" w14:textId="0D396B32" w:rsidR="006E60A9" w:rsidRPr="00D744C8" w:rsidRDefault="006E60A9" w:rsidP="006E60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594A9D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4433D0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4677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481FCD9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CDFFA7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ED57605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E1D7B2D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C0B53A0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93F8A4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B68B68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0F2133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979644B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EF9" w:rsidRPr="00E73590" w14:paraId="380E03C2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3AB5805C" w14:textId="6079B96F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00A0E48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D2B738" w14:textId="7AB47657" w:rsidR="008A1EF9" w:rsidRPr="00BA528E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528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ACBE218" w14:textId="77777777" w:rsidR="008A1EF9" w:rsidRPr="00CC4592" w:rsidRDefault="008A1EF9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</w:tcPr>
          <w:p w14:paraId="3AAD8B36" w14:textId="3C0FF982" w:rsidR="008A1EF9" w:rsidRPr="00CC4592" w:rsidRDefault="00D55807" w:rsidP="00653F93">
            <w:pPr>
              <w:pStyle w:val="acctfourfigures"/>
              <w:tabs>
                <w:tab w:val="clear" w:pos="765"/>
                <w:tab w:val="left" w:pos="105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</w:t>
            </w:r>
          </w:p>
        </w:tc>
        <w:tc>
          <w:tcPr>
            <w:tcW w:w="238" w:type="dxa"/>
          </w:tcPr>
          <w:p w14:paraId="2EC25DF3" w14:textId="77777777" w:rsidR="008A1EF9" w:rsidRPr="00CC4592" w:rsidRDefault="008A1EF9" w:rsidP="00BA52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719B0A1E" w14:textId="523EC0C9" w:rsidR="008A1EF9" w:rsidRPr="00CC4592" w:rsidRDefault="00D55807" w:rsidP="00BA52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63E00EBE" w14:textId="77777777" w:rsidR="008A1EF9" w:rsidRPr="00CC4592" w:rsidRDefault="008A1EF9" w:rsidP="00BA52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</w:tcPr>
          <w:p w14:paraId="25A273F4" w14:textId="11C728AD" w:rsidR="008A1EF9" w:rsidRPr="00CC4592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</w:t>
            </w:r>
          </w:p>
        </w:tc>
        <w:tc>
          <w:tcPr>
            <w:tcW w:w="243" w:type="dxa"/>
          </w:tcPr>
          <w:p w14:paraId="644724D1" w14:textId="77777777" w:rsidR="008A1EF9" w:rsidRPr="00CC4592" w:rsidRDefault="008A1EF9" w:rsidP="00BA52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185C4337" w14:textId="0C625361" w:rsidR="008A1EF9" w:rsidRPr="00CC4592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268B4DEE" w14:textId="77777777" w:rsidR="008A1EF9" w:rsidRPr="00CC4592" w:rsidRDefault="008A1EF9" w:rsidP="00BA52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</w:tcPr>
          <w:p w14:paraId="493958BC" w14:textId="421B4719" w:rsidR="008A1EF9" w:rsidRPr="00CC4592" w:rsidRDefault="00D55807" w:rsidP="00BA52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</w:t>
            </w:r>
          </w:p>
        </w:tc>
      </w:tr>
      <w:tr w:rsidR="008A1EF9" w:rsidRPr="00E73590" w14:paraId="6BECE55B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6F2B1AAF" w14:textId="112EBB6F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243" w:type="dxa"/>
          </w:tcPr>
          <w:p w14:paraId="63AB95E5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A268CD" w14:textId="6D332877" w:rsidR="008A1EF9" w:rsidRPr="008A65C6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65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99B6EEB" w14:textId="77777777" w:rsidR="008A1EF9" w:rsidRPr="008A65C6" w:rsidRDefault="008A1EF9" w:rsidP="00BA52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AFAFD2B" w14:textId="2D77C076" w:rsidR="008A1EF9" w:rsidRPr="008A65C6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65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66</w:t>
            </w:r>
          </w:p>
        </w:tc>
        <w:tc>
          <w:tcPr>
            <w:tcW w:w="238" w:type="dxa"/>
          </w:tcPr>
          <w:p w14:paraId="09CF459F" w14:textId="77777777" w:rsidR="008A1EF9" w:rsidRPr="008A65C6" w:rsidRDefault="008A1EF9" w:rsidP="00BA52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</w:tcPr>
          <w:p w14:paraId="6FAEA6EC" w14:textId="662D8E82" w:rsidR="008A1EF9" w:rsidRPr="008A65C6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65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1A46947D" w14:textId="77777777" w:rsidR="008A1EF9" w:rsidRPr="008A65C6" w:rsidRDefault="008A1EF9" w:rsidP="00BA528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20BB307E" w14:textId="536393BD" w:rsidR="008A1EF9" w:rsidRPr="008A65C6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65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66</w:t>
            </w:r>
          </w:p>
        </w:tc>
        <w:tc>
          <w:tcPr>
            <w:tcW w:w="243" w:type="dxa"/>
          </w:tcPr>
          <w:p w14:paraId="48400446" w14:textId="77777777" w:rsidR="008A1EF9" w:rsidRPr="008A65C6" w:rsidRDefault="008A1EF9" w:rsidP="00BA528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5AF0DB9A" w14:textId="3F29B5BA" w:rsidR="008A1EF9" w:rsidRPr="008A65C6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65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65258B8B" w14:textId="77777777" w:rsidR="008A1EF9" w:rsidRPr="008A65C6" w:rsidRDefault="008A1EF9" w:rsidP="00BA528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C674336" w14:textId="6C9CCF62" w:rsidR="008A1EF9" w:rsidRPr="008A65C6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65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66</w:t>
            </w:r>
          </w:p>
        </w:tc>
      </w:tr>
      <w:tr w:rsidR="008A1EF9" w:rsidRPr="00E73590" w14:paraId="53412C18" w14:textId="77777777" w:rsidTr="00B513AA">
        <w:trPr>
          <w:trHeight w:val="143"/>
        </w:trPr>
        <w:tc>
          <w:tcPr>
            <w:tcW w:w="2961" w:type="dxa"/>
          </w:tcPr>
          <w:p w14:paraId="7847E451" w14:textId="77777777" w:rsidR="008A1EF9" w:rsidRPr="00B513AA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90EF6CD" w14:textId="77777777" w:rsidR="008A1EF9" w:rsidRPr="00B513AA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E1F0E95" w14:textId="77777777" w:rsidR="008A1EF9" w:rsidRPr="00B513A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6" w:type="dxa"/>
          </w:tcPr>
          <w:p w14:paraId="187F4A90" w14:textId="77777777" w:rsidR="008A1EF9" w:rsidRPr="00B513AA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665C4762" w14:textId="77777777" w:rsidR="008A1EF9" w:rsidRPr="00B513A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8" w:type="dxa"/>
          </w:tcPr>
          <w:p w14:paraId="7D2B68F8" w14:textId="77777777" w:rsidR="008A1EF9" w:rsidRPr="00B513AA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</w:tcPr>
          <w:p w14:paraId="0566E14B" w14:textId="77777777" w:rsidR="008A1EF9" w:rsidRPr="00B513A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56DD9CA3" w14:textId="77777777" w:rsidR="008A1EF9" w:rsidRPr="00B513AA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0ECF015E" w14:textId="77777777" w:rsidR="008A1EF9" w:rsidRPr="00B513A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3674390F" w14:textId="77777777" w:rsidR="008A1EF9" w:rsidRPr="00B513AA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3BDB9FC" w14:textId="77777777" w:rsidR="008A1EF9" w:rsidRPr="00B513A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68" w:type="dxa"/>
          </w:tcPr>
          <w:p w14:paraId="4094C19A" w14:textId="77777777" w:rsidR="008A1EF9" w:rsidRPr="00B513AA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5D40E9C" w14:textId="77777777" w:rsidR="008A1EF9" w:rsidRPr="00B513A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8A1EF9" w:rsidRPr="00E73590" w14:paraId="7DA6D758" w14:textId="77777777" w:rsidTr="00741DAF">
        <w:trPr>
          <w:trHeight w:val="261"/>
        </w:trPr>
        <w:tc>
          <w:tcPr>
            <w:tcW w:w="2961" w:type="dxa"/>
          </w:tcPr>
          <w:p w14:paraId="630A5CAA" w14:textId="328E47CA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BD10B9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375D21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7FC7F3F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0CAA7FF0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03FACAD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7438958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4F8D18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88A2837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35A477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FF344F1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2A8B7FA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55807" w:rsidRPr="00E73590" w14:paraId="28CE67C7" w14:textId="77777777" w:rsidTr="00741DAF">
        <w:trPr>
          <w:trHeight w:val="261"/>
        </w:trPr>
        <w:tc>
          <w:tcPr>
            <w:tcW w:w="2961" w:type="dxa"/>
            <w:vAlign w:val="bottom"/>
            <w:hideMark/>
          </w:tcPr>
          <w:p w14:paraId="650D1F5C" w14:textId="77777777" w:rsidR="00D55807" w:rsidRPr="00CC4592" w:rsidRDefault="00D55807" w:rsidP="00D55807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D55807" w:rsidRPr="00CC4592" w:rsidRDefault="00D55807" w:rsidP="00D558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820BA" w14:textId="71BE88E3" w:rsidR="00D55807" w:rsidRPr="00BA528E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528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79043B" w14:textId="5F38D033" w:rsidR="00D55807" w:rsidRPr="00CC4592" w:rsidRDefault="00D55807" w:rsidP="00D558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4A43649" w14:textId="503FDE6F" w:rsidR="00D55807" w:rsidRPr="00CC4592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(181)</w:t>
            </w:r>
          </w:p>
        </w:tc>
        <w:tc>
          <w:tcPr>
            <w:tcW w:w="238" w:type="dxa"/>
            <w:vAlign w:val="bottom"/>
          </w:tcPr>
          <w:p w14:paraId="7AC342BE" w14:textId="77777777" w:rsidR="00D55807" w:rsidRPr="00CC4592" w:rsidRDefault="00D55807" w:rsidP="00D558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vAlign w:val="bottom"/>
          </w:tcPr>
          <w:p w14:paraId="2FE46404" w14:textId="3FB171C0" w:rsidR="00D55807" w:rsidRPr="00CC4592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DDC3FE" w14:textId="77777777" w:rsidR="00D55807" w:rsidRPr="00CC4592" w:rsidRDefault="00D55807" w:rsidP="00D558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41B4DF9C" w14:textId="6E4492CE" w:rsidR="00D55807" w:rsidRPr="00CC4592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(181)</w:t>
            </w:r>
          </w:p>
        </w:tc>
        <w:tc>
          <w:tcPr>
            <w:tcW w:w="243" w:type="dxa"/>
            <w:vAlign w:val="bottom"/>
          </w:tcPr>
          <w:p w14:paraId="52F33292" w14:textId="77777777" w:rsidR="00D55807" w:rsidRPr="00CC4592" w:rsidRDefault="00D55807" w:rsidP="00D558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14:paraId="56E7EF24" w14:textId="7CFBB8E5" w:rsidR="00D55807" w:rsidRPr="00BA528E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528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ACE2BB2" w14:textId="77777777" w:rsidR="00D55807" w:rsidRPr="00CC4592" w:rsidRDefault="00D55807" w:rsidP="00D558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26F098D" w14:textId="1BE01A99" w:rsidR="00D55807" w:rsidRPr="00CC4592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(181)</w:t>
            </w:r>
          </w:p>
        </w:tc>
      </w:tr>
      <w:tr w:rsidR="00D55807" w:rsidRPr="00E73590" w14:paraId="294774E8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5048F1EA" w14:textId="1EC83A02" w:rsidR="00D55807" w:rsidRPr="00B8379A" w:rsidRDefault="00D55807" w:rsidP="00D5580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D55807" w:rsidRPr="00D30BDE" w:rsidRDefault="00D55807" w:rsidP="00D558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0BD0" w14:textId="359654D7" w:rsidR="00D55807" w:rsidRPr="00986355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8C0E72" w14:textId="77777777" w:rsidR="00D55807" w:rsidRPr="00986355" w:rsidRDefault="00D55807" w:rsidP="00D558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55176A7F" w:rsidR="00D55807" w:rsidRPr="00E429BA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(181)</w:t>
            </w:r>
          </w:p>
        </w:tc>
        <w:tc>
          <w:tcPr>
            <w:tcW w:w="238" w:type="dxa"/>
            <w:vAlign w:val="bottom"/>
          </w:tcPr>
          <w:p w14:paraId="0FB87A19" w14:textId="77777777" w:rsidR="00D55807" w:rsidRPr="00986355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1565BA9B" w:rsidR="00D55807" w:rsidRPr="00986355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FA133B" w14:textId="77777777" w:rsidR="00D55807" w:rsidRPr="00986355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57C0E00C" w:rsidR="00D55807" w:rsidRPr="00986355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(181)</w:t>
            </w:r>
          </w:p>
        </w:tc>
        <w:tc>
          <w:tcPr>
            <w:tcW w:w="243" w:type="dxa"/>
            <w:vAlign w:val="bottom"/>
          </w:tcPr>
          <w:p w14:paraId="2F72BB01" w14:textId="77777777" w:rsidR="00D55807" w:rsidRPr="00986355" w:rsidRDefault="00D55807" w:rsidP="00D5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5FF11B4E" w:rsidR="00D55807" w:rsidRPr="00B84711" w:rsidRDefault="00D55807" w:rsidP="00BA528E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D55807" w:rsidRPr="00986355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7F69129B" w:rsidR="00D55807" w:rsidRPr="00986355" w:rsidRDefault="00D55807" w:rsidP="00D55807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(181)</w:t>
            </w:r>
          </w:p>
        </w:tc>
      </w:tr>
    </w:tbl>
    <w:p w14:paraId="2C9463D0" w14:textId="77777777" w:rsidR="00262A48" w:rsidRDefault="00262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  <w:r>
        <w:rPr>
          <w:rFonts w:asciiTheme="majorBidi" w:hAnsiTheme="majorBidi" w:cstheme="majorBidi"/>
          <w:i/>
          <w:iCs/>
          <w:spacing w:val="6"/>
          <w:sz w:val="30"/>
          <w:szCs w:val="30"/>
        </w:rPr>
        <w:br w:type="page"/>
      </w:r>
    </w:p>
    <w:p w14:paraId="598C7214" w14:textId="2907D573" w:rsidR="00A51F9A" w:rsidRPr="00616564" w:rsidRDefault="00A51F9A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2F530967" w14:textId="77777777" w:rsidR="009304FC" w:rsidRPr="00616564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C9B044A" w14:textId="200AFD83" w:rsidR="00305DDC" w:rsidRDefault="00A51F9A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D720FC9" w14:textId="4583BD01" w:rsidR="00A529B5" w:rsidRPr="00173031" w:rsidRDefault="00A529B5" w:rsidP="001730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081B79" w14:textId="40E2D5BB" w:rsidR="0002780D" w:rsidRPr="00616564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9A37974" w:rsidR="00782DBA" w:rsidRPr="00E47DB4" w:rsidRDefault="00782DBA" w:rsidP="00305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firstLine="43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603A0E" w14:textId="069B9955" w:rsidR="00917033" w:rsidRPr="00A74DFA" w:rsidRDefault="00917033" w:rsidP="00E47D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1D4979" w:rsidRPr="00616564" w14:paraId="5B1FCF0C" w14:textId="77777777" w:rsidTr="007B1FB3">
        <w:trPr>
          <w:tblHeader/>
        </w:trPr>
        <w:tc>
          <w:tcPr>
            <w:tcW w:w="2113" w:type="pct"/>
          </w:tcPr>
          <w:p w14:paraId="22450AF0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4DC165D7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F6CBBFB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59743B9D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4BC4" w:rsidRPr="00616564" w14:paraId="37711885" w14:textId="77777777" w:rsidTr="007B1FB3">
        <w:trPr>
          <w:tblHeader/>
        </w:trPr>
        <w:tc>
          <w:tcPr>
            <w:tcW w:w="2113" w:type="pct"/>
          </w:tcPr>
          <w:p w14:paraId="6E56F778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6096F4" w14:textId="0FEB7B5D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8BD8E5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0CA341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DFDB32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6E8B3E7" w14:textId="244CBC04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4A7B3D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C669BBA" w14:textId="545B687E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04BC4" w:rsidRPr="00616564" w14:paraId="1470218A" w14:textId="77777777" w:rsidTr="007B1FB3">
        <w:trPr>
          <w:tblHeader/>
        </w:trPr>
        <w:tc>
          <w:tcPr>
            <w:tcW w:w="2113" w:type="pct"/>
          </w:tcPr>
          <w:p w14:paraId="08C67A2A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1495A8D" w14:textId="554AE915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36239D07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F4BEC2A" w14:textId="6F394342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6EAFB9D5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6791185" w14:textId="7CD15A7F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4DA1FFF2" w14:textId="77777777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E4BE94" w14:textId="6920D6FE" w:rsidR="00404BC4" w:rsidRPr="00616564" w:rsidRDefault="00404BC4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C5390" w:rsidRPr="00616564" w14:paraId="2F0AED91" w14:textId="77777777" w:rsidTr="007B1FB3">
        <w:trPr>
          <w:tblHeader/>
        </w:trPr>
        <w:tc>
          <w:tcPr>
            <w:tcW w:w="2113" w:type="pct"/>
          </w:tcPr>
          <w:p w14:paraId="2CC3629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5EA9B17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616564" w14:paraId="6C2A69B6" w14:textId="77777777" w:rsidTr="007B1FB3">
        <w:tc>
          <w:tcPr>
            <w:tcW w:w="2113" w:type="pct"/>
          </w:tcPr>
          <w:p w14:paraId="51488F6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67B1E69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EE8F578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3A1DCDA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467E121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03477D2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7E57C0C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9D49A2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390" w:rsidRPr="00616564" w14:paraId="3FFC79BE" w14:textId="77777777" w:rsidTr="007B1FB3">
        <w:tc>
          <w:tcPr>
            <w:tcW w:w="2113" w:type="pct"/>
          </w:tcPr>
          <w:p w14:paraId="32265717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03E7DD7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1278BA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2537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FC9154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7042AE6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92A26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10DF853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BC4" w:rsidRPr="00616564" w14:paraId="701F3067" w14:textId="77777777" w:rsidTr="007B1FB3">
        <w:tc>
          <w:tcPr>
            <w:tcW w:w="2113" w:type="pct"/>
          </w:tcPr>
          <w:p w14:paraId="53D755F3" w14:textId="77777777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070922A6" w14:textId="59E08D44" w:rsidR="00404BC4" w:rsidRPr="00616564" w:rsidRDefault="007C1C5A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8" w:type="pct"/>
            <w:vAlign w:val="center"/>
          </w:tcPr>
          <w:p w14:paraId="0482E5D8" w14:textId="77777777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CB8310A" w14:textId="5BABF4D2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8" w:type="pct"/>
            <w:vAlign w:val="center"/>
          </w:tcPr>
          <w:p w14:paraId="313E0E7F" w14:textId="77777777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EEB04" w14:textId="718F5212" w:rsidR="00404BC4" w:rsidRPr="00616564" w:rsidRDefault="007C1C5A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8" w:type="pct"/>
            <w:vAlign w:val="center"/>
          </w:tcPr>
          <w:p w14:paraId="1B4AB9DE" w14:textId="77777777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1CC94315" w14:textId="16823F52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404BC4" w:rsidRPr="00616564" w14:paraId="3AF805A2" w14:textId="77777777" w:rsidTr="007B1FB3">
        <w:tc>
          <w:tcPr>
            <w:tcW w:w="2113" w:type="pct"/>
          </w:tcPr>
          <w:p w14:paraId="7790CCF6" w14:textId="77777777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69B1C52F" w:rsidR="00404BC4" w:rsidRPr="00616564" w:rsidRDefault="007C1C5A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28" w:type="pct"/>
            <w:vAlign w:val="center"/>
          </w:tcPr>
          <w:p w14:paraId="5BD644C1" w14:textId="77777777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06D4894B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28" w:type="pct"/>
            <w:vAlign w:val="center"/>
          </w:tcPr>
          <w:p w14:paraId="356167EC" w14:textId="77777777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069DDF61" w:rsidR="00404BC4" w:rsidRPr="00616564" w:rsidRDefault="007C1C5A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28" w:type="pct"/>
            <w:vAlign w:val="center"/>
          </w:tcPr>
          <w:p w14:paraId="5083857F" w14:textId="77777777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0028CF3D" w:rsidR="00404BC4" w:rsidRPr="00616564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FE572E" w:rsidRPr="00616564" w14:paraId="31170B69" w14:textId="77777777" w:rsidTr="00E429BA">
        <w:tc>
          <w:tcPr>
            <w:tcW w:w="2113" w:type="pct"/>
          </w:tcPr>
          <w:p w14:paraId="57FCED58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1D2A2C7A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center"/>
          </w:tcPr>
          <w:p w14:paraId="75F9002F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6C89104B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center"/>
          </w:tcPr>
          <w:p w14:paraId="61430BF3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642E491C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center"/>
          </w:tcPr>
          <w:p w14:paraId="5EB79D39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45177CAE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572E" w:rsidRPr="00616564" w14:paraId="46459B7B" w14:textId="77777777" w:rsidTr="007B1FB3">
        <w:tc>
          <w:tcPr>
            <w:tcW w:w="2113" w:type="pct"/>
          </w:tcPr>
          <w:p w14:paraId="5C1D79B5" w14:textId="72994B7A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71D3084A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7F20288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A57FAC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C3CF9FE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A4F3A4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6C7A6CD5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2FAE217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C5A" w:rsidRPr="00616564" w14:paraId="51E65047" w14:textId="77777777" w:rsidTr="002F6B9A">
        <w:tc>
          <w:tcPr>
            <w:tcW w:w="2113" w:type="pct"/>
          </w:tcPr>
          <w:p w14:paraId="776A96B2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4F2422C6" w14:textId="674405D8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8" w:type="pct"/>
            <w:vAlign w:val="center"/>
          </w:tcPr>
          <w:p w14:paraId="3856E65D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8D04EDB" w14:textId="672F07EE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8" w:type="pct"/>
            <w:vAlign w:val="center"/>
          </w:tcPr>
          <w:p w14:paraId="6A6E15ED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C4C145E" w14:textId="4A25985F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8" w:type="pct"/>
            <w:vAlign w:val="center"/>
          </w:tcPr>
          <w:p w14:paraId="2DB629E0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071340B" w14:textId="5D7DA2CD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7C1C5A" w:rsidRPr="00616564" w14:paraId="00E4EEFF" w14:textId="77777777" w:rsidTr="002F6B9A">
        <w:tc>
          <w:tcPr>
            <w:tcW w:w="2113" w:type="pct"/>
          </w:tcPr>
          <w:p w14:paraId="0BA29C2C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784DF86E" w14:textId="397E7B65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8" w:type="pct"/>
            <w:vAlign w:val="center"/>
          </w:tcPr>
          <w:p w14:paraId="624099DB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5B572D" w14:textId="25FD1C69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422C3369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D29B9" w14:textId="1F5355D9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8" w:type="pct"/>
            <w:vAlign w:val="center"/>
          </w:tcPr>
          <w:p w14:paraId="57F66B3B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37CAC26" w14:textId="7A4F6E48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7C1C5A" w:rsidRPr="00616564" w14:paraId="61411776" w14:textId="77777777" w:rsidTr="002F6B9A">
        <w:tc>
          <w:tcPr>
            <w:tcW w:w="2113" w:type="pct"/>
          </w:tcPr>
          <w:p w14:paraId="69B16129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6624AE53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28" w:type="pct"/>
            <w:vAlign w:val="center"/>
          </w:tcPr>
          <w:p w14:paraId="148B4294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4730DCB2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28" w:type="pct"/>
            <w:vAlign w:val="center"/>
          </w:tcPr>
          <w:p w14:paraId="56D081CF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0D392" w14:textId="5B11176F" w:rsidR="007C1C5A" w:rsidRPr="006F0C1E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28" w:type="pct"/>
            <w:vAlign w:val="center"/>
          </w:tcPr>
          <w:p w14:paraId="589134B2" w14:textId="77777777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9F7465" w14:textId="3599C5D9" w:rsidR="007C1C5A" w:rsidRPr="00616564" w:rsidRDefault="007C1C5A" w:rsidP="007C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</w:tbl>
    <w:p w14:paraId="55705712" w14:textId="77777777" w:rsidR="001D4979" w:rsidRPr="00E47DB4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DC6A27D" w14:textId="448C4CEF" w:rsidR="00CF48BF" w:rsidRPr="00822117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EB4B96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  <w:lang w:val="en-US"/>
        </w:rPr>
      </w:pPr>
    </w:p>
    <w:p w14:paraId="6424CE2C" w14:textId="6B7BDE7A" w:rsidR="00805FBD" w:rsidRPr="00B85AD4" w:rsidRDefault="00E1499B" w:rsidP="004D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B85AD4">
        <w:rPr>
          <w:rFonts w:asciiTheme="majorBidi" w:hAnsiTheme="majorBidi" w:cstheme="majorBidi"/>
          <w:sz w:val="30"/>
          <w:szCs w:val="30"/>
        </w:rPr>
        <w:t>1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B85AD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B85AD4">
        <w:rPr>
          <w:rFonts w:asciiTheme="majorBidi" w:hAnsiTheme="majorBidi" w:cstheme="majorBidi"/>
          <w:sz w:val="30"/>
          <w:szCs w:val="30"/>
        </w:rPr>
        <w:t>1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B85AD4">
        <w:rPr>
          <w:rFonts w:asciiTheme="majorBidi" w:hAnsiTheme="majorBidi" w:cstheme="majorBidi"/>
          <w:sz w:val="30"/>
          <w:szCs w:val="30"/>
        </w:rPr>
        <w:t>2550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B85AD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B85AD4">
        <w:rPr>
          <w:rFonts w:asciiTheme="majorBidi" w:hAnsiTheme="majorBidi" w:cstheme="majorBidi"/>
          <w:sz w:val="30"/>
          <w:szCs w:val="30"/>
        </w:rPr>
        <w:t>31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B85AD4">
        <w:rPr>
          <w:rFonts w:asciiTheme="majorBidi" w:hAnsiTheme="majorBidi" w:cstheme="majorBidi"/>
          <w:sz w:val="30"/>
          <w:szCs w:val="30"/>
        </w:rPr>
        <w:t>25</w:t>
      </w:r>
      <w:r w:rsidR="008F25B0" w:rsidRPr="00B85AD4">
        <w:rPr>
          <w:rFonts w:asciiTheme="majorBidi" w:hAnsiTheme="majorBidi" w:cstheme="majorBidi"/>
          <w:sz w:val="30"/>
          <w:szCs w:val="30"/>
        </w:rPr>
        <w:t>70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B85AD4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404BC4" w:rsidRPr="00B85AD4">
        <w:rPr>
          <w:rFonts w:asciiTheme="majorBidi" w:hAnsiTheme="majorBidi" w:cstheme="majorBidi"/>
          <w:sz w:val="30"/>
          <w:szCs w:val="30"/>
        </w:rPr>
        <w:t xml:space="preserve">31 </w:t>
      </w:r>
      <w:r w:rsidR="00404BC4" w:rsidRPr="00B85AD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A1075" w:rsidRPr="00B85AD4">
        <w:rPr>
          <w:rFonts w:asciiTheme="majorBidi" w:hAnsiTheme="majorBidi" w:cstheme="majorBidi"/>
          <w:sz w:val="30"/>
          <w:szCs w:val="30"/>
        </w:rPr>
        <w:t>256</w:t>
      </w:r>
      <w:r w:rsidR="00404BC4" w:rsidRPr="00B85AD4">
        <w:rPr>
          <w:rFonts w:asciiTheme="majorBidi" w:hAnsiTheme="majorBidi" w:cstheme="majorBidi"/>
          <w:sz w:val="30"/>
          <w:szCs w:val="30"/>
        </w:rPr>
        <w:t>8</w:t>
      </w:r>
      <w:r w:rsidR="003D71B5"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B85AD4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</w:t>
      </w:r>
      <w:r w:rsidR="002A02E0" w:rsidRPr="00B85AD4">
        <w:rPr>
          <w:rFonts w:asciiTheme="majorBidi" w:hAnsiTheme="majorBidi"/>
          <w:sz w:val="30"/>
          <w:szCs w:val="30"/>
          <w:cs/>
          <w:lang w:val="en-GB"/>
        </w:rPr>
        <w:t>จำนวนเงินรวม</w:t>
      </w:r>
      <w:r w:rsidR="001D3F2A" w:rsidRPr="00B85AD4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7C1C5A">
        <w:rPr>
          <w:rFonts w:asciiTheme="majorBidi" w:hAnsiTheme="majorBidi"/>
          <w:sz w:val="30"/>
          <w:szCs w:val="30"/>
        </w:rPr>
        <w:t>20.4</w:t>
      </w:r>
      <w:r w:rsidR="002A02E0" w:rsidRPr="00B85AD4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02E0" w:rsidRPr="00B85AD4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 w:rsidRPr="00B85AD4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B85AD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B85AD4">
        <w:rPr>
          <w:rFonts w:asciiTheme="majorBidi" w:hAnsiTheme="majorBidi"/>
          <w:i/>
          <w:iCs/>
          <w:sz w:val="30"/>
          <w:szCs w:val="30"/>
          <w:cs/>
          <w:lang w:val="en-GB"/>
        </w:rPr>
        <w:t>(</w:t>
      </w:r>
      <w:r w:rsidR="00AA1075" w:rsidRPr="00B85AD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B85AD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B85AD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B85AD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4BC4" w:rsidRPr="00B85AD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D71B5" w:rsidRPr="00B85AD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bookmarkStart w:id="0" w:name="_Hlk145345502"/>
      <w:r w:rsidR="00404BC4" w:rsidRPr="00B85AD4">
        <w:rPr>
          <w:rFonts w:asciiTheme="majorBidi" w:hAnsiTheme="majorBidi" w:cstheme="majorBidi"/>
          <w:i/>
          <w:iCs/>
          <w:sz w:val="30"/>
          <w:szCs w:val="30"/>
        </w:rPr>
        <w:t>22.88</w:t>
      </w:r>
      <w:r w:rsidR="00404BC4" w:rsidRPr="00B85A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0"/>
      <w:r w:rsidR="003D71B5" w:rsidRPr="00B85AD4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ล้านบาท)</w:t>
      </w:r>
      <w:r w:rsidR="00A94267" w:rsidRPr="00B85AD4">
        <w:rPr>
          <w:rFonts w:asciiTheme="majorBidi" w:hAnsiTheme="majorBidi"/>
          <w:sz w:val="30"/>
          <w:szCs w:val="30"/>
          <w:lang w:val="en-GB"/>
        </w:rPr>
        <w:tab/>
      </w:r>
    </w:p>
    <w:p w14:paraId="4415D0AC" w14:textId="77777777" w:rsidR="00DF269D" w:rsidRDefault="00DF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br w:type="page"/>
      </w:r>
    </w:p>
    <w:p w14:paraId="4AD95CAF" w14:textId="774C4591" w:rsidR="00353628" w:rsidRPr="00822117" w:rsidRDefault="00353628" w:rsidP="001A7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lastRenderedPageBreak/>
        <w:t>สัญญาซื้อขาย</w:t>
      </w:r>
      <w:r w:rsidRPr="00822117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วัตถุดิบ</w:t>
      </w: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  <w:t xml:space="preserve">  </w:t>
      </w:r>
    </w:p>
    <w:p w14:paraId="0FC5845D" w14:textId="77777777" w:rsidR="00353628" w:rsidRPr="00822117" w:rsidRDefault="0035362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7738EA5" w14:textId="566D69E4" w:rsidR="00353628" w:rsidRPr="00822117" w:rsidRDefault="00E90EC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2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ฉบับ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ปริมาณ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และเงื่อนไขที่ระบุในสัญญากำหนดราคาซื้อโดยกำหนดปริมาณซื้อรวมทั้งสิ้น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14</w:t>
      </w:r>
      <w:r w:rsidRPr="00822117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B594C" w:rsidRPr="00822117">
        <w:rPr>
          <w:rFonts w:asciiTheme="majorBidi" w:hAnsiTheme="majorBidi"/>
          <w:sz w:val="30"/>
          <w:szCs w:val="30"/>
        </w:rPr>
        <w:t>932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>.</w:t>
      </w:r>
      <w:r w:rsidR="001B594C" w:rsidRPr="00822117">
        <w:rPr>
          <w:rFonts w:asciiTheme="majorBidi" w:hAnsiTheme="majorBidi"/>
          <w:sz w:val="30"/>
          <w:szCs w:val="30"/>
        </w:rPr>
        <w:t>5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ตัน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สัญญามีระยะเวลา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1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และจะมีผลสิ้นสุดในเดือนมิถุนายน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2568</w:t>
      </w:r>
    </w:p>
    <w:p w14:paraId="3965B137" w14:textId="77777777" w:rsidR="00B24E76" w:rsidRPr="002C0D2F" w:rsidRDefault="00B24E76" w:rsidP="00B24E76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highlight w:val="yellow"/>
          <w:lang w:val="en-GB"/>
        </w:rPr>
      </w:pPr>
    </w:p>
    <w:p w14:paraId="70D920F0" w14:textId="77777777" w:rsidR="00905E07" w:rsidRPr="00321A38" w:rsidRDefault="00905E07" w:rsidP="001A7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A72E4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ประมาณ</w:t>
      </w:r>
      <w:r w:rsidRPr="00321A3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การหนี้สินและหนี้สินที่อาจเกิดขึ้น</w:t>
      </w:r>
    </w:p>
    <w:p w14:paraId="54D19DC2" w14:textId="77777777" w:rsidR="00905E07" w:rsidRPr="007B4651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9DFE03" w14:textId="77777777" w:rsidR="00905E07" w:rsidRPr="00FA2792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30266719" w14:textId="77777777" w:rsidR="00905E07" w:rsidRPr="007B4651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4DF1CA" w14:textId="77777777" w:rsidR="00905E07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DA40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Pr="00DA400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6541A5B3" w14:textId="77777777" w:rsidR="00905E07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EC3A2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7423DE23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DDF13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AA1075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 </w:t>
      </w:r>
      <w:r w:rsidRPr="00AA1075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>,</w:t>
      </w:r>
      <w:r w:rsidRPr="00AA1075">
        <w:rPr>
          <w:rFonts w:asciiTheme="majorBidi" w:hAnsiTheme="majorBidi" w:cstheme="majorBidi"/>
          <w:sz w:val="30"/>
          <w:szCs w:val="30"/>
        </w:rPr>
        <w:t>004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7233A734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264C9" w14:textId="77777777" w:rsidR="00905E07" w:rsidRPr="00E9186E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186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9186E">
        <w:rPr>
          <w:rFonts w:asciiTheme="majorBidi" w:hAnsiTheme="majorBidi" w:cstheme="majorBidi"/>
          <w:sz w:val="30"/>
          <w:szCs w:val="30"/>
        </w:rPr>
        <w:t>2562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E9186E">
        <w:rPr>
          <w:rFonts w:asciiTheme="majorBidi" w:hAnsiTheme="majorBidi" w:cstheme="majorBidi"/>
          <w:sz w:val="30"/>
          <w:szCs w:val="30"/>
        </w:rPr>
        <w:t>16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 w:rsidRPr="00E9186E">
        <w:rPr>
          <w:rFonts w:asciiTheme="majorBidi" w:hAnsiTheme="majorBidi" w:cstheme="majorBidi"/>
          <w:sz w:val="30"/>
          <w:szCs w:val="30"/>
        </w:rPr>
        <w:t>217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จึงได้มีการทบทวน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Pr="00E9186E">
        <w:rPr>
          <w:rFonts w:asciiTheme="majorBidi" w:hAnsiTheme="majorBidi" w:cstheme="majorBidi"/>
          <w:sz w:val="30"/>
          <w:szCs w:val="30"/>
        </w:rPr>
        <w:t>233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918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9186E">
        <w:rPr>
          <w:rFonts w:asciiTheme="majorBidi" w:hAnsiTheme="majorBidi" w:cstheme="majorBidi"/>
          <w:sz w:val="30"/>
          <w:szCs w:val="30"/>
        </w:rPr>
        <w:t xml:space="preserve">2566 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มูลค่ายุติธรรมของที่ดินเพิ่มขึ้นเป็นจำนวน </w:t>
      </w:r>
      <w:r w:rsidRPr="00E9186E">
        <w:rPr>
          <w:rFonts w:asciiTheme="majorBidi" w:hAnsiTheme="majorBidi" w:cstheme="majorBidi"/>
          <w:sz w:val="30"/>
          <w:szCs w:val="30"/>
        </w:rPr>
        <w:t>72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ส่งผลให้บริษัททบทวนสำรองค่า</w:t>
      </w:r>
      <w:r w:rsidRPr="00E9186E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ช้จ่ายจากความเสียหายของวัตถุดิบคงคลัง และได้บันทึกการกลับรายการสำรองดังกล่าวจำนวน </w:t>
      </w:r>
      <w:r w:rsidRPr="00E9186E">
        <w:rPr>
          <w:rFonts w:asciiTheme="majorBidi" w:hAnsiTheme="majorBidi" w:cstheme="majorBidi"/>
          <w:sz w:val="30"/>
          <w:szCs w:val="30"/>
        </w:rPr>
        <w:t xml:space="preserve">72 </w:t>
      </w:r>
      <w:r w:rsidRPr="00E9186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B014643" w14:textId="77777777" w:rsidR="00905E07" w:rsidRPr="00E9186E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170FA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186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นอกจากนี้ เมื่อวันที่ </w:t>
      </w:r>
      <w:r w:rsidRPr="00E9186E">
        <w:rPr>
          <w:rFonts w:asciiTheme="majorBidi" w:hAnsiTheme="majorBidi" w:cstheme="majorBidi"/>
          <w:sz w:val="30"/>
          <w:szCs w:val="30"/>
        </w:rPr>
        <w:t>23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E9186E">
        <w:rPr>
          <w:rFonts w:asciiTheme="majorBidi" w:hAnsiTheme="majorBidi" w:cstheme="majorBidi"/>
          <w:sz w:val="30"/>
          <w:szCs w:val="30"/>
        </w:rPr>
        <w:t>2564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E9186E">
        <w:rPr>
          <w:rFonts w:asciiTheme="majorBidi" w:hAnsiTheme="majorBidi" w:cstheme="majorBidi"/>
          <w:sz w:val="30"/>
          <w:szCs w:val="30"/>
        </w:rPr>
        <w:t>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ราย และคู่ค้าของบริษัทจำนวน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1075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รวมทั้งสิ้น </w:t>
      </w:r>
      <w:r w:rsidRPr="00AA1075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0B87EB62" w14:textId="77777777" w:rsidR="00905E07" w:rsidRPr="00060584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3866ED95" w14:textId="77777777" w:rsidR="00905E07" w:rsidRPr="007B465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" w:name="_Hlk109309395"/>
      <w:r w:rsidRPr="007B46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bookmarkEnd w:id="1"/>
    <w:p w14:paraId="5FB538CE" w14:textId="77777777" w:rsidR="00905E07" w:rsidRPr="00060584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6512235" w14:textId="77777777" w:rsidR="00905E07" w:rsidRPr="007B465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จำนวน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/>
          <w:sz w:val="30"/>
          <w:szCs w:val="30"/>
        </w:rPr>
        <w:t>3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ดังนั้น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319A3042" w14:textId="77777777" w:rsidR="00905E07" w:rsidRPr="00060584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033A2820" w14:textId="77777777" w:rsidR="00905E07" w:rsidRPr="00060584" w:rsidRDefault="00905E07" w:rsidP="00905E0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B0C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8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กันยายน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2563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โดยบริษัทดังกล่าวได้ยื่นฟ้องบริษัทในข้อหาผิดสัญญา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เรียกเงินคืน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และเรียกค่าเสียหายเป็นเงินต้นจำนวน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470</w:t>
      </w:r>
      <w:r w:rsidRPr="005B0C2F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03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ล้านบาท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7</w:t>
      </w:r>
      <w:r w:rsidRPr="005B0C2F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5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ต่อปี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595</w:t>
      </w:r>
      <w:r w:rsidRPr="005B0C2F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10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ล้านบาท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นับถัดจากวันฟ้องเป็นต้นไปจนกว่าบริษัทจะชำระเงินเสร็จสิ้น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29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2567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โจทก์สามารถใช้สิทธิยื่นอุทธรณ์ได้ภายใน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1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เดือนนับแต่วันที่ศาลมีคำพิพากษา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หรือตามกำหนดเวลาที่ศาลอนุญาตให้ขยาย</w:t>
      </w:r>
    </w:p>
    <w:p w14:paraId="6922066D" w14:textId="77777777" w:rsidR="00905E07" w:rsidRPr="00060584" w:rsidRDefault="00905E07" w:rsidP="00905E07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</w:rPr>
      </w:pPr>
    </w:p>
    <w:p w14:paraId="595D6348" w14:textId="523EFA70" w:rsidR="00905E07" w:rsidRPr="007B4651" w:rsidRDefault="00905E07" w:rsidP="00905E0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01C6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8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2563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โดยบริษัทดังกล่าวได้ยื่นฟ้องบริษัทในฐานะจำเลยที่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1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และบริษัทอื่นอีก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ราย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เป็นจำเลยในข้อหาผิดสัญญา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ตัวการ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ตัวแทน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เป็นเงินต้นจำนวน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92</w:t>
      </w:r>
      <w:r w:rsidRPr="00A01C69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29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ล้านบาท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7</w:t>
      </w:r>
      <w:r w:rsidRPr="00A01C69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5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ต่อปี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109</w:t>
      </w:r>
      <w:r w:rsidRPr="00A01C69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42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ล้านบาท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นับถัดจากวันฟ้องเป็นต้นไปจนกว่าจำเลยทั้งสามจะชำระเงินเสร็จสิ้น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974D5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 w:rsidR="006102F2" w:rsidRPr="006102F2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>4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 w:rsidR="006102F2" w:rsidRPr="006102F2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 w:rsidRPr="00A974D5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</w:t>
      </w:r>
      <w:r w:rsidRPr="00F45BE2">
        <w:rPr>
          <w:rFonts w:asciiTheme="majorBidi" w:hAnsiTheme="majorBidi" w:hint="cs"/>
          <w:sz w:val="30"/>
          <w:szCs w:val="30"/>
          <w:cs/>
        </w:rPr>
        <w:t>จำเลยทั้งสาม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 w:rsidRPr="00A974D5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 w:rsidRPr="00A974D5">
        <w:rPr>
          <w:rFonts w:asciiTheme="majorBidi" w:hAnsiTheme="majorBidi" w:hint="cs"/>
          <w:sz w:val="30"/>
          <w:szCs w:val="30"/>
          <w:cs/>
        </w:rPr>
        <w:t>โจทก์สามารถใช้สิทธิยื่นอุทธรณ์ได้ภายใน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 w:rsidR="006102F2" w:rsidRPr="006102F2">
        <w:rPr>
          <w:rFonts w:asciiTheme="majorBidi" w:hAnsiTheme="majorBidi"/>
          <w:sz w:val="30"/>
          <w:szCs w:val="30"/>
        </w:rPr>
        <w:t>1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 w:rsidRPr="00A974D5">
        <w:rPr>
          <w:rFonts w:asciiTheme="majorBidi" w:hAnsiTheme="majorBidi" w:hint="cs"/>
          <w:sz w:val="30"/>
          <w:szCs w:val="30"/>
          <w:cs/>
        </w:rPr>
        <w:t>เดือนนับแต่วันที่ศาลมีคำพิพากษา</w:t>
      </w:r>
      <w:r w:rsidRPr="00A974D5">
        <w:rPr>
          <w:rFonts w:asciiTheme="majorBidi" w:hAnsiTheme="majorBidi"/>
          <w:sz w:val="30"/>
          <w:szCs w:val="30"/>
          <w:cs/>
        </w:rPr>
        <w:t xml:space="preserve"> </w:t>
      </w:r>
      <w:r w:rsidRPr="00A974D5">
        <w:rPr>
          <w:rFonts w:asciiTheme="majorBidi" w:hAnsiTheme="majorBidi" w:hint="cs"/>
          <w:sz w:val="30"/>
          <w:szCs w:val="30"/>
          <w:cs/>
        </w:rPr>
        <w:t>หรือตามกำหนดเวลาที่ศาลอนุญาตให้ขยาย</w:t>
      </w:r>
    </w:p>
    <w:p w14:paraId="6EB6B046" w14:textId="2D53B4F0" w:rsidR="00842621" w:rsidRDefault="0084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14:paraId="71955594" w14:textId="77777777" w:rsidR="00905E07" w:rsidRPr="00060584" w:rsidRDefault="00905E07" w:rsidP="00905E0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60584">
        <w:rPr>
          <w:rFonts w:asciiTheme="majorBidi" w:hAnsi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060584">
        <w:rPr>
          <w:rFonts w:asciiTheme="majorBidi" w:hAnsiTheme="majorBidi"/>
          <w:spacing w:val="-4"/>
          <w:sz w:val="30"/>
          <w:szCs w:val="30"/>
        </w:rPr>
        <w:t>25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Pr="00060584">
        <w:rPr>
          <w:rFonts w:asciiTheme="majorBidi" w:hAnsiTheme="majorBidi"/>
          <w:spacing w:val="-4"/>
          <w:sz w:val="30"/>
          <w:szCs w:val="30"/>
        </w:rPr>
        <w:t>2563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060584">
        <w:rPr>
          <w:rFonts w:asciiTheme="majorBidi" w:hAnsiTheme="majorBidi"/>
          <w:spacing w:val="-4"/>
          <w:sz w:val="30"/>
          <w:szCs w:val="30"/>
        </w:rPr>
        <w:t>2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060584">
        <w:rPr>
          <w:rFonts w:asciiTheme="majorBidi" w:hAnsiTheme="majorBidi"/>
          <w:spacing w:val="-4"/>
          <w:sz w:val="30"/>
          <w:szCs w:val="30"/>
        </w:rPr>
        <w:t>305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>.</w:t>
      </w:r>
      <w:r w:rsidRPr="00060584">
        <w:rPr>
          <w:rFonts w:asciiTheme="majorBidi" w:hAnsiTheme="majorBidi"/>
          <w:spacing w:val="-4"/>
          <w:sz w:val="30"/>
          <w:szCs w:val="30"/>
        </w:rPr>
        <w:t>26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060584">
        <w:rPr>
          <w:rFonts w:asciiTheme="majorBidi" w:hAnsiTheme="majorBidi"/>
          <w:spacing w:val="-4"/>
          <w:sz w:val="30"/>
          <w:szCs w:val="30"/>
        </w:rPr>
        <w:t>7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>.</w:t>
      </w:r>
      <w:r w:rsidRPr="00060584">
        <w:rPr>
          <w:rFonts w:asciiTheme="majorBidi" w:hAnsiTheme="majorBidi"/>
          <w:spacing w:val="-4"/>
          <w:sz w:val="30"/>
          <w:szCs w:val="30"/>
        </w:rPr>
        <w:t>5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ต่อปี รวมเป็นจำนวนเงิน </w:t>
      </w:r>
      <w:r w:rsidRPr="00060584">
        <w:rPr>
          <w:rFonts w:asciiTheme="majorBidi" w:hAnsiTheme="majorBidi"/>
          <w:spacing w:val="-4"/>
          <w:sz w:val="30"/>
          <w:szCs w:val="30"/>
        </w:rPr>
        <w:t>364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>.</w:t>
      </w:r>
      <w:r w:rsidRPr="00060584">
        <w:rPr>
          <w:rFonts w:asciiTheme="majorBidi" w:hAnsiTheme="majorBidi"/>
          <w:spacing w:val="-4"/>
          <w:sz w:val="30"/>
          <w:szCs w:val="30"/>
        </w:rPr>
        <w:t>71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 ต่อมาเมื่อวันที่ </w:t>
      </w:r>
      <w:r w:rsidRPr="00060584">
        <w:rPr>
          <w:rFonts w:asciiTheme="majorBidi" w:hAnsiTheme="majorBidi"/>
          <w:spacing w:val="-4"/>
          <w:sz w:val="30"/>
          <w:szCs w:val="30"/>
        </w:rPr>
        <w:t>21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Pr="00060584">
        <w:rPr>
          <w:rFonts w:asciiTheme="majorBidi" w:hAnsiTheme="majorBidi"/>
          <w:spacing w:val="-4"/>
          <w:sz w:val="30"/>
          <w:szCs w:val="30"/>
        </w:rPr>
        <w:t>2566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ศาลแพ่งมี 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Pr="00060584">
        <w:rPr>
          <w:rFonts w:asciiTheme="majorBidi" w:hAnsiTheme="majorBidi"/>
          <w:spacing w:val="-4"/>
          <w:sz w:val="30"/>
          <w:szCs w:val="30"/>
        </w:rPr>
        <w:t>22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Pr="00060584">
        <w:rPr>
          <w:rFonts w:asciiTheme="majorBidi" w:hAnsiTheme="majorBidi"/>
          <w:spacing w:val="-4"/>
          <w:sz w:val="30"/>
          <w:szCs w:val="30"/>
        </w:rPr>
        <w:t>2567</w:t>
      </w:r>
    </w:p>
    <w:p w14:paraId="0900FB31" w14:textId="77777777" w:rsidR="00905E07" w:rsidRPr="00166064" w:rsidRDefault="00905E07" w:rsidP="00905E07">
      <w:pPr>
        <w:pStyle w:val="ListParagraph"/>
        <w:rPr>
          <w:rFonts w:asciiTheme="majorBidi" w:hAnsiTheme="majorBidi" w:cstheme="majorBidi"/>
          <w:szCs w:val="18"/>
        </w:rPr>
      </w:pPr>
    </w:p>
    <w:p w14:paraId="05B133FD" w14:textId="77777777" w:rsidR="00905E07" w:rsidRPr="007B465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6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คดีความอื่นๆ</w:t>
      </w:r>
    </w:p>
    <w:p w14:paraId="7A241253" w14:textId="77777777" w:rsidR="00905E07" w:rsidRPr="00166064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54DFFACE" w14:textId="77777777" w:rsidR="00905E07" w:rsidRPr="007B4651" w:rsidRDefault="00905E07" w:rsidP="00905E07">
      <w:pPr>
        <w:pStyle w:val="BodyText2"/>
        <w:numPr>
          <w:ilvl w:val="0"/>
          <w:numId w:val="47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Pr="007B4651">
        <w:rPr>
          <w:rFonts w:asciiTheme="majorBidi" w:hAnsiTheme="majorBidi" w:cstheme="majorBidi"/>
          <w:sz w:val="30"/>
          <w:szCs w:val="30"/>
        </w:rPr>
        <w:t>2563</w:t>
      </w:r>
    </w:p>
    <w:p w14:paraId="2FA58608" w14:textId="77777777" w:rsidR="00905E07" w:rsidRPr="00166064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7C13A889" w14:textId="77777777" w:rsidR="00905E07" w:rsidRDefault="00905E07" w:rsidP="00905E07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CC52A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5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2563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โดยบริษัทแห่งหนึ่งได้ยื่นฟ้องบริษัทต่อศาลแพ่งในข้อหาผิดสัญญา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ละเมิด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โดยขอให้บริษัทชดใช้ค่าเสียหายเป็นจำนวนเงินรวม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22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94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ล้านบาท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พร้อมดอกเบี้ยร้อยละ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7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5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ต่อปี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ซึ่งบริษัทและที่ปรึกษากฎหมายของบริษัทได้พิจารณาข้อเท็จจริงและหลักฐานที่เกี่ยวข้องแล้วเห็นว่า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บริษัทไม่มีหน้าที่ต้องชำระหนี้ตามฟ้อง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รวมถึงสิทธิเรียกร้องของโจทก์ขาดอายุความ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ดังนั้น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บริษัทจึงได้แต่งตั้งทนายความและยื่นคำให้การต่อสู้คดี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รวมถึงได้ฟ้องแย้งเรียกเงินคืนจากโจทก์ฐานลาภมิควรได้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จำนวน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8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29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ล้านบาท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16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2565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ศาลแพ่งได้มีคำพิพากษาให้บริษัทชำระเงินจำนวน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60</w:t>
      </w:r>
      <w:r w:rsidRPr="00CC52A6">
        <w:rPr>
          <w:rFonts w:asciiTheme="majorBidi" w:hAnsiTheme="majorBidi"/>
          <w:sz w:val="30"/>
          <w:szCs w:val="30"/>
        </w:rPr>
        <w:t>,</w:t>
      </w:r>
      <w:r w:rsidRPr="00653403">
        <w:rPr>
          <w:rFonts w:asciiTheme="majorBidi" w:hAnsiTheme="majorBidi"/>
          <w:sz w:val="30"/>
          <w:szCs w:val="30"/>
        </w:rPr>
        <w:t>318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54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บาท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พร้อมดอกเบี้ยจนกว่าจะชำระเสร็จ</w:t>
      </w:r>
      <w:r w:rsidRPr="00CC52A6">
        <w:rPr>
          <w:rFonts w:asciiTheme="majorBidi" w:hAnsiTheme="majorBidi"/>
          <w:sz w:val="30"/>
          <w:szCs w:val="30"/>
          <w:cs/>
        </w:rPr>
        <w:t xml:space="preserve"> (</w:t>
      </w:r>
      <w:r w:rsidRPr="00CC52A6">
        <w:rPr>
          <w:rFonts w:asciiTheme="majorBidi" w:hAnsiTheme="majorBidi" w:hint="cs"/>
          <w:sz w:val="30"/>
          <w:szCs w:val="30"/>
          <w:cs/>
        </w:rPr>
        <w:t>จากค่าเสียหายที่โจทก์เรียกร้องจำนวน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22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Pr="00653403">
        <w:rPr>
          <w:rFonts w:asciiTheme="majorBidi" w:hAnsiTheme="majorBidi"/>
          <w:sz w:val="30"/>
          <w:szCs w:val="30"/>
        </w:rPr>
        <w:t>94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ล้านบาท</w:t>
      </w:r>
      <w:r w:rsidRPr="00CC52A6">
        <w:rPr>
          <w:rFonts w:asciiTheme="majorBidi" w:hAnsiTheme="majorBidi"/>
          <w:sz w:val="30"/>
          <w:szCs w:val="30"/>
          <w:cs/>
        </w:rPr>
        <w:t xml:space="preserve">) </w:t>
      </w:r>
      <w:r w:rsidRPr="00CC52A6">
        <w:rPr>
          <w:rFonts w:asciiTheme="majorBidi" w:hAnsiTheme="majorBidi" w:hint="cs"/>
          <w:sz w:val="30"/>
          <w:szCs w:val="30"/>
          <w:cs/>
        </w:rPr>
        <w:t>และพิพากษายกฟ้องแย้งของบริษัท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ทั้งนี้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10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กรกฎาคม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2567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ศาลอุทธรณ์มีคำพิพากษายืนตามคำพิพากษาศาลชั้นต้น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โจทก์ยื่นขออนุญาตฎีกาเมื่อวันที่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ธันวาคม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2567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ซึ่งศาลฎีกาจะพิจารณาว่าจะรับฎีกาของโจทก์หรือไม่</w:t>
      </w:r>
    </w:p>
    <w:p w14:paraId="1935827D" w14:textId="77777777" w:rsidR="00905E07" w:rsidRPr="00166064" w:rsidRDefault="00905E07" w:rsidP="00905E07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18"/>
          <w:szCs w:val="18"/>
          <w:lang w:val="en-GB"/>
        </w:rPr>
      </w:pPr>
    </w:p>
    <w:p w14:paraId="3CA4E6BC" w14:textId="77777777" w:rsidR="00905E07" w:rsidRPr="00577BAC" w:rsidRDefault="00905E07" w:rsidP="00905E07">
      <w:pPr>
        <w:pStyle w:val="BodyText2"/>
        <w:numPr>
          <w:ilvl w:val="0"/>
          <w:numId w:val="47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E7D33">
        <w:rPr>
          <w:rFonts w:asciiTheme="majorBidi" w:hAnsiTheme="majorBidi" w:hint="cs"/>
          <w:sz w:val="30"/>
          <w:szCs w:val="30"/>
          <w:cs/>
        </w:rPr>
        <w:t>คดีแพ่งเกี่ยวกับการละเมิด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ผิดสัญญา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ผิดคำมั่น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เรียกค่าเสียหายที่เกิดขึ้นในปี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7128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</w:p>
    <w:p w14:paraId="1D348EBE" w14:textId="77777777" w:rsidR="00905E07" w:rsidRPr="00166064" w:rsidRDefault="00905E07" w:rsidP="00905E07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0454DDB4" w14:textId="33B6CE13" w:rsidR="00166064" w:rsidRDefault="00905E07" w:rsidP="00905E07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9C678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2567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2567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บริษัทผู้รับเหมา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ยื่นฟ้องบริษัท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จีจีซี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เคทิส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ไบโออินดัสเทรียล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9C6789">
        <w:rPr>
          <w:rFonts w:asciiTheme="majorBidi" w:hAnsiTheme="majorBidi" w:cstheme="majorBidi"/>
          <w:sz w:val="30"/>
          <w:szCs w:val="30"/>
        </w:rPr>
        <w:t xml:space="preserve">GKBI”)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ซึ่งเป็นการร่วมค้าทางอ้อมของกลุ่มบริษัทต่อศาล</w:t>
      </w:r>
      <w:r>
        <w:rPr>
          <w:rFonts w:asciiTheme="majorBidi" w:hAnsiTheme="majorBidi" w:cstheme="majorBidi" w:hint="cs"/>
          <w:sz w:val="30"/>
          <w:szCs w:val="30"/>
          <w:cs/>
        </w:rPr>
        <w:t>แพ่งและศาลทรัพย์สินทางปัญญาและการค้าระหว่างประเทศ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ในคดีเกี่ยวกับสัญญาจ้างเหมาก่อสร้าง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NBC 2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และเรียกร้องให้ชดใช้ค่าเสียหายเป็นเงินจำนวนรวม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453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มีเจ้าหนี้ค่าสินค้าและหนังสือค้ำประกันเป็นที่เกี่ยวข้องกับคดีดังกล่าวจำนวนเงินรวม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189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และที่ปรึกษากฎหมายได้พิจารณาข้อเท็จจริงและหลักฐานที่เกี่ยวข้องแล้ว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และมีข้อสรุปว่า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ไม่ได้กระทำละเมิดและผิดสัญญาต่อโจทย์ตามที่กล่าวอ้างในฟ้อง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ปัจจุบัน</w:t>
      </w:r>
      <w:r w:rsidR="00F338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คดี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ศาลแพ่ง </w:t>
      </w:r>
      <w:r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ยื่นคำให้การต่อสู้คดีและฟ้องแย้ง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รวมถึงคำร้องขอให้จำหน่ายคดีแล้ว อยู่ระหว่างการพิจารณาของศาล ส่วนคดีศาลทรัพย์สินทางปัญญาและการค้าระหว่างประเทศ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A7868">
        <w:rPr>
          <w:rFonts w:asciiTheme="majorBidi" w:hAnsiTheme="majorBidi" w:hint="cs"/>
          <w:sz w:val="30"/>
          <w:szCs w:val="30"/>
          <w:cs/>
        </w:rPr>
        <w:t>ศาลมีคำสั่งจำหน่ายคดี</w:t>
      </w:r>
      <w:r w:rsidRPr="00DA7868">
        <w:rPr>
          <w:rFonts w:asciiTheme="majorBidi" w:hAnsiTheme="majorBidi"/>
          <w:sz w:val="30"/>
          <w:szCs w:val="30"/>
          <w:cs/>
        </w:rPr>
        <w:t xml:space="preserve"> </w:t>
      </w:r>
      <w:r w:rsidRPr="00DA7868">
        <w:rPr>
          <w:rFonts w:asciiTheme="majorBidi" w:hAnsiTheme="majorBidi" w:hint="cs"/>
          <w:sz w:val="30"/>
          <w:szCs w:val="30"/>
          <w:cs/>
        </w:rPr>
        <w:t>เนื่องจากคู่สัญญาได้ตกลงให้ข้อพิพาทที่เกิดขึ้นอยู่ในเขตอำนาจของอนุญาโตตุลาการตามสัญญา</w:t>
      </w:r>
    </w:p>
    <w:p w14:paraId="450D75AC" w14:textId="3BA26BA6" w:rsidR="00F538F5" w:rsidRPr="00590D8E" w:rsidRDefault="00F538F5" w:rsidP="0059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sectPr w:rsidR="00F538F5" w:rsidRPr="00590D8E" w:rsidSect="00CE485E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29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A7D22" w14:textId="77777777" w:rsidR="00754C8A" w:rsidRDefault="00754C8A" w:rsidP="004956B4">
      <w:r>
        <w:separator/>
      </w:r>
    </w:p>
  </w:endnote>
  <w:endnote w:type="continuationSeparator" w:id="0">
    <w:p w14:paraId="05E81733" w14:textId="77777777" w:rsidR="00754C8A" w:rsidRDefault="00754C8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A12C" w14:textId="77777777" w:rsidR="00754C8A" w:rsidRDefault="00754C8A" w:rsidP="004956B4">
      <w:r>
        <w:separator/>
      </w:r>
    </w:p>
  </w:footnote>
  <w:footnote w:type="continuationSeparator" w:id="0">
    <w:p w14:paraId="5C5F1E31" w14:textId="77777777" w:rsidR="00754C8A" w:rsidRDefault="00754C8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51167D" w14:textId="77777777" w:rsidR="006352C1" w:rsidRDefault="006352C1" w:rsidP="006352C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CA6008" w14:textId="05DCCC9B" w:rsidR="006352C1" w:rsidRDefault="006352C1" w:rsidP="006352C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5CD347" w14:textId="77777777" w:rsidR="004159B1" w:rsidRDefault="004159B1" w:rsidP="00415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9A70467" w14:textId="77777777" w:rsidR="004159B1" w:rsidRDefault="004159B1" w:rsidP="00415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B3EC2D" w14:textId="77777777" w:rsidR="001B13A6" w:rsidRDefault="001B13A6" w:rsidP="001B13A6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A903B7" w14:textId="77777777" w:rsidR="007931F3" w:rsidRDefault="007931F3" w:rsidP="007931F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DC9396C"/>
    <w:multiLevelType w:val="multilevel"/>
    <w:tmpl w:val="2C80912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1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BC2120"/>
    <w:multiLevelType w:val="hybridMultilevel"/>
    <w:tmpl w:val="6F06BEB0"/>
    <w:lvl w:ilvl="0" w:tplc="E48A2EB0">
      <w:numFmt w:val="bullet"/>
      <w:lvlText w:val="﷐"/>
      <w:lvlJc w:val="left"/>
      <w:pPr>
        <w:ind w:left="1200" w:hanging="84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525252"/>
    <w:multiLevelType w:val="multilevel"/>
    <w:tmpl w:val="D71C0F9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4"/>
  </w:num>
  <w:num w:numId="12" w16cid:durableId="1840389582">
    <w:abstractNumId w:val="18"/>
  </w:num>
  <w:num w:numId="13" w16cid:durableId="913005351">
    <w:abstractNumId w:val="33"/>
  </w:num>
  <w:num w:numId="14" w16cid:durableId="697048034">
    <w:abstractNumId w:val="22"/>
  </w:num>
  <w:num w:numId="15" w16cid:durableId="1242640571">
    <w:abstractNumId w:val="27"/>
  </w:num>
  <w:num w:numId="16" w16cid:durableId="1569413446">
    <w:abstractNumId w:val="35"/>
  </w:num>
  <w:num w:numId="17" w16cid:durableId="1507397777">
    <w:abstractNumId w:val="37"/>
  </w:num>
  <w:num w:numId="18" w16cid:durableId="66851655">
    <w:abstractNumId w:val="16"/>
  </w:num>
  <w:num w:numId="19" w16cid:durableId="1130901616">
    <w:abstractNumId w:val="32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8"/>
  </w:num>
  <w:num w:numId="23" w16cid:durableId="9465407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30"/>
  </w:num>
  <w:num w:numId="27" w16cid:durableId="1941064609">
    <w:abstractNumId w:val="19"/>
  </w:num>
  <w:num w:numId="28" w16cid:durableId="359666130">
    <w:abstractNumId w:val="28"/>
  </w:num>
  <w:num w:numId="29" w16cid:durableId="408384256">
    <w:abstractNumId w:val="29"/>
  </w:num>
  <w:num w:numId="30" w16cid:durableId="527180088">
    <w:abstractNumId w:val="14"/>
  </w:num>
  <w:num w:numId="31" w16cid:durableId="109084226">
    <w:abstractNumId w:val="36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5"/>
  </w:num>
  <w:num w:numId="37" w16cid:durableId="1992126893">
    <w:abstractNumId w:val="20"/>
  </w:num>
  <w:num w:numId="38" w16cid:durableId="632753435">
    <w:abstractNumId w:val="26"/>
  </w:num>
  <w:num w:numId="39" w16cid:durableId="1305549415">
    <w:abstractNumId w:val="23"/>
  </w:num>
  <w:num w:numId="40" w16cid:durableId="6206531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46539902">
    <w:abstractNumId w:val="2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59313112">
    <w:abstractNumId w:val="39"/>
  </w:num>
  <w:num w:numId="43" w16cid:durableId="215822127">
    <w:abstractNumId w:val="21"/>
  </w:num>
  <w:num w:numId="44" w16cid:durableId="9894816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487983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08671148">
    <w:abstractNumId w:val="34"/>
  </w:num>
  <w:num w:numId="47" w16cid:durableId="1856921211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212"/>
    <w:rsid w:val="00004320"/>
    <w:rsid w:val="0000441B"/>
    <w:rsid w:val="0000493D"/>
    <w:rsid w:val="00004C4B"/>
    <w:rsid w:val="00004C91"/>
    <w:rsid w:val="00004C9A"/>
    <w:rsid w:val="00004ECF"/>
    <w:rsid w:val="00005B6B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4B9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70"/>
    <w:rsid w:val="000169A8"/>
    <w:rsid w:val="000169B6"/>
    <w:rsid w:val="00017293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6B"/>
    <w:rsid w:val="0002369A"/>
    <w:rsid w:val="00023723"/>
    <w:rsid w:val="00023A3D"/>
    <w:rsid w:val="00023B24"/>
    <w:rsid w:val="00023E11"/>
    <w:rsid w:val="00023E63"/>
    <w:rsid w:val="0002426A"/>
    <w:rsid w:val="00024B70"/>
    <w:rsid w:val="00024CAC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095"/>
    <w:rsid w:val="00027279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155"/>
    <w:rsid w:val="00041214"/>
    <w:rsid w:val="0004217C"/>
    <w:rsid w:val="000422A5"/>
    <w:rsid w:val="000422ED"/>
    <w:rsid w:val="000429DE"/>
    <w:rsid w:val="000430DB"/>
    <w:rsid w:val="0004319B"/>
    <w:rsid w:val="000436CA"/>
    <w:rsid w:val="00043CB6"/>
    <w:rsid w:val="00044200"/>
    <w:rsid w:val="000446F5"/>
    <w:rsid w:val="00044799"/>
    <w:rsid w:val="00044FCC"/>
    <w:rsid w:val="00045258"/>
    <w:rsid w:val="0004531B"/>
    <w:rsid w:val="000455C0"/>
    <w:rsid w:val="000457D6"/>
    <w:rsid w:val="00045B32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C6E"/>
    <w:rsid w:val="00047D75"/>
    <w:rsid w:val="000505EB"/>
    <w:rsid w:val="00050948"/>
    <w:rsid w:val="00050F6E"/>
    <w:rsid w:val="0005120D"/>
    <w:rsid w:val="00051491"/>
    <w:rsid w:val="00051661"/>
    <w:rsid w:val="00051B21"/>
    <w:rsid w:val="00051C2F"/>
    <w:rsid w:val="0005253B"/>
    <w:rsid w:val="000527FC"/>
    <w:rsid w:val="000528F1"/>
    <w:rsid w:val="00052BA3"/>
    <w:rsid w:val="00053597"/>
    <w:rsid w:val="00053697"/>
    <w:rsid w:val="00053A6F"/>
    <w:rsid w:val="00053C09"/>
    <w:rsid w:val="00053E4B"/>
    <w:rsid w:val="0005400F"/>
    <w:rsid w:val="00054218"/>
    <w:rsid w:val="000544D8"/>
    <w:rsid w:val="000549B7"/>
    <w:rsid w:val="00054A11"/>
    <w:rsid w:val="00054AEC"/>
    <w:rsid w:val="00054F1C"/>
    <w:rsid w:val="00055234"/>
    <w:rsid w:val="00055960"/>
    <w:rsid w:val="00055D63"/>
    <w:rsid w:val="00055E59"/>
    <w:rsid w:val="00055F36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634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3E67"/>
    <w:rsid w:val="000640A0"/>
    <w:rsid w:val="0006444C"/>
    <w:rsid w:val="000644AB"/>
    <w:rsid w:val="000646A7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550"/>
    <w:rsid w:val="00071800"/>
    <w:rsid w:val="00071B11"/>
    <w:rsid w:val="000722E1"/>
    <w:rsid w:val="00072525"/>
    <w:rsid w:val="0007277C"/>
    <w:rsid w:val="0007277D"/>
    <w:rsid w:val="00072B21"/>
    <w:rsid w:val="00072CA8"/>
    <w:rsid w:val="00072CEF"/>
    <w:rsid w:val="00072CF4"/>
    <w:rsid w:val="0007303B"/>
    <w:rsid w:val="000730AF"/>
    <w:rsid w:val="000730CF"/>
    <w:rsid w:val="0007379B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1F5"/>
    <w:rsid w:val="00075207"/>
    <w:rsid w:val="000754D3"/>
    <w:rsid w:val="000754DB"/>
    <w:rsid w:val="0007557D"/>
    <w:rsid w:val="000759B4"/>
    <w:rsid w:val="00075F34"/>
    <w:rsid w:val="00075FFC"/>
    <w:rsid w:val="0007679B"/>
    <w:rsid w:val="00076993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0A"/>
    <w:rsid w:val="0008356D"/>
    <w:rsid w:val="000837FF"/>
    <w:rsid w:val="000838F4"/>
    <w:rsid w:val="00084073"/>
    <w:rsid w:val="000840F3"/>
    <w:rsid w:val="000841EB"/>
    <w:rsid w:val="0008436C"/>
    <w:rsid w:val="00084387"/>
    <w:rsid w:val="00084539"/>
    <w:rsid w:val="00084561"/>
    <w:rsid w:val="0008465C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0131"/>
    <w:rsid w:val="00090170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7AE"/>
    <w:rsid w:val="000A08FB"/>
    <w:rsid w:val="000A0B6F"/>
    <w:rsid w:val="000A0BFF"/>
    <w:rsid w:val="000A0C84"/>
    <w:rsid w:val="000A0D7E"/>
    <w:rsid w:val="000A0EA3"/>
    <w:rsid w:val="000A1095"/>
    <w:rsid w:val="000A1257"/>
    <w:rsid w:val="000A1623"/>
    <w:rsid w:val="000A18E6"/>
    <w:rsid w:val="000A1D74"/>
    <w:rsid w:val="000A2058"/>
    <w:rsid w:val="000A2167"/>
    <w:rsid w:val="000A2187"/>
    <w:rsid w:val="000A286C"/>
    <w:rsid w:val="000A30D6"/>
    <w:rsid w:val="000A363B"/>
    <w:rsid w:val="000A38FB"/>
    <w:rsid w:val="000A395D"/>
    <w:rsid w:val="000A3C65"/>
    <w:rsid w:val="000A43D0"/>
    <w:rsid w:val="000A446C"/>
    <w:rsid w:val="000A480E"/>
    <w:rsid w:val="000A4A24"/>
    <w:rsid w:val="000A4EFE"/>
    <w:rsid w:val="000A5297"/>
    <w:rsid w:val="000A58A2"/>
    <w:rsid w:val="000A62A4"/>
    <w:rsid w:val="000A62C5"/>
    <w:rsid w:val="000A6584"/>
    <w:rsid w:val="000A65D3"/>
    <w:rsid w:val="000A66AB"/>
    <w:rsid w:val="000A67A9"/>
    <w:rsid w:val="000A6C35"/>
    <w:rsid w:val="000A6DDB"/>
    <w:rsid w:val="000A7079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6EE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1D72"/>
    <w:rsid w:val="000C2046"/>
    <w:rsid w:val="000C2089"/>
    <w:rsid w:val="000C2123"/>
    <w:rsid w:val="000C2679"/>
    <w:rsid w:val="000C292D"/>
    <w:rsid w:val="000C2B85"/>
    <w:rsid w:val="000C3E75"/>
    <w:rsid w:val="000C3E8B"/>
    <w:rsid w:val="000C424E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C7EFA"/>
    <w:rsid w:val="000C7F8F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6B9"/>
    <w:rsid w:val="000D57D8"/>
    <w:rsid w:val="000D58A8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610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0F46"/>
    <w:rsid w:val="000F1222"/>
    <w:rsid w:val="000F12E1"/>
    <w:rsid w:val="000F1410"/>
    <w:rsid w:val="000F15ED"/>
    <w:rsid w:val="000F18CD"/>
    <w:rsid w:val="000F23BF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4CC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4EC0"/>
    <w:rsid w:val="0010507B"/>
    <w:rsid w:val="001050C9"/>
    <w:rsid w:val="00105593"/>
    <w:rsid w:val="00105CB6"/>
    <w:rsid w:val="00105EE3"/>
    <w:rsid w:val="00105EFE"/>
    <w:rsid w:val="001060D5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657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D60"/>
    <w:rsid w:val="00120FEB"/>
    <w:rsid w:val="00121317"/>
    <w:rsid w:val="00121CC7"/>
    <w:rsid w:val="00121D87"/>
    <w:rsid w:val="001221F0"/>
    <w:rsid w:val="00122313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8FF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36D"/>
    <w:rsid w:val="001336FA"/>
    <w:rsid w:val="00133B1F"/>
    <w:rsid w:val="00133F1E"/>
    <w:rsid w:val="0013411A"/>
    <w:rsid w:val="001341DF"/>
    <w:rsid w:val="00134415"/>
    <w:rsid w:val="00134B29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6F55"/>
    <w:rsid w:val="001372E4"/>
    <w:rsid w:val="00137742"/>
    <w:rsid w:val="00137780"/>
    <w:rsid w:val="001377E5"/>
    <w:rsid w:val="00137AF8"/>
    <w:rsid w:val="00137CFC"/>
    <w:rsid w:val="00137FC8"/>
    <w:rsid w:val="001400ED"/>
    <w:rsid w:val="001401C5"/>
    <w:rsid w:val="00140F4D"/>
    <w:rsid w:val="00140FB7"/>
    <w:rsid w:val="001415DC"/>
    <w:rsid w:val="0014167B"/>
    <w:rsid w:val="001419CF"/>
    <w:rsid w:val="00141FAE"/>
    <w:rsid w:val="00142270"/>
    <w:rsid w:val="001423D7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5BC8"/>
    <w:rsid w:val="00146686"/>
    <w:rsid w:val="00146B39"/>
    <w:rsid w:val="00146E97"/>
    <w:rsid w:val="001472BD"/>
    <w:rsid w:val="001476B4"/>
    <w:rsid w:val="00150268"/>
    <w:rsid w:val="001503AA"/>
    <w:rsid w:val="001504E8"/>
    <w:rsid w:val="001504FE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1F9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746"/>
    <w:rsid w:val="001569AF"/>
    <w:rsid w:val="001575BB"/>
    <w:rsid w:val="001576BA"/>
    <w:rsid w:val="0015791B"/>
    <w:rsid w:val="00157B84"/>
    <w:rsid w:val="00157DB5"/>
    <w:rsid w:val="00160665"/>
    <w:rsid w:val="00160737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32BA"/>
    <w:rsid w:val="0016334B"/>
    <w:rsid w:val="0016339C"/>
    <w:rsid w:val="0016366A"/>
    <w:rsid w:val="00163D67"/>
    <w:rsid w:val="00164062"/>
    <w:rsid w:val="001645BF"/>
    <w:rsid w:val="001645DD"/>
    <w:rsid w:val="00164819"/>
    <w:rsid w:val="0016481C"/>
    <w:rsid w:val="00164E19"/>
    <w:rsid w:val="0016589F"/>
    <w:rsid w:val="00165A2B"/>
    <w:rsid w:val="00165E0F"/>
    <w:rsid w:val="00166064"/>
    <w:rsid w:val="00166221"/>
    <w:rsid w:val="00166260"/>
    <w:rsid w:val="00166592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212"/>
    <w:rsid w:val="00172413"/>
    <w:rsid w:val="00172A17"/>
    <w:rsid w:val="00173031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BD8"/>
    <w:rsid w:val="00181D0E"/>
    <w:rsid w:val="00181DFA"/>
    <w:rsid w:val="00181FF3"/>
    <w:rsid w:val="001829C5"/>
    <w:rsid w:val="00182B39"/>
    <w:rsid w:val="00182BA8"/>
    <w:rsid w:val="00182FF7"/>
    <w:rsid w:val="00183067"/>
    <w:rsid w:val="00183215"/>
    <w:rsid w:val="001833FE"/>
    <w:rsid w:val="00183734"/>
    <w:rsid w:val="00183837"/>
    <w:rsid w:val="00183B21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015"/>
    <w:rsid w:val="001864A9"/>
    <w:rsid w:val="001868AA"/>
    <w:rsid w:val="00187CE5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1EE2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848"/>
    <w:rsid w:val="00195B1D"/>
    <w:rsid w:val="00195E00"/>
    <w:rsid w:val="00195E5F"/>
    <w:rsid w:val="00195ED0"/>
    <w:rsid w:val="0019625D"/>
    <w:rsid w:val="0019625E"/>
    <w:rsid w:val="00196302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E5D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2E4"/>
    <w:rsid w:val="001A7401"/>
    <w:rsid w:val="001B0684"/>
    <w:rsid w:val="001B09D4"/>
    <w:rsid w:val="001B0D2A"/>
    <w:rsid w:val="001B13A6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6CC"/>
    <w:rsid w:val="001B3877"/>
    <w:rsid w:val="001B3D2A"/>
    <w:rsid w:val="001B4365"/>
    <w:rsid w:val="001B478B"/>
    <w:rsid w:val="001B4AE8"/>
    <w:rsid w:val="001B4F27"/>
    <w:rsid w:val="001B5077"/>
    <w:rsid w:val="001B594C"/>
    <w:rsid w:val="001B5D9F"/>
    <w:rsid w:val="001B5F63"/>
    <w:rsid w:val="001B6127"/>
    <w:rsid w:val="001B6335"/>
    <w:rsid w:val="001B688B"/>
    <w:rsid w:val="001B70A6"/>
    <w:rsid w:val="001B728A"/>
    <w:rsid w:val="001B73F9"/>
    <w:rsid w:val="001B77BD"/>
    <w:rsid w:val="001B77DB"/>
    <w:rsid w:val="001C0410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72D"/>
    <w:rsid w:val="001C69B5"/>
    <w:rsid w:val="001C6DCF"/>
    <w:rsid w:val="001C7115"/>
    <w:rsid w:val="001C713C"/>
    <w:rsid w:val="001C7520"/>
    <w:rsid w:val="001C7885"/>
    <w:rsid w:val="001C79C2"/>
    <w:rsid w:val="001D01D7"/>
    <w:rsid w:val="001D0906"/>
    <w:rsid w:val="001D0CFF"/>
    <w:rsid w:val="001D1100"/>
    <w:rsid w:val="001D116D"/>
    <w:rsid w:val="001D17BC"/>
    <w:rsid w:val="001D1B60"/>
    <w:rsid w:val="001D2451"/>
    <w:rsid w:val="001D25B3"/>
    <w:rsid w:val="001D270C"/>
    <w:rsid w:val="001D2A99"/>
    <w:rsid w:val="001D2C21"/>
    <w:rsid w:val="001D2EB6"/>
    <w:rsid w:val="001D307C"/>
    <w:rsid w:val="001D320D"/>
    <w:rsid w:val="001D3442"/>
    <w:rsid w:val="001D3824"/>
    <w:rsid w:val="001D391A"/>
    <w:rsid w:val="001D3C2B"/>
    <w:rsid w:val="001D3F2A"/>
    <w:rsid w:val="001D4317"/>
    <w:rsid w:val="001D432A"/>
    <w:rsid w:val="001D4426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46B"/>
    <w:rsid w:val="001E48BA"/>
    <w:rsid w:val="001E4A07"/>
    <w:rsid w:val="001E4F22"/>
    <w:rsid w:val="001E526B"/>
    <w:rsid w:val="001E5426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3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0F0D"/>
    <w:rsid w:val="00201504"/>
    <w:rsid w:val="0020162F"/>
    <w:rsid w:val="0020173F"/>
    <w:rsid w:val="0020178D"/>
    <w:rsid w:val="00201860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5CBF"/>
    <w:rsid w:val="00206258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828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244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C56"/>
    <w:rsid w:val="00216C6B"/>
    <w:rsid w:val="0021700E"/>
    <w:rsid w:val="00217276"/>
    <w:rsid w:val="00217368"/>
    <w:rsid w:val="00217517"/>
    <w:rsid w:val="002175B3"/>
    <w:rsid w:val="002179BC"/>
    <w:rsid w:val="002179E7"/>
    <w:rsid w:val="00217C50"/>
    <w:rsid w:val="00217E88"/>
    <w:rsid w:val="00217EE5"/>
    <w:rsid w:val="00220183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5B71"/>
    <w:rsid w:val="002260C3"/>
    <w:rsid w:val="00226104"/>
    <w:rsid w:val="0022626C"/>
    <w:rsid w:val="002268BB"/>
    <w:rsid w:val="00226B6B"/>
    <w:rsid w:val="00226CC4"/>
    <w:rsid w:val="002270F5"/>
    <w:rsid w:val="002271CE"/>
    <w:rsid w:val="002272D1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2CC"/>
    <w:rsid w:val="002346A4"/>
    <w:rsid w:val="00234910"/>
    <w:rsid w:val="00234B19"/>
    <w:rsid w:val="002350AC"/>
    <w:rsid w:val="002350B9"/>
    <w:rsid w:val="00235187"/>
    <w:rsid w:val="00235331"/>
    <w:rsid w:val="00235428"/>
    <w:rsid w:val="00235CB8"/>
    <w:rsid w:val="00235FEC"/>
    <w:rsid w:val="002362DF"/>
    <w:rsid w:val="002362F9"/>
    <w:rsid w:val="002365F5"/>
    <w:rsid w:val="00236625"/>
    <w:rsid w:val="00236820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58D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73A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89F"/>
    <w:rsid w:val="00262972"/>
    <w:rsid w:val="00262A48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06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0CAF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27D"/>
    <w:rsid w:val="0027444C"/>
    <w:rsid w:val="00275011"/>
    <w:rsid w:val="00275190"/>
    <w:rsid w:val="002752E5"/>
    <w:rsid w:val="0027569B"/>
    <w:rsid w:val="0027584A"/>
    <w:rsid w:val="00275F65"/>
    <w:rsid w:val="00275FDB"/>
    <w:rsid w:val="0027616D"/>
    <w:rsid w:val="00276340"/>
    <w:rsid w:val="0027656E"/>
    <w:rsid w:val="00276874"/>
    <w:rsid w:val="00276AF3"/>
    <w:rsid w:val="00277288"/>
    <w:rsid w:val="002775D0"/>
    <w:rsid w:val="00277CB8"/>
    <w:rsid w:val="00277DB6"/>
    <w:rsid w:val="00277EF7"/>
    <w:rsid w:val="002804F4"/>
    <w:rsid w:val="00280A76"/>
    <w:rsid w:val="00280F70"/>
    <w:rsid w:val="0028178A"/>
    <w:rsid w:val="0028183A"/>
    <w:rsid w:val="002821D6"/>
    <w:rsid w:val="00282570"/>
    <w:rsid w:val="00282A55"/>
    <w:rsid w:val="00282B3F"/>
    <w:rsid w:val="00282C30"/>
    <w:rsid w:val="00282CFB"/>
    <w:rsid w:val="00282EC6"/>
    <w:rsid w:val="00282F8F"/>
    <w:rsid w:val="00283350"/>
    <w:rsid w:val="00283549"/>
    <w:rsid w:val="0028371A"/>
    <w:rsid w:val="00283A7D"/>
    <w:rsid w:val="00283CD2"/>
    <w:rsid w:val="002840F0"/>
    <w:rsid w:val="00284817"/>
    <w:rsid w:val="002848A4"/>
    <w:rsid w:val="002848B9"/>
    <w:rsid w:val="002857F7"/>
    <w:rsid w:val="00285885"/>
    <w:rsid w:val="00285F56"/>
    <w:rsid w:val="0028601D"/>
    <w:rsid w:val="002862B1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220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0BC"/>
    <w:rsid w:val="00296455"/>
    <w:rsid w:val="00296771"/>
    <w:rsid w:val="002968DF"/>
    <w:rsid w:val="00296D95"/>
    <w:rsid w:val="00296E02"/>
    <w:rsid w:val="00297431"/>
    <w:rsid w:val="002976B0"/>
    <w:rsid w:val="002976EE"/>
    <w:rsid w:val="00297E2F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0B3"/>
    <w:rsid w:val="002A598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0BFE"/>
    <w:rsid w:val="002B13F2"/>
    <w:rsid w:val="002B15CC"/>
    <w:rsid w:val="002B1C67"/>
    <w:rsid w:val="002B1F94"/>
    <w:rsid w:val="002B244E"/>
    <w:rsid w:val="002B2650"/>
    <w:rsid w:val="002B28EA"/>
    <w:rsid w:val="002B3094"/>
    <w:rsid w:val="002B3099"/>
    <w:rsid w:val="002B3113"/>
    <w:rsid w:val="002B3208"/>
    <w:rsid w:val="002B35E7"/>
    <w:rsid w:val="002B3BC6"/>
    <w:rsid w:val="002B4308"/>
    <w:rsid w:val="002B480E"/>
    <w:rsid w:val="002B4BFE"/>
    <w:rsid w:val="002B5218"/>
    <w:rsid w:val="002B5333"/>
    <w:rsid w:val="002B5488"/>
    <w:rsid w:val="002B5796"/>
    <w:rsid w:val="002B5DA7"/>
    <w:rsid w:val="002B5EB1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754"/>
    <w:rsid w:val="002C082A"/>
    <w:rsid w:val="002C094D"/>
    <w:rsid w:val="002C0D2F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7E7"/>
    <w:rsid w:val="002C38B6"/>
    <w:rsid w:val="002C3FE6"/>
    <w:rsid w:val="002C40ED"/>
    <w:rsid w:val="002C41DA"/>
    <w:rsid w:val="002C45A5"/>
    <w:rsid w:val="002C4615"/>
    <w:rsid w:val="002C487A"/>
    <w:rsid w:val="002C50B0"/>
    <w:rsid w:val="002C53B8"/>
    <w:rsid w:val="002C5724"/>
    <w:rsid w:val="002C5C17"/>
    <w:rsid w:val="002C6061"/>
    <w:rsid w:val="002C621E"/>
    <w:rsid w:val="002C62FC"/>
    <w:rsid w:val="002C658C"/>
    <w:rsid w:val="002C6965"/>
    <w:rsid w:val="002C6B6B"/>
    <w:rsid w:val="002C6C46"/>
    <w:rsid w:val="002C704C"/>
    <w:rsid w:val="002C7122"/>
    <w:rsid w:val="002C7228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43EE"/>
    <w:rsid w:val="002D55CC"/>
    <w:rsid w:val="002D599F"/>
    <w:rsid w:val="002D5D50"/>
    <w:rsid w:val="002D5E32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432"/>
    <w:rsid w:val="002E1807"/>
    <w:rsid w:val="002E188B"/>
    <w:rsid w:val="002E1CA9"/>
    <w:rsid w:val="002E2301"/>
    <w:rsid w:val="002E2755"/>
    <w:rsid w:val="002E2783"/>
    <w:rsid w:val="002E2943"/>
    <w:rsid w:val="002E2D5A"/>
    <w:rsid w:val="002E2E0F"/>
    <w:rsid w:val="002E2EB0"/>
    <w:rsid w:val="002E30E6"/>
    <w:rsid w:val="002E3E80"/>
    <w:rsid w:val="002E40B0"/>
    <w:rsid w:val="002E5954"/>
    <w:rsid w:val="002E595B"/>
    <w:rsid w:val="002E5B7C"/>
    <w:rsid w:val="002E5F1A"/>
    <w:rsid w:val="002E5F9B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2E9"/>
    <w:rsid w:val="002F0913"/>
    <w:rsid w:val="002F09F2"/>
    <w:rsid w:val="002F0E87"/>
    <w:rsid w:val="002F0F2C"/>
    <w:rsid w:val="002F102A"/>
    <w:rsid w:val="002F1B7E"/>
    <w:rsid w:val="002F1BB2"/>
    <w:rsid w:val="002F1C85"/>
    <w:rsid w:val="002F1CD1"/>
    <w:rsid w:val="002F219B"/>
    <w:rsid w:val="002F23A0"/>
    <w:rsid w:val="002F268A"/>
    <w:rsid w:val="002F28BD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6DDA"/>
    <w:rsid w:val="002F70B2"/>
    <w:rsid w:val="002F7AB4"/>
    <w:rsid w:val="002F7BD6"/>
    <w:rsid w:val="002F7C10"/>
    <w:rsid w:val="002F7F73"/>
    <w:rsid w:val="003000A4"/>
    <w:rsid w:val="00300121"/>
    <w:rsid w:val="00300F58"/>
    <w:rsid w:val="00301000"/>
    <w:rsid w:val="003011D1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5DDC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1DC"/>
    <w:rsid w:val="003102AD"/>
    <w:rsid w:val="00310CA7"/>
    <w:rsid w:val="00311A8A"/>
    <w:rsid w:val="00312332"/>
    <w:rsid w:val="0031237A"/>
    <w:rsid w:val="00312C54"/>
    <w:rsid w:val="00312D82"/>
    <w:rsid w:val="00312E9D"/>
    <w:rsid w:val="003131CE"/>
    <w:rsid w:val="003133E9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BED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5AB"/>
    <w:rsid w:val="0032160A"/>
    <w:rsid w:val="003217E3"/>
    <w:rsid w:val="00321ADE"/>
    <w:rsid w:val="00322435"/>
    <w:rsid w:val="00322E8A"/>
    <w:rsid w:val="00323067"/>
    <w:rsid w:val="00323491"/>
    <w:rsid w:val="00323C93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27AF6"/>
    <w:rsid w:val="0033021B"/>
    <w:rsid w:val="003303BE"/>
    <w:rsid w:val="00330F36"/>
    <w:rsid w:val="00331301"/>
    <w:rsid w:val="00331629"/>
    <w:rsid w:val="00331A74"/>
    <w:rsid w:val="00331B95"/>
    <w:rsid w:val="00331EA0"/>
    <w:rsid w:val="003320D9"/>
    <w:rsid w:val="0033230D"/>
    <w:rsid w:val="00332701"/>
    <w:rsid w:val="003331A0"/>
    <w:rsid w:val="003337DB"/>
    <w:rsid w:val="00333CFA"/>
    <w:rsid w:val="003340B6"/>
    <w:rsid w:val="00334170"/>
    <w:rsid w:val="00334400"/>
    <w:rsid w:val="00334815"/>
    <w:rsid w:val="00334963"/>
    <w:rsid w:val="00334ED6"/>
    <w:rsid w:val="00335473"/>
    <w:rsid w:val="00335FA3"/>
    <w:rsid w:val="00336131"/>
    <w:rsid w:val="003363E8"/>
    <w:rsid w:val="0033658B"/>
    <w:rsid w:val="003368CF"/>
    <w:rsid w:val="003368FD"/>
    <w:rsid w:val="0033755D"/>
    <w:rsid w:val="003375B4"/>
    <w:rsid w:val="00337704"/>
    <w:rsid w:val="00337BB6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392"/>
    <w:rsid w:val="0034358E"/>
    <w:rsid w:val="003438BA"/>
    <w:rsid w:val="00343CA1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306"/>
    <w:rsid w:val="003464B7"/>
    <w:rsid w:val="0034654B"/>
    <w:rsid w:val="003465A9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628"/>
    <w:rsid w:val="00353892"/>
    <w:rsid w:val="003539CA"/>
    <w:rsid w:val="003539F8"/>
    <w:rsid w:val="00353E7B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5AD5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942"/>
    <w:rsid w:val="00357A5C"/>
    <w:rsid w:val="00357C07"/>
    <w:rsid w:val="00357E31"/>
    <w:rsid w:val="00357FAF"/>
    <w:rsid w:val="00360004"/>
    <w:rsid w:val="0036009A"/>
    <w:rsid w:val="003601CA"/>
    <w:rsid w:val="003603A1"/>
    <w:rsid w:val="00360958"/>
    <w:rsid w:val="00360EFA"/>
    <w:rsid w:val="00361339"/>
    <w:rsid w:val="00361954"/>
    <w:rsid w:val="00361BC6"/>
    <w:rsid w:val="003620A8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51A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4A3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4DE6"/>
    <w:rsid w:val="00385581"/>
    <w:rsid w:val="0038558F"/>
    <w:rsid w:val="00385BF5"/>
    <w:rsid w:val="00385C4A"/>
    <w:rsid w:val="00385E3D"/>
    <w:rsid w:val="00386D5A"/>
    <w:rsid w:val="00386FBA"/>
    <w:rsid w:val="003870AD"/>
    <w:rsid w:val="003872E0"/>
    <w:rsid w:val="003874DF"/>
    <w:rsid w:val="00387A88"/>
    <w:rsid w:val="003900F6"/>
    <w:rsid w:val="003904B0"/>
    <w:rsid w:val="003909E2"/>
    <w:rsid w:val="00390B61"/>
    <w:rsid w:val="00390CAD"/>
    <w:rsid w:val="00390D8A"/>
    <w:rsid w:val="00391143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5D"/>
    <w:rsid w:val="003A0EA1"/>
    <w:rsid w:val="003A1193"/>
    <w:rsid w:val="003A15E3"/>
    <w:rsid w:val="003A1DE4"/>
    <w:rsid w:val="003A1F36"/>
    <w:rsid w:val="003A21BC"/>
    <w:rsid w:val="003A26CD"/>
    <w:rsid w:val="003A3271"/>
    <w:rsid w:val="003A3B89"/>
    <w:rsid w:val="003A4167"/>
    <w:rsid w:val="003A42A5"/>
    <w:rsid w:val="003A442E"/>
    <w:rsid w:val="003A4A4A"/>
    <w:rsid w:val="003A5269"/>
    <w:rsid w:val="003A5300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A799A"/>
    <w:rsid w:val="003A7F45"/>
    <w:rsid w:val="003B01A2"/>
    <w:rsid w:val="003B0558"/>
    <w:rsid w:val="003B05E0"/>
    <w:rsid w:val="003B07CD"/>
    <w:rsid w:val="003B0BA5"/>
    <w:rsid w:val="003B0BEA"/>
    <w:rsid w:val="003B0BFD"/>
    <w:rsid w:val="003B1702"/>
    <w:rsid w:val="003B1A13"/>
    <w:rsid w:val="003B1D9A"/>
    <w:rsid w:val="003B2059"/>
    <w:rsid w:val="003B22FF"/>
    <w:rsid w:val="003B2567"/>
    <w:rsid w:val="003B2BE6"/>
    <w:rsid w:val="003B308E"/>
    <w:rsid w:val="003B33E5"/>
    <w:rsid w:val="003B34BF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BB9"/>
    <w:rsid w:val="003B6DB9"/>
    <w:rsid w:val="003B7255"/>
    <w:rsid w:val="003B7423"/>
    <w:rsid w:val="003B7447"/>
    <w:rsid w:val="003B7587"/>
    <w:rsid w:val="003B7759"/>
    <w:rsid w:val="003B77E7"/>
    <w:rsid w:val="003B79DB"/>
    <w:rsid w:val="003B7A53"/>
    <w:rsid w:val="003B7CB3"/>
    <w:rsid w:val="003B7D61"/>
    <w:rsid w:val="003B7E6D"/>
    <w:rsid w:val="003B7F2F"/>
    <w:rsid w:val="003B7F3C"/>
    <w:rsid w:val="003C01D9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4D4D"/>
    <w:rsid w:val="003C50B0"/>
    <w:rsid w:val="003C5369"/>
    <w:rsid w:val="003C5390"/>
    <w:rsid w:val="003C5942"/>
    <w:rsid w:val="003C5B61"/>
    <w:rsid w:val="003C5D3C"/>
    <w:rsid w:val="003C62EB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6F"/>
    <w:rsid w:val="003D05A9"/>
    <w:rsid w:val="003D08CB"/>
    <w:rsid w:val="003D109E"/>
    <w:rsid w:val="003D1A72"/>
    <w:rsid w:val="003D1FA7"/>
    <w:rsid w:val="003D209B"/>
    <w:rsid w:val="003D2248"/>
    <w:rsid w:val="003D22FC"/>
    <w:rsid w:val="003D2369"/>
    <w:rsid w:val="003D266D"/>
    <w:rsid w:val="003D2945"/>
    <w:rsid w:val="003D2DCA"/>
    <w:rsid w:val="003D325C"/>
    <w:rsid w:val="003D365D"/>
    <w:rsid w:val="003D3A08"/>
    <w:rsid w:val="003D3BA8"/>
    <w:rsid w:val="003D3F50"/>
    <w:rsid w:val="003D3F98"/>
    <w:rsid w:val="003D49FB"/>
    <w:rsid w:val="003D4D7C"/>
    <w:rsid w:val="003D5229"/>
    <w:rsid w:val="003D55C3"/>
    <w:rsid w:val="003D5848"/>
    <w:rsid w:val="003D5ADD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DA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77D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ABD"/>
    <w:rsid w:val="003E5BAE"/>
    <w:rsid w:val="003E5E33"/>
    <w:rsid w:val="003E5E55"/>
    <w:rsid w:val="003E60AD"/>
    <w:rsid w:val="003E61D4"/>
    <w:rsid w:val="003E62C0"/>
    <w:rsid w:val="003E69D5"/>
    <w:rsid w:val="003E7848"/>
    <w:rsid w:val="003E7880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1B9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08A"/>
    <w:rsid w:val="003F747D"/>
    <w:rsid w:val="003F74F1"/>
    <w:rsid w:val="003F76F3"/>
    <w:rsid w:val="003F78D7"/>
    <w:rsid w:val="003F795F"/>
    <w:rsid w:val="003F7D9F"/>
    <w:rsid w:val="003F7F94"/>
    <w:rsid w:val="00400CAB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077"/>
    <w:rsid w:val="0040318F"/>
    <w:rsid w:val="00403366"/>
    <w:rsid w:val="0040353F"/>
    <w:rsid w:val="00403943"/>
    <w:rsid w:val="00403980"/>
    <w:rsid w:val="0040429A"/>
    <w:rsid w:val="0040457C"/>
    <w:rsid w:val="00404948"/>
    <w:rsid w:val="00404BC4"/>
    <w:rsid w:val="00404EAA"/>
    <w:rsid w:val="00405085"/>
    <w:rsid w:val="00405726"/>
    <w:rsid w:val="00405F8B"/>
    <w:rsid w:val="0040608D"/>
    <w:rsid w:val="00406127"/>
    <w:rsid w:val="004063FE"/>
    <w:rsid w:val="004064C2"/>
    <w:rsid w:val="004064D2"/>
    <w:rsid w:val="00406854"/>
    <w:rsid w:val="00406C1D"/>
    <w:rsid w:val="004071A8"/>
    <w:rsid w:val="00407807"/>
    <w:rsid w:val="00407F11"/>
    <w:rsid w:val="00410646"/>
    <w:rsid w:val="004106EE"/>
    <w:rsid w:val="004107C5"/>
    <w:rsid w:val="00411181"/>
    <w:rsid w:val="004111BE"/>
    <w:rsid w:val="0041179E"/>
    <w:rsid w:val="00411A64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7BD"/>
    <w:rsid w:val="00413E41"/>
    <w:rsid w:val="0041424F"/>
    <w:rsid w:val="00414853"/>
    <w:rsid w:val="004148DE"/>
    <w:rsid w:val="00414946"/>
    <w:rsid w:val="00414F42"/>
    <w:rsid w:val="00414FEE"/>
    <w:rsid w:val="00415110"/>
    <w:rsid w:val="004152DA"/>
    <w:rsid w:val="004152F2"/>
    <w:rsid w:val="0041569F"/>
    <w:rsid w:val="004157EA"/>
    <w:rsid w:val="004159B1"/>
    <w:rsid w:val="004159D5"/>
    <w:rsid w:val="0041606D"/>
    <w:rsid w:val="004164D5"/>
    <w:rsid w:val="00416C3C"/>
    <w:rsid w:val="00416D70"/>
    <w:rsid w:val="00416E10"/>
    <w:rsid w:val="004172B3"/>
    <w:rsid w:val="00417464"/>
    <w:rsid w:val="0041755E"/>
    <w:rsid w:val="0041764C"/>
    <w:rsid w:val="0041797C"/>
    <w:rsid w:val="00417AB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9E5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490"/>
    <w:rsid w:val="004317A7"/>
    <w:rsid w:val="004318B7"/>
    <w:rsid w:val="004319FF"/>
    <w:rsid w:val="00431A4A"/>
    <w:rsid w:val="00431EA1"/>
    <w:rsid w:val="00431F5B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741"/>
    <w:rsid w:val="004369F2"/>
    <w:rsid w:val="00436D27"/>
    <w:rsid w:val="00437084"/>
    <w:rsid w:val="00437331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0ECA"/>
    <w:rsid w:val="00441461"/>
    <w:rsid w:val="00441755"/>
    <w:rsid w:val="00441811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76C"/>
    <w:rsid w:val="00443BE2"/>
    <w:rsid w:val="00443BF3"/>
    <w:rsid w:val="00443E11"/>
    <w:rsid w:val="0044404A"/>
    <w:rsid w:val="00444068"/>
    <w:rsid w:val="00444C0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9DB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1FA7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169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303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13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9FB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06B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01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0C9A"/>
    <w:rsid w:val="004913CD"/>
    <w:rsid w:val="0049165A"/>
    <w:rsid w:val="00491CB0"/>
    <w:rsid w:val="00491CD7"/>
    <w:rsid w:val="00492073"/>
    <w:rsid w:val="0049223D"/>
    <w:rsid w:val="00492877"/>
    <w:rsid w:val="00492A23"/>
    <w:rsid w:val="00492A79"/>
    <w:rsid w:val="00492BE5"/>
    <w:rsid w:val="00492BF1"/>
    <w:rsid w:val="0049342E"/>
    <w:rsid w:val="00493982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188"/>
    <w:rsid w:val="004954A4"/>
    <w:rsid w:val="004956B4"/>
    <w:rsid w:val="004956F2"/>
    <w:rsid w:val="00495954"/>
    <w:rsid w:val="00495B45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3F"/>
    <w:rsid w:val="004A3085"/>
    <w:rsid w:val="004A318C"/>
    <w:rsid w:val="004A332E"/>
    <w:rsid w:val="004A334D"/>
    <w:rsid w:val="004A345C"/>
    <w:rsid w:val="004A36C9"/>
    <w:rsid w:val="004A37FC"/>
    <w:rsid w:val="004A3B8B"/>
    <w:rsid w:val="004A42BD"/>
    <w:rsid w:val="004A4653"/>
    <w:rsid w:val="004A4701"/>
    <w:rsid w:val="004A494B"/>
    <w:rsid w:val="004A4EA8"/>
    <w:rsid w:val="004A5429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84D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D0C"/>
    <w:rsid w:val="004B7D95"/>
    <w:rsid w:val="004C0096"/>
    <w:rsid w:val="004C053E"/>
    <w:rsid w:val="004C0903"/>
    <w:rsid w:val="004C0AE7"/>
    <w:rsid w:val="004C0B09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419F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A8C"/>
    <w:rsid w:val="004D0BF7"/>
    <w:rsid w:val="004D0C0F"/>
    <w:rsid w:val="004D0C3D"/>
    <w:rsid w:val="004D0CCE"/>
    <w:rsid w:val="004D11F5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548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3D8"/>
    <w:rsid w:val="004E16B7"/>
    <w:rsid w:val="004E18F7"/>
    <w:rsid w:val="004E191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8A8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0936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2EF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5FB6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0CE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421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BCD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11FA"/>
    <w:rsid w:val="00531863"/>
    <w:rsid w:val="005323F9"/>
    <w:rsid w:val="005324F2"/>
    <w:rsid w:val="0053259C"/>
    <w:rsid w:val="005329C5"/>
    <w:rsid w:val="00532CA4"/>
    <w:rsid w:val="00533435"/>
    <w:rsid w:val="0053346F"/>
    <w:rsid w:val="00533A13"/>
    <w:rsid w:val="00533BF8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07E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373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4793B"/>
    <w:rsid w:val="0055023E"/>
    <w:rsid w:val="0055030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83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49F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57C9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2D4"/>
    <w:rsid w:val="00565F8F"/>
    <w:rsid w:val="00566AA3"/>
    <w:rsid w:val="00566EB1"/>
    <w:rsid w:val="00567108"/>
    <w:rsid w:val="005675F8"/>
    <w:rsid w:val="00567610"/>
    <w:rsid w:val="005679F7"/>
    <w:rsid w:val="00567BE8"/>
    <w:rsid w:val="0057018F"/>
    <w:rsid w:val="0057029F"/>
    <w:rsid w:val="0057062A"/>
    <w:rsid w:val="0057065C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0F5"/>
    <w:rsid w:val="00576594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DEB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DD4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D8E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9FF"/>
    <w:rsid w:val="00592BAC"/>
    <w:rsid w:val="00592C93"/>
    <w:rsid w:val="00592E38"/>
    <w:rsid w:val="00593047"/>
    <w:rsid w:val="005930F2"/>
    <w:rsid w:val="005931CC"/>
    <w:rsid w:val="00593788"/>
    <w:rsid w:val="00593BB7"/>
    <w:rsid w:val="00593E4E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8D"/>
    <w:rsid w:val="005A20A6"/>
    <w:rsid w:val="005A20B6"/>
    <w:rsid w:val="005A2437"/>
    <w:rsid w:val="005A261E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640"/>
    <w:rsid w:val="005A6AA4"/>
    <w:rsid w:val="005A6AF6"/>
    <w:rsid w:val="005A7089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12"/>
    <w:rsid w:val="005B1BA9"/>
    <w:rsid w:val="005B1E3A"/>
    <w:rsid w:val="005B2467"/>
    <w:rsid w:val="005B2A15"/>
    <w:rsid w:val="005B2B87"/>
    <w:rsid w:val="005B2D63"/>
    <w:rsid w:val="005B3016"/>
    <w:rsid w:val="005B328C"/>
    <w:rsid w:val="005B33DB"/>
    <w:rsid w:val="005B3553"/>
    <w:rsid w:val="005B3675"/>
    <w:rsid w:val="005B36A6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433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6F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674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48A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45C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60A"/>
    <w:rsid w:val="005E271B"/>
    <w:rsid w:val="005E2925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A8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1F7B"/>
    <w:rsid w:val="005F2138"/>
    <w:rsid w:val="005F21AC"/>
    <w:rsid w:val="005F22D6"/>
    <w:rsid w:val="005F2728"/>
    <w:rsid w:val="005F2805"/>
    <w:rsid w:val="005F2965"/>
    <w:rsid w:val="005F2F38"/>
    <w:rsid w:val="005F300E"/>
    <w:rsid w:val="005F31EA"/>
    <w:rsid w:val="005F3318"/>
    <w:rsid w:val="005F34EB"/>
    <w:rsid w:val="005F397A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2D9F"/>
    <w:rsid w:val="00602E85"/>
    <w:rsid w:val="006030D0"/>
    <w:rsid w:val="00603166"/>
    <w:rsid w:val="00603BE0"/>
    <w:rsid w:val="00603BFC"/>
    <w:rsid w:val="00603CD2"/>
    <w:rsid w:val="00604458"/>
    <w:rsid w:val="00604639"/>
    <w:rsid w:val="0060485F"/>
    <w:rsid w:val="00604A15"/>
    <w:rsid w:val="00604B51"/>
    <w:rsid w:val="00605209"/>
    <w:rsid w:val="006054A7"/>
    <w:rsid w:val="006056A4"/>
    <w:rsid w:val="00605899"/>
    <w:rsid w:val="00605CE5"/>
    <w:rsid w:val="00605F2F"/>
    <w:rsid w:val="00606344"/>
    <w:rsid w:val="00606DB1"/>
    <w:rsid w:val="00607709"/>
    <w:rsid w:val="00607A62"/>
    <w:rsid w:val="00607B1C"/>
    <w:rsid w:val="00607B42"/>
    <w:rsid w:val="006102F2"/>
    <w:rsid w:val="00610394"/>
    <w:rsid w:val="0061042D"/>
    <w:rsid w:val="006105D7"/>
    <w:rsid w:val="00610B8B"/>
    <w:rsid w:val="006110B2"/>
    <w:rsid w:val="00611101"/>
    <w:rsid w:val="0061197D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3D95"/>
    <w:rsid w:val="00614282"/>
    <w:rsid w:val="00614361"/>
    <w:rsid w:val="0061453C"/>
    <w:rsid w:val="006145CB"/>
    <w:rsid w:val="00614802"/>
    <w:rsid w:val="00614912"/>
    <w:rsid w:val="00614B00"/>
    <w:rsid w:val="00614BF8"/>
    <w:rsid w:val="00614EF7"/>
    <w:rsid w:val="00614F92"/>
    <w:rsid w:val="0061529D"/>
    <w:rsid w:val="00615FE0"/>
    <w:rsid w:val="006162C3"/>
    <w:rsid w:val="00616564"/>
    <w:rsid w:val="00616649"/>
    <w:rsid w:val="006167DB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6F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907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CEC"/>
    <w:rsid w:val="00624EA0"/>
    <w:rsid w:val="00625043"/>
    <w:rsid w:val="0062568E"/>
    <w:rsid w:val="00625773"/>
    <w:rsid w:val="00625CF5"/>
    <w:rsid w:val="00625DEA"/>
    <w:rsid w:val="00626061"/>
    <w:rsid w:val="00626302"/>
    <w:rsid w:val="00627190"/>
    <w:rsid w:val="00627530"/>
    <w:rsid w:val="00627AA3"/>
    <w:rsid w:val="00627CB9"/>
    <w:rsid w:val="006300C3"/>
    <w:rsid w:val="0063021E"/>
    <w:rsid w:val="0063072F"/>
    <w:rsid w:val="0063082B"/>
    <w:rsid w:val="006308A7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A53"/>
    <w:rsid w:val="00634BBC"/>
    <w:rsid w:val="00634E17"/>
    <w:rsid w:val="006352C1"/>
    <w:rsid w:val="00635316"/>
    <w:rsid w:val="00635331"/>
    <w:rsid w:val="00635808"/>
    <w:rsid w:val="00635ACB"/>
    <w:rsid w:val="00635B74"/>
    <w:rsid w:val="00635F68"/>
    <w:rsid w:val="006363DB"/>
    <w:rsid w:val="006364E7"/>
    <w:rsid w:val="00636988"/>
    <w:rsid w:val="00636D8C"/>
    <w:rsid w:val="00637A7E"/>
    <w:rsid w:val="00637D29"/>
    <w:rsid w:val="00637ED0"/>
    <w:rsid w:val="00640069"/>
    <w:rsid w:val="0064015B"/>
    <w:rsid w:val="0064051C"/>
    <w:rsid w:val="00641D33"/>
    <w:rsid w:val="006423F9"/>
    <w:rsid w:val="00642A0E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94F"/>
    <w:rsid w:val="00647D2A"/>
    <w:rsid w:val="00647F2E"/>
    <w:rsid w:val="00650076"/>
    <w:rsid w:val="006502F0"/>
    <w:rsid w:val="00650AC0"/>
    <w:rsid w:val="006515A5"/>
    <w:rsid w:val="00651836"/>
    <w:rsid w:val="00651B0C"/>
    <w:rsid w:val="0065208E"/>
    <w:rsid w:val="006520E0"/>
    <w:rsid w:val="00652569"/>
    <w:rsid w:val="006526D2"/>
    <w:rsid w:val="00652DA7"/>
    <w:rsid w:val="006539F9"/>
    <w:rsid w:val="00653B2F"/>
    <w:rsid w:val="00653BEF"/>
    <w:rsid w:val="00653CB7"/>
    <w:rsid w:val="00653F93"/>
    <w:rsid w:val="0065448D"/>
    <w:rsid w:val="006544F7"/>
    <w:rsid w:val="00654762"/>
    <w:rsid w:val="006548A6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5F1C"/>
    <w:rsid w:val="006562AD"/>
    <w:rsid w:val="00656394"/>
    <w:rsid w:val="006563FB"/>
    <w:rsid w:val="00656854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1829"/>
    <w:rsid w:val="00662B64"/>
    <w:rsid w:val="006631D6"/>
    <w:rsid w:val="006632D9"/>
    <w:rsid w:val="00663945"/>
    <w:rsid w:val="00663BB0"/>
    <w:rsid w:val="00663C74"/>
    <w:rsid w:val="00663D13"/>
    <w:rsid w:val="00663D9E"/>
    <w:rsid w:val="00663F2A"/>
    <w:rsid w:val="006647AC"/>
    <w:rsid w:val="00664999"/>
    <w:rsid w:val="00664C3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B7B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293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6C8B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1E29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87C"/>
    <w:rsid w:val="006A19AF"/>
    <w:rsid w:val="006A1A23"/>
    <w:rsid w:val="006A1B31"/>
    <w:rsid w:val="006A1D64"/>
    <w:rsid w:val="006A20CC"/>
    <w:rsid w:val="006A20DD"/>
    <w:rsid w:val="006A23D5"/>
    <w:rsid w:val="006A2509"/>
    <w:rsid w:val="006A28AC"/>
    <w:rsid w:val="006A2AE1"/>
    <w:rsid w:val="006A2CF7"/>
    <w:rsid w:val="006A3267"/>
    <w:rsid w:val="006A32B7"/>
    <w:rsid w:val="006A344C"/>
    <w:rsid w:val="006A36BB"/>
    <w:rsid w:val="006A397E"/>
    <w:rsid w:val="006A39A1"/>
    <w:rsid w:val="006A3A23"/>
    <w:rsid w:val="006A3C39"/>
    <w:rsid w:val="006A3F92"/>
    <w:rsid w:val="006A48C7"/>
    <w:rsid w:val="006A4AB5"/>
    <w:rsid w:val="006A4B90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A7FE1"/>
    <w:rsid w:val="006B044C"/>
    <w:rsid w:val="006B05D3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81C"/>
    <w:rsid w:val="006B3A5F"/>
    <w:rsid w:val="006B4352"/>
    <w:rsid w:val="006B440F"/>
    <w:rsid w:val="006B4751"/>
    <w:rsid w:val="006B4F2F"/>
    <w:rsid w:val="006B5087"/>
    <w:rsid w:val="006B50E2"/>
    <w:rsid w:val="006B5460"/>
    <w:rsid w:val="006B58C0"/>
    <w:rsid w:val="006B58E2"/>
    <w:rsid w:val="006B5B31"/>
    <w:rsid w:val="006B5C25"/>
    <w:rsid w:val="006B631B"/>
    <w:rsid w:val="006B69A2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551"/>
    <w:rsid w:val="006C3A75"/>
    <w:rsid w:val="006C3CA8"/>
    <w:rsid w:val="006C3F66"/>
    <w:rsid w:val="006C445C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5B9A"/>
    <w:rsid w:val="006C605A"/>
    <w:rsid w:val="006C629A"/>
    <w:rsid w:val="006C67DA"/>
    <w:rsid w:val="006C6EE0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0F8B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2EED"/>
    <w:rsid w:val="006E3018"/>
    <w:rsid w:val="006E30EC"/>
    <w:rsid w:val="006E3122"/>
    <w:rsid w:val="006E341E"/>
    <w:rsid w:val="006E34DF"/>
    <w:rsid w:val="006E3B4C"/>
    <w:rsid w:val="006E3B97"/>
    <w:rsid w:val="006E41B8"/>
    <w:rsid w:val="006E41E7"/>
    <w:rsid w:val="006E45F2"/>
    <w:rsid w:val="006E4CB7"/>
    <w:rsid w:val="006E4D2B"/>
    <w:rsid w:val="006E4E2E"/>
    <w:rsid w:val="006E4F02"/>
    <w:rsid w:val="006E4F9D"/>
    <w:rsid w:val="006E5B95"/>
    <w:rsid w:val="006E6070"/>
    <w:rsid w:val="006E60A9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8F5"/>
    <w:rsid w:val="006E7EFF"/>
    <w:rsid w:val="006F02F9"/>
    <w:rsid w:val="006F0A98"/>
    <w:rsid w:val="006F0C1E"/>
    <w:rsid w:val="006F0F93"/>
    <w:rsid w:val="006F0FE9"/>
    <w:rsid w:val="006F1076"/>
    <w:rsid w:val="006F15E7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3FFC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C16"/>
    <w:rsid w:val="00700DE6"/>
    <w:rsid w:val="00700E36"/>
    <w:rsid w:val="007010CC"/>
    <w:rsid w:val="0070110B"/>
    <w:rsid w:val="007014B4"/>
    <w:rsid w:val="007016A9"/>
    <w:rsid w:val="00701D2E"/>
    <w:rsid w:val="00701DC2"/>
    <w:rsid w:val="0070202D"/>
    <w:rsid w:val="007023B3"/>
    <w:rsid w:val="007024E1"/>
    <w:rsid w:val="00702A20"/>
    <w:rsid w:val="00702A3C"/>
    <w:rsid w:val="00702B63"/>
    <w:rsid w:val="00703194"/>
    <w:rsid w:val="00703251"/>
    <w:rsid w:val="0070328B"/>
    <w:rsid w:val="007032C0"/>
    <w:rsid w:val="007032E0"/>
    <w:rsid w:val="007032F0"/>
    <w:rsid w:val="00703363"/>
    <w:rsid w:val="00703A6C"/>
    <w:rsid w:val="00703B50"/>
    <w:rsid w:val="00703FAF"/>
    <w:rsid w:val="00704161"/>
    <w:rsid w:val="00704416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686"/>
    <w:rsid w:val="00715E14"/>
    <w:rsid w:val="007160C4"/>
    <w:rsid w:val="0071672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362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2AD"/>
    <w:rsid w:val="00730838"/>
    <w:rsid w:val="00730968"/>
    <w:rsid w:val="00730C26"/>
    <w:rsid w:val="00730C76"/>
    <w:rsid w:val="0073108A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7C3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DAF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4C8A"/>
    <w:rsid w:val="00755B36"/>
    <w:rsid w:val="00756788"/>
    <w:rsid w:val="007571F3"/>
    <w:rsid w:val="00757569"/>
    <w:rsid w:val="00757696"/>
    <w:rsid w:val="00757FBE"/>
    <w:rsid w:val="007601CA"/>
    <w:rsid w:val="0076021E"/>
    <w:rsid w:val="007609EB"/>
    <w:rsid w:val="00760C6B"/>
    <w:rsid w:val="0076172D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25A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8A"/>
    <w:rsid w:val="007703AA"/>
    <w:rsid w:val="00770422"/>
    <w:rsid w:val="00770905"/>
    <w:rsid w:val="00770942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2F6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157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1D1B"/>
    <w:rsid w:val="00791D92"/>
    <w:rsid w:val="007920BF"/>
    <w:rsid w:val="007922EA"/>
    <w:rsid w:val="00792713"/>
    <w:rsid w:val="00792920"/>
    <w:rsid w:val="007930BA"/>
    <w:rsid w:val="007931F3"/>
    <w:rsid w:val="00793293"/>
    <w:rsid w:val="00793365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150"/>
    <w:rsid w:val="007965D1"/>
    <w:rsid w:val="00796950"/>
    <w:rsid w:val="007969A2"/>
    <w:rsid w:val="00796AF3"/>
    <w:rsid w:val="00796D14"/>
    <w:rsid w:val="00796FA5"/>
    <w:rsid w:val="007973A7"/>
    <w:rsid w:val="00797465"/>
    <w:rsid w:val="0079771B"/>
    <w:rsid w:val="00797870"/>
    <w:rsid w:val="0079798D"/>
    <w:rsid w:val="00797AD6"/>
    <w:rsid w:val="00797B93"/>
    <w:rsid w:val="00797BE6"/>
    <w:rsid w:val="00797F48"/>
    <w:rsid w:val="007A0253"/>
    <w:rsid w:val="007A0BAF"/>
    <w:rsid w:val="007A0FF5"/>
    <w:rsid w:val="007A1583"/>
    <w:rsid w:val="007A1A18"/>
    <w:rsid w:val="007A21DE"/>
    <w:rsid w:val="007A22BC"/>
    <w:rsid w:val="007A2832"/>
    <w:rsid w:val="007A29B6"/>
    <w:rsid w:val="007A2B6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8D3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1C5A"/>
    <w:rsid w:val="007C26F0"/>
    <w:rsid w:val="007C2AFD"/>
    <w:rsid w:val="007C2E57"/>
    <w:rsid w:val="007C33F3"/>
    <w:rsid w:val="007C3832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A5E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024"/>
    <w:rsid w:val="007D12C0"/>
    <w:rsid w:val="007D162F"/>
    <w:rsid w:val="007D1B16"/>
    <w:rsid w:val="007D1C9A"/>
    <w:rsid w:val="007D1F27"/>
    <w:rsid w:val="007D209B"/>
    <w:rsid w:val="007D2120"/>
    <w:rsid w:val="007D288D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63F"/>
    <w:rsid w:val="007E096E"/>
    <w:rsid w:val="007E09C5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5BAB"/>
    <w:rsid w:val="007E6324"/>
    <w:rsid w:val="007E64C8"/>
    <w:rsid w:val="007E64C9"/>
    <w:rsid w:val="007E683B"/>
    <w:rsid w:val="007E68F0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A00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697"/>
    <w:rsid w:val="00800873"/>
    <w:rsid w:val="00800CC3"/>
    <w:rsid w:val="00800F02"/>
    <w:rsid w:val="0080115D"/>
    <w:rsid w:val="008011D9"/>
    <w:rsid w:val="0080136C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51A9"/>
    <w:rsid w:val="0080522B"/>
    <w:rsid w:val="008058EE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6B7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117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6D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0C80"/>
    <w:rsid w:val="00831027"/>
    <w:rsid w:val="0083115F"/>
    <w:rsid w:val="008311FC"/>
    <w:rsid w:val="008314C6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398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5D22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621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6F6"/>
    <w:rsid w:val="00846A9B"/>
    <w:rsid w:val="00846AFD"/>
    <w:rsid w:val="00847323"/>
    <w:rsid w:val="008473F2"/>
    <w:rsid w:val="0084743F"/>
    <w:rsid w:val="00847599"/>
    <w:rsid w:val="008479BF"/>
    <w:rsid w:val="00847DA1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6EB"/>
    <w:rsid w:val="00862780"/>
    <w:rsid w:val="00862840"/>
    <w:rsid w:val="00862C18"/>
    <w:rsid w:val="00862C5F"/>
    <w:rsid w:val="00862CD8"/>
    <w:rsid w:val="00862E4D"/>
    <w:rsid w:val="00863187"/>
    <w:rsid w:val="008637D4"/>
    <w:rsid w:val="00864130"/>
    <w:rsid w:val="00864391"/>
    <w:rsid w:val="008643CF"/>
    <w:rsid w:val="008649C0"/>
    <w:rsid w:val="008649E2"/>
    <w:rsid w:val="00864DA5"/>
    <w:rsid w:val="00864E41"/>
    <w:rsid w:val="00865818"/>
    <w:rsid w:val="00865C65"/>
    <w:rsid w:val="00865DF8"/>
    <w:rsid w:val="00865F60"/>
    <w:rsid w:val="008664EA"/>
    <w:rsid w:val="00866728"/>
    <w:rsid w:val="008667F0"/>
    <w:rsid w:val="00866AF1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5F2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E9D"/>
    <w:rsid w:val="00873F49"/>
    <w:rsid w:val="0087429D"/>
    <w:rsid w:val="0087449D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0DE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4BF3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DAF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6AB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1EF9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5C6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9D5"/>
    <w:rsid w:val="008B5B83"/>
    <w:rsid w:val="008B5C0D"/>
    <w:rsid w:val="008B5CBE"/>
    <w:rsid w:val="008B5CE2"/>
    <w:rsid w:val="008B5D35"/>
    <w:rsid w:val="008B642F"/>
    <w:rsid w:val="008B6916"/>
    <w:rsid w:val="008B6D03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0C03"/>
    <w:rsid w:val="008C1240"/>
    <w:rsid w:val="008C14A3"/>
    <w:rsid w:val="008C177D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3A8A"/>
    <w:rsid w:val="008C4321"/>
    <w:rsid w:val="008C4449"/>
    <w:rsid w:val="008C4BD5"/>
    <w:rsid w:val="008C533B"/>
    <w:rsid w:val="008C61BB"/>
    <w:rsid w:val="008C6497"/>
    <w:rsid w:val="008C69C0"/>
    <w:rsid w:val="008C6A40"/>
    <w:rsid w:val="008C6B04"/>
    <w:rsid w:val="008C6B8B"/>
    <w:rsid w:val="008C700D"/>
    <w:rsid w:val="008C717D"/>
    <w:rsid w:val="008C7B6D"/>
    <w:rsid w:val="008D0184"/>
    <w:rsid w:val="008D029C"/>
    <w:rsid w:val="008D0486"/>
    <w:rsid w:val="008D0552"/>
    <w:rsid w:val="008D0759"/>
    <w:rsid w:val="008D08B0"/>
    <w:rsid w:val="008D095D"/>
    <w:rsid w:val="008D0CD1"/>
    <w:rsid w:val="008D0E7D"/>
    <w:rsid w:val="008D1276"/>
    <w:rsid w:val="008D148B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19A"/>
    <w:rsid w:val="008E08C5"/>
    <w:rsid w:val="008E0BE2"/>
    <w:rsid w:val="008E0D97"/>
    <w:rsid w:val="008E121D"/>
    <w:rsid w:val="008E127E"/>
    <w:rsid w:val="008E1342"/>
    <w:rsid w:val="008E1C1B"/>
    <w:rsid w:val="008E1F60"/>
    <w:rsid w:val="008E2109"/>
    <w:rsid w:val="008E2506"/>
    <w:rsid w:val="008E25EF"/>
    <w:rsid w:val="008E3932"/>
    <w:rsid w:val="008E3F56"/>
    <w:rsid w:val="008E44C6"/>
    <w:rsid w:val="008E45BC"/>
    <w:rsid w:val="008E4652"/>
    <w:rsid w:val="008E484D"/>
    <w:rsid w:val="008E4B6E"/>
    <w:rsid w:val="008E4E30"/>
    <w:rsid w:val="008E507E"/>
    <w:rsid w:val="008E537D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1E75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8F7E2D"/>
    <w:rsid w:val="009006E7"/>
    <w:rsid w:val="009008D3"/>
    <w:rsid w:val="00900BBB"/>
    <w:rsid w:val="00900E3C"/>
    <w:rsid w:val="00900E8C"/>
    <w:rsid w:val="009010D3"/>
    <w:rsid w:val="0090175F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5E07"/>
    <w:rsid w:val="00906694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289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0F0D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8"/>
    <w:rsid w:val="0092697C"/>
    <w:rsid w:val="009277F6"/>
    <w:rsid w:val="00927D34"/>
    <w:rsid w:val="00930111"/>
    <w:rsid w:val="009302E1"/>
    <w:rsid w:val="00930384"/>
    <w:rsid w:val="009304FC"/>
    <w:rsid w:val="00930720"/>
    <w:rsid w:val="009307A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2DD6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495"/>
    <w:rsid w:val="009365D3"/>
    <w:rsid w:val="00936A0A"/>
    <w:rsid w:val="009371DA"/>
    <w:rsid w:val="0093745A"/>
    <w:rsid w:val="00937460"/>
    <w:rsid w:val="0093766F"/>
    <w:rsid w:val="00937998"/>
    <w:rsid w:val="00937A3B"/>
    <w:rsid w:val="009404B8"/>
    <w:rsid w:val="00940650"/>
    <w:rsid w:val="00940AB6"/>
    <w:rsid w:val="009411B7"/>
    <w:rsid w:val="00941C26"/>
    <w:rsid w:val="00941C75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5BE"/>
    <w:rsid w:val="00943931"/>
    <w:rsid w:val="00943BCB"/>
    <w:rsid w:val="00943D4A"/>
    <w:rsid w:val="009444B9"/>
    <w:rsid w:val="00944617"/>
    <w:rsid w:val="009446A4"/>
    <w:rsid w:val="00944920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500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34"/>
    <w:rsid w:val="00956C98"/>
    <w:rsid w:val="00956D78"/>
    <w:rsid w:val="009573E4"/>
    <w:rsid w:val="00957761"/>
    <w:rsid w:val="00957AF7"/>
    <w:rsid w:val="009604B7"/>
    <w:rsid w:val="00960755"/>
    <w:rsid w:val="0096150B"/>
    <w:rsid w:val="009615A5"/>
    <w:rsid w:val="0096165F"/>
    <w:rsid w:val="00961B98"/>
    <w:rsid w:val="00961D52"/>
    <w:rsid w:val="00961F0B"/>
    <w:rsid w:val="00961FAC"/>
    <w:rsid w:val="009621C4"/>
    <w:rsid w:val="0096244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819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ED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7"/>
    <w:rsid w:val="0097120E"/>
    <w:rsid w:val="009713B9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2EDF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86"/>
    <w:rsid w:val="009774A5"/>
    <w:rsid w:val="00977F3C"/>
    <w:rsid w:val="009805D2"/>
    <w:rsid w:val="009809F7"/>
    <w:rsid w:val="00980E8A"/>
    <w:rsid w:val="0098105E"/>
    <w:rsid w:val="009812AA"/>
    <w:rsid w:val="00981605"/>
    <w:rsid w:val="0098178C"/>
    <w:rsid w:val="009819A4"/>
    <w:rsid w:val="009819EA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355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87FA0"/>
    <w:rsid w:val="0099002C"/>
    <w:rsid w:val="0099042B"/>
    <w:rsid w:val="009904CE"/>
    <w:rsid w:val="00990D8E"/>
    <w:rsid w:val="00990E8B"/>
    <w:rsid w:val="00990EC4"/>
    <w:rsid w:val="0099104F"/>
    <w:rsid w:val="00991614"/>
    <w:rsid w:val="009917CA"/>
    <w:rsid w:val="00991871"/>
    <w:rsid w:val="00991D49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9B4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462"/>
    <w:rsid w:val="009A0DE4"/>
    <w:rsid w:val="009A154C"/>
    <w:rsid w:val="009A185E"/>
    <w:rsid w:val="009A18FF"/>
    <w:rsid w:val="009A1BD8"/>
    <w:rsid w:val="009A1ED0"/>
    <w:rsid w:val="009A21FF"/>
    <w:rsid w:val="009A24EB"/>
    <w:rsid w:val="009A25F4"/>
    <w:rsid w:val="009A2A30"/>
    <w:rsid w:val="009A2A6C"/>
    <w:rsid w:val="009A2B08"/>
    <w:rsid w:val="009A3BB3"/>
    <w:rsid w:val="009A3CD5"/>
    <w:rsid w:val="009A3D59"/>
    <w:rsid w:val="009A47AF"/>
    <w:rsid w:val="009A48AC"/>
    <w:rsid w:val="009A48BF"/>
    <w:rsid w:val="009A4D72"/>
    <w:rsid w:val="009A4F2A"/>
    <w:rsid w:val="009A4FAF"/>
    <w:rsid w:val="009A51D8"/>
    <w:rsid w:val="009A5432"/>
    <w:rsid w:val="009A57EA"/>
    <w:rsid w:val="009A5C15"/>
    <w:rsid w:val="009A5CA9"/>
    <w:rsid w:val="009A5CC1"/>
    <w:rsid w:val="009A5E69"/>
    <w:rsid w:val="009A600D"/>
    <w:rsid w:val="009A6196"/>
    <w:rsid w:val="009A62AA"/>
    <w:rsid w:val="009A63EF"/>
    <w:rsid w:val="009A6A19"/>
    <w:rsid w:val="009A6EC5"/>
    <w:rsid w:val="009A700E"/>
    <w:rsid w:val="009A7239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1CFE"/>
    <w:rsid w:val="009B2014"/>
    <w:rsid w:val="009B210F"/>
    <w:rsid w:val="009B2547"/>
    <w:rsid w:val="009B2658"/>
    <w:rsid w:val="009B2896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62E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C7F46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55"/>
    <w:rsid w:val="009D6AFB"/>
    <w:rsid w:val="009D7224"/>
    <w:rsid w:val="009D7238"/>
    <w:rsid w:val="009D7300"/>
    <w:rsid w:val="009D743D"/>
    <w:rsid w:val="009E0083"/>
    <w:rsid w:val="009E02E0"/>
    <w:rsid w:val="009E02FB"/>
    <w:rsid w:val="009E0363"/>
    <w:rsid w:val="009E04FF"/>
    <w:rsid w:val="009E05F9"/>
    <w:rsid w:val="009E077D"/>
    <w:rsid w:val="009E096F"/>
    <w:rsid w:val="009E0D54"/>
    <w:rsid w:val="009E0DC0"/>
    <w:rsid w:val="009E1002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CE9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A6D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C88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B35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1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06E"/>
    <w:rsid w:val="00A2445C"/>
    <w:rsid w:val="00A2454B"/>
    <w:rsid w:val="00A247AD"/>
    <w:rsid w:val="00A24975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9FE"/>
    <w:rsid w:val="00A30DF8"/>
    <w:rsid w:val="00A3115C"/>
    <w:rsid w:val="00A31630"/>
    <w:rsid w:val="00A3213A"/>
    <w:rsid w:val="00A3228F"/>
    <w:rsid w:val="00A326AB"/>
    <w:rsid w:val="00A32BE6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2C5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03EC"/>
    <w:rsid w:val="00A511E5"/>
    <w:rsid w:val="00A5141F"/>
    <w:rsid w:val="00A51F0C"/>
    <w:rsid w:val="00A51F9A"/>
    <w:rsid w:val="00A522EA"/>
    <w:rsid w:val="00A523DA"/>
    <w:rsid w:val="00A529B5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A60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1B6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8F4"/>
    <w:rsid w:val="00A64C32"/>
    <w:rsid w:val="00A650AB"/>
    <w:rsid w:val="00A6524B"/>
    <w:rsid w:val="00A6550D"/>
    <w:rsid w:val="00A65ACA"/>
    <w:rsid w:val="00A65D12"/>
    <w:rsid w:val="00A65DCD"/>
    <w:rsid w:val="00A65F65"/>
    <w:rsid w:val="00A6684C"/>
    <w:rsid w:val="00A66944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709"/>
    <w:rsid w:val="00A71946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AD"/>
    <w:rsid w:val="00A746EC"/>
    <w:rsid w:val="00A746EE"/>
    <w:rsid w:val="00A747E7"/>
    <w:rsid w:val="00A74855"/>
    <w:rsid w:val="00A7493E"/>
    <w:rsid w:val="00A74DFA"/>
    <w:rsid w:val="00A750A0"/>
    <w:rsid w:val="00A751B7"/>
    <w:rsid w:val="00A7533B"/>
    <w:rsid w:val="00A75560"/>
    <w:rsid w:val="00A75832"/>
    <w:rsid w:val="00A75E24"/>
    <w:rsid w:val="00A761F0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7769F"/>
    <w:rsid w:val="00A7797F"/>
    <w:rsid w:val="00A80391"/>
    <w:rsid w:val="00A804B2"/>
    <w:rsid w:val="00A8060B"/>
    <w:rsid w:val="00A808EC"/>
    <w:rsid w:val="00A80D48"/>
    <w:rsid w:val="00A80F35"/>
    <w:rsid w:val="00A80F7D"/>
    <w:rsid w:val="00A811BA"/>
    <w:rsid w:val="00A815BE"/>
    <w:rsid w:val="00A81863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4DA9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069"/>
    <w:rsid w:val="00A90145"/>
    <w:rsid w:val="00A9024A"/>
    <w:rsid w:val="00A904AC"/>
    <w:rsid w:val="00A905A7"/>
    <w:rsid w:val="00A90E3E"/>
    <w:rsid w:val="00A91140"/>
    <w:rsid w:val="00A916C6"/>
    <w:rsid w:val="00A91AEF"/>
    <w:rsid w:val="00A91C66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6FE"/>
    <w:rsid w:val="00A96B80"/>
    <w:rsid w:val="00A96C1E"/>
    <w:rsid w:val="00A970F6"/>
    <w:rsid w:val="00A9715A"/>
    <w:rsid w:val="00A971AC"/>
    <w:rsid w:val="00A971F1"/>
    <w:rsid w:val="00A9743C"/>
    <w:rsid w:val="00AA03A1"/>
    <w:rsid w:val="00AA054D"/>
    <w:rsid w:val="00AA05A1"/>
    <w:rsid w:val="00AA05D0"/>
    <w:rsid w:val="00AA0641"/>
    <w:rsid w:val="00AA091A"/>
    <w:rsid w:val="00AA0A09"/>
    <w:rsid w:val="00AA0FB2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470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908"/>
    <w:rsid w:val="00AB6A33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A34"/>
    <w:rsid w:val="00AC6B33"/>
    <w:rsid w:val="00AC6BA8"/>
    <w:rsid w:val="00AC7506"/>
    <w:rsid w:val="00AC756A"/>
    <w:rsid w:val="00AC7860"/>
    <w:rsid w:val="00AC79C2"/>
    <w:rsid w:val="00AD087B"/>
    <w:rsid w:val="00AD087E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BCD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011"/>
    <w:rsid w:val="00AE355C"/>
    <w:rsid w:val="00AE464F"/>
    <w:rsid w:val="00AE4942"/>
    <w:rsid w:val="00AE4D87"/>
    <w:rsid w:val="00AE4F17"/>
    <w:rsid w:val="00AE5046"/>
    <w:rsid w:val="00AE51EA"/>
    <w:rsid w:val="00AE5413"/>
    <w:rsid w:val="00AE59A2"/>
    <w:rsid w:val="00AE60FD"/>
    <w:rsid w:val="00AE611B"/>
    <w:rsid w:val="00AE620A"/>
    <w:rsid w:val="00AE6772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487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9E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6D"/>
    <w:rsid w:val="00B07CB1"/>
    <w:rsid w:val="00B10210"/>
    <w:rsid w:val="00B10513"/>
    <w:rsid w:val="00B1056E"/>
    <w:rsid w:val="00B10AFA"/>
    <w:rsid w:val="00B1107F"/>
    <w:rsid w:val="00B115E1"/>
    <w:rsid w:val="00B1167F"/>
    <w:rsid w:val="00B11AF0"/>
    <w:rsid w:val="00B11B5A"/>
    <w:rsid w:val="00B11D75"/>
    <w:rsid w:val="00B11E46"/>
    <w:rsid w:val="00B11E9E"/>
    <w:rsid w:val="00B1200F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5E1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1C6"/>
    <w:rsid w:val="00B2051A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4A0"/>
    <w:rsid w:val="00B24500"/>
    <w:rsid w:val="00B248D9"/>
    <w:rsid w:val="00B24C81"/>
    <w:rsid w:val="00B24E76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5EB"/>
    <w:rsid w:val="00B3083F"/>
    <w:rsid w:val="00B3098F"/>
    <w:rsid w:val="00B309C3"/>
    <w:rsid w:val="00B313CD"/>
    <w:rsid w:val="00B315DE"/>
    <w:rsid w:val="00B31952"/>
    <w:rsid w:val="00B31967"/>
    <w:rsid w:val="00B31C23"/>
    <w:rsid w:val="00B3248D"/>
    <w:rsid w:val="00B3275B"/>
    <w:rsid w:val="00B32CE4"/>
    <w:rsid w:val="00B331AF"/>
    <w:rsid w:val="00B337D3"/>
    <w:rsid w:val="00B33955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599"/>
    <w:rsid w:val="00B40C2E"/>
    <w:rsid w:val="00B41139"/>
    <w:rsid w:val="00B411E4"/>
    <w:rsid w:val="00B412B2"/>
    <w:rsid w:val="00B4133E"/>
    <w:rsid w:val="00B414ED"/>
    <w:rsid w:val="00B41839"/>
    <w:rsid w:val="00B41B9F"/>
    <w:rsid w:val="00B41C3F"/>
    <w:rsid w:val="00B422B4"/>
    <w:rsid w:val="00B42493"/>
    <w:rsid w:val="00B42525"/>
    <w:rsid w:val="00B431D1"/>
    <w:rsid w:val="00B43957"/>
    <w:rsid w:val="00B43999"/>
    <w:rsid w:val="00B43B4E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2BF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3AA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27B"/>
    <w:rsid w:val="00B5434E"/>
    <w:rsid w:val="00B54470"/>
    <w:rsid w:val="00B5497C"/>
    <w:rsid w:val="00B54C3D"/>
    <w:rsid w:val="00B54FEF"/>
    <w:rsid w:val="00B55185"/>
    <w:rsid w:val="00B55D33"/>
    <w:rsid w:val="00B55F04"/>
    <w:rsid w:val="00B561A4"/>
    <w:rsid w:val="00B564A2"/>
    <w:rsid w:val="00B565B7"/>
    <w:rsid w:val="00B56BA5"/>
    <w:rsid w:val="00B56CF0"/>
    <w:rsid w:val="00B5732A"/>
    <w:rsid w:val="00B578FB"/>
    <w:rsid w:val="00B57A62"/>
    <w:rsid w:val="00B57AEF"/>
    <w:rsid w:val="00B57BC1"/>
    <w:rsid w:val="00B60593"/>
    <w:rsid w:val="00B6086D"/>
    <w:rsid w:val="00B60B52"/>
    <w:rsid w:val="00B60D57"/>
    <w:rsid w:val="00B60E2C"/>
    <w:rsid w:val="00B60FE2"/>
    <w:rsid w:val="00B619FA"/>
    <w:rsid w:val="00B61E43"/>
    <w:rsid w:val="00B620AB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208"/>
    <w:rsid w:val="00B67399"/>
    <w:rsid w:val="00B67625"/>
    <w:rsid w:val="00B704F0"/>
    <w:rsid w:val="00B705BA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37A"/>
    <w:rsid w:val="00B735D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5DF"/>
    <w:rsid w:val="00B77B36"/>
    <w:rsid w:val="00B77FD4"/>
    <w:rsid w:val="00B800CF"/>
    <w:rsid w:val="00B8089F"/>
    <w:rsid w:val="00B80D54"/>
    <w:rsid w:val="00B80F88"/>
    <w:rsid w:val="00B812C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79A"/>
    <w:rsid w:val="00B8393C"/>
    <w:rsid w:val="00B83ED1"/>
    <w:rsid w:val="00B84711"/>
    <w:rsid w:val="00B85288"/>
    <w:rsid w:val="00B853D3"/>
    <w:rsid w:val="00B8553E"/>
    <w:rsid w:val="00B85623"/>
    <w:rsid w:val="00B85AD4"/>
    <w:rsid w:val="00B85CAE"/>
    <w:rsid w:val="00B86196"/>
    <w:rsid w:val="00B862E0"/>
    <w:rsid w:val="00B865B2"/>
    <w:rsid w:val="00B866C7"/>
    <w:rsid w:val="00B869B9"/>
    <w:rsid w:val="00B86A55"/>
    <w:rsid w:val="00B86B78"/>
    <w:rsid w:val="00B86E5F"/>
    <w:rsid w:val="00B86FAD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A1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0910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3CE8"/>
    <w:rsid w:val="00BA4A10"/>
    <w:rsid w:val="00BA4BD9"/>
    <w:rsid w:val="00BA4EAF"/>
    <w:rsid w:val="00BA4FCE"/>
    <w:rsid w:val="00BA5103"/>
    <w:rsid w:val="00BA528E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8A2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C17"/>
    <w:rsid w:val="00BB2D57"/>
    <w:rsid w:val="00BB2E4F"/>
    <w:rsid w:val="00BB3697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6F8"/>
    <w:rsid w:val="00BC29FB"/>
    <w:rsid w:val="00BC2D84"/>
    <w:rsid w:val="00BC3149"/>
    <w:rsid w:val="00BC36CB"/>
    <w:rsid w:val="00BC3EA3"/>
    <w:rsid w:val="00BC4088"/>
    <w:rsid w:val="00BC4379"/>
    <w:rsid w:val="00BC44B9"/>
    <w:rsid w:val="00BC45EE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1F67"/>
    <w:rsid w:val="00BD2629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93"/>
    <w:rsid w:val="00C021A7"/>
    <w:rsid w:val="00C0221A"/>
    <w:rsid w:val="00C022CC"/>
    <w:rsid w:val="00C025B5"/>
    <w:rsid w:val="00C02729"/>
    <w:rsid w:val="00C02802"/>
    <w:rsid w:val="00C0284A"/>
    <w:rsid w:val="00C02DA4"/>
    <w:rsid w:val="00C02F60"/>
    <w:rsid w:val="00C03097"/>
    <w:rsid w:val="00C03215"/>
    <w:rsid w:val="00C032EB"/>
    <w:rsid w:val="00C03312"/>
    <w:rsid w:val="00C03345"/>
    <w:rsid w:val="00C0391F"/>
    <w:rsid w:val="00C0405C"/>
    <w:rsid w:val="00C040CF"/>
    <w:rsid w:val="00C0457E"/>
    <w:rsid w:val="00C04C50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AC2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92D"/>
    <w:rsid w:val="00C17A18"/>
    <w:rsid w:val="00C17A72"/>
    <w:rsid w:val="00C17C3F"/>
    <w:rsid w:val="00C17F70"/>
    <w:rsid w:val="00C2005C"/>
    <w:rsid w:val="00C202F7"/>
    <w:rsid w:val="00C20384"/>
    <w:rsid w:val="00C207CE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333"/>
    <w:rsid w:val="00C275A8"/>
    <w:rsid w:val="00C2767C"/>
    <w:rsid w:val="00C27B11"/>
    <w:rsid w:val="00C27E1B"/>
    <w:rsid w:val="00C3004C"/>
    <w:rsid w:val="00C3014A"/>
    <w:rsid w:val="00C30A76"/>
    <w:rsid w:val="00C313CE"/>
    <w:rsid w:val="00C31654"/>
    <w:rsid w:val="00C319FD"/>
    <w:rsid w:val="00C31C27"/>
    <w:rsid w:val="00C31D7B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E8C"/>
    <w:rsid w:val="00C37F09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81B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1BE2"/>
    <w:rsid w:val="00C5246C"/>
    <w:rsid w:val="00C529FE"/>
    <w:rsid w:val="00C52D0E"/>
    <w:rsid w:val="00C52D3B"/>
    <w:rsid w:val="00C52D6A"/>
    <w:rsid w:val="00C52E5B"/>
    <w:rsid w:val="00C52F71"/>
    <w:rsid w:val="00C5366C"/>
    <w:rsid w:val="00C5389A"/>
    <w:rsid w:val="00C53A16"/>
    <w:rsid w:val="00C53B05"/>
    <w:rsid w:val="00C541F3"/>
    <w:rsid w:val="00C5435D"/>
    <w:rsid w:val="00C54407"/>
    <w:rsid w:val="00C547DF"/>
    <w:rsid w:val="00C54931"/>
    <w:rsid w:val="00C5494E"/>
    <w:rsid w:val="00C54A84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6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C0"/>
    <w:rsid w:val="00C620DF"/>
    <w:rsid w:val="00C625B8"/>
    <w:rsid w:val="00C629F7"/>
    <w:rsid w:val="00C63146"/>
    <w:rsid w:val="00C633E0"/>
    <w:rsid w:val="00C634DA"/>
    <w:rsid w:val="00C634E9"/>
    <w:rsid w:val="00C63B76"/>
    <w:rsid w:val="00C63C7B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4F26"/>
    <w:rsid w:val="00C650FE"/>
    <w:rsid w:val="00C652BB"/>
    <w:rsid w:val="00C65374"/>
    <w:rsid w:val="00C65500"/>
    <w:rsid w:val="00C655D5"/>
    <w:rsid w:val="00C656D6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2B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83D"/>
    <w:rsid w:val="00C77871"/>
    <w:rsid w:val="00C778A6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4A76"/>
    <w:rsid w:val="00C8519C"/>
    <w:rsid w:val="00C853B5"/>
    <w:rsid w:val="00C85745"/>
    <w:rsid w:val="00C8597E"/>
    <w:rsid w:val="00C85B18"/>
    <w:rsid w:val="00C85EDF"/>
    <w:rsid w:val="00C85F1D"/>
    <w:rsid w:val="00C860C3"/>
    <w:rsid w:val="00C86851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87"/>
    <w:rsid w:val="00CA4FB4"/>
    <w:rsid w:val="00CA516E"/>
    <w:rsid w:val="00CA55B5"/>
    <w:rsid w:val="00CA56AF"/>
    <w:rsid w:val="00CA56C7"/>
    <w:rsid w:val="00CA56F1"/>
    <w:rsid w:val="00CA5A57"/>
    <w:rsid w:val="00CA660F"/>
    <w:rsid w:val="00CA6F98"/>
    <w:rsid w:val="00CA7123"/>
    <w:rsid w:val="00CA7369"/>
    <w:rsid w:val="00CA7511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096"/>
    <w:rsid w:val="00CB21EC"/>
    <w:rsid w:val="00CB2653"/>
    <w:rsid w:val="00CB2D55"/>
    <w:rsid w:val="00CB2F32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C6D"/>
    <w:rsid w:val="00CC0D8D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AB9"/>
    <w:rsid w:val="00CC4C06"/>
    <w:rsid w:val="00CC4D42"/>
    <w:rsid w:val="00CC4D5D"/>
    <w:rsid w:val="00CC509E"/>
    <w:rsid w:val="00CC5407"/>
    <w:rsid w:val="00CC591D"/>
    <w:rsid w:val="00CC6065"/>
    <w:rsid w:val="00CC6111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5B1"/>
    <w:rsid w:val="00CD5D36"/>
    <w:rsid w:val="00CD6252"/>
    <w:rsid w:val="00CD627A"/>
    <w:rsid w:val="00CD6567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5B8"/>
    <w:rsid w:val="00CE3984"/>
    <w:rsid w:val="00CE3CA5"/>
    <w:rsid w:val="00CE3DE5"/>
    <w:rsid w:val="00CE403D"/>
    <w:rsid w:val="00CE46D0"/>
    <w:rsid w:val="00CE47FD"/>
    <w:rsid w:val="00CE485E"/>
    <w:rsid w:val="00CE4A2B"/>
    <w:rsid w:val="00CE4A88"/>
    <w:rsid w:val="00CE4ABD"/>
    <w:rsid w:val="00CE4C3F"/>
    <w:rsid w:val="00CE4DE7"/>
    <w:rsid w:val="00CE569D"/>
    <w:rsid w:val="00CE65B0"/>
    <w:rsid w:val="00CE67E8"/>
    <w:rsid w:val="00CE7098"/>
    <w:rsid w:val="00CE725F"/>
    <w:rsid w:val="00CE7428"/>
    <w:rsid w:val="00CE7595"/>
    <w:rsid w:val="00CE760C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06"/>
    <w:rsid w:val="00CF681D"/>
    <w:rsid w:val="00CF6870"/>
    <w:rsid w:val="00CF6898"/>
    <w:rsid w:val="00CF73FB"/>
    <w:rsid w:val="00CF7551"/>
    <w:rsid w:val="00CF79A9"/>
    <w:rsid w:val="00CF7B18"/>
    <w:rsid w:val="00D00266"/>
    <w:rsid w:val="00D003DC"/>
    <w:rsid w:val="00D005F8"/>
    <w:rsid w:val="00D00DE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6B4"/>
    <w:rsid w:val="00D0498E"/>
    <w:rsid w:val="00D04AB0"/>
    <w:rsid w:val="00D04B4A"/>
    <w:rsid w:val="00D04BA3"/>
    <w:rsid w:val="00D054C4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821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01F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2E17"/>
    <w:rsid w:val="00D230E0"/>
    <w:rsid w:val="00D2325B"/>
    <w:rsid w:val="00D23580"/>
    <w:rsid w:val="00D23884"/>
    <w:rsid w:val="00D23CB6"/>
    <w:rsid w:val="00D23E1D"/>
    <w:rsid w:val="00D24055"/>
    <w:rsid w:val="00D24582"/>
    <w:rsid w:val="00D245BE"/>
    <w:rsid w:val="00D24644"/>
    <w:rsid w:val="00D24752"/>
    <w:rsid w:val="00D2478A"/>
    <w:rsid w:val="00D24B22"/>
    <w:rsid w:val="00D24F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A0C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37"/>
    <w:rsid w:val="00D346F6"/>
    <w:rsid w:val="00D34E8B"/>
    <w:rsid w:val="00D35DAC"/>
    <w:rsid w:val="00D36019"/>
    <w:rsid w:val="00D3623F"/>
    <w:rsid w:val="00D36295"/>
    <w:rsid w:val="00D36439"/>
    <w:rsid w:val="00D36CD0"/>
    <w:rsid w:val="00D37CAC"/>
    <w:rsid w:val="00D400F3"/>
    <w:rsid w:val="00D4023F"/>
    <w:rsid w:val="00D403FE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39B7"/>
    <w:rsid w:val="00D44319"/>
    <w:rsid w:val="00D443FF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2E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5A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4FA3"/>
    <w:rsid w:val="00D55387"/>
    <w:rsid w:val="00D55807"/>
    <w:rsid w:val="00D55946"/>
    <w:rsid w:val="00D559FB"/>
    <w:rsid w:val="00D5604D"/>
    <w:rsid w:val="00D5616F"/>
    <w:rsid w:val="00D561CB"/>
    <w:rsid w:val="00D5620C"/>
    <w:rsid w:val="00D56371"/>
    <w:rsid w:val="00D563D7"/>
    <w:rsid w:val="00D5676A"/>
    <w:rsid w:val="00D5692F"/>
    <w:rsid w:val="00D56F8C"/>
    <w:rsid w:val="00D57A1F"/>
    <w:rsid w:val="00D57BE8"/>
    <w:rsid w:val="00D57C78"/>
    <w:rsid w:val="00D6004F"/>
    <w:rsid w:val="00D60B79"/>
    <w:rsid w:val="00D60BF5"/>
    <w:rsid w:val="00D60D3F"/>
    <w:rsid w:val="00D61291"/>
    <w:rsid w:val="00D61967"/>
    <w:rsid w:val="00D619E2"/>
    <w:rsid w:val="00D620C2"/>
    <w:rsid w:val="00D625F0"/>
    <w:rsid w:val="00D6270E"/>
    <w:rsid w:val="00D62747"/>
    <w:rsid w:val="00D62C59"/>
    <w:rsid w:val="00D62D78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A1F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43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CA4"/>
    <w:rsid w:val="00D85CAE"/>
    <w:rsid w:val="00D85D3B"/>
    <w:rsid w:val="00D85FAF"/>
    <w:rsid w:val="00D863A0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6F34"/>
    <w:rsid w:val="00D97257"/>
    <w:rsid w:val="00D97512"/>
    <w:rsid w:val="00D9783E"/>
    <w:rsid w:val="00D97A62"/>
    <w:rsid w:val="00D97A69"/>
    <w:rsid w:val="00D97C42"/>
    <w:rsid w:val="00D97C4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47A"/>
    <w:rsid w:val="00DB08E2"/>
    <w:rsid w:val="00DB094D"/>
    <w:rsid w:val="00DB0B30"/>
    <w:rsid w:val="00DB0C4A"/>
    <w:rsid w:val="00DB0D56"/>
    <w:rsid w:val="00DB0DD9"/>
    <w:rsid w:val="00DB0ED5"/>
    <w:rsid w:val="00DB0F42"/>
    <w:rsid w:val="00DB0FF6"/>
    <w:rsid w:val="00DB114E"/>
    <w:rsid w:val="00DB1378"/>
    <w:rsid w:val="00DB1551"/>
    <w:rsid w:val="00DB1D9F"/>
    <w:rsid w:val="00DB1DFC"/>
    <w:rsid w:val="00DB24FD"/>
    <w:rsid w:val="00DB294F"/>
    <w:rsid w:val="00DB2B17"/>
    <w:rsid w:val="00DB2E03"/>
    <w:rsid w:val="00DB2EE1"/>
    <w:rsid w:val="00DB2F27"/>
    <w:rsid w:val="00DB310A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AB"/>
    <w:rsid w:val="00DC34E8"/>
    <w:rsid w:val="00DC3594"/>
    <w:rsid w:val="00DC3750"/>
    <w:rsid w:val="00DC389A"/>
    <w:rsid w:val="00DC3E34"/>
    <w:rsid w:val="00DC423C"/>
    <w:rsid w:val="00DC42D2"/>
    <w:rsid w:val="00DC4415"/>
    <w:rsid w:val="00DC4505"/>
    <w:rsid w:val="00DC46CA"/>
    <w:rsid w:val="00DC5147"/>
    <w:rsid w:val="00DC53E1"/>
    <w:rsid w:val="00DC5970"/>
    <w:rsid w:val="00DC5B03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031"/>
    <w:rsid w:val="00DD51F0"/>
    <w:rsid w:val="00DD5521"/>
    <w:rsid w:val="00DD559B"/>
    <w:rsid w:val="00DD55CF"/>
    <w:rsid w:val="00DD562F"/>
    <w:rsid w:val="00DD587A"/>
    <w:rsid w:val="00DD5AF3"/>
    <w:rsid w:val="00DD5C51"/>
    <w:rsid w:val="00DD5D53"/>
    <w:rsid w:val="00DD5F13"/>
    <w:rsid w:val="00DD6491"/>
    <w:rsid w:val="00DD68EC"/>
    <w:rsid w:val="00DD6DD6"/>
    <w:rsid w:val="00DD6E24"/>
    <w:rsid w:val="00DD6E3A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8C4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440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1E2"/>
    <w:rsid w:val="00DF0254"/>
    <w:rsid w:val="00DF0668"/>
    <w:rsid w:val="00DF0780"/>
    <w:rsid w:val="00DF0A26"/>
    <w:rsid w:val="00DF0BC0"/>
    <w:rsid w:val="00DF0EF9"/>
    <w:rsid w:val="00DF138E"/>
    <w:rsid w:val="00DF1623"/>
    <w:rsid w:val="00DF18CE"/>
    <w:rsid w:val="00DF1AA3"/>
    <w:rsid w:val="00DF269D"/>
    <w:rsid w:val="00DF26D7"/>
    <w:rsid w:val="00DF2775"/>
    <w:rsid w:val="00DF2A72"/>
    <w:rsid w:val="00DF2C3D"/>
    <w:rsid w:val="00DF2D58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56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87E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029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6F"/>
    <w:rsid w:val="00E2347F"/>
    <w:rsid w:val="00E23514"/>
    <w:rsid w:val="00E236E6"/>
    <w:rsid w:val="00E23A88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1D7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DE0"/>
    <w:rsid w:val="00E32EBC"/>
    <w:rsid w:val="00E3317C"/>
    <w:rsid w:val="00E33397"/>
    <w:rsid w:val="00E33608"/>
    <w:rsid w:val="00E339D6"/>
    <w:rsid w:val="00E33BEC"/>
    <w:rsid w:val="00E33D71"/>
    <w:rsid w:val="00E33F21"/>
    <w:rsid w:val="00E33FE4"/>
    <w:rsid w:val="00E340F7"/>
    <w:rsid w:val="00E341D2"/>
    <w:rsid w:val="00E344E6"/>
    <w:rsid w:val="00E34795"/>
    <w:rsid w:val="00E34BCE"/>
    <w:rsid w:val="00E34F18"/>
    <w:rsid w:val="00E34F82"/>
    <w:rsid w:val="00E35086"/>
    <w:rsid w:val="00E350BA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CBB"/>
    <w:rsid w:val="00E41DB3"/>
    <w:rsid w:val="00E41E4B"/>
    <w:rsid w:val="00E41F0B"/>
    <w:rsid w:val="00E4234B"/>
    <w:rsid w:val="00E42431"/>
    <w:rsid w:val="00E4250F"/>
    <w:rsid w:val="00E4278B"/>
    <w:rsid w:val="00E42794"/>
    <w:rsid w:val="00E429BA"/>
    <w:rsid w:val="00E42CCA"/>
    <w:rsid w:val="00E42FE8"/>
    <w:rsid w:val="00E43088"/>
    <w:rsid w:val="00E430B8"/>
    <w:rsid w:val="00E43161"/>
    <w:rsid w:val="00E434C7"/>
    <w:rsid w:val="00E43E96"/>
    <w:rsid w:val="00E44248"/>
    <w:rsid w:val="00E4461F"/>
    <w:rsid w:val="00E44696"/>
    <w:rsid w:val="00E446E4"/>
    <w:rsid w:val="00E447D7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DB4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2F4B"/>
    <w:rsid w:val="00E5303C"/>
    <w:rsid w:val="00E53256"/>
    <w:rsid w:val="00E53290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07D4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EDE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352"/>
    <w:rsid w:val="00E75C82"/>
    <w:rsid w:val="00E75F4E"/>
    <w:rsid w:val="00E7602F"/>
    <w:rsid w:val="00E7604C"/>
    <w:rsid w:val="00E76629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4CB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B81"/>
    <w:rsid w:val="00E86EAA"/>
    <w:rsid w:val="00E86FF4"/>
    <w:rsid w:val="00E8765D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0EC8"/>
    <w:rsid w:val="00E910AE"/>
    <w:rsid w:val="00E9151A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500"/>
    <w:rsid w:val="00E94A80"/>
    <w:rsid w:val="00E94AF2"/>
    <w:rsid w:val="00E94E9B"/>
    <w:rsid w:val="00E94EC3"/>
    <w:rsid w:val="00E94F44"/>
    <w:rsid w:val="00E95160"/>
    <w:rsid w:val="00E951E0"/>
    <w:rsid w:val="00E95380"/>
    <w:rsid w:val="00E957ED"/>
    <w:rsid w:val="00E95A64"/>
    <w:rsid w:val="00E95A9C"/>
    <w:rsid w:val="00E961B4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510"/>
    <w:rsid w:val="00EA1D2A"/>
    <w:rsid w:val="00EA1DAA"/>
    <w:rsid w:val="00EA23C6"/>
    <w:rsid w:val="00EA23CC"/>
    <w:rsid w:val="00EA23F4"/>
    <w:rsid w:val="00EA276B"/>
    <w:rsid w:val="00EA2984"/>
    <w:rsid w:val="00EA2DC2"/>
    <w:rsid w:val="00EA322D"/>
    <w:rsid w:val="00EA3309"/>
    <w:rsid w:val="00EA34E4"/>
    <w:rsid w:val="00EA359A"/>
    <w:rsid w:val="00EA3847"/>
    <w:rsid w:val="00EA38E6"/>
    <w:rsid w:val="00EA3B40"/>
    <w:rsid w:val="00EA3E25"/>
    <w:rsid w:val="00EA3F37"/>
    <w:rsid w:val="00EA4097"/>
    <w:rsid w:val="00EA43B4"/>
    <w:rsid w:val="00EA464D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B9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5ED7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46AD"/>
    <w:rsid w:val="00EC48EA"/>
    <w:rsid w:val="00EC5490"/>
    <w:rsid w:val="00EC56E0"/>
    <w:rsid w:val="00EC56ED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288B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21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7D6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5AE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66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04F"/>
    <w:rsid w:val="00EF7135"/>
    <w:rsid w:val="00EF7206"/>
    <w:rsid w:val="00EF72DE"/>
    <w:rsid w:val="00EF7317"/>
    <w:rsid w:val="00EF7526"/>
    <w:rsid w:val="00EF7934"/>
    <w:rsid w:val="00EF7A27"/>
    <w:rsid w:val="00EF7B4F"/>
    <w:rsid w:val="00F0000A"/>
    <w:rsid w:val="00F00383"/>
    <w:rsid w:val="00F006C9"/>
    <w:rsid w:val="00F00767"/>
    <w:rsid w:val="00F008AC"/>
    <w:rsid w:val="00F00B77"/>
    <w:rsid w:val="00F0129F"/>
    <w:rsid w:val="00F016B5"/>
    <w:rsid w:val="00F01847"/>
    <w:rsid w:val="00F018E2"/>
    <w:rsid w:val="00F01B17"/>
    <w:rsid w:val="00F01CA0"/>
    <w:rsid w:val="00F021CC"/>
    <w:rsid w:val="00F026B5"/>
    <w:rsid w:val="00F02914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91F"/>
    <w:rsid w:val="00F05AE0"/>
    <w:rsid w:val="00F05B0E"/>
    <w:rsid w:val="00F05C10"/>
    <w:rsid w:val="00F06067"/>
    <w:rsid w:val="00F06420"/>
    <w:rsid w:val="00F0643A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1E2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3E3E"/>
    <w:rsid w:val="00F24051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6E4C"/>
    <w:rsid w:val="00F27741"/>
    <w:rsid w:val="00F27C3E"/>
    <w:rsid w:val="00F3000E"/>
    <w:rsid w:val="00F300B0"/>
    <w:rsid w:val="00F300CF"/>
    <w:rsid w:val="00F310E4"/>
    <w:rsid w:val="00F31107"/>
    <w:rsid w:val="00F3122A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8EB"/>
    <w:rsid w:val="00F33AB0"/>
    <w:rsid w:val="00F33BE6"/>
    <w:rsid w:val="00F33E12"/>
    <w:rsid w:val="00F34A15"/>
    <w:rsid w:val="00F34A48"/>
    <w:rsid w:val="00F34BAD"/>
    <w:rsid w:val="00F34E28"/>
    <w:rsid w:val="00F34E4C"/>
    <w:rsid w:val="00F34E7B"/>
    <w:rsid w:val="00F3501D"/>
    <w:rsid w:val="00F352D5"/>
    <w:rsid w:val="00F35385"/>
    <w:rsid w:val="00F35B00"/>
    <w:rsid w:val="00F35BAC"/>
    <w:rsid w:val="00F36190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E4F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CA9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8F5"/>
    <w:rsid w:val="00F5393D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2F"/>
    <w:rsid w:val="00F60A9F"/>
    <w:rsid w:val="00F60B2C"/>
    <w:rsid w:val="00F60B43"/>
    <w:rsid w:val="00F61983"/>
    <w:rsid w:val="00F623A4"/>
    <w:rsid w:val="00F6242D"/>
    <w:rsid w:val="00F62693"/>
    <w:rsid w:val="00F629BD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4E3"/>
    <w:rsid w:val="00F6682F"/>
    <w:rsid w:val="00F670A5"/>
    <w:rsid w:val="00F676DD"/>
    <w:rsid w:val="00F6779C"/>
    <w:rsid w:val="00F701A4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631"/>
    <w:rsid w:val="00F739D1"/>
    <w:rsid w:val="00F73E48"/>
    <w:rsid w:val="00F743B9"/>
    <w:rsid w:val="00F7445A"/>
    <w:rsid w:val="00F74582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0E4"/>
    <w:rsid w:val="00F8045A"/>
    <w:rsid w:val="00F80709"/>
    <w:rsid w:val="00F80953"/>
    <w:rsid w:val="00F80973"/>
    <w:rsid w:val="00F809BF"/>
    <w:rsid w:val="00F80CE6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463"/>
    <w:rsid w:val="00F846CF"/>
    <w:rsid w:val="00F8490C"/>
    <w:rsid w:val="00F84C1D"/>
    <w:rsid w:val="00F84DB1"/>
    <w:rsid w:val="00F85265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DFD"/>
    <w:rsid w:val="00F90FD5"/>
    <w:rsid w:val="00F90FDB"/>
    <w:rsid w:val="00F91365"/>
    <w:rsid w:val="00F917B2"/>
    <w:rsid w:val="00F91848"/>
    <w:rsid w:val="00F92114"/>
    <w:rsid w:val="00F9213A"/>
    <w:rsid w:val="00F924DB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2DB"/>
    <w:rsid w:val="00F953AA"/>
    <w:rsid w:val="00F95476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1D2"/>
    <w:rsid w:val="00FA4275"/>
    <w:rsid w:val="00FA4646"/>
    <w:rsid w:val="00FA4C48"/>
    <w:rsid w:val="00FA4D0B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65E"/>
    <w:rsid w:val="00FA6814"/>
    <w:rsid w:val="00FA6866"/>
    <w:rsid w:val="00FA69B0"/>
    <w:rsid w:val="00FA6CEB"/>
    <w:rsid w:val="00FA70D0"/>
    <w:rsid w:val="00FA71A9"/>
    <w:rsid w:val="00FA770A"/>
    <w:rsid w:val="00FA783D"/>
    <w:rsid w:val="00FA7923"/>
    <w:rsid w:val="00FA7D8C"/>
    <w:rsid w:val="00FA7F0B"/>
    <w:rsid w:val="00FA7FDE"/>
    <w:rsid w:val="00FB0125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308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484F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B77B9"/>
    <w:rsid w:val="00FC0015"/>
    <w:rsid w:val="00FC008D"/>
    <w:rsid w:val="00FC0330"/>
    <w:rsid w:val="00FC0C18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31"/>
    <w:rsid w:val="00FC47F9"/>
    <w:rsid w:val="00FC49C0"/>
    <w:rsid w:val="00FC49FF"/>
    <w:rsid w:val="00FC4D63"/>
    <w:rsid w:val="00FC5755"/>
    <w:rsid w:val="00FC5B7B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475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660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4DEF"/>
    <w:rsid w:val="00FE5141"/>
    <w:rsid w:val="00FE56AA"/>
    <w:rsid w:val="00FE572E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A"/>
    <w:rsid w:val="00FF05B3"/>
    <w:rsid w:val="00FF0E93"/>
    <w:rsid w:val="00FF1275"/>
    <w:rsid w:val="00FF14D9"/>
    <w:rsid w:val="00FF174B"/>
    <w:rsid w:val="00FF17C6"/>
    <w:rsid w:val="00FF19AD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3C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2E9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776C6A-7B16-4025-9381-0C67B3EEB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3469</TotalTime>
  <Pages>23</Pages>
  <Words>4419</Words>
  <Characters>25192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930</cp:revision>
  <cp:lastPrinted>2025-04-29T07:28:00Z</cp:lastPrinted>
  <dcterms:created xsi:type="dcterms:W3CDTF">2023-09-13T08:50:00Z</dcterms:created>
  <dcterms:modified xsi:type="dcterms:W3CDTF">2025-04-30T06:55:00Z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