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8010"/>
      </w:tblGrid>
      <w:tr w:rsidR="0076288F" w:rsidRPr="00EA592D" w14:paraId="627467AC" w14:textId="77777777" w:rsidTr="00500649">
        <w:tc>
          <w:tcPr>
            <w:tcW w:w="1368" w:type="dxa"/>
          </w:tcPr>
          <w:p w14:paraId="7DD962DD" w14:textId="77777777" w:rsidR="0076288F" w:rsidRPr="00EA592D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075FE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7B2A6BB" w14:textId="77777777" w:rsidR="0076288F" w:rsidRPr="001316DA" w:rsidRDefault="0076288F" w:rsidP="005006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BB323E2" w14:textId="77777777" w:rsidR="0076288F" w:rsidRPr="00B075FE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75FE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6288F" w:rsidRPr="00EA592D" w14:paraId="45B43DA9" w14:textId="77777777" w:rsidTr="00500649">
        <w:trPr>
          <w:trHeight w:val="227"/>
        </w:trPr>
        <w:tc>
          <w:tcPr>
            <w:tcW w:w="1368" w:type="dxa"/>
          </w:tcPr>
          <w:p w14:paraId="26BA11C5" w14:textId="77777777" w:rsidR="0076288F" w:rsidRPr="00EA592D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875B4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5D84AA4" w14:textId="77777777" w:rsidR="0076288F" w:rsidRPr="00B075FE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6288F" w:rsidRPr="00EA592D" w14:paraId="1C75CFAE" w14:textId="77777777" w:rsidTr="00500649">
        <w:tc>
          <w:tcPr>
            <w:tcW w:w="1368" w:type="dxa"/>
          </w:tcPr>
          <w:p w14:paraId="2EAE4C32" w14:textId="77777777" w:rsidR="0076288F" w:rsidRPr="00EA592D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ADDECC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C4920A2" w14:textId="77777777" w:rsidR="0076288F" w:rsidRPr="00B075FE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075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6288F" w:rsidRPr="00EA592D" w14:paraId="74982804" w14:textId="77777777" w:rsidTr="00500649">
        <w:tc>
          <w:tcPr>
            <w:tcW w:w="1368" w:type="dxa"/>
          </w:tcPr>
          <w:p w14:paraId="6EACFE2E" w14:textId="77777777" w:rsidR="0076288F" w:rsidRPr="00EA592D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</w:tcPr>
          <w:p w14:paraId="7DA01ED9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2CC59A8" w14:textId="77777777" w:rsidR="0076288F" w:rsidRPr="00B075FE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075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B075F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76288F" w:rsidRPr="00EA592D" w14:paraId="32FF43BD" w14:textId="77777777" w:rsidTr="00500649">
        <w:tc>
          <w:tcPr>
            <w:tcW w:w="1368" w:type="dxa"/>
          </w:tcPr>
          <w:p w14:paraId="0C44252F" w14:textId="77777777" w:rsidR="0076288F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532CB4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AE6CACE" w14:textId="77777777" w:rsidR="0076288F" w:rsidRPr="00B075FE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075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76288F" w:rsidRPr="00EA592D" w14:paraId="5856631E" w14:textId="77777777" w:rsidTr="00500649">
        <w:tc>
          <w:tcPr>
            <w:tcW w:w="1368" w:type="dxa"/>
          </w:tcPr>
          <w:p w14:paraId="7B3CC343" w14:textId="04D2E86D" w:rsidR="0076288F" w:rsidRPr="00B14F41" w:rsidRDefault="00CC4C7E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51BCAC3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63E8A8E" w14:textId="77777777" w:rsidR="0076288F" w:rsidRPr="00B075FE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075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76288F" w:rsidRPr="00EA592D" w14:paraId="4A5EB32D" w14:textId="77777777" w:rsidTr="00500649">
        <w:tc>
          <w:tcPr>
            <w:tcW w:w="1368" w:type="dxa"/>
          </w:tcPr>
          <w:p w14:paraId="052567B8" w14:textId="06F89E6A" w:rsidR="0076288F" w:rsidRPr="00EA592D" w:rsidRDefault="00CC4C7E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708ADF4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3060E47" w14:textId="77777777" w:rsidR="0076288F" w:rsidRPr="00B075FE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075F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76288F" w:rsidRPr="00EA592D" w14:paraId="40B3324E" w14:textId="77777777" w:rsidTr="00500649">
        <w:tc>
          <w:tcPr>
            <w:tcW w:w="1368" w:type="dxa"/>
            <w:shd w:val="clear" w:color="auto" w:fill="auto"/>
          </w:tcPr>
          <w:p w14:paraId="2E0CA914" w14:textId="1895BADA" w:rsidR="0076288F" w:rsidRPr="00EB57B0" w:rsidRDefault="00CC4C7E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6BF350A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0629321" w14:textId="77777777" w:rsidR="0076288F" w:rsidRPr="00B075FE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075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6288F" w:rsidRPr="00EA592D" w14:paraId="022E3646" w14:textId="77777777" w:rsidTr="00500649">
        <w:tc>
          <w:tcPr>
            <w:tcW w:w="1368" w:type="dxa"/>
            <w:shd w:val="clear" w:color="auto" w:fill="auto"/>
          </w:tcPr>
          <w:p w14:paraId="359DA198" w14:textId="58FD3409" w:rsidR="0076288F" w:rsidRPr="00595FFC" w:rsidRDefault="00CC4C7E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B4D1417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5708A852" w14:textId="77777777" w:rsidR="0076288F" w:rsidRPr="00B075FE" w:rsidRDefault="0076288F" w:rsidP="00500649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B075F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76288F" w:rsidRPr="00EA592D" w14:paraId="08DDA2EA" w14:textId="77777777" w:rsidTr="00500649">
        <w:tc>
          <w:tcPr>
            <w:tcW w:w="1368" w:type="dxa"/>
            <w:shd w:val="clear" w:color="auto" w:fill="auto"/>
          </w:tcPr>
          <w:p w14:paraId="41E4BECC" w14:textId="28FF90AD" w:rsidR="0076288F" w:rsidRPr="00EB57B0" w:rsidRDefault="00CC4C7E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F7867C2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931718A" w14:textId="77777777" w:rsidR="0076288F" w:rsidRPr="00B075FE" w:rsidRDefault="0076288F" w:rsidP="00500649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075F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76288F" w:rsidRPr="00EA592D" w14:paraId="48A7979E" w14:textId="77777777" w:rsidTr="00500649">
        <w:tc>
          <w:tcPr>
            <w:tcW w:w="1368" w:type="dxa"/>
          </w:tcPr>
          <w:p w14:paraId="39BF8E13" w14:textId="69E1C75D" w:rsidR="0076288F" w:rsidRDefault="00CC4C7E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4BA490C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90F22D" w14:textId="77777777" w:rsidR="0076288F" w:rsidRPr="0049665F" w:rsidRDefault="0076288F" w:rsidP="00500649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075F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B075F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76288F" w:rsidRPr="00EA592D" w14:paraId="1F73D3A0" w14:textId="77777777" w:rsidTr="00500649">
        <w:tc>
          <w:tcPr>
            <w:tcW w:w="1368" w:type="dxa"/>
          </w:tcPr>
          <w:p w14:paraId="60705832" w14:textId="39506B03" w:rsidR="0076288F" w:rsidRPr="00245732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C4C7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0F46129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A404A6B" w14:textId="77777777" w:rsidR="0076288F" w:rsidRPr="00B075FE" w:rsidRDefault="0076288F" w:rsidP="00500649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075F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76288F" w:rsidRPr="001316DA" w14:paraId="0AC48BB8" w14:textId="77777777" w:rsidTr="00500649">
        <w:tc>
          <w:tcPr>
            <w:tcW w:w="1368" w:type="dxa"/>
          </w:tcPr>
          <w:p w14:paraId="398A520E" w14:textId="6E7E38AA" w:rsidR="0076288F" w:rsidRPr="00E73399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16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C4C7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7AAE05" w14:textId="77777777" w:rsidR="0076288F" w:rsidRPr="001316DA" w:rsidRDefault="0076288F" w:rsidP="005006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F729B82" w14:textId="77777777" w:rsidR="0076288F" w:rsidRPr="00B075FE" w:rsidRDefault="0076288F" w:rsidP="00500649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075F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ภาระผูกพัน</w:t>
            </w:r>
            <w:r w:rsidRPr="00B075F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</w:tr>
    </w:tbl>
    <w:p w14:paraId="3130BBE1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075FE">
        <w:rPr>
          <w:rFonts w:ascii="Angsana New" w:hAnsi="Angsana New"/>
          <w:sz w:val="30"/>
          <w:szCs w:val="30"/>
          <w:cs/>
        </w:rPr>
        <w:br w:type="page"/>
      </w:r>
      <w:r w:rsidRPr="00B075FE">
        <w:rPr>
          <w:rFonts w:asciiTheme="majorBidi" w:hAnsiTheme="majorBidi"/>
          <w:sz w:val="30"/>
          <w:szCs w:val="30"/>
          <w:cs/>
        </w:rPr>
        <w:lastRenderedPageBreak/>
        <w:t>หมายเหตุประกอบงบการเงิน</w:t>
      </w:r>
      <w:r w:rsidRPr="00B075FE">
        <w:rPr>
          <w:rFonts w:asciiTheme="majorBidi" w:hAnsiTheme="majorBidi" w:hint="cs"/>
          <w:sz w:val="30"/>
          <w:szCs w:val="30"/>
          <w:cs/>
        </w:rPr>
        <w:t>เ</w:t>
      </w:r>
      <w:r w:rsidRPr="00B075FE">
        <w:rPr>
          <w:rFonts w:asciiTheme="majorBidi" w:hAnsiTheme="majorBidi"/>
          <w:sz w:val="30"/>
          <w:szCs w:val="30"/>
          <w:cs/>
        </w:rPr>
        <w:t>ป็นส่วนหนึ่งของงบการเงินระหว่างกาลนี้</w:t>
      </w:r>
    </w:p>
    <w:p w14:paraId="35A47CC2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52E60A" w14:textId="7F3E7E11" w:rsidR="0076288F" w:rsidRPr="00B075FE" w:rsidRDefault="0076288F" w:rsidP="0076288F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75F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>ผู้มีอำนาจ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ของผู้จัดการกองทรัสต์เมื่อวันที่ </w:t>
      </w:r>
      <w:r w:rsidRPr="00B075FE">
        <w:rPr>
          <w:rFonts w:asciiTheme="majorBidi" w:hAnsiTheme="majorBidi" w:cstheme="majorBidi"/>
          <w:sz w:val="30"/>
          <w:szCs w:val="30"/>
          <w:cs/>
        </w:rPr>
        <w:br/>
      </w:r>
      <w:r w:rsidR="00256691">
        <w:rPr>
          <w:rFonts w:asciiTheme="majorBidi" w:hAnsiTheme="majorBidi" w:cstheme="majorBidi"/>
          <w:sz w:val="30"/>
          <w:szCs w:val="30"/>
        </w:rPr>
        <w:t>9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</w:p>
    <w:p w14:paraId="414FACA7" w14:textId="77777777" w:rsidR="0076288F" w:rsidRPr="00B075FE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9F6427" w14:textId="77777777" w:rsidR="0076288F" w:rsidRPr="00B075FE" w:rsidRDefault="0076288F" w:rsidP="0076288F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75FE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5D202B7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ED216" w14:textId="77777777" w:rsidR="0076288F" w:rsidRPr="001316DA" w:rsidRDefault="0076288F" w:rsidP="0076288F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075FE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 (“กองทรัสต์”)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>“</w:t>
      </w:r>
      <w:r w:rsidRPr="00B075FE">
        <w:rPr>
          <w:rFonts w:asciiTheme="majorBidi" w:hAnsiTheme="majorBidi" w:cstheme="majorBidi"/>
          <w:sz w:val="30"/>
          <w:szCs w:val="30"/>
          <w:cs/>
        </w:rPr>
        <w:t>กองทุนรวม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B075FE">
        <w:rPr>
          <w:rFonts w:asciiTheme="majorBidi" w:hAnsiTheme="majorBidi" w:cstheme="majorBidi"/>
          <w:sz w:val="30"/>
          <w:szCs w:val="30"/>
          <w:cs/>
        </w:rPr>
        <w:t>) และจดทะเบียนเป็นกองทรัสต์เมื่อวันที่</w:t>
      </w:r>
      <w:r w:rsidRPr="001316DA">
        <w:rPr>
          <w:rFonts w:asciiTheme="majorBidi" w:hAnsiTheme="majorBidi" w:cstheme="majorBidi"/>
          <w:sz w:val="30"/>
          <w:szCs w:val="30"/>
        </w:rPr>
        <w:br/>
        <w:t xml:space="preserve">29 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1316DA">
        <w:rPr>
          <w:rFonts w:asciiTheme="majorBidi" w:hAnsiTheme="majorBidi" w:cstheme="majorBidi"/>
          <w:sz w:val="30"/>
          <w:szCs w:val="30"/>
        </w:rPr>
        <w:t xml:space="preserve">2560 </w:t>
      </w:r>
      <w:r w:rsidRPr="00B075FE">
        <w:rPr>
          <w:rFonts w:asciiTheme="majorBidi" w:hAnsiTheme="majorBidi" w:cstheme="majorBidi"/>
          <w:sz w:val="30"/>
          <w:szCs w:val="30"/>
          <w:cs/>
        </w:rPr>
        <w:t>โดยมีจำนวน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B075FE">
        <w:rPr>
          <w:rFonts w:asciiTheme="majorBidi" w:hAnsiTheme="majorBidi" w:cstheme="majorBidi"/>
          <w:sz w:val="30"/>
          <w:szCs w:val="30"/>
          <w:cs/>
        </w:rPr>
        <w:t>ทุน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1316DA">
        <w:rPr>
          <w:rFonts w:asciiTheme="majorBidi" w:hAnsiTheme="majorBidi"/>
          <w:sz w:val="30"/>
          <w:szCs w:val="30"/>
        </w:rPr>
        <w:t>3,656.05</w:t>
      </w:r>
      <w:r w:rsidRPr="001316DA">
        <w:rPr>
          <w:rFonts w:asciiTheme="majorBidi" w:hAnsiTheme="majorBidi" w:cstheme="majorBidi"/>
          <w:sz w:val="30"/>
          <w:szCs w:val="30"/>
        </w:rPr>
        <w:t xml:space="preserve"> </w:t>
      </w:r>
      <w:r w:rsidRPr="00B075FE">
        <w:rPr>
          <w:rFonts w:asciiTheme="majorBidi" w:hAnsiTheme="majorBidi" w:hint="cs"/>
          <w:sz w:val="30"/>
          <w:szCs w:val="30"/>
          <w:cs/>
        </w:rPr>
        <w:t>ล้าน</w:t>
      </w:r>
      <w:r w:rsidRPr="00B075FE">
        <w:rPr>
          <w:rFonts w:asciiTheme="majorBidi" w:hAnsiTheme="majorBidi"/>
          <w:sz w:val="30"/>
          <w:szCs w:val="30"/>
          <w:cs/>
        </w:rPr>
        <w:t xml:space="preserve">บาท </w:t>
      </w:r>
      <w:r w:rsidRPr="00B075FE">
        <w:rPr>
          <w:rFonts w:asciiTheme="majorBidi" w:hAnsiTheme="majorBidi" w:hint="cs"/>
          <w:sz w:val="30"/>
          <w:szCs w:val="30"/>
          <w:cs/>
        </w:rPr>
        <w:t>(</w:t>
      </w:r>
      <w:r w:rsidRPr="00B075FE">
        <w:rPr>
          <w:rFonts w:asciiTheme="majorBidi" w:hAnsiTheme="majorBidi"/>
          <w:sz w:val="30"/>
          <w:szCs w:val="30"/>
          <w:cs/>
        </w:rPr>
        <w:t xml:space="preserve">แบ่งเป็น </w:t>
      </w:r>
      <w:r w:rsidRPr="001316DA">
        <w:rPr>
          <w:rFonts w:asciiTheme="majorBidi" w:hAnsiTheme="majorBidi" w:cstheme="majorBidi"/>
          <w:sz w:val="30"/>
          <w:szCs w:val="30"/>
        </w:rPr>
        <w:t xml:space="preserve">409.40 </w:t>
      </w:r>
      <w:r w:rsidRPr="00B075FE">
        <w:rPr>
          <w:rFonts w:asciiTheme="majorBidi" w:hAnsiTheme="majorBidi"/>
          <w:sz w:val="30"/>
          <w:szCs w:val="30"/>
          <w:cs/>
        </w:rPr>
        <w:t>ล้านหน่วย มูลค่าหน่วยละ</w:t>
      </w:r>
      <w:bookmarkStart w:id="0" w:name="_Hlk46853457"/>
      <w:r w:rsidRPr="001316DA">
        <w:rPr>
          <w:rFonts w:asciiTheme="majorBidi" w:hAnsiTheme="majorBidi" w:cstheme="majorBidi"/>
          <w:sz w:val="30"/>
          <w:szCs w:val="30"/>
        </w:rPr>
        <w:t xml:space="preserve">8.9302 </w:t>
      </w:r>
      <w:bookmarkEnd w:id="0"/>
      <w:r w:rsidRPr="00B075FE">
        <w:rPr>
          <w:rFonts w:asciiTheme="majorBidi" w:hAnsiTheme="majorBidi"/>
          <w:sz w:val="30"/>
          <w:szCs w:val="30"/>
          <w:cs/>
        </w:rPr>
        <w:t>บาท) โดยมี</w:t>
      </w:r>
      <w:r w:rsidRPr="00B075FE" w:rsidDel="002B30C8">
        <w:rPr>
          <w:rFonts w:asciiTheme="majorBidi" w:hAnsiTheme="majorBidi"/>
          <w:sz w:val="30"/>
          <w:szCs w:val="30"/>
          <w:cs/>
        </w:rPr>
        <w:t xml:space="preserve"> </w:t>
      </w:r>
      <w:r w:rsidRPr="00B075FE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B075FE">
        <w:rPr>
          <w:rFonts w:asciiTheme="majorBidi" w:hAnsi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B075FE">
        <w:rPr>
          <w:rFonts w:asciiTheme="majorBidi" w:hAnsiTheme="majorBidi"/>
          <w:sz w:val="30"/>
          <w:szCs w:val="30"/>
          <w:cs/>
        </w:rPr>
        <w:t xml:space="preserve"> (“</w:t>
      </w:r>
      <w:r w:rsidRPr="00B075FE">
        <w:rPr>
          <w:rFonts w:asciiTheme="majorBidi" w:hAnsiTheme="majorBidi" w:hint="cs"/>
          <w:sz w:val="30"/>
          <w:szCs w:val="30"/>
          <w:cs/>
        </w:rPr>
        <w:t>ผู้จัดการกองทรัสต์”)</w:t>
      </w:r>
      <w:r w:rsidRPr="00B075FE">
        <w:rPr>
          <w:rFonts w:asciiTheme="majorBidi" w:hAnsi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B075FE">
        <w:rPr>
          <w:rFonts w:asciiTheme="majorBidi" w:hAnsiTheme="majorBidi" w:hint="cs"/>
          <w:sz w:val="30"/>
          <w:szCs w:val="30"/>
          <w:cs/>
        </w:rPr>
        <w:t>กรุงไทย จำกัด (มหาชน)</w:t>
      </w:r>
      <w:r w:rsidRPr="00B075FE">
        <w:rPr>
          <w:rFonts w:asciiTheme="majorBidi" w:hAnsiTheme="majorBidi"/>
          <w:sz w:val="30"/>
          <w:szCs w:val="30"/>
          <w:cs/>
        </w:rPr>
        <w:t xml:space="preserve"> </w:t>
      </w:r>
      <w:r w:rsidRPr="00B075FE">
        <w:rPr>
          <w:rFonts w:asciiTheme="majorBidi" w:hAnsiTheme="majorBidi" w:hint="cs"/>
          <w:sz w:val="30"/>
          <w:szCs w:val="30"/>
          <w:cs/>
        </w:rPr>
        <w:t xml:space="preserve">(“ทรัสตี”) </w:t>
      </w:r>
      <w:r w:rsidRPr="00B075FE">
        <w:rPr>
          <w:rFonts w:asciiTheme="majorBidi" w:hAnsiTheme="majorBidi"/>
          <w:sz w:val="30"/>
          <w:szCs w:val="30"/>
          <w:cs/>
        </w:rPr>
        <w:t>เป็นทรัสตีของกองทรัสต์</w:t>
      </w:r>
    </w:p>
    <w:p w14:paraId="078E8B42" w14:textId="77777777" w:rsidR="0076288F" w:rsidRPr="00B075FE" w:rsidRDefault="0076288F" w:rsidP="0076288F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8120B9" w14:textId="77777777" w:rsidR="0076288F" w:rsidRPr="001316DA" w:rsidRDefault="0076288F" w:rsidP="0076288F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075FE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2ED10019" w14:textId="77777777" w:rsidR="0076288F" w:rsidRPr="001316DA" w:rsidRDefault="0076288F" w:rsidP="0076288F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2FD7CFA" w14:textId="77777777" w:rsidR="0076288F" w:rsidRPr="001316DA" w:rsidRDefault="0076288F" w:rsidP="0076288F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75FE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 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 xml:space="preserve">(“กลุ่มกองทรัสต์”) </w:t>
      </w:r>
      <w:r w:rsidRPr="00B075FE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71B04EA5" w14:textId="77777777" w:rsidR="0076288F" w:rsidRPr="001316DA" w:rsidRDefault="0076288F" w:rsidP="0076288F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00"/>
        <w:gridCol w:w="1620"/>
        <w:gridCol w:w="1674"/>
      </w:tblGrid>
      <w:tr w:rsidR="0076288F" w:rsidRPr="001316DA" w14:paraId="26254A29" w14:textId="77777777" w:rsidTr="00500649">
        <w:tc>
          <w:tcPr>
            <w:tcW w:w="2243" w:type="dxa"/>
          </w:tcPr>
          <w:p w14:paraId="13C60941" w14:textId="77777777" w:rsidR="0076288F" w:rsidRPr="001316DA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2F5DB916" w14:textId="77777777" w:rsidR="0076288F" w:rsidRPr="001316DA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39925CDB" w14:textId="77777777" w:rsidR="0076288F" w:rsidRPr="001316DA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294" w:type="dxa"/>
            <w:gridSpan w:val="2"/>
          </w:tcPr>
          <w:p w14:paraId="3F010B8F" w14:textId="77777777" w:rsidR="0076288F" w:rsidRPr="00B075FE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76288F" w:rsidRPr="001316DA" w14:paraId="0571E339" w14:textId="77777777" w:rsidTr="00500649">
        <w:tc>
          <w:tcPr>
            <w:tcW w:w="2243" w:type="dxa"/>
          </w:tcPr>
          <w:p w14:paraId="7F9ADF3B" w14:textId="77777777" w:rsidR="0076288F" w:rsidRPr="004E7CB0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7372E08D" w14:textId="77777777" w:rsidR="0076288F" w:rsidRPr="004E7CB0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91D86D3" w14:textId="77777777" w:rsidR="0076288F" w:rsidRPr="00B075FE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CC9FB09" w14:textId="77777777" w:rsidR="0076288F" w:rsidRPr="00C37489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316DA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1</w:t>
            </w:r>
            <w:r w:rsidRPr="001316D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มีนาคม </w:t>
            </w:r>
            <w:r w:rsidRPr="001316DA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674" w:type="dxa"/>
          </w:tcPr>
          <w:p w14:paraId="0BB04C75" w14:textId="77777777" w:rsidR="0076288F" w:rsidRPr="00B075FE" w:rsidRDefault="0076288F" w:rsidP="00500649">
            <w:pPr>
              <w:pStyle w:val="BodyTextIndent"/>
              <w:spacing w:after="0"/>
              <w:ind w:left="0" w:right="4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/>
                <w:sz w:val="30"/>
                <w:szCs w:val="30"/>
              </w:rPr>
              <w:t>31</w:t>
            </w:r>
            <w:r w:rsidRPr="00B075F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1316DA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76288F" w:rsidRPr="001316DA" w14:paraId="6428DA3B" w14:textId="77777777" w:rsidTr="00500649">
        <w:tc>
          <w:tcPr>
            <w:tcW w:w="2243" w:type="dxa"/>
          </w:tcPr>
          <w:p w14:paraId="7D26B674" w14:textId="77777777" w:rsidR="0076288F" w:rsidRPr="004E7CB0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51327B8C" w14:textId="77777777" w:rsidR="0076288F" w:rsidRPr="004E7CB0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8BA89FF" w14:textId="77777777" w:rsidR="0076288F" w:rsidRPr="00B075FE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294" w:type="dxa"/>
            <w:gridSpan w:val="2"/>
          </w:tcPr>
          <w:p w14:paraId="474CB0D6" w14:textId="77777777" w:rsidR="0076288F" w:rsidRPr="00B075FE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B075F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76288F" w:rsidRPr="001316DA" w14:paraId="4F2FE6E3" w14:textId="77777777" w:rsidTr="00500649">
        <w:tc>
          <w:tcPr>
            <w:tcW w:w="2243" w:type="dxa"/>
          </w:tcPr>
          <w:p w14:paraId="0E48F722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203D83D5" w14:textId="77777777" w:rsidR="0076288F" w:rsidRPr="001316DA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72F749DC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20" w:type="dxa"/>
          </w:tcPr>
          <w:p w14:paraId="13D961B4" w14:textId="05B105F1" w:rsidR="0076288F" w:rsidRDefault="008D6E66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1585F5B5" w14:textId="77777777" w:rsidR="0076288F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76288F" w:rsidRPr="001316DA" w14:paraId="485D38DF" w14:textId="77777777" w:rsidTr="00500649">
        <w:tc>
          <w:tcPr>
            <w:tcW w:w="2243" w:type="dxa"/>
          </w:tcPr>
          <w:p w14:paraId="7BB96CE6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1393BCFA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C57B65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1B8A7D" w14:textId="77777777" w:rsidR="0076288F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4F9CAB1C" w14:textId="77777777" w:rsidR="0076288F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1E6C9F1E" w14:textId="77777777" w:rsidTr="00500649">
        <w:tc>
          <w:tcPr>
            <w:tcW w:w="2243" w:type="dxa"/>
          </w:tcPr>
          <w:p w14:paraId="3B5BABD6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46DC0F00" w14:textId="77777777" w:rsidR="0076288F" w:rsidRPr="001316DA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00" w:type="dxa"/>
          </w:tcPr>
          <w:p w14:paraId="0338602D" w14:textId="77777777" w:rsidR="0076288F" w:rsidRDefault="0076288F" w:rsidP="00500649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20" w:type="dxa"/>
          </w:tcPr>
          <w:p w14:paraId="24CE446A" w14:textId="20FD490E" w:rsidR="0076288F" w:rsidRDefault="008D6E66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1823547B" w14:textId="77777777" w:rsidR="0076288F" w:rsidRPr="001316DA" w:rsidRDefault="0076288F" w:rsidP="00500649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482110B9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 w:rsidRPr="001316DA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378B6658" w14:textId="77777777" w:rsidR="0076288F" w:rsidRPr="00B075FE" w:rsidRDefault="0076288F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16DA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B075FE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9E20F56" w14:textId="77777777" w:rsidR="0076288F" w:rsidRPr="001316DA" w:rsidRDefault="0076288F" w:rsidP="0076288F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p w14:paraId="7073607B" w14:textId="77777777" w:rsidR="0076288F" w:rsidRPr="001316DA" w:rsidRDefault="0076288F" w:rsidP="0076288F">
      <w:pPr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B075FE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075FE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316DA">
        <w:rPr>
          <w:rFonts w:ascii="Angsana New" w:hAnsi="Angsana New"/>
          <w:spacing w:val="2"/>
          <w:sz w:val="30"/>
          <w:szCs w:val="30"/>
        </w:rPr>
        <w:t>34</w:t>
      </w:r>
      <w:r w:rsidRPr="00B075FE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B075FE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B075FE">
        <w:rPr>
          <w:rFonts w:ascii="Angsana New" w:hAnsi="Angsana New"/>
          <w:spacing w:val="2"/>
          <w:sz w:val="30"/>
          <w:szCs w:val="30"/>
          <w:cs/>
        </w:rPr>
        <w:t xml:space="preserve"> รวมถึงแนวปฏิบัติทางบัญชีสำหรับกองทุนรวมอสังหาริมทรัพย์ ทรัสต์</w:t>
      </w:r>
      <w:r w:rsidRPr="00B075FE">
        <w:rPr>
          <w:rFonts w:ascii="Angsana New" w:hAnsi="Angsana New"/>
          <w:sz w:val="30"/>
          <w:szCs w:val="30"/>
          <w:cs/>
        </w:rPr>
        <w:t xml:space="preserve">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 (“สมาคม”) 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ในกรณีเรื่องที่แนวปฏิบัติทางบัญชีฉบับนี้ไม่ได้กำหนดไว้ </w:t>
      </w:r>
      <w:r w:rsidRPr="00B075FE">
        <w:rPr>
          <w:rFonts w:ascii="Angsana New" w:hAnsi="Angsana New" w:hint="cs"/>
          <w:sz w:val="30"/>
          <w:szCs w:val="30"/>
          <w:cs/>
        </w:rPr>
        <w:t>กลุ่ม</w:t>
      </w:r>
      <w:r w:rsidRPr="00B075FE">
        <w:rPr>
          <w:rFonts w:ascii="Angsana New" w:hAnsi="Angsana New"/>
          <w:sz w:val="30"/>
          <w:szCs w:val="30"/>
          <w:cs/>
        </w:rPr>
        <w:t>กองทรัสต์ต้องปฏิบัติตามมาตรฐานการรายงานทางการเงินที่ออกโดยสภาวิชาชีพบัญชี (“แนวปฏิบัติทางบัญชี”)</w:t>
      </w:r>
      <w:r w:rsidRPr="00B075FE">
        <w:rPr>
          <w:rFonts w:ascii="Angsana New" w:hAnsi="Angsana New" w:hint="cs"/>
          <w:sz w:val="30"/>
          <w:szCs w:val="30"/>
          <w:cs/>
        </w:rPr>
        <w:t xml:space="preserve"> </w:t>
      </w:r>
      <w:r w:rsidRPr="00B075FE">
        <w:rPr>
          <w:rFonts w:ascii="Angsana New" w:hAnsi="Angsana New"/>
          <w:sz w:val="30"/>
          <w:szCs w:val="30"/>
          <w:cs/>
        </w:rPr>
        <w:t>โดย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</w:t>
      </w:r>
      <w:r w:rsidRPr="00B075FE">
        <w:rPr>
          <w:rFonts w:ascii="Angsana New" w:hAnsi="Angsana New" w:hint="cs"/>
          <w:sz w:val="30"/>
          <w:szCs w:val="30"/>
          <w:cs/>
        </w:rPr>
        <w:t>กลุ่ม</w:t>
      </w:r>
      <w:r w:rsidRPr="00B075FE">
        <w:rPr>
          <w:rFonts w:ascii="Angsana New" w:hAnsi="Angsana New"/>
          <w:sz w:val="30"/>
          <w:szCs w:val="30"/>
          <w:cs/>
        </w:rPr>
        <w:t xml:space="preserve">กองทรัสต์สำหรับปีสิ้นสุดวันที่ </w:t>
      </w:r>
      <w:r w:rsidRPr="001316DA">
        <w:rPr>
          <w:rFonts w:ascii="Angsana New" w:hAnsi="Angsana New"/>
          <w:sz w:val="30"/>
          <w:szCs w:val="30"/>
        </w:rPr>
        <w:br/>
        <w:t xml:space="preserve">31 </w:t>
      </w:r>
      <w:r w:rsidRPr="00B075F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316D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p w14:paraId="154953D6" w14:textId="77777777" w:rsidR="0076288F" w:rsidRPr="001316DA" w:rsidRDefault="0076288F" w:rsidP="0076288F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p w14:paraId="3921E3AD" w14:textId="77777777" w:rsidR="0076288F" w:rsidRPr="001316DA" w:rsidRDefault="0076288F" w:rsidP="0076288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75F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ผู้จัดการ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B075FE">
        <w:rPr>
          <w:rFonts w:asciiTheme="majorBidi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316DA">
        <w:rPr>
          <w:rFonts w:asciiTheme="majorBidi" w:hAnsiTheme="majorBidi" w:cstheme="majorBidi"/>
          <w:sz w:val="30"/>
          <w:szCs w:val="30"/>
        </w:rPr>
        <w:t xml:space="preserve">31 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</w:p>
    <w:p w14:paraId="642840C2" w14:textId="77777777" w:rsidR="0076288F" w:rsidRPr="001316DA" w:rsidRDefault="0076288F" w:rsidP="0076288F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p w14:paraId="7749354E" w14:textId="77777777" w:rsidR="0076288F" w:rsidRPr="001316DA" w:rsidRDefault="0076288F" w:rsidP="0076288F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4E8EE194" w14:textId="77777777" w:rsidR="0076288F" w:rsidRPr="001316DA" w:rsidRDefault="0076288F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3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B075FE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5A70C880" w14:textId="77777777" w:rsidR="0076288F" w:rsidRPr="001316DA" w:rsidRDefault="0076288F" w:rsidP="0076288F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5124"/>
        <w:gridCol w:w="1176"/>
        <w:gridCol w:w="264"/>
        <w:gridCol w:w="1155"/>
        <w:gridCol w:w="270"/>
        <w:gridCol w:w="1170"/>
      </w:tblGrid>
      <w:tr w:rsidR="0076288F" w:rsidRPr="001316DA" w14:paraId="718B431F" w14:textId="77777777" w:rsidTr="00500649">
        <w:trPr>
          <w:trHeight w:val="144"/>
        </w:trPr>
        <w:tc>
          <w:tcPr>
            <w:tcW w:w="5124" w:type="dxa"/>
          </w:tcPr>
          <w:p w14:paraId="33C8B942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14:paraId="3677DBE3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2F3B752C" w14:textId="77777777" w:rsidR="0076288F" w:rsidRPr="00CE726B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170AED6E" w14:textId="77777777" w:rsidR="0076288F" w:rsidRPr="009077C5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ind w:left="-79" w:firstLine="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194363A3" w14:textId="77777777" w:rsidR="0076288F" w:rsidRPr="009077C5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952336A" w14:textId="77777777" w:rsidR="0076288F" w:rsidRPr="009077C5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76288F" w:rsidRPr="001316DA" w14:paraId="4A5BF1B3" w14:textId="77777777" w:rsidTr="00500649">
        <w:trPr>
          <w:trHeight w:val="144"/>
        </w:trPr>
        <w:tc>
          <w:tcPr>
            <w:tcW w:w="5124" w:type="dxa"/>
          </w:tcPr>
          <w:p w14:paraId="069ADF65" w14:textId="77777777" w:rsidR="0076288F" w:rsidRPr="00B075FE" w:rsidDel="008A5E13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6" w:type="dxa"/>
          </w:tcPr>
          <w:p w14:paraId="7E78E527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EFC0399" w14:textId="77777777" w:rsidR="0076288F" w:rsidRPr="00CE726B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2522FD4B" w14:textId="77777777" w:rsidR="0076288F" w:rsidRPr="00B14F41" w:rsidDel="008A5E13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07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6288F" w:rsidRPr="001316DA" w14:paraId="1CC707B8" w14:textId="77777777" w:rsidTr="00500649">
        <w:trPr>
          <w:trHeight w:val="144"/>
        </w:trPr>
        <w:tc>
          <w:tcPr>
            <w:tcW w:w="5124" w:type="dxa"/>
          </w:tcPr>
          <w:p w14:paraId="4454367F" w14:textId="77777777" w:rsidR="0076288F" w:rsidRPr="00B075FE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176" w:type="dxa"/>
          </w:tcPr>
          <w:p w14:paraId="6DBB7123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AF04519" w14:textId="77777777" w:rsidR="0076288F" w:rsidRPr="001316DA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7E97B3CF" w14:textId="77777777" w:rsidR="0076288F" w:rsidRPr="00287E34" w:rsidRDefault="0076288F" w:rsidP="00A4388C">
            <w:pPr>
              <w:pStyle w:val="acctfourfigures"/>
              <w:tabs>
                <w:tab w:val="clear" w:pos="765"/>
              </w:tabs>
              <w:spacing w:line="240" w:lineRule="atLeast"/>
              <w:ind w:left="-79" w:right="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7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7,629,770</w:t>
            </w:r>
          </w:p>
        </w:tc>
        <w:tc>
          <w:tcPr>
            <w:tcW w:w="270" w:type="dxa"/>
          </w:tcPr>
          <w:p w14:paraId="1CDA0356" w14:textId="77777777" w:rsidR="0076288F" w:rsidRPr="001316DA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BECCE3" w14:textId="77777777" w:rsidR="0076288F" w:rsidRPr="009A0E34" w:rsidRDefault="0076288F" w:rsidP="006C6930">
            <w:pPr>
              <w:pStyle w:val="acctfourfigures"/>
              <w:tabs>
                <w:tab w:val="clear" w:pos="765"/>
                <w:tab w:val="left" w:pos="949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7,272,686</w:t>
            </w:r>
          </w:p>
        </w:tc>
      </w:tr>
      <w:tr w:rsidR="0076288F" w:rsidRPr="001316DA" w14:paraId="34A0315A" w14:textId="77777777" w:rsidTr="00500649">
        <w:trPr>
          <w:trHeight w:val="144"/>
        </w:trPr>
        <w:tc>
          <w:tcPr>
            <w:tcW w:w="5124" w:type="dxa"/>
          </w:tcPr>
          <w:p w14:paraId="1A7FDD03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ปรับปรุงอสังหาริมทรัพย์</w:t>
            </w:r>
          </w:p>
        </w:tc>
        <w:tc>
          <w:tcPr>
            <w:tcW w:w="1176" w:type="dxa"/>
          </w:tcPr>
          <w:p w14:paraId="364E7449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ACFF732" w14:textId="77777777" w:rsidR="0076288F" w:rsidRPr="001316DA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74B41D6" w14:textId="1286C857" w:rsidR="0076288F" w:rsidRPr="004D65FF" w:rsidRDefault="00A4388C" w:rsidP="006C6930">
            <w:pPr>
              <w:pStyle w:val="acctfourfigures"/>
              <w:tabs>
                <w:tab w:val="clear" w:pos="765"/>
                <w:tab w:val="left" w:pos="904"/>
              </w:tabs>
              <w:spacing w:line="240" w:lineRule="atLeast"/>
              <w:ind w:left="-79"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40,817</w:t>
            </w:r>
          </w:p>
        </w:tc>
        <w:tc>
          <w:tcPr>
            <w:tcW w:w="270" w:type="dxa"/>
          </w:tcPr>
          <w:p w14:paraId="3D296E35" w14:textId="77777777" w:rsidR="0076288F" w:rsidRPr="001316DA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75BB52" w14:textId="77777777" w:rsidR="0076288F" w:rsidRPr="009A0E34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68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163,475</w:t>
            </w:r>
          </w:p>
        </w:tc>
      </w:tr>
      <w:tr w:rsidR="0076288F" w:rsidRPr="001316DA" w14:paraId="5BB5A5AB" w14:textId="77777777" w:rsidTr="00500649">
        <w:trPr>
          <w:trHeight w:val="144"/>
        </w:trPr>
        <w:tc>
          <w:tcPr>
            <w:tcW w:w="5124" w:type="dxa"/>
          </w:tcPr>
          <w:p w14:paraId="00920737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ในระหว่าง</w:t>
            </w: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งวด 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/ </w:t>
            </w: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176" w:type="dxa"/>
          </w:tcPr>
          <w:p w14:paraId="7D2B8153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90D3DC6" w14:textId="77777777" w:rsidR="0076288F" w:rsidRPr="001316DA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5C07943E" w14:textId="57C06D2C" w:rsidR="0076288F" w:rsidRPr="00EB4C9D" w:rsidRDefault="00A4388C" w:rsidP="00EB4C9D">
            <w:pPr>
              <w:pStyle w:val="acctfourfigures"/>
              <w:tabs>
                <w:tab w:val="clear" w:pos="765"/>
                <w:tab w:val="left" w:pos="904"/>
              </w:tabs>
              <w:spacing w:line="240" w:lineRule="atLeast"/>
              <w:ind w:left="-79"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4C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CEFB05" w14:textId="77777777" w:rsidR="0076288F" w:rsidRPr="001316DA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80C942" w14:textId="77777777" w:rsidR="0076288F" w:rsidRPr="009A0E34" w:rsidRDefault="0076288F" w:rsidP="00BD59BD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79"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84D">
              <w:rPr>
                <w:rFonts w:asciiTheme="majorBidi" w:hAnsiTheme="majorBidi" w:cstheme="majorBidi"/>
                <w:sz w:val="30"/>
                <w:szCs w:val="30"/>
              </w:rPr>
              <w:t>(11,899)</w:t>
            </w:r>
          </w:p>
        </w:tc>
      </w:tr>
      <w:tr w:rsidR="0076288F" w:rsidRPr="001316DA" w14:paraId="2632B83F" w14:textId="77777777" w:rsidTr="00500649">
        <w:trPr>
          <w:trHeight w:val="144"/>
        </w:trPr>
        <w:tc>
          <w:tcPr>
            <w:tcW w:w="5124" w:type="dxa"/>
          </w:tcPr>
          <w:p w14:paraId="62A16FE7" w14:textId="77777777" w:rsidR="0076288F" w:rsidRPr="001316DA" w:rsidRDefault="0076288F" w:rsidP="0050064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(ขาดทุน) 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176" w:type="dxa"/>
          </w:tcPr>
          <w:p w14:paraId="664EE880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C3A72CD" w14:textId="77777777" w:rsidR="0076288F" w:rsidRPr="001316DA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69532FC9" w14:textId="7E06E6E5" w:rsidR="0076288F" w:rsidRPr="00497B7D" w:rsidRDefault="00A4388C" w:rsidP="00A4388C">
            <w:pPr>
              <w:pStyle w:val="acctfourfigures"/>
              <w:tabs>
                <w:tab w:val="clear" w:pos="765"/>
              </w:tabs>
              <w:spacing w:line="240" w:lineRule="atLeast"/>
              <w:ind w:left="-79" w:right="-4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(3,690)</w:t>
            </w:r>
          </w:p>
        </w:tc>
        <w:tc>
          <w:tcPr>
            <w:tcW w:w="270" w:type="dxa"/>
          </w:tcPr>
          <w:p w14:paraId="375D220A" w14:textId="77777777" w:rsidR="0076288F" w:rsidRPr="001316DA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EFA251" w14:textId="77777777" w:rsidR="0076288F" w:rsidRPr="00A4388C" w:rsidRDefault="0076288F" w:rsidP="00A4388C">
            <w:pPr>
              <w:pStyle w:val="acctfourfigures"/>
              <w:tabs>
                <w:tab w:val="clear" w:pos="765"/>
                <w:tab w:val="left" w:pos="95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68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232,853</w:t>
            </w:r>
          </w:p>
        </w:tc>
      </w:tr>
      <w:tr w:rsidR="0076288F" w:rsidRPr="001316DA" w14:paraId="4700AA45" w14:textId="77777777" w:rsidTr="00500649">
        <w:trPr>
          <w:trHeight w:val="144"/>
        </w:trPr>
        <w:tc>
          <w:tcPr>
            <w:tcW w:w="5124" w:type="dxa"/>
          </w:tcPr>
          <w:p w14:paraId="02D312EC" w14:textId="77777777" w:rsidR="0076288F" w:rsidRPr="00B075FE" w:rsidRDefault="0076288F" w:rsidP="00500649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จากปรับมูลค่าสินทรัพย์สิทธิการใช้</w:t>
            </w:r>
          </w:p>
        </w:tc>
        <w:tc>
          <w:tcPr>
            <w:tcW w:w="1176" w:type="dxa"/>
          </w:tcPr>
          <w:p w14:paraId="76898687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4FADBFD" w14:textId="77777777" w:rsidR="0076288F" w:rsidRPr="001316DA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6D63586" w14:textId="2EF8ABBC" w:rsidR="0076288F" w:rsidRPr="00B075FE" w:rsidRDefault="00A4388C" w:rsidP="00500649">
            <w:pPr>
              <w:pStyle w:val="acctfourfigures"/>
              <w:tabs>
                <w:tab w:val="clear" w:pos="765"/>
              </w:tabs>
              <w:spacing w:line="240" w:lineRule="atLeast"/>
              <w:ind w:left="-79" w:right="-4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(387)</w:t>
            </w:r>
          </w:p>
        </w:tc>
        <w:tc>
          <w:tcPr>
            <w:tcW w:w="270" w:type="dxa"/>
          </w:tcPr>
          <w:p w14:paraId="12D053DD" w14:textId="77777777" w:rsidR="0076288F" w:rsidRPr="001316DA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DF444" w14:textId="77777777" w:rsidR="0076288F" w:rsidRPr="009A0E34" w:rsidRDefault="0076288F" w:rsidP="00BD59BD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79"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84D">
              <w:rPr>
                <w:rFonts w:asciiTheme="majorBidi" w:hAnsiTheme="majorBidi" w:cstheme="majorBidi"/>
                <w:sz w:val="30"/>
                <w:szCs w:val="30"/>
              </w:rPr>
              <w:t>(987)</w:t>
            </w:r>
          </w:p>
        </w:tc>
      </w:tr>
      <w:tr w:rsidR="0076288F" w:rsidRPr="001316DA" w14:paraId="382A4A66" w14:textId="77777777" w:rsidTr="00500649">
        <w:trPr>
          <w:trHeight w:val="144"/>
        </w:trPr>
        <w:tc>
          <w:tcPr>
            <w:tcW w:w="5124" w:type="dxa"/>
          </w:tcPr>
          <w:p w14:paraId="7F910389" w14:textId="77777777" w:rsidR="0076288F" w:rsidRPr="00B075FE" w:rsidRDefault="0076288F" w:rsidP="00500649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176" w:type="dxa"/>
          </w:tcPr>
          <w:p w14:paraId="7941A33D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62060C1" w14:textId="77777777" w:rsidR="0076288F" w:rsidRPr="001316DA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032CC739" w14:textId="35C31D9B" w:rsidR="0076288F" w:rsidRPr="00A4388C" w:rsidRDefault="00A4388C" w:rsidP="00A4388C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79" w:right="-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38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(5,375)</w:t>
            </w:r>
          </w:p>
        </w:tc>
        <w:tc>
          <w:tcPr>
            <w:tcW w:w="270" w:type="dxa"/>
          </w:tcPr>
          <w:p w14:paraId="67E399E4" w14:textId="77777777" w:rsidR="0076288F" w:rsidRPr="001316DA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93A4E9" w14:textId="77777777" w:rsidR="0076288F" w:rsidRPr="009A0E34" w:rsidRDefault="0076288F" w:rsidP="00BD59BD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79"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84D">
              <w:rPr>
                <w:rFonts w:asciiTheme="majorBidi" w:hAnsiTheme="majorBidi" w:cstheme="majorBidi"/>
                <w:sz w:val="30"/>
                <w:szCs w:val="30"/>
              </w:rPr>
              <w:t>(26,358)</w:t>
            </w:r>
          </w:p>
        </w:tc>
      </w:tr>
      <w:tr w:rsidR="0076288F" w:rsidRPr="001316DA" w14:paraId="0134B60A" w14:textId="77777777" w:rsidTr="00500649">
        <w:trPr>
          <w:trHeight w:val="144"/>
        </w:trPr>
        <w:tc>
          <w:tcPr>
            <w:tcW w:w="5124" w:type="dxa"/>
          </w:tcPr>
          <w:p w14:paraId="4974F708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B075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B075FE"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  <w:t>/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1316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075F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CE726B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</w:tcPr>
          <w:p w14:paraId="2735CECA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64AEFE7" w14:textId="77777777" w:rsidR="0076288F" w:rsidRPr="001316DA" w:rsidRDefault="0076288F" w:rsidP="0050064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13E24690" w14:textId="3783C2F8" w:rsidR="0076288F" w:rsidRPr="00A4388C" w:rsidRDefault="00A4388C" w:rsidP="00A4388C">
            <w:pPr>
              <w:pStyle w:val="acctfourfigures"/>
              <w:tabs>
                <w:tab w:val="clear" w:pos="765"/>
              </w:tabs>
              <w:spacing w:line="240" w:lineRule="atLeast"/>
              <w:ind w:left="-79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38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7,661,135</w:t>
            </w:r>
          </w:p>
        </w:tc>
        <w:tc>
          <w:tcPr>
            <w:tcW w:w="270" w:type="dxa"/>
          </w:tcPr>
          <w:p w14:paraId="6AB9CD63" w14:textId="77777777" w:rsidR="0076288F" w:rsidRPr="009A0E34" w:rsidRDefault="0076288F" w:rsidP="005006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094F50" w14:textId="77777777" w:rsidR="0076288F" w:rsidRPr="00A4388C" w:rsidRDefault="0076288F" w:rsidP="00BD59BD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38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7,629,770</w:t>
            </w:r>
          </w:p>
        </w:tc>
      </w:tr>
    </w:tbl>
    <w:p w14:paraId="5E38486A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3EFFD9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E9F801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B075FE">
        <w:rPr>
          <w:rFonts w:ascii="Angsana New" w:hAnsi="Angsana New"/>
          <w:sz w:val="30"/>
          <w:szCs w:val="30"/>
          <w:cs/>
        </w:rPr>
        <w:lastRenderedPageBreak/>
        <w:t>มูลค่ายุติธรรมของเงินลงทุนในอสังหาริมทรัพย์ประเมินราคาโดยผู้ประเมินราคาอิสระโดยวิธีพิจารณาจากรายได้ (</w:t>
      </w:r>
      <w:r w:rsidRPr="001316DA">
        <w:rPr>
          <w:rFonts w:ascii="Angsana New" w:hAnsi="Angsana New"/>
          <w:sz w:val="30"/>
          <w:szCs w:val="30"/>
        </w:rPr>
        <w:t xml:space="preserve">Income Approach) </w:t>
      </w:r>
      <w:r w:rsidRPr="00B075FE">
        <w:rPr>
          <w:rFonts w:ascii="Angsana New" w:hAnsi="Angsana New"/>
          <w:sz w:val="30"/>
          <w:szCs w:val="30"/>
          <w:cs/>
        </w:rPr>
        <w:t xml:space="preserve">และถูกจัดลำดับชั้นการวัดมูลค่ายุติธรรมเป็นระดับที่ </w:t>
      </w:r>
      <w:r w:rsidRPr="001316DA">
        <w:rPr>
          <w:rFonts w:ascii="Angsana New" w:hAnsi="Angsana New"/>
          <w:sz w:val="30"/>
          <w:szCs w:val="30"/>
        </w:rPr>
        <w:t xml:space="preserve">3 </w:t>
      </w:r>
      <w:r w:rsidRPr="00B075F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9DC25D7" w14:textId="77777777" w:rsidR="0076288F" w:rsidRPr="00B075FE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</w:p>
    <w:p w14:paraId="6DA47D19" w14:textId="77777777" w:rsidR="0076288F" w:rsidRPr="00353287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353287">
        <w:rPr>
          <w:rFonts w:ascii="Angsana New" w:hAnsi="Angsana New" w:hint="cs"/>
          <w:sz w:val="30"/>
          <w:szCs w:val="30"/>
        </w:rPr>
        <w:t xml:space="preserve">1. </w:t>
      </w:r>
      <w:r w:rsidRPr="00B075FE">
        <w:rPr>
          <w:rFonts w:ascii="Angsana New" w:hAnsi="Angsana New" w:hint="cs"/>
          <w:sz w:val="30"/>
          <w:szCs w:val="30"/>
          <w:cs/>
        </w:rPr>
        <w:t>โครงการโรงแรมดุสิตธานี ลากูน่า ภูเก็ต มีราคาประเมินรวมเท่ากับ</w:t>
      </w:r>
      <w:r w:rsidRPr="00B075FE">
        <w:rPr>
          <w:rFonts w:ascii="Angsana New" w:hAnsi="Angsana New"/>
          <w:sz w:val="30"/>
          <w:szCs w:val="30"/>
          <w:cs/>
        </w:rPr>
        <w:t xml:space="preserve"> </w:t>
      </w:r>
      <w:r w:rsidRPr="00353287">
        <w:rPr>
          <w:rFonts w:ascii="Angsana New" w:hAnsi="Angsana New"/>
          <w:sz w:val="30"/>
          <w:szCs w:val="30"/>
        </w:rPr>
        <w:t>3,257.00</w:t>
      </w:r>
      <w:r w:rsidRPr="00B075FE">
        <w:rPr>
          <w:rFonts w:asciiTheme="majorBidi" w:hAnsiTheme="majorBidi"/>
          <w:sz w:val="30"/>
          <w:szCs w:val="30"/>
          <w:cs/>
        </w:rPr>
        <w:t xml:space="preserve"> </w:t>
      </w:r>
      <w:r w:rsidRPr="00B075FE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 w:rsidRPr="00353287">
        <w:rPr>
          <w:rFonts w:ascii="Angsana New" w:hAnsi="Angsana New"/>
          <w:sz w:val="30"/>
          <w:szCs w:val="30"/>
        </w:rPr>
        <w:t>3</w:t>
      </w:r>
      <w:r w:rsidRPr="00B075FE">
        <w:rPr>
          <w:rFonts w:ascii="Angsana New" w:hAnsi="Angsana New"/>
          <w:sz w:val="30"/>
          <w:szCs w:val="30"/>
          <w:cs/>
        </w:rPr>
        <w:t xml:space="preserve"> เมษายน </w:t>
      </w:r>
      <w:r w:rsidRPr="00353287">
        <w:rPr>
          <w:rFonts w:ascii="Angsana New" w:hAnsi="Angsana New"/>
          <w:sz w:val="30"/>
          <w:szCs w:val="30"/>
        </w:rPr>
        <w:t>2567</w:t>
      </w:r>
      <w:r w:rsidRPr="00B075FE">
        <w:rPr>
          <w:rFonts w:ascii="Angsana New" w:hAnsi="Angsana New" w:hint="cs"/>
          <w:sz w:val="30"/>
          <w:szCs w:val="30"/>
          <w:cs/>
        </w:rPr>
        <w:t xml:space="preserve"> ทำให้เกิดผลกำไรจากการเปลี่ยนแปลงในมูลค่ายุติธรรมจำนวน </w:t>
      </w:r>
      <w:r w:rsidRPr="00353287">
        <w:rPr>
          <w:rFonts w:ascii="Angsana New" w:hAnsi="Angsana New"/>
          <w:sz w:val="30"/>
          <w:szCs w:val="30"/>
        </w:rPr>
        <w:t>210.57</w:t>
      </w:r>
      <w:r w:rsidRPr="00B075FE">
        <w:rPr>
          <w:rFonts w:ascii="Angsana New" w:hAnsi="Angsana New" w:hint="cs"/>
          <w:sz w:val="30"/>
          <w:szCs w:val="30"/>
          <w:cs/>
        </w:rPr>
        <w:br/>
        <w:t xml:space="preserve">ล้านบาท </w:t>
      </w:r>
    </w:p>
    <w:p w14:paraId="5A6019AC" w14:textId="0C1E7B13" w:rsidR="0076288F" w:rsidRPr="00B075FE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 w:rsidRPr="00353287">
        <w:rPr>
          <w:rFonts w:ascii="Angsana New" w:hAnsi="Angsana New" w:hint="cs"/>
          <w:sz w:val="30"/>
          <w:szCs w:val="30"/>
        </w:rPr>
        <w:t xml:space="preserve">2. </w:t>
      </w:r>
      <w:r w:rsidRPr="00B075FE">
        <w:rPr>
          <w:rFonts w:ascii="Angsana New" w:hAnsi="Angsana New" w:hint="cs"/>
          <w:sz w:val="30"/>
          <w:szCs w:val="30"/>
          <w:cs/>
        </w:rPr>
        <w:t>โครงการโรมแรมดุสิตธานี หัวหิน มีราคาประเมินรวมเท่ากับ</w:t>
      </w:r>
      <w:r w:rsidRPr="00B075FE">
        <w:rPr>
          <w:rFonts w:ascii="Angsana New" w:hAnsi="Angsana New"/>
          <w:sz w:val="30"/>
          <w:szCs w:val="30"/>
          <w:cs/>
        </w:rPr>
        <w:t xml:space="preserve"> </w:t>
      </w:r>
      <w:r w:rsidRPr="008F7802">
        <w:rPr>
          <w:rFonts w:ascii="Angsana New" w:hAnsi="Angsana New"/>
          <w:sz w:val="30"/>
          <w:szCs w:val="30"/>
        </w:rPr>
        <w:t>1,282.00</w:t>
      </w:r>
      <w:r w:rsidRPr="00B075FE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ตามรายงานการประเมินเมื่อวันที่ </w:t>
      </w:r>
      <w:r w:rsidRPr="008F7802">
        <w:rPr>
          <w:rFonts w:ascii="Angsana New" w:hAnsi="Angsana New" w:hint="cs"/>
          <w:sz w:val="30"/>
          <w:szCs w:val="30"/>
        </w:rPr>
        <w:t>3</w:t>
      </w:r>
      <w:r w:rsidRPr="00B075FE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8F7802">
        <w:rPr>
          <w:rFonts w:ascii="Angsana New" w:hAnsi="Angsana New" w:hint="cs"/>
          <w:sz w:val="30"/>
          <w:szCs w:val="30"/>
        </w:rPr>
        <w:t>2567</w:t>
      </w:r>
      <w:r w:rsidRPr="00B075FE">
        <w:rPr>
          <w:rFonts w:ascii="Angsana New" w:hAnsi="Angsana New" w:hint="cs"/>
          <w:sz w:val="30"/>
          <w:szCs w:val="30"/>
          <w:cs/>
        </w:rPr>
        <w:t xml:space="preserve"> ทำให้เกิดผลกำไรจากการเปลี่ยนแปลงในมูลค่ายุติธรรมจำนวน</w:t>
      </w:r>
      <w:r w:rsidRPr="00B075FE">
        <w:rPr>
          <w:rFonts w:ascii="Angsana New" w:hAnsi="Angsana New"/>
          <w:sz w:val="30"/>
          <w:szCs w:val="30"/>
          <w:cs/>
        </w:rPr>
        <w:t xml:space="preserve"> </w:t>
      </w:r>
      <w:r w:rsidRPr="008F7802">
        <w:rPr>
          <w:rFonts w:ascii="Angsana New" w:hAnsi="Angsana New"/>
          <w:sz w:val="30"/>
          <w:szCs w:val="30"/>
        </w:rPr>
        <w:t>95.89</w:t>
      </w:r>
      <w:r w:rsidRPr="00B075FE">
        <w:rPr>
          <w:rFonts w:ascii="Angsana New" w:hAnsi="Angsana New" w:hint="cs"/>
          <w:sz w:val="30"/>
          <w:szCs w:val="30"/>
          <w:cs/>
        </w:rPr>
        <w:t xml:space="preserve"> ล้านบาท และโครงการส่วนขยายของโรงแรมดุสิตธานี หัวหิน</w:t>
      </w:r>
      <w:r w:rsidRPr="00B075FE">
        <w:rPr>
          <w:rFonts w:ascii="Angsana New" w:hAnsi="Angsana New"/>
          <w:sz w:val="30"/>
          <w:szCs w:val="30"/>
          <w:cs/>
        </w:rPr>
        <w:t xml:space="preserve"> </w:t>
      </w:r>
      <w:r w:rsidRPr="00B075FE">
        <w:rPr>
          <w:rFonts w:ascii="Angsana New" w:hAnsi="Angsana New" w:hint="cs"/>
          <w:sz w:val="30"/>
          <w:szCs w:val="30"/>
          <w:cs/>
        </w:rPr>
        <w:t xml:space="preserve">มีราคาประเมินรวมเท่ากับ </w:t>
      </w:r>
      <w:r w:rsidRPr="008F7802">
        <w:rPr>
          <w:rFonts w:ascii="Angsana New" w:hAnsi="Angsana New"/>
          <w:sz w:val="30"/>
          <w:szCs w:val="30"/>
        </w:rPr>
        <w:t>3</w:t>
      </w:r>
      <w:r w:rsidR="0029284C" w:rsidRPr="008F7802">
        <w:rPr>
          <w:rFonts w:ascii="Angsana New" w:hAnsi="Angsana New"/>
          <w:sz w:val="30"/>
          <w:szCs w:val="30"/>
        </w:rPr>
        <w:t>4.08</w:t>
      </w:r>
      <w:r w:rsidRPr="00B075FE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ตามรายงานการประเมินเมื่อวันที่ </w:t>
      </w:r>
      <w:r w:rsidR="0029284C" w:rsidRPr="008F7802">
        <w:rPr>
          <w:rFonts w:ascii="Angsana New" w:hAnsi="Angsana New"/>
          <w:sz w:val="30"/>
          <w:szCs w:val="30"/>
        </w:rPr>
        <w:t>10</w:t>
      </w:r>
      <w:r w:rsidRPr="00B075FE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8F7802">
        <w:rPr>
          <w:rFonts w:ascii="Angsana New" w:hAnsi="Angsana New" w:hint="cs"/>
          <w:sz w:val="30"/>
          <w:szCs w:val="30"/>
        </w:rPr>
        <w:t>256</w:t>
      </w:r>
      <w:r w:rsidR="0029284C" w:rsidRPr="008F7802">
        <w:rPr>
          <w:rFonts w:ascii="Angsana New" w:hAnsi="Angsana New"/>
          <w:sz w:val="30"/>
          <w:szCs w:val="30"/>
        </w:rPr>
        <w:t>8</w:t>
      </w:r>
      <w:r w:rsidRPr="00B075FE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29284C" w:rsidRPr="00B075FE">
        <w:rPr>
          <w:rFonts w:ascii="Angsana New" w:hAnsi="Angsana New" w:hint="cs"/>
          <w:sz w:val="30"/>
          <w:szCs w:val="30"/>
          <w:cs/>
        </w:rPr>
        <w:t>ขาดทุน</w:t>
      </w:r>
      <w:r w:rsidRPr="00B075FE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29284C" w:rsidRPr="008F7802">
        <w:rPr>
          <w:rFonts w:ascii="Angsana New" w:hAnsi="Angsana New"/>
          <w:sz w:val="30"/>
          <w:szCs w:val="30"/>
        </w:rPr>
        <w:t>3.69</w:t>
      </w:r>
      <w:r w:rsidRPr="00B075F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B075FE">
        <w:rPr>
          <w:rFonts w:ascii="Angsana New" w:hAnsi="Angsana New"/>
          <w:sz w:val="30"/>
          <w:szCs w:val="30"/>
          <w:cs/>
        </w:rPr>
        <w:t xml:space="preserve"> </w:t>
      </w:r>
    </w:p>
    <w:p w14:paraId="33C5C369" w14:textId="3473214E" w:rsidR="0076288F" w:rsidRPr="00B075FE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 w:rsidRPr="00353287">
        <w:rPr>
          <w:rFonts w:ascii="Angsana New" w:hAnsi="Angsana New"/>
          <w:sz w:val="30"/>
          <w:szCs w:val="30"/>
        </w:rPr>
        <w:t xml:space="preserve">3. </w:t>
      </w:r>
      <w:r w:rsidRPr="00B075FE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Pr="00B075FE">
        <w:rPr>
          <w:rFonts w:ascii="Angsana New" w:hAnsi="Angsana New"/>
          <w:sz w:val="30"/>
          <w:szCs w:val="30"/>
          <w:cs/>
        </w:rPr>
        <w:t>ดุสิต</w:t>
      </w:r>
      <w:r w:rsidRPr="00B075FE">
        <w:rPr>
          <w:rFonts w:ascii="Angsana New" w:hAnsi="Angsana New" w:hint="cs"/>
          <w:sz w:val="30"/>
          <w:szCs w:val="30"/>
          <w:cs/>
        </w:rPr>
        <w:t>ธานี มัลดีฟส์</w:t>
      </w:r>
      <w:r w:rsidRPr="00B075FE">
        <w:rPr>
          <w:rFonts w:ascii="Angsana New" w:hAnsi="Angsana New"/>
          <w:sz w:val="30"/>
          <w:szCs w:val="30"/>
          <w:cs/>
        </w:rPr>
        <w:t xml:space="preserve"> มีราคาประเมินรวมเท่ากับ </w:t>
      </w:r>
      <w:r w:rsidRPr="00353287">
        <w:rPr>
          <w:rFonts w:ascii="Angsana New" w:hAnsi="Angsana New"/>
          <w:sz w:val="30"/>
          <w:szCs w:val="30"/>
        </w:rPr>
        <w:t>78.</w:t>
      </w:r>
      <w:r w:rsidR="006A648F">
        <w:rPr>
          <w:rFonts w:ascii="Angsana New" w:hAnsi="Angsana New"/>
          <w:sz w:val="30"/>
          <w:szCs w:val="30"/>
        </w:rPr>
        <w:t>0</w:t>
      </w:r>
      <w:r w:rsidRPr="00353287">
        <w:rPr>
          <w:rFonts w:ascii="Angsana New" w:hAnsi="Angsana New"/>
          <w:sz w:val="30"/>
          <w:szCs w:val="30"/>
        </w:rPr>
        <w:t>0</w:t>
      </w:r>
      <w:r w:rsidRPr="00B075FE">
        <w:rPr>
          <w:rFonts w:ascii="Angsana New" w:hAnsi="Angsana New"/>
          <w:sz w:val="30"/>
          <w:szCs w:val="30"/>
          <w:cs/>
        </w:rPr>
        <w:t xml:space="preserve"> </w:t>
      </w:r>
      <w:r w:rsidRPr="00B075FE">
        <w:rPr>
          <w:rFonts w:ascii="Angsana New" w:hAnsi="Angsana New" w:hint="cs"/>
          <w:sz w:val="30"/>
          <w:szCs w:val="30"/>
          <w:cs/>
        </w:rPr>
        <w:t>ล้าน</w:t>
      </w:r>
      <w:r w:rsidRPr="00B075FE">
        <w:rPr>
          <w:rFonts w:ascii="Angsana New" w:hAnsi="Angsana New"/>
          <w:sz w:val="30"/>
          <w:szCs w:val="30"/>
          <w:cs/>
        </w:rPr>
        <w:t>ดอลล</w:t>
      </w:r>
      <w:r w:rsidRPr="00B075FE">
        <w:rPr>
          <w:rFonts w:ascii="Angsana New" w:hAnsi="Angsana New" w:hint="cs"/>
          <w:sz w:val="30"/>
          <w:szCs w:val="30"/>
          <w:cs/>
        </w:rPr>
        <w:t>่</w:t>
      </w:r>
      <w:r w:rsidRPr="00B075FE">
        <w:rPr>
          <w:rFonts w:ascii="Angsana New" w:hAnsi="Angsana New"/>
          <w:sz w:val="30"/>
          <w:szCs w:val="30"/>
          <w:cs/>
        </w:rPr>
        <w:t>าร์สหรัฐ</w:t>
      </w:r>
      <w:r w:rsidRPr="00B075FE">
        <w:rPr>
          <w:rFonts w:ascii="Angsana New" w:hAnsi="Angsana New" w:hint="cs"/>
          <w:sz w:val="30"/>
          <w:szCs w:val="30"/>
          <w:cs/>
        </w:rPr>
        <w:t xml:space="preserve"> </w:t>
      </w:r>
      <w:r w:rsidRPr="00B075FE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Pr="00B075FE">
        <w:rPr>
          <w:rFonts w:ascii="Angsana New" w:hAnsi="Angsana New" w:hint="cs"/>
          <w:sz w:val="30"/>
          <w:szCs w:val="30"/>
          <w:cs/>
        </w:rPr>
        <w:t>ื่</w:t>
      </w:r>
      <w:r w:rsidRPr="00B075FE">
        <w:rPr>
          <w:rFonts w:ascii="Angsana New" w:hAnsi="Angsana New"/>
          <w:sz w:val="30"/>
          <w:szCs w:val="30"/>
          <w:cs/>
        </w:rPr>
        <w:t>อวันท</w:t>
      </w:r>
      <w:r w:rsidRPr="00B075FE">
        <w:rPr>
          <w:rFonts w:ascii="Angsana New" w:hAnsi="Angsana New" w:hint="cs"/>
          <w:sz w:val="30"/>
          <w:szCs w:val="30"/>
          <w:cs/>
        </w:rPr>
        <w:t xml:space="preserve">ี่ </w:t>
      </w:r>
      <w:r w:rsidRPr="00353287">
        <w:rPr>
          <w:rFonts w:ascii="Angsana New" w:hAnsi="Angsana New"/>
          <w:sz w:val="30"/>
          <w:szCs w:val="30"/>
        </w:rPr>
        <w:t>8</w:t>
      </w:r>
      <w:r w:rsidRPr="00B075FE">
        <w:rPr>
          <w:rFonts w:ascii="Angsana New" w:hAnsi="Angsana New"/>
          <w:sz w:val="30"/>
          <w:szCs w:val="30"/>
          <w:cs/>
        </w:rPr>
        <w:t xml:space="preserve"> </w:t>
      </w:r>
      <w:r w:rsidRPr="00B075F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53287">
        <w:rPr>
          <w:rFonts w:ascii="Angsana New" w:hAnsi="Angsana New"/>
          <w:sz w:val="30"/>
          <w:szCs w:val="30"/>
        </w:rPr>
        <w:t>256</w:t>
      </w:r>
      <w:r w:rsidR="006A648F">
        <w:rPr>
          <w:rFonts w:ascii="Angsana New" w:hAnsi="Angsana New"/>
          <w:sz w:val="30"/>
          <w:szCs w:val="30"/>
        </w:rPr>
        <w:t>8</w:t>
      </w:r>
      <w:r w:rsidRPr="00B075FE">
        <w:rPr>
          <w:rFonts w:ascii="Angsana New" w:hAnsi="Angsana New" w:hint="cs"/>
          <w:sz w:val="30"/>
          <w:szCs w:val="30"/>
          <w:cs/>
        </w:rPr>
        <w:t xml:space="preserve"> </w:t>
      </w:r>
      <w:r w:rsidRPr="00B075FE">
        <w:rPr>
          <w:rFonts w:ascii="Angsana New" w:hAnsi="Angsana New"/>
          <w:sz w:val="30"/>
          <w:szCs w:val="30"/>
          <w:cs/>
        </w:rPr>
        <w:t>ทำให้เกิดผล</w:t>
      </w:r>
      <w:r w:rsidRPr="00B075FE">
        <w:rPr>
          <w:rFonts w:ascii="Angsana New" w:hAnsi="Angsana New" w:hint="cs"/>
          <w:sz w:val="30"/>
          <w:szCs w:val="30"/>
          <w:cs/>
        </w:rPr>
        <w:t>ขาดทุน</w:t>
      </w:r>
      <w:r w:rsidRPr="00B075FE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6A648F">
        <w:rPr>
          <w:rFonts w:ascii="Angsana New" w:hAnsi="Angsana New"/>
          <w:sz w:val="30"/>
          <w:szCs w:val="30"/>
        </w:rPr>
        <w:t>2.12</w:t>
      </w:r>
      <w:r w:rsidRPr="00353287">
        <w:rPr>
          <w:rFonts w:ascii="Angsana New" w:hAnsi="Angsana New"/>
          <w:sz w:val="30"/>
          <w:szCs w:val="30"/>
        </w:rPr>
        <w:t xml:space="preserve"> </w:t>
      </w:r>
      <w:r w:rsidRPr="00B075FE">
        <w:rPr>
          <w:rFonts w:ascii="Angsana New" w:hAnsi="Angsana New"/>
          <w:sz w:val="30"/>
          <w:szCs w:val="30"/>
          <w:cs/>
        </w:rPr>
        <w:br/>
      </w:r>
      <w:r w:rsidRPr="00B075FE">
        <w:rPr>
          <w:rFonts w:ascii="Angsana New" w:hAnsi="Angsana New" w:hint="cs"/>
          <w:sz w:val="30"/>
          <w:szCs w:val="30"/>
          <w:cs/>
        </w:rPr>
        <w:t>ล้าน</w:t>
      </w:r>
      <w:r w:rsidRPr="00B075FE">
        <w:rPr>
          <w:rFonts w:ascii="Angsana New" w:hAnsi="Angsana New"/>
          <w:sz w:val="30"/>
          <w:szCs w:val="30"/>
          <w:cs/>
        </w:rPr>
        <w:t>ดอลล</w:t>
      </w:r>
      <w:r w:rsidRPr="00B075FE">
        <w:rPr>
          <w:rFonts w:ascii="Angsana New" w:hAnsi="Angsana New" w:hint="cs"/>
          <w:sz w:val="30"/>
          <w:szCs w:val="30"/>
          <w:cs/>
        </w:rPr>
        <w:t>่</w:t>
      </w:r>
      <w:r w:rsidRPr="00B075FE">
        <w:rPr>
          <w:rFonts w:ascii="Angsana New" w:hAnsi="Angsana New"/>
          <w:sz w:val="30"/>
          <w:szCs w:val="30"/>
          <w:cs/>
        </w:rPr>
        <w:t>าร์สหรัฐ</w:t>
      </w:r>
      <w:r w:rsidRPr="00B075FE">
        <w:rPr>
          <w:rFonts w:ascii="Angsana New" w:hAnsi="Angsana New" w:hint="cs"/>
          <w:sz w:val="30"/>
          <w:szCs w:val="30"/>
          <w:cs/>
        </w:rPr>
        <w:t xml:space="preserve"> คิดเป็นจำนวนเงิน </w:t>
      </w:r>
      <w:r w:rsidR="006A648F">
        <w:rPr>
          <w:rFonts w:ascii="Angsana New" w:hAnsi="Angsana New"/>
          <w:sz w:val="30"/>
          <w:szCs w:val="30"/>
        </w:rPr>
        <w:t>74.46</w:t>
      </w:r>
      <w:r w:rsidRPr="00B075FE">
        <w:rPr>
          <w:rFonts w:ascii="Angsana New" w:hAnsi="Angsana New"/>
          <w:sz w:val="30"/>
          <w:szCs w:val="30"/>
          <w:cs/>
        </w:rPr>
        <w:t xml:space="preserve"> </w:t>
      </w:r>
      <w:r w:rsidRPr="00B075FE">
        <w:rPr>
          <w:rFonts w:ascii="Angsana New" w:hAnsi="Angsana New" w:hint="cs"/>
          <w:sz w:val="30"/>
          <w:szCs w:val="30"/>
          <w:cs/>
        </w:rPr>
        <w:t>ล้านบาท</w:t>
      </w:r>
    </w:p>
    <w:p w14:paraId="44E66A83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590"/>
      </w:tblGrid>
      <w:tr w:rsidR="0076288F" w:rsidRPr="001316DA" w14:paraId="6AAFE5D4" w14:textId="77777777" w:rsidTr="00500649">
        <w:trPr>
          <w:trHeight w:val="720"/>
          <w:tblHeader/>
        </w:trPr>
        <w:tc>
          <w:tcPr>
            <w:tcW w:w="4860" w:type="dxa"/>
            <w:vAlign w:val="bottom"/>
          </w:tcPr>
          <w:p w14:paraId="5690F57C" w14:textId="77777777" w:rsidR="0076288F" w:rsidRPr="001316DA" w:rsidRDefault="0076288F" w:rsidP="0050064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02467416"/>
            <w:r w:rsidRPr="00B07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12268458" w14:textId="77777777" w:rsidR="0076288F" w:rsidRPr="00B075FE" w:rsidRDefault="0076288F" w:rsidP="0050064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6288F" w:rsidRPr="001316DA" w14:paraId="271E0F36" w14:textId="77777777" w:rsidTr="00500649">
        <w:trPr>
          <w:trHeight w:val="720"/>
        </w:trPr>
        <w:tc>
          <w:tcPr>
            <w:tcW w:w="4860" w:type="dxa"/>
          </w:tcPr>
          <w:p w14:paraId="7910E941" w14:textId="3C602359" w:rsidR="0076288F" w:rsidRPr="001316DA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อัตราการเติบโตของราคาห้องพัก 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8F78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8F78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  <w:p w14:paraId="18D14A64" w14:textId="479A6075" w:rsidR="0076288F" w:rsidRPr="001316DA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316DA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  <w:r w:rsidRPr="001316DA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 xml:space="preserve">ร้อยละ </w:t>
            </w:r>
            <w:r w:rsidR="008F7802">
              <w:rPr>
                <w:rFonts w:asciiTheme="majorBidi" w:hAnsiTheme="majorBidi"/>
                <w:sz w:val="30"/>
                <w:szCs w:val="30"/>
              </w:rPr>
              <w:t>60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="008F7802">
              <w:rPr>
                <w:rFonts w:asciiTheme="majorBidi" w:hAnsiTheme="majorBidi"/>
                <w:sz w:val="30"/>
                <w:szCs w:val="30"/>
              </w:rPr>
              <w:t>88</w:t>
            </w:r>
            <w:r w:rsidRPr="001316DA">
              <w:rPr>
                <w:rFonts w:asciiTheme="majorBidi" w:hAnsiTheme="majorBidi"/>
                <w:sz w:val="30"/>
                <w:szCs w:val="30"/>
              </w:rPr>
              <w:t>, 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  <w:r w:rsidRPr="001316DA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Pr="00B075FE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/>
                <w:sz w:val="30"/>
                <w:szCs w:val="30"/>
              </w:rPr>
              <w:t>60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88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>)</w:t>
            </w:r>
          </w:p>
          <w:p w14:paraId="301FA7D6" w14:textId="68182596" w:rsidR="0076288F" w:rsidRPr="001316DA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 (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F780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8F780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316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11)</w:t>
            </w:r>
          </w:p>
        </w:tc>
        <w:tc>
          <w:tcPr>
            <w:tcW w:w="4590" w:type="dxa"/>
          </w:tcPr>
          <w:p w14:paraId="4976777C" w14:textId="77777777" w:rsidR="0076288F" w:rsidRPr="001316DA" w:rsidRDefault="0076288F" w:rsidP="005006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60D2B978" w14:textId="77777777" w:rsidR="0076288F" w:rsidRPr="001316DA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อัตราการเติบโตของรายได้ห้อง</w:t>
            </w: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กสูงขึ้น (ลดลง)</w:t>
            </w:r>
          </w:p>
          <w:p w14:paraId="0F22203D" w14:textId="77777777" w:rsidR="0076288F" w:rsidRPr="001316DA" w:rsidRDefault="0076288F" w:rsidP="0050064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สูงขึ้น (ลดลง)</w:t>
            </w:r>
          </w:p>
          <w:p w14:paraId="2B3B905D" w14:textId="77777777" w:rsidR="0076288F" w:rsidRPr="00B075FE" w:rsidRDefault="0076288F" w:rsidP="0050064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473A52C6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23864CB3" w14:textId="0F20CAB8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  <w:r w:rsidRPr="00B075FE">
        <w:rPr>
          <w:rFonts w:ascii="Angsana New" w:hAnsi="Angsana New" w:cstheme="majorBidi"/>
          <w:sz w:val="30"/>
          <w:szCs w:val="30"/>
          <w:cs/>
        </w:rPr>
        <w:t>ทั้งนี้ 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</w:t>
      </w:r>
      <w:r w:rsidRPr="00B075FE">
        <w:rPr>
          <w:rFonts w:ascii="Angsana New" w:hAnsi="Angsana New" w:cstheme="majorBidi" w:hint="cs"/>
          <w:sz w:val="30"/>
          <w:szCs w:val="30"/>
          <w:cs/>
        </w:rPr>
        <w:t>ระบบสาธารณูปโภค</w:t>
      </w:r>
      <w:r w:rsidRPr="00B075FE">
        <w:rPr>
          <w:rFonts w:ascii="Angsana New" w:hAnsi="Angsana New" w:cstheme="majorBidi"/>
          <w:sz w:val="30"/>
          <w:szCs w:val="30"/>
          <w:cs/>
        </w:rPr>
        <w:t>ของโรงแรมดุสิตธานี มัลดีฟส์</w:t>
      </w:r>
      <w:r w:rsidRPr="00B075FE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Pr="00B075FE">
        <w:rPr>
          <w:rFonts w:ascii="Angsana New" w:hAnsi="Angsana New" w:cstheme="majorBidi"/>
          <w:sz w:val="30"/>
          <w:szCs w:val="30"/>
          <w:cs/>
        </w:rPr>
        <w:t>และรวมถึงสัญญาหลักประกันธุรกิจในสัญญาเช่าของทุกโรงแรมภายใต้กองทรัสต์ ได้จดจำนองเป็นประกันเงินกู้ยืมกับสถาบันการเงินตามที่กล่าวในหมายเหตุ</w:t>
      </w:r>
      <w:r w:rsidRPr="00B075FE">
        <w:rPr>
          <w:rFonts w:ascii="Angsana New" w:hAnsi="Angsana New" w:cstheme="majorBidi" w:hint="cs"/>
          <w:sz w:val="30"/>
          <w:szCs w:val="30"/>
          <w:cs/>
        </w:rPr>
        <w:t xml:space="preserve">  </w:t>
      </w:r>
      <w:r w:rsidRPr="00B075FE">
        <w:rPr>
          <w:rFonts w:ascii="Angsana New" w:hAnsi="Angsana New" w:cstheme="majorBidi"/>
          <w:sz w:val="30"/>
          <w:szCs w:val="30"/>
          <w:cs/>
        </w:rPr>
        <w:t xml:space="preserve">ข้อ </w:t>
      </w:r>
      <w:r w:rsidR="00D940FD">
        <w:rPr>
          <w:rFonts w:ascii="Angsana New" w:hAnsi="Angsana New" w:cstheme="majorBidi"/>
          <w:sz w:val="30"/>
          <w:szCs w:val="30"/>
        </w:rPr>
        <w:t>4</w:t>
      </w:r>
      <w:r w:rsidRPr="001316DA">
        <w:rPr>
          <w:rFonts w:ascii="Angsana New" w:hAnsi="Angsana New" w:cstheme="majorBidi"/>
          <w:sz w:val="30"/>
          <w:szCs w:val="30"/>
        </w:rPr>
        <w:t xml:space="preserve"> </w:t>
      </w:r>
    </w:p>
    <w:bookmarkEnd w:id="1"/>
    <w:p w14:paraId="72392F8A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16E1AA09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6A44DA22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6E713366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131FDF45" w14:textId="6DCF63EF" w:rsidR="0076288F" w:rsidRPr="00B075FE" w:rsidRDefault="0022109D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B075FE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48C515C9" w14:textId="77777777" w:rsidR="0076288F" w:rsidRPr="001316DA" w:rsidRDefault="0076288F" w:rsidP="007628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68D9E" w14:textId="797475DB" w:rsidR="0076288F" w:rsidRPr="001316DA" w:rsidRDefault="0076288F" w:rsidP="007628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5FE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1316DA">
        <w:rPr>
          <w:rFonts w:asciiTheme="majorBidi" w:hAnsiTheme="majorBidi" w:cstheme="majorBidi"/>
          <w:sz w:val="30"/>
          <w:szCs w:val="30"/>
        </w:rPr>
        <w:t>23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316DA">
        <w:rPr>
          <w:rFonts w:asciiTheme="majorBidi" w:hAnsiTheme="majorBidi" w:cstheme="majorBidi"/>
          <w:sz w:val="30"/>
          <w:szCs w:val="30"/>
        </w:rPr>
        <w:t>2567</w:t>
      </w:r>
      <w:r w:rsidRPr="001316D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กองทรัสต์ได้เข้าทำสัญญากู้ยืมเงินจากสถาบันการเงินหลายแห่ง วงเงินการกู้รวมทั้งสิ้น </w:t>
      </w:r>
      <w:r w:rsidRPr="001316DA">
        <w:rPr>
          <w:rFonts w:asciiTheme="majorBidi" w:hAnsiTheme="majorBidi" w:cstheme="majorBidi"/>
          <w:sz w:val="30"/>
          <w:szCs w:val="30"/>
        </w:rPr>
        <w:t>1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>,</w:t>
      </w:r>
      <w:r w:rsidRPr="001316DA">
        <w:rPr>
          <w:rFonts w:asciiTheme="majorBidi" w:hAnsiTheme="majorBidi" w:cstheme="majorBidi"/>
          <w:sz w:val="30"/>
          <w:szCs w:val="30"/>
        </w:rPr>
        <w:t>7</w:t>
      </w:r>
      <w:r w:rsidR="000D39E5">
        <w:rPr>
          <w:rFonts w:asciiTheme="majorBidi" w:hAnsiTheme="majorBidi" w:cstheme="majorBidi"/>
          <w:sz w:val="30"/>
          <w:szCs w:val="30"/>
        </w:rPr>
        <w:t>89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ล้านบาท ณ วันที่ </w:t>
      </w:r>
      <w:r w:rsidRPr="001316DA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1316DA">
        <w:rPr>
          <w:rFonts w:asciiTheme="majorBidi" w:hAnsiTheme="majorBidi" w:cstheme="majorBidi"/>
          <w:sz w:val="30"/>
          <w:szCs w:val="30"/>
        </w:rPr>
        <w:t xml:space="preserve"> 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1316D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กองทรัสต์เบิกเงินกู้แล้วจำนวน </w:t>
      </w:r>
      <w:r w:rsidR="000D39E5">
        <w:rPr>
          <w:rFonts w:asciiTheme="majorBidi" w:hAnsiTheme="majorBidi" w:cstheme="majorBidi"/>
          <w:sz w:val="30"/>
          <w:szCs w:val="30"/>
        </w:rPr>
        <w:t>1,786</w:t>
      </w:r>
      <w:r w:rsidRPr="001316DA">
        <w:rPr>
          <w:rFonts w:asciiTheme="majorBidi" w:hAnsiTheme="majorBidi" w:cstheme="majorBidi"/>
          <w:sz w:val="30"/>
          <w:szCs w:val="30"/>
        </w:rPr>
        <w:t xml:space="preserve"> 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เงินกู้ยืมดังกล่าวมีหลักทรัพย์ค้ำประกัน ได้แก่ ที่ดินพร้อมสิ่งปลูกสร้าง และหลักประกันทางธุรกิจของโครงการโรงแรมดุสิตธานี </w:t>
      </w:r>
      <w:r w:rsidRPr="001316DA">
        <w:rPr>
          <w:rFonts w:asciiTheme="majorBidi" w:hAnsiTheme="majorBidi" w:cstheme="majorBidi"/>
          <w:sz w:val="30"/>
          <w:szCs w:val="30"/>
        </w:rPr>
        <w:br/>
      </w:r>
      <w:r w:rsidRPr="00B075FE">
        <w:rPr>
          <w:rFonts w:asciiTheme="majorBidi" w:hAnsiTheme="majorBidi" w:cstheme="majorBidi" w:hint="cs"/>
          <w:sz w:val="30"/>
          <w:szCs w:val="30"/>
          <w:cs/>
        </w:rPr>
        <w:t>ลากูน่า ภูเก็ต และ สิทธิที่จะได้รับค่าเช่าของโครงการโรงแรมดุสิตธานี มัลดีฟส์ และ</w:t>
      </w:r>
      <w:r w:rsidRPr="00B075FE">
        <w:rPr>
          <w:rFonts w:ascii="Angsana New" w:hAnsi="Angsana New" w:cstheme="majorBidi"/>
          <w:sz w:val="30"/>
          <w:szCs w:val="30"/>
          <w:cs/>
        </w:rPr>
        <w:t>สัญญาหลักประกันธุรกิจของโครงการโรงแรมดุสิตธานี หัวหิน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 รวมถึง</w:t>
      </w:r>
      <w:r w:rsidRPr="00B075FE">
        <w:rPr>
          <w:rFonts w:ascii="Angsana New" w:hAnsi="Angsana New" w:cstheme="majorBidi"/>
          <w:sz w:val="30"/>
          <w:szCs w:val="30"/>
          <w:cs/>
        </w:rPr>
        <w:t xml:space="preserve">บัญชีเงินฝากของธนาคารของกองทรัสต์จำนวน </w:t>
      </w:r>
      <w:r w:rsidRPr="001316DA">
        <w:rPr>
          <w:rFonts w:ascii="Angsana New" w:hAnsi="Angsana New" w:cstheme="majorBidi"/>
          <w:sz w:val="30"/>
          <w:szCs w:val="30"/>
        </w:rPr>
        <w:t xml:space="preserve">1 </w:t>
      </w:r>
      <w:r w:rsidRPr="00B075FE">
        <w:rPr>
          <w:rFonts w:ascii="Angsana New" w:hAnsi="Angsana New" w:cstheme="majorBidi" w:hint="cs"/>
          <w:sz w:val="30"/>
          <w:szCs w:val="30"/>
          <w:cs/>
        </w:rPr>
        <w:t>บัญชีจดเป็นหลักประกันทางธุรกิจ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 โดยอัตราดอกเบี้ยเป็นไปตามระบุสัญญาเงินกู้ ชำระดอกเบี้ยรายไตรมาส และมีเงื่อนไขการชำระคืนเงินต้น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Pr="001316DA">
        <w:rPr>
          <w:rFonts w:asciiTheme="majorBidi" w:hAnsiTheme="majorBidi" w:cstheme="majorBidi"/>
          <w:sz w:val="30"/>
          <w:szCs w:val="30"/>
        </w:rPr>
        <w:t>5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75FE">
        <w:rPr>
          <w:rFonts w:asciiTheme="majorBidi" w:hAnsiTheme="majorBidi" w:cstheme="majorBidi"/>
          <w:sz w:val="30"/>
          <w:szCs w:val="30"/>
          <w:cs/>
        </w:rPr>
        <w:t>ปี นับตั้งแต่วันเบิกเงินกู้งวดแรก (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1316DA">
        <w:rPr>
          <w:rFonts w:asciiTheme="majorBidi" w:hAnsiTheme="majorBidi" w:cstheme="majorBidi"/>
          <w:sz w:val="30"/>
          <w:szCs w:val="30"/>
        </w:rPr>
        <w:t xml:space="preserve">23 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 w:rsidRPr="001316DA">
        <w:rPr>
          <w:rFonts w:asciiTheme="majorBidi" w:hAnsiTheme="majorBidi" w:cstheme="majorBidi" w:hint="cs"/>
          <w:sz w:val="30"/>
          <w:szCs w:val="30"/>
        </w:rPr>
        <w:t>7</w:t>
      </w:r>
      <w:r w:rsidRPr="001316DA">
        <w:rPr>
          <w:rFonts w:asciiTheme="majorBidi" w:hAnsiTheme="majorBidi" w:cstheme="majorBidi"/>
          <w:sz w:val="30"/>
          <w:szCs w:val="30"/>
        </w:rPr>
        <w:t>)</w:t>
      </w:r>
    </w:p>
    <w:p w14:paraId="06324B13" w14:textId="77777777" w:rsidR="0022109D" w:rsidRDefault="0022109D" w:rsidP="007628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265266" w14:textId="5921F148" w:rsidR="0076288F" w:rsidRPr="001316DA" w:rsidRDefault="0076288F" w:rsidP="007628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5FE">
        <w:rPr>
          <w:rFonts w:asciiTheme="majorBidi" w:hAnsiTheme="majorBidi" w:cstheme="majorBidi"/>
          <w:sz w:val="30"/>
          <w:szCs w:val="30"/>
          <w:cs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B075FE">
        <w:rPr>
          <w:rFonts w:asciiTheme="majorBidi" w:hAnsiTheme="majorBidi" w:cstheme="majorBidi"/>
          <w:sz w:val="30"/>
          <w:szCs w:val="30"/>
          <w:cs/>
        </w:rPr>
        <w:t>และการดำรงสัดส่วนเงินกู้ยืมต่อสินทรัพย์รวม</w:t>
      </w:r>
    </w:p>
    <w:p w14:paraId="5D0DD84F" w14:textId="77777777" w:rsidR="00B02A80" w:rsidRDefault="00B02A80" w:rsidP="0076288F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233DBD0" w14:textId="1B6DC43B" w:rsidR="0076288F" w:rsidRPr="001316DA" w:rsidRDefault="0076288F" w:rsidP="0076288F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5FE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6A847C59" w14:textId="77777777" w:rsidR="0076288F" w:rsidRPr="00B075FE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800"/>
        <w:gridCol w:w="1440"/>
      </w:tblGrid>
      <w:tr w:rsidR="0076288F" w:rsidRPr="001316DA" w14:paraId="06F8DA58" w14:textId="77777777" w:rsidTr="00500649">
        <w:tc>
          <w:tcPr>
            <w:tcW w:w="5940" w:type="dxa"/>
          </w:tcPr>
          <w:p w14:paraId="77A34E9A" w14:textId="77777777" w:rsidR="0076288F" w:rsidRPr="001316DA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0B55D7" w14:textId="77777777" w:rsidR="0076288F" w:rsidRPr="00B075FE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0E90887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B075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288F" w:rsidRPr="001316DA" w14:paraId="6C2E5A50" w14:textId="77777777" w:rsidTr="00500649">
        <w:tc>
          <w:tcPr>
            <w:tcW w:w="5940" w:type="dxa"/>
          </w:tcPr>
          <w:p w14:paraId="13DD1766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23D7503A" w14:textId="77777777" w:rsidR="0076288F" w:rsidRPr="0097669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2D8AB1" w14:textId="77777777" w:rsidR="0076288F" w:rsidRPr="00880553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553">
              <w:rPr>
                <w:rFonts w:asciiTheme="majorBidi" w:hAnsiTheme="majorBidi" w:cstheme="majorBidi"/>
                <w:sz w:val="30"/>
                <w:szCs w:val="30"/>
              </w:rPr>
              <w:t>1,781,601</w:t>
            </w:r>
          </w:p>
        </w:tc>
      </w:tr>
      <w:tr w:rsidR="0076288F" w:rsidRPr="001316DA" w14:paraId="460CFD98" w14:textId="77777777" w:rsidTr="00500649">
        <w:tc>
          <w:tcPr>
            <w:tcW w:w="5940" w:type="dxa"/>
          </w:tcPr>
          <w:p w14:paraId="633242C5" w14:textId="77777777" w:rsidR="0076288F" w:rsidRPr="00B075FE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1A3865D9" w14:textId="77777777" w:rsidR="0076288F" w:rsidRPr="0097669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A7F274" w14:textId="4F4239F0" w:rsidR="0076288F" w:rsidRPr="001B48CA" w:rsidRDefault="00F35647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76288F" w:rsidRPr="001316DA" w14:paraId="39D3B4CA" w14:textId="77777777" w:rsidTr="00500649">
        <w:tc>
          <w:tcPr>
            <w:tcW w:w="5940" w:type="dxa"/>
          </w:tcPr>
          <w:p w14:paraId="6299ECB7" w14:textId="77777777" w:rsidR="0076288F" w:rsidRPr="00B075FE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07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075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461B222A" w14:textId="77777777" w:rsidR="0076288F" w:rsidRPr="00D22322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FA7E80" w14:textId="64D27983" w:rsidR="0076288F" w:rsidRPr="001316DA" w:rsidRDefault="00F35647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1,781,840</w:t>
            </w:r>
          </w:p>
        </w:tc>
      </w:tr>
    </w:tbl>
    <w:p w14:paraId="09CB7D62" w14:textId="77777777" w:rsidR="0076288F" w:rsidRPr="001316DA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E95BD77" w14:textId="6799B5E1" w:rsidR="0076288F" w:rsidRPr="001316DA" w:rsidRDefault="0022109D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B075FE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31926628" w14:textId="77777777" w:rsidR="0076288F" w:rsidRPr="001316DA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865E3E5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B075FE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57E4C073" w14:textId="77777777" w:rsidR="0076288F" w:rsidRPr="001316DA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9867915" w14:textId="77777777" w:rsidR="003B65C8" w:rsidRDefault="0076288F" w:rsidP="0076288F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-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B075FE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1316DA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316DA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1316DA">
        <w:rPr>
          <w:rFonts w:asciiTheme="majorBidi" w:hAnsiTheme="majorBidi"/>
          <w:sz w:val="30"/>
          <w:szCs w:val="30"/>
        </w:rPr>
        <w:t xml:space="preserve">2561 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316DA">
        <w:rPr>
          <w:rFonts w:asciiTheme="majorBidi" w:hAnsiTheme="majorBidi"/>
          <w:sz w:val="30"/>
          <w:szCs w:val="30"/>
        </w:rPr>
        <w:t xml:space="preserve">2562 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จะได้รับค่าตอบแทนในอัตราไม่เกินร้อยละ </w:t>
      </w:r>
      <w:r w:rsidRPr="001316DA">
        <w:rPr>
          <w:rFonts w:asciiTheme="majorBidi" w:hAnsiTheme="majorBidi"/>
          <w:sz w:val="30"/>
          <w:szCs w:val="30"/>
        </w:rPr>
        <w:t xml:space="preserve">0.15 </w:t>
      </w:r>
      <w:r w:rsidRPr="00B075FE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1316DA">
        <w:rPr>
          <w:rFonts w:asciiTheme="majorBidi" w:hAnsiTheme="majorBidi"/>
          <w:sz w:val="30"/>
          <w:szCs w:val="30"/>
        </w:rPr>
        <w:t xml:space="preserve">2 </w:t>
      </w:r>
      <w:r w:rsidRPr="00B075F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B075FE">
        <w:rPr>
          <w:rFonts w:asciiTheme="majorBidi" w:hAnsiTheme="majorBidi"/>
          <w:sz w:val="30"/>
          <w:szCs w:val="30"/>
          <w:cs/>
        </w:rPr>
        <w:t>ต่อปี</w:t>
      </w:r>
    </w:p>
    <w:p w14:paraId="48909485" w14:textId="77777777" w:rsidR="00B075FE" w:rsidRDefault="00B075FE" w:rsidP="0076288F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</w:rPr>
      </w:pPr>
    </w:p>
    <w:p w14:paraId="5C2DCA2C" w14:textId="77777777" w:rsidR="00B075FE" w:rsidRPr="00B075FE" w:rsidRDefault="00B075FE" w:rsidP="0076288F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cs/>
        </w:rPr>
        <w:sectPr w:rsidR="00B075FE" w:rsidRPr="00B075FE" w:rsidSect="00687659">
          <w:headerReference w:type="default" r:id="rId11"/>
          <w:footerReference w:type="default" r:id="rId12"/>
          <w:pgSz w:w="11909" w:h="16834" w:code="9"/>
          <w:pgMar w:top="720" w:right="1152" w:bottom="720" w:left="1152" w:header="720" w:footer="720" w:gutter="0"/>
          <w:pgNumType w:start="8"/>
          <w:cols w:space="720"/>
        </w:sectPr>
      </w:pPr>
    </w:p>
    <w:p w14:paraId="139B9CC4" w14:textId="77777777" w:rsidR="0076288F" w:rsidRPr="008372F5" w:rsidRDefault="0076288F" w:rsidP="0076288F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316DA">
        <w:rPr>
          <w:rFonts w:asciiTheme="majorBidi" w:hAnsiTheme="majorBidi"/>
          <w:sz w:val="30"/>
          <w:szCs w:val="30"/>
        </w:rPr>
        <w:lastRenderedPageBreak/>
        <w:t>-</w:t>
      </w:r>
      <w:r w:rsidRPr="001316DA">
        <w:rPr>
          <w:rFonts w:asciiTheme="majorBidi" w:hAnsiTheme="majorBidi"/>
          <w:sz w:val="30"/>
          <w:szCs w:val="30"/>
        </w:rPr>
        <w:tab/>
      </w:r>
      <w:r w:rsidRPr="00B075FE">
        <w:rPr>
          <w:rFonts w:asciiTheme="majorBidi" w:hAnsiTheme="majorBidi"/>
          <w:sz w:val="30"/>
          <w:szCs w:val="30"/>
          <w:cs/>
        </w:rPr>
        <w:t xml:space="preserve">ค่าธรรมเนียมในการได้มา / จำหน่ายไปซึ่งทรัพย์สินของกองทรัสต์ ในอัตราไม่เกินร้อยละ </w:t>
      </w:r>
      <w:r w:rsidRPr="001316DA">
        <w:rPr>
          <w:rFonts w:asciiTheme="majorBidi" w:hAnsiTheme="majorBidi" w:cstheme="majorBidi"/>
          <w:sz w:val="30"/>
          <w:szCs w:val="30"/>
        </w:rPr>
        <w:t>1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316DA">
        <w:rPr>
          <w:rFonts w:asciiTheme="majorBidi" w:hAnsiTheme="majorBidi" w:cstheme="majorBidi"/>
          <w:sz w:val="30"/>
          <w:szCs w:val="30"/>
        </w:rPr>
        <w:t>00</w:t>
      </w:r>
      <w:r w:rsidRPr="001316DA">
        <w:rPr>
          <w:rFonts w:asciiTheme="majorBidi" w:hAnsiTheme="majorBidi"/>
          <w:sz w:val="30"/>
          <w:szCs w:val="30"/>
        </w:rPr>
        <w:t xml:space="preserve"> </w:t>
      </w:r>
      <w:r w:rsidRPr="00B075FE">
        <w:rPr>
          <w:rFonts w:asciiTheme="majorBidi" w:hAnsiTheme="majorBidi" w:cstheme="majorBidi"/>
          <w:sz w:val="30"/>
          <w:szCs w:val="30"/>
          <w:cs/>
        </w:rPr>
        <w:t>ของมูลค่าทรัพย์สินที่ได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B075FE">
        <w:rPr>
          <w:rFonts w:asciiTheme="majorBidi" w:hAnsiTheme="majorBidi" w:cstheme="majorBidi"/>
          <w:sz w:val="30"/>
          <w:szCs w:val="30"/>
          <w:cs/>
        </w:rPr>
        <w:t>มาหรือจำหน่ายไปของกองทรัสต์</w:t>
      </w:r>
    </w:p>
    <w:p w14:paraId="53D9D827" w14:textId="77777777" w:rsidR="0076288F" w:rsidRPr="001316DA" w:rsidRDefault="0076288F" w:rsidP="0076288F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-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B075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75FE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B075FE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316DA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316DA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B075FE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B075FE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1316DA">
        <w:rPr>
          <w:rFonts w:asciiTheme="majorBidi" w:hAnsiTheme="majorBidi"/>
          <w:sz w:val="30"/>
          <w:szCs w:val="30"/>
        </w:rPr>
        <w:t xml:space="preserve">6 </w:t>
      </w:r>
      <w:r w:rsidRPr="00B075FE">
        <w:rPr>
          <w:rFonts w:asciiTheme="majorBidi" w:hAnsiTheme="majorBidi"/>
          <w:sz w:val="30"/>
          <w:szCs w:val="30"/>
          <w:cs/>
        </w:rPr>
        <w:t>ล้านบาทต่อปี</w:t>
      </w:r>
    </w:p>
    <w:p w14:paraId="67463EE9" w14:textId="77777777" w:rsidR="0076288F" w:rsidRPr="001316DA" w:rsidRDefault="0076288F" w:rsidP="0076288F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t>-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B075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75FE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B075FE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0CE85C52" w14:textId="77777777" w:rsidR="0076288F" w:rsidRPr="001316DA" w:rsidRDefault="0076288F" w:rsidP="0076288F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A69F0" w14:textId="45EBBB02" w:rsidR="0076288F" w:rsidRPr="001316DA" w:rsidRDefault="0022109D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B075FE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B2F0635" w14:textId="77777777" w:rsidR="0076288F" w:rsidRPr="001316DA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60E2048" w14:textId="77777777" w:rsidR="0076288F" w:rsidRPr="001316DA" w:rsidRDefault="0076288F" w:rsidP="007628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075FE">
        <w:rPr>
          <w:rFonts w:asciiTheme="majorBidi" w:hAnsi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Pr="00B075FE">
        <w:rPr>
          <w:rFonts w:asciiTheme="majorBidi" w:hAnsiTheme="majorBidi" w:hint="cs"/>
          <w:b/>
          <w:sz w:val="30"/>
          <w:szCs w:val="30"/>
          <w:cs/>
        </w:rPr>
        <w:t>กลุ่ม</w:t>
      </w:r>
      <w:r w:rsidRPr="00B075FE">
        <w:rPr>
          <w:rFonts w:asciiTheme="majorBidi" w:hAnsiTheme="majorBidi"/>
          <w:b/>
          <w:sz w:val="30"/>
          <w:szCs w:val="30"/>
          <w:cs/>
        </w:rPr>
        <w:t>กองทรัสต์มีรายการระหว่างกันที่มีนัยสำคัญในระหว่างงวดมีดังต่อไปนี้</w:t>
      </w:r>
    </w:p>
    <w:p w14:paraId="76F93BE6" w14:textId="77777777" w:rsidR="0076288F" w:rsidRPr="001316DA" w:rsidRDefault="0076288F" w:rsidP="0076288F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76288F" w:rsidRPr="001316DA" w14:paraId="044262F7" w14:textId="77777777" w:rsidTr="00500649">
        <w:trPr>
          <w:trHeight w:val="20"/>
          <w:tblHeader/>
        </w:trPr>
        <w:tc>
          <w:tcPr>
            <w:tcW w:w="3060" w:type="dxa"/>
          </w:tcPr>
          <w:p w14:paraId="527BED46" w14:textId="77777777" w:rsidR="0076288F" w:rsidRPr="001316DA" w:rsidRDefault="0076288F" w:rsidP="0050064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774A870B" w14:textId="77777777" w:rsidR="0076288F" w:rsidRPr="001316DA" w:rsidRDefault="0076288F" w:rsidP="005006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012BB16D" w14:textId="77777777" w:rsidR="0076288F" w:rsidRPr="000B1152" w:rsidRDefault="0076288F" w:rsidP="00500649">
            <w:pPr>
              <w:tabs>
                <w:tab w:val="clear" w:pos="227"/>
                <w:tab w:val="left" w:pos="252"/>
              </w:tabs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6288F" w:rsidRPr="001316DA" w14:paraId="6B631B48" w14:textId="77777777" w:rsidTr="00500649">
        <w:trPr>
          <w:trHeight w:val="20"/>
        </w:trPr>
        <w:tc>
          <w:tcPr>
            <w:tcW w:w="3060" w:type="dxa"/>
          </w:tcPr>
          <w:p w14:paraId="01DB5256" w14:textId="77777777" w:rsidR="0076288F" w:rsidRPr="001316DA" w:rsidRDefault="0076288F" w:rsidP="00500649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</w:tcPr>
          <w:p w14:paraId="55F2597B" w14:textId="77777777" w:rsidR="0076288F" w:rsidRPr="001316DA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D5FB301" w14:textId="77777777" w:rsidR="0076288F" w:rsidRPr="000B1152" w:rsidRDefault="0076288F" w:rsidP="00500649">
            <w:pPr>
              <w:tabs>
                <w:tab w:val="clear" w:pos="227"/>
                <w:tab w:val="left" w:pos="70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เป็นผู้ถือหุ้นรายใหญ่ ถือหุ้นใ</w:t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B075FE">
              <w:rPr>
                <w:rFonts w:asciiTheme="majorBidi" w:hAnsiTheme="majorBidi"/>
                <w:sz w:val="30"/>
                <w:szCs w:val="30"/>
                <w:cs/>
              </w:rPr>
              <w:t xml:space="preserve">กองทรัสต์ร้อยละ </w:t>
            </w:r>
            <w:r w:rsidRPr="001316DA">
              <w:rPr>
                <w:rFonts w:asciiTheme="majorBidi" w:hAnsiTheme="majorBidi"/>
                <w:sz w:val="30"/>
                <w:szCs w:val="30"/>
              </w:rPr>
              <w:br/>
              <w:t xml:space="preserve">30.20 </w:t>
            </w: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และมีผู้แทนเป็นผ</w:t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>ู้</w:t>
            </w: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บริหารขอ</w:t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กองทรัสต์</w:t>
            </w:r>
          </w:p>
        </w:tc>
      </w:tr>
      <w:tr w:rsidR="0076288F" w:rsidRPr="001316DA" w14:paraId="518166D3" w14:textId="77777777" w:rsidTr="00500649">
        <w:trPr>
          <w:trHeight w:val="20"/>
        </w:trPr>
        <w:tc>
          <w:tcPr>
            <w:tcW w:w="3060" w:type="dxa"/>
          </w:tcPr>
          <w:p w14:paraId="541A84E7" w14:textId="77777777" w:rsidR="0076288F" w:rsidRPr="001316DA" w:rsidRDefault="0076288F" w:rsidP="005006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1316DA">
              <w:rPr>
                <w:rFonts w:ascii="Angsana New" w:hAnsi="Angsana New"/>
                <w:sz w:val="30"/>
                <w:szCs w:val="30"/>
              </w:rPr>
              <w:br/>
            </w:r>
            <w:r w:rsidRPr="00B075FE">
              <w:rPr>
                <w:rFonts w:ascii="Angsana New" w:hAnsi="Angsana New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350" w:type="dxa"/>
          </w:tcPr>
          <w:p w14:paraId="1869738D" w14:textId="77777777" w:rsidR="0076288F" w:rsidRPr="000B1152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082B5B3" w14:textId="77777777" w:rsidR="0076288F" w:rsidRPr="00B075FE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76288F" w:rsidRPr="001316DA" w14:paraId="427B8C37" w14:textId="77777777" w:rsidTr="00500649">
        <w:trPr>
          <w:trHeight w:val="20"/>
        </w:trPr>
        <w:tc>
          <w:tcPr>
            <w:tcW w:w="3060" w:type="dxa"/>
          </w:tcPr>
          <w:p w14:paraId="6C527B79" w14:textId="77777777" w:rsidR="0076288F" w:rsidRPr="001316DA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3357D475" w14:textId="77777777" w:rsidR="0076288F" w:rsidRPr="001316DA" w:rsidRDefault="0076288F" w:rsidP="005006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 xml:space="preserve">   กรุงไทย</w:t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จำกัด (มหาชน</w:t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B7E5DF3" w14:textId="77777777" w:rsidR="0076288F" w:rsidRPr="000B1152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9E71E20" w14:textId="77777777" w:rsidR="0076288F" w:rsidRPr="00B075FE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>เป็นทรัสตีของกองทรัสต์</w:t>
            </w:r>
          </w:p>
        </w:tc>
      </w:tr>
      <w:tr w:rsidR="0076288F" w:rsidRPr="001316DA" w14:paraId="30F675B1" w14:textId="77777777" w:rsidTr="00500649">
        <w:trPr>
          <w:trHeight w:val="20"/>
        </w:trPr>
        <w:tc>
          <w:tcPr>
            <w:tcW w:w="3060" w:type="dxa"/>
          </w:tcPr>
          <w:p w14:paraId="18BEE49D" w14:textId="77777777" w:rsidR="0076288F" w:rsidRPr="001316DA" w:rsidRDefault="0076288F" w:rsidP="0050064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</w:tcPr>
          <w:p w14:paraId="6E550B36" w14:textId="77777777" w:rsidR="0076288F" w:rsidRPr="000B1152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F9C0EF4" w14:textId="77777777" w:rsidR="0076288F" w:rsidRPr="00B075FE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76288F" w:rsidRPr="001316DA" w14:paraId="61AE6AED" w14:textId="77777777" w:rsidTr="00500649">
        <w:trPr>
          <w:trHeight w:val="20"/>
        </w:trPr>
        <w:tc>
          <w:tcPr>
            <w:tcW w:w="3060" w:type="dxa"/>
          </w:tcPr>
          <w:p w14:paraId="7A0DD2FA" w14:textId="77777777" w:rsidR="0076288F" w:rsidRPr="000B1152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</w:tcPr>
          <w:p w14:paraId="7F63AC30" w14:textId="77777777" w:rsidR="0076288F" w:rsidRPr="000B1152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DD1B8E1" w14:textId="77777777" w:rsidR="0076288F" w:rsidRPr="00B075FE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เป็นผู้เช่าโรงแรมดุสิตธานีลากูน่า ภูเก็ต</w:t>
            </w:r>
            <w:r w:rsidRPr="001316DA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>โรงแรม</w:t>
            </w:r>
            <w:r w:rsidRPr="001316DA">
              <w:rPr>
                <w:rFonts w:asciiTheme="majorBidi" w:hAnsiTheme="majorBidi"/>
                <w:sz w:val="30"/>
                <w:szCs w:val="30"/>
              </w:rPr>
              <w:br/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>ดุสิตธานีหัวหิน</w:t>
            </w:r>
            <w:r w:rsidRPr="00B075F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>และโครงการส่วนขยายของ</w:t>
            </w:r>
            <w:r w:rsidRPr="001316DA">
              <w:rPr>
                <w:rFonts w:asciiTheme="majorBidi" w:hAnsiTheme="majorBidi"/>
                <w:sz w:val="30"/>
                <w:szCs w:val="30"/>
              </w:rPr>
              <w:br/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>โรงแรมดุสิตธานีหัวหิน</w:t>
            </w:r>
          </w:p>
        </w:tc>
      </w:tr>
      <w:tr w:rsidR="0076288F" w:rsidRPr="001316DA" w14:paraId="60496AAE" w14:textId="77777777" w:rsidTr="00500649">
        <w:trPr>
          <w:trHeight w:val="20"/>
        </w:trPr>
        <w:tc>
          <w:tcPr>
            <w:tcW w:w="3060" w:type="dxa"/>
          </w:tcPr>
          <w:p w14:paraId="7B48E21B" w14:textId="77777777" w:rsidR="0076288F" w:rsidRPr="001316DA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 มัลดีฟส์ </w:t>
            </w:r>
          </w:p>
          <w:p w14:paraId="3617281C" w14:textId="77777777" w:rsidR="0076288F" w:rsidRPr="000B1152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 xml:space="preserve">   แมนเนจเม้นท์ จำกัด</w:t>
            </w:r>
          </w:p>
        </w:tc>
        <w:tc>
          <w:tcPr>
            <w:tcW w:w="1350" w:type="dxa"/>
          </w:tcPr>
          <w:p w14:paraId="316A8F37" w14:textId="77777777" w:rsidR="0076288F" w:rsidRPr="001316DA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</w:t>
            </w:r>
          </w:p>
          <w:p w14:paraId="60051109" w14:textId="77777777" w:rsidR="0076288F" w:rsidRPr="000B1152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มัลดีฟส์</w:t>
            </w:r>
          </w:p>
        </w:tc>
        <w:tc>
          <w:tcPr>
            <w:tcW w:w="4590" w:type="dxa"/>
          </w:tcPr>
          <w:p w14:paraId="3D6B813A" w14:textId="77777777" w:rsidR="0076288F" w:rsidRPr="00D72A1C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 มัลดีฟส์</w:t>
            </w:r>
          </w:p>
        </w:tc>
      </w:tr>
      <w:tr w:rsidR="0076288F" w:rsidRPr="001316DA" w14:paraId="03F5C352" w14:textId="77777777" w:rsidTr="00500649">
        <w:trPr>
          <w:trHeight w:val="20"/>
        </w:trPr>
        <w:tc>
          <w:tcPr>
            <w:tcW w:w="3060" w:type="dxa"/>
          </w:tcPr>
          <w:p w14:paraId="7B8E8287" w14:textId="77777777" w:rsidR="0076288F" w:rsidRPr="005D074E" w:rsidRDefault="0076288F" w:rsidP="00500649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บริษัท ดุสิต ไทยพร็อพเพอร์ตี้ส์</w:t>
            </w:r>
            <w:r w:rsidRPr="001316DA">
              <w:rPr>
                <w:rFonts w:asciiTheme="majorBidi" w:hAnsiTheme="majorBidi"/>
                <w:sz w:val="30"/>
                <w:szCs w:val="30"/>
              </w:rPr>
              <w:br/>
            </w:r>
            <w:r w:rsidRPr="00B075FE">
              <w:rPr>
                <w:rFonts w:asciiTheme="majorBidi" w:hAnsiTheme="majorBidi"/>
                <w:sz w:val="30"/>
                <w:szCs w:val="3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14:paraId="253275C6" w14:textId="77777777" w:rsidR="0076288F" w:rsidRPr="005D074E" w:rsidRDefault="0076288F" w:rsidP="00500649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1BDCE2CE" w14:textId="77777777" w:rsidR="0076288F" w:rsidRPr="00B075FE" w:rsidRDefault="0076288F" w:rsidP="00500649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เป็นผู้ให้เช่าโครงการโรงแรมดุสิตธานีหัวหินและ</w:t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>โครงการส่วนขยายของโรงแรมดุสิตธานีหัวหิน</w:t>
            </w:r>
          </w:p>
        </w:tc>
      </w:tr>
    </w:tbl>
    <w:p w14:paraId="3AC9791E" w14:textId="77777777" w:rsidR="00E04602" w:rsidRDefault="00E04602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  <w:sectPr w:rsidR="00E04602" w:rsidSect="006B0EA2">
          <w:pgSz w:w="11909" w:h="16834" w:code="9"/>
          <w:pgMar w:top="720" w:right="1152" w:bottom="720" w:left="1152" w:header="720" w:footer="720" w:gutter="0"/>
          <w:cols w:space="720"/>
        </w:sect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620"/>
      </w:tblGrid>
      <w:tr w:rsidR="0076288F" w:rsidRPr="00CE726B" w14:paraId="591C724A" w14:textId="77777777" w:rsidTr="00500649">
        <w:trPr>
          <w:cantSplit/>
          <w:tblHeader/>
        </w:trPr>
        <w:tc>
          <w:tcPr>
            <w:tcW w:w="5490" w:type="dxa"/>
          </w:tcPr>
          <w:p w14:paraId="3010E41F" w14:textId="77777777" w:rsidR="0076288F" w:rsidRPr="00210C7E" w:rsidRDefault="0076288F" w:rsidP="0050064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7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00" w:type="dxa"/>
            <w:gridSpan w:val="3"/>
          </w:tcPr>
          <w:p w14:paraId="130C476A" w14:textId="77777777" w:rsidR="0076288F" w:rsidRPr="00210C7E" w:rsidRDefault="0076288F" w:rsidP="00500649">
            <w:pPr>
              <w:pStyle w:val="Heading9"/>
              <w:jc w:val="center"/>
              <w:rPr>
                <w:rFonts w:asciiTheme="majorBidi" w:hAnsiTheme="majorBidi" w:cstheme="majorBidi"/>
              </w:rPr>
            </w:pPr>
          </w:p>
        </w:tc>
      </w:tr>
      <w:tr w:rsidR="0076288F" w:rsidRPr="00CE726B" w14:paraId="6F692DD6" w14:textId="77777777" w:rsidTr="00500649">
        <w:trPr>
          <w:cantSplit/>
          <w:tblHeader/>
        </w:trPr>
        <w:tc>
          <w:tcPr>
            <w:tcW w:w="5490" w:type="dxa"/>
          </w:tcPr>
          <w:p w14:paraId="33597758" w14:textId="77777777" w:rsidR="0076288F" w:rsidRPr="00B075FE" w:rsidRDefault="0076288F" w:rsidP="0050064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Pr="00B075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07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316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075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</w:tcPr>
          <w:p w14:paraId="0A444B7B" w14:textId="77777777" w:rsidR="0076288F" w:rsidRPr="001316DA" w:rsidRDefault="0076288F" w:rsidP="00500649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</w:rPr>
              <w:t>8</w:t>
            </w:r>
          </w:p>
        </w:tc>
        <w:tc>
          <w:tcPr>
            <w:tcW w:w="270" w:type="dxa"/>
          </w:tcPr>
          <w:p w14:paraId="79105F5C" w14:textId="77777777" w:rsidR="0076288F" w:rsidRPr="00B075FE" w:rsidRDefault="0076288F" w:rsidP="00500649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20" w:type="dxa"/>
          </w:tcPr>
          <w:p w14:paraId="042736AD" w14:textId="77777777" w:rsidR="0076288F" w:rsidRPr="00B075FE" w:rsidRDefault="0076288F" w:rsidP="00500649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</w:tr>
      <w:tr w:rsidR="0076288F" w:rsidRPr="001316DA" w14:paraId="28C61E5B" w14:textId="77777777" w:rsidTr="00500649">
        <w:trPr>
          <w:cantSplit/>
          <w:tblHeader/>
        </w:trPr>
        <w:tc>
          <w:tcPr>
            <w:tcW w:w="5490" w:type="dxa"/>
          </w:tcPr>
          <w:p w14:paraId="31106447" w14:textId="77777777" w:rsidR="0076288F" w:rsidRPr="00CE726B" w:rsidRDefault="0076288F" w:rsidP="0050064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CE3C33F" w14:textId="77777777" w:rsidR="0076288F" w:rsidRPr="00B075FE" w:rsidRDefault="0076288F" w:rsidP="00500649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075FE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76288F" w:rsidRPr="00CE726B" w14:paraId="0A00036A" w14:textId="77777777" w:rsidTr="00500649">
        <w:trPr>
          <w:cantSplit/>
        </w:trPr>
        <w:tc>
          <w:tcPr>
            <w:tcW w:w="5490" w:type="dxa"/>
          </w:tcPr>
          <w:p w14:paraId="53875410" w14:textId="77777777" w:rsidR="0076288F" w:rsidRPr="00CE726B" w:rsidRDefault="0076288F" w:rsidP="0050064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75FE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710" w:type="dxa"/>
          </w:tcPr>
          <w:p w14:paraId="09B0BCD6" w14:textId="77777777" w:rsidR="0076288F" w:rsidRPr="00CE726B" w:rsidRDefault="0076288F" w:rsidP="00500649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91B1B" w14:textId="77777777" w:rsidR="0076288F" w:rsidRPr="00CE726B" w:rsidRDefault="0076288F" w:rsidP="0050064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A1D1F1" w14:textId="77777777" w:rsidR="0076288F" w:rsidRPr="00CE726B" w:rsidRDefault="0076288F" w:rsidP="00500649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46F4E038" w14:textId="77777777" w:rsidTr="00500649">
        <w:trPr>
          <w:cantSplit/>
        </w:trPr>
        <w:tc>
          <w:tcPr>
            <w:tcW w:w="5490" w:type="dxa"/>
          </w:tcPr>
          <w:p w14:paraId="3D8FAC89" w14:textId="77777777" w:rsidR="0076288F" w:rsidRPr="00CE726B" w:rsidRDefault="0076288F" w:rsidP="0050064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ค่าธรรมเนียมการจัดการ</w:t>
            </w:r>
          </w:p>
        </w:tc>
        <w:tc>
          <w:tcPr>
            <w:tcW w:w="1710" w:type="dxa"/>
          </w:tcPr>
          <w:p w14:paraId="4BDAD1FF" w14:textId="07462ED4" w:rsidR="0076288F" w:rsidRPr="00E81486" w:rsidRDefault="00F35647" w:rsidP="00500649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3,689</w:t>
            </w:r>
          </w:p>
        </w:tc>
        <w:tc>
          <w:tcPr>
            <w:tcW w:w="270" w:type="dxa"/>
          </w:tcPr>
          <w:p w14:paraId="24B6EF64" w14:textId="77777777" w:rsidR="0076288F" w:rsidRPr="00CE726B" w:rsidRDefault="0076288F" w:rsidP="0050064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0A9B4F" w14:textId="77777777" w:rsidR="0076288F" w:rsidRPr="00CE726B" w:rsidRDefault="0076288F" w:rsidP="00500649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148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3,667</w:t>
            </w:r>
          </w:p>
        </w:tc>
      </w:tr>
      <w:tr w:rsidR="0076288F" w:rsidRPr="001316DA" w14:paraId="7CA8A0DE" w14:textId="77777777" w:rsidTr="00500649">
        <w:trPr>
          <w:cantSplit/>
        </w:trPr>
        <w:tc>
          <w:tcPr>
            <w:tcW w:w="5490" w:type="dxa"/>
          </w:tcPr>
          <w:p w14:paraId="3B4A98DD" w14:textId="77777777" w:rsidR="0076288F" w:rsidRPr="00B075FE" w:rsidRDefault="0076288F" w:rsidP="0050064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75FE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B075F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37D72BEE" w14:textId="77777777" w:rsidR="0076288F" w:rsidRPr="001316DA" w:rsidRDefault="0076288F" w:rsidP="00500649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D148A" w14:textId="77777777" w:rsidR="0076288F" w:rsidRPr="00CE726B" w:rsidRDefault="0076288F" w:rsidP="0050064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4C9CC1E" w14:textId="77777777" w:rsidR="0076288F" w:rsidRPr="00B075FE" w:rsidRDefault="0076288F" w:rsidP="00500649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88F" w:rsidRPr="001316DA" w14:paraId="555B7DF7" w14:textId="77777777" w:rsidTr="00500649">
        <w:trPr>
          <w:cantSplit/>
        </w:trPr>
        <w:tc>
          <w:tcPr>
            <w:tcW w:w="5490" w:type="dxa"/>
          </w:tcPr>
          <w:p w14:paraId="6C305C28" w14:textId="77777777" w:rsidR="0076288F" w:rsidRPr="00B075FE" w:rsidRDefault="0076288F" w:rsidP="00500649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710" w:type="dxa"/>
          </w:tcPr>
          <w:p w14:paraId="164C5FF2" w14:textId="3A9829EB" w:rsidR="0076288F" w:rsidRPr="001316DA" w:rsidRDefault="00F35647" w:rsidP="00500649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2,357</w:t>
            </w:r>
          </w:p>
        </w:tc>
        <w:tc>
          <w:tcPr>
            <w:tcW w:w="270" w:type="dxa"/>
          </w:tcPr>
          <w:p w14:paraId="0B0992AC" w14:textId="77777777" w:rsidR="0076288F" w:rsidRPr="00B075FE" w:rsidRDefault="0076288F" w:rsidP="0050064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94C761A" w14:textId="77777777" w:rsidR="0076288F" w:rsidRPr="00B075FE" w:rsidRDefault="0076288F" w:rsidP="00500649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48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2,343</w:t>
            </w:r>
          </w:p>
        </w:tc>
      </w:tr>
      <w:tr w:rsidR="0076288F" w:rsidRPr="001316DA" w14:paraId="6452EEB1" w14:textId="77777777" w:rsidTr="00500649">
        <w:trPr>
          <w:cantSplit/>
        </w:trPr>
        <w:tc>
          <w:tcPr>
            <w:tcW w:w="5490" w:type="dxa"/>
          </w:tcPr>
          <w:p w14:paraId="31FC4140" w14:textId="77777777" w:rsidR="0076288F" w:rsidRPr="00B075FE" w:rsidRDefault="0076288F" w:rsidP="0050064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75FE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356009E5" w14:textId="77777777" w:rsidR="0076288F" w:rsidRPr="00CE726B" w:rsidRDefault="0076288F" w:rsidP="00500649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686145" w14:textId="77777777" w:rsidR="0076288F" w:rsidRPr="00CE726B" w:rsidRDefault="0076288F" w:rsidP="0050064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F686E0D" w14:textId="77777777" w:rsidR="0076288F" w:rsidRPr="00CE726B" w:rsidRDefault="0076288F" w:rsidP="00500649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6603C435" w14:textId="77777777" w:rsidTr="00852A67">
        <w:trPr>
          <w:cantSplit/>
        </w:trPr>
        <w:tc>
          <w:tcPr>
            <w:tcW w:w="5490" w:type="dxa"/>
          </w:tcPr>
          <w:p w14:paraId="5C9BF3CF" w14:textId="77777777" w:rsidR="0076288F" w:rsidRPr="00B075FE" w:rsidRDefault="0076288F" w:rsidP="0050064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710" w:type="dxa"/>
            <w:shd w:val="clear" w:color="auto" w:fill="auto"/>
          </w:tcPr>
          <w:p w14:paraId="65E54189" w14:textId="206DFFD6" w:rsidR="0076288F" w:rsidRPr="00CE726B" w:rsidRDefault="00852A67" w:rsidP="00500649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27100FD8" w14:textId="77777777" w:rsidR="0076288F" w:rsidRPr="00CE726B" w:rsidRDefault="0076288F" w:rsidP="0050064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E3C9A9A" w14:textId="77777777" w:rsidR="0076288F" w:rsidRPr="00CE726B" w:rsidRDefault="0076288F" w:rsidP="00500649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76288F" w:rsidRPr="00CE726B" w14:paraId="37E79098" w14:textId="77777777" w:rsidTr="00500649">
        <w:trPr>
          <w:cantSplit/>
        </w:trPr>
        <w:tc>
          <w:tcPr>
            <w:tcW w:w="5490" w:type="dxa"/>
          </w:tcPr>
          <w:p w14:paraId="398B2349" w14:textId="77777777" w:rsidR="0076288F" w:rsidRPr="00B075FE" w:rsidRDefault="0076288F" w:rsidP="005006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75FE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29D56EEE" w14:textId="77777777" w:rsidR="0076288F" w:rsidRPr="001316DA" w:rsidRDefault="0076288F" w:rsidP="00500649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0D57E8" w14:textId="77777777" w:rsidR="0076288F" w:rsidRPr="00CE726B" w:rsidRDefault="0076288F" w:rsidP="0050064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6F24902" w14:textId="77777777" w:rsidR="0076288F" w:rsidRPr="00B075FE" w:rsidRDefault="0076288F" w:rsidP="00500649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88F" w:rsidRPr="001316DA" w14:paraId="5E942FFF" w14:textId="77777777" w:rsidTr="00500649">
        <w:trPr>
          <w:cantSplit/>
        </w:trPr>
        <w:tc>
          <w:tcPr>
            <w:tcW w:w="5490" w:type="dxa"/>
          </w:tcPr>
          <w:p w14:paraId="49A2D9E8" w14:textId="77777777" w:rsidR="0076288F" w:rsidRPr="00B075FE" w:rsidRDefault="0076288F" w:rsidP="005006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75F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075F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10" w:type="dxa"/>
          </w:tcPr>
          <w:p w14:paraId="078E6616" w14:textId="3433C848" w:rsidR="0076288F" w:rsidRPr="001316DA" w:rsidRDefault="00F35647" w:rsidP="00500649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150,505</w:t>
            </w:r>
          </w:p>
        </w:tc>
        <w:tc>
          <w:tcPr>
            <w:tcW w:w="270" w:type="dxa"/>
          </w:tcPr>
          <w:p w14:paraId="7CEF146F" w14:textId="77777777" w:rsidR="0076288F" w:rsidRPr="00B075FE" w:rsidRDefault="0076288F" w:rsidP="0050064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AEFDA3C" w14:textId="77777777" w:rsidR="0076288F" w:rsidRPr="00B075FE" w:rsidRDefault="0076288F" w:rsidP="00500649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141,993</w:t>
            </w:r>
          </w:p>
        </w:tc>
      </w:tr>
      <w:tr w:rsidR="0076288F" w:rsidRPr="001316DA" w14:paraId="42FA104E" w14:textId="77777777" w:rsidTr="00500649">
        <w:trPr>
          <w:cantSplit/>
        </w:trPr>
        <w:tc>
          <w:tcPr>
            <w:tcW w:w="5490" w:type="dxa"/>
          </w:tcPr>
          <w:p w14:paraId="760241BE" w14:textId="77777777" w:rsidR="0076288F" w:rsidRPr="00B075FE" w:rsidRDefault="0076288F" w:rsidP="0050064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75FE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4FA11CBE" w14:textId="77777777" w:rsidR="0076288F" w:rsidRPr="001316DA" w:rsidRDefault="0076288F" w:rsidP="00500649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895A3" w14:textId="77777777" w:rsidR="0076288F" w:rsidRPr="00CE726B" w:rsidRDefault="0076288F" w:rsidP="0050064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9F18EA4" w14:textId="77777777" w:rsidR="0076288F" w:rsidRPr="00B075FE" w:rsidRDefault="0076288F" w:rsidP="00500649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88F" w:rsidRPr="001316DA" w14:paraId="22637E58" w14:textId="77777777" w:rsidTr="00500649">
        <w:trPr>
          <w:cantSplit/>
        </w:trPr>
        <w:tc>
          <w:tcPr>
            <w:tcW w:w="5490" w:type="dxa"/>
          </w:tcPr>
          <w:p w14:paraId="0E505B61" w14:textId="77777777" w:rsidR="0076288F" w:rsidRPr="00B075FE" w:rsidRDefault="0076288F" w:rsidP="0050064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710" w:type="dxa"/>
          </w:tcPr>
          <w:p w14:paraId="3BCE3FF3" w14:textId="41E82EFF" w:rsidR="0076288F" w:rsidRPr="001316DA" w:rsidRDefault="00F35647" w:rsidP="00500649">
            <w:pPr>
              <w:tabs>
                <w:tab w:val="left" w:pos="1390"/>
              </w:tabs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76,028</w:t>
            </w:r>
          </w:p>
        </w:tc>
        <w:tc>
          <w:tcPr>
            <w:tcW w:w="270" w:type="dxa"/>
          </w:tcPr>
          <w:p w14:paraId="72783174" w14:textId="77777777" w:rsidR="0076288F" w:rsidRPr="00B075FE" w:rsidRDefault="0076288F" w:rsidP="0050064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80E29BA" w14:textId="77777777" w:rsidR="0076288F" w:rsidRPr="00B075FE" w:rsidRDefault="0076288F" w:rsidP="00500649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80,833</w:t>
            </w:r>
          </w:p>
        </w:tc>
      </w:tr>
    </w:tbl>
    <w:p w14:paraId="5DF2AB2B" w14:textId="77777777" w:rsidR="0076288F" w:rsidRPr="001316DA" w:rsidRDefault="0076288F" w:rsidP="0076288F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629"/>
      </w:tblGrid>
      <w:tr w:rsidR="0076288F" w:rsidRPr="001316DA" w14:paraId="2A1E8E65" w14:textId="77777777" w:rsidTr="00500649">
        <w:trPr>
          <w:tblHeader/>
        </w:trPr>
        <w:tc>
          <w:tcPr>
            <w:tcW w:w="5490" w:type="dxa"/>
          </w:tcPr>
          <w:p w14:paraId="419D691D" w14:textId="77777777" w:rsidR="0076288F" w:rsidRPr="00B80197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B075F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4ED644DE" w14:textId="77777777" w:rsidR="0076288F" w:rsidRPr="00B075FE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075F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0D1CCF7E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2550DC42" w14:textId="77777777" w:rsidR="0076288F" w:rsidRPr="00B075FE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6288F" w:rsidRPr="001316DA" w14:paraId="299A2A8C" w14:textId="77777777" w:rsidTr="00500649">
        <w:trPr>
          <w:tblHeader/>
        </w:trPr>
        <w:tc>
          <w:tcPr>
            <w:tcW w:w="5490" w:type="dxa"/>
          </w:tcPr>
          <w:p w14:paraId="714977EE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</w:tcPr>
          <w:p w14:paraId="2A8ACAFE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7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288F" w:rsidRPr="001316DA" w14:paraId="16DAA1C5" w14:textId="77777777" w:rsidTr="00500649">
        <w:trPr>
          <w:tblHeader/>
        </w:trPr>
        <w:tc>
          <w:tcPr>
            <w:tcW w:w="5490" w:type="dxa"/>
          </w:tcPr>
          <w:p w14:paraId="1A5F0026" w14:textId="77777777" w:rsidR="0076288F" w:rsidRPr="00B075FE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499569A0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04020555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C933810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6288F" w:rsidRPr="001316DA" w14:paraId="358846FB" w14:textId="77777777" w:rsidTr="00500649">
        <w:trPr>
          <w:tblHeader/>
        </w:trPr>
        <w:tc>
          <w:tcPr>
            <w:tcW w:w="5490" w:type="dxa"/>
          </w:tcPr>
          <w:p w14:paraId="5C7CC1E1" w14:textId="77777777" w:rsidR="0076288F" w:rsidRPr="00B075FE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3926C13C" w14:textId="35CC8F53" w:rsidR="0076288F" w:rsidRPr="00B14F41" w:rsidRDefault="00F35647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11,733</w:t>
            </w:r>
          </w:p>
        </w:tc>
        <w:tc>
          <w:tcPr>
            <w:tcW w:w="261" w:type="dxa"/>
          </w:tcPr>
          <w:p w14:paraId="1ECFF53D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2AFFE1DB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5,630</w:t>
            </w:r>
          </w:p>
        </w:tc>
      </w:tr>
      <w:tr w:rsidR="0076288F" w:rsidRPr="00CE726B" w14:paraId="527AF329" w14:textId="77777777" w:rsidTr="00500649">
        <w:trPr>
          <w:tblHeader/>
        </w:trPr>
        <w:tc>
          <w:tcPr>
            <w:tcW w:w="5490" w:type="dxa"/>
          </w:tcPr>
          <w:p w14:paraId="4817DC68" w14:textId="77777777" w:rsidR="0076288F" w:rsidRPr="00B075FE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566F57B9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08853B2A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A3B5D65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76288F" w:rsidRPr="00CE726B" w14:paraId="67C9DDEE" w14:textId="77777777" w:rsidTr="00500649">
        <w:trPr>
          <w:tblHeader/>
        </w:trPr>
        <w:tc>
          <w:tcPr>
            <w:tcW w:w="5490" w:type="dxa"/>
          </w:tcPr>
          <w:p w14:paraId="51CF5551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ลูกหนี้ค่าเช่าและลูกหนี้อื่น</w:t>
            </w:r>
          </w:p>
        </w:tc>
        <w:tc>
          <w:tcPr>
            <w:tcW w:w="1710" w:type="dxa"/>
          </w:tcPr>
          <w:p w14:paraId="1A08F412" w14:textId="3C8FEA5E" w:rsidR="0076288F" w:rsidRPr="00497B7D" w:rsidRDefault="00F35647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103,114</w:t>
            </w:r>
          </w:p>
        </w:tc>
        <w:tc>
          <w:tcPr>
            <w:tcW w:w="261" w:type="dxa"/>
          </w:tcPr>
          <w:p w14:paraId="648822BD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5A9A272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B69">
              <w:rPr>
                <w:rFonts w:asciiTheme="majorBidi" w:hAnsiTheme="majorBidi" w:cstheme="majorBidi"/>
                <w:sz w:val="30"/>
                <w:szCs w:val="30"/>
              </w:rPr>
              <w:t>28,719</w:t>
            </w:r>
          </w:p>
        </w:tc>
      </w:tr>
      <w:tr w:rsidR="0076288F" w:rsidRPr="001316DA" w14:paraId="7C65246E" w14:textId="77777777" w:rsidTr="00500649">
        <w:trPr>
          <w:tblHeader/>
        </w:trPr>
        <w:tc>
          <w:tcPr>
            <w:tcW w:w="5490" w:type="dxa"/>
          </w:tcPr>
          <w:p w14:paraId="4653F097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หนี้อื่น</w:t>
            </w:r>
            <w:r w:rsidRPr="00B075FE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B075FE">
              <w:rPr>
                <w:rFonts w:asciiTheme="majorBidi" w:hAnsiTheme="majorBidi"/>
                <w:sz w:val="30"/>
                <w:szCs w:val="30"/>
                <w:cs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710" w:type="dxa"/>
          </w:tcPr>
          <w:p w14:paraId="1D41B7BC" w14:textId="21A315D1" w:rsidR="0076288F" w:rsidRPr="00B075FE" w:rsidRDefault="00F35647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18,974</w:t>
            </w:r>
          </w:p>
        </w:tc>
        <w:tc>
          <w:tcPr>
            <w:tcW w:w="261" w:type="dxa"/>
          </w:tcPr>
          <w:p w14:paraId="7D3269D4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212F59C" w14:textId="77777777" w:rsidR="0076288F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88F" w:rsidRPr="00CE726B" w14:paraId="00626282" w14:textId="77777777" w:rsidTr="00500649">
        <w:trPr>
          <w:tblHeader/>
        </w:trPr>
        <w:tc>
          <w:tcPr>
            <w:tcW w:w="5490" w:type="dxa"/>
          </w:tcPr>
          <w:p w14:paraId="4F338A18" w14:textId="77777777" w:rsidR="0076288F" w:rsidRPr="00B075FE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0745978F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13D3FE73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6D54FC7" w14:textId="77777777" w:rsidR="0076288F" w:rsidRPr="00B14F41" w:rsidRDefault="0076288F" w:rsidP="0050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F35647" w:rsidRPr="00CE726B" w14:paraId="30302D48" w14:textId="77777777" w:rsidTr="00500649">
        <w:trPr>
          <w:tblHeader/>
        </w:trPr>
        <w:tc>
          <w:tcPr>
            <w:tcW w:w="5490" w:type="dxa"/>
          </w:tcPr>
          <w:p w14:paraId="5969C734" w14:textId="77777777" w:rsidR="00F35647" w:rsidRPr="00B075FE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 xml:space="preserve">   ลูกหนี้ค่าเช่าและลูกหนี้อื่น</w:t>
            </w:r>
          </w:p>
        </w:tc>
        <w:tc>
          <w:tcPr>
            <w:tcW w:w="1710" w:type="dxa"/>
          </w:tcPr>
          <w:p w14:paraId="4A0BF5A6" w14:textId="0EBECA09" w:rsidR="00F35647" w:rsidRPr="00B14F41" w:rsidRDefault="007B0316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18,705</w:t>
            </w:r>
          </w:p>
        </w:tc>
        <w:tc>
          <w:tcPr>
            <w:tcW w:w="261" w:type="dxa"/>
          </w:tcPr>
          <w:p w14:paraId="47DBCEC6" w14:textId="77777777" w:rsidR="00F35647" w:rsidRPr="00B14F41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6986A3B" w14:textId="77777777" w:rsidR="00F35647" w:rsidRPr="00B14F41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5647" w:rsidRPr="00CE726B" w14:paraId="5344AE7D" w14:textId="77777777" w:rsidTr="00500649">
        <w:trPr>
          <w:tblHeader/>
        </w:trPr>
        <w:tc>
          <w:tcPr>
            <w:tcW w:w="5490" w:type="dxa"/>
          </w:tcPr>
          <w:p w14:paraId="7F15BD98" w14:textId="77777777" w:rsidR="00F35647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710" w:type="dxa"/>
          </w:tcPr>
          <w:p w14:paraId="00175C32" w14:textId="77777777" w:rsidR="00F35647" w:rsidRPr="00B14F41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1B3893E7" w14:textId="77777777" w:rsidR="00F35647" w:rsidRPr="00B14F41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48EBF10" w14:textId="77777777" w:rsidR="00F35647" w:rsidRPr="00B14F41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F35647" w:rsidRPr="001316DA" w14:paraId="49825BFD" w14:textId="77777777" w:rsidTr="00500649">
        <w:trPr>
          <w:tblHeader/>
        </w:trPr>
        <w:tc>
          <w:tcPr>
            <w:tcW w:w="5490" w:type="dxa"/>
          </w:tcPr>
          <w:p w14:paraId="1D4049F7" w14:textId="77777777" w:rsidR="00F35647" w:rsidRPr="00B075FE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46624067" w14:textId="244E7452" w:rsidR="00F35647" w:rsidRPr="00B075FE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2,536</w:t>
            </w:r>
          </w:p>
        </w:tc>
        <w:tc>
          <w:tcPr>
            <w:tcW w:w="261" w:type="dxa"/>
          </w:tcPr>
          <w:p w14:paraId="424D87AF" w14:textId="77777777" w:rsidR="00F35647" w:rsidRPr="00B14F41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335B1D5E" w14:textId="77777777" w:rsidR="00F35647" w:rsidRPr="00B14F41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2,589</w:t>
            </w:r>
          </w:p>
        </w:tc>
      </w:tr>
      <w:tr w:rsidR="00F35647" w:rsidRPr="001316DA" w14:paraId="425E9E6F" w14:textId="77777777" w:rsidTr="00500649">
        <w:trPr>
          <w:tblHeader/>
        </w:trPr>
        <w:tc>
          <w:tcPr>
            <w:tcW w:w="5490" w:type="dxa"/>
          </w:tcPr>
          <w:p w14:paraId="290FE5A2" w14:textId="77777777" w:rsidR="00F35647" w:rsidRPr="00B075FE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(มหาชน)</w:t>
            </w:r>
          </w:p>
        </w:tc>
        <w:tc>
          <w:tcPr>
            <w:tcW w:w="1710" w:type="dxa"/>
          </w:tcPr>
          <w:p w14:paraId="61E940D4" w14:textId="77777777" w:rsidR="00F35647" w:rsidRPr="00B14F41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4C690212" w14:textId="77777777" w:rsidR="00F35647" w:rsidRPr="00B14F41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3814C72" w14:textId="77777777" w:rsidR="00F35647" w:rsidRPr="00B14F41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F35647" w:rsidRPr="001316DA" w14:paraId="51385B99" w14:textId="77777777" w:rsidTr="00500649">
        <w:trPr>
          <w:tblHeader/>
        </w:trPr>
        <w:tc>
          <w:tcPr>
            <w:tcW w:w="5490" w:type="dxa"/>
          </w:tcPr>
          <w:p w14:paraId="42F0ED41" w14:textId="77777777" w:rsidR="00F35647" w:rsidRPr="00B075FE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2FCAA3CA" w14:textId="4DBF7720" w:rsidR="00F35647" w:rsidRPr="00B14F41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2,469</w:t>
            </w:r>
          </w:p>
        </w:tc>
        <w:tc>
          <w:tcPr>
            <w:tcW w:w="261" w:type="dxa"/>
          </w:tcPr>
          <w:p w14:paraId="0BFA59AC" w14:textId="77777777" w:rsidR="00F35647" w:rsidRPr="00B14F41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E4ED46F" w14:textId="77777777" w:rsidR="00F35647" w:rsidRPr="001316DA" w:rsidRDefault="00F35647" w:rsidP="00F35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2,488</w:t>
            </w:r>
          </w:p>
        </w:tc>
      </w:tr>
    </w:tbl>
    <w:p w14:paraId="03E4F906" w14:textId="77777777" w:rsidR="00320E7C" w:rsidRDefault="00320E7C" w:rsidP="0076288F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CEC5536" w14:textId="73B67C3F" w:rsidR="0076288F" w:rsidRDefault="0076288F" w:rsidP="0076288F">
      <w:pPr>
        <w:tabs>
          <w:tab w:val="clear" w:pos="227"/>
        </w:tabs>
        <w:ind w:left="567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B075F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316DA">
        <w:rPr>
          <w:rFonts w:ascii="Angsana New" w:hAnsi="Angsana New"/>
          <w:sz w:val="30"/>
          <w:szCs w:val="30"/>
        </w:rPr>
        <w:t xml:space="preserve">25 </w:t>
      </w:r>
      <w:r w:rsidRPr="00B075FE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1316DA">
        <w:rPr>
          <w:rFonts w:ascii="Angsana New" w:hAnsi="Angsana New"/>
          <w:sz w:val="30"/>
          <w:szCs w:val="30"/>
        </w:rPr>
        <w:t xml:space="preserve">2562 </w:t>
      </w:r>
      <w:r w:rsidRPr="00B075FE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1316DA">
        <w:rPr>
          <w:rFonts w:ascii="Angsana New" w:hAnsi="Angsana New"/>
          <w:sz w:val="30"/>
          <w:szCs w:val="30"/>
        </w:rPr>
        <w:t xml:space="preserve">23 </w:t>
      </w:r>
      <w:r w:rsidRPr="00B075F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316DA">
        <w:rPr>
          <w:rFonts w:ascii="Angsana New" w:hAnsi="Angsana New"/>
          <w:sz w:val="30"/>
          <w:szCs w:val="30"/>
        </w:rPr>
        <w:t xml:space="preserve">2562 </w:t>
      </w:r>
      <w:r w:rsidRPr="00B075FE">
        <w:rPr>
          <w:rFonts w:ascii="Angsana New" w:hAnsi="Angsana New"/>
          <w:sz w:val="30"/>
          <w:szCs w:val="30"/>
          <w:cs/>
        </w:rPr>
        <w:t>บริษัท ดุสิต มัลดีฟส์ อินเวสเม้นท์ จำกัด (“</w:t>
      </w:r>
      <w:r w:rsidRPr="001316DA">
        <w:rPr>
          <w:rFonts w:ascii="Angsana New" w:hAnsi="Angsana New"/>
          <w:sz w:val="30"/>
          <w:szCs w:val="30"/>
        </w:rPr>
        <w:t>DMI”)</w:t>
      </w:r>
      <w:r w:rsidRPr="00B075FE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</w:t>
      </w:r>
      <w:r w:rsidRPr="00B075FE">
        <w:rPr>
          <w:rFonts w:ascii="Angsana New" w:hAnsi="Angsana New" w:hint="cs"/>
          <w:sz w:val="30"/>
          <w:szCs w:val="30"/>
          <w:cs/>
        </w:rPr>
        <w:t xml:space="preserve"> </w:t>
      </w:r>
      <w:r w:rsidRPr="001316DA">
        <w:rPr>
          <w:rFonts w:ascii="Angsana New" w:hAnsi="Angsana New"/>
          <w:sz w:val="30"/>
          <w:szCs w:val="30"/>
        </w:rPr>
        <w:t xml:space="preserve">77.73 </w:t>
      </w:r>
      <w:r w:rsidRPr="00B075FE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B075FE">
        <w:rPr>
          <w:rFonts w:ascii="Angsana New" w:hAnsi="Angsana New" w:hint="cs"/>
          <w:sz w:val="30"/>
          <w:szCs w:val="30"/>
          <w:cs/>
        </w:rPr>
        <w:t xml:space="preserve">ณ </w:t>
      </w:r>
      <w:r w:rsidRPr="00B075FE">
        <w:rPr>
          <w:rFonts w:ascii="Angsana New" w:hAnsi="Angsana New"/>
          <w:sz w:val="30"/>
          <w:szCs w:val="30"/>
          <w:cs/>
        </w:rPr>
        <w:t xml:space="preserve">วันที่ </w:t>
      </w:r>
      <w:r w:rsidRPr="001316D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B075F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1316D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1316DA">
        <w:rPr>
          <w:rFonts w:ascii="Angsana New" w:hAnsi="Angsana New"/>
          <w:sz w:val="30"/>
          <w:szCs w:val="30"/>
        </w:rPr>
        <w:t xml:space="preserve"> DMI </w:t>
      </w:r>
      <w:r w:rsidRPr="00B075FE">
        <w:rPr>
          <w:rFonts w:ascii="Angsana New" w:hAnsi="Angsana New" w:hint="cs"/>
          <w:sz w:val="30"/>
          <w:szCs w:val="30"/>
          <w:cs/>
        </w:rPr>
        <w:t>มี</w:t>
      </w:r>
      <w:r w:rsidRPr="00B075FE">
        <w:rPr>
          <w:rFonts w:ascii="Angsana New" w:hAnsi="Angsana New"/>
          <w:sz w:val="30"/>
          <w:szCs w:val="30"/>
          <w:cs/>
        </w:rPr>
        <w:t xml:space="preserve">เงินกู้ยืมคงเหลือจำนวน </w:t>
      </w:r>
      <w:r w:rsidR="0022109D">
        <w:rPr>
          <w:rFonts w:ascii="Angsana New" w:hAnsi="Angsana New"/>
          <w:sz w:val="30"/>
          <w:szCs w:val="30"/>
        </w:rPr>
        <w:t>45.5</w:t>
      </w:r>
      <w:r w:rsidR="00E04602">
        <w:rPr>
          <w:rFonts w:ascii="Angsana New" w:hAnsi="Angsana New"/>
          <w:sz w:val="30"/>
          <w:szCs w:val="30"/>
        </w:rPr>
        <w:t>0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B075FE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B075FE">
        <w:rPr>
          <w:rFonts w:ascii="Angsana New" w:hAnsi="Angsana New"/>
          <w:i/>
          <w:iCs/>
          <w:sz w:val="30"/>
          <w:szCs w:val="30"/>
          <w:cs/>
        </w:rPr>
        <w:t xml:space="preserve">(ณ วันที่ 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075FE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075F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316DA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7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 :</w:t>
      </w:r>
      <w:r w:rsidRPr="001316D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46 </w:t>
      </w:r>
      <w:r w:rsidRPr="00B075FE">
        <w:rPr>
          <w:rFonts w:ascii="Angsana New" w:hAnsi="Angsana New"/>
          <w:i/>
          <w:iCs/>
          <w:sz w:val="30"/>
          <w:szCs w:val="30"/>
          <w:cs/>
        </w:rPr>
        <w:t>ล้านดอลล่าร์สหรัฐ)</w:t>
      </w:r>
    </w:p>
    <w:p w14:paraId="12AE2ACA" w14:textId="3A0AC1C9" w:rsidR="0076288F" w:rsidRPr="00B075FE" w:rsidRDefault="00275580" w:rsidP="00320E7C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7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B075FE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="0076288F" w:rsidRPr="00B075FE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3EAC536F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9B12C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B075FE">
        <w:rPr>
          <w:rFonts w:ascii="Angsana New" w:hAnsi="Angsana New"/>
          <w:sz w:val="30"/>
          <w:szCs w:val="30"/>
          <w:cs/>
        </w:rPr>
        <w:t>ในระหว่างงวด</w:t>
      </w:r>
      <w:r w:rsidRPr="00B075FE">
        <w:rPr>
          <w:rFonts w:ascii="Angsana New" w:hAnsi="Angsana New" w:hint="cs"/>
          <w:sz w:val="30"/>
          <w:szCs w:val="30"/>
          <w:cs/>
        </w:rPr>
        <w:t xml:space="preserve">สามเดือนสิ้นสุดวันที่ </w:t>
      </w:r>
      <w:r w:rsidRPr="001316D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1316DA">
        <w:rPr>
          <w:rFonts w:ascii="Angsana New" w:hAnsi="Angsana New" w:hint="cs"/>
          <w:sz w:val="30"/>
          <w:szCs w:val="30"/>
        </w:rPr>
        <w:t xml:space="preserve"> </w:t>
      </w:r>
      <w:r w:rsidRPr="00B075F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B075FE">
        <w:rPr>
          <w:rFonts w:ascii="Angsana New" w:hAnsi="Angsana New"/>
          <w:sz w:val="30"/>
          <w:szCs w:val="30"/>
          <w:cs/>
        </w:rPr>
        <w:t>กองทรัสต์ได้มีการจ่ายเงินปันผลให้แก่ผู้ถือ</w:t>
      </w:r>
      <w:r w:rsidRPr="00B075FE">
        <w:rPr>
          <w:rFonts w:ascii="Angsana New" w:hAnsi="Angsana New" w:hint="cs"/>
          <w:sz w:val="30"/>
          <w:szCs w:val="30"/>
          <w:cs/>
        </w:rPr>
        <w:t>หน่วย</w:t>
      </w:r>
      <w:r w:rsidRPr="00B075FE">
        <w:rPr>
          <w:rFonts w:ascii="Angsana New" w:hAnsi="Angsana New"/>
          <w:sz w:val="30"/>
          <w:szCs w:val="30"/>
          <w:cs/>
        </w:rPr>
        <w:t>ทรัสต์ดังนี้</w:t>
      </w:r>
    </w:p>
    <w:p w14:paraId="32DEDBBF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270"/>
        <w:gridCol w:w="2610"/>
        <w:gridCol w:w="270"/>
        <w:gridCol w:w="1350"/>
        <w:gridCol w:w="270"/>
        <w:gridCol w:w="1080"/>
        <w:gridCol w:w="270"/>
        <w:gridCol w:w="990"/>
      </w:tblGrid>
      <w:tr w:rsidR="0076288F" w:rsidRPr="001316DA" w14:paraId="6D655A8A" w14:textId="77777777" w:rsidTr="00500649">
        <w:trPr>
          <w:cantSplit/>
          <w:trHeight w:val="396"/>
          <w:tblHeader/>
        </w:trPr>
        <w:tc>
          <w:tcPr>
            <w:tcW w:w="2340" w:type="dxa"/>
          </w:tcPr>
          <w:p w14:paraId="2AA1047B" w14:textId="77777777" w:rsidR="0076288F" w:rsidRPr="00686B61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52804492"/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270" w:type="dxa"/>
          </w:tcPr>
          <w:p w14:paraId="7E35B134" w14:textId="77777777" w:rsidR="0076288F" w:rsidRPr="001316DA" w:rsidRDefault="0076288F" w:rsidP="00500649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610" w:type="dxa"/>
          </w:tcPr>
          <w:p w14:paraId="6CDC25E1" w14:textId="77777777" w:rsidR="0076288F" w:rsidRPr="00686B61" w:rsidRDefault="0076288F" w:rsidP="00500649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075FE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54A60AAB" w14:textId="77777777" w:rsidR="0076288F" w:rsidRPr="001316DA" w:rsidRDefault="0076288F" w:rsidP="00500649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350" w:type="dxa"/>
          </w:tcPr>
          <w:p w14:paraId="00F42B8D" w14:textId="77777777" w:rsidR="0076288F" w:rsidRPr="00686B61" w:rsidRDefault="0076288F" w:rsidP="00500649">
            <w:pPr>
              <w:pStyle w:val="Heading9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075FE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มูลค่า</w:t>
            </w:r>
            <w:r w:rsidRPr="00B075FE">
              <w:rPr>
                <w:rFonts w:asciiTheme="majorBidi" w:hAnsiTheme="majorBidi" w:cstheme="majorBidi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32376324" w14:textId="77777777" w:rsidR="0076288F" w:rsidRPr="00686B61" w:rsidRDefault="0076288F" w:rsidP="00500649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080" w:type="dxa"/>
          </w:tcPr>
          <w:p w14:paraId="11E32849" w14:textId="77777777" w:rsidR="0076288F" w:rsidRPr="00686B61" w:rsidRDefault="0076288F" w:rsidP="00500649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  <w:spacing w:val="-2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pacing w:val="-2"/>
              </w:rPr>
              <w:t>8</w:t>
            </w:r>
          </w:p>
        </w:tc>
        <w:tc>
          <w:tcPr>
            <w:tcW w:w="270" w:type="dxa"/>
          </w:tcPr>
          <w:p w14:paraId="528D2D15" w14:textId="77777777" w:rsidR="0076288F" w:rsidRPr="00686B61" w:rsidRDefault="0076288F" w:rsidP="00500649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990" w:type="dxa"/>
          </w:tcPr>
          <w:p w14:paraId="0D075570" w14:textId="77777777" w:rsidR="0076288F" w:rsidRPr="00686B61" w:rsidRDefault="0076288F" w:rsidP="00500649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1316DA">
              <w:rPr>
                <w:rFonts w:asciiTheme="majorBidi" w:hAnsiTheme="majorBidi" w:cstheme="majorBidi"/>
                <w:b w:val="0"/>
                <w:bCs w:val="0"/>
                <w:spacing w:val="-2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pacing w:val="-2"/>
              </w:rPr>
              <w:t>7</w:t>
            </w:r>
          </w:p>
        </w:tc>
      </w:tr>
      <w:tr w:rsidR="0076288F" w:rsidRPr="00686B61" w14:paraId="64AD7145" w14:textId="77777777" w:rsidTr="00500649">
        <w:trPr>
          <w:cantSplit/>
          <w:tblHeader/>
        </w:trPr>
        <w:tc>
          <w:tcPr>
            <w:tcW w:w="2340" w:type="dxa"/>
          </w:tcPr>
          <w:p w14:paraId="644F4A74" w14:textId="77777777" w:rsidR="0076288F" w:rsidRPr="00686B61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E83AC0" w14:textId="77777777" w:rsidR="0076288F" w:rsidRPr="00686B61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7822C631" w14:textId="77777777" w:rsidR="0076288F" w:rsidRPr="00686B61" w:rsidRDefault="0076288F" w:rsidP="00500649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1A3BF6" w14:textId="77777777" w:rsidR="0076288F" w:rsidRPr="00B075FE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E7B3771" w14:textId="77777777" w:rsidR="0076288F" w:rsidRPr="00686B61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7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 / หน่วย)</w:t>
            </w:r>
          </w:p>
        </w:tc>
        <w:tc>
          <w:tcPr>
            <w:tcW w:w="270" w:type="dxa"/>
          </w:tcPr>
          <w:p w14:paraId="480AB32E" w14:textId="77777777" w:rsidR="0076288F" w:rsidRPr="00B075FE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D88D057" w14:textId="77777777" w:rsidR="0076288F" w:rsidRPr="00686B61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7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288F" w:rsidRPr="00686B61" w14:paraId="373AE2F0" w14:textId="77777777" w:rsidTr="00500649">
        <w:trPr>
          <w:cantSplit/>
          <w:tblHeader/>
        </w:trPr>
        <w:tc>
          <w:tcPr>
            <w:tcW w:w="2340" w:type="dxa"/>
          </w:tcPr>
          <w:p w14:paraId="6CDF51D5" w14:textId="5B73DCC3" w:rsidR="0076288F" w:rsidRPr="00686B61" w:rsidRDefault="00F35647" w:rsidP="00500649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76288F"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288F"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="0076288F"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288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E535C8D" w14:textId="77777777" w:rsidR="0076288F" w:rsidRPr="00B075FE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6F1276F2" w14:textId="77777777" w:rsidR="0076288F" w:rsidRPr="00686B61" w:rsidRDefault="0076288F" w:rsidP="00500649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-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326A0712" w14:textId="77777777" w:rsidR="0076288F" w:rsidRPr="00B075FE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89DF969" w14:textId="77777777" w:rsidR="0076288F" w:rsidRPr="001316DA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75E9A4" w14:textId="5B254D6A" w:rsidR="0076288F" w:rsidRPr="00686B61" w:rsidRDefault="00F35647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0.2150</w:t>
            </w:r>
          </w:p>
        </w:tc>
        <w:tc>
          <w:tcPr>
            <w:tcW w:w="270" w:type="dxa"/>
          </w:tcPr>
          <w:p w14:paraId="799110C4" w14:textId="77777777" w:rsidR="0076288F" w:rsidRPr="00B075FE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A4389B8" w14:textId="77777777" w:rsidR="00F35647" w:rsidRDefault="00F35647" w:rsidP="00500649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3D2763" w14:textId="7ED34679" w:rsidR="0076288F" w:rsidRPr="00686B61" w:rsidRDefault="00F35647" w:rsidP="00500649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152,972</w:t>
            </w:r>
          </w:p>
        </w:tc>
        <w:tc>
          <w:tcPr>
            <w:tcW w:w="270" w:type="dxa"/>
          </w:tcPr>
          <w:p w14:paraId="3E1CE84B" w14:textId="77777777" w:rsidR="0076288F" w:rsidRPr="00686B61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084B3A" w14:textId="77777777" w:rsidR="0076288F" w:rsidRPr="00686B61" w:rsidRDefault="0076288F" w:rsidP="00500649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88F" w:rsidRPr="001316DA" w14:paraId="06652BC1" w14:textId="77777777" w:rsidTr="00500649">
        <w:trPr>
          <w:cantSplit/>
          <w:tblHeader/>
        </w:trPr>
        <w:tc>
          <w:tcPr>
            <w:tcW w:w="2340" w:type="dxa"/>
          </w:tcPr>
          <w:p w14:paraId="6920D632" w14:textId="77777777" w:rsidR="0076288F" w:rsidRPr="001316DA" w:rsidRDefault="0076288F" w:rsidP="00500649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BC6212B" w14:textId="77777777" w:rsidR="0076288F" w:rsidRPr="00B075FE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6AF342C3" w14:textId="77777777" w:rsidR="0076288F" w:rsidRPr="00686B61" w:rsidRDefault="0076288F" w:rsidP="00500649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-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1155325F" w14:textId="77777777" w:rsidR="0076288F" w:rsidRPr="00B075FE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C7A1FFC" w14:textId="77777777" w:rsidR="0076288F" w:rsidRPr="001316DA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29C63C" w14:textId="77777777" w:rsidR="0076288F" w:rsidRPr="00686B61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0.1975</w:t>
            </w:r>
          </w:p>
        </w:tc>
        <w:tc>
          <w:tcPr>
            <w:tcW w:w="270" w:type="dxa"/>
          </w:tcPr>
          <w:p w14:paraId="11A6D4C6" w14:textId="77777777" w:rsidR="0076288F" w:rsidRPr="00B075FE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414F57" w14:textId="77777777" w:rsidR="00F35647" w:rsidRDefault="00F35647" w:rsidP="00500649">
            <w:pPr>
              <w:tabs>
                <w:tab w:val="clear" w:pos="680"/>
                <w:tab w:val="clear" w:pos="907"/>
                <w:tab w:val="left" w:pos="520"/>
                <w:tab w:val="left" w:pos="7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3D75C3" w14:textId="5C0711C3" w:rsidR="0076288F" w:rsidRPr="00686B61" w:rsidRDefault="00F35647" w:rsidP="00500649">
            <w:pPr>
              <w:tabs>
                <w:tab w:val="clear" w:pos="680"/>
                <w:tab w:val="clear" w:pos="907"/>
                <w:tab w:val="left" w:pos="520"/>
                <w:tab w:val="left" w:pos="7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DB9EC4" w14:textId="77777777" w:rsidR="0076288F" w:rsidRPr="00686B61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66B8BF" w14:textId="77777777" w:rsidR="0076288F" w:rsidRPr="001316DA" w:rsidRDefault="0076288F" w:rsidP="00500649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CA2E76" w14:textId="77777777" w:rsidR="0076288F" w:rsidRPr="00686B61" w:rsidRDefault="0076288F" w:rsidP="00500649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140,357</w:t>
            </w:r>
          </w:p>
        </w:tc>
      </w:tr>
      <w:tr w:rsidR="0076288F" w:rsidRPr="001316DA" w14:paraId="3AE3DE95" w14:textId="77777777" w:rsidTr="00F35647">
        <w:trPr>
          <w:cantSplit/>
          <w:trHeight w:val="407"/>
        </w:trPr>
        <w:tc>
          <w:tcPr>
            <w:tcW w:w="2340" w:type="dxa"/>
          </w:tcPr>
          <w:p w14:paraId="724C3824" w14:textId="77777777" w:rsidR="0076288F" w:rsidRPr="00B075FE" w:rsidRDefault="0076288F" w:rsidP="00500649">
            <w:pPr>
              <w:spacing w:line="240" w:lineRule="auto"/>
              <w:ind w:left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12C3A6" w14:textId="77777777" w:rsidR="0076288F" w:rsidRPr="00686B61" w:rsidRDefault="0076288F" w:rsidP="00500649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77E899D5" w14:textId="77777777" w:rsidR="0076288F" w:rsidRPr="00686B61" w:rsidRDefault="0076288F" w:rsidP="00500649">
            <w:pPr>
              <w:tabs>
                <w:tab w:val="clear" w:pos="1871"/>
                <w:tab w:val="left" w:pos="16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27B30" w14:textId="77777777" w:rsidR="0076288F" w:rsidRPr="00686B61" w:rsidRDefault="0076288F" w:rsidP="00500649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1CAF30" w14:textId="77777777" w:rsidR="0076288F" w:rsidRPr="00686B61" w:rsidRDefault="0076288F" w:rsidP="005006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99A9B" w14:textId="77777777" w:rsidR="0076288F" w:rsidRPr="00686B61" w:rsidRDefault="0076288F" w:rsidP="00500649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D01CD" w14:textId="0E3B875B" w:rsidR="0076288F" w:rsidRPr="00686B61" w:rsidRDefault="00F35647" w:rsidP="00500649">
            <w:pPr>
              <w:tabs>
                <w:tab w:val="clear" w:pos="680"/>
                <w:tab w:val="clear" w:pos="907"/>
                <w:tab w:val="left" w:pos="520"/>
                <w:tab w:val="decimal" w:pos="1233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356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152,972</w:t>
            </w:r>
          </w:p>
        </w:tc>
        <w:tc>
          <w:tcPr>
            <w:tcW w:w="270" w:type="dxa"/>
          </w:tcPr>
          <w:p w14:paraId="0EAAF8FB" w14:textId="77777777" w:rsidR="0076288F" w:rsidRPr="00686B61" w:rsidRDefault="0076288F" w:rsidP="00500649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E710D" w14:textId="77777777" w:rsidR="0076288F" w:rsidRPr="001316DA" w:rsidRDefault="0076288F" w:rsidP="00500649">
            <w:pPr>
              <w:tabs>
                <w:tab w:val="clear" w:pos="680"/>
                <w:tab w:val="clear" w:pos="907"/>
                <w:tab w:val="left" w:pos="340"/>
                <w:tab w:val="left" w:pos="610"/>
                <w:tab w:val="left" w:pos="880"/>
                <w:tab w:val="decimal" w:pos="123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140,357</w:t>
            </w:r>
          </w:p>
        </w:tc>
      </w:tr>
      <w:bookmarkEnd w:id="2"/>
    </w:tbl>
    <w:p w14:paraId="52DED252" w14:textId="77777777" w:rsidR="0076288F" w:rsidRPr="00B075FE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37659C" w14:textId="6C251AE6" w:rsidR="0076288F" w:rsidRPr="00B075FE" w:rsidRDefault="00275580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B075FE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6D41F8FF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6FA3AFC" w14:textId="16C436FD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  <w:r w:rsidRPr="00B075FE">
        <w:rPr>
          <w:rFonts w:ascii="Angsana New" w:hAnsi="Angsana New" w:hint="cs"/>
          <w:sz w:val="30"/>
          <w:szCs w:val="30"/>
          <w:cs/>
        </w:rPr>
        <w:t>กลุ่ม</w:t>
      </w:r>
      <w:r w:rsidRPr="00B075FE">
        <w:rPr>
          <w:rFonts w:ascii="Angsana New" w:hAnsi="Angsana New"/>
          <w:sz w:val="30"/>
          <w:szCs w:val="30"/>
          <w:cs/>
        </w:rPr>
        <w:t>กองทรัสต์ได้ซื้อขายเงินลงทุนสำหรับ</w:t>
      </w:r>
      <w:r w:rsidRPr="00B075FE">
        <w:rPr>
          <w:rFonts w:ascii="Angsana New" w:hAnsi="Angsana New" w:hint="cs"/>
          <w:sz w:val="30"/>
          <w:szCs w:val="30"/>
          <w:cs/>
        </w:rPr>
        <w:t>งวดสาม</w:t>
      </w:r>
      <w:r w:rsidRPr="00B075F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1316D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1316DA">
        <w:rPr>
          <w:rFonts w:ascii="Angsana New" w:hAnsi="Angsana New" w:hint="cs"/>
          <w:sz w:val="30"/>
          <w:szCs w:val="30"/>
        </w:rPr>
        <w:t xml:space="preserve"> </w:t>
      </w:r>
      <w:r w:rsidRPr="00B075FE">
        <w:rPr>
          <w:rFonts w:ascii="Angsana New" w:hAnsi="Angsana New" w:hint="cs"/>
          <w:sz w:val="30"/>
          <w:szCs w:val="30"/>
          <w:cs/>
        </w:rPr>
        <w:t>มีนาคม</w:t>
      </w:r>
      <w:r w:rsidRPr="00B075FE">
        <w:rPr>
          <w:rFonts w:ascii="Angsana New" w:hAnsi="Angsana New"/>
          <w:sz w:val="30"/>
          <w:szCs w:val="30"/>
          <w:cs/>
        </w:rPr>
        <w:t xml:space="preserve"> </w:t>
      </w:r>
      <w:r w:rsidRPr="001316D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B075FE">
        <w:rPr>
          <w:rFonts w:ascii="Angsana New" w:hAnsi="Angsana New"/>
          <w:sz w:val="30"/>
          <w:szCs w:val="30"/>
          <w:cs/>
        </w:rPr>
        <w:t xml:space="preserve">โดยไม่รวมเงินลงทุนในเงินฝากธนาคาร เป็นจำนวน </w:t>
      </w:r>
      <w:r w:rsidR="00450B8B">
        <w:rPr>
          <w:rFonts w:ascii="Angsana New" w:hAnsi="Angsana New"/>
          <w:sz w:val="30"/>
          <w:szCs w:val="30"/>
        </w:rPr>
        <w:t>40.82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B075FE">
        <w:rPr>
          <w:rFonts w:ascii="Angsana New" w:hAnsi="Angsana New"/>
          <w:sz w:val="30"/>
          <w:szCs w:val="30"/>
          <w:cs/>
        </w:rPr>
        <w:t xml:space="preserve">ล้านบาท โดยคิดเป็นร้อยละ </w:t>
      </w:r>
      <w:r w:rsidR="00450B8B">
        <w:rPr>
          <w:rFonts w:ascii="Angsana New" w:hAnsi="Angsana New"/>
          <w:sz w:val="30"/>
          <w:szCs w:val="30"/>
        </w:rPr>
        <w:t>0.007</w:t>
      </w:r>
      <w:r w:rsidRPr="001316DA">
        <w:rPr>
          <w:rFonts w:ascii="Angsana New" w:hAnsi="Angsana New"/>
          <w:sz w:val="30"/>
          <w:szCs w:val="30"/>
        </w:rPr>
        <w:t xml:space="preserve"> </w:t>
      </w:r>
      <w:r w:rsidRPr="00B075FE">
        <w:rPr>
          <w:rFonts w:ascii="Angsana New" w:hAnsi="Angsana New"/>
          <w:sz w:val="30"/>
          <w:szCs w:val="30"/>
          <w:cs/>
        </w:rPr>
        <w:t xml:space="preserve">ต่อมูลค่าสินทรัพย์สุทธิถัวเฉลี่ยระหว่างงวด </w:t>
      </w:r>
      <w:r w:rsidRPr="00B075FE">
        <w:rPr>
          <w:rFonts w:ascii="Angsana New" w:hAnsi="Angsana New"/>
          <w:i/>
          <w:iCs/>
          <w:sz w:val="30"/>
          <w:szCs w:val="30"/>
          <w:cs/>
        </w:rPr>
        <w:t>(</w:t>
      </w:r>
      <w:r w:rsidRPr="001316DA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7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: </w:t>
      </w:r>
      <w:r w:rsidRPr="00B075FE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Pr="00B075F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31.10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 </w:t>
      </w:r>
      <w:r w:rsidRPr="00B075FE">
        <w:rPr>
          <w:rFonts w:ascii="Angsana New" w:hAnsi="Angsana New"/>
          <w:i/>
          <w:iCs/>
          <w:sz w:val="30"/>
          <w:szCs w:val="30"/>
          <w:cs/>
        </w:rPr>
        <w:t xml:space="preserve">ล้านบาท โดยคิดเป็นร้อยละ </w:t>
      </w:r>
      <w:r w:rsidRPr="001316DA">
        <w:rPr>
          <w:rFonts w:ascii="Angsana New" w:hAnsi="Angsana New"/>
          <w:i/>
          <w:iCs/>
          <w:sz w:val="30"/>
          <w:szCs w:val="30"/>
        </w:rPr>
        <w:t>0.0</w:t>
      </w:r>
      <w:r>
        <w:rPr>
          <w:rFonts w:ascii="Angsana New" w:hAnsi="Angsana New"/>
          <w:i/>
          <w:iCs/>
          <w:sz w:val="30"/>
          <w:szCs w:val="30"/>
        </w:rPr>
        <w:t>05</w:t>
      </w:r>
      <w:r w:rsidRPr="001316DA">
        <w:rPr>
          <w:rFonts w:ascii="Angsana New" w:hAnsi="Angsana New"/>
          <w:i/>
          <w:iCs/>
          <w:sz w:val="30"/>
          <w:szCs w:val="30"/>
        </w:rPr>
        <w:t xml:space="preserve"> </w:t>
      </w:r>
      <w:r w:rsidRPr="00B075FE">
        <w:rPr>
          <w:rFonts w:ascii="Angsana New" w:hAnsi="Angsana New"/>
          <w:i/>
          <w:iCs/>
          <w:sz w:val="30"/>
          <w:szCs w:val="30"/>
          <w:cs/>
        </w:rPr>
        <w:t>ต่อมูลค่าสินทรัพย์สุทธิถัวเฉลี่ยระหว่างงวด)</w:t>
      </w:r>
    </w:p>
    <w:p w14:paraId="18B5A234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B1C5167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  <w:sectPr w:rsidR="0076288F" w:rsidRPr="001316DA" w:rsidSect="006B0EA2">
          <w:pgSz w:w="11909" w:h="16834" w:code="9"/>
          <w:pgMar w:top="720" w:right="1152" w:bottom="720" w:left="1152" w:header="720" w:footer="720" w:gutter="0"/>
          <w:cols w:space="720"/>
        </w:sectPr>
      </w:pPr>
    </w:p>
    <w:p w14:paraId="586B8BD9" w14:textId="7BF7CCB5" w:rsidR="0076288F" w:rsidRPr="00B075FE" w:rsidRDefault="00275580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9</w:t>
      </w:r>
      <w:r w:rsidR="0076288F" w:rsidRPr="001316DA">
        <w:rPr>
          <w:rFonts w:asciiTheme="majorBidi" w:hAnsiTheme="majorBidi" w:cstheme="majorBidi"/>
          <w:sz w:val="30"/>
          <w:szCs w:val="30"/>
        </w:rPr>
        <w:tab/>
      </w:r>
      <w:r w:rsidR="0076288F" w:rsidRPr="00B075FE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76288F" w:rsidRPr="00B075FE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30E0DCD9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3906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5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</w:tblGrid>
      <w:tr w:rsidR="0076288F" w:rsidRPr="001316DA" w14:paraId="7507BC36" w14:textId="77777777" w:rsidTr="00500649">
        <w:trPr>
          <w:cantSplit/>
        </w:trPr>
        <w:tc>
          <w:tcPr>
            <w:tcW w:w="4185" w:type="dxa"/>
          </w:tcPr>
          <w:p w14:paraId="3D854294" w14:textId="77777777" w:rsidR="0076288F" w:rsidRPr="00BE089B" w:rsidRDefault="0076288F" w:rsidP="00500649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075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07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338" w:type="dxa"/>
            <w:gridSpan w:val="3"/>
            <w:vAlign w:val="center"/>
          </w:tcPr>
          <w:p w14:paraId="3C580820" w14:textId="77777777" w:rsidR="0076288F" w:rsidRPr="001316DA" w:rsidRDefault="0076288F" w:rsidP="0050064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07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183C7DBB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63B03B0F" w14:textId="77777777" w:rsidR="0076288F" w:rsidRPr="001316DA" w:rsidRDefault="0076288F" w:rsidP="0050064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07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7AD69D44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165C2C59" w14:textId="77777777" w:rsidR="0076288F" w:rsidRPr="001316DA" w:rsidRDefault="0076288F" w:rsidP="0050064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07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691E0282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3F532D90" w14:textId="77777777" w:rsidR="0076288F" w:rsidRPr="00B075FE" w:rsidRDefault="0076288F" w:rsidP="0050064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07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6288F" w:rsidRPr="001316DA" w14:paraId="4E14873C" w14:textId="77777777" w:rsidTr="00500649">
        <w:trPr>
          <w:cantSplit/>
        </w:trPr>
        <w:tc>
          <w:tcPr>
            <w:tcW w:w="4185" w:type="dxa"/>
          </w:tcPr>
          <w:p w14:paraId="44CC47B9" w14:textId="77777777" w:rsidR="0076288F" w:rsidRPr="00B075FE" w:rsidRDefault="0076288F" w:rsidP="00500649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13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13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075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78" w:type="dxa"/>
            <w:vAlign w:val="center"/>
          </w:tcPr>
          <w:p w14:paraId="6BE85175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4A89D9C2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573C2D1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65058F82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15F6849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64308E3C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5CD8C35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2988A320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9E6BC3E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23D08A84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25EA453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53D2CABC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8B86C2E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361B1167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7777D73" w14:textId="77777777" w:rsidR="0076288F" w:rsidRPr="00CE726B" w:rsidRDefault="0076288F" w:rsidP="0050064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76288F" w:rsidRPr="001316DA" w14:paraId="1F012C02" w14:textId="77777777" w:rsidTr="00500649">
        <w:trPr>
          <w:cantSplit/>
        </w:trPr>
        <w:tc>
          <w:tcPr>
            <w:tcW w:w="4185" w:type="dxa"/>
            <w:vAlign w:val="center"/>
          </w:tcPr>
          <w:p w14:paraId="0494D634" w14:textId="77777777" w:rsidR="0076288F" w:rsidRPr="00B075FE" w:rsidRDefault="0076288F" w:rsidP="0050064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1" w:type="dxa"/>
            <w:gridSpan w:val="15"/>
          </w:tcPr>
          <w:p w14:paraId="5CEA2E5A" w14:textId="77777777" w:rsidR="0076288F" w:rsidRPr="00B075FE" w:rsidRDefault="0076288F" w:rsidP="00500649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7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288F" w:rsidRPr="001316DA" w14:paraId="723B2BCA" w14:textId="77777777" w:rsidTr="00500649">
        <w:trPr>
          <w:cantSplit/>
        </w:trPr>
        <w:tc>
          <w:tcPr>
            <w:tcW w:w="4185" w:type="dxa"/>
            <w:vAlign w:val="center"/>
          </w:tcPr>
          <w:p w14:paraId="0B01FF21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078" w:type="dxa"/>
            <w:vAlign w:val="center"/>
          </w:tcPr>
          <w:p w14:paraId="66A54384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D1C176F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9BC0085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C6CF09D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A57B25E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1629964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EA3519E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A7EEE66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128C6F63" w14:textId="77777777" w:rsidR="0076288F" w:rsidRPr="00CE726B" w:rsidRDefault="0076288F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99E283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A938240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7F88FBE" w14:textId="77777777" w:rsidR="0076288F" w:rsidRPr="001316DA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05AF323C" w14:textId="77777777" w:rsidR="0076288F" w:rsidRPr="00CE726B" w:rsidRDefault="0076288F" w:rsidP="00500649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2D26E2D8" w14:textId="77777777" w:rsidR="0076288F" w:rsidRPr="00B075FE" w:rsidRDefault="0076288F" w:rsidP="00500649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7D9310A" w14:textId="77777777" w:rsidR="0076288F" w:rsidRPr="00CE726B" w:rsidRDefault="0076288F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6A3A79AB" w14:textId="77777777" w:rsidTr="00500649">
        <w:trPr>
          <w:cantSplit/>
        </w:trPr>
        <w:tc>
          <w:tcPr>
            <w:tcW w:w="4185" w:type="dxa"/>
            <w:vAlign w:val="center"/>
          </w:tcPr>
          <w:p w14:paraId="630BD872" w14:textId="77777777" w:rsidR="0076288F" w:rsidRPr="00B075FE" w:rsidRDefault="0076288F" w:rsidP="0050064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078" w:type="dxa"/>
          </w:tcPr>
          <w:p w14:paraId="587B7530" w14:textId="0CC2D793" w:rsidR="0076288F" w:rsidRPr="00CE726B" w:rsidRDefault="00F35647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226,533</w:t>
            </w:r>
          </w:p>
        </w:tc>
        <w:tc>
          <w:tcPr>
            <w:tcW w:w="178" w:type="dxa"/>
            <w:vAlign w:val="center"/>
          </w:tcPr>
          <w:p w14:paraId="134BA23C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79B8B92" w14:textId="77777777" w:rsidR="0076288F" w:rsidRPr="00DA6371" w:rsidRDefault="0076288F" w:rsidP="00500649">
            <w:pPr>
              <w:tabs>
                <w:tab w:val="clear" w:pos="907"/>
                <w:tab w:val="left" w:pos="9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222,826</w:t>
            </w:r>
          </w:p>
        </w:tc>
        <w:tc>
          <w:tcPr>
            <w:tcW w:w="178" w:type="dxa"/>
            <w:vAlign w:val="center"/>
          </w:tcPr>
          <w:p w14:paraId="05464D97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51B3C65" w14:textId="4BC92FE2" w:rsidR="0076288F" w:rsidRPr="001B48CA" w:rsidRDefault="000747C1" w:rsidP="00500649">
            <w:pPr>
              <w:tabs>
                <w:tab w:val="clear" w:pos="907"/>
                <w:tab w:val="left" w:pos="91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2,689</w:t>
            </w:r>
          </w:p>
        </w:tc>
        <w:tc>
          <w:tcPr>
            <w:tcW w:w="178" w:type="dxa"/>
            <w:vAlign w:val="center"/>
          </w:tcPr>
          <w:p w14:paraId="30E8E4C8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19D8A52" w14:textId="77777777" w:rsidR="0076288F" w:rsidRPr="00B075FE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78" w:type="dxa"/>
            <w:vAlign w:val="center"/>
          </w:tcPr>
          <w:p w14:paraId="43D0586F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2ADD82DA" w14:textId="5A11CBAA" w:rsidR="0076288F" w:rsidRPr="00CE726B" w:rsidRDefault="00F35647" w:rsidP="00500649">
            <w:pPr>
              <w:tabs>
                <w:tab w:val="clear" w:pos="907"/>
                <w:tab w:val="left" w:pos="828"/>
              </w:tabs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0EF1A796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7B6D66B" w14:textId="77777777" w:rsidR="0076288F" w:rsidRPr="00B075FE" w:rsidRDefault="0076288F" w:rsidP="00500649">
            <w:pPr>
              <w:tabs>
                <w:tab w:val="clear" w:pos="907"/>
                <w:tab w:val="left" w:pos="796"/>
              </w:tabs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6C4CB829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641EF4F" w14:textId="140D8593" w:rsidR="0076288F" w:rsidRPr="001B48CA" w:rsidRDefault="00F35647" w:rsidP="00500649">
            <w:pPr>
              <w:tabs>
                <w:tab w:val="clear" w:pos="907"/>
                <w:tab w:val="left" w:pos="628"/>
                <w:tab w:val="left" w:pos="883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747C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47C1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80" w:type="dxa"/>
            <w:vAlign w:val="center"/>
          </w:tcPr>
          <w:p w14:paraId="3A8691A0" w14:textId="77777777" w:rsidR="0076288F" w:rsidRPr="00B075FE" w:rsidRDefault="0076288F" w:rsidP="00500649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8D7E7E" w14:textId="77777777" w:rsidR="0076288F" w:rsidRPr="00CE726B" w:rsidRDefault="0076288F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223,046</w:t>
            </w:r>
          </w:p>
        </w:tc>
      </w:tr>
      <w:tr w:rsidR="0076288F" w:rsidRPr="001316DA" w14:paraId="08C65FD3" w14:textId="77777777" w:rsidTr="00500649">
        <w:trPr>
          <w:cantSplit/>
        </w:trPr>
        <w:tc>
          <w:tcPr>
            <w:tcW w:w="4185" w:type="dxa"/>
            <w:vAlign w:val="center"/>
          </w:tcPr>
          <w:p w14:paraId="605A836A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B7061BD" w14:textId="29D4CD6A" w:rsidR="0076288F" w:rsidRPr="00CE726B" w:rsidRDefault="00F35647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162362C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FC51DC2" w14:textId="77777777" w:rsidR="0076288F" w:rsidRPr="00CE726B" w:rsidRDefault="0076288F" w:rsidP="00500649">
            <w:pPr>
              <w:tabs>
                <w:tab w:val="clear" w:pos="907"/>
                <w:tab w:val="left" w:pos="91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28138B59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0D59014" w14:textId="586E19D1" w:rsidR="0076288F" w:rsidRPr="001B48CA" w:rsidRDefault="00F35647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13,746</w:t>
            </w:r>
          </w:p>
        </w:tc>
        <w:tc>
          <w:tcPr>
            <w:tcW w:w="178" w:type="dxa"/>
            <w:vAlign w:val="center"/>
          </w:tcPr>
          <w:p w14:paraId="6C051253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99CE9CC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14,996</w:t>
            </w:r>
          </w:p>
        </w:tc>
        <w:tc>
          <w:tcPr>
            <w:tcW w:w="178" w:type="dxa"/>
            <w:vAlign w:val="center"/>
          </w:tcPr>
          <w:p w14:paraId="33C20376" w14:textId="77777777" w:rsidR="0076288F" w:rsidRPr="00385F69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350BA33B" w14:textId="60C4AF86" w:rsidR="0076288F" w:rsidRPr="00122B81" w:rsidRDefault="00F35647" w:rsidP="00500649">
            <w:pPr>
              <w:tabs>
                <w:tab w:val="clear" w:pos="454"/>
                <w:tab w:val="clear" w:pos="907"/>
                <w:tab w:val="left" w:pos="0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(13,746)</w:t>
            </w:r>
          </w:p>
        </w:tc>
        <w:tc>
          <w:tcPr>
            <w:tcW w:w="178" w:type="dxa"/>
            <w:vAlign w:val="center"/>
          </w:tcPr>
          <w:p w14:paraId="1A81CE5A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D603DA" w14:textId="77777777" w:rsidR="0076288F" w:rsidRPr="00B075FE" w:rsidRDefault="0076288F" w:rsidP="00500649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(14,996)</w:t>
            </w:r>
          </w:p>
        </w:tc>
        <w:tc>
          <w:tcPr>
            <w:tcW w:w="182" w:type="dxa"/>
            <w:vAlign w:val="center"/>
          </w:tcPr>
          <w:p w14:paraId="2D5E7BAB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CBB0ED0" w14:textId="07A28C4B" w:rsidR="0076288F" w:rsidRPr="001B48CA" w:rsidRDefault="00F35647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F340FAD" w14:textId="77777777" w:rsidR="0076288F" w:rsidRPr="00B075FE" w:rsidRDefault="0076288F" w:rsidP="00500649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4A3455" w14:textId="77777777" w:rsidR="0076288F" w:rsidRPr="00CE726B" w:rsidRDefault="0076288F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88F" w:rsidRPr="001316DA" w14:paraId="0A42214F" w14:textId="77777777" w:rsidTr="00500649">
        <w:trPr>
          <w:cantSplit/>
        </w:trPr>
        <w:tc>
          <w:tcPr>
            <w:tcW w:w="4185" w:type="dxa"/>
            <w:vAlign w:val="center"/>
          </w:tcPr>
          <w:p w14:paraId="3D56C4F2" w14:textId="77777777" w:rsidR="0076288F" w:rsidRPr="00CE726B" w:rsidRDefault="0076288F" w:rsidP="00500649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4CE4098" w14:textId="76F2C238" w:rsidR="0076288F" w:rsidRPr="00550CC5" w:rsidRDefault="00F35647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226,533</w:t>
            </w:r>
          </w:p>
        </w:tc>
        <w:tc>
          <w:tcPr>
            <w:tcW w:w="178" w:type="dxa"/>
            <w:vAlign w:val="center"/>
          </w:tcPr>
          <w:p w14:paraId="3790E867" w14:textId="77777777" w:rsidR="0076288F" w:rsidRPr="00550CC5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D308172" w14:textId="77777777" w:rsidR="0076288F" w:rsidRPr="00550CC5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222,826</w:t>
            </w:r>
          </w:p>
        </w:tc>
        <w:tc>
          <w:tcPr>
            <w:tcW w:w="178" w:type="dxa"/>
            <w:vAlign w:val="center"/>
          </w:tcPr>
          <w:p w14:paraId="58E2DDEF" w14:textId="77777777" w:rsidR="0076288F" w:rsidRPr="00550CC5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2690CC4" w14:textId="20F24947" w:rsidR="0076288F" w:rsidRPr="001B48CA" w:rsidRDefault="00F35647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74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74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178" w:type="dxa"/>
            <w:vAlign w:val="center"/>
          </w:tcPr>
          <w:p w14:paraId="631B871B" w14:textId="77777777" w:rsidR="0076288F" w:rsidRPr="00550CC5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321AF0B9" w14:textId="77777777" w:rsidR="0076288F" w:rsidRPr="00550CC5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15,216</w:t>
            </w:r>
          </w:p>
        </w:tc>
        <w:tc>
          <w:tcPr>
            <w:tcW w:w="178" w:type="dxa"/>
            <w:vAlign w:val="center"/>
          </w:tcPr>
          <w:p w14:paraId="4E91C1D9" w14:textId="77777777" w:rsidR="0076288F" w:rsidRPr="00550CC5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48C6771A" w14:textId="3F749F9B" w:rsidR="0076288F" w:rsidRPr="00FC44D1" w:rsidRDefault="00F35647" w:rsidP="00500649">
            <w:pPr>
              <w:tabs>
                <w:tab w:val="clear" w:pos="454"/>
                <w:tab w:val="clear" w:pos="907"/>
                <w:tab w:val="left" w:pos="0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(13,746)</w:t>
            </w:r>
          </w:p>
        </w:tc>
        <w:tc>
          <w:tcPr>
            <w:tcW w:w="178" w:type="dxa"/>
            <w:vAlign w:val="center"/>
          </w:tcPr>
          <w:p w14:paraId="00D3EF0D" w14:textId="77777777" w:rsidR="0076288F" w:rsidRPr="00FC44D1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D866797" w14:textId="77777777" w:rsidR="0076288F" w:rsidRPr="00B075FE" w:rsidRDefault="0076288F" w:rsidP="00500649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(14,996)</w:t>
            </w:r>
          </w:p>
        </w:tc>
        <w:tc>
          <w:tcPr>
            <w:tcW w:w="182" w:type="dxa"/>
            <w:vAlign w:val="center"/>
          </w:tcPr>
          <w:p w14:paraId="0840E998" w14:textId="77777777" w:rsidR="0076288F" w:rsidRPr="00FC44D1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3D4E3413" w14:textId="277EDBF0" w:rsidR="0076288F" w:rsidRPr="00FC44D1" w:rsidRDefault="00F35647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074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74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180" w:type="dxa"/>
            <w:vAlign w:val="center"/>
          </w:tcPr>
          <w:p w14:paraId="7C309E28" w14:textId="77777777" w:rsidR="0076288F" w:rsidRPr="00B075FE" w:rsidRDefault="0076288F" w:rsidP="00500649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305BE4" w14:textId="77777777" w:rsidR="0076288F" w:rsidRPr="00550CC5" w:rsidRDefault="0076288F" w:rsidP="00500649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223,046</w:t>
            </w:r>
          </w:p>
        </w:tc>
      </w:tr>
      <w:tr w:rsidR="0076288F" w:rsidRPr="001316DA" w14:paraId="376969A0" w14:textId="77777777" w:rsidTr="00500649">
        <w:trPr>
          <w:cantSplit/>
          <w:trHeight w:val="325"/>
        </w:trPr>
        <w:tc>
          <w:tcPr>
            <w:tcW w:w="4185" w:type="dxa"/>
            <w:vAlign w:val="center"/>
          </w:tcPr>
          <w:p w14:paraId="26048155" w14:textId="77777777" w:rsidR="0076288F" w:rsidRPr="00B075FE" w:rsidRDefault="0076288F" w:rsidP="00500649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5E2651C" w14:textId="77777777" w:rsidR="0076288F" w:rsidRPr="001316DA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94DA4BC" w14:textId="77777777" w:rsidR="0076288F" w:rsidRPr="00CE726B" w:rsidRDefault="0076288F" w:rsidP="00500649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22B597AA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B8826A8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213FC2F7" w14:textId="77777777" w:rsidR="0076288F" w:rsidRPr="001316DA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6273F98" w14:textId="77777777" w:rsidR="0076288F" w:rsidRPr="00CE726B" w:rsidRDefault="0076288F" w:rsidP="00500649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4ABF7718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E48BB7F" w14:textId="77777777" w:rsidR="0076288F" w:rsidRPr="00CE726B" w:rsidRDefault="0076288F" w:rsidP="00500649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374DC091" w14:textId="77777777" w:rsidR="0076288F" w:rsidRPr="001316DA" w:rsidRDefault="0076288F" w:rsidP="00500649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CE154D1" w14:textId="77777777" w:rsidR="0076288F" w:rsidRPr="00CE726B" w:rsidRDefault="0076288F" w:rsidP="00500649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B7F9D1C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9BB0413" w14:textId="77777777" w:rsidR="0076288F" w:rsidRPr="00CE726B" w:rsidRDefault="0076288F" w:rsidP="00500649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769842FC" w14:textId="77777777" w:rsidR="0076288F" w:rsidRPr="001316DA" w:rsidRDefault="0076288F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A4EC7F0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B592EE8" w14:textId="77777777" w:rsidR="0076288F" w:rsidRPr="00CE726B" w:rsidRDefault="0076288F" w:rsidP="00500649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622F9FEA" w14:textId="77777777" w:rsidTr="00500649">
        <w:trPr>
          <w:cantSplit/>
          <w:trHeight w:val="262"/>
        </w:trPr>
        <w:tc>
          <w:tcPr>
            <w:tcW w:w="4185" w:type="dxa"/>
            <w:vAlign w:val="center"/>
          </w:tcPr>
          <w:p w14:paraId="6205F5D1" w14:textId="77777777" w:rsidR="0076288F" w:rsidRPr="00B075FE" w:rsidRDefault="0076288F" w:rsidP="00500649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78" w:type="dxa"/>
          </w:tcPr>
          <w:p w14:paraId="19B432D6" w14:textId="77777777" w:rsidR="0076288F" w:rsidRPr="001316DA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10F0267" w14:textId="77777777" w:rsidR="0076288F" w:rsidRPr="00CE726B" w:rsidRDefault="0076288F" w:rsidP="00500649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7DBE7E9" w14:textId="77777777" w:rsidR="0076288F" w:rsidRPr="001316DA" w:rsidRDefault="0076288F" w:rsidP="0050064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3A5C9BDA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DD3DB9B" w14:textId="77777777" w:rsidR="0076288F" w:rsidRPr="001316DA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39C81E2" w14:textId="77777777" w:rsidR="0076288F" w:rsidRPr="00CE726B" w:rsidRDefault="0076288F" w:rsidP="00500649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62F73E5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57E0C42" w14:textId="77777777" w:rsidR="0076288F" w:rsidRPr="00CE726B" w:rsidRDefault="0076288F" w:rsidP="00500649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1FA90164" w14:textId="77777777" w:rsidR="0076288F" w:rsidRPr="001316DA" w:rsidRDefault="0076288F" w:rsidP="00500649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1A722C2" w14:textId="77777777" w:rsidR="0076288F" w:rsidRPr="00CE726B" w:rsidRDefault="0076288F" w:rsidP="00500649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3ED469D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70BAE294" w14:textId="77777777" w:rsidR="0076288F" w:rsidRPr="00CE726B" w:rsidRDefault="0076288F" w:rsidP="00500649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C93372F" w14:textId="77777777" w:rsidR="0076288F" w:rsidRPr="001316DA" w:rsidRDefault="0076288F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6B8E3CF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85EF5" w14:textId="77777777" w:rsidR="0076288F" w:rsidRPr="00CE726B" w:rsidRDefault="0076288F" w:rsidP="00500649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387F2E26" w14:textId="77777777" w:rsidTr="00500649">
        <w:trPr>
          <w:cantSplit/>
          <w:trHeight w:val="262"/>
        </w:trPr>
        <w:tc>
          <w:tcPr>
            <w:tcW w:w="4185" w:type="dxa"/>
            <w:vAlign w:val="center"/>
          </w:tcPr>
          <w:p w14:paraId="5816B5B7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07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078" w:type="dxa"/>
          </w:tcPr>
          <w:p w14:paraId="7A4601EC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AC4AFC5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6980E48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68A16B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30567BA" w14:textId="77777777" w:rsidR="0076288F" w:rsidRPr="001B48CA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1692CF3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AEE5313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3F5CFDA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833B0C4" w14:textId="77777777" w:rsidR="0076288F" w:rsidRPr="00122B81" w:rsidRDefault="0076288F" w:rsidP="00500649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2112F7D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857918B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0277781D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C47A942" w14:textId="77777777" w:rsidR="0076288F" w:rsidRPr="001B48CA" w:rsidRDefault="0076288F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4350FB7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89595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33A971E1" w14:textId="77777777" w:rsidTr="000747C1">
        <w:trPr>
          <w:cantSplit/>
          <w:trHeight w:val="262"/>
        </w:trPr>
        <w:tc>
          <w:tcPr>
            <w:tcW w:w="4185" w:type="dxa"/>
            <w:vAlign w:val="center"/>
          </w:tcPr>
          <w:p w14:paraId="021A4A6A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78" w:type="dxa"/>
          </w:tcPr>
          <w:p w14:paraId="45A5797B" w14:textId="08CD8ECD" w:rsidR="0076288F" w:rsidRPr="00CE726B" w:rsidRDefault="00F35647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150,505</w:t>
            </w:r>
          </w:p>
        </w:tc>
        <w:tc>
          <w:tcPr>
            <w:tcW w:w="178" w:type="dxa"/>
            <w:vAlign w:val="center"/>
          </w:tcPr>
          <w:p w14:paraId="78324DA2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CD92A8D" w14:textId="77777777" w:rsidR="0076288F" w:rsidRPr="00CE726B" w:rsidRDefault="0076288F" w:rsidP="00500649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141,993</w:t>
            </w:r>
          </w:p>
        </w:tc>
        <w:tc>
          <w:tcPr>
            <w:tcW w:w="178" w:type="dxa"/>
            <w:vAlign w:val="center"/>
          </w:tcPr>
          <w:p w14:paraId="72422FDF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033773E" w14:textId="08DB1EE0" w:rsidR="0076288F" w:rsidRPr="001B48CA" w:rsidRDefault="000747C1" w:rsidP="00DB250E">
            <w:pPr>
              <w:tabs>
                <w:tab w:val="clear" w:pos="907"/>
                <w:tab w:val="left" w:pos="9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178" w:type="dxa"/>
            <w:vAlign w:val="center"/>
          </w:tcPr>
          <w:p w14:paraId="017281D5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0EB890B" w14:textId="77777777" w:rsidR="0076288F" w:rsidRPr="004D4987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78" w:type="dxa"/>
            <w:vAlign w:val="center"/>
          </w:tcPr>
          <w:p w14:paraId="06F53B79" w14:textId="77777777" w:rsidR="0076288F" w:rsidRPr="004D4987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8F75316" w14:textId="7175A543" w:rsidR="0076288F" w:rsidRPr="00122B81" w:rsidRDefault="00DB250E" w:rsidP="00500649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33B1EB7" w14:textId="77777777" w:rsidR="0076288F" w:rsidRPr="004D4987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E1618A6" w14:textId="77777777" w:rsidR="0076288F" w:rsidRPr="004D4987" w:rsidRDefault="0076288F" w:rsidP="00500649">
            <w:pPr>
              <w:tabs>
                <w:tab w:val="clear" w:pos="907"/>
                <w:tab w:val="left" w:pos="262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10BC896A" w14:textId="77777777" w:rsidR="0076288F" w:rsidRPr="004D4987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BF04EEC" w14:textId="2966FBE6" w:rsidR="0076288F" w:rsidRPr="004D4987" w:rsidRDefault="00DB250E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47C1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47C1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80" w:type="dxa"/>
            <w:vAlign w:val="center"/>
          </w:tcPr>
          <w:p w14:paraId="3D107C0A" w14:textId="77777777" w:rsidR="0076288F" w:rsidRPr="004D4987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37056" w14:textId="77777777" w:rsidR="0076288F" w:rsidRPr="004D4987" w:rsidRDefault="0076288F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142,067</w:t>
            </w:r>
          </w:p>
        </w:tc>
      </w:tr>
      <w:tr w:rsidR="0076288F" w:rsidRPr="001316DA" w14:paraId="21556F04" w14:textId="77777777" w:rsidTr="00500649">
        <w:trPr>
          <w:cantSplit/>
          <w:trHeight w:val="262"/>
        </w:trPr>
        <w:tc>
          <w:tcPr>
            <w:tcW w:w="4185" w:type="dxa"/>
            <w:vAlign w:val="center"/>
          </w:tcPr>
          <w:p w14:paraId="06828807" w14:textId="77777777" w:rsidR="0076288F" w:rsidRPr="00CE726B" w:rsidRDefault="0076288F" w:rsidP="0050064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8A92C5D" w14:textId="65EC9484" w:rsidR="0076288F" w:rsidRPr="00CE726B" w:rsidRDefault="00F35647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76,028</w:t>
            </w:r>
          </w:p>
        </w:tc>
        <w:tc>
          <w:tcPr>
            <w:tcW w:w="178" w:type="dxa"/>
            <w:vAlign w:val="center"/>
          </w:tcPr>
          <w:p w14:paraId="6D17D1FC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5DFA775" w14:textId="77777777" w:rsidR="0076288F" w:rsidRPr="00CE726B" w:rsidRDefault="0076288F" w:rsidP="00500649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80,833</w:t>
            </w:r>
          </w:p>
        </w:tc>
        <w:tc>
          <w:tcPr>
            <w:tcW w:w="178" w:type="dxa"/>
            <w:vAlign w:val="center"/>
          </w:tcPr>
          <w:p w14:paraId="30281789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D1BA90E" w14:textId="5011D08B" w:rsidR="0076288F" w:rsidRPr="001B48CA" w:rsidRDefault="00F35647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15,49</w:t>
            </w:r>
            <w:r w:rsidR="00F62B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center"/>
          </w:tcPr>
          <w:p w14:paraId="79314018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174D9E4" w14:textId="77777777" w:rsidR="0076288F" w:rsidRPr="004D4987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15,142</w:t>
            </w:r>
          </w:p>
        </w:tc>
        <w:tc>
          <w:tcPr>
            <w:tcW w:w="178" w:type="dxa"/>
            <w:vAlign w:val="center"/>
          </w:tcPr>
          <w:p w14:paraId="2AD805BA" w14:textId="77777777" w:rsidR="0076288F" w:rsidRPr="004D4987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3C607AD3" w14:textId="47607C4D" w:rsidR="0076288F" w:rsidRPr="00122B81" w:rsidRDefault="00DB250E" w:rsidP="00500649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(13,746)</w:t>
            </w:r>
          </w:p>
        </w:tc>
        <w:tc>
          <w:tcPr>
            <w:tcW w:w="178" w:type="dxa"/>
            <w:vAlign w:val="center"/>
          </w:tcPr>
          <w:p w14:paraId="5C54CAB7" w14:textId="77777777" w:rsidR="0076288F" w:rsidRPr="004D4987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BF1B50F" w14:textId="77777777" w:rsidR="0076288F" w:rsidRPr="00B075FE" w:rsidRDefault="0076288F" w:rsidP="00500649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(14,996)</w:t>
            </w:r>
          </w:p>
        </w:tc>
        <w:tc>
          <w:tcPr>
            <w:tcW w:w="182" w:type="dxa"/>
            <w:vAlign w:val="center"/>
          </w:tcPr>
          <w:p w14:paraId="42BBCD7A" w14:textId="77777777" w:rsidR="0076288F" w:rsidRPr="004D4987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39C690AC" w14:textId="44036C42" w:rsidR="0076288F" w:rsidRPr="004D4987" w:rsidRDefault="00DB250E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77,77</w:t>
            </w:r>
            <w:r w:rsidR="00CE181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11A8D7AD" w14:textId="77777777" w:rsidR="0076288F" w:rsidRPr="004D4987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66BC60" w14:textId="77777777" w:rsidR="0076288F" w:rsidRPr="004D4987" w:rsidRDefault="0076288F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80,979</w:t>
            </w:r>
          </w:p>
        </w:tc>
      </w:tr>
      <w:tr w:rsidR="0076288F" w:rsidRPr="001316DA" w14:paraId="445C0EFD" w14:textId="77777777" w:rsidTr="00500649">
        <w:trPr>
          <w:cantSplit/>
          <w:trHeight w:val="262"/>
        </w:trPr>
        <w:tc>
          <w:tcPr>
            <w:tcW w:w="4185" w:type="dxa"/>
            <w:vAlign w:val="center"/>
          </w:tcPr>
          <w:p w14:paraId="6590B282" w14:textId="77777777" w:rsidR="0076288F" w:rsidRPr="00B075FE" w:rsidRDefault="0076288F" w:rsidP="00500649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B1D1F0F" w14:textId="3B4053D7" w:rsidR="0076288F" w:rsidRPr="00B075FE" w:rsidRDefault="00F35647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226,533</w:t>
            </w:r>
          </w:p>
        </w:tc>
        <w:tc>
          <w:tcPr>
            <w:tcW w:w="178" w:type="dxa"/>
            <w:vAlign w:val="center"/>
          </w:tcPr>
          <w:p w14:paraId="273D69A1" w14:textId="77777777" w:rsidR="0076288F" w:rsidRPr="00550CC5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A09FD9B" w14:textId="77777777" w:rsidR="0076288F" w:rsidRPr="00550CC5" w:rsidRDefault="0076288F" w:rsidP="00500649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222,826</w:t>
            </w:r>
          </w:p>
        </w:tc>
        <w:tc>
          <w:tcPr>
            <w:tcW w:w="178" w:type="dxa"/>
            <w:vAlign w:val="center"/>
          </w:tcPr>
          <w:p w14:paraId="6C532562" w14:textId="77777777" w:rsidR="0076288F" w:rsidRPr="00550CC5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CCE0707" w14:textId="2FC88660" w:rsidR="0076288F" w:rsidRPr="001B48CA" w:rsidRDefault="00F35647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74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74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178" w:type="dxa"/>
            <w:vAlign w:val="center"/>
          </w:tcPr>
          <w:p w14:paraId="16F07D13" w14:textId="77777777" w:rsidR="0076288F" w:rsidRPr="00550CC5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22FAFA1A" w14:textId="77777777" w:rsidR="0076288F" w:rsidRPr="00550CC5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15,216</w:t>
            </w:r>
          </w:p>
        </w:tc>
        <w:tc>
          <w:tcPr>
            <w:tcW w:w="178" w:type="dxa"/>
            <w:vAlign w:val="center"/>
          </w:tcPr>
          <w:p w14:paraId="115973C4" w14:textId="77777777" w:rsidR="0076288F" w:rsidRPr="00550CC5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2FBAE226" w14:textId="4C71DE0D" w:rsidR="0076288F" w:rsidRPr="00041C0A" w:rsidRDefault="00DB250E" w:rsidP="00500649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(13,746)</w:t>
            </w:r>
          </w:p>
        </w:tc>
        <w:tc>
          <w:tcPr>
            <w:tcW w:w="178" w:type="dxa"/>
            <w:vAlign w:val="center"/>
          </w:tcPr>
          <w:p w14:paraId="2F828B45" w14:textId="77777777" w:rsidR="0076288F" w:rsidRPr="00041C0A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E25AA23" w14:textId="77777777" w:rsidR="0076288F" w:rsidRPr="00B075FE" w:rsidRDefault="0076288F" w:rsidP="00500649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(14,996)</w:t>
            </w:r>
          </w:p>
        </w:tc>
        <w:tc>
          <w:tcPr>
            <w:tcW w:w="182" w:type="dxa"/>
            <w:vAlign w:val="center"/>
          </w:tcPr>
          <w:p w14:paraId="45FCD2E9" w14:textId="77777777" w:rsidR="0076288F" w:rsidRPr="00041C0A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0F341874" w14:textId="0D081BE2" w:rsidR="0076288F" w:rsidRPr="00B075FE" w:rsidRDefault="00DB250E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5A6B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6B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180" w:type="dxa"/>
            <w:vAlign w:val="center"/>
          </w:tcPr>
          <w:p w14:paraId="5C9ACB84" w14:textId="77777777" w:rsidR="0076288F" w:rsidRPr="00550CC5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7E7BB1" w14:textId="77777777" w:rsidR="0076288F" w:rsidRPr="00550CC5" w:rsidRDefault="0076288F" w:rsidP="00500649">
            <w:pPr>
              <w:tabs>
                <w:tab w:val="clear" w:pos="907"/>
                <w:tab w:val="left" w:pos="7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223,046</w:t>
            </w:r>
          </w:p>
        </w:tc>
      </w:tr>
      <w:tr w:rsidR="0076288F" w:rsidRPr="001316DA" w14:paraId="07832640" w14:textId="77777777" w:rsidTr="00500649">
        <w:trPr>
          <w:cantSplit/>
          <w:trHeight w:val="262"/>
        </w:trPr>
        <w:tc>
          <w:tcPr>
            <w:tcW w:w="4185" w:type="dxa"/>
            <w:vAlign w:val="center"/>
          </w:tcPr>
          <w:p w14:paraId="1AB7EA03" w14:textId="77777777" w:rsidR="0076288F" w:rsidRPr="00CE726B" w:rsidRDefault="0076288F" w:rsidP="00500649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C99305C" w14:textId="77777777" w:rsidR="0076288F" w:rsidRPr="005E3665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BE106E6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42D2785A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F5FE386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3CA84274" w14:textId="77777777" w:rsidR="0076288F" w:rsidRPr="001B48CA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E0A2D84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0780DE79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5E3804D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33BDFA97" w14:textId="77777777" w:rsidR="0076288F" w:rsidRPr="00122B81" w:rsidRDefault="0076288F" w:rsidP="00500649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A434CFF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2ED99D2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032D633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09500BE4" w14:textId="77777777" w:rsidR="0076288F" w:rsidRPr="001B48CA" w:rsidRDefault="0076288F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EE4E77E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E91B96C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288F" w:rsidRPr="001316DA" w14:paraId="7F14F17F" w14:textId="77777777" w:rsidTr="00500649">
        <w:trPr>
          <w:cantSplit/>
          <w:trHeight w:val="262"/>
        </w:trPr>
        <w:tc>
          <w:tcPr>
            <w:tcW w:w="4185" w:type="dxa"/>
            <w:vAlign w:val="center"/>
          </w:tcPr>
          <w:p w14:paraId="4D5F19B3" w14:textId="77777777" w:rsidR="0076288F" w:rsidRPr="00B075FE" w:rsidRDefault="0076288F" w:rsidP="00500649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78" w:type="dxa"/>
          </w:tcPr>
          <w:p w14:paraId="5469C78F" w14:textId="77777777" w:rsidR="0076288F" w:rsidRPr="005E3665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919A97D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688819DE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855446C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A2EB6DC" w14:textId="77777777" w:rsidR="0076288F" w:rsidRPr="001B48CA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D29BE4F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0576B2DF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5B8C424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14:paraId="0C497C96" w14:textId="77777777" w:rsidR="0076288F" w:rsidRPr="00122B81" w:rsidRDefault="0076288F" w:rsidP="00500649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A3D425B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1B27A249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A897C7F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6779F3E5" w14:textId="77777777" w:rsidR="0076288F" w:rsidRPr="001B48CA" w:rsidRDefault="0076288F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C8E7746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82A587" w14:textId="77777777" w:rsidR="0076288F" w:rsidRPr="00CE726B" w:rsidRDefault="0076288F" w:rsidP="005006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288F" w:rsidRPr="001316DA" w14:paraId="08338EA9" w14:textId="77777777" w:rsidTr="00500649">
        <w:trPr>
          <w:cantSplit/>
          <w:trHeight w:val="262"/>
        </w:trPr>
        <w:tc>
          <w:tcPr>
            <w:tcW w:w="4185" w:type="dxa"/>
            <w:vAlign w:val="center"/>
          </w:tcPr>
          <w:p w14:paraId="6181A3F3" w14:textId="77777777" w:rsidR="0076288F" w:rsidRPr="00CE726B" w:rsidRDefault="0076288F" w:rsidP="00500649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78" w:type="dxa"/>
          </w:tcPr>
          <w:p w14:paraId="457B8335" w14:textId="044EC245" w:rsidR="0076288F" w:rsidRPr="00041C0A" w:rsidRDefault="00F35647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226,533</w:t>
            </w:r>
          </w:p>
        </w:tc>
        <w:tc>
          <w:tcPr>
            <w:tcW w:w="178" w:type="dxa"/>
            <w:vAlign w:val="center"/>
          </w:tcPr>
          <w:p w14:paraId="2E65719B" w14:textId="77777777" w:rsidR="0076288F" w:rsidRPr="00041C0A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4C409A0" w14:textId="77777777" w:rsidR="0076288F" w:rsidRPr="00041C0A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222,826</w:t>
            </w:r>
          </w:p>
        </w:tc>
        <w:tc>
          <w:tcPr>
            <w:tcW w:w="178" w:type="dxa"/>
            <w:vAlign w:val="center"/>
          </w:tcPr>
          <w:p w14:paraId="6FB1E915" w14:textId="77777777" w:rsidR="0076288F" w:rsidRPr="00041C0A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747C00B" w14:textId="0B32EB85" w:rsidR="0076288F" w:rsidRPr="00041C0A" w:rsidRDefault="00F35647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47C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47C1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78" w:type="dxa"/>
            <w:vAlign w:val="center"/>
          </w:tcPr>
          <w:p w14:paraId="369F31C0" w14:textId="77777777" w:rsidR="0076288F" w:rsidRPr="001C2E1F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4445EBB" w14:textId="77777777" w:rsidR="0076288F" w:rsidRPr="001C2E1F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15,216</w:t>
            </w:r>
          </w:p>
        </w:tc>
        <w:tc>
          <w:tcPr>
            <w:tcW w:w="178" w:type="dxa"/>
            <w:vAlign w:val="center"/>
          </w:tcPr>
          <w:p w14:paraId="1DF2E674" w14:textId="77777777" w:rsidR="0076288F" w:rsidRPr="001C2E1F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A7FC4AA" w14:textId="7E70BC9D" w:rsidR="0076288F" w:rsidRPr="00122B81" w:rsidRDefault="00DB250E" w:rsidP="00500649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(13,746)</w:t>
            </w:r>
          </w:p>
        </w:tc>
        <w:tc>
          <w:tcPr>
            <w:tcW w:w="178" w:type="dxa"/>
            <w:vAlign w:val="center"/>
          </w:tcPr>
          <w:p w14:paraId="62A85D09" w14:textId="77777777" w:rsidR="0076288F" w:rsidRPr="00106E02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00613B5" w14:textId="77777777" w:rsidR="0076288F" w:rsidRPr="001C2E1F" w:rsidRDefault="0076288F" w:rsidP="00500649">
            <w:pPr>
              <w:tabs>
                <w:tab w:val="clear" w:pos="907"/>
                <w:tab w:val="left" w:pos="35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(14,996)</w:t>
            </w:r>
          </w:p>
        </w:tc>
        <w:tc>
          <w:tcPr>
            <w:tcW w:w="182" w:type="dxa"/>
            <w:vAlign w:val="center"/>
          </w:tcPr>
          <w:p w14:paraId="342F071B" w14:textId="77777777" w:rsidR="0076288F" w:rsidRPr="001C2E1F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B30767F" w14:textId="276402C4" w:rsidR="0076288F" w:rsidRPr="00B075FE" w:rsidRDefault="00DB250E" w:rsidP="005006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747C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47C1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80" w:type="dxa"/>
            <w:vAlign w:val="center"/>
          </w:tcPr>
          <w:p w14:paraId="5D3E97E3" w14:textId="77777777" w:rsidR="0076288F" w:rsidRPr="001C2E1F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5D0AE" w14:textId="77777777" w:rsidR="0076288F" w:rsidRPr="001316DA" w:rsidRDefault="0076288F" w:rsidP="005006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223,046</w:t>
            </w:r>
          </w:p>
        </w:tc>
      </w:tr>
    </w:tbl>
    <w:p w14:paraId="3CF4AF01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1EA8964" w14:textId="77777777" w:rsidR="0076288F" w:rsidRPr="001316DA" w:rsidRDefault="0076288F" w:rsidP="0076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76288F" w:rsidRPr="001316DA" w:rsidSect="0076288F">
          <w:headerReference w:type="default" r:id="rId13"/>
          <w:footerReference w:type="default" r:id="rId14"/>
          <w:pgSz w:w="16834" w:h="11909" w:orient="landscape" w:code="9"/>
          <w:pgMar w:top="720" w:right="1152" w:bottom="720" w:left="1152" w:header="720" w:footer="720" w:gutter="0"/>
          <w:cols w:space="720"/>
          <w:docGrid w:linePitch="245"/>
        </w:sectPr>
      </w:pPr>
    </w:p>
    <w:p w14:paraId="6DA57480" w14:textId="6581DAAB" w:rsidR="0076288F" w:rsidRPr="001316DA" w:rsidRDefault="0076288F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316DA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275580">
        <w:rPr>
          <w:rFonts w:asciiTheme="majorBidi" w:hAnsiTheme="majorBidi" w:cstheme="majorBidi"/>
          <w:sz w:val="30"/>
          <w:szCs w:val="30"/>
        </w:rPr>
        <w:t>0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B075FE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7F735506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814"/>
        <w:gridCol w:w="1259"/>
        <w:gridCol w:w="263"/>
        <w:gridCol w:w="1261"/>
        <w:gridCol w:w="252"/>
        <w:gridCol w:w="1190"/>
      </w:tblGrid>
      <w:tr w:rsidR="0076288F" w:rsidRPr="001316DA" w14:paraId="7461955C" w14:textId="77777777" w:rsidTr="00500649">
        <w:trPr>
          <w:tblHeader/>
        </w:trPr>
        <w:tc>
          <w:tcPr>
            <w:tcW w:w="2255" w:type="pct"/>
          </w:tcPr>
          <w:p w14:paraId="0691B135" w14:textId="77777777" w:rsidR="0076288F" w:rsidRPr="001316DA" w:rsidRDefault="0076288F" w:rsidP="00500649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3" w:type="pct"/>
          </w:tcPr>
          <w:p w14:paraId="1E47F2A2" w14:textId="77777777" w:rsidR="0076288F" w:rsidRPr="00CE726B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4933E30E" w14:textId="77777777" w:rsidR="0076288F" w:rsidRPr="00B075FE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669A5E62" w14:textId="77777777" w:rsidR="0076288F" w:rsidRPr="001316DA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B23CEAF" w14:textId="77777777" w:rsidR="0076288F" w:rsidRPr="00B075FE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37BCFDCB" w14:textId="77777777" w:rsidR="0076288F" w:rsidRPr="001316DA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8613600" w14:textId="77777777" w:rsidR="0076288F" w:rsidRPr="00B075FE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6288F" w:rsidRPr="001316DA" w14:paraId="486F4E12" w14:textId="77777777" w:rsidTr="00500649">
        <w:trPr>
          <w:tblHeader/>
        </w:trPr>
        <w:tc>
          <w:tcPr>
            <w:tcW w:w="2255" w:type="pct"/>
          </w:tcPr>
          <w:p w14:paraId="5EABD1D2" w14:textId="77777777" w:rsidR="0076288F" w:rsidRPr="00CE726B" w:rsidRDefault="0076288F" w:rsidP="00500649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009D589C" w14:textId="77777777" w:rsidR="0076288F" w:rsidRPr="00492A04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14:paraId="2F5CFAB1" w14:textId="77777777" w:rsidR="0076288F" w:rsidRPr="00B075FE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D0A1D9D" w14:textId="77777777" w:rsidR="0076288F" w:rsidRPr="00CE726B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81ECFB0" w14:textId="77777777" w:rsidR="0076288F" w:rsidRPr="00B075FE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7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7" w:type="pct"/>
          </w:tcPr>
          <w:p w14:paraId="4112653F" w14:textId="77777777" w:rsidR="0076288F" w:rsidRPr="001316DA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9C2FCF5" w14:textId="77777777" w:rsidR="0076288F" w:rsidRPr="00B075FE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88F" w:rsidRPr="001316DA" w14:paraId="0C7D96E8" w14:textId="77777777" w:rsidTr="00500649">
        <w:trPr>
          <w:tblHeader/>
        </w:trPr>
        <w:tc>
          <w:tcPr>
            <w:tcW w:w="2255" w:type="pct"/>
          </w:tcPr>
          <w:p w14:paraId="7112E72C" w14:textId="77777777" w:rsidR="0076288F" w:rsidRPr="001316DA" w:rsidRDefault="0076288F" w:rsidP="00500649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7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075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43" w:type="pct"/>
          </w:tcPr>
          <w:p w14:paraId="7D3B6CA1" w14:textId="77777777" w:rsidR="0076288F" w:rsidRPr="00CE726B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6BC3612F" w14:textId="77777777" w:rsidR="0076288F" w:rsidRPr="00B075FE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1743C4A" w14:textId="77777777" w:rsidR="0076288F" w:rsidRPr="001316DA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339B23C" w14:textId="77777777" w:rsidR="0076288F" w:rsidRPr="00B075FE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77768FB" w14:textId="77777777" w:rsidR="0076288F" w:rsidRPr="001316DA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B03666F" w14:textId="77777777" w:rsidR="0076288F" w:rsidRPr="00B075FE" w:rsidRDefault="0076288F" w:rsidP="00500649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88F" w:rsidRPr="001316DA" w14:paraId="0F1E6136" w14:textId="77777777" w:rsidTr="00500649">
        <w:tc>
          <w:tcPr>
            <w:tcW w:w="2255" w:type="pct"/>
          </w:tcPr>
          <w:p w14:paraId="4912E8F2" w14:textId="77777777" w:rsidR="0076288F" w:rsidRPr="00B075FE" w:rsidRDefault="0076288F" w:rsidP="0050064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757F5B43" w14:textId="77777777" w:rsidR="0076288F" w:rsidRPr="000524D2" w:rsidRDefault="0076288F" w:rsidP="00500649">
            <w:pPr>
              <w:tabs>
                <w:tab w:val="decimal" w:pos="972"/>
              </w:tabs>
              <w:ind w:right="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86" w:type="pct"/>
          </w:tcPr>
          <w:p w14:paraId="31DD00E4" w14:textId="247A8924" w:rsidR="0076288F" w:rsidRPr="00CF5D9B" w:rsidRDefault="00275580" w:rsidP="00500649">
            <w:pPr>
              <w:tabs>
                <w:tab w:val="decimal" w:pos="961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67805DF" w14:textId="77777777" w:rsidR="0076288F" w:rsidRPr="00CF5D9B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585E3B9" w14:textId="0A9BA068" w:rsidR="0076288F" w:rsidRPr="00CF5D9B" w:rsidRDefault="00275580" w:rsidP="00500649">
            <w:pPr>
              <w:tabs>
                <w:tab w:val="decimal" w:pos="946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7,661,135</w:t>
            </w:r>
          </w:p>
        </w:tc>
        <w:tc>
          <w:tcPr>
            <w:tcW w:w="137" w:type="pct"/>
          </w:tcPr>
          <w:p w14:paraId="3C7E1463" w14:textId="77777777" w:rsidR="0076288F" w:rsidRPr="00CF5D9B" w:rsidRDefault="0076288F" w:rsidP="00500649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BE0EE2F" w14:textId="5EB9803A" w:rsidR="0076288F" w:rsidRPr="00CF5D9B" w:rsidRDefault="00275580" w:rsidP="00500649">
            <w:pPr>
              <w:tabs>
                <w:tab w:val="clear" w:pos="907"/>
                <w:tab w:val="left" w:pos="871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7,661,135</w:t>
            </w:r>
          </w:p>
        </w:tc>
      </w:tr>
      <w:tr w:rsidR="0076288F" w:rsidRPr="001316DA" w14:paraId="7CACC89A" w14:textId="77777777" w:rsidTr="00500649">
        <w:tc>
          <w:tcPr>
            <w:tcW w:w="2255" w:type="pct"/>
          </w:tcPr>
          <w:p w14:paraId="1B8409D2" w14:textId="77777777" w:rsidR="0076288F" w:rsidRPr="00B075FE" w:rsidRDefault="0076288F" w:rsidP="0050064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33796F6B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4B42334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B758BC" w14:textId="77777777" w:rsidR="0076288F" w:rsidRPr="00CE726B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DD3EBC8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6091612" w14:textId="77777777" w:rsidR="0076288F" w:rsidRPr="00CE726B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5A09625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0660CDD3" w14:textId="77777777" w:rsidTr="00500649">
        <w:tc>
          <w:tcPr>
            <w:tcW w:w="2255" w:type="pct"/>
          </w:tcPr>
          <w:p w14:paraId="0B98C0DF" w14:textId="77777777" w:rsidR="0076288F" w:rsidRPr="00B075FE" w:rsidRDefault="0076288F" w:rsidP="0050064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07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075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075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3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43" w:type="pct"/>
          </w:tcPr>
          <w:p w14:paraId="7E2BE77A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55C238F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ACD290C" w14:textId="77777777" w:rsidR="0076288F" w:rsidRPr="00CE726B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BAC9430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6BDE5C2" w14:textId="77777777" w:rsidR="0076288F" w:rsidRPr="00CE726B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E2401AB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1CD69069" w14:textId="77777777" w:rsidTr="00500649">
        <w:tc>
          <w:tcPr>
            <w:tcW w:w="2255" w:type="pct"/>
          </w:tcPr>
          <w:p w14:paraId="4AC4BCD1" w14:textId="77777777" w:rsidR="0076288F" w:rsidRPr="00B075FE" w:rsidRDefault="0076288F" w:rsidP="0050064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788C7B5C" w14:textId="77777777" w:rsidR="0076288F" w:rsidRPr="009E1C93" w:rsidRDefault="0076288F" w:rsidP="00500649">
            <w:pPr>
              <w:tabs>
                <w:tab w:val="decimal" w:pos="972"/>
              </w:tabs>
              <w:ind w:right="92" w:hanging="1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3</w:t>
            </w:r>
          </w:p>
        </w:tc>
        <w:tc>
          <w:tcPr>
            <w:tcW w:w="686" w:type="pct"/>
          </w:tcPr>
          <w:p w14:paraId="406565AB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CFA24AB" w14:textId="77777777" w:rsidR="0076288F" w:rsidRPr="00CE726B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35D7BE6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482">
              <w:rPr>
                <w:rFonts w:asciiTheme="majorBidi" w:hAnsiTheme="majorBidi" w:cstheme="majorBidi"/>
                <w:sz w:val="30"/>
                <w:szCs w:val="30"/>
              </w:rPr>
              <w:t>7,629,770</w:t>
            </w:r>
          </w:p>
        </w:tc>
        <w:tc>
          <w:tcPr>
            <w:tcW w:w="137" w:type="pct"/>
          </w:tcPr>
          <w:p w14:paraId="64672734" w14:textId="77777777" w:rsidR="0076288F" w:rsidRPr="00CE726B" w:rsidRDefault="0076288F" w:rsidP="00500649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457F172" w14:textId="77777777" w:rsidR="0076288F" w:rsidRPr="00CE726B" w:rsidRDefault="0076288F" w:rsidP="00500649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482">
              <w:rPr>
                <w:rFonts w:asciiTheme="majorBidi" w:hAnsiTheme="majorBidi" w:cstheme="majorBidi"/>
                <w:sz w:val="30"/>
                <w:szCs w:val="30"/>
              </w:rPr>
              <w:t>7,629,770</w:t>
            </w:r>
          </w:p>
        </w:tc>
      </w:tr>
    </w:tbl>
    <w:p w14:paraId="6E6ED87E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5F4C4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B075FE">
        <w:rPr>
          <w:rFonts w:asciiTheme="majorBidi" w:hAnsi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1316DA">
        <w:rPr>
          <w:rFonts w:asciiTheme="majorBidi" w:hAnsiTheme="majorBidi" w:cstheme="majorBidi"/>
          <w:sz w:val="30"/>
          <w:szCs w:val="30"/>
        </w:rPr>
        <w:t xml:space="preserve">3 </w:t>
      </w:r>
      <w:r w:rsidRPr="00B075FE">
        <w:rPr>
          <w:rFonts w:asciiTheme="majorBidi" w:hAnsiTheme="majorBidi"/>
          <w:sz w:val="30"/>
          <w:szCs w:val="30"/>
          <w:cs/>
        </w:rPr>
        <w:t xml:space="preserve">มีข้อมูลที่สำคัญที่ไม่สามารถสังเกตได้เนื่องจากมีการซื้อขายไม่บ่อยนัก </w:t>
      </w:r>
    </w:p>
    <w:p w14:paraId="785BDACB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5848B" w14:textId="660A8266" w:rsidR="0076288F" w:rsidRPr="00B075FE" w:rsidRDefault="0076288F" w:rsidP="0076288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16DA">
        <w:rPr>
          <w:rFonts w:asciiTheme="majorBidi" w:hAnsiTheme="majorBidi" w:cstheme="majorBidi"/>
          <w:sz w:val="30"/>
          <w:szCs w:val="30"/>
        </w:rPr>
        <w:t>1</w:t>
      </w:r>
      <w:r w:rsidR="00275580">
        <w:rPr>
          <w:rFonts w:asciiTheme="majorBidi" w:hAnsiTheme="majorBidi" w:cstheme="majorBidi"/>
          <w:sz w:val="30"/>
          <w:szCs w:val="30"/>
        </w:rPr>
        <w:t>1</w:t>
      </w:r>
      <w:r w:rsidRPr="001316DA">
        <w:rPr>
          <w:rFonts w:asciiTheme="majorBidi" w:hAnsiTheme="majorBidi" w:cstheme="majorBidi"/>
          <w:sz w:val="30"/>
          <w:szCs w:val="30"/>
        </w:rPr>
        <w:tab/>
      </w:r>
      <w:r w:rsidRPr="00B075FE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E1AD0CA" w14:textId="77777777" w:rsidR="0076288F" w:rsidRPr="001316DA" w:rsidRDefault="0076288F" w:rsidP="007628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71"/>
        <w:gridCol w:w="1529"/>
      </w:tblGrid>
      <w:tr w:rsidR="0076288F" w:rsidRPr="00BC6BA1" w14:paraId="41F959E4" w14:textId="77777777" w:rsidTr="00500649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45C8BECF" w14:textId="77777777" w:rsidR="0076288F" w:rsidRPr="00B075FE" w:rsidRDefault="0076288F" w:rsidP="0050064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414CD47B" w14:textId="77777777" w:rsidR="0076288F" w:rsidRPr="00BC6BA1" w:rsidRDefault="0076288F" w:rsidP="00500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3B803EE3" w14:textId="77777777" w:rsidR="0076288F" w:rsidRPr="00077175" w:rsidRDefault="0076288F" w:rsidP="00500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75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6288F" w:rsidRPr="001316DA" w14:paraId="3BB5A416" w14:textId="77777777" w:rsidTr="00500649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15FA47FD" w14:textId="77777777" w:rsidR="0076288F" w:rsidRPr="00BC6BA1" w:rsidRDefault="0076288F" w:rsidP="0050064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DA86550" w14:textId="77777777" w:rsidR="0076288F" w:rsidRPr="00BC6BA1" w:rsidRDefault="0076288F" w:rsidP="00500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004394F1" w14:textId="77777777" w:rsidR="0076288F" w:rsidRPr="00BC6BA1" w:rsidRDefault="0076288F" w:rsidP="0050064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75F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075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6288F" w:rsidRPr="001316DA" w14:paraId="24014E97" w14:textId="77777777" w:rsidTr="00500649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4264C539" w14:textId="77777777" w:rsidR="0076288F" w:rsidRPr="00B075FE" w:rsidRDefault="0076288F" w:rsidP="00500649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</w:t>
            </w:r>
            <w:r w:rsidRPr="00B075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ุน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2EEEECC8" w14:textId="77777777" w:rsidR="0076288F" w:rsidRPr="00BC6BA1" w:rsidRDefault="0076288F" w:rsidP="00500649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1EFE7CAA" w14:textId="77777777" w:rsidR="0076288F" w:rsidRPr="00BC6BA1" w:rsidRDefault="0076288F" w:rsidP="00500649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88F" w:rsidRPr="001316DA" w14:paraId="49EAF0D8" w14:textId="77777777" w:rsidTr="00500649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6130BF9C" w14:textId="77777777" w:rsidR="0076288F" w:rsidRPr="00B075FE" w:rsidRDefault="0076288F" w:rsidP="00500649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5FE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2633ABD3" w14:textId="77777777" w:rsidR="0076288F" w:rsidRPr="00BC6BA1" w:rsidRDefault="0076288F" w:rsidP="00500649">
            <w:pPr>
              <w:pStyle w:val="BodyText"/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7538390" w14:textId="1B114521" w:rsidR="0076288F" w:rsidRPr="008B1104" w:rsidRDefault="00E83349" w:rsidP="00500649">
            <w:pPr>
              <w:pStyle w:val="BodyText"/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1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</w:tr>
    </w:tbl>
    <w:p w14:paraId="55267DE3" w14:textId="77777777" w:rsidR="0076288F" w:rsidRPr="001316DA" w:rsidRDefault="0076288F" w:rsidP="0076288F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AF10377" w14:textId="62F90BF2" w:rsidR="00576061" w:rsidRDefault="00576061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F789158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9D6078C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66FCA87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C182202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C13A078" w14:textId="77777777" w:rsidR="0076288F" w:rsidRPr="00B075FE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sectPr w:rsidR="0076288F" w:rsidRPr="00B075FE" w:rsidSect="00687659"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EE183" w14:textId="77777777" w:rsidR="00D90524" w:rsidRDefault="00D90524" w:rsidP="004956B4">
      <w:r>
        <w:separator/>
      </w:r>
    </w:p>
  </w:endnote>
  <w:endnote w:type="continuationSeparator" w:id="0">
    <w:p w14:paraId="0D56E4B1" w14:textId="77777777" w:rsidR="00D90524" w:rsidRDefault="00D9052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3866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DB69472" w14:textId="77777777" w:rsidR="0076288F" w:rsidRPr="001316DA" w:rsidRDefault="0076288F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begin"/>
        </w:r>
        <w:r w:rsidRPr="001316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separate"/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1316DA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A6D72B" w14:textId="77777777" w:rsidR="0076288F" w:rsidRPr="001316DA" w:rsidRDefault="0076288F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begin"/>
        </w:r>
        <w:r w:rsidRPr="001316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316DA">
          <w:rPr>
            <w:rFonts w:asciiTheme="majorBidi" w:hAnsiTheme="majorBidi" w:cstheme="majorBidi"/>
            <w:sz w:val="30"/>
            <w:szCs w:val="30"/>
            <w:cs/>
          </w:rPr>
          <w:fldChar w:fldCharType="separate"/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1316DA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1316DA">
          <w:rPr>
            <w:rFonts w:asciiTheme="majorBidi" w:hAnsiTheme="majorBidi" w:cstheme="majorBidi"/>
            <w:noProof/>
            <w:sz w:val="30"/>
            <w:szCs w:val="30"/>
            <w: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95081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F8DE744" w14:textId="77777777" w:rsidR="0040444D" w:rsidRPr="004D0F8C" w:rsidRDefault="0040444D" w:rsidP="004D0F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F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F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F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D0F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F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F77BA" w14:textId="77777777" w:rsidR="00D90524" w:rsidRDefault="00D90524" w:rsidP="004956B4">
      <w:r>
        <w:separator/>
      </w:r>
    </w:p>
  </w:footnote>
  <w:footnote w:type="continuationSeparator" w:id="0">
    <w:p w14:paraId="0C39C52B" w14:textId="77777777" w:rsidR="00D90524" w:rsidRDefault="00D9052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84B20" w14:textId="77777777" w:rsidR="0076288F" w:rsidRPr="00B075FE" w:rsidRDefault="0076288F" w:rsidP="00902E1A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B075FE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B075FE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7926E669" w14:textId="77777777" w:rsidR="0076288F" w:rsidRPr="001316DA" w:rsidRDefault="0076288F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075FE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462378A" w14:textId="77777777" w:rsidR="0076288F" w:rsidRPr="001316DA" w:rsidRDefault="0076288F" w:rsidP="00612FB3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075FE">
      <w:rPr>
        <w:rFonts w:ascii="Angsana New" w:hAnsi="Angsana New"/>
        <w:bCs/>
        <w:sz w:val="32"/>
        <w:szCs w:val="32"/>
        <w:cs/>
      </w:rPr>
      <w:t>สำหรับงวด</w:t>
    </w:r>
    <w:r w:rsidRPr="00B075FE">
      <w:rPr>
        <w:rFonts w:ascii="Angsana New" w:hAnsi="Angsana New" w:hint="cs"/>
        <w:bCs/>
        <w:sz w:val="32"/>
        <w:szCs w:val="32"/>
        <w:cs/>
      </w:rPr>
      <w:t>สามเดือน</w:t>
    </w:r>
    <w:r w:rsidRPr="00B075F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1316D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1</w:t>
    </w:r>
    <w:r w:rsidRPr="001316DA">
      <w:rPr>
        <w:rFonts w:ascii="Angsana New" w:hAnsi="Angsana New"/>
        <w:b/>
        <w:sz w:val="32"/>
        <w:szCs w:val="32"/>
      </w:rPr>
      <w:t xml:space="preserve"> </w:t>
    </w:r>
    <w:r w:rsidRPr="00B075FE">
      <w:rPr>
        <w:rFonts w:ascii="Angsana New" w:hAnsi="Angsana New" w:hint="cs"/>
        <w:bCs/>
        <w:sz w:val="32"/>
        <w:szCs w:val="32"/>
        <w:cs/>
      </w:rPr>
      <w:t>มีนาคม</w:t>
    </w:r>
    <w:r w:rsidRPr="00B075FE">
      <w:rPr>
        <w:rFonts w:ascii="Angsana New" w:hAnsi="Angsana New"/>
        <w:bCs/>
        <w:sz w:val="32"/>
        <w:szCs w:val="32"/>
        <w:cs/>
      </w:rPr>
      <w:t xml:space="preserve"> </w:t>
    </w:r>
    <w:r w:rsidRPr="001316DA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8</w:t>
    </w:r>
    <w:r w:rsidRPr="001316DA">
      <w:rPr>
        <w:rFonts w:ascii="Angsana New" w:hAnsi="Angsana New"/>
        <w:bCs/>
        <w:sz w:val="32"/>
        <w:szCs w:val="32"/>
      </w:rPr>
      <w:t xml:space="preserve"> (</w:t>
    </w:r>
    <w:r w:rsidRPr="00B075FE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26F98A77" w14:textId="77777777" w:rsidR="0076288F" w:rsidRPr="001316DA" w:rsidRDefault="0076288F" w:rsidP="008433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E8BE3" w14:textId="77777777" w:rsidR="0076288F" w:rsidRPr="00B075FE" w:rsidRDefault="0076288F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B075FE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B075FE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34B9343F" w14:textId="77777777" w:rsidR="0076288F" w:rsidRPr="001316DA" w:rsidRDefault="0076288F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075FE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01611E1" w14:textId="77777777" w:rsidR="0076288F" w:rsidRPr="001316DA" w:rsidRDefault="0076288F" w:rsidP="009A2C15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075FE">
      <w:rPr>
        <w:rFonts w:ascii="Angsana New" w:hAnsi="Angsana New"/>
        <w:bCs/>
        <w:sz w:val="32"/>
        <w:szCs w:val="32"/>
        <w:cs/>
      </w:rPr>
      <w:t>สำหรับงวด</w:t>
    </w:r>
    <w:r w:rsidRPr="00B075FE">
      <w:rPr>
        <w:rFonts w:ascii="Angsana New" w:hAnsi="Angsana New" w:hint="cs"/>
        <w:bCs/>
        <w:sz w:val="32"/>
        <w:szCs w:val="32"/>
        <w:cs/>
      </w:rPr>
      <w:t>สามเดือน</w:t>
    </w:r>
    <w:r w:rsidRPr="00B075F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1316D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1</w:t>
    </w:r>
    <w:r w:rsidRPr="001316DA">
      <w:rPr>
        <w:rFonts w:ascii="Angsana New" w:hAnsi="Angsana New"/>
        <w:b/>
        <w:sz w:val="32"/>
        <w:szCs w:val="32"/>
      </w:rPr>
      <w:t xml:space="preserve"> </w:t>
    </w:r>
    <w:r w:rsidRPr="00B075FE">
      <w:rPr>
        <w:rFonts w:ascii="Angsana New" w:hAnsi="Angsana New" w:hint="cs"/>
        <w:bCs/>
        <w:sz w:val="32"/>
        <w:szCs w:val="32"/>
        <w:cs/>
      </w:rPr>
      <w:t>มีนาคม</w:t>
    </w:r>
    <w:r w:rsidRPr="00B075FE">
      <w:rPr>
        <w:rFonts w:ascii="Angsana New" w:hAnsi="Angsana New"/>
        <w:bCs/>
        <w:sz w:val="32"/>
        <w:szCs w:val="32"/>
        <w:cs/>
      </w:rPr>
      <w:t xml:space="preserve"> </w:t>
    </w:r>
    <w:r w:rsidRPr="001316DA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8</w:t>
    </w:r>
    <w:r w:rsidRPr="001316DA">
      <w:rPr>
        <w:rFonts w:ascii="Angsana New" w:hAnsi="Angsana New"/>
        <w:bCs/>
        <w:sz w:val="32"/>
        <w:szCs w:val="32"/>
      </w:rPr>
      <w:t xml:space="preserve"> (</w:t>
    </w:r>
    <w:r w:rsidRPr="00B075FE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29B8B909" w14:textId="77777777" w:rsidR="0076288F" w:rsidRPr="001316DA" w:rsidRDefault="0076288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3E847" w14:textId="77777777" w:rsidR="0040444D" w:rsidRPr="00B075FE" w:rsidRDefault="0040444D" w:rsidP="0040444D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B075FE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B075FE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4B62DDFC" w14:textId="77777777" w:rsidR="0040444D" w:rsidRPr="001316DA" w:rsidRDefault="0040444D" w:rsidP="0040444D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075FE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AEADF7E" w14:textId="77777777" w:rsidR="0040444D" w:rsidRPr="001316DA" w:rsidRDefault="0040444D" w:rsidP="0040444D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075FE">
      <w:rPr>
        <w:rFonts w:ascii="Angsana New" w:hAnsi="Angsana New"/>
        <w:bCs/>
        <w:sz w:val="32"/>
        <w:szCs w:val="32"/>
        <w:cs/>
      </w:rPr>
      <w:t>สำหรับงวด</w:t>
    </w:r>
    <w:r w:rsidRPr="00B075FE">
      <w:rPr>
        <w:rFonts w:ascii="Angsana New" w:hAnsi="Angsana New" w:hint="cs"/>
        <w:bCs/>
        <w:sz w:val="32"/>
        <w:szCs w:val="32"/>
        <w:cs/>
      </w:rPr>
      <w:t>สามเดือน</w:t>
    </w:r>
    <w:r w:rsidRPr="00B075F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1316D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1</w:t>
    </w:r>
    <w:r w:rsidRPr="001316DA">
      <w:rPr>
        <w:rFonts w:ascii="Angsana New" w:hAnsi="Angsana New"/>
        <w:b/>
        <w:sz w:val="32"/>
        <w:szCs w:val="32"/>
      </w:rPr>
      <w:t xml:space="preserve"> </w:t>
    </w:r>
    <w:r w:rsidRPr="00B075FE">
      <w:rPr>
        <w:rFonts w:ascii="Angsana New" w:hAnsi="Angsana New" w:hint="cs"/>
        <w:bCs/>
        <w:sz w:val="32"/>
        <w:szCs w:val="32"/>
        <w:cs/>
      </w:rPr>
      <w:t>มีนาคม</w:t>
    </w:r>
    <w:r w:rsidRPr="00B075FE">
      <w:rPr>
        <w:rFonts w:ascii="Angsana New" w:hAnsi="Angsana New"/>
        <w:bCs/>
        <w:sz w:val="32"/>
        <w:szCs w:val="32"/>
        <w:cs/>
      </w:rPr>
      <w:t xml:space="preserve"> </w:t>
    </w:r>
    <w:r w:rsidRPr="001316DA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8</w:t>
    </w:r>
    <w:r w:rsidRPr="001316DA">
      <w:rPr>
        <w:rFonts w:ascii="Angsana New" w:hAnsi="Angsana New"/>
        <w:bCs/>
        <w:sz w:val="32"/>
        <w:szCs w:val="32"/>
      </w:rPr>
      <w:t xml:space="preserve"> (</w:t>
    </w:r>
    <w:r w:rsidRPr="00B075FE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6BF89644" w14:textId="77777777" w:rsidR="0040444D" w:rsidRPr="00667CB6" w:rsidRDefault="0040444D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53CC5"/>
    <w:multiLevelType w:val="hybridMultilevel"/>
    <w:tmpl w:val="107A8538"/>
    <w:lvl w:ilvl="0" w:tplc="1A06A0D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1"/>
  </w:num>
  <w:num w:numId="7" w16cid:durableId="1528373509">
    <w:abstractNumId w:val="23"/>
  </w:num>
  <w:num w:numId="8" w16cid:durableId="897087256">
    <w:abstractNumId w:val="16"/>
  </w:num>
  <w:num w:numId="9" w16cid:durableId="1125151147">
    <w:abstractNumId w:val="11"/>
  </w:num>
  <w:num w:numId="10" w16cid:durableId="347603080">
    <w:abstractNumId w:val="14"/>
  </w:num>
  <w:num w:numId="11" w16cid:durableId="271015143">
    <w:abstractNumId w:val="12"/>
  </w:num>
  <w:num w:numId="12" w16cid:durableId="1551306489">
    <w:abstractNumId w:val="15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9"/>
  </w:num>
  <w:num w:numId="15" w16cid:durableId="1568681697">
    <w:abstractNumId w:val="17"/>
  </w:num>
  <w:num w:numId="16" w16cid:durableId="998773804">
    <w:abstractNumId w:val="22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5"/>
  </w:num>
  <w:num w:numId="20" w16cid:durableId="959651053">
    <w:abstractNumId w:val="5"/>
  </w:num>
  <w:num w:numId="21" w16cid:durableId="2124957775">
    <w:abstractNumId w:val="18"/>
  </w:num>
  <w:num w:numId="22" w16cid:durableId="140315505">
    <w:abstractNumId w:val="20"/>
  </w:num>
  <w:num w:numId="23" w16cid:durableId="979653914">
    <w:abstractNumId w:val="13"/>
  </w:num>
  <w:num w:numId="24" w16cid:durableId="1318918775">
    <w:abstractNumId w:val="4"/>
  </w:num>
  <w:num w:numId="25" w16cid:durableId="1467745657">
    <w:abstractNumId w:val="24"/>
  </w:num>
  <w:num w:numId="26" w16cid:durableId="795953564">
    <w:abstractNumId w:val="8"/>
  </w:num>
  <w:num w:numId="27" w16cid:durableId="1207723224">
    <w:abstractNumId w:val="26"/>
  </w:num>
  <w:num w:numId="28" w16cid:durableId="130489600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109"/>
    <w:rsid w:val="000015AB"/>
    <w:rsid w:val="000019C7"/>
    <w:rsid w:val="00002354"/>
    <w:rsid w:val="000023D3"/>
    <w:rsid w:val="000027AB"/>
    <w:rsid w:val="00003527"/>
    <w:rsid w:val="0000362A"/>
    <w:rsid w:val="00003C4A"/>
    <w:rsid w:val="0000523F"/>
    <w:rsid w:val="00005ACB"/>
    <w:rsid w:val="00005DA2"/>
    <w:rsid w:val="000061B5"/>
    <w:rsid w:val="00007607"/>
    <w:rsid w:val="00007E59"/>
    <w:rsid w:val="00007F43"/>
    <w:rsid w:val="0001006B"/>
    <w:rsid w:val="00010B38"/>
    <w:rsid w:val="00010C1A"/>
    <w:rsid w:val="00010E90"/>
    <w:rsid w:val="00010EAE"/>
    <w:rsid w:val="00011224"/>
    <w:rsid w:val="000115E1"/>
    <w:rsid w:val="00011603"/>
    <w:rsid w:val="00011B80"/>
    <w:rsid w:val="00011DD5"/>
    <w:rsid w:val="0001215E"/>
    <w:rsid w:val="00012901"/>
    <w:rsid w:val="000131EA"/>
    <w:rsid w:val="000132F9"/>
    <w:rsid w:val="0001416C"/>
    <w:rsid w:val="000143C3"/>
    <w:rsid w:val="000158F6"/>
    <w:rsid w:val="00015C96"/>
    <w:rsid w:val="0001643B"/>
    <w:rsid w:val="0001696F"/>
    <w:rsid w:val="00016AB4"/>
    <w:rsid w:val="00016C8C"/>
    <w:rsid w:val="00017136"/>
    <w:rsid w:val="00017595"/>
    <w:rsid w:val="00017DF6"/>
    <w:rsid w:val="00017F1C"/>
    <w:rsid w:val="00020287"/>
    <w:rsid w:val="00020372"/>
    <w:rsid w:val="0002045A"/>
    <w:rsid w:val="00020595"/>
    <w:rsid w:val="00020983"/>
    <w:rsid w:val="00020A62"/>
    <w:rsid w:val="00020D43"/>
    <w:rsid w:val="00021B84"/>
    <w:rsid w:val="00021D86"/>
    <w:rsid w:val="00022F21"/>
    <w:rsid w:val="000230B9"/>
    <w:rsid w:val="00023B68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896"/>
    <w:rsid w:val="00030F9A"/>
    <w:rsid w:val="000312D8"/>
    <w:rsid w:val="000313B0"/>
    <w:rsid w:val="000314D5"/>
    <w:rsid w:val="00031571"/>
    <w:rsid w:val="000315E3"/>
    <w:rsid w:val="00031697"/>
    <w:rsid w:val="00033529"/>
    <w:rsid w:val="000339B8"/>
    <w:rsid w:val="00033BC3"/>
    <w:rsid w:val="00033E0C"/>
    <w:rsid w:val="000341BF"/>
    <w:rsid w:val="0003431E"/>
    <w:rsid w:val="00034B12"/>
    <w:rsid w:val="00034BF0"/>
    <w:rsid w:val="00035AA5"/>
    <w:rsid w:val="00035C29"/>
    <w:rsid w:val="0003616D"/>
    <w:rsid w:val="00036735"/>
    <w:rsid w:val="00037A64"/>
    <w:rsid w:val="00037B04"/>
    <w:rsid w:val="000404A6"/>
    <w:rsid w:val="00040A32"/>
    <w:rsid w:val="00040BED"/>
    <w:rsid w:val="000413A6"/>
    <w:rsid w:val="00041A06"/>
    <w:rsid w:val="00041C0A"/>
    <w:rsid w:val="000420BD"/>
    <w:rsid w:val="000420D2"/>
    <w:rsid w:val="00042349"/>
    <w:rsid w:val="00042C7F"/>
    <w:rsid w:val="00043F18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867"/>
    <w:rsid w:val="00047926"/>
    <w:rsid w:val="00047B9A"/>
    <w:rsid w:val="0005011D"/>
    <w:rsid w:val="0005021B"/>
    <w:rsid w:val="000505E4"/>
    <w:rsid w:val="0005068F"/>
    <w:rsid w:val="00050F5A"/>
    <w:rsid w:val="0005121F"/>
    <w:rsid w:val="000514BD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3AC2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913"/>
    <w:rsid w:val="00065C80"/>
    <w:rsid w:val="00066DDF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7C1"/>
    <w:rsid w:val="00074DC0"/>
    <w:rsid w:val="0007509B"/>
    <w:rsid w:val="000751B4"/>
    <w:rsid w:val="000754D3"/>
    <w:rsid w:val="000759E5"/>
    <w:rsid w:val="00075A6C"/>
    <w:rsid w:val="00075CC3"/>
    <w:rsid w:val="00077175"/>
    <w:rsid w:val="00077B34"/>
    <w:rsid w:val="00077C4A"/>
    <w:rsid w:val="00077D95"/>
    <w:rsid w:val="00080139"/>
    <w:rsid w:val="0008017A"/>
    <w:rsid w:val="0008071D"/>
    <w:rsid w:val="00080E3C"/>
    <w:rsid w:val="000812E7"/>
    <w:rsid w:val="000817CE"/>
    <w:rsid w:val="00081E56"/>
    <w:rsid w:val="00081FC5"/>
    <w:rsid w:val="00082121"/>
    <w:rsid w:val="0008241C"/>
    <w:rsid w:val="000829A2"/>
    <w:rsid w:val="00082C4D"/>
    <w:rsid w:val="00082F02"/>
    <w:rsid w:val="0008356D"/>
    <w:rsid w:val="0008361B"/>
    <w:rsid w:val="000842DE"/>
    <w:rsid w:val="000843B6"/>
    <w:rsid w:val="00084689"/>
    <w:rsid w:val="00084E31"/>
    <w:rsid w:val="000850F4"/>
    <w:rsid w:val="00085694"/>
    <w:rsid w:val="000865B0"/>
    <w:rsid w:val="00086AAB"/>
    <w:rsid w:val="00086E5E"/>
    <w:rsid w:val="00087299"/>
    <w:rsid w:val="00087C9A"/>
    <w:rsid w:val="00087D75"/>
    <w:rsid w:val="00090B7A"/>
    <w:rsid w:val="00090D4D"/>
    <w:rsid w:val="00090DA9"/>
    <w:rsid w:val="00092510"/>
    <w:rsid w:val="00092E9E"/>
    <w:rsid w:val="00093523"/>
    <w:rsid w:val="00093949"/>
    <w:rsid w:val="00093E2A"/>
    <w:rsid w:val="000947BB"/>
    <w:rsid w:val="00094AC9"/>
    <w:rsid w:val="0009505F"/>
    <w:rsid w:val="0009521D"/>
    <w:rsid w:val="00095337"/>
    <w:rsid w:val="0009536C"/>
    <w:rsid w:val="00095379"/>
    <w:rsid w:val="0009538E"/>
    <w:rsid w:val="00095A1D"/>
    <w:rsid w:val="00096052"/>
    <w:rsid w:val="00096388"/>
    <w:rsid w:val="000968DC"/>
    <w:rsid w:val="00096EEE"/>
    <w:rsid w:val="00096F0C"/>
    <w:rsid w:val="0009756E"/>
    <w:rsid w:val="00097EEF"/>
    <w:rsid w:val="000A039B"/>
    <w:rsid w:val="000A04FD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2849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44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2AC"/>
    <w:rsid w:val="000C654B"/>
    <w:rsid w:val="000C680B"/>
    <w:rsid w:val="000C69E7"/>
    <w:rsid w:val="000C6D34"/>
    <w:rsid w:val="000D02D5"/>
    <w:rsid w:val="000D0D11"/>
    <w:rsid w:val="000D0DDB"/>
    <w:rsid w:val="000D182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9E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A59"/>
    <w:rsid w:val="000E1D81"/>
    <w:rsid w:val="000E2845"/>
    <w:rsid w:val="000E2F3D"/>
    <w:rsid w:val="000E32A0"/>
    <w:rsid w:val="000E4B8C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231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7E8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491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98"/>
    <w:rsid w:val="001059F8"/>
    <w:rsid w:val="00105C27"/>
    <w:rsid w:val="00105CB6"/>
    <w:rsid w:val="00105CFA"/>
    <w:rsid w:val="001060B1"/>
    <w:rsid w:val="00106220"/>
    <w:rsid w:val="00106454"/>
    <w:rsid w:val="00106E02"/>
    <w:rsid w:val="00106E6E"/>
    <w:rsid w:val="00107622"/>
    <w:rsid w:val="001077C4"/>
    <w:rsid w:val="00110EFD"/>
    <w:rsid w:val="00110F10"/>
    <w:rsid w:val="00111207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79"/>
    <w:rsid w:val="00121083"/>
    <w:rsid w:val="001213DB"/>
    <w:rsid w:val="00121622"/>
    <w:rsid w:val="00121FF1"/>
    <w:rsid w:val="001229AB"/>
    <w:rsid w:val="00122B81"/>
    <w:rsid w:val="00122C87"/>
    <w:rsid w:val="00122E8F"/>
    <w:rsid w:val="00123041"/>
    <w:rsid w:val="00123EE9"/>
    <w:rsid w:val="00124623"/>
    <w:rsid w:val="00124C22"/>
    <w:rsid w:val="00125164"/>
    <w:rsid w:val="0012534F"/>
    <w:rsid w:val="001259B1"/>
    <w:rsid w:val="0012667C"/>
    <w:rsid w:val="0012696B"/>
    <w:rsid w:val="00126C10"/>
    <w:rsid w:val="00127299"/>
    <w:rsid w:val="0012748F"/>
    <w:rsid w:val="0013009D"/>
    <w:rsid w:val="0013030D"/>
    <w:rsid w:val="00130974"/>
    <w:rsid w:val="00130B13"/>
    <w:rsid w:val="001310BD"/>
    <w:rsid w:val="001316B5"/>
    <w:rsid w:val="001316DA"/>
    <w:rsid w:val="00131CB9"/>
    <w:rsid w:val="0013212A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181"/>
    <w:rsid w:val="00135696"/>
    <w:rsid w:val="00135E34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0B8"/>
    <w:rsid w:val="00142EB0"/>
    <w:rsid w:val="00142EE3"/>
    <w:rsid w:val="0014404F"/>
    <w:rsid w:val="0014417C"/>
    <w:rsid w:val="00144ABB"/>
    <w:rsid w:val="00144D61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5EAC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EAA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194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97B"/>
    <w:rsid w:val="00191B63"/>
    <w:rsid w:val="0019200D"/>
    <w:rsid w:val="00192018"/>
    <w:rsid w:val="0019224C"/>
    <w:rsid w:val="001923FE"/>
    <w:rsid w:val="0019349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A3"/>
    <w:rsid w:val="00197EC9"/>
    <w:rsid w:val="001A1650"/>
    <w:rsid w:val="001A165D"/>
    <w:rsid w:val="001A1E93"/>
    <w:rsid w:val="001A2886"/>
    <w:rsid w:val="001A2918"/>
    <w:rsid w:val="001A2A7E"/>
    <w:rsid w:val="001A2BAC"/>
    <w:rsid w:val="001A3005"/>
    <w:rsid w:val="001A3138"/>
    <w:rsid w:val="001A3E4D"/>
    <w:rsid w:val="001A4268"/>
    <w:rsid w:val="001A4424"/>
    <w:rsid w:val="001A4B6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00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43B9"/>
    <w:rsid w:val="001B48CA"/>
    <w:rsid w:val="001B4CFB"/>
    <w:rsid w:val="001B50BE"/>
    <w:rsid w:val="001B553A"/>
    <w:rsid w:val="001B56A1"/>
    <w:rsid w:val="001B5D68"/>
    <w:rsid w:val="001B603D"/>
    <w:rsid w:val="001B6159"/>
    <w:rsid w:val="001B6335"/>
    <w:rsid w:val="001B63DA"/>
    <w:rsid w:val="001B7525"/>
    <w:rsid w:val="001C036C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71B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035"/>
    <w:rsid w:val="001D393B"/>
    <w:rsid w:val="001D3A25"/>
    <w:rsid w:val="001D3CC5"/>
    <w:rsid w:val="001D42D2"/>
    <w:rsid w:val="001D431C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07B1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267"/>
    <w:rsid w:val="001E7602"/>
    <w:rsid w:val="001E785F"/>
    <w:rsid w:val="001E789C"/>
    <w:rsid w:val="001E7983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42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1CEE"/>
    <w:rsid w:val="00202D37"/>
    <w:rsid w:val="00202EDA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9EB"/>
    <w:rsid w:val="00205F48"/>
    <w:rsid w:val="002062B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0C7E"/>
    <w:rsid w:val="00211981"/>
    <w:rsid w:val="00211AED"/>
    <w:rsid w:val="002125F7"/>
    <w:rsid w:val="00212C60"/>
    <w:rsid w:val="00212D8B"/>
    <w:rsid w:val="00213633"/>
    <w:rsid w:val="002136F8"/>
    <w:rsid w:val="002138F0"/>
    <w:rsid w:val="00213F06"/>
    <w:rsid w:val="002149FF"/>
    <w:rsid w:val="00215236"/>
    <w:rsid w:val="0021543C"/>
    <w:rsid w:val="002163D9"/>
    <w:rsid w:val="00216ACA"/>
    <w:rsid w:val="00216CFD"/>
    <w:rsid w:val="002177BC"/>
    <w:rsid w:val="00220B33"/>
    <w:rsid w:val="00220FFB"/>
    <w:rsid w:val="0022109D"/>
    <w:rsid w:val="00221929"/>
    <w:rsid w:val="002219A0"/>
    <w:rsid w:val="00221C90"/>
    <w:rsid w:val="00221DCD"/>
    <w:rsid w:val="00222220"/>
    <w:rsid w:val="0022252B"/>
    <w:rsid w:val="00222CFB"/>
    <w:rsid w:val="002235A1"/>
    <w:rsid w:val="00223676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647"/>
    <w:rsid w:val="00226A76"/>
    <w:rsid w:val="00227A8F"/>
    <w:rsid w:val="0023052C"/>
    <w:rsid w:val="00230833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6546"/>
    <w:rsid w:val="00237E0C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2B8E"/>
    <w:rsid w:val="0024340C"/>
    <w:rsid w:val="002436F0"/>
    <w:rsid w:val="002438DF"/>
    <w:rsid w:val="00243E9A"/>
    <w:rsid w:val="00243EBF"/>
    <w:rsid w:val="00244266"/>
    <w:rsid w:val="00244AFB"/>
    <w:rsid w:val="002450D9"/>
    <w:rsid w:val="0024541C"/>
    <w:rsid w:val="002456DA"/>
    <w:rsid w:val="00245732"/>
    <w:rsid w:val="0024582D"/>
    <w:rsid w:val="002459C8"/>
    <w:rsid w:val="00245D08"/>
    <w:rsid w:val="002460B7"/>
    <w:rsid w:val="002471D4"/>
    <w:rsid w:val="002472F1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691"/>
    <w:rsid w:val="00256FC1"/>
    <w:rsid w:val="0025721E"/>
    <w:rsid w:val="002579FB"/>
    <w:rsid w:val="00257E2F"/>
    <w:rsid w:val="0026014E"/>
    <w:rsid w:val="0026035F"/>
    <w:rsid w:val="00260B97"/>
    <w:rsid w:val="002610D1"/>
    <w:rsid w:val="00261482"/>
    <w:rsid w:val="00261504"/>
    <w:rsid w:val="002618A8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4D01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580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1A11"/>
    <w:rsid w:val="0028208B"/>
    <w:rsid w:val="002821E6"/>
    <w:rsid w:val="0028280D"/>
    <w:rsid w:val="00282E32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84C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BEC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3D1F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40ED"/>
    <w:rsid w:val="002C427E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0BC"/>
    <w:rsid w:val="002D516F"/>
    <w:rsid w:val="002D5324"/>
    <w:rsid w:val="002D5EB4"/>
    <w:rsid w:val="002D642B"/>
    <w:rsid w:val="002D67C1"/>
    <w:rsid w:val="002D715B"/>
    <w:rsid w:val="002D7566"/>
    <w:rsid w:val="002D768E"/>
    <w:rsid w:val="002D77DA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923"/>
    <w:rsid w:val="002E7D4B"/>
    <w:rsid w:val="002E7D6D"/>
    <w:rsid w:val="002E7D70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2F77F2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82"/>
    <w:rsid w:val="003046E6"/>
    <w:rsid w:val="00305033"/>
    <w:rsid w:val="0030539A"/>
    <w:rsid w:val="0030553D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5C7"/>
    <w:rsid w:val="00315748"/>
    <w:rsid w:val="003159C0"/>
    <w:rsid w:val="00315AA5"/>
    <w:rsid w:val="00317084"/>
    <w:rsid w:val="00317668"/>
    <w:rsid w:val="00317C86"/>
    <w:rsid w:val="00317C9A"/>
    <w:rsid w:val="00317D0E"/>
    <w:rsid w:val="003201DC"/>
    <w:rsid w:val="003207C4"/>
    <w:rsid w:val="00320A31"/>
    <w:rsid w:val="00320BD0"/>
    <w:rsid w:val="00320E7C"/>
    <w:rsid w:val="003212DD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0"/>
    <w:rsid w:val="00333B5C"/>
    <w:rsid w:val="00333F3B"/>
    <w:rsid w:val="003340C9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480"/>
    <w:rsid w:val="003409CD"/>
    <w:rsid w:val="003419EE"/>
    <w:rsid w:val="00341D87"/>
    <w:rsid w:val="00342196"/>
    <w:rsid w:val="003426A7"/>
    <w:rsid w:val="00342792"/>
    <w:rsid w:val="00342831"/>
    <w:rsid w:val="00342995"/>
    <w:rsid w:val="00342B7E"/>
    <w:rsid w:val="003433FC"/>
    <w:rsid w:val="00343664"/>
    <w:rsid w:val="0034378A"/>
    <w:rsid w:val="00343B34"/>
    <w:rsid w:val="0034431D"/>
    <w:rsid w:val="003445E6"/>
    <w:rsid w:val="00344735"/>
    <w:rsid w:val="003448D7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287"/>
    <w:rsid w:val="003539BF"/>
    <w:rsid w:val="003539F8"/>
    <w:rsid w:val="003540C2"/>
    <w:rsid w:val="00354581"/>
    <w:rsid w:val="003548BF"/>
    <w:rsid w:val="0035530B"/>
    <w:rsid w:val="003556D4"/>
    <w:rsid w:val="00355997"/>
    <w:rsid w:val="00355A41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0BD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6F0"/>
    <w:rsid w:val="00373816"/>
    <w:rsid w:val="00373B2A"/>
    <w:rsid w:val="00373CE9"/>
    <w:rsid w:val="0037416D"/>
    <w:rsid w:val="003747B3"/>
    <w:rsid w:val="00374A94"/>
    <w:rsid w:val="00375C30"/>
    <w:rsid w:val="00375C4D"/>
    <w:rsid w:val="00375E41"/>
    <w:rsid w:val="00376490"/>
    <w:rsid w:val="003769E2"/>
    <w:rsid w:val="00376B4B"/>
    <w:rsid w:val="00376C59"/>
    <w:rsid w:val="00376FD4"/>
    <w:rsid w:val="003778BB"/>
    <w:rsid w:val="0037799B"/>
    <w:rsid w:val="0038030A"/>
    <w:rsid w:val="003804B8"/>
    <w:rsid w:val="00380670"/>
    <w:rsid w:val="003807BB"/>
    <w:rsid w:val="003808ED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BA8"/>
    <w:rsid w:val="00385E04"/>
    <w:rsid w:val="00385F69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6D85"/>
    <w:rsid w:val="003972D8"/>
    <w:rsid w:val="003974D1"/>
    <w:rsid w:val="00397F91"/>
    <w:rsid w:val="003A216D"/>
    <w:rsid w:val="003A2988"/>
    <w:rsid w:val="003A2AB8"/>
    <w:rsid w:val="003A2B27"/>
    <w:rsid w:val="003A2B8E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A43"/>
    <w:rsid w:val="003B33A1"/>
    <w:rsid w:val="003B371D"/>
    <w:rsid w:val="003B380B"/>
    <w:rsid w:val="003B3BE7"/>
    <w:rsid w:val="003B474C"/>
    <w:rsid w:val="003B4E8C"/>
    <w:rsid w:val="003B557F"/>
    <w:rsid w:val="003B55D3"/>
    <w:rsid w:val="003B5711"/>
    <w:rsid w:val="003B5831"/>
    <w:rsid w:val="003B5DB1"/>
    <w:rsid w:val="003B5EFF"/>
    <w:rsid w:val="003B5F37"/>
    <w:rsid w:val="003B60F1"/>
    <w:rsid w:val="003B65C8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37"/>
    <w:rsid w:val="003D13EF"/>
    <w:rsid w:val="003D16EB"/>
    <w:rsid w:val="003D2561"/>
    <w:rsid w:val="003D270C"/>
    <w:rsid w:val="003D27B6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8C6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2CA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44D"/>
    <w:rsid w:val="00404719"/>
    <w:rsid w:val="00404CDD"/>
    <w:rsid w:val="00405530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449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92D"/>
    <w:rsid w:val="00426A9B"/>
    <w:rsid w:val="00426FA0"/>
    <w:rsid w:val="004271C6"/>
    <w:rsid w:val="0042764D"/>
    <w:rsid w:val="004278A5"/>
    <w:rsid w:val="00427BB5"/>
    <w:rsid w:val="00427FC6"/>
    <w:rsid w:val="00430034"/>
    <w:rsid w:val="00430175"/>
    <w:rsid w:val="004302FA"/>
    <w:rsid w:val="00430502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732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8B"/>
    <w:rsid w:val="00450BC4"/>
    <w:rsid w:val="00450F01"/>
    <w:rsid w:val="00451990"/>
    <w:rsid w:val="004519DF"/>
    <w:rsid w:val="004524CB"/>
    <w:rsid w:val="004528CE"/>
    <w:rsid w:val="004530D2"/>
    <w:rsid w:val="00453180"/>
    <w:rsid w:val="00454483"/>
    <w:rsid w:val="0045489C"/>
    <w:rsid w:val="00454BE9"/>
    <w:rsid w:val="00454DA6"/>
    <w:rsid w:val="0045536C"/>
    <w:rsid w:val="00456051"/>
    <w:rsid w:val="004564BF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2F49"/>
    <w:rsid w:val="004633BD"/>
    <w:rsid w:val="004635F6"/>
    <w:rsid w:val="00463739"/>
    <w:rsid w:val="00463755"/>
    <w:rsid w:val="004642F9"/>
    <w:rsid w:val="004644FB"/>
    <w:rsid w:val="004648A7"/>
    <w:rsid w:val="00464B22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DF7"/>
    <w:rsid w:val="00470F18"/>
    <w:rsid w:val="004715FD"/>
    <w:rsid w:val="00471C0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2BC"/>
    <w:rsid w:val="0047684E"/>
    <w:rsid w:val="0047788F"/>
    <w:rsid w:val="0047790E"/>
    <w:rsid w:val="00477EFC"/>
    <w:rsid w:val="00477F1C"/>
    <w:rsid w:val="00477F63"/>
    <w:rsid w:val="004801C1"/>
    <w:rsid w:val="00480D64"/>
    <w:rsid w:val="00480E51"/>
    <w:rsid w:val="00481399"/>
    <w:rsid w:val="0048268D"/>
    <w:rsid w:val="00482934"/>
    <w:rsid w:val="00482D28"/>
    <w:rsid w:val="004836DD"/>
    <w:rsid w:val="00484506"/>
    <w:rsid w:val="004849FF"/>
    <w:rsid w:val="00484D72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061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B7D"/>
    <w:rsid w:val="00497C86"/>
    <w:rsid w:val="00497D85"/>
    <w:rsid w:val="004A08B0"/>
    <w:rsid w:val="004A1B1C"/>
    <w:rsid w:val="004A1E86"/>
    <w:rsid w:val="004A22C5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5BF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4A46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A39"/>
    <w:rsid w:val="004B7B41"/>
    <w:rsid w:val="004B7CC0"/>
    <w:rsid w:val="004C06BE"/>
    <w:rsid w:val="004C0965"/>
    <w:rsid w:val="004C114C"/>
    <w:rsid w:val="004C19A2"/>
    <w:rsid w:val="004C25BE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0F8C"/>
    <w:rsid w:val="004D1098"/>
    <w:rsid w:val="004D10FC"/>
    <w:rsid w:val="004D1E20"/>
    <w:rsid w:val="004D1F78"/>
    <w:rsid w:val="004D23B0"/>
    <w:rsid w:val="004D296C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4987"/>
    <w:rsid w:val="004D50DC"/>
    <w:rsid w:val="004D5169"/>
    <w:rsid w:val="004D55BE"/>
    <w:rsid w:val="004D5909"/>
    <w:rsid w:val="004D65FF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36D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8AD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290"/>
    <w:rsid w:val="00514776"/>
    <w:rsid w:val="00514C6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1D8E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2A6"/>
    <w:rsid w:val="00525EF7"/>
    <w:rsid w:val="005267D8"/>
    <w:rsid w:val="005267E4"/>
    <w:rsid w:val="005267E6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13B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476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5FE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0B99"/>
    <w:rsid w:val="0057208C"/>
    <w:rsid w:val="0057257A"/>
    <w:rsid w:val="0057258D"/>
    <w:rsid w:val="00572B6F"/>
    <w:rsid w:val="00572CCE"/>
    <w:rsid w:val="00572D2B"/>
    <w:rsid w:val="00573232"/>
    <w:rsid w:val="00573C9D"/>
    <w:rsid w:val="0057445A"/>
    <w:rsid w:val="005744B7"/>
    <w:rsid w:val="005747A2"/>
    <w:rsid w:val="00575330"/>
    <w:rsid w:val="00575416"/>
    <w:rsid w:val="00575802"/>
    <w:rsid w:val="00575873"/>
    <w:rsid w:val="00576061"/>
    <w:rsid w:val="00576BAE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549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355"/>
    <w:rsid w:val="005A4669"/>
    <w:rsid w:val="005A48EE"/>
    <w:rsid w:val="005A4D0B"/>
    <w:rsid w:val="005A510D"/>
    <w:rsid w:val="005A62D7"/>
    <w:rsid w:val="005A6B86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114"/>
    <w:rsid w:val="005B3326"/>
    <w:rsid w:val="005B3C4A"/>
    <w:rsid w:val="005B5866"/>
    <w:rsid w:val="005B5D51"/>
    <w:rsid w:val="005B5D93"/>
    <w:rsid w:val="005B5E84"/>
    <w:rsid w:val="005B60DF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6B7"/>
    <w:rsid w:val="005C471F"/>
    <w:rsid w:val="005C4777"/>
    <w:rsid w:val="005C4B55"/>
    <w:rsid w:val="005C4EAC"/>
    <w:rsid w:val="005C4FB9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2E3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8B3"/>
    <w:rsid w:val="005E4ADB"/>
    <w:rsid w:val="005E5B9A"/>
    <w:rsid w:val="005E62E3"/>
    <w:rsid w:val="005E6D37"/>
    <w:rsid w:val="005E7C1D"/>
    <w:rsid w:val="005E7DC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5E6C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075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442"/>
    <w:rsid w:val="0061056C"/>
    <w:rsid w:val="0061068A"/>
    <w:rsid w:val="00610B8B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16ED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79F"/>
    <w:rsid w:val="00627A80"/>
    <w:rsid w:val="0063000C"/>
    <w:rsid w:val="006303A5"/>
    <w:rsid w:val="006304DC"/>
    <w:rsid w:val="00630BE9"/>
    <w:rsid w:val="00630C4D"/>
    <w:rsid w:val="00630E4F"/>
    <w:rsid w:val="00631F80"/>
    <w:rsid w:val="00632101"/>
    <w:rsid w:val="00633038"/>
    <w:rsid w:val="0063396C"/>
    <w:rsid w:val="00634584"/>
    <w:rsid w:val="00634CB7"/>
    <w:rsid w:val="00634EB8"/>
    <w:rsid w:val="006350C4"/>
    <w:rsid w:val="00635678"/>
    <w:rsid w:val="00635ACB"/>
    <w:rsid w:val="00636333"/>
    <w:rsid w:val="006377C3"/>
    <w:rsid w:val="00637C4D"/>
    <w:rsid w:val="00640477"/>
    <w:rsid w:val="00640850"/>
    <w:rsid w:val="00640DC4"/>
    <w:rsid w:val="006414D9"/>
    <w:rsid w:val="00641501"/>
    <w:rsid w:val="0064178C"/>
    <w:rsid w:val="00641D33"/>
    <w:rsid w:val="00641ECD"/>
    <w:rsid w:val="00641F61"/>
    <w:rsid w:val="00642B04"/>
    <w:rsid w:val="00642C1D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070"/>
    <w:rsid w:val="0065115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31B8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3C64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67CB6"/>
    <w:rsid w:val="006704E3"/>
    <w:rsid w:val="00670A1E"/>
    <w:rsid w:val="00671066"/>
    <w:rsid w:val="006716B8"/>
    <w:rsid w:val="00671965"/>
    <w:rsid w:val="00671B18"/>
    <w:rsid w:val="00671EB9"/>
    <w:rsid w:val="00672115"/>
    <w:rsid w:val="00672460"/>
    <w:rsid w:val="006727CD"/>
    <w:rsid w:val="00672CBE"/>
    <w:rsid w:val="00673811"/>
    <w:rsid w:val="00673941"/>
    <w:rsid w:val="00673CBE"/>
    <w:rsid w:val="00673E1A"/>
    <w:rsid w:val="00674505"/>
    <w:rsid w:val="00674581"/>
    <w:rsid w:val="00674BEF"/>
    <w:rsid w:val="00675231"/>
    <w:rsid w:val="00675EE5"/>
    <w:rsid w:val="00675F91"/>
    <w:rsid w:val="00676176"/>
    <w:rsid w:val="006769ED"/>
    <w:rsid w:val="00676C09"/>
    <w:rsid w:val="00676C3D"/>
    <w:rsid w:val="00676DFF"/>
    <w:rsid w:val="006770D1"/>
    <w:rsid w:val="0067734D"/>
    <w:rsid w:val="006775E7"/>
    <w:rsid w:val="006778CB"/>
    <w:rsid w:val="00677947"/>
    <w:rsid w:val="006800FE"/>
    <w:rsid w:val="006803A6"/>
    <w:rsid w:val="0068063F"/>
    <w:rsid w:val="00680896"/>
    <w:rsid w:val="00680C22"/>
    <w:rsid w:val="00680F0D"/>
    <w:rsid w:val="0068106D"/>
    <w:rsid w:val="00681A91"/>
    <w:rsid w:val="00681D39"/>
    <w:rsid w:val="0068221E"/>
    <w:rsid w:val="00682632"/>
    <w:rsid w:val="00682994"/>
    <w:rsid w:val="00682BD9"/>
    <w:rsid w:val="006830B2"/>
    <w:rsid w:val="0068315C"/>
    <w:rsid w:val="006836CF"/>
    <w:rsid w:val="00683704"/>
    <w:rsid w:val="0068464B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6B61"/>
    <w:rsid w:val="0068700F"/>
    <w:rsid w:val="0068735E"/>
    <w:rsid w:val="00687373"/>
    <w:rsid w:val="00687659"/>
    <w:rsid w:val="00687DF9"/>
    <w:rsid w:val="006904C9"/>
    <w:rsid w:val="00690622"/>
    <w:rsid w:val="00690942"/>
    <w:rsid w:val="00690ED6"/>
    <w:rsid w:val="006926DC"/>
    <w:rsid w:val="006927D7"/>
    <w:rsid w:val="006928CB"/>
    <w:rsid w:val="00692964"/>
    <w:rsid w:val="00692EEF"/>
    <w:rsid w:val="0069325E"/>
    <w:rsid w:val="00693572"/>
    <w:rsid w:val="006939B2"/>
    <w:rsid w:val="00693D23"/>
    <w:rsid w:val="00693F9F"/>
    <w:rsid w:val="00693FB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ACA"/>
    <w:rsid w:val="00697C3C"/>
    <w:rsid w:val="00697E22"/>
    <w:rsid w:val="006A041B"/>
    <w:rsid w:val="006A174D"/>
    <w:rsid w:val="006A213B"/>
    <w:rsid w:val="006A2348"/>
    <w:rsid w:val="006A3941"/>
    <w:rsid w:val="006A4235"/>
    <w:rsid w:val="006A51F3"/>
    <w:rsid w:val="006A5327"/>
    <w:rsid w:val="006A648F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0EA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4B8"/>
    <w:rsid w:val="006C36D0"/>
    <w:rsid w:val="006C6007"/>
    <w:rsid w:val="006C6930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4B0F"/>
    <w:rsid w:val="006F5798"/>
    <w:rsid w:val="006F5BA5"/>
    <w:rsid w:val="006F5D99"/>
    <w:rsid w:val="006F6144"/>
    <w:rsid w:val="006F64EF"/>
    <w:rsid w:val="006F66F2"/>
    <w:rsid w:val="006F6850"/>
    <w:rsid w:val="006F6885"/>
    <w:rsid w:val="006F6C7A"/>
    <w:rsid w:val="006F7153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440"/>
    <w:rsid w:val="00704EED"/>
    <w:rsid w:val="007059B5"/>
    <w:rsid w:val="00705CE2"/>
    <w:rsid w:val="00705F04"/>
    <w:rsid w:val="0070605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17949"/>
    <w:rsid w:val="00720307"/>
    <w:rsid w:val="0072040D"/>
    <w:rsid w:val="007214B2"/>
    <w:rsid w:val="0072157F"/>
    <w:rsid w:val="007222A6"/>
    <w:rsid w:val="00722B96"/>
    <w:rsid w:val="007242AA"/>
    <w:rsid w:val="0072487A"/>
    <w:rsid w:val="00724E68"/>
    <w:rsid w:val="00725477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487"/>
    <w:rsid w:val="007335BC"/>
    <w:rsid w:val="00733A8C"/>
    <w:rsid w:val="00733C03"/>
    <w:rsid w:val="00734509"/>
    <w:rsid w:val="007345E9"/>
    <w:rsid w:val="0073492F"/>
    <w:rsid w:val="00735465"/>
    <w:rsid w:val="00735875"/>
    <w:rsid w:val="007359AD"/>
    <w:rsid w:val="00735B4B"/>
    <w:rsid w:val="00736501"/>
    <w:rsid w:val="00736C4E"/>
    <w:rsid w:val="0073767B"/>
    <w:rsid w:val="00737B2F"/>
    <w:rsid w:val="007401E2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6C56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66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B5C"/>
    <w:rsid w:val="00755E9F"/>
    <w:rsid w:val="00756001"/>
    <w:rsid w:val="007562C3"/>
    <w:rsid w:val="0075692B"/>
    <w:rsid w:val="00756EC7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88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6EF0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A7D"/>
    <w:rsid w:val="007754FF"/>
    <w:rsid w:val="007755F9"/>
    <w:rsid w:val="00775A97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316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3DE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756"/>
    <w:rsid w:val="007C7CD5"/>
    <w:rsid w:val="007C7F38"/>
    <w:rsid w:val="007D02BC"/>
    <w:rsid w:val="007D04DE"/>
    <w:rsid w:val="007D0762"/>
    <w:rsid w:val="007D166E"/>
    <w:rsid w:val="007D2210"/>
    <w:rsid w:val="007D2873"/>
    <w:rsid w:val="007D2E99"/>
    <w:rsid w:val="007D35A8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2FC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983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3A0"/>
    <w:rsid w:val="007F5595"/>
    <w:rsid w:val="007F571E"/>
    <w:rsid w:val="007F5E6F"/>
    <w:rsid w:val="007F60E9"/>
    <w:rsid w:val="007F63D7"/>
    <w:rsid w:val="007F6EF5"/>
    <w:rsid w:val="007F70E7"/>
    <w:rsid w:val="007F7AD7"/>
    <w:rsid w:val="007F7E8F"/>
    <w:rsid w:val="007F7FAA"/>
    <w:rsid w:val="00800418"/>
    <w:rsid w:val="008008AB"/>
    <w:rsid w:val="0080092F"/>
    <w:rsid w:val="0080097C"/>
    <w:rsid w:val="00801352"/>
    <w:rsid w:val="00801CD6"/>
    <w:rsid w:val="00802C2F"/>
    <w:rsid w:val="00802DFB"/>
    <w:rsid w:val="00802ED1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5B3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5936"/>
    <w:rsid w:val="0081649A"/>
    <w:rsid w:val="008167A3"/>
    <w:rsid w:val="008168B8"/>
    <w:rsid w:val="0081770A"/>
    <w:rsid w:val="00817F85"/>
    <w:rsid w:val="00820674"/>
    <w:rsid w:val="00820A49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66D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2C44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7EA"/>
    <w:rsid w:val="00852887"/>
    <w:rsid w:val="00852A67"/>
    <w:rsid w:val="00852C64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227"/>
    <w:rsid w:val="00861553"/>
    <w:rsid w:val="00861DD4"/>
    <w:rsid w:val="00862840"/>
    <w:rsid w:val="00862D42"/>
    <w:rsid w:val="0086324D"/>
    <w:rsid w:val="008637D4"/>
    <w:rsid w:val="00863E72"/>
    <w:rsid w:val="008640F0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A51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6F49"/>
    <w:rsid w:val="00887218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1A3C"/>
    <w:rsid w:val="0089230F"/>
    <w:rsid w:val="00892451"/>
    <w:rsid w:val="00892758"/>
    <w:rsid w:val="00892E7E"/>
    <w:rsid w:val="00892E9F"/>
    <w:rsid w:val="00893767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A6F92"/>
    <w:rsid w:val="008B0362"/>
    <w:rsid w:val="008B0516"/>
    <w:rsid w:val="008B0ABC"/>
    <w:rsid w:val="008B0B76"/>
    <w:rsid w:val="008B0DD1"/>
    <w:rsid w:val="008B0DF7"/>
    <w:rsid w:val="008B1104"/>
    <w:rsid w:val="008B1B6A"/>
    <w:rsid w:val="008B24E9"/>
    <w:rsid w:val="008B34D3"/>
    <w:rsid w:val="008B371D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4523"/>
    <w:rsid w:val="008C543F"/>
    <w:rsid w:val="008C69C0"/>
    <w:rsid w:val="008C6E1B"/>
    <w:rsid w:val="008C700D"/>
    <w:rsid w:val="008C7497"/>
    <w:rsid w:val="008C75E1"/>
    <w:rsid w:val="008C7619"/>
    <w:rsid w:val="008C767F"/>
    <w:rsid w:val="008C7F80"/>
    <w:rsid w:val="008D03BB"/>
    <w:rsid w:val="008D118D"/>
    <w:rsid w:val="008D1460"/>
    <w:rsid w:val="008D14E5"/>
    <w:rsid w:val="008D16F4"/>
    <w:rsid w:val="008D1A05"/>
    <w:rsid w:val="008D1D42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4CFC"/>
    <w:rsid w:val="008D5591"/>
    <w:rsid w:val="008D5F99"/>
    <w:rsid w:val="008D5FE2"/>
    <w:rsid w:val="008D6092"/>
    <w:rsid w:val="008D6252"/>
    <w:rsid w:val="008D6780"/>
    <w:rsid w:val="008D6BF2"/>
    <w:rsid w:val="008D6E66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88D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E7F0F"/>
    <w:rsid w:val="008F0507"/>
    <w:rsid w:val="008F0A88"/>
    <w:rsid w:val="008F0A9F"/>
    <w:rsid w:val="008F0DD7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802"/>
    <w:rsid w:val="008F7D3C"/>
    <w:rsid w:val="008F7D90"/>
    <w:rsid w:val="0090016B"/>
    <w:rsid w:val="00901390"/>
    <w:rsid w:val="00901527"/>
    <w:rsid w:val="0090168C"/>
    <w:rsid w:val="009017B4"/>
    <w:rsid w:val="00902B75"/>
    <w:rsid w:val="00902D1A"/>
    <w:rsid w:val="00902E1A"/>
    <w:rsid w:val="00902F30"/>
    <w:rsid w:val="00902F97"/>
    <w:rsid w:val="00903836"/>
    <w:rsid w:val="00903A3F"/>
    <w:rsid w:val="00903E8D"/>
    <w:rsid w:val="00904777"/>
    <w:rsid w:val="009047AD"/>
    <w:rsid w:val="009047B0"/>
    <w:rsid w:val="00904AB3"/>
    <w:rsid w:val="00904F5E"/>
    <w:rsid w:val="009052C0"/>
    <w:rsid w:val="00905357"/>
    <w:rsid w:val="0090558A"/>
    <w:rsid w:val="009057F4"/>
    <w:rsid w:val="00906876"/>
    <w:rsid w:val="00907612"/>
    <w:rsid w:val="009077C5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974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38"/>
    <w:rsid w:val="00916888"/>
    <w:rsid w:val="00916E74"/>
    <w:rsid w:val="009200C2"/>
    <w:rsid w:val="0092028F"/>
    <w:rsid w:val="009203BD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4F6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6CC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1C58"/>
    <w:rsid w:val="00942538"/>
    <w:rsid w:val="00942B3B"/>
    <w:rsid w:val="00942D89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751"/>
    <w:rsid w:val="00960964"/>
    <w:rsid w:val="00960E2F"/>
    <w:rsid w:val="00960FD9"/>
    <w:rsid w:val="009619CB"/>
    <w:rsid w:val="00961B18"/>
    <w:rsid w:val="00961BA4"/>
    <w:rsid w:val="00961D52"/>
    <w:rsid w:val="00961E9C"/>
    <w:rsid w:val="009620FB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5A85"/>
    <w:rsid w:val="009660A3"/>
    <w:rsid w:val="0096630A"/>
    <w:rsid w:val="009666F1"/>
    <w:rsid w:val="009671EA"/>
    <w:rsid w:val="00967261"/>
    <w:rsid w:val="00967400"/>
    <w:rsid w:val="00967401"/>
    <w:rsid w:val="00967B38"/>
    <w:rsid w:val="00967DF3"/>
    <w:rsid w:val="0097049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B2C"/>
    <w:rsid w:val="00987E22"/>
    <w:rsid w:val="00990275"/>
    <w:rsid w:val="00990A29"/>
    <w:rsid w:val="00990A2A"/>
    <w:rsid w:val="00990E8B"/>
    <w:rsid w:val="00991C7B"/>
    <w:rsid w:val="0099226E"/>
    <w:rsid w:val="009923C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7C6"/>
    <w:rsid w:val="009A29B3"/>
    <w:rsid w:val="009A2C15"/>
    <w:rsid w:val="009A2C55"/>
    <w:rsid w:val="009A3215"/>
    <w:rsid w:val="009A3493"/>
    <w:rsid w:val="009A35BD"/>
    <w:rsid w:val="009A4B38"/>
    <w:rsid w:val="009A4D59"/>
    <w:rsid w:val="009A519F"/>
    <w:rsid w:val="009A599F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691"/>
    <w:rsid w:val="009B1BB4"/>
    <w:rsid w:val="009B1D38"/>
    <w:rsid w:val="009B3169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867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B7FBE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5BF3"/>
    <w:rsid w:val="009D69A7"/>
    <w:rsid w:val="009D71D8"/>
    <w:rsid w:val="009D76F7"/>
    <w:rsid w:val="009D7C88"/>
    <w:rsid w:val="009E0320"/>
    <w:rsid w:val="009E069F"/>
    <w:rsid w:val="009E0824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E75E1"/>
    <w:rsid w:val="009F0538"/>
    <w:rsid w:val="009F05E7"/>
    <w:rsid w:val="009F08DA"/>
    <w:rsid w:val="009F15BC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9F6134"/>
    <w:rsid w:val="00A007B0"/>
    <w:rsid w:val="00A0081B"/>
    <w:rsid w:val="00A00F06"/>
    <w:rsid w:val="00A01033"/>
    <w:rsid w:val="00A012CE"/>
    <w:rsid w:val="00A01451"/>
    <w:rsid w:val="00A015A1"/>
    <w:rsid w:val="00A0212C"/>
    <w:rsid w:val="00A0228B"/>
    <w:rsid w:val="00A02461"/>
    <w:rsid w:val="00A027DD"/>
    <w:rsid w:val="00A0282B"/>
    <w:rsid w:val="00A02B0D"/>
    <w:rsid w:val="00A0304C"/>
    <w:rsid w:val="00A03123"/>
    <w:rsid w:val="00A035CB"/>
    <w:rsid w:val="00A03B17"/>
    <w:rsid w:val="00A04398"/>
    <w:rsid w:val="00A046D5"/>
    <w:rsid w:val="00A0475E"/>
    <w:rsid w:val="00A04BC4"/>
    <w:rsid w:val="00A04DEC"/>
    <w:rsid w:val="00A04E57"/>
    <w:rsid w:val="00A04FB9"/>
    <w:rsid w:val="00A055CD"/>
    <w:rsid w:val="00A061B7"/>
    <w:rsid w:val="00A06799"/>
    <w:rsid w:val="00A067A8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4C1"/>
    <w:rsid w:val="00A16777"/>
    <w:rsid w:val="00A167D7"/>
    <w:rsid w:val="00A16AA0"/>
    <w:rsid w:val="00A17506"/>
    <w:rsid w:val="00A178A9"/>
    <w:rsid w:val="00A17C99"/>
    <w:rsid w:val="00A17D59"/>
    <w:rsid w:val="00A17E51"/>
    <w:rsid w:val="00A20351"/>
    <w:rsid w:val="00A20C33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5FC6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1ED8"/>
    <w:rsid w:val="00A421C1"/>
    <w:rsid w:val="00A4230F"/>
    <w:rsid w:val="00A42F67"/>
    <w:rsid w:val="00A4388C"/>
    <w:rsid w:val="00A438CC"/>
    <w:rsid w:val="00A43BE5"/>
    <w:rsid w:val="00A4481B"/>
    <w:rsid w:val="00A44865"/>
    <w:rsid w:val="00A44CB8"/>
    <w:rsid w:val="00A45518"/>
    <w:rsid w:val="00A45859"/>
    <w:rsid w:val="00A45AB0"/>
    <w:rsid w:val="00A45BB2"/>
    <w:rsid w:val="00A45DCB"/>
    <w:rsid w:val="00A46407"/>
    <w:rsid w:val="00A465C5"/>
    <w:rsid w:val="00A46ACF"/>
    <w:rsid w:val="00A46ECF"/>
    <w:rsid w:val="00A4727B"/>
    <w:rsid w:val="00A474D0"/>
    <w:rsid w:val="00A503E5"/>
    <w:rsid w:val="00A50815"/>
    <w:rsid w:val="00A50CC9"/>
    <w:rsid w:val="00A5157F"/>
    <w:rsid w:val="00A52298"/>
    <w:rsid w:val="00A5233D"/>
    <w:rsid w:val="00A5236F"/>
    <w:rsid w:val="00A52C72"/>
    <w:rsid w:val="00A52E98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1D0C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7049"/>
    <w:rsid w:val="00A67F6C"/>
    <w:rsid w:val="00A70BC1"/>
    <w:rsid w:val="00A71038"/>
    <w:rsid w:val="00A71177"/>
    <w:rsid w:val="00A71A05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1FB3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5F91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0C2"/>
    <w:rsid w:val="00AA47E7"/>
    <w:rsid w:val="00AA4987"/>
    <w:rsid w:val="00AA53F9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519"/>
    <w:rsid w:val="00AB2611"/>
    <w:rsid w:val="00AB2798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40D"/>
    <w:rsid w:val="00AB65B8"/>
    <w:rsid w:val="00AB67C2"/>
    <w:rsid w:val="00AB6B23"/>
    <w:rsid w:val="00AB6CAE"/>
    <w:rsid w:val="00AB713D"/>
    <w:rsid w:val="00AB7635"/>
    <w:rsid w:val="00AB7852"/>
    <w:rsid w:val="00AB7A55"/>
    <w:rsid w:val="00AC08B5"/>
    <w:rsid w:val="00AC0F65"/>
    <w:rsid w:val="00AC13BD"/>
    <w:rsid w:val="00AC148B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9ED"/>
    <w:rsid w:val="00AE4E05"/>
    <w:rsid w:val="00AE50FF"/>
    <w:rsid w:val="00AE586E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A8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DD9"/>
    <w:rsid w:val="00B06F85"/>
    <w:rsid w:val="00B07438"/>
    <w:rsid w:val="00B075FE"/>
    <w:rsid w:val="00B07A63"/>
    <w:rsid w:val="00B07B68"/>
    <w:rsid w:val="00B10BF0"/>
    <w:rsid w:val="00B10C8E"/>
    <w:rsid w:val="00B10D1A"/>
    <w:rsid w:val="00B10F05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0CB1"/>
    <w:rsid w:val="00B316E6"/>
    <w:rsid w:val="00B31B15"/>
    <w:rsid w:val="00B31DEC"/>
    <w:rsid w:val="00B31F19"/>
    <w:rsid w:val="00B32783"/>
    <w:rsid w:val="00B32867"/>
    <w:rsid w:val="00B3322D"/>
    <w:rsid w:val="00B33C65"/>
    <w:rsid w:val="00B342B5"/>
    <w:rsid w:val="00B349F8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CFB"/>
    <w:rsid w:val="00B45D5A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1268"/>
    <w:rsid w:val="00B621F3"/>
    <w:rsid w:val="00B62A7B"/>
    <w:rsid w:val="00B62C87"/>
    <w:rsid w:val="00B63142"/>
    <w:rsid w:val="00B6370B"/>
    <w:rsid w:val="00B63A3C"/>
    <w:rsid w:val="00B63AFC"/>
    <w:rsid w:val="00B64660"/>
    <w:rsid w:val="00B64D88"/>
    <w:rsid w:val="00B65113"/>
    <w:rsid w:val="00B6565B"/>
    <w:rsid w:val="00B65AC6"/>
    <w:rsid w:val="00B660FE"/>
    <w:rsid w:val="00B6616B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1D76"/>
    <w:rsid w:val="00B72347"/>
    <w:rsid w:val="00B7238C"/>
    <w:rsid w:val="00B72641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D37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5927"/>
    <w:rsid w:val="00B86173"/>
    <w:rsid w:val="00B877C0"/>
    <w:rsid w:val="00B87A1E"/>
    <w:rsid w:val="00B87ED4"/>
    <w:rsid w:val="00B902A1"/>
    <w:rsid w:val="00B904F0"/>
    <w:rsid w:val="00B9096D"/>
    <w:rsid w:val="00B90B30"/>
    <w:rsid w:val="00B90FF7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B88"/>
    <w:rsid w:val="00BA43EA"/>
    <w:rsid w:val="00BA48CB"/>
    <w:rsid w:val="00BA500B"/>
    <w:rsid w:val="00BA52BD"/>
    <w:rsid w:val="00BA5CCC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1A69"/>
    <w:rsid w:val="00BB2110"/>
    <w:rsid w:val="00BB2317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8A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973"/>
    <w:rsid w:val="00BD1FFC"/>
    <w:rsid w:val="00BD2A9F"/>
    <w:rsid w:val="00BD35BB"/>
    <w:rsid w:val="00BD3BA1"/>
    <w:rsid w:val="00BD3C4B"/>
    <w:rsid w:val="00BD3F22"/>
    <w:rsid w:val="00BD4D1E"/>
    <w:rsid w:val="00BD4FED"/>
    <w:rsid w:val="00BD59BD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8B1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E79C2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1A3B"/>
    <w:rsid w:val="00C01B23"/>
    <w:rsid w:val="00C0271E"/>
    <w:rsid w:val="00C02E68"/>
    <w:rsid w:val="00C03215"/>
    <w:rsid w:val="00C037B4"/>
    <w:rsid w:val="00C03A75"/>
    <w:rsid w:val="00C03D29"/>
    <w:rsid w:val="00C05862"/>
    <w:rsid w:val="00C05D4D"/>
    <w:rsid w:val="00C062CE"/>
    <w:rsid w:val="00C06315"/>
    <w:rsid w:val="00C06B84"/>
    <w:rsid w:val="00C06EF3"/>
    <w:rsid w:val="00C0708F"/>
    <w:rsid w:val="00C076E7"/>
    <w:rsid w:val="00C07945"/>
    <w:rsid w:val="00C07BFD"/>
    <w:rsid w:val="00C1098F"/>
    <w:rsid w:val="00C11549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2FF9"/>
    <w:rsid w:val="00C231BE"/>
    <w:rsid w:val="00C2331E"/>
    <w:rsid w:val="00C234AC"/>
    <w:rsid w:val="00C235F9"/>
    <w:rsid w:val="00C23DB3"/>
    <w:rsid w:val="00C2404C"/>
    <w:rsid w:val="00C243A9"/>
    <w:rsid w:val="00C24506"/>
    <w:rsid w:val="00C246B8"/>
    <w:rsid w:val="00C253D9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5053"/>
    <w:rsid w:val="00C35A6C"/>
    <w:rsid w:val="00C35B75"/>
    <w:rsid w:val="00C35B84"/>
    <w:rsid w:val="00C36933"/>
    <w:rsid w:val="00C37489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22B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223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1955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77C63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2E8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3E95"/>
    <w:rsid w:val="00CA4A21"/>
    <w:rsid w:val="00CA537F"/>
    <w:rsid w:val="00CA5396"/>
    <w:rsid w:val="00CA5DF0"/>
    <w:rsid w:val="00CA5FD3"/>
    <w:rsid w:val="00CA60D1"/>
    <w:rsid w:val="00CA7752"/>
    <w:rsid w:val="00CA77AC"/>
    <w:rsid w:val="00CA7ABD"/>
    <w:rsid w:val="00CA7EAB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C7E"/>
    <w:rsid w:val="00CC4DAE"/>
    <w:rsid w:val="00CC5381"/>
    <w:rsid w:val="00CC545C"/>
    <w:rsid w:val="00CC56B6"/>
    <w:rsid w:val="00CC5D3C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C7DB5"/>
    <w:rsid w:val="00CD0291"/>
    <w:rsid w:val="00CD04A7"/>
    <w:rsid w:val="00CD05E5"/>
    <w:rsid w:val="00CD0694"/>
    <w:rsid w:val="00CD07EC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D7316"/>
    <w:rsid w:val="00CE00CC"/>
    <w:rsid w:val="00CE0484"/>
    <w:rsid w:val="00CE11A9"/>
    <w:rsid w:val="00CE1397"/>
    <w:rsid w:val="00CE1812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1B4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0D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460"/>
    <w:rsid w:val="00D12496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85"/>
    <w:rsid w:val="00D179F5"/>
    <w:rsid w:val="00D17AB3"/>
    <w:rsid w:val="00D17BC3"/>
    <w:rsid w:val="00D17DE5"/>
    <w:rsid w:val="00D17F0F"/>
    <w:rsid w:val="00D17F6D"/>
    <w:rsid w:val="00D203D4"/>
    <w:rsid w:val="00D2081A"/>
    <w:rsid w:val="00D20820"/>
    <w:rsid w:val="00D21DEA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3D8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48FF"/>
    <w:rsid w:val="00D455FC"/>
    <w:rsid w:val="00D45F8E"/>
    <w:rsid w:val="00D46246"/>
    <w:rsid w:val="00D46686"/>
    <w:rsid w:val="00D46F81"/>
    <w:rsid w:val="00D471F7"/>
    <w:rsid w:val="00D4728B"/>
    <w:rsid w:val="00D50761"/>
    <w:rsid w:val="00D51762"/>
    <w:rsid w:val="00D51E2F"/>
    <w:rsid w:val="00D5212F"/>
    <w:rsid w:val="00D52606"/>
    <w:rsid w:val="00D52A51"/>
    <w:rsid w:val="00D53ACC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066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261"/>
    <w:rsid w:val="00D70D07"/>
    <w:rsid w:val="00D716FF"/>
    <w:rsid w:val="00D71F42"/>
    <w:rsid w:val="00D7308C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CC7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4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0FD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CD2"/>
    <w:rsid w:val="00D97D3F"/>
    <w:rsid w:val="00DA0431"/>
    <w:rsid w:val="00DA0916"/>
    <w:rsid w:val="00DA1877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4E36"/>
    <w:rsid w:val="00DA57AD"/>
    <w:rsid w:val="00DA58F9"/>
    <w:rsid w:val="00DA6371"/>
    <w:rsid w:val="00DA6659"/>
    <w:rsid w:val="00DA6D53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50E"/>
    <w:rsid w:val="00DB2C5B"/>
    <w:rsid w:val="00DB3068"/>
    <w:rsid w:val="00DB3C8F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69B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AFB"/>
    <w:rsid w:val="00DC5CC3"/>
    <w:rsid w:val="00DC6324"/>
    <w:rsid w:val="00DC657E"/>
    <w:rsid w:val="00DC69DD"/>
    <w:rsid w:val="00DC6CD9"/>
    <w:rsid w:val="00DC7AAF"/>
    <w:rsid w:val="00DD01BB"/>
    <w:rsid w:val="00DD06D0"/>
    <w:rsid w:val="00DD0798"/>
    <w:rsid w:val="00DD07BA"/>
    <w:rsid w:val="00DD0D78"/>
    <w:rsid w:val="00DD1001"/>
    <w:rsid w:val="00DD198D"/>
    <w:rsid w:val="00DD1AA5"/>
    <w:rsid w:val="00DD2608"/>
    <w:rsid w:val="00DD2E14"/>
    <w:rsid w:val="00DD3245"/>
    <w:rsid w:val="00DD3D54"/>
    <w:rsid w:val="00DD4018"/>
    <w:rsid w:val="00DD43CB"/>
    <w:rsid w:val="00DD500E"/>
    <w:rsid w:val="00DD5C1E"/>
    <w:rsid w:val="00DD5F1B"/>
    <w:rsid w:val="00DD5FFE"/>
    <w:rsid w:val="00DD715E"/>
    <w:rsid w:val="00DD798C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3F0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4CE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8B2"/>
    <w:rsid w:val="00DF4C27"/>
    <w:rsid w:val="00DF4CF6"/>
    <w:rsid w:val="00DF5713"/>
    <w:rsid w:val="00DF579E"/>
    <w:rsid w:val="00DF580A"/>
    <w:rsid w:val="00DF681B"/>
    <w:rsid w:val="00DF7546"/>
    <w:rsid w:val="00DF7795"/>
    <w:rsid w:val="00DF7AA9"/>
    <w:rsid w:val="00DF7C38"/>
    <w:rsid w:val="00E00C1B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60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407"/>
    <w:rsid w:val="00E12570"/>
    <w:rsid w:val="00E12FD2"/>
    <w:rsid w:val="00E13207"/>
    <w:rsid w:val="00E134B5"/>
    <w:rsid w:val="00E134E8"/>
    <w:rsid w:val="00E1485B"/>
    <w:rsid w:val="00E156B9"/>
    <w:rsid w:val="00E15756"/>
    <w:rsid w:val="00E169D2"/>
    <w:rsid w:val="00E16ABF"/>
    <w:rsid w:val="00E16BF2"/>
    <w:rsid w:val="00E16DC0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55D"/>
    <w:rsid w:val="00E228E7"/>
    <w:rsid w:val="00E22CA7"/>
    <w:rsid w:val="00E23C0A"/>
    <w:rsid w:val="00E2410F"/>
    <w:rsid w:val="00E24567"/>
    <w:rsid w:val="00E25570"/>
    <w:rsid w:val="00E25895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19"/>
    <w:rsid w:val="00E3104A"/>
    <w:rsid w:val="00E31A7A"/>
    <w:rsid w:val="00E32881"/>
    <w:rsid w:val="00E328C7"/>
    <w:rsid w:val="00E329A6"/>
    <w:rsid w:val="00E32F2E"/>
    <w:rsid w:val="00E333FB"/>
    <w:rsid w:val="00E334B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6E9B"/>
    <w:rsid w:val="00E37E64"/>
    <w:rsid w:val="00E37FCF"/>
    <w:rsid w:val="00E40048"/>
    <w:rsid w:val="00E4023D"/>
    <w:rsid w:val="00E4116A"/>
    <w:rsid w:val="00E41E22"/>
    <w:rsid w:val="00E422B4"/>
    <w:rsid w:val="00E42D47"/>
    <w:rsid w:val="00E42E49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D04"/>
    <w:rsid w:val="00E50E30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033"/>
    <w:rsid w:val="00E60806"/>
    <w:rsid w:val="00E615E7"/>
    <w:rsid w:val="00E61FB9"/>
    <w:rsid w:val="00E62476"/>
    <w:rsid w:val="00E62C30"/>
    <w:rsid w:val="00E631CD"/>
    <w:rsid w:val="00E63236"/>
    <w:rsid w:val="00E63FDD"/>
    <w:rsid w:val="00E6416B"/>
    <w:rsid w:val="00E64272"/>
    <w:rsid w:val="00E64EFE"/>
    <w:rsid w:val="00E65AC8"/>
    <w:rsid w:val="00E65D6E"/>
    <w:rsid w:val="00E65D6F"/>
    <w:rsid w:val="00E6617B"/>
    <w:rsid w:val="00E6650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8CF"/>
    <w:rsid w:val="00E72EAD"/>
    <w:rsid w:val="00E73399"/>
    <w:rsid w:val="00E7387A"/>
    <w:rsid w:val="00E750D6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486"/>
    <w:rsid w:val="00E81923"/>
    <w:rsid w:val="00E81FA5"/>
    <w:rsid w:val="00E8265A"/>
    <w:rsid w:val="00E82690"/>
    <w:rsid w:val="00E83349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15A5"/>
    <w:rsid w:val="00E92552"/>
    <w:rsid w:val="00E93440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8DD"/>
    <w:rsid w:val="00E97D41"/>
    <w:rsid w:val="00E97FF0"/>
    <w:rsid w:val="00EA0135"/>
    <w:rsid w:val="00EA0805"/>
    <w:rsid w:val="00EA0850"/>
    <w:rsid w:val="00EA0A5C"/>
    <w:rsid w:val="00EA1152"/>
    <w:rsid w:val="00EA1421"/>
    <w:rsid w:val="00EA1D7B"/>
    <w:rsid w:val="00EA1D96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1FB9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4C9D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2B82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DA2"/>
    <w:rsid w:val="00ED6F8A"/>
    <w:rsid w:val="00ED7514"/>
    <w:rsid w:val="00ED75FB"/>
    <w:rsid w:val="00ED7863"/>
    <w:rsid w:val="00ED7E51"/>
    <w:rsid w:val="00EE062E"/>
    <w:rsid w:val="00EE069D"/>
    <w:rsid w:val="00EE0B26"/>
    <w:rsid w:val="00EE0BE0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290"/>
    <w:rsid w:val="00F113A4"/>
    <w:rsid w:val="00F115FB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35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2E60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2F7A"/>
    <w:rsid w:val="00F33169"/>
    <w:rsid w:val="00F33535"/>
    <w:rsid w:val="00F34486"/>
    <w:rsid w:val="00F34BAD"/>
    <w:rsid w:val="00F34E2A"/>
    <w:rsid w:val="00F354B4"/>
    <w:rsid w:val="00F35647"/>
    <w:rsid w:val="00F35C44"/>
    <w:rsid w:val="00F35F02"/>
    <w:rsid w:val="00F3627E"/>
    <w:rsid w:val="00F373FC"/>
    <w:rsid w:val="00F37C65"/>
    <w:rsid w:val="00F37DEA"/>
    <w:rsid w:val="00F40548"/>
    <w:rsid w:val="00F40FE8"/>
    <w:rsid w:val="00F41088"/>
    <w:rsid w:val="00F4122B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B2C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2B3F"/>
    <w:rsid w:val="00F6302F"/>
    <w:rsid w:val="00F63497"/>
    <w:rsid w:val="00F63A33"/>
    <w:rsid w:val="00F64F15"/>
    <w:rsid w:val="00F6500D"/>
    <w:rsid w:val="00F669B3"/>
    <w:rsid w:val="00F669EC"/>
    <w:rsid w:val="00F66E9C"/>
    <w:rsid w:val="00F67A05"/>
    <w:rsid w:val="00F70110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77E02"/>
    <w:rsid w:val="00F8004C"/>
    <w:rsid w:val="00F801D4"/>
    <w:rsid w:val="00F804C4"/>
    <w:rsid w:val="00F81035"/>
    <w:rsid w:val="00F82023"/>
    <w:rsid w:val="00F820EE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870"/>
    <w:rsid w:val="00F87B5F"/>
    <w:rsid w:val="00F9020A"/>
    <w:rsid w:val="00F903A8"/>
    <w:rsid w:val="00F9053E"/>
    <w:rsid w:val="00F908E6"/>
    <w:rsid w:val="00F909D4"/>
    <w:rsid w:val="00F90A4C"/>
    <w:rsid w:val="00F91274"/>
    <w:rsid w:val="00F91537"/>
    <w:rsid w:val="00F919B7"/>
    <w:rsid w:val="00F929AB"/>
    <w:rsid w:val="00F929F7"/>
    <w:rsid w:val="00F93528"/>
    <w:rsid w:val="00F93AAE"/>
    <w:rsid w:val="00F93B80"/>
    <w:rsid w:val="00F93BAD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647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19D7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44D1"/>
    <w:rsid w:val="00FC4A84"/>
    <w:rsid w:val="00FC4D67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5BA"/>
    <w:rsid w:val="00FD072C"/>
    <w:rsid w:val="00FD10D8"/>
    <w:rsid w:val="00FD13DA"/>
    <w:rsid w:val="00FD14D4"/>
    <w:rsid w:val="00FD1576"/>
    <w:rsid w:val="00FD2A27"/>
    <w:rsid w:val="00FD2DC5"/>
    <w:rsid w:val="00FD30EF"/>
    <w:rsid w:val="00FD35DA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4CB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76A3"/>
    <w:rsid w:val="00FE7B23"/>
    <w:rsid w:val="00FF088D"/>
    <w:rsid w:val="00FF0BBC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7A79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895C92-978E-4026-A99E-0A26B7F9083D}">
  <ds:schemaRefs>
    <ds:schemaRef ds:uri="http://purl.org/dc/elements/1.1/"/>
    <ds:schemaRef ds:uri="http://purl.org/dc/terms/"/>
    <ds:schemaRef ds:uri="http://schemas.microsoft.com/office/2006/documentManagement/types"/>
    <ds:schemaRef ds:uri="f6ba49b0-bcda-4796-8236-5b5cc1493ace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4243d5be-521d-4052-81ca-f0f31ea6f2da"/>
    <ds:schemaRef ds:uri="05716746-add9-412a-97a9-1b5167d151a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7D81E6-1F64-43CE-9AB1-84568C3C42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4D156A-498B-4301-847A-F0F4FC39B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10</Pages>
  <Words>2231</Words>
  <Characters>9874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Somjai, Nigonyanont</cp:lastModifiedBy>
  <cp:revision>3</cp:revision>
  <cp:lastPrinted>2025-05-08T10:32:00Z</cp:lastPrinted>
  <dcterms:created xsi:type="dcterms:W3CDTF">2025-05-08T23:38:00Z</dcterms:created>
  <dcterms:modified xsi:type="dcterms:W3CDTF">2025-05-08T23:39:00Z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