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B61452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B6145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B6145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B6145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B61452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B6145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B6145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B61452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B61452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B6145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B6145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B61452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FB0312" w:rsidRPr="00B61452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54D04D02" w:rsidR="00FB0312" w:rsidRPr="00B61452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FB0312" w:rsidRPr="00B61452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389930D4" w:rsidR="00FB0312" w:rsidRPr="00B61452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63EB2A0E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FB0312" w:rsidRPr="00B61452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0771148" w:rsidR="00FB0312" w:rsidRPr="00B61452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27A1B40E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FB0312" w:rsidRPr="00B61452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638338F9" w:rsidR="00FB0312" w:rsidRPr="00B61452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717C63" w14:textId="77777777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0570F3E8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FB0312" w:rsidRPr="00B61452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3D7E5AA5" w:rsidR="00FB0312" w:rsidRPr="00B61452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85F73F1" w14:textId="77777777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A9E475F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FB0312" w:rsidRPr="00B61452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43D3A99C" w:rsidR="00FB0312" w:rsidRPr="00B61452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7A0523" w14:textId="77777777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1A2CB7A4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FC3B04" w:rsidRPr="00B61452" w14:paraId="2998D0B5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1DF17FA" w14:textId="668B7510" w:rsidR="00FC3B04" w:rsidRPr="00B61452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6A7A9B7" w14:textId="77777777" w:rsidR="00FC3B04" w:rsidRPr="00B61452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9269E6F" w14:textId="3C529F74" w:rsidR="00FC3B04" w:rsidRPr="00B61452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FB0312" w:rsidRPr="00B61452" w14:paraId="7B4202FF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7703772C" w:rsidR="00FB0312" w:rsidRPr="00B61452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D0C4B97" w14:textId="77777777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24A4E012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FB0312" w:rsidRPr="00B61452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65781A19" w:rsidR="00FB0312" w:rsidRPr="00B61452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804EF40" w14:textId="77777777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5943E61D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5A2E44" w:rsidRPr="00B61452" w14:paraId="673E47CB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22D93C3" w14:textId="26A9EA5A" w:rsidR="005A2E44" w:rsidRPr="00B61452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FC3B04"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98A867F" w14:textId="77777777" w:rsidR="005A2E44" w:rsidRPr="00B61452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25663C5" w14:textId="07223FA2" w:rsidR="005A2E44" w:rsidRPr="00B61452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9786A" w:rsidRPr="00B61452" w14:paraId="2639010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02E7B12" w14:textId="60EC4F3C" w:rsidR="0089786A" w:rsidRPr="00B61452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FC3B04"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341503" w14:textId="77777777" w:rsidR="0089786A" w:rsidRPr="00B61452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3170C21" w14:textId="50C12650" w:rsidR="0089786A" w:rsidRPr="00B61452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FB0312" w:rsidRPr="00B61452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3073E58B" w:rsidR="00FB0312" w:rsidRPr="00B61452" w:rsidRDefault="00E23690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FC3B04" w:rsidRPr="00B6145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1A215BE" w14:textId="77777777" w:rsidR="00FB0312" w:rsidRPr="00B61452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658914F1" w:rsidR="005A2E44" w:rsidRPr="00B61452" w:rsidRDefault="00E23690" w:rsidP="005A2E44"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bookmarkEnd w:id="0"/>
    </w:tbl>
    <w:p w14:paraId="661E3067" w14:textId="77777777" w:rsidR="00DB12B7" w:rsidRPr="00B61452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B6145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27C3EAD" w14:textId="77777777" w:rsidR="00870497" w:rsidRPr="00B61452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4"/>
          <w:szCs w:val="24"/>
        </w:rPr>
      </w:pPr>
    </w:p>
    <w:p w14:paraId="6F0362E3" w14:textId="387EAE90" w:rsidR="00DB12B7" w:rsidRPr="00B6145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7B14BC" w:rsidRPr="00B61452">
        <w:rPr>
          <w:rFonts w:asciiTheme="majorBidi" w:hAnsiTheme="majorBidi" w:cstheme="majorBidi"/>
          <w:sz w:val="28"/>
          <w:szCs w:val="28"/>
          <w:cs/>
        </w:rPr>
        <w:t>่</w:t>
      </w:r>
      <w:r w:rsidR="007B14BC"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="0024162B" w:rsidRPr="00B61452">
        <w:rPr>
          <w:rFonts w:asciiTheme="majorBidi" w:hAnsiTheme="majorBidi" w:cstheme="majorBidi"/>
          <w:sz w:val="28"/>
          <w:szCs w:val="28"/>
        </w:rPr>
        <w:t>12</w:t>
      </w:r>
      <w:r w:rsidR="00FB0312"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="0018445D" w:rsidRPr="00B61452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FB0312" w:rsidRPr="00B614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0312" w:rsidRPr="00B61452">
        <w:rPr>
          <w:rFonts w:asciiTheme="majorBidi" w:hAnsiTheme="majorBidi" w:cstheme="majorBidi"/>
          <w:sz w:val="28"/>
          <w:szCs w:val="28"/>
        </w:rPr>
        <w:t>256</w:t>
      </w:r>
      <w:r w:rsidR="0018445D" w:rsidRPr="00B61452">
        <w:rPr>
          <w:rFonts w:asciiTheme="majorBidi" w:hAnsiTheme="majorBidi" w:cstheme="majorBidi"/>
          <w:sz w:val="28"/>
          <w:szCs w:val="28"/>
        </w:rPr>
        <w:t>8</w:t>
      </w:r>
    </w:p>
    <w:p w14:paraId="6FF58D22" w14:textId="77777777" w:rsidR="00DB12B7" w:rsidRPr="00B6145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A343621" w14:textId="1C92997E" w:rsidR="00DB12B7" w:rsidRPr="00B61452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4A7C6963" w14:textId="77777777" w:rsidR="00870497" w:rsidRPr="00B61452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67E742" w14:textId="2A442007" w:rsidR="00DB12B7" w:rsidRPr="00B61452" w:rsidRDefault="00DB12B7" w:rsidP="006D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B61452">
        <w:rPr>
          <w:rFonts w:asciiTheme="majorBidi" w:hAnsiTheme="majorBidi" w:cstheme="majorBidi"/>
          <w:sz w:val="28"/>
          <w:szCs w:val="28"/>
        </w:rPr>
        <w:t>(“</w:t>
      </w:r>
      <w:r w:rsidRPr="00B61452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B61452">
        <w:rPr>
          <w:rFonts w:asciiTheme="majorBidi" w:hAnsiTheme="majorBidi" w:cstheme="majorBidi"/>
          <w:sz w:val="28"/>
          <w:szCs w:val="28"/>
        </w:rPr>
        <w:t xml:space="preserve">”) 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B61452">
        <w:rPr>
          <w:rFonts w:asciiTheme="majorBidi" w:hAnsiTheme="majorBidi" w:cstheme="majorBidi"/>
          <w:sz w:val="28"/>
          <w:szCs w:val="28"/>
        </w:rPr>
        <w:t>34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="00C977BE" w:rsidRPr="00B61452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Pr="00B61452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ดังนั้นการอ่านงบการเงินระหว่างกาลนี้จึงควรอ่าน</w:t>
      </w:r>
      <w:r w:rsidR="006D7159"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</w:rPr>
        <w:t>ควบคู่กับงบการเงินของบริษัทและบริษัทย่อยสำหรับปีสิ้นสุดวันที่</w:t>
      </w:r>
      <w:r w:rsidR="00C977BE" w:rsidRPr="00B61452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B61452">
        <w:rPr>
          <w:rFonts w:asciiTheme="majorBidi" w:hAnsiTheme="majorBidi" w:cstheme="majorBidi"/>
          <w:sz w:val="28"/>
          <w:szCs w:val="28"/>
        </w:rPr>
        <w:t>31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61452">
        <w:rPr>
          <w:rFonts w:asciiTheme="majorBidi" w:hAnsiTheme="majorBidi" w:cstheme="majorBidi"/>
          <w:sz w:val="28"/>
          <w:szCs w:val="28"/>
        </w:rPr>
        <w:t>256</w:t>
      </w:r>
      <w:r w:rsidR="0018445D" w:rsidRPr="00B61452">
        <w:rPr>
          <w:rFonts w:asciiTheme="majorBidi" w:hAnsiTheme="majorBidi" w:cstheme="majorBidi"/>
          <w:sz w:val="28"/>
          <w:szCs w:val="28"/>
        </w:rPr>
        <w:t>7</w:t>
      </w:r>
    </w:p>
    <w:p w14:paraId="145C4DF7" w14:textId="77777777" w:rsidR="00870497" w:rsidRPr="00B61452" w:rsidRDefault="0087049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F37A6B" w14:textId="67E77459" w:rsidR="00DB12B7" w:rsidRPr="00B61452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AB54C3" w:rsidRPr="00B61452">
        <w:rPr>
          <w:rFonts w:asciiTheme="majorBidi" w:hAnsiTheme="majorBidi" w:cstheme="majorBidi"/>
          <w:sz w:val="28"/>
          <w:szCs w:val="28"/>
        </w:rPr>
        <w:br/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61452">
        <w:rPr>
          <w:rFonts w:asciiTheme="majorBidi" w:hAnsiTheme="majorBidi" w:cstheme="majorBidi"/>
          <w:sz w:val="28"/>
          <w:szCs w:val="28"/>
        </w:rPr>
        <w:t>31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61452">
        <w:rPr>
          <w:rFonts w:asciiTheme="majorBidi" w:hAnsiTheme="majorBidi" w:cstheme="majorBidi"/>
          <w:sz w:val="28"/>
          <w:szCs w:val="28"/>
        </w:rPr>
        <w:t>256</w:t>
      </w:r>
      <w:r w:rsidR="0018445D" w:rsidRPr="00B61452">
        <w:rPr>
          <w:rFonts w:asciiTheme="majorBidi" w:hAnsiTheme="majorBidi" w:cstheme="majorBidi"/>
          <w:sz w:val="28"/>
          <w:szCs w:val="28"/>
        </w:rPr>
        <w:t>7</w:t>
      </w:r>
    </w:p>
    <w:p w14:paraId="3E94CF16" w14:textId="77777777" w:rsidR="00FB0312" w:rsidRPr="00B61452" w:rsidRDefault="00FB0312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C33197" w14:textId="77777777" w:rsidR="00DB12B7" w:rsidRPr="00B61452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E97B78F" w14:textId="00C838FE" w:rsidR="0068473B" w:rsidRPr="00B61452" w:rsidRDefault="0068473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1016"/>
        <w:gridCol w:w="244"/>
        <w:gridCol w:w="998"/>
        <w:gridCol w:w="270"/>
        <w:gridCol w:w="990"/>
      </w:tblGrid>
      <w:tr w:rsidR="0068473B" w:rsidRPr="00B61452" w14:paraId="28FCB6CC" w14:textId="77777777" w:rsidTr="007E0490">
        <w:trPr>
          <w:tblHeader/>
        </w:trPr>
        <w:tc>
          <w:tcPr>
            <w:tcW w:w="4410" w:type="dxa"/>
            <w:hideMark/>
          </w:tcPr>
          <w:p w14:paraId="3D69AAA9" w14:textId="77777777" w:rsidR="0068473B" w:rsidRPr="00B61452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8" w:type="dxa"/>
            <w:gridSpan w:val="3"/>
            <w:hideMark/>
          </w:tcPr>
          <w:p w14:paraId="19C4FAB3" w14:textId="77777777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34D26EAF" w14:textId="77777777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hideMark/>
          </w:tcPr>
          <w:p w14:paraId="07ECF842" w14:textId="77777777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73B" w:rsidRPr="00B61452" w14:paraId="03D5A618" w14:textId="77777777" w:rsidTr="007E0490">
        <w:trPr>
          <w:tblHeader/>
        </w:trPr>
        <w:tc>
          <w:tcPr>
            <w:tcW w:w="4410" w:type="dxa"/>
            <w:hideMark/>
          </w:tcPr>
          <w:p w14:paraId="01FD7A25" w14:textId="13864FEE" w:rsidR="0068473B" w:rsidRPr="00B61452" w:rsidRDefault="001844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B61452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สำหรับงวด</w:t>
            </w:r>
            <w:r w:rsidRPr="00B61452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สามเ</w:t>
            </w:r>
            <w:r w:rsidRPr="00B61452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ดือนสิ้นสุดวันที่</w:t>
            </w:r>
            <w:r w:rsidRPr="00B61452">
              <w:rPr>
                <w:rFonts w:asciiTheme="majorBidi" w:hAnsiTheme="majorBidi"/>
                <w:bCs/>
                <w:i/>
                <w:iCs/>
                <w:sz w:val="28"/>
                <w:szCs w:val="28"/>
                <w:lang w:val="x-none"/>
              </w:rPr>
              <w:t xml:space="preserve"> 31</w:t>
            </w:r>
            <w:r w:rsidRPr="00B61452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 xml:space="preserve"> มีนาคม</w:t>
            </w:r>
          </w:p>
        </w:tc>
        <w:tc>
          <w:tcPr>
            <w:tcW w:w="990" w:type="dxa"/>
            <w:hideMark/>
          </w:tcPr>
          <w:p w14:paraId="74437C3C" w14:textId="49C316AE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8445D"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5C01FCBD" w14:textId="77777777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6" w:type="dxa"/>
            <w:hideMark/>
          </w:tcPr>
          <w:p w14:paraId="5349C1A4" w14:textId="1CAE0DAC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="00870497"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  <w:r w:rsidR="0018445D"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44" w:type="dxa"/>
          </w:tcPr>
          <w:p w14:paraId="4F968865" w14:textId="77777777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CFB6009" w14:textId="1E565DA3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8445D"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2A00ED7" w14:textId="77777777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661237" w14:textId="757C7333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8445D"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68473B" w:rsidRPr="00B61452" w14:paraId="43D95042" w14:textId="77777777" w:rsidTr="0068473B">
        <w:trPr>
          <w:tblHeader/>
        </w:trPr>
        <w:tc>
          <w:tcPr>
            <w:tcW w:w="4410" w:type="dxa"/>
          </w:tcPr>
          <w:p w14:paraId="36519F97" w14:textId="77777777" w:rsidR="0068473B" w:rsidRPr="00B61452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74643886" w14:textId="77777777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73B" w:rsidRPr="00B61452" w14:paraId="7A2E733C" w14:textId="77777777" w:rsidTr="007E0490">
        <w:tc>
          <w:tcPr>
            <w:tcW w:w="4410" w:type="dxa"/>
            <w:hideMark/>
          </w:tcPr>
          <w:p w14:paraId="02E8DD41" w14:textId="4BD2290B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AB54C3" w:rsidRPr="00B614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3A7CC1F5" w14:textId="77777777" w:rsidR="0068473B" w:rsidRPr="00B61452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29A873" w14:textId="77777777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C302974" w14:textId="77777777" w:rsidR="0068473B" w:rsidRPr="00B61452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3EB333A3" w14:textId="77777777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BD0CEA6" w14:textId="77777777" w:rsidR="0068473B" w:rsidRPr="00B61452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4BFBA" w14:textId="77777777" w:rsidR="0068473B" w:rsidRPr="00B61452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98BFB25" w14:textId="77777777" w:rsidR="0068473B" w:rsidRPr="00B61452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6D476B" w:rsidRPr="00B61452" w14:paraId="216BEB1A" w14:textId="77777777" w:rsidTr="007E0490">
        <w:tc>
          <w:tcPr>
            <w:tcW w:w="4410" w:type="dxa"/>
            <w:hideMark/>
          </w:tcPr>
          <w:p w14:paraId="6307B8DC" w14:textId="7D8F4944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3A4BB7B3" w14:textId="097C5D1A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62" w:type="dxa"/>
          </w:tcPr>
          <w:p w14:paraId="05D31776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E37BDA5" w14:textId="50B3C98E" w:rsidR="006D476B" w:rsidRPr="00B61452" w:rsidRDefault="006D476B" w:rsidP="006D47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244" w:type="dxa"/>
          </w:tcPr>
          <w:p w14:paraId="0B732A20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C23D687" w14:textId="39BA3DC9" w:rsidR="006D476B" w:rsidRPr="00B61452" w:rsidRDefault="00671029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E9EF21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87A904" w14:textId="0A3B7C81" w:rsidR="006D476B" w:rsidRPr="00B61452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D476B" w:rsidRPr="00B61452" w14:paraId="672DF49F" w14:textId="77777777" w:rsidTr="007E0490">
        <w:tc>
          <w:tcPr>
            <w:tcW w:w="4410" w:type="dxa"/>
            <w:hideMark/>
          </w:tcPr>
          <w:p w14:paraId="44270675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2F9152" w14:textId="5487AD68" w:rsidR="006D476B" w:rsidRPr="00B61452" w:rsidRDefault="00671029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3E6AFF6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3F93A8D" w14:textId="17F6C9C3" w:rsidR="006D476B" w:rsidRPr="00B61452" w:rsidRDefault="006D476B" w:rsidP="006D47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44" w:type="dxa"/>
          </w:tcPr>
          <w:p w14:paraId="0B47DFF5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F677E56" w14:textId="38E11413" w:rsidR="006D476B" w:rsidRPr="00B61452" w:rsidRDefault="00671029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669C42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8562DA" w14:textId="6803F2FB" w:rsidR="006D476B" w:rsidRPr="00B61452" w:rsidRDefault="006D476B" w:rsidP="006D47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6D476B" w:rsidRPr="00B61452" w14:paraId="77415314" w14:textId="77777777" w:rsidTr="007E0490">
        <w:tc>
          <w:tcPr>
            <w:tcW w:w="4410" w:type="dxa"/>
            <w:hideMark/>
          </w:tcPr>
          <w:p w14:paraId="690E7723" w14:textId="1C5F7CF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42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AFD71D3" w14:textId="73E8D881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62" w:type="dxa"/>
          </w:tcPr>
          <w:p w14:paraId="18048C03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17C1959" w14:textId="2EFA05C7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101</w:t>
            </w:r>
          </w:p>
        </w:tc>
        <w:tc>
          <w:tcPr>
            <w:tcW w:w="244" w:type="dxa"/>
          </w:tcPr>
          <w:p w14:paraId="10E51F09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0E45C7C" w14:textId="011F72BB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</w:tcPr>
          <w:p w14:paraId="13BCD994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F3BA5D" w14:textId="224AB5BE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</w:p>
        </w:tc>
      </w:tr>
      <w:tr w:rsidR="006D476B" w:rsidRPr="00B61452" w14:paraId="75B46D7E" w14:textId="77777777" w:rsidTr="007E0490">
        <w:tc>
          <w:tcPr>
            <w:tcW w:w="4410" w:type="dxa"/>
            <w:hideMark/>
          </w:tcPr>
          <w:p w14:paraId="201D298B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CF75F7" w14:textId="0BA0FA98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</w:tcPr>
          <w:p w14:paraId="46ED4E9C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ED9443" w14:textId="7F05B675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120</w:t>
            </w:r>
          </w:p>
        </w:tc>
        <w:tc>
          <w:tcPr>
            <w:tcW w:w="244" w:type="dxa"/>
          </w:tcPr>
          <w:p w14:paraId="6D5D7CCB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896943" w14:textId="2AA5AB6A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5098105F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B8EEF7" w14:textId="382D7369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</w:tr>
      <w:tr w:rsidR="00870497" w:rsidRPr="00B61452" w14:paraId="5A0EC22D" w14:textId="77777777" w:rsidTr="007E0490">
        <w:tc>
          <w:tcPr>
            <w:tcW w:w="4410" w:type="dxa"/>
            <w:hideMark/>
          </w:tcPr>
          <w:p w14:paraId="25D96D0A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38F2A0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0C09D5F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6216A9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060C205F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A42A139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2FD0D7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6B8660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D476B" w:rsidRPr="00B61452" w14:paraId="6C0976DA" w14:textId="77777777" w:rsidTr="00791E26">
        <w:tc>
          <w:tcPr>
            <w:tcW w:w="4410" w:type="dxa"/>
            <w:hideMark/>
          </w:tcPr>
          <w:p w14:paraId="033C261F" w14:textId="6ED9D762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358F2AB6" w14:textId="0061A3C5" w:rsidR="006D476B" w:rsidRPr="00B61452" w:rsidRDefault="00671029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0664B7B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F6A8379" w14:textId="615A78FB" w:rsidR="006D476B" w:rsidRPr="00B61452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442B856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EA68CFC" w14:textId="69EAF76A" w:rsidR="006D476B" w:rsidRPr="00B61452" w:rsidRDefault="00671029" w:rsidP="006D47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2,934</w:t>
            </w:r>
          </w:p>
        </w:tc>
        <w:tc>
          <w:tcPr>
            <w:tcW w:w="270" w:type="dxa"/>
          </w:tcPr>
          <w:p w14:paraId="567BA644" w14:textId="2811EBEA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A66F52" w14:textId="26973934" w:rsidR="006D476B" w:rsidRPr="00B61452" w:rsidRDefault="006D476B" w:rsidP="006D47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3,300</w:t>
            </w:r>
          </w:p>
        </w:tc>
      </w:tr>
      <w:tr w:rsidR="006D476B" w:rsidRPr="00B61452" w14:paraId="016A55DA" w14:textId="77777777" w:rsidTr="007E0490">
        <w:tc>
          <w:tcPr>
            <w:tcW w:w="4410" w:type="dxa"/>
            <w:hideMark/>
          </w:tcPr>
          <w:p w14:paraId="3CAEB6B0" w14:textId="7E5FEADD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15A35C0D" w14:textId="3BB8D4BB" w:rsidR="006D476B" w:rsidRPr="00B61452" w:rsidRDefault="00671029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70F1798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908F6E3" w14:textId="29DF2828" w:rsidR="006D476B" w:rsidRPr="00B61452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7F4460B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12FFD33" w14:textId="032E2FF4" w:rsidR="006D476B" w:rsidRPr="00B61452" w:rsidRDefault="00671029" w:rsidP="006D47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291141E7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61A137D" w14:textId="17CD0E86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</w:tr>
      <w:tr w:rsidR="00870497" w:rsidRPr="00B61452" w14:paraId="230D5DFD" w14:textId="77777777" w:rsidTr="005A2E44">
        <w:tc>
          <w:tcPr>
            <w:tcW w:w="4410" w:type="dxa"/>
            <w:hideMark/>
          </w:tcPr>
          <w:p w14:paraId="676C4733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FF45E29" w14:textId="3CC5EBF1" w:rsidR="00870497" w:rsidRPr="00B61452" w:rsidRDefault="00671029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1CCD2470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4FB927D" w14:textId="3440BF84" w:rsidR="00870497" w:rsidRPr="00B61452" w:rsidRDefault="00870497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22F88EC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4A49276" w14:textId="4B2761C8" w:rsidR="00870497" w:rsidRPr="00B61452" w:rsidRDefault="00193991" w:rsidP="0019399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60</w:t>
            </w: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,364</w:t>
            </w:r>
          </w:p>
        </w:tc>
        <w:tc>
          <w:tcPr>
            <w:tcW w:w="270" w:type="dxa"/>
          </w:tcPr>
          <w:p w14:paraId="289392B5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06FFB6D" w14:textId="0ECB0F06" w:rsidR="00870497" w:rsidRPr="00B61452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93991" w:rsidRPr="00B61452" w14:paraId="0103E03B" w14:textId="77777777" w:rsidTr="007E0490">
        <w:tc>
          <w:tcPr>
            <w:tcW w:w="4410" w:type="dxa"/>
          </w:tcPr>
          <w:p w14:paraId="126B400A" w14:textId="045D1BCA" w:rsidR="00193991" w:rsidRPr="00B61452" w:rsidRDefault="00193991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378476DB" w14:textId="02FFC2C4" w:rsidR="00193991" w:rsidRPr="00B61452" w:rsidRDefault="00193991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FD08460" w14:textId="77777777" w:rsidR="00193991" w:rsidRPr="00B61452" w:rsidRDefault="00193991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2D734865" w14:textId="28DF9D64" w:rsidR="00193991" w:rsidRPr="00B61452" w:rsidRDefault="00193991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</w:tcPr>
          <w:p w14:paraId="3AAD055C" w14:textId="77777777" w:rsidR="00193991" w:rsidRPr="00B61452" w:rsidRDefault="00193991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AB37CE1" w14:textId="635ECC1C" w:rsidR="00193991" w:rsidRPr="00B61452" w:rsidRDefault="00193991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2CA9123" w14:textId="77777777" w:rsidR="00193991" w:rsidRPr="00B61452" w:rsidRDefault="00193991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02EDDE7" w14:textId="46C94083" w:rsidR="00193991" w:rsidRPr="00B61452" w:rsidRDefault="00193991" w:rsidP="0019399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70497" w:rsidRPr="00B61452" w14:paraId="6F98F669" w14:textId="77777777" w:rsidTr="007E0490">
        <w:tc>
          <w:tcPr>
            <w:tcW w:w="4410" w:type="dxa"/>
            <w:hideMark/>
          </w:tcPr>
          <w:p w14:paraId="07E8EDE9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DFBBE77" w14:textId="0FF94682" w:rsidR="00870497" w:rsidRPr="00B61452" w:rsidRDefault="00671029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DC6A543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BEC080" w14:textId="51D27DD2" w:rsidR="00870497" w:rsidRPr="00B61452" w:rsidRDefault="00870497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8EBBB13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74BA2B" w14:textId="3BD71E1D" w:rsidR="00870497" w:rsidRPr="00B61452" w:rsidRDefault="00D66DA6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768</w:t>
            </w:r>
          </w:p>
        </w:tc>
        <w:tc>
          <w:tcPr>
            <w:tcW w:w="270" w:type="dxa"/>
          </w:tcPr>
          <w:p w14:paraId="3716DD89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3DA96A" w14:textId="1C59D294" w:rsidR="00870497" w:rsidRPr="00B61452" w:rsidRDefault="006D476B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796</w:t>
            </w:r>
          </w:p>
        </w:tc>
      </w:tr>
      <w:tr w:rsidR="00870497" w:rsidRPr="00B61452" w14:paraId="453251C0" w14:textId="77777777" w:rsidTr="007E0490">
        <w:tc>
          <w:tcPr>
            <w:tcW w:w="4410" w:type="dxa"/>
          </w:tcPr>
          <w:p w14:paraId="4D769323" w14:textId="12535D30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8F78C84" w14:textId="77777777" w:rsidR="00870497" w:rsidRPr="00B61452" w:rsidRDefault="00870497" w:rsidP="00E60A5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BD685E3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FDB1873" w14:textId="77777777" w:rsidR="00870497" w:rsidRPr="00B61452" w:rsidRDefault="00870497" w:rsidP="00870497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345DC73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A271E76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C88A48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D6DB7D6" w14:textId="77777777" w:rsidR="00870497" w:rsidRPr="00B61452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D476B" w:rsidRPr="00B61452" w14:paraId="584F77E5" w14:textId="77777777" w:rsidTr="00C04960">
        <w:tc>
          <w:tcPr>
            <w:tcW w:w="4410" w:type="dxa"/>
          </w:tcPr>
          <w:p w14:paraId="68441757" w14:textId="38D83F62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17405DB1" w14:textId="4375AE51" w:rsidR="006D476B" w:rsidRPr="00B61452" w:rsidRDefault="007A6E82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1,366</w:t>
            </w:r>
          </w:p>
        </w:tc>
        <w:tc>
          <w:tcPr>
            <w:tcW w:w="262" w:type="dxa"/>
          </w:tcPr>
          <w:p w14:paraId="1B571729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7203AC9" w14:textId="7EA76258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386</w:t>
            </w:r>
          </w:p>
        </w:tc>
        <w:tc>
          <w:tcPr>
            <w:tcW w:w="244" w:type="dxa"/>
          </w:tcPr>
          <w:p w14:paraId="2A7C2862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825F8B6" w14:textId="33ED0B39" w:rsidR="006D476B" w:rsidRPr="00B61452" w:rsidRDefault="00671029" w:rsidP="0091541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C35866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232BAD" w14:textId="1A004509" w:rsidR="006D476B" w:rsidRPr="00B61452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D476B" w:rsidRPr="00B61452" w14:paraId="5852F948" w14:textId="77777777" w:rsidTr="00AC568F">
        <w:tc>
          <w:tcPr>
            <w:tcW w:w="4410" w:type="dxa"/>
          </w:tcPr>
          <w:p w14:paraId="1373062D" w14:textId="520DB289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3EC0B9D3" w14:textId="00AD79B7" w:rsidR="006D476B" w:rsidRPr="00B61452" w:rsidRDefault="00671029" w:rsidP="0067102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262" w:type="dxa"/>
          </w:tcPr>
          <w:p w14:paraId="02A5A674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27EF589B" w14:textId="15030F4F" w:rsidR="006D476B" w:rsidRPr="00B61452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2426E916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3C8B302" w14:textId="27D46C04" w:rsidR="006D476B" w:rsidRPr="00B61452" w:rsidRDefault="00671029" w:rsidP="006D476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88082D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AE85E2" w14:textId="1FD0BBEE" w:rsidR="006D476B" w:rsidRPr="00B61452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D476B" w:rsidRPr="00B61452" w14:paraId="00A6D5D2" w14:textId="77777777" w:rsidTr="000B6FD5">
        <w:tc>
          <w:tcPr>
            <w:tcW w:w="4410" w:type="dxa"/>
          </w:tcPr>
          <w:p w14:paraId="24757F05" w14:textId="357F1F4D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vAlign w:val="bottom"/>
          </w:tcPr>
          <w:p w14:paraId="4A969BC3" w14:textId="3615AA38" w:rsidR="006D476B" w:rsidRPr="00B61452" w:rsidRDefault="007A6E82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262" w:type="dxa"/>
          </w:tcPr>
          <w:p w14:paraId="0EE2637B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E0F1EC8" w14:textId="7AA1FE89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588</w:t>
            </w:r>
          </w:p>
        </w:tc>
        <w:tc>
          <w:tcPr>
            <w:tcW w:w="244" w:type="dxa"/>
          </w:tcPr>
          <w:p w14:paraId="451CA1DE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A98DD" w14:textId="14CCB0E6" w:rsidR="006D476B" w:rsidRPr="00B61452" w:rsidRDefault="00671029" w:rsidP="00591DC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5847409B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08670EC" w14:textId="43460793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</w:tr>
      <w:tr w:rsidR="006D476B" w:rsidRPr="00B61452" w14:paraId="64F482B0" w14:textId="77777777" w:rsidTr="00C04960">
        <w:tc>
          <w:tcPr>
            <w:tcW w:w="4410" w:type="dxa"/>
          </w:tcPr>
          <w:p w14:paraId="415BEEFF" w14:textId="09CB82A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990" w:type="dxa"/>
            <w:vAlign w:val="bottom"/>
          </w:tcPr>
          <w:p w14:paraId="7EEC895B" w14:textId="3E1D6994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62" w:type="dxa"/>
          </w:tcPr>
          <w:p w14:paraId="535E72FA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6DB1AA" w14:textId="48F53124" w:rsidR="006D476B" w:rsidRPr="00B61452" w:rsidRDefault="006D476B" w:rsidP="006D476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045C696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FE03DAF" w14:textId="1C2BF440" w:rsidR="006D476B" w:rsidRPr="00B61452" w:rsidRDefault="00671029" w:rsidP="006D476B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AB5091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F3EBD64" w14:textId="63B5A807" w:rsidR="006D476B" w:rsidRPr="00B61452" w:rsidRDefault="006D476B" w:rsidP="00915412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D476B" w:rsidRPr="00B61452" w14:paraId="706C396D" w14:textId="77777777" w:rsidTr="007E0490">
        <w:tc>
          <w:tcPr>
            <w:tcW w:w="4410" w:type="dxa"/>
          </w:tcPr>
          <w:p w14:paraId="689681A8" w14:textId="4B28FB1C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0F8F95F" w14:textId="0DB54EE1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62" w:type="dxa"/>
          </w:tcPr>
          <w:p w14:paraId="1A83AE92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8CCD0A9" w14:textId="555CCCFA" w:rsidR="006D476B" w:rsidRPr="00B61452" w:rsidRDefault="006D476B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554</w:t>
            </w:r>
          </w:p>
        </w:tc>
        <w:tc>
          <w:tcPr>
            <w:tcW w:w="244" w:type="dxa"/>
          </w:tcPr>
          <w:p w14:paraId="746DB104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F2CED8D" w14:textId="3C57525F" w:rsidR="006D476B" w:rsidRPr="00B61452" w:rsidRDefault="00671029" w:rsidP="00591DC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</w:p>
        </w:tc>
        <w:tc>
          <w:tcPr>
            <w:tcW w:w="270" w:type="dxa"/>
          </w:tcPr>
          <w:p w14:paraId="69A200E1" w14:textId="77777777" w:rsidR="006D476B" w:rsidRPr="00B61452" w:rsidRDefault="006D476B" w:rsidP="006D476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89C98" w14:textId="4130D207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</w:tr>
      <w:tr w:rsidR="00870497" w:rsidRPr="00B61452" w14:paraId="3FE3B5ED" w14:textId="77777777" w:rsidTr="003362BD">
        <w:trPr>
          <w:trHeight w:val="119"/>
        </w:trPr>
        <w:tc>
          <w:tcPr>
            <w:tcW w:w="4410" w:type="dxa"/>
          </w:tcPr>
          <w:p w14:paraId="5C8336DE" w14:textId="77777777" w:rsidR="00725DEE" w:rsidRPr="00B61452" w:rsidRDefault="00725DEE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0DCDB49" w14:textId="77777777" w:rsidR="00870497" w:rsidRPr="00B61452" w:rsidRDefault="00870497" w:rsidP="00870497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2" w:type="dxa"/>
          </w:tcPr>
          <w:p w14:paraId="23D543EE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</w:tcPr>
          <w:p w14:paraId="479BD515" w14:textId="7C746ABB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04A5561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EBA4067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45AB46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DC88002" w14:textId="77777777" w:rsidR="00870497" w:rsidRPr="00B61452" w:rsidRDefault="00870497" w:rsidP="00870497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70497" w:rsidRPr="00B61452" w14:paraId="25044FC4" w14:textId="77777777" w:rsidTr="007E0490">
        <w:trPr>
          <w:trHeight w:val="68"/>
        </w:trPr>
        <w:tc>
          <w:tcPr>
            <w:tcW w:w="4410" w:type="dxa"/>
            <w:hideMark/>
          </w:tcPr>
          <w:p w14:paraId="5A320F1C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4D7A8468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0365E73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D2455B" w14:textId="192F8E95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DBB9D55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18FA7A9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FD9CE" w14:textId="77777777" w:rsidR="00870497" w:rsidRPr="00B61452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F3A4C1" w14:textId="77777777" w:rsidR="00870497" w:rsidRPr="00B61452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0497" w:rsidRPr="00B61452" w14:paraId="60A4EA0D" w14:textId="77777777" w:rsidTr="003362BD">
        <w:tc>
          <w:tcPr>
            <w:tcW w:w="4410" w:type="dxa"/>
            <w:hideMark/>
          </w:tcPr>
          <w:p w14:paraId="3174C8E7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684C1052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B01CA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2C2080B8" w14:textId="507DB8E1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75F6E09E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3FC12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B9FCF4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023E" w14:textId="77777777" w:rsidR="00870497" w:rsidRPr="00B61452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0497" w:rsidRPr="00B61452" w14:paraId="2555BA54" w14:textId="77777777" w:rsidTr="007E0490">
        <w:tc>
          <w:tcPr>
            <w:tcW w:w="4410" w:type="dxa"/>
            <w:hideMark/>
          </w:tcPr>
          <w:p w14:paraId="31B3D349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</w:p>
        </w:tc>
        <w:tc>
          <w:tcPr>
            <w:tcW w:w="990" w:type="dxa"/>
            <w:vAlign w:val="bottom"/>
          </w:tcPr>
          <w:p w14:paraId="5ABD53D6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C461B0D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8888131" w14:textId="022A65E9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7D0E282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38E676D" w14:textId="77777777" w:rsidR="00870497" w:rsidRPr="00B61452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27E09" w14:textId="77777777" w:rsidR="00870497" w:rsidRPr="00B61452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A1D60" w14:textId="77777777" w:rsidR="00870497" w:rsidRPr="00B61452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D476B" w:rsidRPr="00B61452" w14:paraId="13001ED9" w14:textId="77777777" w:rsidTr="00EA41A2">
        <w:tc>
          <w:tcPr>
            <w:tcW w:w="4410" w:type="dxa"/>
            <w:hideMark/>
          </w:tcPr>
          <w:p w14:paraId="64D9E2CF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vAlign w:val="bottom"/>
          </w:tcPr>
          <w:p w14:paraId="15DF052E" w14:textId="30F8181F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8,32</w:t>
            </w:r>
            <w:r w:rsidR="00181457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2" w:type="dxa"/>
          </w:tcPr>
          <w:p w14:paraId="27D6715B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8C77A03" w14:textId="703442C9" w:rsidR="006D476B" w:rsidRPr="00B61452" w:rsidRDefault="006D476B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6,239</w:t>
            </w:r>
          </w:p>
        </w:tc>
        <w:tc>
          <w:tcPr>
            <w:tcW w:w="244" w:type="dxa"/>
          </w:tcPr>
          <w:p w14:paraId="47A0A9A5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998EFA3" w14:textId="2350E845" w:rsidR="006D476B" w:rsidRPr="00B61452" w:rsidRDefault="00671029" w:rsidP="00591DC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7,37</w:t>
            </w:r>
            <w:r w:rsidR="00B210EC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7B2E321A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5133F" w14:textId="7916F838" w:rsidR="006D476B" w:rsidRPr="00B61452" w:rsidRDefault="006D476B" w:rsidP="006D47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5,294</w:t>
            </w:r>
          </w:p>
        </w:tc>
      </w:tr>
      <w:tr w:rsidR="006D476B" w:rsidRPr="00B61452" w14:paraId="1EDDC4B2" w14:textId="77777777" w:rsidTr="00EA41A2">
        <w:tc>
          <w:tcPr>
            <w:tcW w:w="4410" w:type="dxa"/>
            <w:hideMark/>
          </w:tcPr>
          <w:p w14:paraId="06AC1ED6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27AD78" w14:textId="18AAD850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262" w:type="dxa"/>
          </w:tcPr>
          <w:p w14:paraId="51369123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6ABC90" w14:textId="4752E88C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  <w:tc>
          <w:tcPr>
            <w:tcW w:w="244" w:type="dxa"/>
          </w:tcPr>
          <w:p w14:paraId="5AD0B9C7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473DC7D" w14:textId="0D1886BF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270" w:type="dxa"/>
          </w:tcPr>
          <w:p w14:paraId="3BDE6F0B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6C559" w14:textId="30164AA4" w:rsidR="006D476B" w:rsidRPr="00B61452" w:rsidRDefault="006D476B" w:rsidP="006D476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</w:p>
        </w:tc>
      </w:tr>
      <w:tr w:rsidR="006D476B" w:rsidRPr="00B61452" w14:paraId="52382315" w14:textId="77777777" w:rsidTr="00F101EF">
        <w:tc>
          <w:tcPr>
            <w:tcW w:w="4410" w:type="dxa"/>
          </w:tcPr>
          <w:p w14:paraId="63E5E9EC" w14:textId="6BA1D78D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BE0D9" w14:textId="0C786140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8,45</w:t>
            </w:r>
            <w:r w:rsidR="00181457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27FD9DB4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7D70F" w14:textId="48E5353A" w:rsidR="006D476B" w:rsidRPr="00B61452" w:rsidRDefault="006D476B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6,326</w:t>
            </w:r>
          </w:p>
        </w:tc>
        <w:tc>
          <w:tcPr>
            <w:tcW w:w="244" w:type="dxa"/>
          </w:tcPr>
          <w:p w14:paraId="27223E08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27BBD" w14:textId="6E489375" w:rsidR="006D476B" w:rsidRPr="00B61452" w:rsidRDefault="00671029" w:rsidP="006D476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7,5</w:t>
            </w:r>
            <w:r w:rsidR="00B210EC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</w:t>
            </w:r>
          </w:p>
        </w:tc>
        <w:tc>
          <w:tcPr>
            <w:tcW w:w="270" w:type="dxa"/>
          </w:tcPr>
          <w:p w14:paraId="454202C3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CB69" w14:textId="6F8A559F" w:rsidR="006D476B" w:rsidRPr="00B61452" w:rsidRDefault="006D476B" w:rsidP="006D476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5,381</w:t>
            </w:r>
          </w:p>
        </w:tc>
      </w:tr>
    </w:tbl>
    <w:p w14:paraId="4C30DC95" w14:textId="01B421B7" w:rsidR="0068473B" w:rsidRPr="00B61452" w:rsidRDefault="0068473B" w:rsidP="00870497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D1515C" w:rsidRPr="00B61452" w14:paraId="525C60C0" w14:textId="77777777" w:rsidTr="00915412">
        <w:trPr>
          <w:tblHeader/>
        </w:trPr>
        <w:tc>
          <w:tcPr>
            <w:tcW w:w="4410" w:type="dxa"/>
            <w:shd w:val="clear" w:color="auto" w:fill="auto"/>
          </w:tcPr>
          <w:p w14:paraId="3F7EB5B4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0D9D25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4527DB7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ADB742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D476B" w:rsidRPr="00B61452" w14:paraId="6640C3FD" w14:textId="77777777" w:rsidTr="00915412">
        <w:trPr>
          <w:tblHeader/>
        </w:trPr>
        <w:tc>
          <w:tcPr>
            <w:tcW w:w="4410" w:type="dxa"/>
            <w:shd w:val="clear" w:color="auto" w:fill="auto"/>
          </w:tcPr>
          <w:p w14:paraId="3CF896AB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B8EDB2" w14:textId="2B4E9194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C839BC1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FB3000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26D57A0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C776FA" w14:textId="66041598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A2C5D91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0E4A2F" w14:textId="0CBDDB88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D476B" w:rsidRPr="00B61452" w14:paraId="74388E98" w14:textId="77777777" w:rsidTr="00915412">
        <w:trPr>
          <w:tblHeader/>
        </w:trPr>
        <w:tc>
          <w:tcPr>
            <w:tcW w:w="4410" w:type="dxa"/>
            <w:shd w:val="clear" w:color="auto" w:fill="auto"/>
          </w:tcPr>
          <w:p w14:paraId="5DABB5B9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  <w:shd w:val="clear" w:color="auto" w:fill="auto"/>
          </w:tcPr>
          <w:p w14:paraId="1F675ADE" w14:textId="12806974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5B15B643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FE0A58" w14:textId="1614C1C2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EDFC24A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2D4F26" w14:textId="728B8882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3A423C79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16B55E" w14:textId="32474E8A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D1515C" w:rsidRPr="00B61452" w14:paraId="38446B58" w14:textId="77777777" w:rsidTr="00915412">
        <w:trPr>
          <w:tblHeader/>
        </w:trPr>
        <w:tc>
          <w:tcPr>
            <w:tcW w:w="4410" w:type="dxa"/>
            <w:shd w:val="clear" w:color="auto" w:fill="auto"/>
          </w:tcPr>
          <w:p w14:paraId="38C346F1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68570C8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1515C" w:rsidRPr="00B61452" w14:paraId="5BB65486" w14:textId="77777777" w:rsidTr="00915412">
        <w:tc>
          <w:tcPr>
            <w:tcW w:w="4410" w:type="dxa"/>
            <w:shd w:val="clear" w:color="auto" w:fill="auto"/>
          </w:tcPr>
          <w:p w14:paraId="33D6DBC5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B9F55F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07316C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FFC5D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8146A3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7FC6A9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F52D5D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DA3F2B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D476B" w:rsidRPr="00B61452" w14:paraId="75EB3BE8" w14:textId="77777777" w:rsidTr="00915412">
        <w:tc>
          <w:tcPr>
            <w:tcW w:w="4410" w:type="dxa"/>
            <w:shd w:val="clear" w:color="auto" w:fill="auto"/>
          </w:tcPr>
          <w:p w14:paraId="7CD574EA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F325DA" w14:textId="0D60C238" w:rsidR="006D476B" w:rsidRPr="00B61452" w:rsidRDefault="00671029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1FFE4F3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F266E" w14:textId="7EBD3421" w:rsidR="006D476B" w:rsidRPr="00B61452" w:rsidRDefault="006D476B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27720FDF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DD7A38B" w14:textId="0BCF1029" w:rsidR="006D476B" w:rsidRPr="00B61452" w:rsidRDefault="00B210EC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A9FAEA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0BC0AA" w14:textId="3742D599" w:rsidR="006D476B" w:rsidRPr="00B61452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D476B" w:rsidRPr="00B61452" w14:paraId="3A223072" w14:textId="77777777" w:rsidTr="00915412">
        <w:tc>
          <w:tcPr>
            <w:tcW w:w="4410" w:type="dxa"/>
            <w:shd w:val="clear" w:color="auto" w:fill="auto"/>
          </w:tcPr>
          <w:p w14:paraId="5C6620C0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034E20" w14:textId="561AFD81" w:rsidR="006D476B" w:rsidRPr="00B61452" w:rsidRDefault="00671029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8FC6F" w14:textId="77777777" w:rsidR="006D476B" w:rsidRPr="00B61452" w:rsidRDefault="006D476B" w:rsidP="00E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593438" w14:textId="17183754" w:rsidR="006D476B" w:rsidRPr="00B61452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3538F7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2D70F82" w14:textId="48F260DC" w:rsidR="006D476B" w:rsidRPr="00B61452" w:rsidRDefault="00B210EC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3,574</w:t>
            </w:r>
          </w:p>
        </w:tc>
        <w:tc>
          <w:tcPr>
            <w:tcW w:w="270" w:type="dxa"/>
            <w:shd w:val="clear" w:color="auto" w:fill="auto"/>
          </w:tcPr>
          <w:p w14:paraId="4F7AB568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8E460D" w14:textId="69416CDB" w:rsidR="006D476B" w:rsidRPr="00B61452" w:rsidRDefault="006D476B" w:rsidP="00915412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1,911</w:t>
            </w:r>
          </w:p>
        </w:tc>
      </w:tr>
      <w:tr w:rsidR="006D476B" w:rsidRPr="00B61452" w14:paraId="01A34142" w14:textId="77777777" w:rsidTr="00915412">
        <w:tc>
          <w:tcPr>
            <w:tcW w:w="4410" w:type="dxa"/>
            <w:shd w:val="clear" w:color="auto" w:fill="auto"/>
          </w:tcPr>
          <w:p w14:paraId="4CA96971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F00B3" w14:textId="6DB6177A" w:rsidR="006D476B" w:rsidRPr="00B61452" w:rsidRDefault="00B210EC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898</w:t>
            </w:r>
          </w:p>
        </w:tc>
        <w:tc>
          <w:tcPr>
            <w:tcW w:w="270" w:type="dxa"/>
            <w:shd w:val="clear" w:color="auto" w:fill="auto"/>
          </w:tcPr>
          <w:p w14:paraId="7E0A9509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47B71" w14:textId="416BE3B6" w:rsidR="006D476B" w:rsidRPr="00B61452" w:rsidRDefault="006D476B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0200A3F4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E6B87" w14:textId="21219F12" w:rsidR="006D476B" w:rsidRPr="00B61452" w:rsidRDefault="00B210EC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901A78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46B40" w14:textId="4C144D57" w:rsidR="006D476B" w:rsidRPr="00B61452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D476B" w:rsidRPr="00B61452" w14:paraId="5D3749B7" w14:textId="77777777" w:rsidTr="00915412">
        <w:tc>
          <w:tcPr>
            <w:tcW w:w="4410" w:type="dxa"/>
            <w:shd w:val="clear" w:color="auto" w:fill="auto"/>
          </w:tcPr>
          <w:p w14:paraId="6F0B2DA2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28396" w14:textId="2F65E4CB" w:rsidR="006D476B" w:rsidRPr="00B61452" w:rsidRDefault="00B210EC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7EDEC783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8EB5E" w14:textId="4DC23127" w:rsidR="006D476B" w:rsidRPr="00B61452" w:rsidRDefault="006D476B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5C8A5BE0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37B57" w14:textId="32FA3A3E" w:rsidR="006D476B" w:rsidRPr="00B61452" w:rsidRDefault="00B210EC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11CF7FB7" w14:textId="77777777" w:rsidR="006D476B" w:rsidRPr="00B61452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3516A" w14:textId="77E108FF" w:rsidR="006D476B" w:rsidRPr="00B61452" w:rsidRDefault="006D476B" w:rsidP="009154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1,911</w:t>
            </w:r>
          </w:p>
        </w:tc>
      </w:tr>
      <w:tr w:rsidR="00D1515C" w:rsidRPr="00B61452" w14:paraId="3DFC0C40" w14:textId="77777777" w:rsidTr="00915412">
        <w:tc>
          <w:tcPr>
            <w:tcW w:w="4410" w:type="dxa"/>
            <w:shd w:val="clear" w:color="auto" w:fill="auto"/>
          </w:tcPr>
          <w:p w14:paraId="1EAFA53B" w14:textId="77777777" w:rsidR="007D352C" w:rsidRPr="00B61452" w:rsidRDefault="007D352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700EDFE" w14:textId="56B5FCCA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B71147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1E88C4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7194FA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6D297D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DD851D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48882C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9CC345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1515C" w:rsidRPr="00B61452" w14:paraId="3470CA58" w14:textId="77777777" w:rsidTr="00915412">
        <w:tc>
          <w:tcPr>
            <w:tcW w:w="4410" w:type="dxa"/>
            <w:shd w:val="clear" w:color="auto" w:fill="auto"/>
          </w:tcPr>
          <w:p w14:paraId="096ED975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907AF" w14:textId="3213B1DE" w:rsidR="00D1515C" w:rsidRPr="00B61452" w:rsidRDefault="00671029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C8CEE5" w14:textId="77777777" w:rsidR="00D1515C" w:rsidRPr="00B61452" w:rsidRDefault="00D1515C" w:rsidP="00E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5E6A8" w14:textId="77777777" w:rsidR="00D1515C" w:rsidRPr="00B61452" w:rsidRDefault="00D1515C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5E8F1B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A4AAA4" w14:textId="10059002" w:rsidR="00D1515C" w:rsidRPr="00B61452" w:rsidRDefault="00B210EC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  <w:tc>
          <w:tcPr>
            <w:tcW w:w="270" w:type="dxa"/>
            <w:shd w:val="clear" w:color="auto" w:fill="auto"/>
          </w:tcPr>
          <w:p w14:paraId="5A333962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2D3C57" w14:textId="6EC3B308" w:rsidR="00D1515C" w:rsidRPr="00B61452" w:rsidRDefault="006D476B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187</w:t>
            </w:r>
          </w:p>
        </w:tc>
      </w:tr>
      <w:tr w:rsidR="00D1515C" w:rsidRPr="00B61452" w14:paraId="6285958A" w14:textId="77777777" w:rsidTr="00915412">
        <w:tc>
          <w:tcPr>
            <w:tcW w:w="4410" w:type="dxa"/>
            <w:shd w:val="clear" w:color="auto" w:fill="auto"/>
          </w:tcPr>
          <w:p w14:paraId="6E36C13C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06EB" w14:textId="4845D0C3" w:rsidR="00D1515C" w:rsidRPr="00B61452" w:rsidRDefault="00984A56" w:rsidP="00E60A5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27364368" w14:textId="77777777" w:rsidR="00D1515C" w:rsidRPr="00B61452" w:rsidRDefault="00D1515C" w:rsidP="00B2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4C50B" w14:textId="0C6532FA" w:rsidR="00D1515C" w:rsidRPr="00B61452" w:rsidRDefault="00984A56" w:rsidP="00E60A5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02C83627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23302" w14:textId="1438A006" w:rsidR="00D1515C" w:rsidRPr="00B61452" w:rsidRDefault="00984A56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3,752</w:t>
            </w:r>
          </w:p>
        </w:tc>
        <w:tc>
          <w:tcPr>
            <w:tcW w:w="270" w:type="dxa"/>
            <w:shd w:val="clear" w:color="auto" w:fill="auto"/>
          </w:tcPr>
          <w:p w14:paraId="7BFBC072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2DBC4" w14:textId="7DE70847" w:rsidR="00D1515C" w:rsidRPr="00B61452" w:rsidRDefault="006D476B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2,098</w:t>
            </w:r>
          </w:p>
        </w:tc>
      </w:tr>
      <w:tr w:rsidR="00D1515C" w:rsidRPr="00B61452" w14:paraId="5B73C315" w14:textId="77777777" w:rsidTr="00915412">
        <w:trPr>
          <w:trHeight w:val="1214"/>
        </w:trPr>
        <w:tc>
          <w:tcPr>
            <w:tcW w:w="4410" w:type="dxa"/>
            <w:shd w:val="clear" w:color="auto" w:fill="auto"/>
          </w:tcPr>
          <w:p w14:paraId="39C6B6D6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60F235" w14:textId="77777777" w:rsidR="00D1515C" w:rsidRPr="00B61452" w:rsidRDefault="00D1515C" w:rsidP="0067102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389326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7205F9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5C1452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84792A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28FEF9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A7191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C538C" w:rsidRPr="00B61452" w14:paraId="6B6D2E30" w14:textId="77777777" w:rsidTr="00915412">
        <w:tc>
          <w:tcPr>
            <w:tcW w:w="4410" w:type="dxa"/>
            <w:shd w:val="clear" w:color="auto" w:fill="auto"/>
          </w:tcPr>
          <w:p w14:paraId="5C1C5605" w14:textId="1DAFE1BE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1CDE79" w14:textId="7777777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8FADEF" w14:textId="7777777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108BD5" w14:textId="7777777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13456" w14:textId="7777777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D1856E" w14:textId="7777777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F8C405" w14:textId="7777777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84E5B6" w14:textId="7777777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538C" w:rsidRPr="00B61452" w14:paraId="453A4221" w14:textId="77777777" w:rsidTr="00915412">
        <w:tc>
          <w:tcPr>
            <w:tcW w:w="4410" w:type="dxa"/>
            <w:shd w:val="clear" w:color="auto" w:fill="auto"/>
          </w:tcPr>
          <w:p w14:paraId="08CAFF05" w14:textId="070ECC8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A61EAE" w14:textId="15B29F3F" w:rsidR="005C538C" w:rsidRPr="00B61452" w:rsidRDefault="005C538C" w:rsidP="005C538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3FE6E" w14:textId="7777777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74C0AB" w14:textId="0093F262" w:rsidR="005C538C" w:rsidRPr="00B61452" w:rsidRDefault="005C538C" w:rsidP="005C538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101998" w14:textId="7777777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2B29BE9" w14:textId="3A87E52D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1913FC42" w14:textId="77777777" w:rsidR="005C538C" w:rsidRPr="00B61452" w:rsidRDefault="005C538C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EC135D0" w14:textId="46C63972" w:rsidR="005C538C" w:rsidRPr="00B61452" w:rsidRDefault="005C538C" w:rsidP="005C538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9A3998" w:rsidRPr="00B61452" w14:paraId="0082E770" w14:textId="77777777" w:rsidTr="00915412">
        <w:tc>
          <w:tcPr>
            <w:tcW w:w="4410" w:type="dxa"/>
            <w:shd w:val="clear" w:color="auto" w:fill="auto"/>
          </w:tcPr>
          <w:p w14:paraId="11F8D518" w14:textId="77777777" w:rsidR="009A3998" w:rsidRPr="00B61452" w:rsidRDefault="009A3998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13BEF5" w14:textId="77777777" w:rsidR="009A3998" w:rsidRPr="00B61452" w:rsidRDefault="009A3998" w:rsidP="005C538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916A30" w14:textId="77777777" w:rsidR="009A3998" w:rsidRPr="00B61452" w:rsidRDefault="009A3998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A37B38" w14:textId="77777777" w:rsidR="009A3998" w:rsidRPr="00B61452" w:rsidRDefault="009A3998" w:rsidP="005C538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BAEDA2" w14:textId="77777777" w:rsidR="009A3998" w:rsidRPr="00B61452" w:rsidRDefault="009A3998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F3B34F8" w14:textId="77777777" w:rsidR="009A3998" w:rsidRPr="00B61452" w:rsidRDefault="009A3998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6BF51E" w14:textId="77777777" w:rsidR="009A3998" w:rsidRPr="00B61452" w:rsidRDefault="009A3998" w:rsidP="009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1A776BC" w14:textId="77777777" w:rsidR="009A3998" w:rsidRPr="00B61452" w:rsidRDefault="009A3998" w:rsidP="005C538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A3998" w:rsidRPr="00B61452" w14:paraId="27ACC70C" w14:textId="77777777" w:rsidTr="00915412">
        <w:tc>
          <w:tcPr>
            <w:tcW w:w="9180" w:type="dxa"/>
            <w:gridSpan w:val="8"/>
            <w:shd w:val="clear" w:color="auto" w:fill="auto"/>
          </w:tcPr>
          <w:p w14:paraId="33AF9954" w14:textId="77777777" w:rsidR="00AF5C9E" w:rsidRPr="00B61452" w:rsidRDefault="00BB0D28" w:rsidP="00AF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69"/>
              <w:jc w:val="both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เมื่อ</w:t>
            </w:r>
            <w:r w:rsidR="009A3998"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วันที่</w:t>
            </w:r>
            <w:r w:rsidR="00D66DA6" w:rsidRPr="00B61452">
              <w:rPr>
                <w:rFonts w:asciiTheme="majorBidi" w:hAnsiTheme="majorBidi" w:cstheme="majorBidi"/>
                <w:spacing w:val="4"/>
                <w:sz w:val="28"/>
                <w:szCs w:val="28"/>
              </w:rPr>
              <w:t xml:space="preserve"> 11</w:t>
            </w:r>
            <w:r w:rsidR="009A3998"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 xml:space="preserve"> </w:t>
            </w:r>
            <w:r w:rsidR="009A3998" w:rsidRPr="00B61452"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  <w:t xml:space="preserve">มีนาคม </w:t>
            </w:r>
            <w:r w:rsidR="00D66DA6" w:rsidRPr="00B61452">
              <w:rPr>
                <w:rFonts w:asciiTheme="majorBidi" w:hAnsiTheme="majorBidi" w:cstheme="majorBidi"/>
                <w:spacing w:val="4"/>
                <w:sz w:val="28"/>
                <w:szCs w:val="28"/>
              </w:rPr>
              <w:t>2568</w:t>
            </w:r>
            <w:r w:rsidR="009A3998"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 xml:space="preserve"> บริษัท</w:t>
            </w:r>
            <w:r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ให้เงินกู้ยืม</w:t>
            </w:r>
            <w:r w:rsidR="00AF5C9E"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ระยะสั้น</w:t>
            </w:r>
            <w:r w:rsidR="009A3998"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แก่กิจการที่เกี่ยวข้องกัน</w:t>
            </w:r>
            <w:r w:rsidR="007E5EE6"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แห่งหนึ่ง</w:t>
            </w:r>
            <w:r w:rsidR="009A3998"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 xml:space="preserve"> โดย</w:t>
            </w:r>
            <w:r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ออกตั๋วสัญญาใช้เงิน</w:t>
            </w:r>
            <w:r w:rsidR="009D7FBF"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ซึ่ง</w:t>
            </w:r>
            <w:r w:rsidR="009A3998" w:rsidRPr="00B61452">
              <w:rPr>
                <w:rFonts w:asciiTheme="majorBidi" w:hAnsiTheme="majorBidi" w:cstheme="majorBidi" w:hint="cs"/>
                <w:spacing w:val="4"/>
                <w:sz w:val="28"/>
                <w:szCs w:val="28"/>
                <w:cs/>
              </w:rPr>
              <w:t>มี</w:t>
            </w:r>
          </w:p>
          <w:p w14:paraId="631E97A7" w14:textId="42CB595B" w:rsidR="009A3998" w:rsidRPr="00B61452" w:rsidRDefault="009A3998" w:rsidP="00AF5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69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  <w:r w:rsidR="00AF5C9E"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6145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ร้อยล</w:t>
            </w:r>
            <w:r w:rsidR="009D7FBF" w:rsidRPr="00B6145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ะ </w:t>
            </w:r>
            <w:r w:rsidR="00D66DA6" w:rsidRPr="00B6145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3.47</w:t>
            </w:r>
            <w:r w:rsidRPr="00B6145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ต่อปี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B0D28"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ครบกำหนดจ่ายคืน</w:t>
            </w:r>
            <w:r w:rsidR="00170A8E"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</w:t>
            </w:r>
            <w:r w:rsidR="00D66DA6"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พฤษภาคม</w:t>
            </w:r>
            <w:r w:rsidR="00D66DA6"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 2568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เงินให้กู้ยืมดังกล่าวไม่มีหลักประกัน</w:t>
            </w:r>
          </w:p>
        </w:tc>
      </w:tr>
      <w:tr w:rsidR="009A3998" w:rsidRPr="00B61452" w14:paraId="5652D7DE" w14:textId="77777777" w:rsidTr="00915412">
        <w:tc>
          <w:tcPr>
            <w:tcW w:w="4410" w:type="dxa"/>
            <w:shd w:val="clear" w:color="auto" w:fill="auto"/>
          </w:tcPr>
          <w:p w14:paraId="12F4A049" w14:textId="77777777" w:rsidR="009A3998" w:rsidRPr="00B61452" w:rsidRDefault="009A3998" w:rsidP="005C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B5D6F4" w14:textId="77777777" w:rsidR="009A3998" w:rsidRPr="00B61452" w:rsidRDefault="009A3998" w:rsidP="005C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041E97" w14:textId="77777777" w:rsidR="009A3998" w:rsidRPr="00B61452" w:rsidRDefault="009A3998" w:rsidP="005C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16596D" w14:textId="77777777" w:rsidR="009A3998" w:rsidRPr="00B61452" w:rsidRDefault="009A3998" w:rsidP="005C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D718AE2" w14:textId="77777777" w:rsidR="009A3998" w:rsidRPr="00B61452" w:rsidRDefault="009A3998" w:rsidP="005C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E9C33D" w14:textId="77777777" w:rsidR="009A3998" w:rsidRPr="00B61452" w:rsidRDefault="009A3998" w:rsidP="005C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F3CB68" w14:textId="77777777" w:rsidR="009A3998" w:rsidRPr="00B61452" w:rsidRDefault="009A3998" w:rsidP="005C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CF433A" w14:textId="77777777" w:rsidR="009A3998" w:rsidRPr="00B61452" w:rsidRDefault="009A3998" w:rsidP="005C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3998" w:rsidRPr="00B61452" w14:paraId="24746833" w14:textId="77777777" w:rsidTr="00915412">
        <w:tc>
          <w:tcPr>
            <w:tcW w:w="4410" w:type="dxa"/>
            <w:shd w:val="clear" w:color="auto" w:fill="auto"/>
          </w:tcPr>
          <w:p w14:paraId="69C4482C" w14:textId="77777777" w:rsidR="009A3998" w:rsidRPr="00B61452" w:rsidRDefault="009A3998" w:rsidP="005C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4FB6F6A" w14:textId="7CEB697E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CEE0228" w14:textId="77777777" w:rsidR="009A3998" w:rsidRPr="00B61452" w:rsidRDefault="009A3998" w:rsidP="005C5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0BAAC64" w14:textId="4202461B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3998" w:rsidRPr="00B61452" w14:paraId="37C500CF" w14:textId="77777777" w:rsidTr="00915412">
        <w:tc>
          <w:tcPr>
            <w:tcW w:w="4410" w:type="dxa"/>
            <w:shd w:val="clear" w:color="auto" w:fill="auto"/>
          </w:tcPr>
          <w:p w14:paraId="4CC25E17" w14:textId="7BB93B3D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7A0787D" w14:textId="26ACDAD3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23B2EF9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85DEF2" w14:textId="14C30C33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1C6D79B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4A5283" w14:textId="422F167E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24C5982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12BC0D" w14:textId="6BD666ED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A3998" w:rsidRPr="00B61452" w14:paraId="14920AA9" w14:textId="77777777" w:rsidTr="00915412">
        <w:tc>
          <w:tcPr>
            <w:tcW w:w="4410" w:type="dxa"/>
            <w:shd w:val="clear" w:color="auto" w:fill="auto"/>
          </w:tcPr>
          <w:p w14:paraId="24142917" w14:textId="177434ED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  <w:shd w:val="clear" w:color="auto" w:fill="auto"/>
          </w:tcPr>
          <w:p w14:paraId="34792941" w14:textId="601F31E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7306A8C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743EBA" w14:textId="27CA4189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1970C16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B76967" w14:textId="1540FDB6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9538437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03E5C2" w14:textId="7951F9E4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A3998" w:rsidRPr="00B61452" w14:paraId="290E530A" w14:textId="77777777" w:rsidTr="00915412">
        <w:tc>
          <w:tcPr>
            <w:tcW w:w="4410" w:type="dxa"/>
            <w:shd w:val="clear" w:color="auto" w:fill="auto"/>
          </w:tcPr>
          <w:p w14:paraId="4516995B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1043266" w14:textId="4D6A0463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3998" w:rsidRPr="00B61452" w14:paraId="2E03442D" w14:textId="77777777" w:rsidTr="00915412">
        <w:tc>
          <w:tcPr>
            <w:tcW w:w="4410" w:type="dxa"/>
            <w:shd w:val="clear" w:color="auto" w:fill="auto"/>
          </w:tcPr>
          <w:p w14:paraId="6728319E" w14:textId="5627818F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B6145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04616E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1A6313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578686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D0AC7C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75B072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FEBD04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A60464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3998" w:rsidRPr="00B61452" w14:paraId="2F3E9004" w14:textId="77777777" w:rsidTr="00915412">
        <w:tc>
          <w:tcPr>
            <w:tcW w:w="4410" w:type="dxa"/>
            <w:shd w:val="clear" w:color="auto" w:fill="auto"/>
          </w:tcPr>
          <w:p w14:paraId="1953F4C6" w14:textId="1DB27CCC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092D" w14:textId="636A4FEF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2E86D47F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2DB1D" w14:textId="00897C03" w:rsidR="009A3998" w:rsidRPr="00B61452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ECAC3E" w14:textId="77777777" w:rsidR="009A3998" w:rsidRPr="00B61452" w:rsidRDefault="009A3998" w:rsidP="009A3998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8B605" w14:textId="3567400E" w:rsidR="009A3998" w:rsidRPr="00B61452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8B9C16" w14:textId="77777777" w:rsidR="009A3998" w:rsidRPr="00B61452" w:rsidRDefault="009A3998" w:rsidP="009A3998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FA94C" w14:textId="55111F12" w:rsidR="009A3998" w:rsidRPr="00B61452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A3998" w:rsidRPr="00B61452" w14:paraId="0B5566CB" w14:textId="77777777" w:rsidTr="00915412">
        <w:tc>
          <w:tcPr>
            <w:tcW w:w="4410" w:type="dxa"/>
            <w:shd w:val="clear" w:color="auto" w:fill="auto"/>
          </w:tcPr>
          <w:p w14:paraId="3AC46BB7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515D0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02873B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AC4E4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302C61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235F01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007410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C718DAF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3998" w:rsidRPr="00B61452" w14:paraId="39745BDA" w14:textId="77777777" w:rsidTr="00915412">
        <w:tc>
          <w:tcPr>
            <w:tcW w:w="4410" w:type="dxa"/>
            <w:shd w:val="clear" w:color="auto" w:fill="auto"/>
          </w:tcPr>
          <w:p w14:paraId="7EBB1824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9A2A8A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5EEDF0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DAE90D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2B81E6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316CA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2E3319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6B3F9D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3998" w:rsidRPr="00B61452" w14:paraId="3E79CAC3" w14:textId="77777777" w:rsidTr="00915412">
        <w:tc>
          <w:tcPr>
            <w:tcW w:w="4410" w:type="dxa"/>
            <w:shd w:val="clear" w:color="auto" w:fill="auto"/>
          </w:tcPr>
          <w:p w14:paraId="3FF490BD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shd w:val="clear" w:color="auto" w:fill="auto"/>
          </w:tcPr>
          <w:p w14:paraId="246174A2" w14:textId="3DDC078E" w:rsidR="009A3998" w:rsidRPr="00B61452" w:rsidRDefault="009A3998" w:rsidP="009A399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C439C0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E85EDC" w14:textId="17AB868E" w:rsidR="009A3998" w:rsidRPr="00B61452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788BC4CE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0A1D75" w14:textId="0B39E753" w:rsidR="009A3998" w:rsidRPr="00B61452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18C67B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832045" w14:textId="562F7799" w:rsidR="009A3998" w:rsidRPr="00B61452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A3998" w:rsidRPr="00B61452" w14:paraId="573396F9" w14:textId="77777777" w:rsidTr="00915412">
        <w:trPr>
          <w:trHeight w:val="20"/>
        </w:trPr>
        <w:tc>
          <w:tcPr>
            <w:tcW w:w="4410" w:type="dxa"/>
            <w:shd w:val="clear" w:color="auto" w:fill="auto"/>
          </w:tcPr>
          <w:p w14:paraId="6164708E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653EEFFE" w14:textId="2D93CCAA" w:rsidR="009A3998" w:rsidRPr="00B61452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89DF81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5037D8" w14:textId="364E9970" w:rsidR="009A3998" w:rsidRPr="00B61452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7B4D75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57623D" w14:textId="68FEA795" w:rsidR="009A3998" w:rsidRPr="00B61452" w:rsidRDefault="00283145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A3998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270" w:type="dxa"/>
            <w:shd w:val="clear" w:color="auto" w:fill="auto"/>
          </w:tcPr>
          <w:p w14:paraId="226084BF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D14AE8" w14:textId="478626BB" w:rsidR="009A3998" w:rsidRPr="00B61452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7,271</w:t>
            </w:r>
          </w:p>
        </w:tc>
      </w:tr>
      <w:tr w:rsidR="009A3998" w:rsidRPr="00B61452" w14:paraId="76890315" w14:textId="77777777" w:rsidTr="00915412">
        <w:tc>
          <w:tcPr>
            <w:tcW w:w="4410" w:type="dxa"/>
            <w:shd w:val="clear" w:color="auto" w:fill="auto"/>
          </w:tcPr>
          <w:p w14:paraId="7133AF7D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E030DD" w14:textId="7B8035F7" w:rsidR="009A3998" w:rsidRPr="00B61452" w:rsidRDefault="009A3998" w:rsidP="009A3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270" w:type="dxa"/>
            <w:shd w:val="clear" w:color="auto" w:fill="auto"/>
          </w:tcPr>
          <w:p w14:paraId="41BF8233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F2B84A" w14:textId="2BE6EFDD" w:rsidR="009A3998" w:rsidRPr="00B61452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7C94DFF2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604ADC" w14:textId="4228E0B9" w:rsidR="009A3998" w:rsidRPr="00B61452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267</w:t>
            </w:r>
          </w:p>
        </w:tc>
        <w:tc>
          <w:tcPr>
            <w:tcW w:w="270" w:type="dxa"/>
            <w:shd w:val="clear" w:color="auto" w:fill="auto"/>
          </w:tcPr>
          <w:p w14:paraId="6724D52D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1317E9" w14:textId="17D84716" w:rsidR="009A3998" w:rsidRPr="00B61452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</w:t>
            </w:r>
          </w:p>
        </w:tc>
      </w:tr>
      <w:tr w:rsidR="00D66DA6" w:rsidRPr="00B61452" w14:paraId="13A38C3A" w14:textId="77777777" w:rsidTr="00915412">
        <w:tc>
          <w:tcPr>
            <w:tcW w:w="4410" w:type="dxa"/>
            <w:shd w:val="clear" w:color="auto" w:fill="auto"/>
          </w:tcPr>
          <w:p w14:paraId="7AB928C8" w14:textId="5E15718C" w:rsidR="00D66DA6" w:rsidRPr="00B61452" w:rsidRDefault="00D66DA6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5E8235" w14:textId="34094A61" w:rsidR="00D66DA6" w:rsidRPr="00B61452" w:rsidRDefault="00D66DA6" w:rsidP="00D66DA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40B60757" w14:textId="77777777" w:rsidR="00D66DA6" w:rsidRPr="00B61452" w:rsidRDefault="00D66DA6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447783" w14:textId="101CF52F" w:rsidR="00D66DA6" w:rsidRPr="00B61452" w:rsidRDefault="00D66DA6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37A9AD70" w14:textId="77777777" w:rsidR="00D66DA6" w:rsidRPr="00B61452" w:rsidRDefault="00D66DA6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6F7B28" w14:textId="57E7B761" w:rsidR="00D66DA6" w:rsidRPr="00B61452" w:rsidRDefault="00283145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D66DA6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66D45C5C" w14:textId="77777777" w:rsidR="00D66DA6" w:rsidRPr="00B61452" w:rsidRDefault="00D66DA6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E8236A" w14:textId="01D17E0A" w:rsidR="00D66DA6" w:rsidRPr="00B61452" w:rsidRDefault="00D66DA6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7,435</w:t>
            </w:r>
          </w:p>
        </w:tc>
      </w:tr>
      <w:tr w:rsidR="009A3998" w:rsidRPr="00B61452" w14:paraId="0A2A95DB" w14:textId="77777777" w:rsidTr="00915412">
        <w:tc>
          <w:tcPr>
            <w:tcW w:w="4410" w:type="dxa"/>
            <w:shd w:val="clear" w:color="auto" w:fill="auto"/>
          </w:tcPr>
          <w:p w14:paraId="01483ABD" w14:textId="79B011DA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614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หนี้การค้าและ</w:t>
            </w:r>
            <w:r w:rsidRPr="00B614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020CBF" w14:textId="24ACF311" w:rsidR="009A3998" w:rsidRPr="00B61452" w:rsidRDefault="009A3998" w:rsidP="009A3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28AFDC0C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9836F" w14:textId="13F21ADA" w:rsidR="009A3998" w:rsidRPr="00B61452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055439AE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358189" w14:textId="1D0B4B24" w:rsidR="009A3998" w:rsidRPr="00B61452" w:rsidRDefault="00283145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9A3998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1EB71686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7DD88" w14:textId="2E92F44D" w:rsidR="009A3998" w:rsidRPr="00B61452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7,435</w:t>
            </w:r>
          </w:p>
        </w:tc>
      </w:tr>
      <w:tr w:rsidR="009A3998" w:rsidRPr="00B61452" w14:paraId="184CFFAD" w14:textId="77777777" w:rsidTr="00915412">
        <w:tc>
          <w:tcPr>
            <w:tcW w:w="4410" w:type="dxa"/>
            <w:shd w:val="clear" w:color="auto" w:fill="auto"/>
          </w:tcPr>
          <w:p w14:paraId="35DDA312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5C508" w14:textId="77777777" w:rsidR="009A3998" w:rsidRPr="00B61452" w:rsidRDefault="009A3998" w:rsidP="009A39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246F11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C5AAA1" w14:textId="77777777" w:rsidR="009A3998" w:rsidRPr="00B61452" w:rsidRDefault="009A3998" w:rsidP="009A39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2FB8F5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75A02" w14:textId="77777777" w:rsidR="009A3998" w:rsidRPr="00B61452" w:rsidRDefault="009A3998" w:rsidP="009A39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A4D1C0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0F701F" w14:textId="77777777" w:rsidR="009A3998" w:rsidRPr="00B61452" w:rsidRDefault="009A3998" w:rsidP="009A39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3998" w:rsidRPr="00B61452" w14:paraId="2499D69C" w14:textId="77777777" w:rsidTr="00915412">
        <w:tc>
          <w:tcPr>
            <w:tcW w:w="4410" w:type="dxa"/>
            <w:shd w:val="clear" w:color="auto" w:fill="auto"/>
          </w:tcPr>
          <w:p w14:paraId="5CF93BFB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7EE57F" w14:textId="77777777" w:rsidR="009A3998" w:rsidRPr="00B61452" w:rsidRDefault="009A3998" w:rsidP="009A3998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3726C1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D6B05B" w14:textId="77777777" w:rsidR="009A3998" w:rsidRPr="00B61452" w:rsidRDefault="009A3998" w:rsidP="009A3998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383873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DA5FC2" w14:textId="77777777" w:rsidR="009A3998" w:rsidRPr="00B61452" w:rsidRDefault="009A3998" w:rsidP="009A3998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986700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B43674" w14:textId="77777777" w:rsidR="009A3998" w:rsidRPr="00B61452" w:rsidRDefault="009A3998" w:rsidP="009A3998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0876" w:rsidRPr="00B61452" w14:paraId="1481D747" w14:textId="77777777" w:rsidTr="00915412">
        <w:tc>
          <w:tcPr>
            <w:tcW w:w="4410" w:type="dxa"/>
            <w:shd w:val="clear" w:color="auto" w:fill="auto"/>
          </w:tcPr>
          <w:p w14:paraId="3CCAE9AD" w14:textId="77777777" w:rsidR="007C0876" w:rsidRPr="00B61452" w:rsidRDefault="007C0876" w:rsidP="007C0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7364DE" w14:textId="750D2FBA" w:rsidR="007C0876" w:rsidRPr="00B61452" w:rsidRDefault="007C0876" w:rsidP="007C087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8F17C61" w14:textId="77777777" w:rsidR="007C0876" w:rsidRPr="00B61452" w:rsidRDefault="007C0876" w:rsidP="007C0876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3D6604" w14:textId="43322DCE" w:rsidR="007C0876" w:rsidRPr="00B61452" w:rsidRDefault="007C0876" w:rsidP="007C087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57F5395" w14:textId="77777777" w:rsidR="007C0876" w:rsidRPr="00B61452" w:rsidRDefault="007C0876" w:rsidP="007C0876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B67ACF" w14:textId="3EF962B1" w:rsidR="007C0876" w:rsidRPr="00B61452" w:rsidRDefault="007C0876" w:rsidP="007C087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23575" w14:textId="77777777" w:rsidR="007C0876" w:rsidRPr="00B61452" w:rsidRDefault="007C0876" w:rsidP="007C0876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19B6AD" w14:textId="77777777" w:rsidR="007C0876" w:rsidRPr="00B61452" w:rsidRDefault="007C0876" w:rsidP="007C087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3998" w:rsidRPr="00B61452" w14:paraId="497FD5B8" w14:textId="77777777" w:rsidTr="00915412">
        <w:tc>
          <w:tcPr>
            <w:tcW w:w="4410" w:type="dxa"/>
            <w:shd w:val="clear" w:color="auto" w:fill="auto"/>
          </w:tcPr>
          <w:p w14:paraId="542C7CC2" w14:textId="77777777" w:rsidR="009A3998" w:rsidRPr="00B61452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B00A2" w14:textId="19E0B564" w:rsidR="009A3998" w:rsidRPr="00B61452" w:rsidRDefault="009A3998" w:rsidP="009A399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70" w:type="dxa"/>
            <w:shd w:val="clear" w:color="auto" w:fill="auto"/>
          </w:tcPr>
          <w:p w14:paraId="26141EBF" w14:textId="77777777" w:rsidR="009A3998" w:rsidRPr="00B61452" w:rsidRDefault="009A3998" w:rsidP="009A3998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C3B55" w14:textId="568CBBD0" w:rsidR="009A3998" w:rsidRPr="00B61452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3DAD23B1" w14:textId="77777777" w:rsidR="009A3998" w:rsidRPr="00B61452" w:rsidRDefault="009A3998" w:rsidP="009A3998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3F01DC" w14:textId="3FCE273D" w:rsidR="009A3998" w:rsidRPr="00B61452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7367B" w14:textId="77777777" w:rsidR="009A3998" w:rsidRPr="00B61452" w:rsidRDefault="009A3998" w:rsidP="009A3998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1D331" w14:textId="77777777" w:rsidR="009A3998" w:rsidRPr="00B61452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23513" w:rsidRPr="00B61452" w14:paraId="1A229932" w14:textId="77777777" w:rsidTr="00915412">
        <w:tc>
          <w:tcPr>
            <w:tcW w:w="4410" w:type="dxa"/>
            <w:shd w:val="clear" w:color="auto" w:fill="auto"/>
          </w:tcPr>
          <w:p w14:paraId="4836C24B" w14:textId="77777777" w:rsidR="00223513" w:rsidRPr="00B61452" w:rsidRDefault="00223513" w:rsidP="0022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897E7" w14:textId="5F1D7632" w:rsidR="00223513" w:rsidRPr="00B61452" w:rsidRDefault="00223513" w:rsidP="002235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7C0876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65785EE5" w14:textId="77777777" w:rsidR="00223513" w:rsidRPr="00B61452" w:rsidRDefault="00223513" w:rsidP="0022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D5946" w14:textId="6568426E" w:rsidR="00223513" w:rsidRPr="00B61452" w:rsidRDefault="00223513" w:rsidP="002235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70" w:type="dxa"/>
            <w:shd w:val="clear" w:color="auto" w:fill="auto"/>
          </w:tcPr>
          <w:p w14:paraId="27B6A35B" w14:textId="77777777" w:rsidR="00223513" w:rsidRPr="00B61452" w:rsidRDefault="00223513" w:rsidP="0022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4A59421" w14:textId="5EF5FDAA" w:rsidR="00223513" w:rsidRPr="00B61452" w:rsidRDefault="00223513" w:rsidP="0022351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0870F" w14:textId="77777777" w:rsidR="00223513" w:rsidRPr="00B61452" w:rsidRDefault="00223513" w:rsidP="0022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A38D3" w14:textId="77777777" w:rsidR="00223513" w:rsidRPr="00B61452" w:rsidRDefault="00223513" w:rsidP="0022351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74555CF" w14:textId="1033D9EF" w:rsidR="006D10C9" w:rsidRPr="00B61452" w:rsidRDefault="006D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</w:p>
    <w:p w14:paraId="303C5EEC" w14:textId="77777777" w:rsidR="006D10C9" w:rsidRPr="00B61452" w:rsidRDefault="006D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  <w:r w:rsidRPr="00B61452"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  <w:br w:type="page"/>
      </w:r>
    </w:p>
    <w:p w14:paraId="79E4A394" w14:textId="44B8235C" w:rsidR="00DB12B7" w:rsidRPr="00B61452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lastRenderedPageBreak/>
        <w:t>ลูกหนี้การค้าและลูกหนี้อื่น</w:t>
      </w:r>
    </w:p>
    <w:p w14:paraId="536457B4" w14:textId="77777777" w:rsidR="00DB12B7" w:rsidRPr="00B61452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0"/>
        <w:gridCol w:w="1000"/>
        <w:gridCol w:w="260"/>
        <w:gridCol w:w="1000"/>
        <w:gridCol w:w="270"/>
        <w:gridCol w:w="990"/>
      </w:tblGrid>
      <w:tr w:rsidR="00D1515C" w:rsidRPr="00B61452" w14:paraId="15E682A8" w14:textId="77777777" w:rsidTr="005A1038">
        <w:trPr>
          <w:tblHeader/>
        </w:trPr>
        <w:tc>
          <w:tcPr>
            <w:tcW w:w="4320" w:type="dxa"/>
            <w:shd w:val="clear" w:color="auto" w:fill="auto"/>
          </w:tcPr>
          <w:p w14:paraId="72535BC3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F43C22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6EB3943A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7A4A77E5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154B" w:rsidRPr="00B61452" w14:paraId="3F492CE5" w14:textId="77777777" w:rsidTr="005A1038">
        <w:trPr>
          <w:tblHeader/>
        </w:trPr>
        <w:tc>
          <w:tcPr>
            <w:tcW w:w="4320" w:type="dxa"/>
            <w:shd w:val="clear" w:color="auto" w:fill="auto"/>
          </w:tcPr>
          <w:p w14:paraId="472F2140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197388997"/>
          </w:p>
        </w:tc>
        <w:tc>
          <w:tcPr>
            <w:tcW w:w="990" w:type="dxa"/>
            <w:shd w:val="clear" w:color="auto" w:fill="auto"/>
          </w:tcPr>
          <w:p w14:paraId="761B7342" w14:textId="09E5F87C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0" w:type="dxa"/>
            <w:shd w:val="clear" w:color="auto" w:fill="auto"/>
          </w:tcPr>
          <w:p w14:paraId="1621911B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0C88277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4741D7E9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404E6D4" w14:textId="1A02AC66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B181D0C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1F1A85" w14:textId="55F69D7F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bookmarkEnd w:id="1"/>
      <w:tr w:rsidR="00C6154B" w:rsidRPr="00B61452" w14:paraId="4A271A0F" w14:textId="77777777" w:rsidTr="005A1038">
        <w:trPr>
          <w:tblHeader/>
        </w:trPr>
        <w:tc>
          <w:tcPr>
            <w:tcW w:w="4320" w:type="dxa"/>
            <w:shd w:val="clear" w:color="auto" w:fill="auto"/>
          </w:tcPr>
          <w:p w14:paraId="754C1917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6B87A3" w14:textId="6FF28616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0" w:type="dxa"/>
            <w:shd w:val="clear" w:color="auto" w:fill="auto"/>
          </w:tcPr>
          <w:p w14:paraId="4F3F2A7E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54DF90B" w14:textId="672B0CD2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5B57E998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A95AD0" w14:textId="68CD9B6A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3A0DBB4C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D7355E" w14:textId="776EEC0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D1515C" w:rsidRPr="00B61452" w14:paraId="3285FA7F" w14:textId="77777777" w:rsidTr="005A1038">
        <w:trPr>
          <w:trHeight w:val="281"/>
          <w:tblHeader/>
        </w:trPr>
        <w:tc>
          <w:tcPr>
            <w:tcW w:w="4320" w:type="dxa"/>
            <w:shd w:val="clear" w:color="auto" w:fill="auto"/>
          </w:tcPr>
          <w:p w14:paraId="591F9328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B5D39FA" w14:textId="77777777" w:rsidR="00D1515C" w:rsidRPr="00B61452" w:rsidRDefault="00D1515C" w:rsidP="008576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1515C" w:rsidRPr="00B61452" w14:paraId="2C034D3B" w14:textId="77777777" w:rsidTr="005A1038">
        <w:tc>
          <w:tcPr>
            <w:tcW w:w="4320" w:type="dxa"/>
            <w:shd w:val="clear" w:color="auto" w:fill="auto"/>
          </w:tcPr>
          <w:p w14:paraId="58E7A956" w14:textId="77777777" w:rsidR="00D1515C" w:rsidRPr="00B61452" w:rsidRDefault="00D1515C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4A5821DB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217B1B1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20892B0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DF05D67" w14:textId="77777777" w:rsidR="00D1515C" w:rsidRPr="00B61452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93C0EBB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0E25BB" w14:textId="77777777" w:rsidR="00D1515C" w:rsidRPr="00B61452" w:rsidRDefault="00D1515C" w:rsidP="008576F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CA2BE9" w14:textId="77777777" w:rsidR="00D1515C" w:rsidRPr="00B61452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154B" w:rsidRPr="00B61452" w14:paraId="142E2EE6" w14:textId="77777777" w:rsidTr="005A1038">
        <w:tc>
          <w:tcPr>
            <w:tcW w:w="4320" w:type="dxa"/>
            <w:shd w:val="clear" w:color="auto" w:fill="auto"/>
          </w:tcPr>
          <w:p w14:paraId="15B6A422" w14:textId="77777777" w:rsidR="00C6154B" w:rsidRPr="00B61452" w:rsidRDefault="00C6154B" w:rsidP="00C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1AC35BB5" w14:textId="3CF10B0A" w:rsidR="00C6154B" w:rsidRPr="00B61452" w:rsidRDefault="003667F4" w:rsidP="00C6154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4030CC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44,870</w:t>
            </w:r>
          </w:p>
        </w:tc>
        <w:tc>
          <w:tcPr>
            <w:tcW w:w="260" w:type="dxa"/>
            <w:shd w:val="clear" w:color="auto" w:fill="auto"/>
          </w:tcPr>
          <w:p w14:paraId="53A200CD" w14:textId="77777777" w:rsidR="00C6154B" w:rsidRPr="00B61452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09058E58" w14:textId="21DB1A79" w:rsidR="00C6154B" w:rsidRPr="00B61452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473,417</w:t>
            </w:r>
          </w:p>
        </w:tc>
        <w:tc>
          <w:tcPr>
            <w:tcW w:w="260" w:type="dxa"/>
            <w:shd w:val="clear" w:color="auto" w:fill="auto"/>
          </w:tcPr>
          <w:p w14:paraId="35327F97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D55917B" w14:textId="38DEC760" w:rsidR="00C6154B" w:rsidRPr="00B61452" w:rsidRDefault="003667F4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550,773</w:t>
            </w:r>
          </w:p>
        </w:tc>
        <w:tc>
          <w:tcPr>
            <w:tcW w:w="270" w:type="dxa"/>
            <w:shd w:val="clear" w:color="auto" w:fill="auto"/>
          </w:tcPr>
          <w:p w14:paraId="06BAFC6B" w14:textId="77777777" w:rsidR="00C6154B" w:rsidRPr="00B61452" w:rsidRDefault="00C6154B" w:rsidP="00C61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725B87" w14:textId="60B8B3EF" w:rsidR="00C6154B" w:rsidRPr="00B61452" w:rsidRDefault="00C6154B" w:rsidP="00591DC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43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,970</w:t>
            </w:r>
          </w:p>
        </w:tc>
      </w:tr>
      <w:tr w:rsidR="00C6154B" w:rsidRPr="00B61452" w:rsidDel="003F2604" w14:paraId="4B607410" w14:textId="77777777" w:rsidTr="005A1038">
        <w:tc>
          <w:tcPr>
            <w:tcW w:w="4320" w:type="dxa"/>
            <w:shd w:val="clear" w:color="auto" w:fill="auto"/>
          </w:tcPr>
          <w:p w14:paraId="4AC9F3C3" w14:textId="77777777" w:rsidR="00C6154B" w:rsidRPr="00B61452" w:rsidRDefault="00C6154B" w:rsidP="00C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99613F" w14:textId="708B7456" w:rsidR="00C6154B" w:rsidRPr="00B61452" w:rsidRDefault="00E23B72" w:rsidP="00E23B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(8,025)</w:t>
            </w:r>
          </w:p>
        </w:tc>
        <w:tc>
          <w:tcPr>
            <w:tcW w:w="260" w:type="dxa"/>
            <w:shd w:val="clear" w:color="auto" w:fill="auto"/>
          </w:tcPr>
          <w:p w14:paraId="57348CD2" w14:textId="77777777" w:rsidR="00C6154B" w:rsidRPr="00B61452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60B3373" w14:textId="4B86412E" w:rsidR="00C6154B" w:rsidRPr="00B61452" w:rsidDel="003F2604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(88)</w:t>
            </w:r>
          </w:p>
        </w:tc>
        <w:tc>
          <w:tcPr>
            <w:tcW w:w="260" w:type="dxa"/>
            <w:shd w:val="clear" w:color="auto" w:fill="auto"/>
          </w:tcPr>
          <w:p w14:paraId="46C1907A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AD08006" w14:textId="6FFCBCEE" w:rsidR="00C6154B" w:rsidRPr="00B61452" w:rsidRDefault="00805611" w:rsidP="0080561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(8,025)</w:t>
            </w:r>
          </w:p>
        </w:tc>
        <w:tc>
          <w:tcPr>
            <w:tcW w:w="270" w:type="dxa"/>
            <w:shd w:val="clear" w:color="auto" w:fill="auto"/>
          </w:tcPr>
          <w:p w14:paraId="7BCC28A3" w14:textId="77777777" w:rsidR="00C6154B" w:rsidRPr="00B61452" w:rsidRDefault="00C6154B" w:rsidP="00C61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3FF9D6" w14:textId="10668AFC" w:rsidR="00C6154B" w:rsidRPr="00B61452" w:rsidDel="003F2604" w:rsidRDefault="00C6154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154B" w:rsidRPr="00B61452" w14:paraId="288ABE17" w14:textId="77777777" w:rsidTr="005A1038">
        <w:tc>
          <w:tcPr>
            <w:tcW w:w="4320" w:type="dxa"/>
            <w:shd w:val="clear" w:color="auto" w:fill="auto"/>
          </w:tcPr>
          <w:p w14:paraId="4E51642D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CEE70" w14:textId="31962BDD" w:rsidR="00C6154B" w:rsidRPr="00B61452" w:rsidRDefault="003315D2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030CC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030CC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845</w:t>
            </w:r>
          </w:p>
        </w:tc>
        <w:tc>
          <w:tcPr>
            <w:tcW w:w="260" w:type="dxa"/>
            <w:shd w:val="clear" w:color="auto" w:fill="auto"/>
          </w:tcPr>
          <w:p w14:paraId="0AD3FB3C" w14:textId="77777777" w:rsidR="00C6154B" w:rsidRPr="00B61452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9D749" w14:textId="46D719B1" w:rsidR="00C6154B" w:rsidRPr="00B61452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473,329</w:t>
            </w:r>
          </w:p>
        </w:tc>
        <w:tc>
          <w:tcPr>
            <w:tcW w:w="260" w:type="dxa"/>
            <w:shd w:val="clear" w:color="auto" w:fill="auto"/>
          </w:tcPr>
          <w:p w14:paraId="6EA4BE9E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1AEF5" w14:textId="2408F14D" w:rsidR="00C6154B" w:rsidRPr="00B61452" w:rsidRDefault="003667F4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7A0D7E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A0D7E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14:paraId="2A11C040" w14:textId="77777777" w:rsidR="00C6154B" w:rsidRPr="00B61452" w:rsidRDefault="00C6154B" w:rsidP="00C61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92986" w14:textId="03631903" w:rsidR="00C6154B" w:rsidRPr="00B61452" w:rsidRDefault="00C6154B" w:rsidP="00591D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342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,970</w:t>
            </w:r>
          </w:p>
        </w:tc>
      </w:tr>
      <w:tr w:rsidR="00376281" w:rsidRPr="00B61452" w14:paraId="144A6754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6DAB4BF9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8E8491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7980AB47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837C59E" w14:textId="77777777" w:rsidR="00376281" w:rsidRPr="00B61452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14:paraId="6EA51DEE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F7A2401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1BC40D9C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4AEBF1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</w:tr>
      <w:tr w:rsidR="00376281" w:rsidRPr="00B61452" w14:paraId="270C6706" w14:textId="77777777" w:rsidTr="005A1038">
        <w:tc>
          <w:tcPr>
            <w:tcW w:w="4320" w:type="dxa"/>
            <w:shd w:val="clear" w:color="auto" w:fill="auto"/>
          </w:tcPr>
          <w:p w14:paraId="056AAEC7" w14:textId="72F935BB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="00F20E44" w:rsidRPr="00B614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990" w:type="dxa"/>
            <w:shd w:val="clear" w:color="auto" w:fill="auto"/>
          </w:tcPr>
          <w:p w14:paraId="68BFB0AD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1CE9D962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24533BB" w14:textId="77777777" w:rsidR="00376281" w:rsidRPr="00B61452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43DE7070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78C5AEB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88C83A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7657A1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C6154B" w:rsidRPr="00B61452" w14:paraId="4B8E5842" w14:textId="77777777" w:rsidTr="005A1038">
        <w:tc>
          <w:tcPr>
            <w:tcW w:w="4320" w:type="dxa"/>
            <w:shd w:val="clear" w:color="auto" w:fill="auto"/>
          </w:tcPr>
          <w:p w14:paraId="21D9191D" w14:textId="76951330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="00F20E44"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990" w:type="dxa"/>
            <w:shd w:val="clear" w:color="auto" w:fill="auto"/>
          </w:tcPr>
          <w:p w14:paraId="20A52F66" w14:textId="35D59493" w:rsidR="00C6154B" w:rsidRPr="00B61452" w:rsidRDefault="00CB008F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24,96</w:t>
            </w:r>
            <w:r w:rsidR="00E23B72" w:rsidRPr="00B6145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7C1828EE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5E71A3D" w14:textId="0D7942C7" w:rsidR="00C6154B" w:rsidRPr="00B61452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29,270</w:t>
            </w:r>
          </w:p>
        </w:tc>
        <w:tc>
          <w:tcPr>
            <w:tcW w:w="260" w:type="dxa"/>
            <w:shd w:val="clear" w:color="auto" w:fill="auto"/>
          </w:tcPr>
          <w:p w14:paraId="4DE65FAA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9F0DDDE" w14:textId="13330F43" w:rsidR="00C6154B" w:rsidRPr="00B61452" w:rsidRDefault="003315D2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C50B6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311F65" w14:textId="19E893C0" w:rsidR="00C6154B" w:rsidRPr="00B61452" w:rsidRDefault="00C6154B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C6154B" w:rsidRPr="00B61452" w14:paraId="711A8655" w14:textId="77777777" w:rsidTr="005A1038">
        <w:tc>
          <w:tcPr>
            <w:tcW w:w="4320" w:type="dxa"/>
            <w:shd w:val="clear" w:color="auto" w:fill="auto"/>
          </w:tcPr>
          <w:p w14:paraId="2EDCAB67" w14:textId="77777777" w:rsidR="00C6154B" w:rsidRPr="00B61452" w:rsidRDefault="00C6154B" w:rsidP="00C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A85692" w14:textId="5078BFA9" w:rsidR="00C6154B" w:rsidRPr="00B61452" w:rsidRDefault="00CB008F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F0E1C2B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B5B8480" w14:textId="243D783A" w:rsidR="00C6154B" w:rsidRPr="00B61452" w:rsidRDefault="00C6154B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0F6E51C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4F5F" w14:textId="28DD4679" w:rsidR="00C6154B" w:rsidRPr="00B61452" w:rsidRDefault="003315D2" w:rsidP="009113A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1AE14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700270" w14:textId="01FD5199" w:rsidR="00C6154B" w:rsidRPr="00B61452" w:rsidRDefault="00C6154B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C6154B" w:rsidRPr="00B61452" w14:paraId="7E5DF8E3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21A070A1" w14:textId="77777777" w:rsidR="00C6154B" w:rsidRPr="00B61452" w:rsidRDefault="00C6154B" w:rsidP="00C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D8CCF" w14:textId="7A78FF0A" w:rsidR="00C6154B" w:rsidRPr="00B61452" w:rsidRDefault="00CB008F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24,96</w:t>
            </w:r>
            <w:r w:rsidR="00AD0D22" w:rsidRPr="00B61452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59DF9D24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C53E7" w14:textId="00D6159B" w:rsidR="00C6154B" w:rsidRPr="00B61452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29,270</w:t>
            </w:r>
          </w:p>
        </w:tc>
        <w:tc>
          <w:tcPr>
            <w:tcW w:w="260" w:type="dxa"/>
            <w:shd w:val="clear" w:color="auto" w:fill="auto"/>
          </w:tcPr>
          <w:p w14:paraId="724BBF59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8B20A" w14:textId="4BE54E39" w:rsidR="00C6154B" w:rsidRPr="00B61452" w:rsidRDefault="003315D2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D31B74" w14:textId="77777777" w:rsidR="00C6154B" w:rsidRPr="00B61452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E13F" w14:textId="28078D8B" w:rsidR="00C6154B" w:rsidRPr="00B61452" w:rsidRDefault="00C6154B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  <w:tr w:rsidR="00591DC9" w:rsidRPr="00B61452" w14:paraId="149B4D96" w14:textId="77777777" w:rsidTr="005A1038">
        <w:trPr>
          <w:trHeight w:val="80"/>
        </w:trPr>
        <w:tc>
          <w:tcPr>
            <w:tcW w:w="4320" w:type="dxa"/>
            <w:shd w:val="clear" w:color="auto" w:fill="auto"/>
          </w:tcPr>
          <w:p w14:paraId="2C4B224B" w14:textId="77777777" w:rsidR="00591DC9" w:rsidRPr="00B61452" w:rsidRDefault="00591DC9" w:rsidP="00591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6F4F97" w14:textId="77777777" w:rsidR="00591DC9" w:rsidRPr="00B61452" w:rsidRDefault="00591DC9" w:rsidP="00591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1E4D447A" w14:textId="77777777" w:rsidR="00591DC9" w:rsidRPr="00B61452" w:rsidRDefault="00591DC9" w:rsidP="00591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shd w:val="clear" w:color="auto" w:fill="auto"/>
          </w:tcPr>
          <w:p w14:paraId="1548B006" w14:textId="77777777" w:rsidR="00591DC9" w:rsidRPr="00B61452" w:rsidRDefault="00591DC9" w:rsidP="00591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20959665" w14:textId="77777777" w:rsidR="00591DC9" w:rsidRPr="00B61452" w:rsidRDefault="00591DC9" w:rsidP="00591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shd w:val="clear" w:color="auto" w:fill="auto"/>
          </w:tcPr>
          <w:p w14:paraId="25B76DB8" w14:textId="77777777" w:rsidR="00591DC9" w:rsidRPr="00B61452" w:rsidRDefault="00591DC9" w:rsidP="00591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8F8FB32" w14:textId="77777777" w:rsidR="00591DC9" w:rsidRPr="00B61452" w:rsidRDefault="00591DC9" w:rsidP="00591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2C96E5A" w14:textId="77777777" w:rsidR="00591DC9" w:rsidRPr="00B61452" w:rsidRDefault="00591DC9" w:rsidP="00591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76281" w:rsidRPr="00B61452" w14:paraId="5F340A5D" w14:textId="77777777" w:rsidTr="005A1038">
        <w:trPr>
          <w:trHeight w:val="80"/>
        </w:trPr>
        <w:tc>
          <w:tcPr>
            <w:tcW w:w="4320" w:type="dxa"/>
            <w:shd w:val="clear" w:color="auto" w:fill="auto"/>
          </w:tcPr>
          <w:p w14:paraId="05D196A3" w14:textId="77777777" w:rsidR="00376281" w:rsidRPr="00B61452" w:rsidRDefault="00376281" w:rsidP="00376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  <w:shd w:val="clear" w:color="auto" w:fill="auto"/>
          </w:tcPr>
          <w:p w14:paraId="548CAC1A" w14:textId="77777777" w:rsidR="00376281" w:rsidRPr="00B61452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3B346D3" w14:textId="77777777" w:rsidR="00376281" w:rsidRPr="00B61452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7FB0DD46" w14:textId="77777777" w:rsidR="00376281" w:rsidRPr="00B61452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F25B15A" w14:textId="77777777" w:rsidR="00376281" w:rsidRPr="00B61452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411AB54" w14:textId="77777777" w:rsidR="00376281" w:rsidRPr="00B61452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E682FE" w14:textId="77777777" w:rsidR="00376281" w:rsidRPr="00B61452" w:rsidRDefault="00376281" w:rsidP="0037628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3C1D12" w14:textId="77777777" w:rsidR="00376281" w:rsidRPr="00B61452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3B72" w:rsidRPr="00B61452" w14:paraId="103F435C" w14:textId="77777777" w:rsidTr="005A1038">
        <w:tc>
          <w:tcPr>
            <w:tcW w:w="4320" w:type="dxa"/>
            <w:shd w:val="clear" w:color="auto" w:fill="auto"/>
          </w:tcPr>
          <w:p w14:paraId="6A7E6EEB" w14:textId="77777777" w:rsidR="00E23B72" w:rsidRPr="00B61452" w:rsidRDefault="00E23B72" w:rsidP="00E23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  <w:shd w:val="clear" w:color="auto" w:fill="auto"/>
          </w:tcPr>
          <w:p w14:paraId="0F72251C" w14:textId="655EB2D2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10,666</w:t>
            </w:r>
          </w:p>
        </w:tc>
        <w:tc>
          <w:tcPr>
            <w:tcW w:w="260" w:type="dxa"/>
            <w:shd w:val="clear" w:color="auto" w:fill="auto"/>
          </w:tcPr>
          <w:p w14:paraId="290660B1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4B81EA5" w14:textId="2AC40DF7" w:rsidR="00E23B72" w:rsidRPr="00B61452" w:rsidRDefault="00E23B72" w:rsidP="00C9262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10,666</w:t>
            </w:r>
          </w:p>
        </w:tc>
        <w:tc>
          <w:tcPr>
            <w:tcW w:w="260" w:type="dxa"/>
            <w:shd w:val="clear" w:color="auto" w:fill="auto"/>
          </w:tcPr>
          <w:p w14:paraId="567C908F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3C29818" w14:textId="2C69C454" w:rsidR="00E23B72" w:rsidRPr="00B61452" w:rsidRDefault="00E23B72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4,926</w:t>
            </w:r>
          </w:p>
        </w:tc>
        <w:tc>
          <w:tcPr>
            <w:tcW w:w="270" w:type="dxa"/>
            <w:shd w:val="clear" w:color="auto" w:fill="auto"/>
          </w:tcPr>
          <w:p w14:paraId="5B517189" w14:textId="77777777" w:rsidR="00E23B72" w:rsidRPr="00B61452" w:rsidRDefault="00E23B72" w:rsidP="00E23B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7D8409" w14:textId="131E935E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4,926</w:t>
            </w:r>
          </w:p>
        </w:tc>
      </w:tr>
      <w:tr w:rsidR="00E23B72" w:rsidRPr="00B61452" w14:paraId="2A140C73" w14:textId="77777777" w:rsidTr="005A1038">
        <w:tc>
          <w:tcPr>
            <w:tcW w:w="4320" w:type="dxa"/>
            <w:shd w:val="clear" w:color="auto" w:fill="auto"/>
          </w:tcPr>
          <w:p w14:paraId="6607DE16" w14:textId="77777777" w:rsidR="00E23B72" w:rsidRPr="00B61452" w:rsidRDefault="00E23B72" w:rsidP="00E23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DFDEA3" w14:textId="7CFF1E9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(5,532)</w:t>
            </w:r>
          </w:p>
        </w:tc>
        <w:tc>
          <w:tcPr>
            <w:tcW w:w="260" w:type="dxa"/>
            <w:shd w:val="clear" w:color="auto" w:fill="auto"/>
          </w:tcPr>
          <w:p w14:paraId="656CFB97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0FCAAAC" w14:textId="6508AE11" w:rsidR="00E23B72" w:rsidRPr="00B61452" w:rsidRDefault="00E23B72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(5,532)</w:t>
            </w:r>
          </w:p>
        </w:tc>
        <w:tc>
          <w:tcPr>
            <w:tcW w:w="260" w:type="dxa"/>
            <w:shd w:val="clear" w:color="auto" w:fill="auto"/>
          </w:tcPr>
          <w:p w14:paraId="182C41A8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4DF9435" w14:textId="79C8E060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(2,325)</w:t>
            </w:r>
          </w:p>
        </w:tc>
        <w:tc>
          <w:tcPr>
            <w:tcW w:w="270" w:type="dxa"/>
            <w:shd w:val="clear" w:color="auto" w:fill="auto"/>
          </w:tcPr>
          <w:p w14:paraId="4045AEB7" w14:textId="77777777" w:rsidR="00E23B72" w:rsidRPr="00B61452" w:rsidRDefault="00E23B72" w:rsidP="00E23B7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4C66E4" w14:textId="2EF3AAAC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2,325</w:t>
            </w: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E23B72" w:rsidRPr="00B61452" w14:paraId="6556AEB6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5E2E6687" w14:textId="77777777" w:rsidR="00E23B72" w:rsidRPr="00B61452" w:rsidRDefault="00E23B72" w:rsidP="00E23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01F36" w14:textId="4902876F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5,134</w:t>
            </w:r>
          </w:p>
        </w:tc>
        <w:tc>
          <w:tcPr>
            <w:tcW w:w="260" w:type="dxa"/>
            <w:shd w:val="clear" w:color="auto" w:fill="auto"/>
          </w:tcPr>
          <w:p w14:paraId="2C5A301D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485AE" w14:textId="49351E6C" w:rsidR="00E23B72" w:rsidRPr="00B61452" w:rsidRDefault="00E23B72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5,134</w:t>
            </w:r>
          </w:p>
        </w:tc>
        <w:tc>
          <w:tcPr>
            <w:tcW w:w="260" w:type="dxa"/>
            <w:shd w:val="clear" w:color="auto" w:fill="auto"/>
          </w:tcPr>
          <w:p w14:paraId="31B92014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07E20" w14:textId="4F93F633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2,601</w:t>
            </w:r>
          </w:p>
        </w:tc>
        <w:tc>
          <w:tcPr>
            <w:tcW w:w="270" w:type="dxa"/>
            <w:shd w:val="clear" w:color="auto" w:fill="auto"/>
          </w:tcPr>
          <w:p w14:paraId="61C369D0" w14:textId="7CCC2AF2" w:rsidR="00E23B72" w:rsidRPr="00B61452" w:rsidRDefault="00E23B72" w:rsidP="00E23B72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F48C0" w14:textId="47EB2768" w:rsidR="00E23B72" w:rsidRPr="00B61452" w:rsidRDefault="00E23B72" w:rsidP="003507EC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2,601</w:t>
            </w:r>
          </w:p>
        </w:tc>
      </w:tr>
      <w:tr w:rsidR="00E23B72" w:rsidRPr="00B61452" w14:paraId="1952FAD1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49796877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A969BB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B4A163B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443B379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0448DAF0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A03E294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184D38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56FDC9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23B72" w:rsidRPr="00B61452" w14:paraId="4BD2B124" w14:textId="77777777" w:rsidTr="005A1038">
        <w:trPr>
          <w:trHeight w:val="56"/>
        </w:trPr>
        <w:tc>
          <w:tcPr>
            <w:tcW w:w="4320" w:type="dxa"/>
            <w:shd w:val="clear" w:color="auto" w:fill="auto"/>
          </w:tcPr>
          <w:p w14:paraId="1F6CD29C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D8645E" w14:textId="33023D70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4030CC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030CC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60" w:type="dxa"/>
            <w:shd w:val="clear" w:color="auto" w:fill="auto"/>
          </w:tcPr>
          <w:p w14:paraId="048F3EBF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666DBA3" w14:textId="46670597" w:rsidR="00E23B72" w:rsidRPr="00B61452" w:rsidRDefault="00E23B72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120</w:t>
            </w:r>
            <w:r w:rsidRPr="00B61452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6145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785</w:t>
            </w:r>
          </w:p>
        </w:tc>
        <w:tc>
          <w:tcPr>
            <w:tcW w:w="260" w:type="dxa"/>
            <w:shd w:val="clear" w:color="auto" w:fill="auto"/>
          </w:tcPr>
          <w:p w14:paraId="3304C32C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58C04959" w14:textId="15209EA0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72,990</w:t>
            </w:r>
          </w:p>
        </w:tc>
        <w:tc>
          <w:tcPr>
            <w:tcW w:w="270" w:type="dxa"/>
            <w:shd w:val="clear" w:color="auto" w:fill="auto"/>
          </w:tcPr>
          <w:p w14:paraId="63CAB76B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EB66C6" w14:textId="1C484C89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53,337</w:t>
            </w:r>
          </w:p>
        </w:tc>
      </w:tr>
      <w:tr w:rsidR="00E23B72" w:rsidRPr="00B61452" w14:paraId="3CFBF47C" w14:textId="77777777" w:rsidTr="005A1038">
        <w:trPr>
          <w:trHeight w:val="46"/>
        </w:trPr>
        <w:tc>
          <w:tcPr>
            <w:tcW w:w="4320" w:type="dxa"/>
            <w:shd w:val="clear" w:color="auto" w:fill="auto"/>
          </w:tcPr>
          <w:p w14:paraId="6CE28B9D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A13088F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573C3FF9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D6F0E1F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687D8CDB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391A658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A75050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C0FECE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E23B72" w:rsidRPr="00B61452" w14:paraId="6E113061" w14:textId="77777777" w:rsidTr="005A1038">
        <w:trPr>
          <w:trHeight w:val="56"/>
        </w:trPr>
        <w:tc>
          <w:tcPr>
            <w:tcW w:w="4320" w:type="dxa"/>
            <w:shd w:val="clear" w:color="auto" w:fill="auto"/>
          </w:tcPr>
          <w:p w14:paraId="28DF161C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15FFA94" w14:textId="11545060" w:rsidR="00E23B72" w:rsidRPr="00B61452" w:rsidRDefault="00564586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4030CC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030CC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981</w:t>
            </w:r>
          </w:p>
        </w:tc>
        <w:tc>
          <w:tcPr>
            <w:tcW w:w="260" w:type="dxa"/>
            <w:shd w:val="clear" w:color="auto" w:fill="auto"/>
          </w:tcPr>
          <w:p w14:paraId="2A1CC168" w14:textId="7777777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2C346AC1" w14:textId="4BCBFC8F" w:rsidR="00E23B72" w:rsidRPr="00B61452" w:rsidRDefault="00E23B72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628,</w:t>
            </w:r>
            <w:r w:rsidRPr="00B61452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518</w:t>
            </w:r>
          </w:p>
        </w:tc>
        <w:tc>
          <w:tcPr>
            <w:tcW w:w="260" w:type="dxa"/>
            <w:shd w:val="clear" w:color="auto" w:fill="auto"/>
          </w:tcPr>
          <w:p w14:paraId="71F03BE3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28366223" w14:textId="5B40C547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618,339</w:t>
            </w:r>
          </w:p>
        </w:tc>
        <w:tc>
          <w:tcPr>
            <w:tcW w:w="270" w:type="dxa"/>
            <w:shd w:val="clear" w:color="auto" w:fill="auto"/>
          </w:tcPr>
          <w:p w14:paraId="495F9721" w14:textId="77777777" w:rsidR="00E23B72" w:rsidRPr="00B61452" w:rsidRDefault="00E23B72" w:rsidP="00E23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35B297" w14:textId="2F9928BD" w:rsidR="00E23B72" w:rsidRPr="00B61452" w:rsidRDefault="00E23B72" w:rsidP="00E23B72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398,908</w:t>
            </w:r>
          </w:p>
        </w:tc>
      </w:tr>
    </w:tbl>
    <w:p w14:paraId="2378D47B" w14:textId="77777777" w:rsidR="00B12807" w:rsidRPr="00B61452" w:rsidRDefault="00B1280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6061D016" w:rsidR="00DB12B7" w:rsidRPr="00B61452" w:rsidRDefault="00DB12B7" w:rsidP="005A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B61452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B61452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B61452">
        <w:rPr>
          <w:rFonts w:asciiTheme="majorBidi" w:hAnsiTheme="majorBidi" w:cstheme="majorBidi"/>
          <w:sz w:val="28"/>
          <w:szCs w:val="28"/>
        </w:rPr>
        <w:t xml:space="preserve"> 30 </w:t>
      </w:r>
      <w:r w:rsidRPr="00B61452">
        <w:rPr>
          <w:rFonts w:asciiTheme="majorBidi" w:hAnsiTheme="majorBidi" w:cstheme="majorBidi"/>
          <w:sz w:val="28"/>
          <w:szCs w:val="28"/>
          <w:cs/>
        </w:rPr>
        <w:t>วัน</w:t>
      </w:r>
      <w:r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</w:rPr>
        <w:t>ถึง</w:t>
      </w:r>
      <w:r w:rsidRPr="00B61452">
        <w:rPr>
          <w:rFonts w:asciiTheme="majorBidi" w:hAnsiTheme="majorBidi" w:cstheme="majorBidi"/>
          <w:sz w:val="28"/>
          <w:szCs w:val="28"/>
        </w:rPr>
        <w:t xml:space="preserve"> 90 </w:t>
      </w:r>
      <w:r w:rsidRPr="00B61452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E983597" w14:textId="77777777" w:rsidR="0051525F" w:rsidRPr="00B61452" w:rsidRDefault="0051525F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0"/>
        <w:gridCol w:w="10"/>
        <w:gridCol w:w="990"/>
        <w:gridCol w:w="260"/>
        <w:gridCol w:w="10"/>
        <w:gridCol w:w="990"/>
        <w:gridCol w:w="270"/>
        <w:gridCol w:w="990"/>
      </w:tblGrid>
      <w:tr w:rsidR="006D10C9" w:rsidRPr="00B61452" w14:paraId="64096C4D" w14:textId="77777777" w:rsidTr="009113AE">
        <w:trPr>
          <w:tblHeader/>
        </w:trPr>
        <w:tc>
          <w:tcPr>
            <w:tcW w:w="4410" w:type="dxa"/>
            <w:vAlign w:val="bottom"/>
            <w:hideMark/>
          </w:tcPr>
          <w:p w14:paraId="05469BEB" w14:textId="6579FBD1" w:rsidR="006D10C9" w:rsidRPr="00B61452" w:rsidRDefault="006D10C9" w:rsidP="0018489D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250" w:type="dxa"/>
            <w:gridSpan w:val="4"/>
          </w:tcPr>
          <w:p w14:paraId="00D83E46" w14:textId="77777777" w:rsidR="006D10C9" w:rsidRPr="00B61452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2D9A3E1" w14:textId="77777777" w:rsidR="006D10C9" w:rsidRPr="00B61452" w:rsidRDefault="006D10C9" w:rsidP="0018489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hideMark/>
          </w:tcPr>
          <w:p w14:paraId="727094CD" w14:textId="77777777" w:rsidR="006D10C9" w:rsidRPr="00B61452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0C9" w:rsidRPr="00B61452" w14:paraId="25A425B4" w14:textId="77777777" w:rsidTr="009113AE">
        <w:trPr>
          <w:tblHeader/>
        </w:trPr>
        <w:tc>
          <w:tcPr>
            <w:tcW w:w="4410" w:type="dxa"/>
            <w:shd w:val="clear" w:color="auto" w:fill="auto"/>
          </w:tcPr>
          <w:p w14:paraId="386672BF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4CE24A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60" w:type="dxa"/>
            <w:shd w:val="clear" w:color="auto" w:fill="auto"/>
          </w:tcPr>
          <w:p w14:paraId="19920B66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12CC0BB8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38EA4625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0E91CB0B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A27110F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C6186F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6D10C9" w:rsidRPr="00B61452" w14:paraId="4029E5A2" w14:textId="77777777" w:rsidTr="009113AE">
        <w:trPr>
          <w:tblHeader/>
        </w:trPr>
        <w:tc>
          <w:tcPr>
            <w:tcW w:w="4410" w:type="dxa"/>
            <w:shd w:val="clear" w:color="auto" w:fill="auto"/>
          </w:tcPr>
          <w:p w14:paraId="254739E4" w14:textId="13BE706C" w:rsidR="006D10C9" w:rsidRPr="00B61452" w:rsidRDefault="00D66DA6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</w:tcPr>
          <w:p w14:paraId="3884AEF4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0" w:type="dxa"/>
            <w:shd w:val="clear" w:color="auto" w:fill="auto"/>
          </w:tcPr>
          <w:p w14:paraId="55389949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775D6CC5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5622A6F2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0A6B629E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54B2EC90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2A2DBF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6D10C9" w:rsidRPr="00B61452" w14:paraId="704D5C7C" w14:textId="77777777" w:rsidTr="009113AE">
        <w:trPr>
          <w:tblHeader/>
        </w:trPr>
        <w:tc>
          <w:tcPr>
            <w:tcW w:w="4410" w:type="dxa"/>
          </w:tcPr>
          <w:p w14:paraId="739BDD3C" w14:textId="77777777" w:rsidR="006D10C9" w:rsidRPr="00B61452" w:rsidDel="00A63E91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9"/>
          </w:tcPr>
          <w:p w14:paraId="3D834726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D10C9" w:rsidRPr="00B61452" w14:paraId="3C6C3216" w14:textId="77777777" w:rsidTr="009113AE">
        <w:trPr>
          <w:tblHeader/>
        </w:trPr>
        <w:tc>
          <w:tcPr>
            <w:tcW w:w="4410" w:type="dxa"/>
            <w:hideMark/>
          </w:tcPr>
          <w:p w14:paraId="62E1FF86" w14:textId="77777777" w:rsidR="006D10C9" w:rsidRPr="00B61452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1314A8E6" w14:textId="77777777" w:rsidR="006D10C9" w:rsidRPr="00B61452" w:rsidRDefault="006D10C9" w:rsidP="00591D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5,620</w:t>
            </w:r>
          </w:p>
        </w:tc>
        <w:tc>
          <w:tcPr>
            <w:tcW w:w="270" w:type="dxa"/>
            <w:gridSpan w:val="2"/>
          </w:tcPr>
          <w:p w14:paraId="1AA044A4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760D31" w14:textId="77777777" w:rsidR="006D10C9" w:rsidRPr="00B61452" w:rsidRDefault="006D10C9" w:rsidP="00C9262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8,545</w:t>
            </w:r>
          </w:p>
        </w:tc>
        <w:tc>
          <w:tcPr>
            <w:tcW w:w="270" w:type="dxa"/>
            <w:gridSpan w:val="2"/>
            <w:vAlign w:val="center"/>
          </w:tcPr>
          <w:p w14:paraId="78E4BA75" w14:textId="77777777" w:rsidR="006D10C9" w:rsidRPr="00B61452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21A67" w14:textId="77777777" w:rsidR="006D10C9" w:rsidRPr="00B61452" w:rsidRDefault="006D10C9" w:rsidP="006D10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2,325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BE405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775E5E" w14:textId="77777777" w:rsidR="006D10C9" w:rsidRPr="00B61452" w:rsidRDefault="006D10C9" w:rsidP="00591D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4,372</w:t>
            </w:r>
          </w:p>
        </w:tc>
      </w:tr>
      <w:tr w:rsidR="006D10C9" w:rsidRPr="00B61452" w14:paraId="6FF11265" w14:textId="77777777" w:rsidTr="009113AE">
        <w:trPr>
          <w:tblHeader/>
        </w:trPr>
        <w:tc>
          <w:tcPr>
            <w:tcW w:w="4410" w:type="dxa"/>
            <w:hideMark/>
          </w:tcPr>
          <w:p w14:paraId="1DCA4C16" w14:textId="77777777" w:rsidR="006D10C9" w:rsidRPr="00B61452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4D5B684" w14:textId="77777777" w:rsidR="006D10C9" w:rsidRPr="00B61452" w:rsidRDefault="006D10C9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8,025</w:t>
            </w:r>
          </w:p>
        </w:tc>
        <w:tc>
          <w:tcPr>
            <w:tcW w:w="270" w:type="dxa"/>
            <w:gridSpan w:val="2"/>
          </w:tcPr>
          <w:p w14:paraId="45C7CD94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2688B3" w14:textId="77777777" w:rsidR="006D10C9" w:rsidRPr="00B61452" w:rsidRDefault="006D10C9" w:rsidP="001848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  <w:gridSpan w:val="2"/>
            <w:vAlign w:val="center"/>
          </w:tcPr>
          <w:p w14:paraId="6A56FE03" w14:textId="77777777" w:rsidR="006D10C9" w:rsidRPr="00B61452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BA1C4" w14:textId="77777777" w:rsidR="006D10C9" w:rsidRPr="00B61452" w:rsidRDefault="006D10C9" w:rsidP="006D10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,025</w:t>
            </w:r>
          </w:p>
        </w:tc>
        <w:tc>
          <w:tcPr>
            <w:tcW w:w="270" w:type="dxa"/>
          </w:tcPr>
          <w:p w14:paraId="2459AC87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C8618" w14:textId="77777777" w:rsidR="006D10C9" w:rsidRPr="00B61452" w:rsidRDefault="006D10C9" w:rsidP="00591DC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10C9" w:rsidRPr="00B61452" w14:paraId="70E307D1" w14:textId="77777777" w:rsidTr="009113AE">
        <w:trPr>
          <w:tblHeader/>
        </w:trPr>
        <w:tc>
          <w:tcPr>
            <w:tcW w:w="4410" w:type="dxa"/>
            <w:hideMark/>
          </w:tcPr>
          <w:p w14:paraId="0E5B9811" w14:textId="77777777" w:rsidR="006D10C9" w:rsidRPr="00B61452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E582E3" w14:textId="6BD5C03C" w:rsidR="006D10C9" w:rsidRPr="00B61452" w:rsidRDefault="006D10C9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66DA6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01DB3FF2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30D598" w14:textId="77777777" w:rsidR="006D10C9" w:rsidRPr="00B61452" w:rsidRDefault="006D10C9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(2,929)</w:t>
            </w:r>
          </w:p>
        </w:tc>
        <w:tc>
          <w:tcPr>
            <w:tcW w:w="270" w:type="dxa"/>
            <w:gridSpan w:val="2"/>
            <w:vAlign w:val="center"/>
          </w:tcPr>
          <w:p w14:paraId="137F0848" w14:textId="77777777" w:rsidR="006D10C9" w:rsidRPr="00B61452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D7765" w14:textId="77777777" w:rsidR="006D10C9" w:rsidRPr="00B61452" w:rsidRDefault="006D10C9" w:rsidP="009113A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8A0AE1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CFFB28" w14:textId="77777777" w:rsidR="006D10C9" w:rsidRPr="00B61452" w:rsidRDefault="006D10C9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(2,047)</w:t>
            </w:r>
          </w:p>
        </w:tc>
      </w:tr>
      <w:tr w:rsidR="006D10C9" w:rsidRPr="00B61452" w14:paraId="71168115" w14:textId="77777777" w:rsidTr="009113AE">
        <w:trPr>
          <w:tblHeader/>
        </w:trPr>
        <w:tc>
          <w:tcPr>
            <w:tcW w:w="4410" w:type="dxa"/>
          </w:tcPr>
          <w:p w14:paraId="50AFE3E9" w14:textId="7CA2243A" w:rsidR="006D10C9" w:rsidRPr="00B61452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C730FF" w14:textId="7288C763" w:rsidR="006D10C9" w:rsidRPr="00B61452" w:rsidRDefault="006D10C9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Pr="00B61452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,</w:t>
            </w:r>
            <w:r w:rsidR="00D66DA6" w:rsidRPr="00B61452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557</w:t>
            </w:r>
          </w:p>
        </w:tc>
        <w:tc>
          <w:tcPr>
            <w:tcW w:w="270" w:type="dxa"/>
            <w:gridSpan w:val="2"/>
          </w:tcPr>
          <w:p w14:paraId="22AF67D4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EE48A" w14:textId="77777777" w:rsidR="006D10C9" w:rsidRPr="00B61452" w:rsidRDefault="006D10C9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5,620</w:t>
            </w:r>
          </w:p>
        </w:tc>
        <w:tc>
          <w:tcPr>
            <w:tcW w:w="270" w:type="dxa"/>
            <w:gridSpan w:val="2"/>
            <w:vAlign w:val="center"/>
          </w:tcPr>
          <w:p w14:paraId="280268A3" w14:textId="77777777" w:rsidR="006D10C9" w:rsidRPr="00B61452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4FB45" w14:textId="77777777" w:rsidR="006D10C9" w:rsidRPr="00B61452" w:rsidRDefault="006D10C9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sz w:val="28"/>
                <w:szCs w:val="28"/>
              </w:rPr>
              <w:t>10,350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87FE6" w14:textId="77777777" w:rsidR="006D10C9" w:rsidRPr="00B61452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F81E2" w14:textId="77777777" w:rsidR="006D10C9" w:rsidRPr="00B61452" w:rsidRDefault="006D10C9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sz w:val="28"/>
                <w:szCs w:val="28"/>
              </w:rPr>
              <w:t>2,325</w:t>
            </w:r>
          </w:p>
        </w:tc>
      </w:tr>
    </w:tbl>
    <w:p w14:paraId="62D679A5" w14:textId="50CFCA7E" w:rsidR="00DB12B7" w:rsidRPr="00B6145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614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59058B67" w14:textId="01947B68" w:rsidR="00DB12B7" w:rsidRPr="00B6145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0891494C" w:rsidR="00DB12B7" w:rsidRPr="00B6145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 ในเดือนมิถุนายน </w:t>
      </w:r>
      <w:r w:rsidR="00B163BE" w:rsidRPr="00B61452">
        <w:rPr>
          <w:rFonts w:asciiTheme="majorBidi" w:hAnsiTheme="majorBidi" w:cstheme="majorBidi"/>
          <w:sz w:val="28"/>
          <w:szCs w:val="28"/>
        </w:rPr>
        <w:t>2564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B61452">
        <w:rPr>
          <w:rFonts w:asciiTheme="majorBidi" w:hAnsiTheme="majorBidi" w:cstheme="majorBidi"/>
          <w:sz w:val="28"/>
          <w:szCs w:val="28"/>
        </w:rPr>
        <w:t xml:space="preserve"> 100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B61452">
        <w:rPr>
          <w:rFonts w:asciiTheme="majorBidi" w:hAnsiTheme="majorBidi" w:cstheme="majorBidi"/>
          <w:sz w:val="28"/>
          <w:szCs w:val="28"/>
        </w:rPr>
        <w:t>1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163BE" w:rsidRPr="00B61452">
        <w:rPr>
          <w:rFonts w:asciiTheme="majorBidi" w:hAnsiTheme="majorBidi" w:cstheme="majorBidi"/>
          <w:sz w:val="28"/>
          <w:szCs w:val="28"/>
        </w:rPr>
        <w:t>2567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B163BE" w:rsidRPr="00B61452">
        <w:rPr>
          <w:rFonts w:asciiTheme="majorBidi" w:hAnsiTheme="majorBidi" w:cstheme="majorBidi"/>
          <w:sz w:val="28"/>
          <w:szCs w:val="28"/>
        </w:rPr>
        <w:t>31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163BE" w:rsidRPr="00B61452">
        <w:rPr>
          <w:rFonts w:asciiTheme="majorBidi" w:hAnsiTheme="majorBidi" w:cstheme="majorBidi"/>
          <w:sz w:val="28"/>
          <w:szCs w:val="28"/>
        </w:rPr>
        <w:t>2570</w:t>
      </w:r>
      <w:r w:rsidR="00B211A3" w:rsidRPr="00B61452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92850F7" w14:textId="77777777" w:rsidR="000C706E" w:rsidRPr="00B61452" w:rsidRDefault="000C706E" w:rsidP="006D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99C08" w14:textId="71BA566B" w:rsidR="00DB12B7" w:rsidRPr="00B61452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14:paraId="2043E8ED" w14:textId="77777777" w:rsidR="00DB12B7" w:rsidRPr="00B6145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70"/>
        <w:gridCol w:w="1620"/>
        <w:gridCol w:w="270"/>
        <w:gridCol w:w="1710"/>
      </w:tblGrid>
      <w:tr w:rsidR="00DB12B7" w:rsidRPr="00B61452" w14:paraId="5F78268E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7E1F5C" w14:textId="77777777" w:rsidR="00B12807" w:rsidRPr="00B61452" w:rsidRDefault="00B1280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0BE7C5BC" w:rsidR="00DB12B7" w:rsidRPr="00B61452" w:rsidRDefault="00C6154B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Pr="00B61452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สามเ</w:t>
            </w:r>
            <w:r w:rsidRPr="00B6145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ดือนสิ้นสุดวันที่ </w:t>
            </w: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810" w:type="dxa"/>
            <w:shd w:val="clear" w:color="auto" w:fill="auto"/>
          </w:tcPr>
          <w:p w14:paraId="3E7C557E" w14:textId="77777777" w:rsidR="00DB12B7" w:rsidRPr="00B61452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E88E4D" w14:textId="77777777" w:rsidR="00DB12B7" w:rsidRPr="00B61452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EA7FD68" w14:textId="77777777" w:rsidR="00DB12B7" w:rsidRPr="00B61452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DB16C07" w14:textId="77777777" w:rsidR="00DB12B7" w:rsidRPr="00B61452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8A1C16" w14:textId="77777777" w:rsidR="00DB12B7" w:rsidRPr="00B61452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F646622" w14:textId="77777777" w:rsidR="00DB12B7" w:rsidRPr="00B61452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</w:p>
          <w:p w14:paraId="49AF2701" w14:textId="77777777" w:rsidR="00DB12B7" w:rsidRPr="00B61452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B12B7" w:rsidRPr="00B61452" w14:paraId="07E9EFF3" w14:textId="77777777" w:rsidTr="00DB12B7">
        <w:trPr>
          <w:trHeight w:val="68"/>
        </w:trPr>
        <w:tc>
          <w:tcPr>
            <w:tcW w:w="4500" w:type="dxa"/>
            <w:shd w:val="clear" w:color="auto" w:fill="auto"/>
          </w:tcPr>
          <w:p w14:paraId="1F6C0395" w14:textId="77777777" w:rsidR="00DB12B7" w:rsidRPr="00B61452" w:rsidRDefault="00DB12B7" w:rsidP="0087049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D2377C" w14:textId="77777777" w:rsidR="00DB12B7" w:rsidRPr="00B61452" w:rsidRDefault="00DB12B7" w:rsidP="008704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A7470B" w14:textId="77777777" w:rsidR="00DB12B7" w:rsidRPr="00B61452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05D5746" w14:textId="77777777" w:rsidR="00DB12B7" w:rsidRPr="00B61452" w:rsidRDefault="00DB12B7" w:rsidP="008704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B0312" w:rsidRPr="00B61452" w14:paraId="1890831C" w14:textId="77777777" w:rsidTr="00DB12B7">
        <w:tc>
          <w:tcPr>
            <w:tcW w:w="4500" w:type="dxa"/>
            <w:shd w:val="clear" w:color="auto" w:fill="auto"/>
          </w:tcPr>
          <w:p w14:paraId="6E538629" w14:textId="77777777" w:rsidR="00FB0312" w:rsidRPr="00B61452" w:rsidRDefault="00FB0312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54EB581" w14:textId="77777777" w:rsidR="00FB0312" w:rsidRPr="00B61452" w:rsidRDefault="00FB0312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95CAD7" w14:textId="77777777" w:rsidR="00FB0312" w:rsidRPr="00B61452" w:rsidRDefault="00FB0312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8935DB2" w14:textId="72CAD4DD" w:rsidR="00FB0312" w:rsidRPr="00B61452" w:rsidRDefault="003507EC" w:rsidP="00FB03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E22FE" w14:textId="77777777" w:rsidR="00FB0312" w:rsidRPr="00B61452" w:rsidRDefault="00FB0312" w:rsidP="00FB031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A11665B" w14:textId="482DD787" w:rsidR="00FB0312" w:rsidRPr="00B61452" w:rsidRDefault="003507EC" w:rsidP="00FB0312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EB0E6B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,730</w:t>
            </w:r>
          </w:p>
        </w:tc>
      </w:tr>
      <w:tr w:rsidR="00FB0312" w:rsidRPr="00B61452" w14:paraId="49EB23A4" w14:textId="77777777" w:rsidTr="00DB12B7">
        <w:tc>
          <w:tcPr>
            <w:tcW w:w="4500" w:type="dxa"/>
            <w:shd w:val="clear" w:color="auto" w:fill="auto"/>
          </w:tcPr>
          <w:p w14:paraId="7B0278AC" w14:textId="77777777" w:rsidR="00FB0312" w:rsidRPr="00B61452" w:rsidRDefault="00FB0312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28DC64D5" w14:textId="77777777" w:rsidR="00FB0312" w:rsidRPr="00B61452" w:rsidRDefault="00FB0312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150D15" w14:textId="77777777" w:rsidR="00FB0312" w:rsidRPr="00B61452" w:rsidRDefault="00FB0312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4A39FF8" w14:textId="6A5527F4" w:rsidR="00FB0312" w:rsidRPr="00B61452" w:rsidRDefault="003507EC" w:rsidP="00FB031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3CAF8F" w14:textId="77777777" w:rsidR="00FB0312" w:rsidRPr="00B61452" w:rsidRDefault="00FB0312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727B8D8" w14:textId="0317B411" w:rsidR="00FB0312" w:rsidRPr="00B61452" w:rsidRDefault="006D10C9" w:rsidP="00FB0312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507EC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9)</w:t>
            </w:r>
          </w:p>
        </w:tc>
      </w:tr>
      <w:tr w:rsidR="00CF1E99" w:rsidRPr="00B61452" w14:paraId="4B08C74C" w14:textId="77777777" w:rsidTr="00DB12B7">
        <w:tc>
          <w:tcPr>
            <w:tcW w:w="4500" w:type="dxa"/>
            <w:shd w:val="clear" w:color="auto" w:fill="auto"/>
          </w:tcPr>
          <w:p w14:paraId="2A91FAB0" w14:textId="70210230" w:rsidR="00CF1E99" w:rsidRPr="00B61452" w:rsidRDefault="00CF1E9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3D4B058F" w14:textId="77777777" w:rsidR="00CF1E99" w:rsidRPr="00B61452" w:rsidRDefault="00CF1E99" w:rsidP="00CF1E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210DB4" w14:textId="77777777" w:rsidR="00CF1E99" w:rsidRPr="00B61452" w:rsidRDefault="00CF1E9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9176232" w14:textId="3673A948" w:rsidR="00CF1E99" w:rsidRPr="00B61452" w:rsidRDefault="007A07BD" w:rsidP="00CF1E99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EEDA9" w14:textId="77777777" w:rsidR="00CF1E99" w:rsidRPr="00B61452" w:rsidRDefault="00CF1E9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A90408A" w14:textId="5FE9875F" w:rsidR="00CF1E99" w:rsidRPr="00B61452" w:rsidRDefault="007A07BD" w:rsidP="00CF1E99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(60,364)</w:t>
            </w:r>
          </w:p>
        </w:tc>
      </w:tr>
    </w:tbl>
    <w:p w14:paraId="0397840D" w14:textId="18D55205" w:rsidR="00697FC1" w:rsidRPr="00B61452" w:rsidRDefault="00DB12B7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4"/>
          <w:szCs w:val="24"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tab/>
      </w:r>
    </w:p>
    <w:p w14:paraId="2025F6ED" w14:textId="1A13B88E" w:rsidR="00DB12B7" w:rsidRPr="00B61452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14:paraId="6B7EA861" w14:textId="25DBEBD3" w:rsidR="00DB12B7" w:rsidRPr="00B61452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897"/>
        <w:gridCol w:w="169"/>
        <w:gridCol w:w="995"/>
        <w:gridCol w:w="168"/>
        <w:gridCol w:w="892"/>
        <w:gridCol w:w="168"/>
        <w:gridCol w:w="943"/>
        <w:gridCol w:w="179"/>
        <w:gridCol w:w="994"/>
        <w:gridCol w:w="181"/>
        <w:gridCol w:w="989"/>
      </w:tblGrid>
      <w:tr w:rsidR="005A1038" w:rsidRPr="00B61452" w14:paraId="245A6DBB" w14:textId="77777777" w:rsidTr="00BB3402">
        <w:trPr>
          <w:tblHeader/>
        </w:trPr>
        <w:tc>
          <w:tcPr>
            <w:tcW w:w="2785" w:type="dxa"/>
          </w:tcPr>
          <w:p w14:paraId="6D5F0702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5" w:type="dxa"/>
            <w:gridSpan w:val="11"/>
          </w:tcPr>
          <w:p w14:paraId="719CB862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1038" w:rsidRPr="00B61452" w14:paraId="3888DAA5" w14:textId="77777777" w:rsidTr="003507EC">
        <w:trPr>
          <w:tblHeader/>
        </w:trPr>
        <w:tc>
          <w:tcPr>
            <w:tcW w:w="2785" w:type="dxa"/>
          </w:tcPr>
          <w:p w14:paraId="3C306897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1" w:type="dxa"/>
            <w:gridSpan w:val="5"/>
          </w:tcPr>
          <w:p w14:paraId="2829318A" w14:textId="2CC69445" w:rsidR="005A1038" w:rsidRPr="00B61452" w:rsidRDefault="00C6154B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5A1038" w:rsidRPr="00B614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8" w:type="dxa"/>
          </w:tcPr>
          <w:p w14:paraId="4F5E35F3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6" w:type="dxa"/>
            <w:gridSpan w:val="5"/>
          </w:tcPr>
          <w:p w14:paraId="6C489BAB" w14:textId="0E5B2E76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154B" w:rsidRPr="00B6145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A1038" w:rsidRPr="00B61452" w14:paraId="22111292" w14:textId="77777777" w:rsidTr="003507EC">
        <w:trPr>
          <w:tblHeader/>
        </w:trPr>
        <w:tc>
          <w:tcPr>
            <w:tcW w:w="2785" w:type="dxa"/>
          </w:tcPr>
          <w:p w14:paraId="7538B897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1C0E7218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713BB24C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A33F490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563A01F7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0A6A4FC7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8" w:type="dxa"/>
            <w:vAlign w:val="center"/>
          </w:tcPr>
          <w:p w14:paraId="2B83401D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53F6290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4BB519D6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DACF351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6EFF5CB0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593CC4A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B61452" w14:paraId="7C2E7307" w14:textId="77777777" w:rsidTr="00BB3402">
        <w:trPr>
          <w:tblHeader/>
        </w:trPr>
        <w:tc>
          <w:tcPr>
            <w:tcW w:w="2785" w:type="dxa"/>
          </w:tcPr>
          <w:p w14:paraId="04021CCC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5" w:type="dxa"/>
            <w:gridSpan w:val="11"/>
            <w:vAlign w:val="bottom"/>
          </w:tcPr>
          <w:p w14:paraId="60176299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02C0" w:rsidRPr="00B61452" w14:paraId="327260B0" w14:textId="77777777" w:rsidTr="003507EC">
        <w:tc>
          <w:tcPr>
            <w:tcW w:w="2785" w:type="dxa"/>
          </w:tcPr>
          <w:p w14:paraId="1CFFBF84" w14:textId="77777777" w:rsidR="00B402C0" w:rsidRPr="00B61452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vAlign w:val="bottom"/>
          </w:tcPr>
          <w:p w14:paraId="1A62FB0E" w14:textId="7698BA80" w:rsidR="00B402C0" w:rsidRPr="00B61452" w:rsidRDefault="0067439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236,593</w:t>
            </w:r>
          </w:p>
        </w:tc>
        <w:tc>
          <w:tcPr>
            <w:tcW w:w="169" w:type="dxa"/>
            <w:vAlign w:val="bottom"/>
          </w:tcPr>
          <w:p w14:paraId="6246023B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32D0697A" w14:textId="3EBD14BC" w:rsidR="00B402C0" w:rsidRPr="00B61452" w:rsidRDefault="00674390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8" w:type="dxa"/>
            <w:vAlign w:val="bottom"/>
          </w:tcPr>
          <w:p w14:paraId="006B3136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2B4B8776" w14:textId="552A4B3F" w:rsidR="00B402C0" w:rsidRPr="00B61452" w:rsidRDefault="00346EDE" w:rsidP="00B402C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236,593</w:t>
            </w:r>
          </w:p>
        </w:tc>
        <w:tc>
          <w:tcPr>
            <w:tcW w:w="168" w:type="dxa"/>
            <w:vAlign w:val="bottom"/>
          </w:tcPr>
          <w:p w14:paraId="0B987F1B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3" w:type="dxa"/>
          </w:tcPr>
          <w:p w14:paraId="7450E77D" w14:textId="779AD65D" w:rsidR="00B402C0" w:rsidRPr="00B61452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179" w:type="dxa"/>
            <w:vAlign w:val="bottom"/>
          </w:tcPr>
          <w:p w14:paraId="5ECDA334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</w:tcPr>
          <w:p w14:paraId="11FADCA2" w14:textId="52EC385A" w:rsidR="00B402C0" w:rsidRPr="00B61452" w:rsidRDefault="00B402C0" w:rsidP="00C9262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FEEE50D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6AD61862" w14:textId="243B3B78" w:rsidR="00B402C0" w:rsidRPr="00B61452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</w:tr>
      <w:tr w:rsidR="00B402C0" w:rsidRPr="00B61452" w14:paraId="508E79A8" w14:textId="77777777" w:rsidTr="003507EC">
        <w:tc>
          <w:tcPr>
            <w:tcW w:w="2785" w:type="dxa"/>
          </w:tcPr>
          <w:p w14:paraId="68F407CB" w14:textId="77777777" w:rsidR="00B402C0" w:rsidRPr="00B61452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vAlign w:val="bottom"/>
          </w:tcPr>
          <w:p w14:paraId="74DBD800" w14:textId="5001A103" w:rsidR="00B402C0" w:rsidRPr="00B61452" w:rsidRDefault="00346EDE" w:rsidP="00C9262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30FA6F5D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128F03E7" w14:textId="321EB9DE" w:rsidR="00B402C0" w:rsidRPr="00B61452" w:rsidRDefault="00346EDE" w:rsidP="00B402C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26,899</w:t>
            </w:r>
          </w:p>
        </w:tc>
        <w:tc>
          <w:tcPr>
            <w:tcW w:w="168" w:type="dxa"/>
            <w:vAlign w:val="bottom"/>
          </w:tcPr>
          <w:p w14:paraId="1395627A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64EFA694" w14:textId="24B8A989" w:rsidR="00B402C0" w:rsidRPr="00B61452" w:rsidRDefault="00346EDE" w:rsidP="00B402C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26,899</w:t>
            </w:r>
          </w:p>
        </w:tc>
        <w:tc>
          <w:tcPr>
            <w:tcW w:w="168" w:type="dxa"/>
            <w:vAlign w:val="bottom"/>
          </w:tcPr>
          <w:p w14:paraId="58D667D0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3" w:type="dxa"/>
            <w:vAlign w:val="bottom"/>
          </w:tcPr>
          <w:p w14:paraId="34596D8E" w14:textId="3ADF896B" w:rsidR="00B402C0" w:rsidRPr="00B61452" w:rsidRDefault="00B402C0" w:rsidP="00C9262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65CCB601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796F20E6" w14:textId="37D3D78A" w:rsidR="00B402C0" w:rsidRPr="00B61452" w:rsidRDefault="00B402C0" w:rsidP="00B402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81" w:type="dxa"/>
            <w:vAlign w:val="bottom"/>
          </w:tcPr>
          <w:p w14:paraId="374DFDE8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46128BEA" w14:textId="126AF3CC" w:rsidR="00B402C0" w:rsidRPr="00B61452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30,733</w:t>
            </w:r>
          </w:p>
        </w:tc>
      </w:tr>
      <w:tr w:rsidR="00B402C0" w:rsidRPr="00B61452" w14:paraId="6EE112C9" w14:textId="77777777" w:rsidTr="003507EC">
        <w:tc>
          <w:tcPr>
            <w:tcW w:w="2785" w:type="dxa"/>
          </w:tcPr>
          <w:p w14:paraId="04DE0038" w14:textId="77777777" w:rsidR="00B402C0" w:rsidRPr="00B61452" w:rsidRDefault="00B402C0" w:rsidP="00B402C0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B242F" w14:textId="0CA8503A" w:rsidR="00B402C0" w:rsidRPr="00B61452" w:rsidRDefault="00346EDE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236,593</w:t>
            </w:r>
          </w:p>
        </w:tc>
        <w:tc>
          <w:tcPr>
            <w:tcW w:w="169" w:type="dxa"/>
            <w:vAlign w:val="bottom"/>
          </w:tcPr>
          <w:p w14:paraId="4D67EF9F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8AB8" w14:textId="6C76D9FC" w:rsidR="00B402C0" w:rsidRPr="00B61452" w:rsidRDefault="00346EDE" w:rsidP="00B402C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26,899</w:t>
            </w:r>
          </w:p>
        </w:tc>
        <w:tc>
          <w:tcPr>
            <w:tcW w:w="168" w:type="dxa"/>
            <w:vAlign w:val="bottom"/>
          </w:tcPr>
          <w:p w14:paraId="3DB67429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1B930F08" w14:textId="272B5285" w:rsidR="00B402C0" w:rsidRPr="00B61452" w:rsidRDefault="00346EDE" w:rsidP="00B402C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263,492</w:t>
            </w:r>
          </w:p>
        </w:tc>
        <w:tc>
          <w:tcPr>
            <w:tcW w:w="168" w:type="dxa"/>
            <w:vAlign w:val="bottom"/>
          </w:tcPr>
          <w:p w14:paraId="73B459FB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CD53D" w14:textId="22309D5C" w:rsidR="00B402C0" w:rsidRPr="00B61452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75,000</w:t>
            </w:r>
          </w:p>
        </w:tc>
        <w:tc>
          <w:tcPr>
            <w:tcW w:w="179" w:type="dxa"/>
            <w:vAlign w:val="bottom"/>
          </w:tcPr>
          <w:p w14:paraId="60BD6418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5CBE0" w14:textId="43C5DDA5" w:rsidR="00B402C0" w:rsidRPr="00B61452" w:rsidRDefault="00B402C0" w:rsidP="00B402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45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81" w:type="dxa"/>
            <w:vAlign w:val="bottom"/>
          </w:tcPr>
          <w:p w14:paraId="455B4470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95D6463" w14:textId="3A93C5E8" w:rsidR="00B402C0" w:rsidRPr="00B61452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45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105,733</w:t>
            </w:r>
          </w:p>
        </w:tc>
      </w:tr>
    </w:tbl>
    <w:p w14:paraId="5E25CB8F" w14:textId="08FF9D57" w:rsidR="005A1038" w:rsidRPr="00B61452" w:rsidRDefault="005A1038" w:rsidP="00DB12B7">
      <w:pPr>
        <w:rPr>
          <w:rFonts w:asciiTheme="majorBidi" w:hAnsiTheme="majorBidi" w:cstheme="majorBidi"/>
          <w:sz w:val="16"/>
          <w:szCs w:val="16"/>
          <w:lang w:val="x-none"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1006"/>
      </w:tblGrid>
      <w:tr w:rsidR="005A1038" w:rsidRPr="00B61452" w14:paraId="20C009F0" w14:textId="77777777" w:rsidTr="00BB3402">
        <w:trPr>
          <w:tblHeader/>
        </w:trPr>
        <w:tc>
          <w:tcPr>
            <w:tcW w:w="2788" w:type="dxa"/>
          </w:tcPr>
          <w:p w14:paraId="4EC72018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2" w:type="dxa"/>
            <w:gridSpan w:val="11"/>
          </w:tcPr>
          <w:p w14:paraId="482724EA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2C0" w:rsidRPr="00B61452" w14:paraId="5D544638" w14:textId="77777777" w:rsidTr="00BB3402">
        <w:trPr>
          <w:tblHeader/>
        </w:trPr>
        <w:tc>
          <w:tcPr>
            <w:tcW w:w="2788" w:type="dxa"/>
          </w:tcPr>
          <w:p w14:paraId="024A095E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6D561212" w14:textId="29DBAFB8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A001BDA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6" w:type="dxa"/>
            <w:gridSpan w:val="5"/>
          </w:tcPr>
          <w:p w14:paraId="1139468D" w14:textId="12328BF0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A1038" w:rsidRPr="00B61452" w14:paraId="6C44033D" w14:textId="77777777" w:rsidTr="00BB3402">
        <w:trPr>
          <w:tblHeader/>
        </w:trPr>
        <w:tc>
          <w:tcPr>
            <w:tcW w:w="2788" w:type="dxa"/>
          </w:tcPr>
          <w:p w14:paraId="0516B8A0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B58347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57A1AA0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5C522D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38C97179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31302BB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2B5C7642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5318FE8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296A672A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2046C5A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2EBDBE72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03FD7BB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B61452" w14:paraId="7D50183F" w14:textId="77777777" w:rsidTr="00BB3402">
        <w:trPr>
          <w:tblHeader/>
        </w:trPr>
        <w:tc>
          <w:tcPr>
            <w:tcW w:w="2788" w:type="dxa"/>
          </w:tcPr>
          <w:p w14:paraId="083D20FE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2" w:type="dxa"/>
            <w:gridSpan w:val="11"/>
            <w:vAlign w:val="bottom"/>
          </w:tcPr>
          <w:p w14:paraId="2C275E0E" w14:textId="77777777" w:rsidR="005A1038" w:rsidRPr="00B61452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02C0" w:rsidRPr="00B61452" w14:paraId="0872B6D6" w14:textId="77777777" w:rsidTr="007379D3">
        <w:tc>
          <w:tcPr>
            <w:tcW w:w="2788" w:type="dxa"/>
          </w:tcPr>
          <w:p w14:paraId="04BF2EF0" w14:textId="77777777" w:rsidR="00B402C0" w:rsidRPr="00B61452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35785F04" w14:textId="6A1BD9CA" w:rsidR="00B402C0" w:rsidRPr="00B61452" w:rsidRDefault="00674390" w:rsidP="00D66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236,593</w:t>
            </w:r>
          </w:p>
        </w:tc>
        <w:tc>
          <w:tcPr>
            <w:tcW w:w="180" w:type="dxa"/>
            <w:vAlign w:val="bottom"/>
          </w:tcPr>
          <w:p w14:paraId="65E1EE46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77EDAC2" w14:textId="1FE66D7E" w:rsidR="00B402C0" w:rsidRPr="00B61452" w:rsidRDefault="00674390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89B0A76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7EED1D5E" w14:textId="58BA4D9C" w:rsidR="00B402C0" w:rsidRPr="00B61452" w:rsidRDefault="00674390" w:rsidP="00B402C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236,593</w:t>
            </w:r>
          </w:p>
        </w:tc>
        <w:tc>
          <w:tcPr>
            <w:tcW w:w="180" w:type="dxa"/>
            <w:vAlign w:val="bottom"/>
          </w:tcPr>
          <w:p w14:paraId="698C8A72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FA81573" w14:textId="4CA49E25" w:rsidR="00B402C0" w:rsidRPr="00B61452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202" w:type="dxa"/>
            <w:vAlign w:val="bottom"/>
          </w:tcPr>
          <w:p w14:paraId="7E4BB50A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396D3FC9" w14:textId="45456856" w:rsidR="00B402C0" w:rsidRPr="00B61452" w:rsidRDefault="00B402C0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F34E54D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B4D884D" w14:textId="7C994100" w:rsidR="00B402C0" w:rsidRPr="00B61452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</w:tr>
      <w:tr w:rsidR="00B402C0" w:rsidRPr="00B61452" w14:paraId="4C12F7F0" w14:textId="77777777" w:rsidTr="00BB3402">
        <w:tc>
          <w:tcPr>
            <w:tcW w:w="2788" w:type="dxa"/>
          </w:tcPr>
          <w:p w14:paraId="33DCE072" w14:textId="77777777" w:rsidR="00B402C0" w:rsidRPr="00B61452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B9B51CD" w14:textId="2D1019DD" w:rsidR="00B402C0" w:rsidRPr="00B61452" w:rsidRDefault="00346EDE" w:rsidP="00770FD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09DFDE3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5821D431" w14:textId="774D5046" w:rsidR="00B402C0" w:rsidRPr="00B61452" w:rsidRDefault="00346EDE" w:rsidP="00770FD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8,782</w:t>
            </w:r>
          </w:p>
        </w:tc>
        <w:tc>
          <w:tcPr>
            <w:tcW w:w="180" w:type="dxa"/>
            <w:vAlign w:val="bottom"/>
          </w:tcPr>
          <w:p w14:paraId="24D636C4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8FFC44F" w14:textId="70F4B720" w:rsidR="00B402C0" w:rsidRPr="00B61452" w:rsidRDefault="00346EDE" w:rsidP="00B402C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8,782</w:t>
            </w:r>
          </w:p>
        </w:tc>
        <w:tc>
          <w:tcPr>
            <w:tcW w:w="180" w:type="dxa"/>
            <w:vAlign w:val="bottom"/>
          </w:tcPr>
          <w:p w14:paraId="171AF301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FE91AD7" w14:textId="5247666E" w:rsidR="00B402C0" w:rsidRPr="00B61452" w:rsidRDefault="00B402C0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2CB7B420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1E85F995" w14:textId="3CD97E19" w:rsidR="00B402C0" w:rsidRPr="00B61452" w:rsidRDefault="00B402C0" w:rsidP="00C9262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64" w:type="dxa"/>
            <w:vAlign w:val="bottom"/>
          </w:tcPr>
          <w:p w14:paraId="14C48753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288257C" w14:textId="40DC3D8E" w:rsidR="00B402C0" w:rsidRPr="00B61452" w:rsidRDefault="00B402C0" w:rsidP="00B402C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9,603</w:t>
            </w:r>
          </w:p>
        </w:tc>
      </w:tr>
      <w:tr w:rsidR="00B402C0" w:rsidRPr="00B61452" w14:paraId="3E101FB0" w14:textId="77777777" w:rsidTr="00BB3402">
        <w:tc>
          <w:tcPr>
            <w:tcW w:w="2788" w:type="dxa"/>
          </w:tcPr>
          <w:p w14:paraId="0EBE8FA0" w14:textId="77777777" w:rsidR="00B402C0" w:rsidRPr="00B61452" w:rsidRDefault="00B402C0" w:rsidP="00B402C0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8B402" w14:textId="54CA86EC" w:rsidR="00B402C0" w:rsidRPr="00B61452" w:rsidRDefault="00346EDE" w:rsidP="00D66DA6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236,593</w:t>
            </w:r>
          </w:p>
        </w:tc>
        <w:tc>
          <w:tcPr>
            <w:tcW w:w="180" w:type="dxa"/>
            <w:vAlign w:val="bottom"/>
          </w:tcPr>
          <w:p w14:paraId="603E841F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5F7978" w14:textId="02243BF6" w:rsidR="00B402C0" w:rsidRPr="00B61452" w:rsidRDefault="00346EDE" w:rsidP="00B402C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8,782</w:t>
            </w:r>
          </w:p>
        </w:tc>
        <w:tc>
          <w:tcPr>
            <w:tcW w:w="180" w:type="dxa"/>
            <w:vAlign w:val="bottom"/>
          </w:tcPr>
          <w:p w14:paraId="3EC3D320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98746FE" w14:textId="51D11819" w:rsidR="00B402C0" w:rsidRPr="00B61452" w:rsidRDefault="00346EDE" w:rsidP="00B402C0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245,375</w:t>
            </w:r>
          </w:p>
        </w:tc>
        <w:tc>
          <w:tcPr>
            <w:tcW w:w="180" w:type="dxa"/>
            <w:vAlign w:val="bottom"/>
          </w:tcPr>
          <w:p w14:paraId="55BB6C58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83F5E" w14:textId="0EF9994F" w:rsidR="00B402C0" w:rsidRPr="00B61452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75,000</w:t>
            </w:r>
          </w:p>
        </w:tc>
        <w:tc>
          <w:tcPr>
            <w:tcW w:w="202" w:type="dxa"/>
            <w:vAlign w:val="bottom"/>
          </w:tcPr>
          <w:p w14:paraId="12E3B2FF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44569CCE" w14:textId="482DFE96" w:rsidR="00B402C0" w:rsidRPr="00B61452" w:rsidRDefault="00B402C0" w:rsidP="00C9262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64" w:type="dxa"/>
            <w:vAlign w:val="bottom"/>
          </w:tcPr>
          <w:p w14:paraId="49CA5F34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3B33BF5" w14:textId="58207F84" w:rsidR="00B402C0" w:rsidRPr="00B61452" w:rsidRDefault="00B402C0" w:rsidP="00B402C0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84,603</w:t>
            </w:r>
          </w:p>
        </w:tc>
      </w:tr>
    </w:tbl>
    <w:p w14:paraId="16FB9834" w14:textId="536FAD73" w:rsidR="006D10C9" w:rsidRPr="00B61452" w:rsidRDefault="006D10C9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lastRenderedPageBreak/>
        <w:t>ณ</w:t>
      </w:r>
      <w:r w:rsidRPr="00B6145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วันที่</w:t>
      </w:r>
      <w:r w:rsidRPr="00B6145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B6145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D82D4C"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มีนาคม </w:t>
      </w:r>
      <w:r w:rsidRPr="00B6145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82D4C" w:rsidRPr="00B61452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6145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บริษัทมีเงินกู้ยืมระยะสั้นจากสถาบันการเงินเป็นทรัสต์รีซีทจำนวนเงิน</w:t>
      </w:r>
      <w:r w:rsidR="00E5201F"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B477D6" w:rsidRPr="00B61452">
        <w:rPr>
          <w:rFonts w:asciiTheme="majorBidi" w:hAnsiTheme="majorBidi" w:cstheme="majorBidi"/>
          <w:sz w:val="28"/>
          <w:szCs w:val="28"/>
          <w:lang w:val="en-US" w:bidi="th-TH"/>
        </w:rPr>
        <w:t xml:space="preserve">111.59 </w:t>
      </w:r>
      <w:r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Pr="00B6145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82D4C"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               </w:t>
      </w:r>
      <w:r w:rsidRPr="00B61452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="00E5201F" w:rsidRPr="00B61452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D82D4C" w:rsidRPr="00B61452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D82D4C" w:rsidRPr="00B61452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ธันวาคม </w:t>
      </w:r>
      <w:r w:rsidRPr="00B61452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 w:rsidR="00D82D4C" w:rsidRPr="00B61452">
        <w:rPr>
          <w:rFonts w:asciiTheme="majorBidi" w:hAnsiTheme="majorBidi" w:cstheme="majorBidi"/>
          <w:i/>
          <w:iCs/>
          <w:sz w:val="28"/>
          <w:szCs w:val="28"/>
          <w:lang w:val="en-US"/>
        </w:rPr>
        <w:t>7</w:t>
      </w:r>
      <w:r w:rsidRPr="00B61452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Pr="00B61452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ไม่มี</w:t>
      </w:r>
      <w:r w:rsidRPr="00B61452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)</w:t>
      </w:r>
      <w:r w:rsidRPr="00B6145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เพื่อชำระเงินค่าสินค้า</w:t>
      </w:r>
      <w:r w:rsidRPr="00B6145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โดยมีอัตราดอกเบี้ยร้อยละ</w:t>
      </w:r>
      <w:r w:rsidRPr="00B6145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D82D4C" w:rsidRPr="00B61452">
        <w:rPr>
          <w:rFonts w:asciiTheme="majorBidi" w:hAnsiTheme="majorBidi" w:cstheme="majorBidi"/>
          <w:sz w:val="28"/>
          <w:szCs w:val="28"/>
          <w:lang w:val="en-US" w:bidi="th-TH"/>
        </w:rPr>
        <w:t>3.00</w:t>
      </w:r>
      <w:r w:rsidRPr="00B6145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ต่อปี</w:t>
      </w:r>
      <w:r w:rsidRPr="00B61452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</w:t>
      </w:r>
      <w:r w:rsidR="00D82D4C"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มีกำหนดชำระคืนภายในเดือนพฤษภาคม </w:t>
      </w:r>
      <w:r w:rsidR="00D82D4C" w:rsidRPr="00B61452">
        <w:rPr>
          <w:rFonts w:asciiTheme="majorBidi" w:hAnsiTheme="majorBidi" w:cstheme="majorBidi"/>
          <w:sz w:val="28"/>
          <w:szCs w:val="28"/>
          <w:lang w:val="en-US" w:bidi="th-TH"/>
        </w:rPr>
        <w:t>2568</w:t>
      </w:r>
    </w:p>
    <w:p w14:paraId="7BFA1CE1" w14:textId="77777777" w:rsidR="00D82D4C" w:rsidRPr="00B61452" w:rsidRDefault="00D82D4C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4D84991B" w14:textId="0F3EF0E9" w:rsidR="00D82D4C" w:rsidRPr="00B61452" w:rsidRDefault="00D82D4C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B61452">
        <w:rPr>
          <w:rFonts w:asciiTheme="majorBidi" w:hAnsiTheme="majorBidi" w:cstheme="majorBidi" w:hint="cs"/>
          <w:sz w:val="28"/>
          <w:szCs w:val="28"/>
          <w:cs/>
        </w:rPr>
        <w:t>ณ วันที่</w:t>
      </w:r>
      <w:r w:rsidR="00B477D6" w:rsidRPr="00B61452">
        <w:rPr>
          <w:rFonts w:asciiTheme="majorBidi" w:hAnsiTheme="majorBidi" w:cstheme="majorBidi"/>
          <w:sz w:val="28"/>
          <w:szCs w:val="28"/>
        </w:rPr>
        <w:t xml:space="preserve"> 31</w:t>
      </w:r>
      <w:r w:rsidRPr="00B61452">
        <w:rPr>
          <w:rFonts w:asciiTheme="majorBidi" w:hAnsiTheme="majorBidi" w:cstheme="majorBidi" w:hint="cs"/>
          <w:sz w:val="28"/>
          <w:szCs w:val="28"/>
          <w:cs/>
        </w:rPr>
        <w:t xml:space="preserve"> มีนาคม</w:t>
      </w:r>
      <w:r w:rsidR="00B477D6" w:rsidRPr="00B61452">
        <w:rPr>
          <w:rFonts w:asciiTheme="majorBidi" w:hAnsiTheme="majorBidi" w:cstheme="majorBidi"/>
          <w:sz w:val="28"/>
          <w:szCs w:val="28"/>
        </w:rPr>
        <w:t xml:space="preserve"> 2568</w:t>
      </w:r>
      <w:r w:rsidRPr="00B61452">
        <w:rPr>
          <w:rFonts w:asciiTheme="majorBidi" w:hAnsiTheme="majorBidi" w:cstheme="majorBidi" w:hint="cs"/>
          <w:sz w:val="28"/>
          <w:szCs w:val="28"/>
          <w:cs/>
        </w:rPr>
        <w:t xml:space="preserve"> บริษัท</w:t>
      </w:r>
      <w:r w:rsidRPr="00B61452">
        <w:rPr>
          <w:rFonts w:asciiTheme="majorBidi" w:hAnsiTheme="majorBidi" w:cstheme="majorBidi" w:hint="cs"/>
          <w:sz w:val="28"/>
          <w:szCs w:val="28"/>
          <w:cs/>
          <w:lang w:bidi="th-TH"/>
        </w:rPr>
        <w:t>มีเงินกู้ยืมระยะสั้นเป็น</w:t>
      </w:r>
      <w:r w:rsidRPr="00B61452">
        <w:rPr>
          <w:rFonts w:asciiTheme="majorBidi" w:hAnsiTheme="majorBidi" w:cstheme="majorBidi" w:hint="cs"/>
          <w:sz w:val="28"/>
          <w:szCs w:val="28"/>
          <w:cs/>
        </w:rPr>
        <w:t>ตั๋วสัญญาใช้เงิน</w:t>
      </w:r>
      <w:r w:rsidRPr="00B6145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จากสถาบันการเงินหลายแห่งจำนวน </w:t>
      </w:r>
      <w:r w:rsidRPr="00B61452">
        <w:rPr>
          <w:rFonts w:asciiTheme="majorBidi" w:hAnsiTheme="majorBidi" w:cstheme="majorBidi"/>
          <w:sz w:val="28"/>
          <w:szCs w:val="28"/>
          <w:lang w:val="en-US" w:bidi="th-TH"/>
        </w:rPr>
        <w:t>125</w:t>
      </w:r>
      <w:r w:rsidR="00B477D6" w:rsidRPr="00B61452">
        <w:rPr>
          <w:rFonts w:asciiTheme="majorBidi" w:hAnsiTheme="majorBidi" w:cstheme="majorBidi"/>
          <w:sz w:val="28"/>
          <w:szCs w:val="28"/>
          <w:lang w:val="en-US" w:bidi="th-TH"/>
        </w:rPr>
        <w:t>.00</w:t>
      </w:r>
      <w:r w:rsidRPr="00B61452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B61452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Pr="00B61452">
        <w:rPr>
          <w:rFonts w:asciiTheme="majorBidi" w:hAnsiTheme="majorBidi" w:cstheme="majorBidi" w:hint="cs"/>
          <w:sz w:val="28"/>
          <w:szCs w:val="28"/>
          <w:cs/>
        </w:rPr>
        <w:t xml:space="preserve"> โดยมีอัตราดอกเบี้ยร้อยละ</w:t>
      </w:r>
      <w:r w:rsidR="00B477D6" w:rsidRPr="00B61452">
        <w:rPr>
          <w:rFonts w:asciiTheme="majorBidi" w:hAnsiTheme="majorBidi" w:cstheme="majorBidi"/>
          <w:sz w:val="28"/>
          <w:szCs w:val="28"/>
        </w:rPr>
        <w:t xml:space="preserve"> 3.</w:t>
      </w:r>
      <w:r w:rsidRPr="00B61452">
        <w:rPr>
          <w:rFonts w:asciiTheme="majorBidi" w:hAnsiTheme="majorBidi" w:cstheme="majorBidi"/>
          <w:sz w:val="28"/>
          <w:szCs w:val="28"/>
          <w:lang w:val="en-US" w:bidi="th-TH"/>
        </w:rPr>
        <w:t>10 –</w:t>
      </w:r>
      <w:r w:rsidR="00B477D6" w:rsidRPr="00B61452">
        <w:rPr>
          <w:rFonts w:asciiTheme="majorBidi" w:hAnsiTheme="majorBidi" w:cstheme="majorBidi"/>
          <w:sz w:val="28"/>
          <w:szCs w:val="28"/>
          <w:lang w:val="en-US" w:bidi="th-TH"/>
        </w:rPr>
        <w:t xml:space="preserve"> 3.45</w:t>
      </w:r>
      <w:r w:rsidRPr="00B61452">
        <w:rPr>
          <w:rFonts w:asciiTheme="majorBidi" w:hAnsiTheme="majorBidi" w:cstheme="majorBidi" w:hint="cs"/>
          <w:sz w:val="28"/>
          <w:szCs w:val="28"/>
          <w:cs/>
        </w:rPr>
        <w:t xml:space="preserve"> ต่อปี </w:t>
      </w:r>
      <w:r w:rsidR="00B477D6" w:rsidRPr="00B61452">
        <w:rPr>
          <w:rFonts w:asciiTheme="majorBidi" w:hAnsiTheme="majorBidi" w:cstheme="majorBidi" w:hint="cs"/>
          <w:sz w:val="28"/>
          <w:szCs w:val="28"/>
          <w:cs/>
          <w:lang w:bidi="th-TH"/>
        </w:rPr>
        <w:t>และมี</w:t>
      </w:r>
      <w:r w:rsidRPr="00B61452">
        <w:rPr>
          <w:rFonts w:asciiTheme="majorBidi" w:hAnsiTheme="majorBidi" w:cstheme="majorBidi" w:hint="cs"/>
          <w:sz w:val="28"/>
          <w:szCs w:val="28"/>
          <w:cs/>
        </w:rPr>
        <w:t>กำหนด</w:t>
      </w:r>
      <w:r w:rsidR="00B477D6" w:rsidRPr="00B61452">
        <w:rPr>
          <w:rFonts w:asciiTheme="majorBidi" w:hAnsiTheme="majorBidi" w:cstheme="majorBidi" w:hint="cs"/>
          <w:sz w:val="28"/>
          <w:szCs w:val="28"/>
          <w:cs/>
          <w:lang w:bidi="th-TH"/>
        </w:rPr>
        <w:t>ชำระ</w:t>
      </w:r>
      <w:r w:rsidRPr="00B61452">
        <w:rPr>
          <w:rFonts w:asciiTheme="majorBidi" w:hAnsiTheme="majorBidi" w:cstheme="majorBidi" w:hint="cs"/>
          <w:sz w:val="28"/>
          <w:szCs w:val="28"/>
          <w:cs/>
        </w:rPr>
        <w:t>คืน</w:t>
      </w:r>
      <w:r w:rsidRPr="00B61452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ภายในเดือนมิถุนายน </w:t>
      </w:r>
      <w:r w:rsidRPr="00B61452">
        <w:rPr>
          <w:rFonts w:asciiTheme="majorBidi" w:hAnsiTheme="majorBidi" w:cstheme="majorBidi"/>
          <w:sz w:val="28"/>
          <w:szCs w:val="28"/>
          <w:lang w:val="en-US" w:bidi="th-TH"/>
        </w:rPr>
        <w:t>2568</w:t>
      </w:r>
    </w:p>
    <w:p w14:paraId="2ED03978" w14:textId="77777777" w:rsidR="00BB3402" w:rsidRPr="00B61452" w:rsidRDefault="00BB3402" w:rsidP="00BB3402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653C89C7" w14:textId="31C1B67A" w:rsidR="0051525F" w:rsidRPr="00B61452" w:rsidRDefault="00DB12B7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="00B402C0" w:rsidRPr="00B61452">
        <w:rPr>
          <w:rFonts w:asciiTheme="majorBidi" w:hAnsiTheme="majorBidi" w:cstheme="majorBidi"/>
          <w:sz w:val="28"/>
          <w:szCs w:val="28"/>
        </w:rPr>
        <w:t xml:space="preserve">31 </w:t>
      </w:r>
      <w:r w:rsidR="00B402C0" w:rsidRPr="00B61452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B402C0" w:rsidRPr="00B614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402C0" w:rsidRPr="00B61452">
        <w:rPr>
          <w:rFonts w:asciiTheme="majorBidi" w:hAnsiTheme="majorBidi" w:cstheme="majorBidi"/>
          <w:sz w:val="28"/>
          <w:szCs w:val="28"/>
        </w:rPr>
        <w:t>2568</w:t>
      </w:r>
      <w:r w:rsidR="00B402C0" w:rsidRPr="00B614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D78A4" w:rsidRPr="00B6145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1435F" w:rsidRPr="00B61452">
        <w:rPr>
          <w:rFonts w:asciiTheme="majorBidi" w:hAnsiTheme="majorBidi" w:cstheme="majorBidi"/>
          <w:sz w:val="28"/>
          <w:szCs w:val="28"/>
        </w:rPr>
        <w:t>463.02</w:t>
      </w:r>
      <w:r w:rsidR="00B402C0"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58C64D96" w:rsidRPr="00B6145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</w:rPr>
        <w:t>แล</w:t>
      </w:r>
      <w:r w:rsidR="00ED41AE" w:rsidRPr="00B61452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0D78A4" w:rsidRPr="00B61452">
        <w:rPr>
          <w:rFonts w:asciiTheme="majorBidi" w:hAnsiTheme="majorBidi" w:cstheme="majorBidi"/>
          <w:sz w:val="28"/>
          <w:szCs w:val="28"/>
        </w:rPr>
        <w:br/>
      </w:r>
      <w:r w:rsidR="00D1435F" w:rsidRPr="00B61452">
        <w:rPr>
          <w:rFonts w:asciiTheme="majorBidi" w:hAnsiTheme="majorBidi" w:cstheme="majorBidi"/>
          <w:sz w:val="28"/>
          <w:szCs w:val="28"/>
        </w:rPr>
        <w:t>376.57</w:t>
      </w:r>
      <w:r w:rsidR="00870497"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402C0" w:rsidRPr="00B61452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402C0" w:rsidRPr="00B61452">
        <w:rPr>
          <w:rFonts w:asciiTheme="majorBidi" w:hAnsiTheme="majorBidi" w:cstheme="majorBidi"/>
          <w:i/>
          <w:iCs/>
          <w:sz w:val="28"/>
          <w:szCs w:val="28"/>
        </w:rPr>
        <w:t>626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402C0" w:rsidRPr="00B61452">
        <w:rPr>
          <w:rFonts w:asciiTheme="majorBidi" w:hAnsiTheme="majorBidi" w:cstheme="majorBidi"/>
          <w:i/>
          <w:iCs/>
          <w:sz w:val="28"/>
          <w:szCs w:val="28"/>
        </w:rPr>
        <w:t>12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02C0" w:rsidRPr="00B61452">
        <w:rPr>
          <w:rFonts w:asciiTheme="majorBidi" w:hAnsiTheme="majorBidi" w:cstheme="majorBidi"/>
          <w:i/>
          <w:iCs/>
          <w:sz w:val="28"/>
          <w:szCs w:val="28"/>
        </w:rPr>
        <w:t>539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</w:rPr>
        <w:t xml:space="preserve">.00 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CF3404" w:rsidRPr="00B61452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33C1C73" w14:textId="77777777" w:rsidR="00BB3402" w:rsidRPr="00B61452" w:rsidRDefault="00BB3402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2D088F61" w14:textId="28BFE839" w:rsidR="00DB12B7" w:rsidRPr="00B61452" w:rsidRDefault="00DB12B7" w:rsidP="0051525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021315DC" w14:textId="77777777" w:rsidR="0028542D" w:rsidRPr="00B61452" w:rsidRDefault="0028542D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p w14:paraId="5F1A9BD0" w14:textId="2DCBE4BE" w:rsidR="00DB12B7" w:rsidRPr="00B61452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6145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B61452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B6145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B61452" w:rsidRDefault="0028542D" w:rsidP="0051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4"/>
          <w:szCs w:val="24"/>
          <w:cs/>
        </w:rPr>
      </w:pPr>
    </w:p>
    <w:p w14:paraId="79AED3A1" w14:textId="7EEE9892" w:rsidR="00DB12B7" w:rsidRPr="00B61452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6145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B61452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B6145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B61452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6145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B61452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B6145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5C5C9815" w14:textId="6743416E" w:rsidR="00BB3402" w:rsidRPr="00B61452" w:rsidRDefault="00DB12B7" w:rsidP="00BB34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B6145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B61452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B61452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413978BB" w14:textId="77777777" w:rsidR="00BB3402" w:rsidRPr="00B61452" w:rsidRDefault="00BB3402" w:rsidP="00BB34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4"/>
          <w:szCs w:val="24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B61452" w14:paraId="3C8FAA40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066F6687" w14:textId="2C0DA555" w:rsidR="00E94D05" w:rsidRPr="00B61452" w:rsidRDefault="00BA54ED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7290" w:type="dxa"/>
            <w:gridSpan w:val="11"/>
            <w:hideMark/>
          </w:tcPr>
          <w:p w14:paraId="7ABCEAFB" w14:textId="77777777" w:rsidR="00E94D05" w:rsidRPr="00B61452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4D05" w:rsidRPr="00B61452" w14:paraId="418A851E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6E8337E2" w14:textId="77777777" w:rsidR="00E94D05" w:rsidRPr="00B61452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03C2C0" w14:textId="77777777" w:rsidR="00E94D05" w:rsidRPr="00B61452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1A531E16" w14:textId="77777777" w:rsidR="00E94D05" w:rsidRPr="00B61452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01B5FFC6" w14:textId="77777777" w:rsidR="00E94D05" w:rsidRPr="00B61452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3E21F0DF" w14:textId="77777777" w:rsidR="00E94D05" w:rsidRPr="00B61452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7227FB8" w14:textId="77777777" w:rsidR="00E94D05" w:rsidRPr="00B61452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B6145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B402C0" w:rsidRPr="00B61452" w14:paraId="75F7E201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7A21B07A" w14:textId="2CB2F81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</w:t>
            </w:r>
            <w:r w:rsidRPr="00B6145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ดสามเ</w:t>
            </w: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ดือนสิ้นสุด</w:t>
            </w: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797C3DB1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E57956E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10C669D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C98415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4DCD498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4C98D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4E324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A967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1BFA5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1CDA4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B0F55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B402C0" w:rsidRPr="00B61452" w14:paraId="6AE1C9B9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41A62E0F" w14:textId="1B5235F2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1F41CC4B" w14:textId="70646430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3A4720BA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5BF6459" w14:textId="6670D8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2A798FF0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1493A95B" w14:textId="336A577E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FD4C040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E0604C" w14:textId="71D0DD1D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DDAFFA0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8D89EB" w14:textId="7C9BD73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1F0F2AF" w14:textId="77777777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9AF626" w14:textId="62BAB86A" w:rsidR="00B402C0" w:rsidRPr="00B61452" w:rsidRDefault="00B402C0" w:rsidP="00B402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870497" w:rsidRPr="00B61452" w14:paraId="3D213D85" w14:textId="77777777" w:rsidTr="00E94D05">
        <w:trPr>
          <w:cantSplit/>
          <w:tblHeader/>
        </w:trPr>
        <w:tc>
          <w:tcPr>
            <w:tcW w:w="2430" w:type="dxa"/>
          </w:tcPr>
          <w:p w14:paraId="7304A7B4" w14:textId="77777777" w:rsidR="00870497" w:rsidRPr="00B61452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14A29B01" w14:textId="77777777" w:rsidR="00870497" w:rsidRPr="00B61452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0497" w:rsidRPr="00B61452" w14:paraId="6987FAE6" w14:textId="77777777" w:rsidTr="00E94D05">
        <w:trPr>
          <w:cantSplit/>
        </w:trPr>
        <w:tc>
          <w:tcPr>
            <w:tcW w:w="2430" w:type="dxa"/>
            <w:hideMark/>
          </w:tcPr>
          <w:p w14:paraId="3F41EE15" w14:textId="77777777" w:rsidR="00870497" w:rsidRPr="00B61452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5F578281" w14:textId="77777777" w:rsidR="00870497" w:rsidRPr="00B61452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3677C3" w14:textId="77777777" w:rsidR="00870497" w:rsidRPr="00B61452" w:rsidRDefault="00870497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39D5912" w14:textId="77777777" w:rsidR="00870497" w:rsidRPr="00B61452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66ECA3A" w14:textId="77777777" w:rsidR="00870497" w:rsidRPr="00B61452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50DFDF" w14:textId="77777777" w:rsidR="00870497" w:rsidRPr="00B61452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A94ED1" w14:textId="77777777" w:rsidR="00870497" w:rsidRPr="00B61452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19BD7" w14:textId="77777777" w:rsidR="00870497" w:rsidRPr="00B61452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460DF" w14:textId="77777777" w:rsidR="00870497" w:rsidRPr="00B61452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0515B8" w14:textId="77777777" w:rsidR="00870497" w:rsidRPr="00B61452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1EEAFD" w14:textId="77777777" w:rsidR="00870497" w:rsidRPr="00B61452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29E020" w14:textId="77777777" w:rsidR="00870497" w:rsidRPr="00B61452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3B09739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0B12A2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AA5FB9" w14:textId="33AB4E98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497,044</w:t>
            </w:r>
          </w:p>
        </w:tc>
        <w:tc>
          <w:tcPr>
            <w:tcW w:w="262" w:type="dxa"/>
          </w:tcPr>
          <w:p w14:paraId="6E272255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5D06D2" w14:textId="690DB92B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</w:tcPr>
          <w:p w14:paraId="01DB8E8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72AE7" w14:textId="5AEAB12E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158,268</w:t>
            </w:r>
          </w:p>
        </w:tc>
        <w:tc>
          <w:tcPr>
            <w:tcW w:w="270" w:type="dxa"/>
          </w:tcPr>
          <w:p w14:paraId="4B35CEA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462C11" w14:textId="225D8AD4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149,073</w:t>
            </w:r>
          </w:p>
        </w:tc>
        <w:tc>
          <w:tcPr>
            <w:tcW w:w="270" w:type="dxa"/>
          </w:tcPr>
          <w:p w14:paraId="21157FF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BD165" w14:textId="60CE7A17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655,312</w:t>
            </w:r>
          </w:p>
        </w:tc>
        <w:tc>
          <w:tcPr>
            <w:tcW w:w="270" w:type="dxa"/>
          </w:tcPr>
          <w:p w14:paraId="1BFCEA4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B496C9" w14:textId="344ACD8F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341,531</w:t>
            </w:r>
          </w:p>
        </w:tc>
      </w:tr>
      <w:tr w:rsidR="00FB6AAD" w:rsidRPr="00B61452" w14:paraId="769C5C33" w14:textId="77777777" w:rsidTr="00E94D05">
        <w:trPr>
          <w:cantSplit/>
        </w:trPr>
        <w:tc>
          <w:tcPr>
            <w:tcW w:w="2430" w:type="dxa"/>
          </w:tcPr>
          <w:p w14:paraId="74A32D4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0D186C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86EA50E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BEB7F1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AA378B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C59AD24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53F03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32E897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11995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343FB9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7D80F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CA2939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67C505D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78A115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36C7A6A6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450EDB2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FBB92C4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9FA3F8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063B4BF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9DEA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7F694A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F6ED5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FBD196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43D0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C752EC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61840EFC" w14:textId="77777777" w:rsidTr="00E94D05">
        <w:trPr>
          <w:cantSplit/>
        </w:trPr>
        <w:tc>
          <w:tcPr>
            <w:tcW w:w="2430" w:type="dxa"/>
            <w:hideMark/>
          </w:tcPr>
          <w:p w14:paraId="0C7E0EB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06E40F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267F708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97CB0BE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F9543C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556868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932C1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EF45A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0E88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64A7B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8421A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CF79C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2FBA01F8" w14:textId="77777777" w:rsidTr="00E94D05">
        <w:trPr>
          <w:cantSplit/>
        </w:trPr>
        <w:tc>
          <w:tcPr>
            <w:tcW w:w="2430" w:type="dxa"/>
            <w:hideMark/>
          </w:tcPr>
          <w:p w14:paraId="223FC84B" w14:textId="77777777" w:rsidR="00FB6AAD" w:rsidRPr="00B61452" w:rsidRDefault="00FB6AAD" w:rsidP="00FB6A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3F3AA8F" w14:textId="2BCF53F2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390,867</w:t>
            </w:r>
          </w:p>
        </w:tc>
        <w:tc>
          <w:tcPr>
            <w:tcW w:w="262" w:type="dxa"/>
          </w:tcPr>
          <w:p w14:paraId="35E2E41A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C557D1B" w14:textId="77412B20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120,784</w:t>
            </w:r>
          </w:p>
        </w:tc>
        <w:tc>
          <w:tcPr>
            <w:tcW w:w="262" w:type="dxa"/>
          </w:tcPr>
          <w:p w14:paraId="56AD4F79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1CEA68E" w14:textId="21748752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122,962</w:t>
            </w:r>
          </w:p>
        </w:tc>
        <w:tc>
          <w:tcPr>
            <w:tcW w:w="270" w:type="dxa"/>
          </w:tcPr>
          <w:p w14:paraId="7FD8680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AE713" w14:textId="1824FA83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125,347</w:t>
            </w:r>
          </w:p>
        </w:tc>
        <w:tc>
          <w:tcPr>
            <w:tcW w:w="270" w:type="dxa"/>
          </w:tcPr>
          <w:p w14:paraId="1F1F8F5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B6C87" w14:textId="783404DA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513,829</w:t>
            </w:r>
          </w:p>
        </w:tc>
        <w:tc>
          <w:tcPr>
            <w:tcW w:w="270" w:type="dxa"/>
          </w:tcPr>
          <w:p w14:paraId="4F0F420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659962" w14:textId="43F5A854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246,131</w:t>
            </w:r>
          </w:p>
        </w:tc>
      </w:tr>
      <w:tr w:rsidR="00FB6AAD" w:rsidRPr="00B61452" w14:paraId="4324ADA4" w14:textId="77777777" w:rsidTr="005D55D1">
        <w:trPr>
          <w:cantSplit/>
        </w:trPr>
        <w:tc>
          <w:tcPr>
            <w:tcW w:w="2430" w:type="dxa"/>
            <w:hideMark/>
          </w:tcPr>
          <w:p w14:paraId="298E80ED" w14:textId="77777777" w:rsidR="00FB6AAD" w:rsidRPr="00B61452" w:rsidRDefault="00FB6AAD" w:rsidP="00FB6A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5AF4CBF4" w14:textId="5DBDCB01" w:rsidR="00FB6AAD" w:rsidRPr="00B61452" w:rsidRDefault="00B477D6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75,315</w:t>
            </w:r>
          </w:p>
        </w:tc>
        <w:tc>
          <w:tcPr>
            <w:tcW w:w="262" w:type="dxa"/>
          </w:tcPr>
          <w:p w14:paraId="7C4130E5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BFDB88D" w14:textId="668451CC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29,659</w:t>
            </w:r>
          </w:p>
        </w:tc>
        <w:tc>
          <w:tcPr>
            <w:tcW w:w="262" w:type="dxa"/>
          </w:tcPr>
          <w:p w14:paraId="7F9DE0B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C20705" w14:textId="0C9ED4C8" w:rsidR="00FB6AAD" w:rsidRPr="00B61452" w:rsidRDefault="00B477D6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24,821</w:t>
            </w:r>
          </w:p>
        </w:tc>
        <w:tc>
          <w:tcPr>
            <w:tcW w:w="270" w:type="dxa"/>
          </w:tcPr>
          <w:p w14:paraId="3C943C7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E12994" w14:textId="0BE97320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14,235</w:t>
            </w:r>
          </w:p>
        </w:tc>
        <w:tc>
          <w:tcPr>
            <w:tcW w:w="270" w:type="dxa"/>
          </w:tcPr>
          <w:p w14:paraId="6204E60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8D35C" w14:textId="106696D9" w:rsidR="00FB6AAD" w:rsidRPr="00B61452" w:rsidRDefault="00B477D6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100,136</w:t>
            </w:r>
          </w:p>
        </w:tc>
        <w:tc>
          <w:tcPr>
            <w:tcW w:w="270" w:type="dxa"/>
          </w:tcPr>
          <w:p w14:paraId="14D15B33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460DC" w14:textId="4A65724B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43,894</w:t>
            </w:r>
          </w:p>
        </w:tc>
      </w:tr>
      <w:tr w:rsidR="00FB6AAD" w:rsidRPr="00B61452" w14:paraId="69177866" w14:textId="77777777" w:rsidTr="00E94D05">
        <w:trPr>
          <w:cantSplit/>
        </w:trPr>
        <w:tc>
          <w:tcPr>
            <w:tcW w:w="2430" w:type="dxa"/>
            <w:hideMark/>
          </w:tcPr>
          <w:p w14:paraId="0DEA57DF" w14:textId="77777777" w:rsidR="00FB6AAD" w:rsidRPr="00B61452" w:rsidRDefault="00FB6AAD" w:rsidP="00FB6A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7239B224" w14:textId="0CB6684A" w:rsidR="00FB6AAD" w:rsidRPr="00B61452" w:rsidRDefault="00B477D6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25,768</w:t>
            </w:r>
          </w:p>
        </w:tc>
        <w:tc>
          <w:tcPr>
            <w:tcW w:w="262" w:type="dxa"/>
          </w:tcPr>
          <w:p w14:paraId="2A740EC2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166EFBC" w14:textId="09054E64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40,967</w:t>
            </w:r>
          </w:p>
        </w:tc>
        <w:tc>
          <w:tcPr>
            <w:tcW w:w="262" w:type="dxa"/>
          </w:tcPr>
          <w:p w14:paraId="2507CF2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A39696" w14:textId="23FF1A40" w:rsidR="00FB6AAD" w:rsidRPr="00B61452" w:rsidRDefault="00B477D6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7,411</w:t>
            </w:r>
          </w:p>
        </w:tc>
        <w:tc>
          <w:tcPr>
            <w:tcW w:w="270" w:type="dxa"/>
          </w:tcPr>
          <w:p w14:paraId="19D4DCE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B2652" w14:textId="0A21E900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7,562</w:t>
            </w:r>
          </w:p>
        </w:tc>
        <w:tc>
          <w:tcPr>
            <w:tcW w:w="270" w:type="dxa"/>
          </w:tcPr>
          <w:p w14:paraId="1069C533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BEEBDA" w14:textId="60FF81DD" w:rsidR="00FB6AAD" w:rsidRPr="00B61452" w:rsidRDefault="00B477D6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33,179</w:t>
            </w:r>
          </w:p>
        </w:tc>
        <w:tc>
          <w:tcPr>
            <w:tcW w:w="270" w:type="dxa"/>
          </w:tcPr>
          <w:p w14:paraId="6B6AD81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F1F380" w14:textId="60C934A8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48,529</w:t>
            </w:r>
          </w:p>
        </w:tc>
      </w:tr>
      <w:tr w:rsidR="00FB6AAD" w:rsidRPr="00B61452" w14:paraId="0DE81734" w14:textId="77777777" w:rsidTr="00E94D05">
        <w:trPr>
          <w:cantSplit/>
        </w:trPr>
        <w:tc>
          <w:tcPr>
            <w:tcW w:w="2430" w:type="dxa"/>
            <w:hideMark/>
          </w:tcPr>
          <w:p w14:paraId="0B18B783" w14:textId="77777777" w:rsidR="00FB6AAD" w:rsidRPr="00B61452" w:rsidRDefault="00FB6AAD" w:rsidP="00FB6A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4E3FF" w14:textId="4BFADF79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5,094</w:t>
            </w:r>
          </w:p>
        </w:tc>
        <w:tc>
          <w:tcPr>
            <w:tcW w:w="262" w:type="dxa"/>
          </w:tcPr>
          <w:p w14:paraId="43EB8B72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7E23" w14:textId="4416A8F0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1,048</w:t>
            </w:r>
          </w:p>
        </w:tc>
        <w:tc>
          <w:tcPr>
            <w:tcW w:w="262" w:type="dxa"/>
          </w:tcPr>
          <w:p w14:paraId="5760E9D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8CBBB" w14:textId="2F4FE00F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3,074</w:t>
            </w:r>
          </w:p>
        </w:tc>
        <w:tc>
          <w:tcPr>
            <w:tcW w:w="270" w:type="dxa"/>
          </w:tcPr>
          <w:p w14:paraId="52AC95D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DD2FE" w14:textId="2729840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1,929</w:t>
            </w:r>
          </w:p>
        </w:tc>
        <w:tc>
          <w:tcPr>
            <w:tcW w:w="270" w:type="dxa"/>
          </w:tcPr>
          <w:p w14:paraId="41942B59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BD56" w14:textId="0C8E7156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8,168</w:t>
            </w:r>
          </w:p>
        </w:tc>
        <w:tc>
          <w:tcPr>
            <w:tcW w:w="270" w:type="dxa"/>
          </w:tcPr>
          <w:p w14:paraId="4A1F7B6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4072" w14:textId="7595F845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2,977</w:t>
            </w:r>
          </w:p>
        </w:tc>
      </w:tr>
      <w:tr w:rsidR="00FB6AAD" w:rsidRPr="00B61452" w14:paraId="4D789B6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BCEEBC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8DD01" w14:textId="54D9FA43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497,044</w:t>
            </w:r>
          </w:p>
        </w:tc>
        <w:tc>
          <w:tcPr>
            <w:tcW w:w="262" w:type="dxa"/>
          </w:tcPr>
          <w:p w14:paraId="5C835EC8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7FC64" w14:textId="4034CF26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</w:tcPr>
          <w:p w14:paraId="16FA6B1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AEDE8" w14:textId="3150A0EF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158,268</w:t>
            </w:r>
          </w:p>
        </w:tc>
        <w:tc>
          <w:tcPr>
            <w:tcW w:w="270" w:type="dxa"/>
          </w:tcPr>
          <w:p w14:paraId="12B598A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D0691" w14:textId="5DD21BE1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149,073</w:t>
            </w:r>
          </w:p>
        </w:tc>
        <w:tc>
          <w:tcPr>
            <w:tcW w:w="270" w:type="dxa"/>
          </w:tcPr>
          <w:p w14:paraId="17E1DDB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384AE" w14:textId="40AD4FCE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655,312</w:t>
            </w:r>
          </w:p>
        </w:tc>
        <w:tc>
          <w:tcPr>
            <w:tcW w:w="270" w:type="dxa"/>
          </w:tcPr>
          <w:p w14:paraId="5505E0D3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EE1C8" w14:textId="7CCF1653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341,531</w:t>
            </w:r>
          </w:p>
        </w:tc>
      </w:tr>
      <w:tr w:rsidR="000803E5" w:rsidRPr="00B61452" w14:paraId="587013AD" w14:textId="77777777" w:rsidTr="008D712E">
        <w:trPr>
          <w:cantSplit/>
        </w:trPr>
        <w:tc>
          <w:tcPr>
            <w:tcW w:w="2430" w:type="dxa"/>
            <w:vAlign w:val="bottom"/>
            <w:hideMark/>
          </w:tcPr>
          <w:p w14:paraId="2A72E47E" w14:textId="0D6F1380" w:rsidR="000803E5" w:rsidRPr="00B61452" w:rsidRDefault="000803E5" w:rsidP="00C47E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ประเภทของสินค้าและ</w:t>
            </w:r>
          </w:p>
          <w:p w14:paraId="14B485BA" w14:textId="77777777" w:rsidR="000803E5" w:rsidRPr="00B61452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6C7ADCC7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0749E93" w14:textId="77777777" w:rsidR="000803E5" w:rsidRPr="00B61452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4F456FA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B98C0A" w14:textId="77777777" w:rsidR="000803E5" w:rsidRPr="00B61452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53E1F98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4EDA65" w14:textId="77777777" w:rsidR="000803E5" w:rsidRPr="00B61452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D15CF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DA53C1" w14:textId="77777777" w:rsidR="000803E5" w:rsidRPr="00B61452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CBFDBC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2016B" w14:textId="77777777" w:rsidR="000803E5" w:rsidRPr="00B61452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8D43D5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B61452" w14:paraId="6169BC21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5EAFB0C2" w14:textId="77777777" w:rsidR="000803E5" w:rsidRPr="00B61452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151CE54F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095D195" w14:textId="77777777" w:rsidR="000803E5" w:rsidRPr="00B61452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E95F859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A656984" w14:textId="77777777" w:rsidR="000803E5" w:rsidRPr="00B61452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DB81B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DCC4C4" w14:textId="77777777" w:rsidR="000803E5" w:rsidRPr="00B61452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56EB0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44DD2" w14:textId="77777777" w:rsidR="000803E5" w:rsidRPr="00B61452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CA631A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8D947" w14:textId="77777777" w:rsidR="000803E5" w:rsidRPr="00B61452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C443CD" w14:textId="77777777" w:rsidR="000803E5" w:rsidRPr="00B61452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24A067B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06321B9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6611779E" w14:textId="24F2E019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497,044</w:t>
            </w:r>
          </w:p>
        </w:tc>
        <w:tc>
          <w:tcPr>
            <w:tcW w:w="262" w:type="dxa"/>
          </w:tcPr>
          <w:p w14:paraId="4726D831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840A9F1" w14:textId="46160D53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</w:tcPr>
          <w:p w14:paraId="23C449B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4D7A34" w14:textId="148BF0D5" w:rsidR="00FB6AAD" w:rsidRPr="00B61452" w:rsidRDefault="000D38BF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55EC9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32711" w14:textId="193A72FC" w:rsidR="00FB6AAD" w:rsidRPr="00B61452" w:rsidRDefault="00FB6AAD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0DE7D7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7FD9E0" w14:textId="66311DE0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497,044</w:t>
            </w:r>
          </w:p>
        </w:tc>
        <w:tc>
          <w:tcPr>
            <w:tcW w:w="270" w:type="dxa"/>
          </w:tcPr>
          <w:p w14:paraId="2DD6678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4F774C" w14:textId="55D77518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192,458</w:t>
            </w:r>
          </w:p>
        </w:tc>
      </w:tr>
      <w:tr w:rsidR="00FB6AAD" w:rsidRPr="00B61452" w14:paraId="2A9B251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8B8A24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1E36C88D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6B890A1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914E4C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E75A35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207D909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DE9F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65FD4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B74ED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5752B6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0CDF1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7606D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16BAE4F5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CEAC7F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7606E636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1BA9364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DB51AD9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D3E78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65F7C9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FE0B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DA347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2DB4D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801C22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C437D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E233E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734DF996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AEE3FE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411663E6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3034660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AF7FDA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AC8CA2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FF183F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5214E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F9EBD0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8866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99A73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716F9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4F8E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7B9A223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16CEB3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1A87D92C" w14:textId="0537BEF3" w:rsidR="00FB6AAD" w:rsidRPr="00B61452" w:rsidRDefault="000D38BF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A3380F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AA97CD" w14:textId="3660D91A" w:rsidR="00FB6AAD" w:rsidRPr="00B61452" w:rsidRDefault="00FB6AAD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38E731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E1BDC7" w14:textId="4BC4B304" w:rsidR="00FB6AAD" w:rsidRPr="00B61452" w:rsidRDefault="0073422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17,977</w:t>
            </w:r>
          </w:p>
        </w:tc>
        <w:tc>
          <w:tcPr>
            <w:tcW w:w="270" w:type="dxa"/>
          </w:tcPr>
          <w:p w14:paraId="313A4A4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3FFDC7" w14:textId="7C821BB4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27,378</w:t>
            </w:r>
          </w:p>
        </w:tc>
        <w:tc>
          <w:tcPr>
            <w:tcW w:w="270" w:type="dxa"/>
          </w:tcPr>
          <w:p w14:paraId="45F7846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007DD" w14:textId="1BC258DA" w:rsidR="00FB6AAD" w:rsidRPr="00B61452" w:rsidRDefault="002F1C7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</w:t>
            </w: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6145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977</w:t>
            </w:r>
          </w:p>
        </w:tc>
        <w:tc>
          <w:tcPr>
            <w:tcW w:w="270" w:type="dxa"/>
          </w:tcPr>
          <w:p w14:paraId="6D5A80F3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11D80C" w14:textId="272E3D1C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27,378</w:t>
            </w:r>
          </w:p>
        </w:tc>
      </w:tr>
      <w:tr w:rsidR="00FB6AAD" w:rsidRPr="00B61452" w14:paraId="1795E0E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320953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74094002" w14:textId="77777777" w:rsidR="00FB6AAD" w:rsidRPr="00B61452" w:rsidRDefault="00FB6AAD" w:rsidP="00FB6AAD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1E9958C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1AE96A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793AE9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D5C75A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4D7ED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7F253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E8030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CA5D64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6DCAC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08FB19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7F5A10EB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E0AF5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37EC3" w14:textId="46A51DFC" w:rsidR="00FB6AAD" w:rsidRPr="00B61452" w:rsidRDefault="000D38BF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212D6E1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A5FFC" w14:textId="039E9F07" w:rsidR="00FB6AAD" w:rsidRPr="00B61452" w:rsidRDefault="00FB6AAD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9D1364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BA1E0" w14:textId="5098FC0E" w:rsidR="00FB6AAD" w:rsidRPr="00B61452" w:rsidRDefault="0073422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140,291</w:t>
            </w:r>
          </w:p>
        </w:tc>
        <w:tc>
          <w:tcPr>
            <w:tcW w:w="270" w:type="dxa"/>
          </w:tcPr>
          <w:p w14:paraId="511DD9A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4B0BF" w14:textId="5AE395EA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121,695</w:t>
            </w:r>
          </w:p>
        </w:tc>
        <w:tc>
          <w:tcPr>
            <w:tcW w:w="270" w:type="dxa"/>
          </w:tcPr>
          <w:p w14:paraId="5D6D3C4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F557" w14:textId="54423361" w:rsidR="00FB6AAD" w:rsidRPr="00B61452" w:rsidRDefault="002F1C7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140</w:t>
            </w: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6145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291</w:t>
            </w:r>
          </w:p>
        </w:tc>
        <w:tc>
          <w:tcPr>
            <w:tcW w:w="270" w:type="dxa"/>
          </w:tcPr>
          <w:p w14:paraId="26A9DA7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F6C49" w14:textId="5E86467B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121,695</w:t>
            </w:r>
          </w:p>
        </w:tc>
      </w:tr>
      <w:tr w:rsidR="00FB6AAD" w:rsidRPr="00B61452" w14:paraId="0EBA7A5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D4816D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1C9C5" w14:textId="25CEAFB7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497,044</w:t>
            </w:r>
          </w:p>
        </w:tc>
        <w:tc>
          <w:tcPr>
            <w:tcW w:w="262" w:type="dxa"/>
          </w:tcPr>
          <w:p w14:paraId="06C647DD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F8CB9" w14:textId="0B410219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</w:tcPr>
          <w:p w14:paraId="7286922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31461" w14:textId="798A22AD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158,268</w:t>
            </w:r>
          </w:p>
        </w:tc>
        <w:tc>
          <w:tcPr>
            <w:tcW w:w="270" w:type="dxa"/>
          </w:tcPr>
          <w:p w14:paraId="1E51981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495CE" w14:textId="284C8F9D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149,073</w:t>
            </w:r>
          </w:p>
        </w:tc>
        <w:tc>
          <w:tcPr>
            <w:tcW w:w="270" w:type="dxa"/>
          </w:tcPr>
          <w:p w14:paraId="5133C57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A7670" w14:textId="24B3EF76" w:rsidR="00FB6AAD" w:rsidRPr="00B61452" w:rsidRDefault="0073422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655,312</w:t>
            </w:r>
          </w:p>
        </w:tc>
        <w:tc>
          <w:tcPr>
            <w:tcW w:w="270" w:type="dxa"/>
          </w:tcPr>
          <w:p w14:paraId="5A0E803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A0D3B" w14:textId="2E3D595C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341,531</w:t>
            </w:r>
          </w:p>
        </w:tc>
      </w:tr>
      <w:tr w:rsidR="000803E5" w:rsidRPr="00B61452" w14:paraId="3478FC6F" w14:textId="77777777" w:rsidTr="00E94D05">
        <w:trPr>
          <w:cantSplit/>
        </w:trPr>
        <w:tc>
          <w:tcPr>
            <w:tcW w:w="2430" w:type="dxa"/>
            <w:vAlign w:val="bottom"/>
          </w:tcPr>
          <w:p w14:paraId="22F2F581" w14:textId="77777777" w:rsidR="00734221" w:rsidRPr="00B61452" w:rsidRDefault="00734221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C1104E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29B7440" w14:textId="77777777" w:rsidR="000803E5" w:rsidRPr="00B61452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79504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3AC8527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D2D0B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35CCD9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00701C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D99C63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18756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C1D45E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D0A18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B61452" w14:paraId="4758C418" w14:textId="77777777" w:rsidTr="00E94D05">
        <w:trPr>
          <w:cantSplit/>
        </w:trPr>
        <w:tc>
          <w:tcPr>
            <w:tcW w:w="2430" w:type="dxa"/>
            <w:hideMark/>
          </w:tcPr>
          <w:p w14:paraId="2078ED44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33135B" w14:textId="77777777" w:rsidR="000803E5" w:rsidRPr="00B61452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47A7919" w14:textId="77777777" w:rsidR="000803E5" w:rsidRPr="00B61452" w:rsidRDefault="000803E5" w:rsidP="000803E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84BBA1" w14:textId="77777777" w:rsidR="000803E5" w:rsidRPr="00B61452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41ED998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E8E6858" w14:textId="77777777" w:rsidR="000803E5" w:rsidRPr="00B61452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5E6CA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9FBB" w14:textId="77777777" w:rsidR="000803E5" w:rsidRPr="00B61452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3CCA8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F2F76" w14:textId="77777777" w:rsidR="000803E5" w:rsidRPr="00B61452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5C80F4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C0E98" w14:textId="77777777" w:rsidR="000803E5" w:rsidRPr="00B61452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43354A89" w14:textId="77777777" w:rsidTr="006C163C">
        <w:trPr>
          <w:cantSplit/>
        </w:trPr>
        <w:tc>
          <w:tcPr>
            <w:tcW w:w="2430" w:type="dxa"/>
            <w:vAlign w:val="bottom"/>
            <w:hideMark/>
          </w:tcPr>
          <w:p w14:paraId="3367B5B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CB23380" w14:textId="440E817D" w:rsidR="00FB6AAD" w:rsidRPr="00B61452" w:rsidRDefault="0073422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497,044</w:t>
            </w:r>
          </w:p>
        </w:tc>
        <w:tc>
          <w:tcPr>
            <w:tcW w:w="262" w:type="dxa"/>
          </w:tcPr>
          <w:p w14:paraId="4B6E7411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677D5A" w14:textId="1F089C65" w:rsidR="00FB6AAD" w:rsidRPr="00B61452" w:rsidRDefault="00FB6AAD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</w:tcPr>
          <w:p w14:paraId="0840C2F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84F67E" w14:textId="287BA0DA" w:rsidR="00FB6AAD" w:rsidRPr="00B61452" w:rsidRDefault="0073422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70,755</w:t>
            </w:r>
          </w:p>
        </w:tc>
        <w:tc>
          <w:tcPr>
            <w:tcW w:w="270" w:type="dxa"/>
          </w:tcPr>
          <w:p w14:paraId="02F11B6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56A9A" w14:textId="761CFD03" w:rsidR="00FB6AAD" w:rsidRPr="00B61452" w:rsidRDefault="00FB6AAD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71,590</w:t>
            </w:r>
          </w:p>
        </w:tc>
        <w:tc>
          <w:tcPr>
            <w:tcW w:w="270" w:type="dxa"/>
          </w:tcPr>
          <w:p w14:paraId="28C77F8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FF8A" w14:textId="7CC5C994" w:rsidR="00FB6AAD" w:rsidRPr="00B61452" w:rsidRDefault="0073422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567,799</w:t>
            </w:r>
          </w:p>
        </w:tc>
        <w:tc>
          <w:tcPr>
            <w:tcW w:w="270" w:type="dxa"/>
          </w:tcPr>
          <w:p w14:paraId="651F0C0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D398A" w14:textId="04EE247E" w:rsidR="00FB6AAD" w:rsidRPr="00B61452" w:rsidRDefault="00FB6AAD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264,048</w:t>
            </w:r>
          </w:p>
        </w:tc>
      </w:tr>
      <w:tr w:rsidR="00FB6AAD" w:rsidRPr="00B61452" w14:paraId="09F72860" w14:textId="77777777" w:rsidTr="006C163C">
        <w:trPr>
          <w:cantSplit/>
        </w:trPr>
        <w:tc>
          <w:tcPr>
            <w:tcW w:w="2430" w:type="dxa"/>
            <w:vAlign w:val="bottom"/>
            <w:hideMark/>
          </w:tcPr>
          <w:p w14:paraId="6E7936B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51F97" w14:textId="7B8A637C" w:rsidR="00FB6AAD" w:rsidRPr="00B61452" w:rsidRDefault="00734221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9A951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4A84" w14:textId="350A6477" w:rsidR="00FB6AAD" w:rsidRPr="00B61452" w:rsidRDefault="00FB6AAD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584655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1D695" w14:textId="763DB52D" w:rsidR="00FB6AAD" w:rsidRPr="00B61452" w:rsidRDefault="0073422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87,513</w:t>
            </w:r>
          </w:p>
        </w:tc>
        <w:tc>
          <w:tcPr>
            <w:tcW w:w="270" w:type="dxa"/>
          </w:tcPr>
          <w:p w14:paraId="4A01D71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45ED9" w14:textId="51B5BC4E" w:rsidR="00FB6AAD" w:rsidRPr="00B61452" w:rsidRDefault="00FB6AAD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77,483</w:t>
            </w:r>
          </w:p>
        </w:tc>
        <w:tc>
          <w:tcPr>
            <w:tcW w:w="270" w:type="dxa"/>
          </w:tcPr>
          <w:p w14:paraId="13D7831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D2EDF" w14:textId="4BD40E5C" w:rsidR="00FB6AAD" w:rsidRPr="00B61452" w:rsidRDefault="0073422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87,513</w:t>
            </w:r>
          </w:p>
        </w:tc>
        <w:tc>
          <w:tcPr>
            <w:tcW w:w="270" w:type="dxa"/>
          </w:tcPr>
          <w:p w14:paraId="538C043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A9EB4" w14:textId="325B40FE" w:rsidR="00FB6AAD" w:rsidRPr="00B61452" w:rsidRDefault="00FB6AAD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77,483</w:t>
            </w:r>
          </w:p>
        </w:tc>
      </w:tr>
      <w:tr w:rsidR="00FB6AAD" w:rsidRPr="00B61452" w14:paraId="6FC08947" w14:textId="77777777" w:rsidTr="00E94D05">
        <w:trPr>
          <w:cantSplit/>
        </w:trPr>
        <w:tc>
          <w:tcPr>
            <w:tcW w:w="2430" w:type="dxa"/>
            <w:hideMark/>
          </w:tcPr>
          <w:p w14:paraId="69D49B3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2F9CD" w14:textId="65DC968A" w:rsidR="00FB6AAD" w:rsidRPr="00B61452" w:rsidRDefault="0073422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497,044</w:t>
            </w:r>
          </w:p>
        </w:tc>
        <w:tc>
          <w:tcPr>
            <w:tcW w:w="262" w:type="dxa"/>
          </w:tcPr>
          <w:p w14:paraId="3645F422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37AD8" w14:textId="6C82855E" w:rsidR="00FB6AAD" w:rsidRPr="00B61452" w:rsidRDefault="00FB6AAD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192,458</w:t>
            </w:r>
          </w:p>
        </w:tc>
        <w:tc>
          <w:tcPr>
            <w:tcW w:w="262" w:type="dxa"/>
          </w:tcPr>
          <w:p w14:paraId="647C76A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1AC42" w14:textId="1EFCF1DE" w:rsidR="00FB6AAD" w:rsidRPr="00B61452" w:rsidRDefault="0073422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158,268</w:t>
            </w:r>
          </w:p>
        </w:tc>
        <w:tc>
          <w:tcPr>
            <w:tcW w:w="270" w:type="dxa"/>
          </w:tcPr>
          <w:p w14:paraId="0D9A188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9204" w14:textId="2EB9F0BD" w:rsidR="00FB6AAD" w:rsidRPr="00B61452" w:rsidRDefault="00FB6AAD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149,073</w:t>
            </w:r>
          </w:p>
        </w:tc>
        <w:tc>
          <w:tcPr>
            <w:tcW w:w="270" w:type="dxa"/>
          </w:tcPr>
          <w:p w14:paraId="566A978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38ABA" w14:textId="78BBE34D" w:rsidR="00FB6AAD" w:rsidRPr="00B61452" w:rsidRDefault="0073422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655,312</w:t>
            </w:r>
          </w:p>
        </w:tc>
        <w:tc>
          <w:tcPr>
            <w:tcW w:w="270" w:type="dxa"/>
          </w:tcPr>
          <w:p w14:paraId="042DF15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156EC" w14:textId="2EDBDE21" w:rsidR="00FB6AAD" w:rsidRPr="00B61452" w:rsidRDefault="00FB6AAD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341,531</w:t>
            </w:r>
          </w:p>
        </w:tc>
      </w:tr>
      <w:tr w:rsidR="00FB6AAD" w:rsidRPr="00B61452" w14:paraId="16D45A8F" w14:textId="77777777" w:rsidTr="00D82D4C">
        <w:trPr>
          <w:cantSplit/>
        </w:trPr>
        <w:tc>
          <w:tcPr>
            <w:tcW w:w="2430" w:type="dxa"/>
          </w:tcPr>
          <w:p w14:paraId="485F583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7ED5B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CE97873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EBD0D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677D8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69947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73035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43CE7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1665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B13F67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DA13A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1DC11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3D0BF4CF" w14:textId="77777777" w:rsidTr="00D82D4C">
        <w:trPr>
          <w:cantSplit/>
        </w:trPr>
        <w:tc>
          <w:tcPr>
            <w:tcW w:w="2430" w:type="dxa"/>
            <w:vAlign w:val="bottom"/>
            <w:hideMark/>
          </w:tcPr>
          <w:p w14:paraId="6BA2E66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D0D8C" w14:textId="6B786593" w:rsidR="00FB6AAD" w:rsidRPr="00B61452" w:rsidRDefault="0073422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73,518</w:t>
            </w:r>
          </w:p>
        </w:tc>
        <w:tc>
          <w:tcPr>
            <w:tcW w:w="262" w:type="dxa"/>
          </w:tcPr>
          <w:p w14:paraId="69ADACDE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DA7E6" w14:textId="42EC38ED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35,594</w:t>
            </w:r>
          </w:p>
        </w:tc>
        <w:tc>
          <w:tcPr>
            <w:tcW w:w="262" w:type="dxa"/>
          </w:tcPr>
          <w:p w14:paraId="5AAF07E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02C73" w14:textId="7BA4BCE6" w:rsidR="00FB6AAD" w:rsidRPr="00B61452" w:rsidRDefault="00EF699A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  <w:r w:rsidR="00734221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70" w:type="dxa"/>
          </w:tcPr>
          <w:p w14:paraId="5845FC5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E50CD" w14:textId="1771FE39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49,747</w:t>
            </w:r>
          </w:p>
        </w:tc>
        <w:tc>
          <w:tcPr>
            <w:tcW w:w="270" w:type="dxa"/>
          </w:tcPr>
          <w:p w14:paraId="449E8EF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00A1B" w14:textId="1D348C56" w:rsidR="00FB6AAD" w:rsidRPr="00B61452" w:rsidRDefault="0073422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F699A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F699A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270" w:type="dxa"/>
          </w:tcPr>
          <w:p w14:paraId="5AF055E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C12D9" w14:textId="5127C7E6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85,341</w:t>
            </w:r>
          </w:p>
        </w:tc>
      </w:tr>
      <w:tr w:rsidR="0012296E" w:rsidRPr="00B61452" w14:paraId="2CFCEBBE" w14:textId="77777777" w:rsidTr="00D82D4C">
        <w:trPr>
          <w:cantSplit/>
        </w:trPr>
        <w:tc>
          <w:tcPr>
            <w:tcW w:w="2430" w:type="dxa"/>
            <w:vAlign w:val="bottom"/>
          </w:tcPr>
          <w:p w14:paraId="54BFD7C1" w14:textId="77777777" w:rsidR="0012296E" w:rsidRPr="00B61452" w:rsidRDefault="0012296E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C4F495" w14:textId="77777777" w:rsidR="0012296E" w:rsidRPr="00B61452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4E7E06E" w14:textId="77777777" w:rsidR="0012296E" w:rsidRPr="00B61452" w:rsidRDefault="0012296E" w:rsidP="00D7431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9AFCF" w14:textId="77777777" w:rsidR="0012296E" w:rsidRPr="00B61452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FA557E" w14:textId="77777777" w:rsidR="0012296E" w:rsidRPr="00B61452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E8C93" w14:textId="77777777" w:rsidR="0012296E" w:rsidRPr="00B61452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53E063" w14:textId="77777777" w:rsidR="0012296E" w:rsidRPr="00B61452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3E88B" w14:textId="77777777" w:rsidR="0012296E" w:rsidRPr="00B61452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8CE746" w14:textId="77777777" w:rsidR="0012296E" w:rsidRPr="00B61452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14CE8" w14:textId="77777777" w:rsidR="0012296E" w:rsidRPr="00B61452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405060" w14:textId="77777777" w:rsidR="0012296E" w:rsidRPr="00B61452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84286" w14:textId="77777777" w:rsidR="0012296E" w:rsidRPr="00B61452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7E5E325D" w14:textId="782C71D3" w:rsidR="006115A7" w:rsidRPr="00B61452" w:rsidRDefault="006115A7">
      <w:pPr>
        <w:rPr>
          <w:cs/>
        </w:rPr>
      </w:pPr>
    </w:p>
    <w:p w14:paraId="5C179A78" w14:textId="77777777" w:rsidR="006115A7" w:rsidRPr="00B61452" w:rsidRDefault="0061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B61452">
        <w:rPr>
          <w:cs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B61452" w14:paraId="5AF1C424" w14:textId="77777777" w:rsidTr="00E94D05">
        <w:trPr>
          <w:trHeight w:val="80"/>
          <w:tblHeader/>
        </w:trPr>
        <w:tc>
          <w:tcPr>
            <w:tcW w:w="2430" w:type="dxa"/>
          </w:tcPr>
          <w:p w14:paraId="759B2A7B" w14:textId="00F5E667" w:rsidR="00E94D05" w:rsidRPr="00B61452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5CB9B215" w14:textId="77777777" w:rsidR="00E94D05" w:rsidRPr="00B61452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94D05" w:rsidRPr="00B61452" w14:paraId="38E1549E" w14:textId="77777777" w:rsidTr="00E94D05">
        <w:trPr>
          <w:trHeight w:val="80"/>
          <w:tblHeader/>
        </w:trPr>
        <w:tc>
          <w:tcPr>
            <w:tcW w:w="2430" w:type="dxa"/>
          </w:tcPr>
          <w:p w14:paraId="07FE843B" w14:textId="77777777" w:rsidR="00E94D05" w:rsidRPr="00B61452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4A23752B" w14:textId="77777777" w:rsidR="00E94D05" w:rsidRPr="00B61452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4D52D321" w14:textId="77777777" w:rsidR="00E94D05" w:rsidRPr="00B61452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7D7A7107" w14:textId="77777777" w:rsidR="00E94D05" w:rsidRPr="00B61452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5D4F03CA" w14:textId="77777777" w:rsidR="00E94D05" w:rsidRPr="00B61452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514C1A" w14:textId="77777777" w:rsidR="00E94D05" w:rsidRPr="00B61452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B6145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FB6AAD" w:rsidRPr="00B61452" w14:paraId="4BCEE1AF" w14:textId="77777777" w:rsidTr="00E94D05">
        <w:trPr>
          <w:tblHeader/>
        </w:trPr>
        <w:tc>
          <w:tcPr>
            <w:tcW w:w="2430" w:type="dxa"/>
            <w:hideMark/>
          </w:tcPr>
          <w:p w14:paraId="3777FCB4" w14:textId="1BF01255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B6145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</w:t>
            </w: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ดือนสิ้นสุด</w:t>
            </w: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1264DE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058829F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3BF547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E17D0E9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22B674A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A5133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3DFE153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290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36154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C3A9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1546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FB6AAD" w:rsidRPr="00B61452" w14:paraId="26F5B06C" w14:textId="77777777" w:rsidTr="00E94D05">
        <w:trPr>
          <w:tblHeader/>
        </w:trPr>
        <w:tc>
          <w:tcPr>
            <w:tcW w:w="2430" w:type="dxa"/>
            <w:hideMark/>
          </w:tcPr>
          <w:p w14:paraId="5AB4C53F" w14:textId="57E80264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63FFF773" w14:textId="6175405A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6DC4D06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27B6F76" w14:textId="3699DFD5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446FC15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0E58ADF4" w14:textId="4082161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B16157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942A6C4" w14:textId="755E7532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D045E9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BAD4882" w14:textId="1632F8E1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1C3568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DDC4953" w14:textId="76F91AC0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0803E5" w:rsidRPr="00B61452" w14:paraId="646AE3D5" w14:textId="77777777" w:rsidTr="00E94D05">
        <w:trPr>
          <w:tblHeader/>
        </w:trPr>
        <w:tc>
          <w:tcPr>
            <w:tcW w:w="2430" w:type="dxa"/>
          </w:tcPr>
          <w:p w14:paraId="3A7DECB6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0BEED4EB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03E5" w:rsidRPr="00B61452" w14:paraId="589D6B5E" w14:textId="77777777" w:rsidTr="00E94D05">
        <w:tc>
          <w:tcPr>
            <w:tcW w:w="2430" w:type="dxa"/>
            <w:hideMark/>
          </w:tcPr>
          <w:p w14:paraId="73B33F83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3E987C53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E6602E" w14:textId="77777777" w:rsidR="000803E5" w:rsidRPr="00B61452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04B15B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614D896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C5B4F4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BBD2E7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96AEBA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B9E1FF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1FD7F8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AD00E2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7DC5B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75BE0BAE" w14:textId="77777777" w:rsidTr="00E94D05">
        <w:tc>
          <w:tcPr>
            <w:tcW w:w="2430" w:type="dxa"/>
            <w:vAlign w:val="bottom"/>
            <w:hideMark/>
          </w:tcPr>
          <w:p w14:paraId="2A2CECF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8B5DDB" w14:textId="4BB29246" w:rsidR="00FB6AAD" w:rsidRPr="00B61452" w:rsidRDefault="002F5654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355,209</w:t>
            </w:r>
          </w:p>
        </w:tc>
        <w:tc>
          <w:tcPr>
            <w:tcW w:w="262" w:type="dxa"/>
          </w:tcPr>
          <w:p w14:paraId="359C4EC9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73FA6" w14:textId="25954894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</w:tcPr>
          <w:p w14:paraId="07A199D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EBCD" w14:textId="392809B4" w:rsidR="00FB6AAD" w:rsidRPr="00B61452" w:rsidRDefault="002F5654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38,701</w:t>
            </w:r>
          </w:p>
        </w:tc>
        <w:tc>
          <w:tcPr>
            <w:tcW w:w="270" w:type="dxa"/>
          </w:tcPr>
          <w:p w14:paraId="283E0CB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7B6C66" w14:textId="048ADACE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</w:tcPr>
          <w:p w14:paraId="6CFA78A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F41C73" w14:textId="157FA2F1" w:rsidR="00FB6AAD" w:rsidRPr="00B61452" w:rsidRDefault="002F5654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393,910</w:t>
            </w:r>
          </w:p>
        </w:tc>
        <w:tc>
          <w:tcPr>
            <w:tcW w:w="270" w:type="dxa"/>
          </w:tcPr>
          <w:p w14:paraId="32F44A0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80D96" w14:textId="42633DE6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149,309</w:t>
            </w:r>
          </w:p>
        </w:tc>
      </w:tr>
      <w:tr w:rsidR="00FB6AAD" w:rsidRPr="00B61452" w14:paraId="4AF2597C" w14:textId="77777777" w:rsidTr="00E94D05">
        <w:tc>
          <w:tcPr>
            <w:tcW w:w="2430" w:type="dxa"/>
            <w:vAlign w:val="bottom"/>
          </w:tcPr>
          <w:p w14:paraId="16D30A6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942AC05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DCE01CD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27E1F9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5C14F8C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vAlign w:val="bottom"/>
          </w:tcPr>
          <w:p w14:paraId="2B97E226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CCBA41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B621F55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E58BCC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D4FAB6F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470AC8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1984DEE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B6AAD" w:rsidRPr="00B61452" w14:paraId="48744B24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0686A008" w14:textId="77777777" w:rsidR="004F5D5F" w:rsidRPr="00B61452" w:rsidRDefault="004F5D5F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4E5FC276" w14:textId="6FFAE095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4AB41B0F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7EE164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099BC73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4DF832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B88236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6806D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A586B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EC83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D349BC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C078C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E64F13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0E0079C0" w14:textId="77777777" w:rsidTr="00E94D05">
        <w:tc>
          <w:tcPr>
            <w:tcW w:w="2430" w:type="dxa"/>
            <w:hideMark/>
          </w:tcPr>
          <w:p w14:paraId="3073899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72DDDE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0B67054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0028D2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B2AE61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7CAE0F7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255C7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8266E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C7199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2E52BB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28C0B3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757B1B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7443952C" w14:textId="77777777" w:rsidTr="00E94D05">
        <w:tc>
          <w:tcPr>
            <w:tcW w:w="2430" w:type="dxa"/>
            <w:hideMark/>
          </w:tcPr>
          <w:p w14:paraId="434B8468" w14:textId="77777777" w:rsidR="00FB6AAD" w:rsidRPr="00B61452" w:rsidRDefault="00FB6AAD" w:rsidP="00FB6A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43235276" w14:textId="02AA1FA0" w:rsidR="00FB6AAD" w:rsidRPr="00B61452" w:rsidRDefault="002F5654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350,512</w:t>
            </w:r>
          </w:p>
        </w:tc>
        <w:tc>
          <w:tcPr>
            <w:tcW w:w="262" w:type="dxa"/>
          </w:tcPr>
          <w:p w14:paraId="3D1F5A0D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CE6EC0" w14:textId="19DAC3C5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82,645</w:t>
            </w:r>
          </w:p>
        </w:tc>
        <w:tc>
          <w:tcPr>
            <w:tcW w:w="262" w:type="dxa"/>
          </w:tcPr>
          <w:p w14:paraId="687BA74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ACCF514" w14:textId="31E15A6A" w:rsidR="00FB6AAD" w:rsidRPr="00B61452" w:rsidRDefault="00512825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38,196</w:t>
            </w:r>
          </w:p>
        </w:tc>
        <w:tc>
          <w:tcPr>
            <w:tcW w:w="270" w:type="dxa"/>
          </w:tcPr>
          <w:p w14:paraId="53E2F98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8A7971" w14:textId="29CCB70A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53,111</w:t>
            </w:r>
          </w:p>
        </w:tc>
        <w:tc>
          <w:tcPr>
            <w:tcW w:w="270" w:type="dxa"/>
          </w:tcPr>
          <w:p w14:paraId="6C61CB0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B5AEDD" w14:textId="2630E6DD" w:rsidR="00FB6AAD" w:rsidRPr="00B61452" w:rsidRDefault="00512825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388,708</w:t>
            </w:r>
          </w:p>
        </w:tc>
        <w:tc>
          <w:tcPr>
            <w:tcW w:w="270" w:type="dxa"/>
          </w:tcPr>
          <w:p w14:paraId="1B025BD5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89C47C" w14:textId="6840869F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135,756</w:t>
            </w:r>
          </w:p>
        </w:tc>
      </w:tr>
      <w:tr w:rsidR="00FB6AAD" w:rsidRPr="00B61452" w14:paraId="4D1F3282" w14:textId="77777777" w:rsidTr="00E94D05">
        <w:tc>
          <w:tcPr>
            <w:tcW w:w="2430" w:type="dxa"/>
          </w:tcPr>
          <w:p w14:paraId="406EBF9D" w14:textId="0C92B291" w:rsidR="00FB6AAD" w:rsidRPr="00B61452" w:rsidRDefault="00FB6AAD" w:rsidP="00FB6A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73B9D388" w14:textId="1E602FD9" w:rsidR="00FB6AAD" w:rsidRPr="00B61452" w:rsidRDefault="004E7722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4,530</w:t>
            </w:r>
          </w:p>
        </w:tc>
        <w:tc>
          <w:tcPr>
            <w:tcW w:w="262" w:type="dxa"/>
          </w:tcPr>
          <w:p w14:paraId="3AF4FF05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3E82AF8" w14:textId="09618A00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5,700</w:t>
            </w:r>
          </w:p>
        </w:tc>
        <w:tc>
          <w:tcPr>
            <w:tcW w:w="262" w:type="dxa"/>
          </w:tcPr>
          <w:p w14:paraId="5CC56939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C629696" w14:textId="28E83691" w:rsidR="00FB6AAD" w:rsidRPr="00B61452" w:rsidRDefault="004E7722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270" w:type="dxa"/>
          </w:tcPr>
          <w:p w14:paraId="0D37BB0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0EE0C6" w14:textId="0D8A6155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270" w:type="dxa"/>
          </w:tcPr>
          <w:p w14:paraId="0BD1CE9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F05034" w14:textId="2D7E7D05" w:rsidR="00FB6AAD" w:rsidRPr="00B61452" w:rsidRDefault="004E7722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5,015</w:t>
            </w:r>
          </w:p>
        </w:tc>
        <w:tc>
          <w:tcPr>
            <w:tcW w:w="270" w:type="dxa"/>
          </w:tcPr>
          <w:p w14:paraId="4041955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0AD1CB" w14:textId="61E6E72A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6,351</w:t>
            </w:r>
          </w:p>
        </w:tc>
      </w:tr>
      <w:tr w:rsidR="00FB6AAD" w:rsidRPr="00B61452" w14:paraId="2B623732" w14:textId="77777777" w:rsidTr="00E94D05">
        <w:tc>
          <w:tcPr>
            <w:tcW w:w="2430" w:type="dxa"/>
            <w:hideMark/>
          </w:tcPr>
          <w:p w14:paraId="5FBEA7CD" w14:textId="77777777" w:rsidR="00FB6AAD" w:rsidRPr="00B61452" w:rsidRDefault="00FB6AAD" w:rsidP="00FB6A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30385630" w14:textId="299606B9" w:rsidR="00FB6AAD" w:rsidRPr="00B61452" w:rsidRDefault="004E7722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62" w:type="dxa"/>
          </w:tcPr>
          <w:p w14:paraId="7C4F4CCB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9421464" w14:textId="2752802B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6,901</w:t>
            </w:r>
          </w:p>
        </w:tc>
        <w:tc>
          <w:tcPr>
            <w:tcW w:w="262" w:type="dxa"/>
          </w:tcPr>
          <w:p w14:paraId="4714F18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983BB64" w14:textId="500795A5" w:rsidR="00FB6AAD" w:rsidRPr="00B61452" w:rsidRDefault="004E7722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1DB8A6E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E7888A" w14:textId="647D6AC1" w:rsidR="00FB6AAD" w:rsidRPr="00B61452" w:rsidRDefault="00FB6AAD" w:rsidP="00770FD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DFED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D51B86" w14:textId="688EFF22" w:rsidR="00FB6AAD" w:rsidRPr="00B61452" w:rsidRDefault="004E7722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270" w:type="dxa"/>
          </w:tcPr>
          <w:p w14:paraId="088DB2B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0E871D" w14:textId="7D0AEAB1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6,901</w:t>
            </w:r>
          </w:p>
        </w:tc>
      </w:tr>
      <w:tr w:rsidR="00FB6AAD" w:rsidRPr="00B61452" w14:paraId="44849691" w14:textId="77777777" w:rsidTr="00E94D05">
        <w:tc>
          <w:tcPr>
            <w:tcW w:w="2430" w:type="dxa"/>
          </w:tcPr>
          <w:p w14:paraId="4D63841E" w14:textId="51CDF31D" w:rsidR="00FB6AAD" w:rsidRPr="00B61452" w:rsidRDefault="00FB6AAD" w:rsidP="00FB6A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vAlign w:val="bottom"/>
          </w:tcPr>
          <w:p w14:paraId="7DD0519B" w14:textId="51CFEB22" w:rsidR="00FB6AAD" w:rsidRPr="00B61452" w:rsidRDefault="002F5654" w:rsidP="005128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BD797ED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EC393C" w14:textId="1272EE9E" w:rsidR="00FB6AAD" w:rsidRPr="00B61452" w:rsidRDefault="00FB6AAD" w:rsidP="00770FD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95CA05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18018DF" w14:textId="762B3332" w:rsidR="00FB6AAD" w:rsidRPr="00B61452" w:rsidRDefault="00512825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7192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9D980E" w14:textId="434FEB0B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70" w:type="dxa"/>
          </w:tcPr>
          <w:p w14:paraId="5CDF409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BD5264" w14:textId="21F080A5" w:rsidR="00FB6AAD" w:rsidRPr="00B61452" w:rsidRDefault="00512825" w:rsidP="005128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0EC45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8FC4FB" w14:textId="293208EC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301</w:t>
            </w:r>
          </w:p>
        </w:tc>
      </w:tr>
      <w:tr w:rsidR="00FB6AAD" w:rsidRPr="00B61452" w14:paraId="2AD38E06" w14:textId="77777777" w:rsidTr="00E94D05">
        <w:tc>
          <w:tcPr>
            <w:tcW w:w="2430" w:type="dxa"/>
            <w:vAlign w:val="bottom"/>
            <w:hideMark/>
          </w:tcPr>
          <w:p w14:paraId="491B400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43465" w14:textId="3617BA3F" w:rsidR="00FB6AAD" w:rsidRPr="00B61452" w:rsidRDefault="00512825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355,209</w:t>
            </w:r>
          </w:p>
        </w:tc>
        <w:tc>
          <w:tcPr>
            <w:tcW w:w="262" w:type="dxa"/>
          </w:tcPr>
          <w:p w14:paraId="460AD717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A6360" w14:textId="461C5B19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</w:tcPr>
          <w:p w14:paraId="42F3216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664B6" w14:textId="7606ECC5" w:rsidR="00FB6AAD" w:rsidRPr="00B61452" w:rsidRDefault="00512825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38,701</w:t>
            </w:r>
          </w:p>
        </w:tc>
        <w:tc>
          <w:tcPr>
            <w:tcW w:w="270" w:type="dxa"/>
          </w:tcPr>
          <w:p w14:paraId="0162553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CC4B3" w14:textId="42C94919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</w:tcPr>
          <w:p w14:paraId="4BC2E21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77FC2" w14:textId="09D7F81A" w:rsidR="00FB6AAD" w:rsidRPr="00B61452" w:rsidRDefault="00512825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393,910</w:t>
            </w:r>
          </w:p>
        </w:tc>
        <w:tc>
          <w:tcPr>
            <w:tcW w:w="270" w:type="dxa"/>
          </w:tcPr>
          <w:p w14:paraId="339CDB8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F2177" w14:textId="60CDE0EE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149,309</w:t>
            </w:r>
          </w:p>
        </w:tc>
      </w:tr>
      <w:tr w:rsidR="000803E5" w:rsidRPr="00B61452" w14:paraId="25ECEFB6" w14:textId="77777777" w:rsidTr="00E94D05">
        <w:tc>
          <w:tcPr>
            <w:tcW w:w="2430" w:type="dxa"/>
            <w:vAlign w:val="bottom"/>
          </w:tcPr>
          <w:p w14:paraId="10FC5413" w14:textId="77777777" w:rsidR="00BE31E5" w:rsidRPr="00B61452" w:rsidRDefault="00BE31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3B3212DA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B0A06A5" w14:textId="77777777" w:rsidR="000803E5" w:rsidRPr="00B61452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AADAC6E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13BCAC30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vAlign w:val="bottom"/>
          </w:tcPr>
          <w:p w14:paraId="48267811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6D8FAB9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D1736D1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E9EBED4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B0B88C1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48A47BB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7EE8EE6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803E5" w:rsidRPr="00B61452" w14:paraId="19CEAF08" w14:textId="77777777" w:rsidTr="00E94D05">
        <w:tc>
          <w:tcPr>
            <w:tcW w:w="2430" w:type="dxa"/>
            <w:vAlign w:val="bottom"/>
            <w:hideMark/>
          </w:tcPr>
          <w:p w14:paraId="0DB4F103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718EB609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0AEA6F15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B43D30" w14:textId="77777777" w:rsidR="000803E5" w:rsidRPr="00B61452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39C3BFF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BB66C25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05F9E5D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4AFDDF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FA34AC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C3787C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0A41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805E52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AF2942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B61452" w14:paraId="222BA58C" w14:textId="77777777" w:rsidTr="00E94D05">
        <w:tc>
          <w:tcPr>
            <w:tcW w:w="2430" w:type="dxa"/>
            <w:vAlign w:val="bottom"/>
            <w:hideMark/>
          </w:tcPr>
          <w:p w14:paraId="291D8885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D0B1C26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43C2BB" w14:textId="77777777" w:rsidR="000803E5" w:rsidRPr="00B61452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892738C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567A61D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45C81BA" w14:textId="77777777" w:rsidR="000803E5" w:rsidRPr="00B61452" w:rsidRDefault="000803E5" w:rsidP="000803E5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E97237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CFAA47" w14:textId="77777777" w:rsidR="000803E5" w:rsidRPr="00B61452" w:rsidRDefault="000803E5" w:rsidP="000803E5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C46133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D1C1AA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F4BF4" w14:textId="77777777" w:rsidR="000803E5" w:rsidRPr="00B61452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11CE7F" w14:textId="77777777" w:rsidR="000803E5" w:rsidRPr="00B61452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49E9D5FE" w14:textId="77777777" w:rsidTr="00E94D05">
        <w:tc>
          <w:tcPr>
            <w:tcW w:w="2430" w:type="dxa"/>
            <w:vAlign w:val="bottom"/>
            <w:hideMark/>
          </w:tcPr>
          <w:p w14:paraId="7F7AA34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1ED7D110" w14:textId="2BDEB3A1" w:rsidR="00FB6AAD" w:rsidRPr="00B61452" w:rsidRDefault="00512825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355,209</w:t>
            </w:r>
          </w:p>
        </w:tc>
        <w:tc>
          <w:tcPr>
            <w:tcW w:w="262" w:type="dxa"/>
          </w:tcPr>
          <w:p w14:paraId="587C11AD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2ABF02E6" w14:textId="419A04A8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</w:tcPr>
          <w:p w14:paraId="7CDEFE5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1D0C9DE" w14:textId="3E9BDB4E" w:rsidR="00FB6AAD" w:rsidRPr="00B61452" w:rsidRDefault="00512825" w:rsidP="00770FD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D1734" w14:textId="77777777" w:rsidR="00FB6AAD" w:rsidRPr="00B61452" w:rsidRDefault="00FB6AAD" w:rsidP="00FB6AAD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9CFD94A" w14:textId="1721BCC9" w:rsidR="00FB6AAD" w:rsidRPr="00B61452" w:rsidRDefault="00FB6AAD" w:rsidP="00770FD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CFDCF3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5C33C9" w14:textId="12E38B07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355,209</w:t>
            </w:r>
          </w:p>
        </w:tc>
        <w:tc>
          <w:tcPr>
            <w:tcW w:w="270" w:type="dxa"/>
          </w:tcPr>
          <w:p w14:paraId="563B9A3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98BF25" w14:textId="0F69D0F5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95,246</w:t>
            </w:r>
          </w:p>
        </w:tc>
      </w:tr>
      <w:tr w:rsidR="00FB6AAD" w:rsidRPr="00B61452" w14:paraId="08CBA359" w14:textId="77777777" w:rsidTr="00E94D05">
        <w:tc>
          <w:tcPr>
            <w:tcW w:w="2430" w:type="dxa"/>
            <w:vAlign w:val="bottom"/>
            <w:hideMark/>
          </w:tcPr>
          <w:p w14:paraId="2AC34C2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214DA766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1BBA1D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1BFBE02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3E9138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F9F738B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20703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7EBEB5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70AD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76890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135EB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2461E0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00CF3154" w14:textId="77777777" w:rsidTr="00E94D05">
        <w:tc>
          <w:tcPr>
            <w:tcW w:w="2430" w:type="dxa"/>
            <w:vAlign w:val="bottom"/>
            <w:hideMark/>
          </w:tcPr>
          <w:p w14:paraId="0746401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4582A" w14:textId="005DA35A" w:rsidR="00FB6AAD" w:rsidRPr="00B61452" w:rsidRDefault="00512825" w:rsidP="00770FD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871F80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0159D" w14:textId="4F36B505" w:rsidR="00FB6AAD" w:rsidRPr="00B61452" w:rsidRDefault="00FB6AAD" w:rsidP="00770FD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BDA170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1670A" w14:textId="61D3407B" w:rsidR="00FB6AAD" w:rsidRPr="00B61452" w:rsidRDefault="00512825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38,701</w:t>
            </w:r>
          </w:p>
        </w:tc>
        <w:tc>
          <w:tcPr>
            <w:tcW w:w="270" w:type="dxa"/>
          </w:tcPr>
          <w:p w14:paraId="48CAD73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EC760" w14:textId="2B0E7535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</w:tcPr>
          <w:p w14:paraId="54236D6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9568B" w14:textId="1CDD13CA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38,701</w:t>
            </w:r>
          </w:p>
        </w:tc>
        <w:tc>
          <w:tcPr>
            <w:tcW w:w="270" w:type="dxa"/>
          </w:tcPr>
          <w:p w14:paraId="42EA06E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8E328" w14:textId="3B7B8675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54,063</w:t>
            </w:r>
          </w:p>
        </w:tc>
      </w:tr>
      <w:tr w:rsidR="00FB6AAD" w:rsidRPr="00B61452" w14:paraId="329F432B" w14:textId="77777777" w:rsidTr="00E94D05">
        <w:tc>
          <w:tcPr>
            <w:tcW w:w="2430" w:type="dxa"/>
            <w:vAlign w:val="bottom"/>
            <w:hideMark/>
          </w:tcPr>
          <w:p w14:paraId="27A4150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8234F" w14:textId="74AAC022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355,209</w:t>
            </w:r>
          </w:p>
        </w:tc>
        <w:tc>
          <w:tcPr>
            <w:tcW w:w="262" w:type="dxa"/>
          </w:tcPr>
          <w:p w14:paraId="04FF6AA7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B3579" w14:textId="15D48006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</w:tcPr>
          <w:p w14:paraId="242F54A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E46A8" w14:textId="51BA6D81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38,701</w:t>
            </w:r>
          </w:p>
        </w:tc>
        <w:tc>
          <w:tcPr>
            <w:tcW w:w="270" w:type="dxa"/>
          </w:tcPr>
          <w:p w14:paraId="72796E4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86C11" w14:textId="48C3BCB5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</w:tcPr>
          <w:p w14:paraId="07A68CB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E9DB" w14:textId="5172E5B9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393,910</w:t>
            </w:r>
          </w:p>
        </w:tc>
        <w:tc>
          <w:tcPr>
            <w:tcW w:w="270" w:type="dxa"/>
          </w:tcPr>
          <w:p w14:paraId="7C253D1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48C18" w14:textId="58350AA8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149,309</w:t>
            </w:r>
          </w:p>
        </w:tc>
      </w:tr>
      <w:tr w:rsidR="00FB6AAD" w:rsidRPr="00B61452" w14:paraId="58671030" w14:textId="77777777" w:rsidTr="00E94D05">
        <w:tc>
          <w:tcPr>
            <w:tcW w:w="2430" w:type="dxa"/>
            <w:vAlign w:val="bottom"/>
          </w:tcPr>
          <w:p w14:paraId="22E0A94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CAEEC6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736DD93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DF1A5C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7002F99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2ECCBC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77113E6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1542F5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2B69A2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43B7C1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AED6A2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0E9B41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B6AAD" w:rsidRPr="00B61452" w14:paraId="4359ACCA" w14:textId="77777777" w:rsidTr="00E94D05">
        <w:tc>
          <w:tcPr>
            <w:tcW w:w="2430" w:type="dxa"/>
            <w:hideMark/>
          </w:tcPr>
          <w:p w14:paraId="04E4D9C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83870D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2E0DCD0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783B7EF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3341149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7F699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0C3B5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EAC04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29DCB7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0501FD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2A38E0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D4E4C8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B61452" w14:paraId="6FCAED54" w14:textId="77777777" w:rsidTr="00E94D05">
        <w:tc>
          <w:tcPr>
            <w:tcW w:w="2430" w:type="dxa"/>
            <w:vAlign w:val="bottom"/>
            <w:hideMark/>
          </w:tcPr>
          <w:p w14:paraId="62469CF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49FFC867" w14:textId="3E7B386F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355,209</w:t>
            </w:r>
          </w:p>
        </w:tc>
        <w:tc>
          <w:tcPr>
            <w:tcW w:w="262" w:type="dxa"/>
          </w:tcPr>
          <w:p w14:paraId="74B8051C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A90060" w14:textId="7AE5B689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</w:tcPr>
          <w:p w14:paraId="388050C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DA8677F" w14:textId="20D84BC6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12,174</w:t>
            </w:r>
          </w:p>
        </w:tc>
        <w:tc>
          <w:tcPr>
            <w:tcW w:w="270" w:type="dxa"/>
          </w:tcPr>
          <w:p w14:paraId="30972E4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D65984" w14:textId="4FB4E2E8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29,651</w:t>
            </w:r>
          </w:p>
        </w:tc>
        <w:tc>
          <w:tcPr>
            <w:tcW w:w="270" w:type="dxa"/>
          </w:tcPr>
          <w:p w14:paraId="6434F7FD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1A9959" w14:textId="3F2E72BC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367,383</w:t>
            </w:r>
          </w:p>
        </w:tc>
        <w:tc>
          <w:tcPr>
            <w:tcW w:w="270" w:type="dxa"/>
          </w:tcPr>
          <w:p w14:paraId="1A79CF8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1AA8CF" w14:textId="7DFD3844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124,897</w:t>
            </w:r>
          </w:p>
        </w:tc>
      </w:tr>
      <w:tr w:rsidR="00FB6AAD" w:rsidRPr="00B61452" w14:paraId="3D9EBBCD" w14:textId="77777777" w:rsidTr="00E94D05">
        <w:tc>
          <w:tcPr>
            <w:tcW w:w="2430" w:type="dxa"/>
            <w:vAlign w:val="bottom"/>
            <w:hideMark/>
          </w:tcPr>
          <w:p w14:paraId="56FFB17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714B1" w14:textId="1830C8B4" w:rsidR="00FB6AAD" w:rsidRPr="00B61452" w:rsidRDefault="001A01C1" w:rsidP="00770FD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3F19F93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372A3" w14:textId="512277B8" w:rsidR="00FB6AAD" w:rsidRPr="00B61452" w:rsidRDefault="00FB6AAD" w:rsidP="00770FDC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8D1C5C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E73EF" w14:textId="76A81164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26,527</w:t>
            </w:r>
          </w:p>
        </w:tc>
        <w:tc>
          <w:tcPr>
            <w:tcW w:w="270" w:type="dxa"/>
          </w:tcPr>
          <w:p w14:paraId="73D27A9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690A" w14:textId="4BC54285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8"/>
                <w:szCs w:val="28"/>
                <w:lang w:val="en-US" w:bidi="th-TH"/>
              </w:rPr>
              <w:t>24,412</w:t>
            </w:r>
          </w:p>
        </w:tc>
        <w:tc>
          <w:tcPr>
            <w:tcW w:w="270" w:type="dxa"/>
          </w:tcPr>
          <w:p w14:paraId="068B866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6BFF" w14:textId="69927082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26,527</w:t>
            </w:r>
          </w:p>
        </w:tc>
        <w:tc>
          <w:tcPr>
            <w:tcW w:w="270" w:type="dxa"/>
          </w:tcPr>
          <w:p w14:paraId="582BE72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FDB59" w14:textId="0807D380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24,412</w:t>
            </w:r>
          </w:p>
        </w:tc>
      </w:tr>
      <w:tr w:rsidR="00FB6AAD" w:rsidRPr="00B61452" w14:paraId="1E842B50" w14:textId="77777777" w:rsidTr="00E94D05">
        <w:tc>
          <w:tcPr>
            <w:tcW w:w="2430" w:type="dxa"/>
            <w:hideMark/>
          </w:tcPr>
          <w:p w14:paraId="0D97727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F8558" w14:textId="096163B0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355,209</w:t>
            </w:r>
          </w:p>
        </w:tc>
        <w:tc>
          <w:tcPr>
            <w:tcW w:w="262" w:type="dxa"/>
          </w:tcPr>
          <w:p w14:paraId="1C7B3E56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133A04" w14:textId="6B12F05A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95,246</w:t>
            </w:r>
          </w:p>
        </w:tc>
        <w:tc>
          <w:tcPr>
            <w:tcW w:w="262" w:type="dxa"/>
          </w:tcPr>
          <w:p w14:paraId="5FA57DF3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AC97" w14:textId="5C85A7DD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38,701</w:t>
            </w:r>
          </w:p>
        </w:tc>
        <w:tc>
          <w:tcPr>
            <w:tcW w:w="270" w:type="dxa"/>
          </w:tcPr>
          <w:p w14:paraId="55330A79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5BA45" w14:textId="2F691FAC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54,063</w:t>
            </w:r>
          </w:p>
        </w:tc>
        <w:tc>
          <w:tcPr>
            <w:tcW w:w="270" w:type="dxa"/>
          </w:tcPr>
          <w:p w14:paraId="1C67BBA4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63C7F" w14:textId="5DE1E206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393,910</w:t>
            </w:r>
          </w:p>
        </w:tc>
        <w:tc>
          <w:tcPr>
            <w:tcW w:w="270" w:type="dxa"/>
          </w:tcPr>
          <w:p w14:paraId="689BBDA2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6E677" w14:textId="331E703C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149,309</w:t>
            </w:r>
          </w:p>
        </w:tc>
      </w:tr>
      <w:tr w:rsidR="00FB6AAD" w:rsidRPr="00B61452" w14:paraId="3283F385" w14:textId="77777777" w:rsidTr="00D82D4C">
        <w:tc>
          <w:tcPr>
            <w:tcW w:w="2430" w:type="dxa"/>
          </w:tcPr>
          <w:p w14:paraId="4F7E6BDC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CC1EB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A83CE5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505F0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4831C5D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FBA79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72186FB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44088C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908D9F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FDE48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71F5768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91629" w14:textId="77777777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B6AAD" w:rsidRPr="00B61452" w14:paraId="4AB867EC" w14:textId="77777777" w:rsidTr="00D82D4C">
        <w:tc>
          <w:tcPr>
            <w:tcW w:w="2430" w:type="dxa"/>
            <w:vAlign w:val="bottom"/>
            <w:hideMark/>
          </w:tcPr>
          <w:p w14:paraId="0B21F9E1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B614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BE7EF" w14:textId="5176887D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48,002</w:t>
            </w:r>
          </w:p>
        </w:tc>
        <w:tc>
          <w:tcPr>
            <w:tcW w:w="262" w:type="dxa"/>
          </w:tcPr>
          <w:p w14:paraId="797D8254" w14:textId="77777777" w:rsidR="00FB6AAD" w:rsidRPr="00B61452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DCDCB" w14:textId="7C790593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20,668</w:t>
            </w:r>
          </w:p>
        </w:tc>
        <w:tc>
          <w:tcPr>
            <w:tcW w:w="262" w:type="dxa"/>
          </w:tcPr>
          <w:p w14:paraId="49CCD98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3239B" w14:textId="39A68255" w:rsidR="00FB6AAD" w:rsidRPr="00B61452" w:rsidRDefault="001A01C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1,10</w:t>
            </w:r>
            <w:r w:rsidR="00D157C8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339D74A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4ED86" w14:textId="294544B9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6,667</w:t>
            </w:r>
          </w:p>
        </w:tc>
        <w:tc>
          <w:tcPr>
            <w:tcW w:w="270" w:type="dxa"/>
          </w:tcPr>
          <w:p w14:paraId="41191DFF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0A443" w14:textId="6C7716A8" w:rsidR="00FB6AAD" w:rsidRPr="00B61452" w:rsidRDefault="000D38B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49,10</w:t>
            </w:r>
            <w:r w:rsidR="00D157C8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CCA9C5E" w14:textId="77777777" w:rsidR="00FB6AAD" w:rsidRPr="00B61452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DB011" w14:textId="5A46D8E3" w:rsidR="00FB6AAD" w:rsidRPr="00B61452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27,335</w:t>
            </w:r>
          </w:p>
        </w:tc>
      </w:tr>
    </w:tbl>
    <w:p w14:paraId="39E1DF1E" w14:textId="77777777" w:rsidR="00544C83" w:rsidRPr="00B61452" w:rsidRDefault="00544C83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14:paraId="171703A1" w14:textId="77777777" w:rsidR="00544C83" w:rsidRPr="00B61452" w:rsidRDefault="0054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3E665CD8" w14:textId="2939524C" w:rsidR="00E94D05" w:rsidRPr="00B61452" w:rsidRDefault="00E94D05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FB6AAD" w:rsidRPr="00B6145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สาม</w:t>
      </w:r>
      <w:r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895E59"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</w:t>
      </w:r>
      <w:r w:rsidR="00FB6AAD"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</w:t>
      </w:r>
      <w:r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FB6AAD" w:rsidRPr="00B6145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มีนาคม</w:t>
      </w:r>
    </w:p>
    <w:p w14:paraId="55228C2E" w14:textId="460E109C" w:rsidR="00962D6E" w:rsidRPr="00B61452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614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="0029012E" w:rsidRPr="00B61452">
        <w:rPr>
          <w:rFonts w:asciiTheme="majorBidi" w:hAnsiTheme="majorBidi" w:cstheme="majorBidi"/>
          <w:b/>
          <w:bCs/>
          <w:i/>
          <w:iCs/>
          <w:sz w:val="28"/>
          <w:szCs w:val="28"/>
        </w:rPr>
        <w:t>–</w:t>
      </w:r>
      <w:r w:rsidRPr="00B6145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  <w:r w:rsidR="00212A5E" w:rsidRPr="00B6145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7C76E1A" w14:textId="178EB0C8" w:rsidR="0047260B" w:rsidRPr="00B61452" w:rsidRDefault="00C85719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noProof/>
          <w:cs/>
        </w:rPr>
      </w:pPr>
      <w:r w:rsidRPr="00B61452">
        <w:rPr>
          <w:noProof/>
        </w:rPr>
        <w:drawing>
          <wp:inline distT="0" distB="0" distL="0" distR="0" wp14:anchorId="5820A5B9" wp14:editId="328D68A9">
            <wp:extent cx="5729577" cy="2377440"/>
            <wp:effectExtent l="0" t="0" r="5080" b="3810"/>
            <wp:docPr id="18752495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4" t="8722" b="5634"/>
                    <a:stretch/>
                  </pic:blipFill>
                  <pic:spPr bwMode="auto">
                    <a:xfrm>
                      <a:off x="0" y="0"/>
                      <a:ext cx="5832013" cy="241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E86A5D" w14:textId="77777777" w:rsidR="00D14AFC" w:rsidRPr="00B61452" w:rsidRDefault="00D14AF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46A8CDA0" w14:textId="71E8C55D" w:rsidR="00962D6E" w:rsidRPr="00B61452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614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0BFAD7FC" w14:textId="6F944880" w:rsidR="0047260B" w:rsidRPr="00B61452" w:rsidRDefault="006A67F9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noProof/>
        </w:rPr>
      </w:pPr>
      <w:r w:rsidRPr="00B61452">
        <w:rPr>
          <w:rFonts w:asciiTheme="majorBidi" w:hAnsiTheme="majorBidi" w:cstheme="majorBidi"/>
          <w:noProof/>
        </w:rPr>
        <w:drawing>
          <wp:inline distT="0" distB="0" distL="0" distR="0" wp14:anchorId="3DE4CE2B" wp14:editId="34509CC4">
            <wp:extent cx="5761209" cy="2291699"/>
            <wp:effectExtent l="0" t="0" r="0" b="0"/>
            <wp:docPr id="1701231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9" t="13018" r="11186" b="8803"/>
                    <a:stretch/>
                  </pic:blipFill>
                  <pic:spPr bwMode="auto">
                    <a:xfrm>
                      <a:off x="0" y="0"/>
                      <a:ext cx="5817781" cy="2314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4A7E61" w14:textId="77777777" w:rsidR="00D14AFC" w:rsidRPr="00B61452" w:rsidRDefault="00D14AF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5E6F0805" w14:textId="3FAAAA0D" w:rsidR="00962D6E" w:rsidRPr="00B61452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614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3260E8D9" w14:textId="1087B2EB" w:rsidR="0029012E" w:rsidRPr="00B61452" w:rsidRDefault="00A759AB" w:rsidP="00A7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firstLine="90"/>
        <w:rPr>
          <w:rFonts w:asciiTheme="majorBidi" w:hAnsiTheme="majorBidi" w:cstheme="majorBidi"/>
          <w:noProof/>
        </w:rPr>
      </w:pPr>
      <w:r w:rsidRPr="00B61452">
        <w:rPr>
          <w:noProof/>
        </w:rPr>
        <w:drawing>
          <wp:inline distT="0" distB="0" distL="0" distR="0" wp14:anchorId="40E79FA3" wp14:editId="064224E0">
            <wp:extent cx="5873750" cy="2284165"/>
            <wp:effectExtent l="0" t="0" r="0" b="1905"/>
            <wp:docPr id="28064762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1" t="11639" r="-1" b="6209"/>
                    <a:stretch/>
                  </pic:blipFill>
                  <pic:spPr bwMode="auto">
                    <a:xfrm>
                      <a:off x="0" y="0"/>
                      <a:ext cx="5891044" cy="229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6F789F" w14:textId="77777777" w:rsidR="00AB24CE" w:rsidRPr="00B61452" w:rsidRDefault="00AB24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28928B82" w14:textId="697CA915" w:rsidR="00E94D05" w:rsidRPr="00B61452" w:rsidRDefault="00E94D05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สำหรับงวด</w:t>
      </w:r>
      <w:r w:rsidR="006C5C96" w:rsidRPr="00B6145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สาม</w:t>
      </w:r>
      <w:r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เดือนสิ้นสุดวันที่ </w:t>
      </w:r>
      <w:r w:rsidR="00671B4F"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</w:t>
      </w:r>
      <w:r w:rsidR="006C5C96"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</w:t>
      </w:r>
      <w:r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6C5C96" w:rsidRPr="00B61452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มีนาคม</w:t>
      </w:r>
    </w:p>
    <w:p w14:paraId="49EDC89A" w14:textId="76F06B9A" w:rsidR="00D2195B" w:rsidRPr="00B61452" w:rsidRDefault="00DB12B7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614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</w:t>
      </w:r>
      <w:r w:rsidR="00FE7D19" w:rsidRPr="00B614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</w:t>
      </w:r>
    </w:p>
    <w:p w14:paraId="3C684F3B" w14:textId="376F0E51" w:rsidR="0047260B" w:rsidRPr="00B61452" w:rsidRDefault="00A759AB" w:rsidP="0078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noProof/>
        </w:rPr>
      </w:pPr>
      <w:r w:rsidRPr="00B61452">
        <w:rPr>
          <w:rFonts w:asciiTheme="majorBidi" w:hAnsiTheme="majorBidi" w:cstheme="majorBidi"/>
          <w:noProof/>
        </w:rPr>
        <w:drawing>
          <wp:inline distT="0" distB="0" distL="0" distR="0" wp14:anchorId="02289D62" wp14:editId="1A3BE162">
            <wp:extent cx="6086475" cy="2371725"/>
            <wp:effectExtent l="0" t="0" r="9525" b="9525"/>
            <wp:docPr id="1837379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2" t="10939" r="931" b="6518"/>
                    <a:stretch/>
                  </pic:blipFill>
                  <pic:spPr bwMode="auto">
                    <a:xfrm>
                      <a:off x="0" y="0"/>
                      <a:ext cx="6112731" cy="2381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DDFA1A" w14:textId="77777777" w:rsidR="0078772E" w:rsidRPr="00B61452" w:rsidRDefault="0078772E" w:rsidP="0078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noProof/>
        </w:rPr>
      </w:pPr>
    </w:p>
    <w:p w14:paraId="4C2762B3" w14:textId="77777777" w:rsidR="00D14AFC" w:rsidRPr="00B61452" w:rsidRDefault="00D14AFC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cs/>
        </w:rPr>
      </w:pPr>
    </w:p>
    <w:p w14:paraId="4AB47D4D" w14:textId="66031FD0" w:rsidR="00DB12B7" w:rsidRPr="00B61452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61452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</w:t>
      </w:r>
      <w:r w:rsidRPr="00B6145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5864FC0F" w14:textId="77777777" w:rsidR="0042449F" w:rsidRPr="00B61452" w:rsidRDefault="0042449F" w:rsidP="00D54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37BE6E" w14:textId="503E6898" w:rsidR="00DB12B7" w:rsidRPr="00B61452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553245" w:rsidRPr="00B61452" w14:paraId="27B73E2B" w14:textId="77777777" w:rsidTr="00553245">
        <w:tc>
          <w:tcPr>
            <w:tcW w:w="4500" w:type="dxa"/>
          </w:tcPr>
          <w:p w14:paraId="1627CED7" w14:textId="77777777" w:rsidR="00553245" w:rsidRPr="00B61452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036C87A" w14:textId="77777777" w:rsidR="00553245" w:rsidRPr="00B61452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20B5B6E8" w14:textId="77777777" w:rsidR="00553245" w:rsidRPr="00B61452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vAlign w:val="bottom"/>
            <w:hideMark/>
          </w:tcPr>
          <w:p w14:paraId="763699CD" w14:textId="77777777" w:rsidR="00553245" w:rsidRPr="00B61452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5C96" w:rsidRPr="00B61452" w14:paraId="685B53E9" w14:textId="77777777" w:rsidTr="00553245">
        <w:tc>
          <w:tcPr>
            <w:tcW w:w="4500" w:type="dxa"/>
            <w:hideMark/>
          </w:tcPr>
          <w:p w14:paraId="3BD8B24A" w14:textId="547C015A" w:rsidR="006C5C96" w:rsidRPr="00B61452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B6145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 </w:t>
            </w:r>
            <w:r w:rsidRPr="00B6145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hideMark/>
          </w:tcPr>
          <w:p w14:paraId="033CA358" w14:textId="41796DE8" w:rsidR="006C5C96" w:rsidRPr="00B61452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48530E02" w14:textId="77777777" w:rsidR="006C5C96" w:rsidRPr="00B61452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54D2E8F" w14:textId="6A7F7603" w:rsidR="006C5C96" w:rsidRPr="00B61452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55" w:type="dxa"/>
          </w:tcPr>
          <w:p w14:paraId="6CFFE788" w14:textId="77777777" w:rsidR="006C5C96" w:rsidRPr="00B61452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0624677" w14:textId="55AE8887" w:rsidR="006C5C96" w:rsidRPr="00B61452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5361906" w14:textId="77777777" w:rsidR="006C5C96" w:rsidRPr="00B61452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hideMark/>
          </w:tcPr>
          <w:p w14:paraId="476AD432" w14:textId="7867E997" w:rsidR="006C5C96" w:rsidRPr="00B61452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E540E7" w:rsidRPr="00B61452" w14:paraId="3C77F9B9" w14:textId="77777777" w:rsidTr="00553245">
        <w:tc>
          <w:tcPr>
            <w:tcW w:w="4500" w:type="dxa"/>
          </w:tcPr>
          <w:p w14:paraId="12AEF201" w14:textId="77777777" w:rsidR="00E540E7" w:rsidRPr="00B61452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C86DA77" w14:textId="77777777" w:rsidR="00E540E7" w:rsidRPr="00B61452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145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40E7" w:rsidRPr="00B61452" w14:paraId="4F996687" w14:textId="77777777" w:rsidTr="00553245">
        <w:tc>
          <w:tcPr>
            <w:tcW w:w="4500" w:type="dxa"/>
            <w:hideMark/>
          </w:tcPr>
          <w:p w14:paraId="61B3F6A9" w14:textId="77777777" w:rsidR="00E540E7" w:rsidRPr="00B61452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</w:tcPr>
          <w:p w14:paraId="500AA409" w14:textId="77777777" w:rsidR="00E540E7" w:rsidRPr="00B61452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3C3A9" w14:textId="77777777" w:rsidR="00E540E7" w:rsidRPr="00B61452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9B614CC" w14:textId="77777777" w:rsidR="00E540E7" w:rsidRPr="00B61452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94886E2" w14:textId="77777777" w:rsidR="00E540E7" w:rsidRPr="00B61452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E6B95D1" w14:textId="77777777" w:rsidR="00E540E7" w:rsidRPr="00B61452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5F6DBC" w14:textId="77777777" w:rsidR="00E540E7" w:rsidRPr="00B61452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801940C" w14:textId="77777777" w:rsidR="00E540E7" w:rsidRPr="00B61452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2C44" w:rsidRPr="00B61452" w14:paraId="57745448" w14:textId="77777777" w:rsidTr="00553245">
        <w:tc>
          <w:tcPr>
            <w:tcW w:w="4500" w:type="dxa"/>
            <w:hideMark/>
          </w:tcPr>
          <w:p w14:paraId="4AFF1E89" w14:textId="77777777" w:rsidR="00082C44" w:rsidRPr="00B61452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B614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</w:tcPr>
          <w:p w14:paraId="38435146" w14:textId="4CD328B1" w:rsidR="00082C44" w:rsidRPr="00B61452" w:rsidRDefault="00E6236A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125,746</w:t>
            </w:r>
          </w:p>
        </w:tc>
        <w:tc>
          <w:tcPr>
            <w:tcW w:w="262" w:type="dxa"/>
          </w:tcPr>
          <w:p w14:paraId="0991CCAA" w14:textId="77777777" w:rsidR="00082C44" w:rsidRPr="00B61452" w:rsidRDefault="00082C44" w:rsidP="00082C4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654E41" w14:textId="0DCE8A18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85,341</w:t>
            </w:r>
          </w:p>
        </w:tc>
        <w:tc>
          <w:tcPr>
            <w:tcW w:w="255" w:type="dxa"/>
          </w:tcPr>
          <w:p w14:paraId="7E77EBCD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99E0FA8" w14:textId="46F55889" w:rsidR="00082C44" w:rsidRPr="00B61452" w:rsidRDefault="00EB0E6B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137936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,105</w:t>
            </w:r>
          </w:p>
        </w:tc>
        <w:tc>
          <w:tcPr>
            <w:tcW w:w="270" w:type="dxa"/>
          </w:tcPr>
          <w:p w14:paraId="1FCB875C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E149A67" w14:textId="2D8DC36C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27,335</w:t>
            </w:r>
          </w:p>
        </w:tc>
      </w:tr>
      <w:tr w:rsidR="00082C44" w:rsidRPr="00B61452" w14:paraId="5D293AB0" w14:textId="77777777" w:rsidTr="00553245">
        <w:tc>
          <w:tcPr>
            <w:tcW w:w="4500" w:type="dxa"/>
            <w:hideMark/>
          </w:tcPr>
          <w:p w14:paraId="24D23975" w14:textId="77777777" w:rsidR="00082C44" w:rsidRPr="00B61452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</w:tcPr>
          <w:p w14:paraId="2FF2F52D" w14:textId="77777777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6B4979E" w14:textId="77777777" w:rsidR="00082C44" w:rsidRPr="00B61452" w:rsidRDefault="00082C44" w:rsidP="00082C4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293AD4" w14:textId="77777777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C293DC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AF2548" w14:textId="77777777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360424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1498968" w14:textId="77777777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2C44" w:rsidRPr="00B61452" w14:paraId="1C1C20D3" w14:textId="77777777" w:rsidTr="00553245">
        <w:tc>
          <w:tcPr>
            <w:tcW w:w="4500" w:type="dxa"/>
            <w:hideMark/>
          </w:tcPr>
          <w:p w14:paraId="11BD5EF6" w14:textId="77777777" w:rsidR="00082C44" w:rsidRPr="00B61452" w:rsidRDefault="00082C44" w:rsidP="00082C44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F0C1DC" w14:textId="25FE75C7" w:rsidR="00082C44" w:rsidRPr="00B61452" w:rsidRDefault="00E26ACF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</w:t>
            </w:r>
            <w:r w:rsidR="00137936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62" w:type="dxa"/>
          </w:tcPr>
          <w:p w14:paraId="3749DB21" w14:textId="77777777" w:rsidR="00082C44" w:rsidRPr="00B61452" w:rsidRDefault="00082C44" w:rsidP="00082C4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7686266" w14:textId="2309B4B6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8,713</w:t>
            </w:r>
          </w:p>
        </w:tc>
        <w:tc>
          <w:tcPr>
            <w:tcW w:w="255" w:type="dxa"/>
          </w:tcPr>
          <w:p w14:paraId="6A939BA0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BC62849" w14:textId="46BF334D" w:rsidR="00082C44" w:rsidRPr="00B61452" w:rsidRDefault="00203E73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6,390</w:t>
            </w:r>
          </w:p>
        </w:tc>
        <w:tc>
          <w:tcPr>
            <w:tcW w:w="270" w:type="dxa"/>
          </w:tcPr>
          <w:p w14:paraId="3C044639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B06BA0C" w14:textId="2AE710BA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3,596</w:t>
            </w:r>
          </w:p>
        </w:tc>
      </w:tr>
      <w:tr w:rsidR="00082C44" w:rsidRPr="00B61452" w14:paraId="38756D30" w14:textId="77777777" w:rsidTr="00553245">
        <w:tc>
          <w:tcPr>
            <w:tcW w:w="4500" w:type="dxa"/>
            <w:hideMark/>
          </w:tcPr>
          <w:p w14:paraId="7E23F68C" w14:textId="77777777" w:rsidR="00082C44" w:rsidRPr="00B61452" w:rsidRDefault="00082C44" w:rsidP="00082C44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44B64608" w14:textId="6BAC02B0" w:rsidR="00082C44" w:rsidRPr="00B61452" w:rsidRDefault="00E26ACF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(21,</w:t>
            </w:r>
            <w:r w:rsidR="00137936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58)</w:t>
            </w:r>
          </w:p>
        </w:tc>
        <w:tc>
          <w:tcPr>
            <w:tcW w:w="262" w:type="dxa"/>
          </w:tcPr>
          <w:p w14:paraId="1FA96D69" w14:textId="77777777" w:rsidR="00082C44" w:rsidRPr="00B61452" w:rsidRDefault="00082C44" w:rsidP="00082C4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1D71A14" w14:textId="37D81613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(1</w:t>
            </w:r>
            <w:r w:rsidR="000B19B1"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6</w:t>
            </w: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B19B1"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333</w:t>
            </w: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74104F4C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0BF153D" w14:textId="4C614CA5" w:rsidR="00082C44" w:rsidRPr="00B61452" w:rsidRDefault="00203E73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(8,337)</w:t>
            </w:r>
          </w:p>
        </w:tc>
        <w:tc>
          <w:tcPr>
            <w:tcW w:w="270" w:type="dxa"/>
          </w:tcPr>
          <w:p w14:paraId="2D9E9E1A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9241639" w14:textId="38BF0828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(5,608)</w:t>
            </w:r>
          </w:p>
        </w:tc>
      </w:tr>
      <w:tr w:rsidR="00082C44" w:rsidRPr="00B61452" w14:paraId="26E1FE8C" w14:textId="77777777" w:rsidTr="00553245">
        <w:tc>
          <w:tcPr>
            <w:tcW w:w="4500" w:type="dxa"/>
            <w:hideMark/>
          </w:tcPr>
          <w:p w14:paraId="0BEA942C" w14:textId="77777777" w:rsidR="00082C44" w:rsidRPr="00B61452" w:rsidRDefault="00082C44" w:rsidP="00082C44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41430545" w14:textId="71C9BFFA" w:rsidR="00082C44" w:rsidRPr="00B61452" w:rsidRDefault="00E26ACF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6236A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51,957</w:t>
            </w: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32E0521" w14:textId="77777777" w:rsidR="00082C44" w:rsidRPr="00B61452" w:rsidRDefault="00082C44" w:rsidP="00082C4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57878D64" w14:textId="04E546FE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(4</w:t>
            </w:r>
            <w:r w:rsidR="007A1C6B"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0B19B1"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199</w:t>
            </w: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06481D55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799FDDA" w14:textId="705AC508" w:rsidR="00082C44" w:rsidRPr="00B61452" w:rsidRDefault="00203E73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(23,30</w:t>
            </w:r>
            <w:r w:rsidR="00137936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9AC61F9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53755C4" w14:textId="4A452111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(18,125)</w:t>
            </w:r>
          </w:p>
        </w:tc>
      </w:tr>
      <w:tr w:rsidR="00082C44" w:rsidRPr="00B61452" w14:paraId="1B9A7193" w14:textId="77777777" w:rsidTr="00553245">
        <w:tc>
          <w:tcPr>
            <w:tcW w:w="4500" w:type="dxa"/>
            <w:hideMark/>
          </w:tcPr>
          <w:p w14:paraId="46EEF921" w14:textId="77777777" w:rsidR="00082C44" w:rsidRPr="00B61452" w:rsidRDefault="00082C44" w:rsidP="00082C44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58D850A3" w14:textId="340D8BED" w:rsidR="00082C44" w:rsidRPr="00B61452" w:rsidRDefault="00E26ACF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(4,044)</w:t>
            </w:r>
          </w:p>
        </w:tc>
        <w:tc>
          <w:tcPr>
            <w:tcW w:w="262" w:type="dxa"/>
          </w:tcPr>
          <w:p w14:paraId="7D9A5B65" w14:textId="77777777" w:rsidR="00082C44" w:rsidRPr="00B61452" w:rsidRDefault="00082C44" w:rsidP="00082C4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5B13E42" w14:textId="6A13F759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(2,377)</w:t>
            </w:r>
          </w:p>
        </w:tc>
        <w:tc>
          <w:tcPr>
            <w:tcW w:w="255" w:type="dxa"/>
          </w:tcPr>
          <w:p w14:paraId="1BAE3A87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6080AA3" w14:textId="7CCDC828" w:rsidR="00082C44" w:rsidRPr="00B61452" w:rsidRDefault="00203E73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(3,817)</w:t>
            </w:r>
          </w:p>
        </w:tc>
        <w:tc>
          <w:tcPr>
            <w:tcW w:w="270" w:type="dxa"/>
          </w:tcPr>
          <w:p w14:paraId="7D8CCE87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DDBFD8B" w14:textId="2F8A77DA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(2,037)</w:t>
            </w:r>
          </w:p>
        </w:tc>
      </w:tr>
      <w:tr w:rsidR="00082C44" w:rsidRPr="00B61452" w14:paraId="5D1E59AE" w14:textId="77777777" w:rsidTr="00553245">
        <w:tc>
          <w:tcPr>
            <w:tcW w:w="4500" w:type="dxa"/>
            <w:hideMark/>
          </w:tcPr>
          <w:p w14:paraId="0F03D119" w14:textId="52FD7800" w:rsidR="00082C44" w:rsidRPr="00B61452" w:rsidRDefault="00082C44" w:rsidP="00082C44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ซึ่งเป็นไปตาม 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990" w:type="dxa"/>
          </w:tcPr>
          <w:p w14:paraId="3B19E8A6" w14:textId="77777777" w:rsidR="00082C44" w:rsidRPr="00B61452" w:rsidRDefault="00082C44" w:rsidP="00082C4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117A15" w14:textId="5D2E1418" w:rsidR="00E26ACF" w:rsidRPr="00B61452" w:rsidRDefault="00E26ACF" w:rsidP="00E26ACF">
            <w:pPr>
              <w:pStyle w:val="acctfourfigures"/>
              <w:tabs>
                <w:tab w:val="clear" w:pos="765"/>
                <w:tab w:val="left" w:pos="76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(8,025)</w:t>
            </w:r>
          </w:p>
        </w:tc>
        <w:tc>
          <w:tcPr>
            <w:tcW w:w="262" w:type="dxa"/>
          </w:tcPr>
          <w:p w14:paraId="758573EF" w14:textId="77777777" w:rsidR="00082C44" w:rsidRPr="00B61452" w:rsidRDefault="00082C44" w:rsidP="00082C4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AEEF86B" w14:textId="77777777" w:rsidR="00082C44" w:rsidRPr="00B61452" w:rsidRDefault="00082C44" w:rsidP="00082C44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4FB841BE" w14:textId="2CBCF7A4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(</w:t>
            </w: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5</w:t>
            </w:r>
            <w:r w:rsidRPr="00B61452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6ABEF9FA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3737DD6" w14:textId="77777777" w:rsidR="00082C44" w:rsidRPr="00B61452" w:rsidRDefault="00082C44" w:rsidP="00082C44">
            <w:pPr>
              <w:pStyle w:val="acctfourfigures"/>
              <w:tabs>
                <w:tab w:val="decimal" w:pos="8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9E1A3" w14:textId="6AA4DAEA" w:rsidR="00203E73" w:rsidRPr="00B61452" w:rsidRDefault="00203E73" w:rsidP="00203E73">
            <w:pPr>
              <w:pStyle w:val="acctfourfigures"/>
              <w:tabs>
                <w:tab w:val="clear" w:pos="765"/>
                <w:tab w:val="decimal" w:pos="780"/>
                <w:tab w:val="decimal" w:pos="8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(8,025)</w:t>
            </w:r>
          </w:p>
        </w:tc>
        <w:tc>
          <w:tcPr>
            <w:tcW w:w="270" w:type="dxa"/>
          </w:tcPr>
          <w:p w14:paraId="63B1DE4A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31BA89E" w14:textId="77777777" w:rsidR="00082C44" w:rsidRPr="00B61452" w:rsidRDefault="00082C44" w:rsidP="00082C4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  <w:p w14:paraId="3B6998F9" w14:textId="27206AF9" w:rsidR="00082C44" w:rsidRPr="00B61452" w:rsidRDefault="00082C44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082C44" w:rsidRPr="00B61452" w14:paraId="7990185C" w14:textId="77777777" w:rsidTr="00553245">
        <w:tc>
          <w:tcPr>
            <w:tcW w:w="4500" w:type="dxa"/>
            <w:hideMark/>
          </w:tcPr>
          <w:p w14:paraId="70633E27" w14:textId="69D251A4" w:rsidR="00082C44" w:rsidRPr="00B61452" w:rsidRDefault="00082C44" w:rsidP="00082C44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2A54451F" w14:textId="72E64CA2" w:rsidR="00082C44" w:rsidRPr="00B61452" w:rsidRDefault="00E26ACF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(95)</w:t>
            </w:r>
          </w:p>
        </w:tc>
        <w:tc>
          <w:tcPr>
            <w:tcW w:w="262" w:type="dxa"/>
          </w:tcPr>
          <w:p w14:paraId="7DEC7FEA" w14:textId="77777777" w:rsidR="00082C44" w:rsidRPr="00B61452" w:rsidRDefault="00082C44" w:rsidP="00082C4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4F4230C" w14:textId="6DD0CE41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363</w:t>
            </w:r>
          </w:p>
        </w:tc>
        <w:tc>
          <w:tcPr>
            <w:tcW w:w="255" w:type="dxa"/>
          </w:tcPr>
          <w:p w14:paraId="54F18B0E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1707020" w14:textId="73AA2590" w:rsidR="00082C44" w:rsidRPr="00B61452" w:rsidRDefault="00EB0E6B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03E73"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8A65DF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5730B95" w14:textId="2A87D9B0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363</w:t>
            </w:r>
          </w:p>
        </w:tc>
      </w:tr>
      <w:tr w:rsidR="00082C44" w:rsidRPr="00B61452" w14:paraId="51764732" w14:textId="77777777" w:rsidTr="00553245">
        <w:tc>
          <w:tcPr>
            <w:tcW w:w="4500" w:type="dxa"/>
            <w:hideMark/>
          </w:tcPr>
          <w:p w14:paraId="28037B55" w14:textId="77777777" w:rsidR="00082C44" w:rsidRPr="00B61452" w:rsidRDefault="00082C44" w:rsidP="00082C44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33BD" w14:textId="0816D2E0" w:rsidR="00082C44" w:rsidRPr="00B61452" w:rsidRDefault="00E26ACF" w:rsidP="00E26ACF">
            <w:pPr>
              <w:pStyle w:val="acctfourfigures"/>
              <w:tabs>
                <w:tab w:val="decimal" w:pos="52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E90948D" w14:textId="77777777" w:rsidR="00082C44" w:rsidRPr="00B61452" w:rsidRDefault="00082C44" w:rsidP="00082C4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FDC96" w14:textId="6179B93A" w:rsidR="00082C44" w:rsidRPr="00B61452" w:rsidRDefault="00082C44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EDE279C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393A" w14:textId="4C0BC6E3" w:rsidR="00082C44" w:rsidRPr="00B61452" w:rsidRDefault="00EB0E6B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23,730</w:t>
            </w:r>
          </w:p>
        </w:tc>
        <w:tc>
          <w:tcPr>
            <w:tcW w:w="270" w:type="dxa"/>
          </w:tcPr>
          <w:p w14:paraId="197A50B2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826D" w14:textId="61939BE7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14,668</w:t>
            </w:r>
          </w:p>
        </w:tc>
      </w:tr>
      <w:tr w:rsidR="00082C44" w:rsidRPr="00B61452" w14:paraId="4BFA4B1A" w14:textId="77777777" w:rsidTr="00553245">
        <w:tc>
          <w:tcPr>
            <w:tcW w:w="4500" w:type="dxa"/>
            <w:hideMark/>
          </w:tcPr>
          <w:p w14:paraId="41961A76" w14:textId="77777777" w:rsidR="00082C44" w:rsidRPr="00B61452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1FDC7" w14:textId="7CEAB013" w:rsidR="00082C44" w:rsidRPr="00B61452" w:rsidRDefault="00E26ACF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49,97</w:t>
            </w:r>
            <w:r w:rsidR="004E7722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</w:tcPr>
          <w:p w14:paraId="33F19E20" w14:textId="77777777" w:rsidR="00082C44" w:rsidRPr="00B61452" w:rsidRDefault="00082C44" w:rsidP="00082C44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BFB81" w14:textId="167FE773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30,503</w:t>
            </w:r>
          </w:p>
        </w:tc>
        <w:tc>
          <w:tcPr>
            <w:tcW w:w="255" w:type="dxa"/>
          </w:tcPr>
          <w:p w14:paraId="18FC6174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34D99" w14:textId="1A79FC1D" w:rsidR="00082C44" w:rsidRPr="00B61452" w:rsidRDefault="00F20E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  <w:r w:rsidR="00EB0E6B"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645</w:t>
            </w:r>
          </w:p>
        </w:tc>
        <w:tc>
          <w:tcPr>
            <w:tcW w:w="270" w:type="dxa"/>
          </w:tcPr>
          <w:p w14:paraId="3C34B1BC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35A41" w14:textId="45D84A72" w:rsidR="00082C44" w:rsidRPr="00B61452" w:rsidRDefault="00082C44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61452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20,192</w:t>
            </w:r>
          </w:p>
        </w:tc>
      </w:tr>
    </w:tbl>
    <w:p w14:paraId="7520E598" w14:textId="426B0FD1" w:rsidR="000E216D" w:rsidRPr="00B61452" w:rsidRDefault="000E216D">
      <w:pPr>
        <w:rPr>
          <w:rFonts w:asciiTheme="majorBidi" w:hAnsiTheme="majorBidi" w:cstheme="majorBidi"/>
          <w:sz w:val="28"/>
          <w:szCs w:val="28"/>
        </w:rPr>
      </w:pPr>
    </w:p>
    <w:p w14:paraId="505FABBB" w14:textId="014BFE54" w:rsidR="000E216D" w:rsidRPr="00B61452" w:rsidRDefault="000E216D">
      <w:pPr>
        <w:rPr>
          <w:rFonts w:asciiTheme="majorBidi" w:hAnsiTheme="majorBidi" w:cstheme="majorBidi"/>
          <w:sz w:val="28"/>
          <w:szCs w:val="28"/>
        </w:rPr>
      </w:pPr>
    </w:p>
    <w:p w14:paraId="6AEF3757" w14:textId="77777777" w:rsidR="000E216D" w:rsidRPr="00B61452" w:rsidRDefault="000E216D" w:rsidP="000E216D">
      <w:pPr>
        <w:rPr>
          <w:rFonts w:asciiTheme="majorBidi" w:hAnsiTheme="majorBidi" w:cstheme="majorBidi"/>
        </w:rPr>
      </w:pPr>
      <w:r w:rsidRPr="00B61452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0E216D" w:rsidRPr="00B61452" w14:paraId="6E80DD39" w14:textId="77777777" w:rsidTr="002E288A">
        <w:tc>
          <w:tcPr>
            <w:tcW w:w="4500" w:type="dxa"/>
          </w:tcPr>
          <w:p w14:paraId="221494B1" w14:textId="77777777" w:rsidR="000E216D" w:rsidRPr="00B61452" w:rsidRDefault="000E216D" w:rsidP="002E288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A99172E" w14:textId="77777777" w:rsidR="000E216D" w:rsidRPr="00B61452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2E1B0120" w14:textId="77777777" w:rsidR="000E216D" w:rsidRPr="00B61452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D06F20E" w14:textId="77777777" w:rsidR="000E216D" w:rsidRPr="00B61452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216D" w:rsidRPr="00B61452" w14:paraId="2BA2A940" w14:textId="77777777" w:rsidTr="002E288A">
        <w:tc>
          <w:tcPr>
            <w:tcW w:w="4500" w:type="dxa"/>
          </w:tcPr>
          <w:p w14:paraId="232E8E7A" w14:textId="77777777" w:rsidR="000E216D" w:rsidRPr="00B61452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C1C9385" w14:textId="77777777" w:rsidR="000E216D" w:rsidRPr="00B61452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B61452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7F542DCE" w14:textId="77777777" w:rsidR="000E216D" w:rsidRPr="00B61452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B6E2588" w14:textId="77777777" w:rsidR="000E216D" w:rsidRPr="00B61452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B61452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82C44" w:rsidRPr="00B61452" w14:paraId="03B54E51" w14:textId="77777777" w:rsidTr="002E288A">
        <w:tc>
          <w:tcPr>
            <w:tcW w:w="4500" w:type="dxa"/>
          </w:tcPr>
          <w:p w14:paraId="1A43C3BC" w14:textId="77777777" w:rsidR="00082C44" w:rsidRPr="00B61452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8C1B7" w14:textId="1E5147D5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B6145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62" w:type="dxa"/>
          </w:tcPr>
          <w:p w14:paraId="2EEC48B9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9AEA05F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6145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B61452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7B4B3B11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10260439" w14:textId="1A009179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6145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B61452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</w:p>
        </w:tc>
        <w:tc>
          <w:tcPr>
            <w:tcW w:w="270" w:type="dxa"/>
          </w:tcPr>
          <w:p w14:paraId="1D7CBABA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55143800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6145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B61452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082C44" w:rsidRPr="00B61452" w14:paraId="31EFD750" w14:textId="77777777" w:rsidTr="002E288A">
        <w:tc>
          <w:tcPr>
            <w:tcW w:w="4500" w:type="dxa"/>
          </w:tcPr>
          <w:p w14:paraId="5D8A25A2" w14:textId="77777777" w:rsidR="00082C44" w:rsidRPr="00B61452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D29823" w14:textId="7E7764F4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61452">
              <w:rPr>
                <w:rFonts w:asciiTheme="majorBidi" w:hAnsiTheme="majorBidi" w:cstheme="majorBidi"/>
                <w:bCs/>
                <w:sz w:val="27"/>
                <w:szCs w:val="27"/>
              </w:rPr>
              <w:t>2568</w:t>
            </w:r>
          </w:p>
        </w:tc>
        <w:tc>
          <w:tcPr>
            <w:tcW w:w="262" w:type="dxa"/>
          </w:tcPr>
          <w:p w14:paraId="052339DB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36F3072" w14:textId="60E149AA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61452">
              <w:rPr>
                <w:rFonts w:asciiTheme="majorBidi" w:hAnsiTheme="majorBidi" w:cstheme="majorBidi"/>
                <w:bCs/>
                <w:sz w:val="27"/>
                <w:szCs w:val="27"/>
              </w:rPr>
              <w:t>2567</w:t>
            </w:r>
          </w:p>
        </w:tc>
        <w:tc>
          <w:tcPr>
            <w:tcW w:w="255" w:type="dxa"/>
          </w:tcPr>
          <w:p w14:paraId="4BA24D7F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C83D0F0" w14:textId="5EAFF0D6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61452">
              <w:rPr>
                <w:rFonts w:asciiTheme="majorBidi" w:hAnsiTheme="majorBidi" w:cstheme="majorBidi"/>
                <w:bCs/>
                <w:sz w:val="27"/>
                <w:szCs w:val="27"/>
              </w:rPr>
              <w:t>2568</w:t>
            </w:r>
          </w:p>
        </w:tc>
        <w:tc>
          <w:tcPr>
            <w:tcW w:w="270" w:type="dxa"/>
          </w:tcPr>
          <w:p w14:paraId="57F34BD2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B09FD1" w14:textId="73815F9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B61452">
              <w:rPr>
                <w:rFonts w:asciiTheme="majorBidi" w:hAnsiTheme="majorBidi" w:cstheme="majorBidi"/>
                <w:bCs/>
                <w:sz w:val="27"/>
                <w:szCs w:val="27"/>
              </w:rPr>
              <w:t>2567</w:t>
            </w:r>
          </w:p>
        </w:tc>
      </w:tr>
      <w:tr w:rsidR="000E216D" w:rsidRPr="00B61452" w14:paraId="35A3F5F7" w14:textId="77777777" w:rsidTr="002E288A">
        <w:tc>
          <w:tcPr>
            <w:tcW w:w="4500" w:type="dxa"/>
          </w:tcPr>
          <w:p w14:paraId="5923EF5A" w14:textId="77777777" w:rsidR="000E216D" w:rsidRPr="00B61452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52A240FC" w14:textId="77777777" w:rsidR="000E216D" w:rsidRPr="00B61452" w:rsidRDefault="000E216D" w:rsidP="002E28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082C44" w:rsidRPr="00B61452" w14:paraId="3314424F" w14:textId="77777777" w:rsidTr="002E288A">
        <w:tc>
          <w:tcPr>
            <w:tcW w:w="4500" w:type="dxa"/>
          </w:tcPr>
          <w:p w14:paraId="6E1FC637" w14:textId="77777777" w:rsidR="00082C44" w:rsidRPr="00B61452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61452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0422BE" w14:textId="706D691F" w:rsidR="00082C44" w:rsidRPr="00B61452" w:rsidRDefault="00E26ACF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 w:rsidR="004E7722" w:rsidRPr="00B614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</w:t>
            </w:r>
            <w:r w:rsidRPr="00B614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="004E7722" w:rsidRPr="00B614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970</w:t>
            </w:r>
          </w:p>
        </w:tc>
        <w:tc>
          <w:tcPr>
            <w:tcW w:w="262" w:type="dxa"/>
          </w:tcPr>
          <w:p w14:paraId="3DB5A91E" w14:textId="77777777" w:rsidR="00082C44" w:rsidRPr="00B61452" w:rsidRDefault="00082C44" w:rsidP="00082C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D25B26B" w14:textId="38004E87" w:rsidR="00082C44" w:rsidRPr="00B61452" w:rsidRDefault="00082C44" w:rsidP="00082C4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75,902</w:t>
            </w:r>
          </w:p>
        </w:tc>
        <w:tc>
          <w:tcPr>
            <w:tcW w:w="255" w:type="dxa"/>
          </w:tcPr>
          <w:p w14:paraId="2A3AC0DD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B0599DB" w14:textId="2CE63379" w:rsidR="00082C44" w:rsidRPr="00B61452" w:rsidRDefault="00E26ACF" w:rsidP="00082C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48,454</w:t>
            </w:r>
          </w:p>
        </w:tc>
        <w:tc>
          <w:tcPr>
            <w:tcW w:w="270" w:type="dxa"/>
          </w:tcPr>
          <w:p w14:paraId="10EC298C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F02A22C" w14:textId="6CFEEA65" w:rsidR="00082C44" w:rsidRPr="00B61452" w:rsidRDefault="00082C44" w:rsidP="00082C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36,98</w:t>
            </w:r>
            <w:r w:rsidR="00EC4FAE" w:rsidRPr="00B6145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</w:p>
        </w:tc>
      </w:tr>
      <w:tr w:rsidR="00082C44" w:rsidRPr="00B61452" w14:paraId="7D533253" w14:textId="77777777" w:rsidTr="002E288A">
        <w:tc>
          <w:tcPr>
            <w:tcW w:w="4500" w:type="dxa"/>
          </w:tcPr>
          <w:p w14:paraId="2B409FC0" w14:textId="77777777" w:rsidR="00082C44" w:rsidRPr="00B61452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6145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B6145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93D546D" w14:textId="66ABC630" w:rsidR="00082C44" w:rsidRPr="00B61452" w:rsidRDefault="00E26ACF" w:rsidP="00082C4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0DCC4F8" w14:textId="77777777" w:rsidR="00082C44" w:rsidRPr="00B61452" w:rsidRDefault="00082C44" w:rsidP="00082C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607D4318" w14:textId="40F8C90D" w:rsidR="00082C44" w:rsidRPr="00B61452" w:rsidRDefault="00082C44" w:rsidP="00082C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083EA3A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BD8C3D" w14:textId="66DF014B" w:rsidR="00082C44" w:rsidRPr="00B61452" w:rsidRDefault="00E26ACF" w:rsidP="00082C4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B9B97B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010D7BCE" w14:textId="7FAC798C" w:rsidR="00082C44" w:rsidRPr="00B61452" w:rsidRDefault="00082C44" w:rsidP="00082C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B61452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082C44" w:rsidRPr="00B61452" w14:paraId="0B14102D" w14:textId="77777777" w:rsidTr="002E288A">
        <w:tc>
          <w:tcPr>
            <w:tcW w:w="4500" w:type="dxa"/>
          </w:tcPr>
          <w:p w14:paraId="7BBE8599" w14:textId="77777777" w:rsidR="00082C44" w:rsidRPr="00B61452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3617" w14:textId="0C741E14" w:rsidR="00082C44" w:rsidRPr="00B61452" w:rsidRDefault="00E26ACF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</w:t>
            </w:r>
            <w:r w:rsidR="004E7722" w:rsidRPr="00B614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8</w:t>
            </w:r>
            <w:r w:rsidRPr="00B614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="004E7722" w:rsidRPr="00B614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970</w:t>
            </w:r>
          </w:p>
        </w:tc>
        <w:tc>
          <w:tcPr>
            <w:tcW w:w="262" w:type="dxa"/>
          </w:tcPr>
          <w:p w14:paraId="56E005C4" w14:textId="77777777" w:rsidR="00082C44" w:rsidRPr="00B61452" w:rsidRDefault="00082C44" w:rsidP="00082C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A223E" w14:textId="4A683D42" w:rsidR="00082C44" w:rsidRPr="00B61452" w:rsidRDefault="00082C44" w:rsidP="00082C4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75,902</w:t>
            </w:r>
          </w:p>
        </w:tc>
        <w:tc>
          <w:tcPr>
            <w:tcW w:w="255" w:type="dxa"/>
          </w:tcPr>
          <w:p w14:paraId="16108FE6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2946" w14:textId="6E7FBDBC" w:rsidR="00082C44" w:rsidRPr="00B61452" w:rsidRDefault="00E26ACF" w:rsidP="00082C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48,454</w:t>
            </w:r>
          </w:p>
        </w:tc>
        <w:tc>
          <w:tcPr>
            <w:tcW w:w="270" w:type="dxa"/>
          </w:tcPr>
          <w:p w14:paraId="3AD5172E" w14:textId="77777777" w:rsidR="00082C44" w:rsidRPr="00B61452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714C2" w14:textId="7CFC86B6" w:rsidR="00082C44" w:rsidRPr="00B61452" w:rsidRDefault="00082C44" w:rsidP="00082C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36,98</w:t>
            </w:r>
            <w:r w:rsidR="00EC4FAE" w:rsidRPr="00B6145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</w:tr>
    </w:tbl>
    <w:p w14:paraId="6037FF2B" w14:textId="77777777" w:rsidR="000E216D" w:rsidRPr="00B61452" w:rsidRDefault="000E216D">
      <w:pPr>
        <w:rPr>
          <w:rFonts w:asciiTheme="majorBidi" w:hAnsiTheme="majorBidi" w:cstheme="majorBidi"/>
          <w:sz w:val="28"/>
          <w:szCs w:val="28"/>
        </w:rPr>
      </w:pPr>
    </w:p>
    <w:p w14:paraId="5E4DB672" w14:textId="401B8DCE" w:rsidR="00DB12B7" w:rsidRPr="00B61452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B61452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665D247B" w14:textId="77777777" w:rsidR="00DB12B7" w:rsidRPr="00B61452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43473EF0" w:rsidR="00DB12B7" w:rsidRPr="00B61452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61452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B61452">
        <w:rPr>
          <w:rFonts w:asciiTheme="majorBidi" w:hAnsiTheme="majorBidi" w:cstheme="majorBidi"/>
          <w:sz w:val="28"/>
          <w:szCs w:val="28"/>
          <w:cs/>
        </w:rPr>
        <w:t>นื่อง</w:t>
      </w:r>
      <w:r w:rsidR="00AF11F0" w:rsidRPr="00B61452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082C44" w:rsidRPr="00B61452">
        <w:rPr>
          <w:rFonts w:asciiTheme="majorBidi" w:hAnsiTheme="majorBidi" w:cstheme="majorBidi"/>
          <w:sz w:val="28"/>
          <w:szCs w:val="28"/>
          <w:cs/>
        </w:rPr>
        <w:t>สามเดือนสิ้นสุ</w:t>
      </w:r>
      <w:r w:rsidR="00082C44" w:rsidRPr="00B61452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="00082C44" w:rsidRPr="00B61452">
        <w:rPr>
          <w:rFonts w:asciiTheme="majorBidi" w:hAnsiTheme="majorBidi" w:cstheme="majorBidi"/>
          <w:spacing w:val="-2"/>
          <w:sz w:val="28"/>
          <w:szCs w:val="28"/>
        </w:rPr>
        <w:br/>
        <w:t xml:space="preserve">31 </w:t>
      </w:r>
      <w:r w:rsidR="00082C44" w:rsidRPr="00B61452">
        <w:rPr>
          <w:rFonts w:asciiTheme="majorBidi" w:hAnsiTheme="majorBidi" w:cstheme="majorBidi"/>
          <w:spacing w:val="-2"/>
          <w:sz w:val="28"/>
          <w:szCs w:val="28"/>
          <w:cs/>
        </w:rPr>
        <w:t>มีนาคม</w:t>
      </w:r>
      <w:r w:rsidR="00AF11F0" w:rsidRPr="00B6145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F11F0" w:rsidRPr="00B61452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082C44" w:rsidRPr="00B61452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B6145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="0047260B" w:rsidRPr="00B6145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D4636" w:rsidRPr="00B61452">
        <w:rPr>
          <w:rFonts w:asciiTheme="majorBidi" w:hAnsiTheme="majorBidi" w:cstheme="majorBidi"/>
          <w:spacing w:val="-2"/>
          <w:sz w:val="28"/>
          <w:szCs w:val="28"/>
        </w:rPr>
        <w:t>19.29</w:t>
      </w:r>
      <w:r w:rsidR="0047260B" w:rsidRPr="00B6145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35213" w:rsidRPr="00B6145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pacing w:val="-2"/>
          <w:sz w:val="28"/>
          <w:szCs w:val="28"/>
          <w:cs/>
        </w:rPr>
        <w:t>และร้อยละ</w:t>
      </w:r>
      <w:r w:rsidR="0047260B" w:rsidRPr="00B6145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ED4636" w:rsidRPr="00B61452">
        <w:rPr>
          <w:rFonts w:asciiTheme="majorBidi" w:hAnsiTheme="majorBidi" w:cstheme="majorBidi"/>
          <w:spacing w:val="-2"/>
          <w:sz w:val="28"/>
          <w:szCs w:val="28"/>
        </w:rPr>
        <w:t>6.7</w:t>
      </w:r>
      <w:r w:rsidR="005E498F" w:rsidRPr="00B61452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47260B" w:rsidRPr="00B6145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B61452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B6145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7041E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082C44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="0057041E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57041E" w:rsidRPr="00B6145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ร้อยละ </w:t>
      </w:r>
      <w:r w:rsidR="00082C44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>19.08</w:t>
      </w:r>
      <w:r w:rsidR="0057041E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 </w:t>
      </w:r>
      <w:r w:rsidR="0057041E" w:rsidRPr="00B6145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และร้อยล</w:t>
      </w:r>
      <w:r w:rsidR="00082C44" w:rsidRPr="00B61452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ะ</w:t>
      </w:r>
      <w:r w:rsidR="0057041E" w:rsidRPr="00B6145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082C44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>5</w:t>
      </w:r>
      <w:r w:rsidR="0057041E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>.</w:t>
      </w:r>
      <w:r w:rsidR="00082C44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>12</w:t>
      </w:r>
      <w:r w:rsidR="0057041E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57041E" w:rsidRPr="00B6145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="0057041E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B61452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B61452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B6145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</w:t>
      </w:r>
      <w:r w:rsidR="00EC4FAE" w:rsidRPr="00B61452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19702C04" w14:textId="637C2E99" w:rsidR="004A4F2B" w:rsidRPr="00B61452" w:rsidRDefault="004A4F2B" w:rsidP="00292A13">
      <w:pPr>
        <w:rPr>
          <w:rFonts w:asciiTheme="majorBidi" w:eastAsia="MS Mincho" w:hAnsiTheme="majorBidi" w:cstheme="majorBidi"/>
          <w:b/>
          <w:bCs/>
          <w:sz w:val="28"/>
          <w:szCs w:val="28"/>
          <w:cs/>
          <w:lang w:eastAsia="x-none"/>
        </w:rPr>
      </w:pPr>
    </w:p>
    <w:p w14:paraId="1385993A" w14:textId="77777777" w:rsidR="00FB132E" w:rsidRPr="00B61452" w:rsidRDefault="00FB132E" w:rsidP="00FB132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B61452">
        <w:rPr>
          <w:rFonts w:asciiTheme="majorBidi" w:eastAsia="MS Mincho" w:hAnsiTheme="majorBidi" w:cstheme="majorBidi" w:hint="cs"/>
          <w:sz w:val="28"/>
          <w:szCs w:val="28"/>
          <w:cs/>
          <w:lang w:val="en-GB"/>
        </w:rPr>
        <w:t>เงินปันผล</w:t>
      </w:r>
    </w:p>
    <w:p w14:paraId="07FCE139" w14:textId="77777777" w:rsidR="004D1EE0" w:rsidRPr="00B61452" w:rsidRDefault="004D1EE0" w:rsidP="004D1EE0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lang w:val="en-US" w:bidi="th-TH"/>
        </w:rPr>
      </w:pPr>
    </w:p>
    <w:p w14:paraId="0753F3DB" w14:textId="3AB21B2F" w:rsidR="00FB132E" w:rsidRPr="00B61452" w:rsidRDefault="00FB132E" w:rsidP="00FB132E">
      <w:pPr>
        <w:pStyle w:val="ListParagraph"/>
        <w:tabs>
          <w:tab w:val="clear" w:pos="907"/>
          <w:tab w:val="left" w:pos="90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B61452">
        <w:rPr>
          <w:rFonts w:asciiTheme="majorBidi" w:hAnsiTheme="majorBidi" w:cstheme="majorBidi"/>
          <w:sz w:val="28"/>
          <w:szCs w:val="28"/>
          <w:cs/>
        </w:rPr>
        <w:t xml:space="preserve">รายละเอียดเงินปันผลในระหว่างปี </w:t>
      </w:r>
      <w:r w:rsidRPr="00B61452">
        <w:rPr>
          <w:rFonts w:asciiTheme="majorBidi" w:hAnsiTheme="majorBidi" w:cstheme="majorBidi"/>
          <w:sz w:val="28"/>
          <w:szCs w:val="28"/>
        </w:rPr>
        <w:t>256</w:t>
      </w:r>
      <w:r w:rsidR="00107542" w:rsidRPr="00B61452">
        <w:rPr>
          <w:rFonts w:asciiTheme="majorBidi" w:hAnsiTheme="majorBidi" w:cstheme="majorBidi"/>
          <w:sz w:val="28"/>
          <w:szCs w:val="28"/>
        </w:rPr>
        <w:t>8</w:t>
      </w:r>
      <w:r w:rsidRPr="00B61452">
        <w:rPr>
          <w:rFonts w:asciiTheme="majorBidi" w:hAnsiTheme="majorBidi" w:cstheme="majorBidi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ABECB5C" w14:textId="77777777" w:rsidR="00FB132E" w:rsidRPr="00B61452" w:rsidRDefault="00FB132E" w:rsidP="004D1EE0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800"/>
        <w:gridCol w:w="1642"/>
        <w:gridCol w:w="236"/>
        <w:gridCol w:w="1147"/>
      </w:tblGrid>
      <w:tr w:rsidR="00FB132E" w:rsidRPr="00B61452" w14:paraId="5E837CB5" w14:textId="77777777" w:rsidTr="007777A9">
        <w:trPr>
          <w:tblHeader/>
        </w:trPr>
        <w:tc>
          <w:tcPr>
            <w:tcW w:w="2520" w:type="dxa"/>
            <w:vAlign w:val="bottom"/>
          </w:tcPr>
          <w:p w14:paraId="448C681B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5982ABEC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050A6DF4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642" w:type="dxa"/>
            <w:vAlign w:val="bottom"/>
            <w:hideMark/>
          </w:tcPr>
          <w:p w14:paraId="7C28EEB9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95B1B2E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  <w:hideMark/>
          </w:tcPr>
          <w:p w14:paraId="472E83CF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B132E" w:rsidRPr="00B61452" w14:paraId="70DABF1E" w14:textId="77777777" w:rsidTr="007777A9">
        <w:trPr>
          <w:tblHeader/>
        </w:trPr>
        <w:tc>
          <w:tcPr>
            <w:tcW w:w="2520" w:type="dxa"/>
          </w:tcPr>
          <w:p w14:paraId="755403CB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3226CFF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ABC3BFE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42" w:type="dxa"/>
            <w:hideMark/>
          </w:tcPr>
          <w:p w14:paraId="32565272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34A5AAB8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52931D60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B132E" w:rsidRPr="00B61452" w14:paraId="19F039DE" w14:textId="77777777" w:rsidTr="007777A9">
        <w:tc>
          <w:tcPr>
            <w:tcW w:w="2520" w:type="dxa"/>
            <w:hideMark/>
          </w:tcPr>
          <w:p w14:paraId="2BE9094D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  <w:p w14:paraId="26168C91" w14:textId="78D3AFF1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ไอ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ซีเคียว 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  <w:p w14:paraId="4A1B55FD" w14:textId="435562E5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170A8E"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15BEB769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08EEB38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E2A667" w14:textId="52621823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31675D7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B38A53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CE8E76" w14:textId="23236128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003C0589" w14:textId="77777777" w:rsidR="00FB132E" w:rsidRPr="00B61452" w:rsidRDefault="00FB132E" w:rsidP="0077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AD02E2" w14:textId="77777777" w:rsidR="00FB132E" w:rsidRPr="00B61452" w:rsidRDefault="00FB132E" w:rsidP="0077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544EBA" w14:textId="41CEFA4E" w:rsidR="00FB132E" w:rsidRPr="00B61452" w:rsidRDefault="00FB132E" w:rsidP="00FC3B0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50.00</w:t>
            </w:r>
          </w:p>
        </w:tc>
        <w:tc>
          <w:tcPr>
            <w:tcW w:w="236" w:type="dxa"/>
          </w:tcPr>
          <w:p w14:paraId="465D0760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F0B6B4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9E0683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36C9174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14DC05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496D3B" w14:textId="1596F2A8" w:rsidR="00FB132E" w:rsidRPr="00B61452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</w:tr>
      <w:tr w:rsidR="00FB132E" w:rsidRPr="00B61452" w14:paraId="1DE82D18" w14:textId="77777777" w:rsidTr="007777A9">
        <w:tc>
          <w:tcPr>
            <w:tcW w:w="2520" w:type="dxa"/>
          </w:tcPr>
          <w:p w14:paraId="53C375B7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9F4566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วินท์คอม เทคโนโลยี</w:t>
            </w:r>
          </w:p>
          <w:p w14:paraId="2A7AD7DE" w14:textId="559C637C" w:rsidR="00FB132E" w:rsidRPr="00B61452" w:rsidRDefault="00170A8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FB132E"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(สิงคโปร์) จำกัด</w:t>
            </w:r>
          </w:p>
          <w:p w14:paraId="7DF2578C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</w:t>
            </w:r>
          </w:p>
          <w:p w14:paraId="46B39E1B" w14:textId="43488D34" w:rsidR="00FC3B04" w:rsidRPr="00B61452" w:rsidRDefault="00170A8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18D844A0" w14:textId="77777777" w:rsidR="00FB132E" w:rsidRPr="00B61452" w:rsidRDefault="00FB132E" w:rsidP="00FC3B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2342BF" w14:textId="77777777" w:rsidR="00FB132E" w:rsidRPr="00B61452" w:rsidRDefault="00FB132E" w:rsidP="00FC3B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122368" w14:textId="77777777" w:rsidR="00FB132E" w:rsidRPr="00B61452" w:rsidRDefault="00FB132E" w:rsidP="00FC3B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777C5" w14:textId="0A945C21" w:rsidR="00FB132E" w:rsidRPr="00B61452" w:rsidRDefault="00FB132E" w:rsidP="00FC3B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70A8E" w:rsidRPr="00B6145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73C54773" w14:textId="0A904537" w:rsidR="00FC3B04" w:rsidRPr="00B61452" w:rsidRDefault="00170A8E" w:rsidP="00FC3B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C3B04" w:rsidRPr="00B6145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C3B04"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="00FC3B04" w:rsidRPr="00B614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78B1114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D7C6C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04770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2861AB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7252F837" w14:textId="3D8CBB5E" w:rsidR="00FC3B04" w:rsidRPr="00B61452" w:rsidRDefault="00FC3B04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B6145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62750657" w14:textId="77777777" w:rsidR="00FB132E" w:rsidRPr="00B61452" w:rsidRDefault="00FB132E" w:rsidP="0077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E8A42D" w14:textId="77777777" w:rsidR="00FC3B04" w:rsidRPr="00B61452" w:rsidRDefault="00FC3B04" w:rsidP="0077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F42BC5" w14:textId="77777777" w:rsidR="00FC3B04" w:rsidRPr="00B61452" w:rsidRDefault="00FC3B04" w:rsidP="007777A9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188162" w14:textId="77777777" w:rsidR="00FC3B04" w:rsidRPr="00B61452" w:rsidRDefault="00FC3B04" w:rsidP="00FC3B0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68.64</w:t>
            </w:r>
          </w:p>
          <w:p w14:paraId="7409567B" w14:textId="3DEFDF9D" w:rsidR="00FC3B04" w:rsidRPr="00B61452" w:rsidRDefault="00FC3B04" w:rsidP="00FC3B0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335.00</w:t>
            </w:r>
          </w:p>
        </w:tc>
        <w:tc>
          <w:tcPr>
            <w:tcW w:w="236" w:type="dxa"/>
          </w:tcPr>
          <w:p w14:paraId="25479A4E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12BE7C4" w14:textId="77777777" w:rsidR="00FB132E" w:rsidRPr="00B61452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BAA06D" w14:textId="77777777" w:rsidR="00FC3B04" w:rsidRPr="00B61452" w:rsidRDefault="00FC3B04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1EEC7D" w14:textId="77777777" w:rsidR="00FC3B04" w:rsidRPr="00B61452" w:rsidRDefault="00FC3B04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562642" w14:textId="5507E793" w:rsidR="00FC3B04" w:rsidRPr="00B61452" w:rsidRDefault="00FC3B04" w:rsidP="00FC3B0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6.8</w:t>
            </w:r>
            <w:r w:rsidR="00170A8E" w:rsidRPr="00B6145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  <w:p w14:paraId="46F77249" w14:textId="543AAB33" w:rsidR="00FC3B04" w:rsidRPr="00B61452" w:rsidRDefault="00FC3B04" w:rsidP="00FC3B0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33.50</w:t>
            </w:r>
          </w:p>
        </w:tc>
      </w:tr>
    </w:tbl>
    <w:p w14:paraId="3827D051" w14:textId="5450E15B" w:rsidR="00FB132E" w:rsidRPr="00B61452" w:rsidRDefault="00FB132E" w:rsidP="00FB132E">
      <w:pPr>
        <w:pStyle w:val="Heading6"/>
        <w:tabs>
          <w:tab w:val="left" w:pos="540"/>
        </w:tabs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B61452">
        <w:rPr>
          <w:rFonts w:asciiTheme="majorBidi" w:eastAsia="MS Mincho" w:hAnsiTheme="majorBidi" w:cstheme="majorBidi"/>
          <w:sz w:val="28"/>
          <w:szCs w:val="28"/>
          <w:cs/>
          <w:lang w:val="en-GB"/>
        </w:rPr>
        <w:br/>
      </w:r>
      <w:r w:rsidRPr="00B61452">
        <w:rPr>
          <w:rFonts w:asciiTheme="majorBidi" w:eastAsia="MS Mincho" w:hAnsiTheme="majorBidi" w:cstheme="majorBidi"/>
          <w:sz w:val="28"/>
          <w:szCs w:val="28"/>
          <w:cs/>
          <w:lang w:val="en-GB"/>
        </w:rPr>
        <w:br/>
      </w:r>
    </w:p>
    <w:p w14:paraId="2C079064" w14:textId="77777777" w:rsidR="00FC3B04" w:rsidRPr="00B61452" w:rsidRDefault="00FC3B04" w:rsidP="00FC3B04">
      <w:pPr>
        <w:rPr>
          <w:lang w:val="en-GB" w:eastAsia="x-none"/>
        </w:rPr>
      </w:pPr>
    </w:p>
    <w:p w14:paraId="0CF39127" w14:textId="01FBE90A" w:rsidR="00DB12B7" w:rsidRPr="00B61452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B61452">
        <w:rPr>
          <w:rFonts w:asciiTheme="majorBidi" w:eastAsia="MS Mincho" w:hAnsiTheme="majorBidi" w:cstheme="majorBidi"/>
          <w:sz w:val="28"/>
          <w:szCs w:val="28"/>
          <w:cs/>
          <w:lang w:val="en-GB"/>
        </w:rPr>
        <w:lastRenderedPageBreak/>
        <w:t>เครื่องมือทางการเงิน</w:t>
      </w:r>
    </w:p>
    <w:p w14:paraId="0D201C11" w14:textId="77777777" w:rsidR="002C2989" w:rsidRPr="00B61452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67E66791" w:rsidR="00DB12B7" w:rsidRPr="00B61452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B6145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B61452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1B1FE5D6" w14:textId="68C93746" w:rsidR="002C2989" w:rsidRPr="00B61452" w:rsidRDefault="00DB12B7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B61452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B61452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B61452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662414A1" w14:textId="77777777" w:rsidR="00EC4FAE" w:rsidRPr="00B61452" w:rsidRDefault="00EC4FAE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p w14:paraId="3A1CFBC0" w14:textId="67BA8AFB" w:rsidR="00EC4FAE" w:rsidRPr="00B61452" w:rsidRDefault="00EC4FAE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cs/>
          <w:lang w:val="en-US" w:bidi="th-TH"/>
        </w:rPr>
      </w:pPr>
      <w:bookmarkStart w:id="2" w:name="_Hlk197470959"/>
      <w:r w:rsidRPr="00B61452">
        <w:rPr>
          <w:rFonts w:asciiTheme="majorBidi" w:hAnsiTheme="majorBidi" w:cstheme="majorBidi" w:hint="cs"/>
          <w:b/>
          <w:bCs/>
          <w:i/>
          <w:iCs/>
          <w:spacing w:val="-6"/>
          <w:sz w:val="28"/>
          <w:szCs w:val="28"/>
          <w:cs/>
          <w:lang w:bidi="th-TH"/>
        </w:rPr>
        <w:t xml:space="preserve">สินทรัพย์ทางการเงิน </w:t>
      </w:r>
      <w:r w:rsidRPr="00B61452"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lang w:val="en-US" w:bidi="th-TH"/>
        </w:rPr>
        <w:t xml:space="preserve">- </w:t>
      </w:r>
      <w:r w:rsidRPr="00B61452">
        <w:rPr>
          <w:rFonts w:asciiTheme="majorBidi" w:hAnsiTheme="majorBidi" w:cstheme="majorBidi" w:hint="cs"/>
          <w:b/>
          <w:bCs/>
          <w:i/>
          <w:iCs/>
          <w:spacing w:val="-6"/>
          <w:sz w:val="28"/>
          <w:szCs w:val="28"/>
          <w:cs/>
          <w:lang w:val="en-US" w:bidi="th-TH"/>
        </w:rPr>
        <w:t>เงินลงทุนในตราสารทุน</w:t>
      </w:r>
    </w:p>
    <w:p w14:paraId="26F3872A" w14:textId="77777777" w:rsidR="00137936" w:rsidRPr="00B61452" w:rsidRDefault="00137936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</w:p>
    <w:p w14:paraId="78901FBD" w14:textId="73262A91" w:rsidR="00EC4FAE" w:rsidRPr="00B61452" w:rsidRDefault="00EC4FA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 xml:space="preserve">เมื่อวันที่ </w:t>
      </w:r>
      <w:r w:rsidRPr="00B61452">
        <w:rPr>
          <w:rFonts w:asciiTheme="majorBidi" w:hAnsiTheme="majorBidi" w:cstheme="majorBidi"/>
          <w:spacing w:val="-2"/>
          <w:sz w:val="28"/>
          <w:szCs w:val="28"/>
          <w:lang w:eastAsia="x-none"/>
        </w:rPr>
        <w:t xml:space="preserve">22 </w:t>
      </w:r>
      <w:r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 xml:space="preserve">มกราคม </w:t>
      </w:r>
      <w:r w:rsidRPr="00B61452">
        <w:rPr>
          <w:rFonts w:asciiTheme="majorBidi" w:hAnsiTheme="majorBidi" w:cstheme="majorBidi"/>
          <w:spacing w:val="-2"/>
          <w:sz w:val="28"/>
          <w:szCs w:val="28"/>
          <w:lang w:eastAsia="x-none"/>
        </w:rPr>
        <w:t xml:space="preserve">2568 </w:t>
      </w:r>
      <w:r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 xml:space="preserve">ตัวแทนของบริษัทที่ดำรงตำแหน่งกรรมการในบริษัท เอ็ม อินเทลลิเจนซ์ จำกัด </w:t>
      </w:r>
      <w:r w:rsidR="009D7FBF"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ซึ่งเป็น</w:t>
      </w:r>
      <w:r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บริษัทร่วม</w:t>
      </w:r>
      <w:r w:rsidR="009D7FBF"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ของบริษัท</w:t>
      </w:r>
      <w:r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ได้ลาออกจากตำแหน่งกรรมการ จึงทำให้บริษัทสูญเสียอิทธิพลอย่างมีนัยสำคัญต่อบริษัท เอ็ม อินเทลลิเจนซ์ จำกัด</w:t>
      </w:r>
      <w:r w:rsidRPr="00B61452">
        <w:rPr>
          <w:rFonts w:asciiTheme="majorBidi" w:hAnsiTheme="majorBidi" w:cstheme="majorBidi" w:hint="cs"/>
          <w:sz w:val="28"/>
          <w:szCs w:val="28"/>
          <w:cs/>
          <w:lang w:eastAsia="x-none"/>
        </w:rPr>
        <w:t>มูลค่าตามบัญชีของเงินลงทุนในบริษัทร่วม ณ วันที่เสียอิทธิพลอย่างมีนัยสำคัญมีจำนวน</w:t>
      </w:r>
      <w:r w:rsidR="00C977BE" w:rsidRPr="00B61452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lang w:eastAsia="x-none"/>
        </w:rPr>
        <w:t xml:space="preserve">15.11 </w:t>
      </w:r>
      <w:r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ล้านบาท ซึ่ง</w:t>
      </w:r>
      <w:r w:rsidR="009D7FBF"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ใกล้เคียง</w:t>
      </w:r>
      <w:r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กับมูลค่ายุติธรรมของส่วนได้เสียที่เหลืออยู่</w:t>
      </w:r>
      <w:r w:rsidR="004E7722" w:rsidRPr="00B61452">
        <w:rPr>
          <w:rFonts w:asciiTheme="majorBidi" w:hAnsiTheme="majorBidi" w:cstheme="majorBidi"/>
          <w:spacing w:val="-2"/>
          <w:sz w:val="28"/>
          <w:szCs w:val="28"/>
          <w:lang w:eastAsia="x-none"/>
        </w:rPr>
        <w:t xml:space="preserve"> </w:t>
      </w:r>
      <w:r w:rsidR="004E7722" w:rsidRPr="00B61452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ณ</w:t>
      </w:r>
      <w:r w:rsidR="006D7159" w:rsidRPr="00B61452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</w:t>
      </w:r>
      <w:r w:rsidR="004E7722" w:rsidRPr="00B61452">
        <w:rPr>
          <w:rFonts w:asciiTheme="majorBidi" w:hAnsiTheme="majorBidi" w:cstheme="majorBidi" w:hint="cs"/>
          <w:sz w:val="28"/>
          <w:szCs w:val="28"/>
          <w:cs/>
          <w:lang w:eastAsia="x-none"/>
        </w:rPr>
        <w:t>วันดังกล่าว</w:t>
      </w:r>
      <w:r w:rsidRPr="00B61452">
        <w:rPr>
          <w:rFonts w:asciiTheme="majorBidi" w:hAnsiTheme="majorBidi" w:cstheme="majorBidi" w:hint="cs"/>
          <w:sz w:val="28"/>
          <w:szCs w:val="28"/>
          <w:cs/>
          <w:lang w:eastAsia="x-none"/>
        </w:rPr>
        <w:t>กลุ่มบริษัทและบริษัทจัดประเภทเงินลงทุนดังกล่าวเป็นสินทรัพย์</w:t>
      </w:r>
      <w:r w:rsidR="00C977BE" w:rsidRPr="00B61452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  </w:t>
      </w:r>
      <w:r w:rsidRPr="00B61452">
        <w:rPr>
          <w:rFonts w:asciiTheme="majorBidi" w:hAnsiTheme="majorBidi" w:cstheme="majorBidi" w:hint="cs"/>
          <w:sz w:val="28"/>
          <w:szCs w:val="28"/>
          <w:cs/>
          <w:lang w:eastAsia="x-none"/>
        </w:rPr>
        <w:t>ทางการเงินไม่หมุนเวียนอื่นที่วัดมูลค่าด้วยมูลค่ายุติธรรมผ่านกำไร</w:t>
      </w:r>
      <w:r w:rsidR="00390846">
        <w:rPr>
          <w:rFonts w:asciiTheme="majorBidi" w:hAnsiTheme="majorBidi" w:cstheme="majorBidi" w:hint="cs"/>
          <w:sz w:val="28"/>
          <w:szCs w:val="28"/>
          <w:cs/>
          <w:lang w:eastAsia="x-none"/>
        </w:rPr>
        <w:t>หรือ</w:t>
      </w:r>
      <w:r w:rsidRPr="00B61452">
        <w:rPr>
          <w:rFonts w:asciiTheme="majorBidi" w:hAnsiTheme="majorBidi" w:cstheme="majorBidi" w:hint="cs"/>
          <w:sz w:val="28"/>
          <w:szCs w:val="28"/>
          <w:cs/>
          <w:lang w:eastAsia="x-none"/>
        </w:rPr>
        <w:t>ขาดทุน</w:t>
      </w:r>
    </w:p>
    <w:bookmarkEnd w:id="2"/>
    <w:p w14:paraId="0A5A5A71" w14:textId="77777777" w:rsidR="00BF0F34" w:rsidRPr="00B61452" w:rsidRDefault="00BF0F34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30333B97" w14:textId="61C3444B" w:rsidR="00DB12B7" w:rsidRPr="00B61452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61452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B61452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B61452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6A14AD2A" w14:textId="44BC15CC" w:rsidR="00DB12B7" w:rsidRPr="00B6145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B6145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B6145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E4AAD2" w14:textId="77777777" w:rsidR="0057041E" w:rsidRPr="00B61452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bookmarkStart w:id="3" w:name="_Hlk24130628"/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417A25A9" w14:textId="77777777" w:rsidR="0057041E" w:rsidRPr="00B61452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03A967" w14:textId="77777777" w:rsidR="0057041E" w:rsidRPr="00B61452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ในเดือนสิงหาคม 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63C03C98" w14:textId="77777777" w:rsidR="003304F4" w:rsidRPr="00B61452" w:rsidRDefault="003304F4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260EF0DA" w14:textId="4CEE0EF2" w:rsidR="00DB12B7" w:rsidRPr="00B6145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B61452">
        <w:rPr>
          <w:rFonts w:asciiTheme="majorBidi" w:hAnsiTheme="majorBidi" w:cstheme="majorBidi"/>
          <w:i/>
          <w:iCs/>
          <w:sz w:val="28"/>
          <w:szCs w:val="28"/>
        </w:rPr>
        <w:t>Service Level Agreement</w:t>
      </w:r>
    </w:p>
    <w:p w14:paraId="263AB4BD" w14:textId="77777777" w:rsidR="00DB12B7" w:rsidRPr="00B61452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46C76" w14:textId="153B96DD" w:rsidR="00DB12B7" w:rsidRPr="00B61452" w:rsidRDefault="0057041E" w:rsidP="00E86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วีเซิร์ฟพลัส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จำกัดเข้าทำสัญญา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กับบริษัท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วีเอสที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อีซีเอส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เซอร์วิสเซส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="00E8621B"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โดยให้สิทธิ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วีเซิร์ฟพลัส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ในการให้บริการแก่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วีเอสที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อีซีเอส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เซอร์วิสเซส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ซึ่งมีการแบ่งสัดส่วนรายได้กันในแต่ละสัญญาของแต่ละประเภทในอัตราที่ตกลงกัน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สัญญามีกำหนดระยะเวลาตั้งแต่วันที่</w:t>
      </w:r>
      <w:r w:rsidR="00EC4FAE" w:rsidRPr="00B61452">
        <w:rPr>
          <w:rFonts w:asciiTheme="majorBidi" w:hAnsiTheme="majorBidi" w:cstheme="majorBidi"/>
          <w:spacing w:val="-4"/>
          <w:sz w:val="28"/>
          <w:szCs w:val="28"/>
        </w:rPr>
        <w:t xml:space="preserve"> 1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มกราคม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256</w:t>
      </w:r>
      <w:r w:rsidR="005B5C77" w:rsidRPr="00B61452">
        <w:rPr>
          <w:rFonts w:asciiTheme="majorBidi" w:hAnsiTheme="majorBidi" w:cstheme="majorBidi"/>
          <w:spacing w:val="-4"/>
          <w:sz w:val="28"/>
          <w:szCs w:val="28"/>
        </w:rPr>
        <w:t>8</w:t>
      </w:r>
      <w:r w:rsidR="00E51F28" w:rsidRPr="00B6145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ถึงวันที่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51F28" w:rsidRPr="00B61452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B61452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Pr="00B6145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51F28" w:rsidRPr="00B61452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B5C77" w:rsidRPr="00B61452">
        <w:rPr>
          <w:rFonts w:asciiTheme="majorBidi" w:hAnsiTheme="majorBidi" w:cstheme="majorBidi"/>
          <w:spacing w:val="-4"/>
          <w:sz w:val="28"/>
          <w:szCs w:val="28"/>
        </w:rPr>
        <w:t>8</w:t>
      </w:r>
    </w:p>
    <w:bookmarkEnd w:id="3"/>
    <w:p w14:paraId="09BDE24E" w14:textId="7FB30000" w:rsidR="00A02E65" w:rsidRPr="00B61452" w:rsidRDefault="00A0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4"/>
          <w:szCs w:val="24"/>
          <w:cs/>
          <w:lang w:eastAsia="x-none"/>
        </w:rPr>
      </w:pPr>
    </w:p>
    <w:p w14:paraId="4A772C3F" w14:textId="24E53F66" w:rsidR="00DB12B7" w:rsidRPr="00B61452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B61452">
        <w:rPr>
          <w:rFonts w:asciiTheme="majorBidi" w:eastAsia="MS Mincho" w:hAnsiTheme="majorBidi" w:cstheme="majorBidi"/>
          <w:sz w:val="28"/>
          <w:szCs w:val="28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58E937F7" w14:textId="77777777" w:rsidR="00DB12B7" w:rsidRPr="00B61452" w:rsidRDefault="00DB12B7" w:rsidP="00DB12B7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B61452" w14:paraId="12FD8AA2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64C8F118" w:rsidR="00DB12B7" w:rsidRPr="00B61452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75FAE"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202209"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="00275FAE"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02209" w:rsidRPr="00B6145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275FAE"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ED59C6"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02209"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B61452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B61452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B61452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B61452" w14:paraId="099A593B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B61452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B61452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B61452" w14:paraId="3187DF2F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F3D8" w14:textId="77777777" w:rsidR="00DB12B7" w:rsidRPr="00B61452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B61452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B61452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295F6218" w:rsidR="00DB12B7" w:rsidRPr="00B61452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7FD9" w:rsidRPr="00B61452" w14:paraId="6FCD6E07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EF1B" w14:textId="77777777" w:rsidR="007A7FD9" w:rsidRPr="00B61452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46196828" w:rsidR="007A7FD9" w:rsidRPr="00B61452" w:rsidRDefault="0097361B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1,419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7A7FD9" w:rsidRPr="00B61452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2DD666AC" w:rsidR="007A7FD9" w:rsidRPr="00B61452" w:rsidRDefault="0097361B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FD9" w:rsidRPr="00B61452" w14:paraId="78833FED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018C" w14:textId="77777777" w:rsidR="007A7FD9" w:rsidRPr="00B61452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1E9635DC" w:rsidR="007A7FD9" w:rsidRPr="00B61452" w:rsidRDefault="0097361B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177,831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7A7FD9" w:rsidRPr="00B61452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1597868D" w:rsidR="007A7FD9" w:rsidRPr="00B61452" w:rsidRDefault="0097361B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112,574</w:t>
            </w:r>
          </w:p>
        </w:tc>
      </w:tr>
      <w:tr w:rsidR="007A7FD9" w:rsidRPr="00B61452" w14:paraId="66998254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CB1" w14:textId="77777777" w:rsidR="007A7FD9" w:rsidRPr="00B61452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1ECBC145" w:rsidR="007A7FD9" w:rsidRPr="00B61452" w:rsidRDefault="0097361B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8,375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7A7FD9" w:rsidRPr="00B61452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079DC013" w:rsidR="007A7FD9" w:rsidRPr="00B61452" w:rsidRDefault="0097361B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  <w:tr w:rsidR="007A7FD9" w:rsidRPr="00B61452" w14:paraId="6A3BE54C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CBED" w14:textId="77777777" w:rsidR="007A7FD9" w:rsidRPr="00B61452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25D9A4B8" w:rsidR="007A7FD9" w:rsidRPr="00B61452" w:rsidRDefault="0097361B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187,625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7A7FD9" w:rsidRPr="00B61452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00F327FA" w:rsidR="007A7FD9" w:rsidRPr="00B61452" w:rsidRDefault="0097361B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145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113,401</w:t>
            </w:r>
          </w:p>
        </w:tc>
      </w:tr>
    </w:tbl>
    <w:p w14:paraId="09FE28EE" w14:textId="39CBD3A1" w:rsidR="00EC4FAE" w:rsidRPr="00B61452" w:rsidRDefault="00EC4FA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4" w:name="_Hlk15912718"/>
    </w:p>
    <w:p w14:paraId="49CEE589" w14:textId="2A4B92CA" w:rsidR="007818E3" w:rsidRPr="00B61452" w:rsidRDefault="00D4025B" w:rsidP="00170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B61452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เงินฝากสถาบันการเงินที่มี</w:t>
      </w:r>
      <w:r w:rsidR="00FF2C8B" w:rsidRPr="00B61452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ข้อจำกัดการใช้</w:t>
      </w:r>
    </w:p>
    <w:p w14:paraId="37BB77D7" w14:textId="77777777" w:rsidR="00EC4FAE" w:rsidRPr="00B61452" w:rsidRDefault="00EC4FA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4221FCC7" w14:textId="119820D1" w:rsidR="00EC4FAE" w:rsidRPr="00B61452" w:rsidRDefault="00EC4FA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B61452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ณ วันที่ </w:t>
      </w:r>
      <w:r w:rsidRPr="00B61452">
        <w:rPr>
          <w:rFonts w:asciiTheme="majorBidi" w:hAnsiTheme="majorBidi" w:cstheme="majorBidi"/>
          <w:sz w:val="28"/>
          <w:szCs w:val="28"/>
          <w:lang w:eastAsia="x-none"/>
        </w:rPr>
        <w:t>31</w:t>
      </w:r>
      <w:r w:rsidRPr="00B61452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B61452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>มีนาคม</w:t>
      </w:r>
      <w:r w:rsidRPr="00B61452">
        <w:rPr>
          <w:rFonts w:asciiTheme="majorBidi" w:hAnsiTheme="majorBidi" w:cstheme="majorBidi"/>
          <w:sz w:val="28"/>
          <w:szCs w:val="28"/>
          <w:lang w:eastAsia="x-none"/>
        </w:rPr>
        <w:t xml:space="preserve"> 2568 </w:t>
      </w:r>
      <w:r w:rsidRPr="00B61452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เงินฝากออมทรัพย์และเงินฝากประจำในงบการเงินรวมและงบการเงินเฉพาะกิจการจำนวน </w:t>
      </w:r>
      <w:r w:rsidRPr="00B61452">
        <w:rPr>
          <w:rFonts w:asciiTheme="majorBidi" w:hAnsiTheme="majorBidi" w:cstheme="majorBidi"/>
          <w:sz w:val="28"/>
          <w:szCs w:val="28"/>
          <w:lang w:eastAsia="x-none"/>
        </w:rPr>
        <w:t xml:space="preserve">24.12 </w:t>
      </w:r>
      <w:r w:rsidRPr="00B61452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ล้าน</w:t>
      </w:r>
      <w:r w:rsidRPr="00B61452">
        <w:rPr>
          <w:rFonts w:asciiTheme="majorBidi" w:hAnsiTheme="majorBidi" w:cstheme="majorBidi"/>
          <w:sz w:val="28"/>
          <w:szCs w:val="28"/>
          <w:cs/>
          <w:lang w:eastAsia="x-none"/>
        </w:rPr>
        <w:t>บาท</w:t>
      </w:r>
      <w:r w:rsidRPr="00B61452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B61452">
        <w:rPr>
          <w:rFonts w:asciiTheme="majorBidi" w:hAnsiTheme="majorBidi" w:cstheme="majorBidi"/>
          <w:sz w:val="28"/>
          <w:szCs w:val="28"/>
          <w:cs/>
          <w:lang w:eastAsia="x-none"/>
        </w:rPr>
        <w:t>และ</w:t>
      </w:r>
      <w:r w:rsidRPr="00B61452">
        <w:rPr>
          <w:rFonts w:asciiTheme="majorBidi" w:hAnsiTheme="majorBidi" w:cstheme="majorBidi"/>
          <w:sz w:val="28"/>
          <w:szCs w:val="28"/>
          <w:lang w:eastAsia="x-none"/>
        </w:rPr>
        <w:t xml:space="preserve"> 23.81 </w:t>
      </w:r>
      <w:r w:rsidRPr="00B6145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ล้านบาท ตามลำดับ </w:t>
      </w:r>
      <w:r w:rsidRPr="00B61452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(</w:t>
      </w:r>
      <w:r w:rsidRPr="00B61452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256</w:t>
      </w:r>
      <w:r w:rsidR="00942DE1" w:rsidRPr="00B61452">
        <w:rPr>
          <w:rFonts w:asciiTheme="majorBidi" w:hAnsiTheme="majorBidi" w:cstheme="majorBidi"/>
          <w:i/>
          <w:iCs/>
          <w:sz w:val="28"/>
          <w:szCs w:val="28"/>
          <w:lang w:eastAsia="x-none"/>
        </w:rPr>
        <w:t>7</w:t>
      </w:r>
      <w:r w:rsidRPr="00B61452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: </w:t>
      </w:r>
      <w:r w:rsidRPr="00B61452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19.12 </w:t>
      </w:r>
      <w:r w:rsidRPr="00B61452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ล้าน</w:t>
      </w:r>
      <w:r w:rsidRPr="00B61452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บาท</w:t>
      </w:r>
      <w:r w:rsidRPr="00B61452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 </w:t>
      </w:r>
      <w:r w:rsidRPr="00B61452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และ</w:t>
      </w:r>
      <w:r w:rsidRPr="00B61452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942DE1" w:rsidRPr="00B61452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18</w:t>
      </w:r>
      <w:r w:rsidRPr="00B61452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.81 </w:t>
      </w:r>
      <w:r w:rsidRPr="00B61452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ล้านบาท</w:t>
      </w:r>
      <w:r w:rsidRPr="00B61452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B61452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ตามลำดับ</w:t>
      </w:r>
      <w:r w:rsidRPr="00B61452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)</w:t>
      </w:r>
      <w:r w:rsidRPr="00B61452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ได้ใช้เป็นหลักประกันต่อธนาคารสำหรับ</w:t>
      </w:r>
      <w:r w:rsidRPr="00B61452">
        <w:rPr>
          <w:rFonts w:asciiTheme="majorBidi" w:hAnsiTheme="majorBidi" w:cstheme="majorBidi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p w14:paraId="6AEA9876" w14:textId="77777777" w:rsidR="00EC4FAE" w:rsidRPr="00B61452" w:rsidRDefault="00EC4FA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bookmarkEnd w:id="4"/>
    <w:p w14:paraId="28451CBE" w14:textId="77777777" w:rsidR="00E23690" w:rsidRPr="00B61452" w:rsidRDefault="00E23690" w:rsidP="00E2369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61452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1D07F52A" w14:textId="77777777" w:rsidR="00E23690" w:rsidRPr="00B61452" w:rsidRDefault="00E23690" w:rsidP="00E23690">
      <w:pPr>
        <w:pStyle w:val="Heading6"/>
        <w:tabs>
          <w:tab w:val="left" w:pos="540"/>
        </w:tabs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0596EA2A" w14:textId="77777777" w:rsidR="00E23690" w:rsidRPr="00B61452" w:rsidRDefault="00E23690" w:rsidP="00E23690">
      <w:pPr>
        <w:tabs>
          <w:tab w:val="clear" w:pos="454"/>
        </w:tabs>
        <w:spacing w:line="240" w:lineRule="auto"/>
        <w:ind w:left="461"/>
        <w:jc w:val="thaiDistribute"/>
        <w:rPr>
          <w:rFonts w:asciiTheme="majorBidi" w:eastAsia="MS Mincho" w:hAnsiTheme="majorBidi"/>
          <w:sz w:val="28"/>
          <w:szCs w:val="28"/>
        </w:rPr>
      </w:pPr>
      <w:r w:rsidRPr="00B61452">
        <w:rPr>
          <w:rFonts w:asciiTheme="majorBidi" w:eastAsia="MS Mincho" w:hAnsiTheme="majorBidi" w:hint="cs"/>
          <w:sz w:val="28"/>
          <w:szCs w:val="28"/>
          <w:cs/>
        </w:rPr>
        <w:t>ในการประชุมสามัญผู้ถือหุ้นประจำปีของบริษัทเมื่อวันที่</w:t>
      </w:r>
      <w:r w:rsidRPr="00B61452">
        <w:rPr>
          <w:rFonts w:asciiTheme="majorBidi" w:eastAsia="MS Mincho" w:hAnsiTheme="majorBidi"/>
          <w:sz w:val="28"/>
          <w:szCs w:val="28"/>
        </w:rPr>
        <w:t xml:space="preserve"> 24 </w:t>
      </w:r>
      <w:r w:rsidRPr="00B61452">
        <w:rPr>
          <w:rFonts w:asciiTheme="majorBidi" w:eastAsia="MS Mincho" w:hAnsiTheme="majorBidi" w:hint="cs"/>
          <w:sz w:val="28"/>
          <w:szCs w:val="28"/>
          <w:cs/>
        </w:rPr>
        <w:t>เมษายน</w:t>
      </w:r>
      <w:r w:rsidRPr="00B61452">
        <w:rPr>
          <w:rFonts w:asciiTheme="majorBidi" w:eastAsia="MS Mincho" w:hAnsiTheme="majorBidi"/>
          <w:sz w:val="28"/>
          <w:szCs w:val="28"/>
        </w:rPr>
        <w:t xml:space="preserve"> 2568 </w:t>
      </w:r>
      <w:r w:rsidRPr="00B61452">
        <w:rPr>
          <w:rFonts w:asciiTheme="majorBidi" w:eastAsia="MS Mincho" w:hAnsiTheme="majorBidi" w:hint="cs"/>
          <w:sz w:val="28"/>
          <w:szCs w:val="28"/>
          <w:cs/>
        </w:rPr>
        <w:t>ผู้ถือหุ้นมีมติอนุมัติจัดสรรกำไรเป็นเงินปันผลในอัตราหุ้นละ</w:t>
      </w:r>
      <w:r w:rsidRPr="00B61452">
        <w:rPr>
          <w:rFonts w:asciiTheme="majorBidi" w:eastAsia="MS Mincho" w:hAnsiTheme="majorBidi"/>
          <w:sz w:val="28"/>
          <w:szCs w:val="28"/>
        </w:rPr>
        <w:t xml:space="preserve"> 0.18 </w:t>
      </w:r>
      <w:r w:rsidRPr="00B61452">
        <w:rPr>
          <w:rFonts w:asciiTheme="majorBidi" w:eastAsia="MS Mincho" w:hAnsiTheme="majorBidi" w:hint="cs"/>
          <w:sz w:val="28"/>
          <w:szCs w:val="28"/>
          <w:cs/>
        </w:rPr>
        <w:t>บาท</w:t>
      </w:r>
      <w:r w:rsidRPr="00B61452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hint="cs"/>
          <w:sz w:val="28"/>
          <w:szCs w:val="28"/>
          <w:cs/>
        </w:rPr>
        <w:t>เป็นจำนวนเงินทั้งสิ้น</w:t>
      </w:r>
      <w:r w:rsidRPr="00B61452">
        <w:rPr>
          <w:rFonts w:asciiTheme="majorBidi" w:eastAsia="MS Mincho" w:hAnsiTheme="majorBidi"/>
          <w:sz w:val="28"/>
          <w:szCs w:val="28"/>
        </w:rPr>
        <w:t xml:space="preserve"> 55.26 </w:t>
      </w:r>
      <w:r w:rsidRPr="00B61452">
        <w:rPr>
          <w:rFonts w:asciiTheme="majorBidi" w:eastAsia="MS Mincho" w:hAnsiTheme="majorBidi" w:hint="cs"/>
          <w:sz w:val="28"/>
          <w:szCs w:val="28"/>
          <w:cs/>
        </w:rPr>
        <w:t>ล้านบาท</w:t>
      </w:r>
      <w:r w:rsidRPr="00B61452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hint="cs"/>
          <w:sz w:val="28"/>
          <w:szCs w:val="28"/>
          <w:cs/>
        </w:rPr>
        <w:t>เงินปันผลดังกล่าวจะจ่ายให้แก่ผู้ถือหุ้นในเดือน</w:t>
      </w:r>
      <w:r w:rsidRPr="00B61452">
        <w:rPr>
          <w:rFonts w:asciiTheme="majorBidi" w:eastAsia="MS Mincho" w:hAnsi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hint="cs"/>
          <w:sz w:val="28"/>
          <w:szCs w:val="28"/>
          <w:cs/>
        </w:rPr>
        <w:t>พฤษภาคม</w:t>
      </w:r>
      <w:r w:rsidRPr="00B61452">
        <w:rPr>
          <w:rFonts w:asciiTheme="majorBidi" w:eastAsia="MS Mincho" w:hAnsiTheme="majorBidi"/>
          <w:sz w:val="28"/>
          <w:szCs w:val="28"/>
        </w:rPr>
        <w:t xml:space="preserve"> 2568</w:t>
      </w:r>
    </w:p>
    <w:p w14:paraId="09A1F7BF" w14:textId="77777777" w:rsidR="00E23690" w:rsidRPr="00B61452" w:rsidRDefault="00E23690" w:rsidP="00E23690">
      <w:pPr>
        <w:tabs>
          <w:tab w:val="clear" w:pos="454"/>
        </w:tabs>
        <w:spacing w:line="240" w:lineRule="auto"/>
        <w:ind w:left="461"/>
        <w:jc w:val="thaiDistribute"/>
        <w:rPr>
          <w:rFonts w:asciiTheme="majorBidi" w:eastAsia="MS Mincho" w:hAnsiTheme="majorBidi"/>
          <w:sz w:val="28"/>
          <w:szCs w:val="28"/>
        </w:rPr>
      </w:pPr>
    </w:p>
    <w:p w14:paraId="25AA0D7D" w14:textId="4DA9A48E" w:rsidR="00E23690" w:rsidRPr="00B61452" w:rsidRDefault="00E23690" w:rsidP="00E23690">
      <w:pPr>
        <w:tabs>
          <w:tab w:val="clear" w:pos="454"/>
        </w:tabs>
        <w:spacing w:line="240" w:lineRule="auto"/>
        <w:ind w:left="461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ในการประชุมสามัญประจำปีของผู้ถือหุ้นของบริษัท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วีเซิร์ฟพลัส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จำกัด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ซึ่งเป็นบริษัทย่อย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เมื่อวันที่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936ED4" w:rsidRPr="00B61452">
        <w:rPr>
          <w:rFonts w:asciiTheme="majorBidi" w:eastAsia="MS Mincho" w:hAnsiTheme="majorBidi" w:cstheme="majorBidi"/>
          <w:sz w:val="28"/>
          <w:szCs w:val="28"/>
        </w:rPr>
        <w:t>28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เมษายน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/>
          <w:sz w:val="28"/>
          <w:szCs w:val="28"/>
        </w:rPr>
        <w:t>2568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ผู้ถือหุ้นมีมติอนุมัติจัดสรรกำไรเป็นเงินปันผลในอัตราหุ้นละ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/>
          <w:sz w:val="28"/>
          <w:szCs w:val="28"/>
        </w:rPr>
        <w:t>125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บาท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เป็นจำนวนเงินทั้งสิ้น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/>
          <w:sz w:val="28"/>
          <w:szCs w:val="28"/>
        </w:rPr>
        <w:t>50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ล้านบาท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 w:hint="cs"/>
          <w:sz w:val="28"/>
          <w:szCs w:val="28"/>
          <w:cs/>
        </w:rPr>
        <w:t>เงินปันผลดังกล่าวจะจ่ายให้แก่ผู้ถือหุ้นในเดือนพฤษภาคม</w:t>
      </w:r>
      <w:r w:rsidRPr="00B61452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61452">
        <w:rPr>
          <w:rFonts w:asciiTheme="majorBidi" w:eastAsia="MS Mincho" w:hAnsiTheme="majorBidi" w:cstheme="majorBidi"/>
          <w:sz w:val="28"/>
          <w:szCs w:val="28"/>
        </w:rPr>
        <w:t>2568</w:t>
      </w:r>
    </w:p>
    <w:p w14:paraId="6E531D46" w14:textId="77777777" w:rsidR="00E23690" w:rsidRPr="00B61452" w:rsidRDefault="00E23690" w:rsidP="00E23690">
      <w:pPr>
        <w:rPr>
          <w:lang w:eastAsia="x-none"/>
        </w:rPr>
      </w:pPr>
    </w:p>
    <w:p w14:paraId="4D626DEC" w14:textId="77777777" w:rsidR="00FC3B04" w:rsidRPr="00B61452" w:rsidRDefault="00FC3B04" w:rsidP="00E23690">
      <w:pPr>
        <w:rPr>
          <w:lang w:eastAsia="x-none"/>
        </w:rPr>
      </w:pPr>
    </w:p>
    <w:p w14:paraId="65EA2E0B" w14:textId="77777777" w:rsidR="00FC3B04" w:rsidRPr="00B61452" w:rsidRDefault="00FC3B04" w:rsidP="00E23690">
      <w:pPr>
        <w:rPr>
          <w:lang w:eastAsia="x-none"/>
        </w:rPr>
      </w:pPr>
    </w:p>
    <w:p w14:paraId="5435A0D9" w14:textId="77777777" w:rsidR="00FC3B04" w:rsidRPr="00B61452" w:rsidRDefault="00FC3B04" w:rsidP="00E23690">
      <w:pPr>
        <w:rPr>
          <w:lang w:eastAsia="x-none"/>
        </w:rPr>
      </w:pPr>
    </w:p>
    <w:p w14:paraId="4E62A08A" w14:textId="77777777" w:rsidR="00FC3B04" w:rsidRPr="00B61452" w:rsidRDefault="00FC3B04" w:rsidP="00E23690">
      <w:pPr>
        <w:rPr>
          <w:lang w:eastAsia="x-none"/>
        </w:rPr>
      </w:pPr>
    </w:p>
    <w:p w14:paraId="2E35D365" w14:textId="77777777" w:rsidR="00FC3B04" w:rsidRPr="00B61452" w:rsidRDefault="00FC3B04" w:rsidP="00E23690">
      <w:pPr>
        <w:rPr>
          <w:lang w:eastAsia="x-none"/>
        </w:rPr>
      </w:pPr>
    </w:p>
    <w:p w14:paraId="0B8163D1" w14:textId="77777777" w:rsidR="00FC3B04" w:rsidRPr="00B61452" w:rsidRDefault="00FC3B04" w:rsidP="00E23690">
      <w:pPr>
        <w:rPr>
          <w:lang w:eastAsia="x-none"/>
        </w:rPr>
      </w:pPr>
    </w:p>
    <w:p w14:paraId="709F54E7" w14:textId="77777777" w:rsidR="00FC3B04" w:rsidRPr="00B61452" w:rsidRDefault="00FC3B04" w:rsidP="00E23690">
      <w:pPr>
        <w:rPr>
          <w:lang w:eastAsia="x-none"/>
        </w:rPr>
      </w:pPr>
    </w:p>
    <w:p w14:paraId="465F177A" w14:textId="77777777" w:rsidR="00FC3B04" w:rsidRPr="00B61452" w:rsidRDefault="00FC3B04" w:rsidP="00E23690">
      <w:pPr>
        <w:rPr>
          <w:lang w:eastAsia="x-none"/>
        </w:rPr>
      </w:pPr>
    </w:p>
    <w:p w14:paraId="2F6EDDF6" w14:textId="77777777" w:rsidR="00FC3B04" w:rsidRPr="00B61452" w:rsidRDefault="00FC3B04" w:rsidP="00E23690">
      <w:pPr>
        <w:rPr>
          <w:lang w:eastAsia="x-none"/>
        </w:rPr>
      </w:pPr>
    </w:p>
    <w:p w14:paraId="531915C0" w14:textId="77777777" w:rsidR="00FC3B04" w:rsidRPr="00B61452" w:rsidRDefault="00FC3B04" w:rsidP="00E23690">
      <w:pPr>
        <w:rPr>
          <w:lang w:eastAsia="x-none"/>
        </w:rPr>
      </w:pPr>
    </w:p>
    <w:p w14:paraId="163C84F3" w14:textId="77777777" w:rsidR="00FC3B04" w:rsidRPr="00B61452" w:rsidRDefault="00FC3B04" w:rsidP="00E23690">
      <w:pPr>
        <w:rPr>
          <w:lang w:eastAsia="x-none"/>
        </w:rPr>
      </w:pPr>
    </w:p>
    <w:p w14:paraId="695A5BD6" w14:textId="77777777" w:rsidR="00FC3B04" w:rsidRPr="00B61452" w:rsidRDefault="00FC3B04" w:rsidP="00E23690">
      <w:pPr>
        <w:rPr>
          <w:lang w:eastAsia="x-none"/>
        </w:rPr>
      </w:pPr>
    </w:p>
    <w:p w14:paraId="7D2E15F8" w14:textId="77777777" w:rsidR="00FC3B04" w:rsidRPr="00B61452" w:rsidRDefault="00FC3B04" w:rsidP="00E23690">
      <w:pPr>
        <w:rPr>
          <w:lang w:eastAsia="x-none"/>
        </w:rPr>
      </w:pPr>
    </w:p>
    <w:p w14:paraId="14A1F882" w14:textId="0BBD4920" w:rsidR="00E51F28" w:rsidRPr="00B61452" w:rsidRDefault="00F56F94" w:rsidP="00E51F2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61452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24C75637" w14:textId="77777777" w:rsidR="00E51F28" w:rsidRPr="00B61452" w:rsidRDefault="00E51F28" w:rsidP="00E51F2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D29A8F5" w14:textId="23E03DD4" w:rsidR="00E23690" w:rsidRPr="00B61452" w:rsidRDefault="00E23690" w:rsidP="00E23690">
      <w:pPr>
        <w:tabs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B61452">
        <w:rPr>
          <w:rFonts w:ascii="Angsana New" w:hAnsi="Angsana New"/>
          <w:sz w:val="28"/>
          <w:szCs w:val="28"/>
          <w:cs/>
        </w:rPr>
        <w:t>รายการบางรายการในงบ</w:t>
      </w:r>
      <w:r w:rsidR="00170A8E" w:rsidRPr="00B61452">
        <w:rPr>
          <w:rFonts w:ascii="Angsana New" w:hAnsi="Angsana New" w:hint="cs"/>
          <w:sz w:val="28"/>
          <w:szCs w:val="28"/>
          <w:cs/>
        </w:rPr>
        <w:t xml:space="preserve">กำไรขาดทุนเบ็ดเสร็จสำหรับงวดสามเดือนสิ้นสุดวันที่ </w:t>
      </w:r>
      <w:r w:rsidR="00B071B6" w:rsidRPr="00B61452">
        <w:rPr>
          <w:rFonts w:ascii="Angsana New" w:hAnsi="Angsana New"/>
          <w:sz w:val="28"/>
          <w:szCs w:val="28"/>
        </w:rPr>
        <w:t>31</w:t>
      </w:r>
      <w:r w:rsidRPr="00B61452">
        <w:rPr>
          <w:rFonts w:ascii="Angsana New" w:hAnsi="Angsana New"/>
          <w:sz w:val="28"/>
          <w:szCs w:val="28"/>
        </w:rPr>
        <w:t xml:space="preserve"> </w:t>
      </w:r>
      <w:r w:rsidR="00B071B6" w:rsidRPr="00B61452">
        <w:rPr>
          <w:rFonts w:ascii="Angsana New" w:hAnsi="Angsana New" w:hint="cs"/>
          <w:sz w:val="28"/>
          <w:szCs w:val="28"/>
          <w:cs/>
        </w:rPr>
        <w:t>มีนาคม</w:t>
      </w:r>
      <w:r w:rsidR="00B071B6" w:rsidRPr="00B61452">
        <w:rPr>
          <w:rFonts w:ascii="Angsana New" w:hAnsi="Angsana New"/>
          <w:sz w:val="28"/>
          <w:szCs w:val="28"/>
        </w:rPr>
        <w:t xml:space="preserve"> 2567 </w:t>
      </w:r>
      <w:r w:rsidRPr="00B61452">
        <w:rPr>
          <w:rFonts w:ascii="Angsana New" w:hAnsi="Angsana New" w:hint="cs"/>
          <w:sz w:val="28"/>
          <w:szCs w:val="28"/>
          <w:cs/>
        </w:rPr>
        <w:t>ซึ่งรวมอยู่ในงบการเงิน</w:t>
      </w:r>
      <w:r w:rsidR="00375BA8" w:rsidRPr="00B61452">
        <w:rPr>
          <w:rFonts w:ascii="Angsana New" w:hAnsi="Angsana New" w:hint="cs"/>
          <w:sz w:val="28"/>
          <w:szCs w:val="28"/>
          <w:cs/>
        </w:rPr>
        <w:t>ระหว่างกาล</w:t>
      </w:r>
      <w:r w:rsidRPr="00B61452">
        <w:rPr>
          <w:rFonts w:ascii="Angsana New" w:hAnsi="Angsana New" w:hint="cs"/>
          <w:sz w:val="28"/>
          <w:szCs w:val="28"/>
          <w:cs/>
        </w:rPr>
        <w:t>เพื่อวัตถุประสงค์ในการเปรียบเทียบของ</w:t>
      </w:r>
      <w:r w:rsidR="00170A8E" w:rsidRPr="00B61452">
        <w:rPr>
          <w:rFonts w:ascii="Angsana New" w:hAnsi="Angsana New" w:hint="cs"/>
          <w:sz w:val="28"/>
          <w:szCs w:val="28"/>
          <w:cs/>
        </w:rPr>
        <w:t>งวด</w:t>
      </w:r>
      <w:r w:rsidRPr="00B61452">
        <w:rPr>
          <w:rFonts w:ascii="Angsana New" w:hAnsi="Angsana New" w:hint="cs"/>
          <w:sz w:val="28"/>
          <w:szCs w:val="28"/>
          <w:cs/>
        </w:rPr>
        <w:t xml:space="preserve"> </w:t>
      </w:r>
      <w:r w:rsidRPr="00B61452">
        <w:rPr>
          <w:rFonts w:ascii="Angsana New" w:hAnsi="Angsana New"/>
          <w:sz w:val="28"/>
          <w:szCs w:val="28"/>
        </w:rPr>
        <w:t xml:space="preserve">2568 </w:t>
      </w:r>
      <w:r w:rsidRPr="00B61452">
        <w:rPr>
          <w:rFonts w:ascii="Angsana New" w:hAnsi="Angsana New" w:hint="cs"/>
          <w:sz w:val="28"/>
          <w:szCs w:val="28"/>
          <w:cs/>
        </w:rPr>
        <w:t>ได้มีการจัดประเภทรายการใหม่เพื่อให้สอดคล้องกับ</w:t>
      </w:r>
      <w:r w:rsidR="00375BA8" w:rsidRPr="00B61452">
        <w:rPr>
          <w:rFonts w:ascii="Angsana New" w:hAnsi="Angsana New" w:hint="cs"/>
          <w:sz w:val="28"/>
          <w:szCs w:val="28"/>
          <w:cs/>
        </w:rPr>
        <w:t xml:space="preserve">         </w:t>
      </w:r>
      <w:r w:rsidRPr="00B61452">
        <w:rPr>
          <w:rFonts w:ascii="Angsana New" w:hAnsi="Angsana New" w:hint="cs"/>
          <w:sz w:val="28"/>
          <w:szCs w:val="28"/>
          <w:cs/>
        </w:rPr>
        <w:t>การนำเสนองบการเงิน</w:t>
      </w:r>
      <w:r w:rsidR="00170A8E" w:rsidRPr="00B61452">
        <w:rPr>
          <w:rFonts w:ascii="Angsana New" w:hAnsi="Angsana New" w:hint="cs"/>
          <w:sz w:val="28"/>
          <w:szCs w:val="28"/>
          <w:cs/>
        </w:rPr>
        <w:t>ระหว่างกาล</w:t>
      </w:r>
      <w:r w:rsidR="00B071B6" w:rsidRPr="00B61452">
        <w:rPr>
          <w:rFonts w:ascii="Angsana New" w:hAnsi="Angsana New"/>
          <w:sz w:val="28"/>
          <w:szCs w:val="28"/>
        </w:rPr>
        <w:t xml:space="preserve"> 2</w:t>
      </w:r>
      <w:r w:rsidRPr="00B61452">
        <w:rPr>
          <w:rFonts w:ascii="Angsana New" w:hAnsi="Angsana New"/>
          <w:sz w:val="28"/>
          <w:szCs w:val="28"/>
        </w:rPr>
        <w:t>568</w:t>
      </w:r>
      <w:r w:rsidR="00170A8E" w:rsidRPr="00B61452">
        <w:rPr>
          <w:rFonts w:ascii="Angsana New" w:hAnsi="Angsana New" w:hint="cs"/>
          <w:sz w:val="28"/>
          <w:szCs w:val="28"/>
          <w:cs/>
        </w:rPr>
        <w:t xml:space="preserve"> </w:t>
      </w:r>
      <w:r w:rsidRPr="00B61452">
        <w:rPr>
          <w:rFonts w:ascii="Angsana New" w:hAnsi="Angsana New" w:hint="cs"/>
          <w:sz w:val="28"/>
          <w:szCs w:val="28"/>
          <w:cs/>
        </w:rPr>
        <w:t>การจัดประเภทรายการที่มีสาระสำคัญดังนี้</w:t>
      </w:r>
    </w:p>
    <w:p w14:paraId="1243819E" w14:textId="77777777" w:rsidR="00E23690" w:rsidRPr="00B61452" w:rsidRDefault="00E23690" w:rsidP="00E2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950"/>
        <w:gridCol w:w="1350"/>
        <w:gridCol w:w="180"/>
        <w:gridCol w:w="1260"/>
        <w:gridCol w:w="180"/>
        <w:gridCol w:w="1260"/>
      </w:tblGrid>
      <w:tr w:rsidR="00E23690" w:rsidRPr="00B61452" w14:paraId="1C86D8F7" w14:textId="77777777" w:rsidTr="00E23690">
        <w:trPr>
          <w:trHeight w:val="136"/>
          <w:tblHeader/>
        </w:trPr>
        <w:tc>
          <w:tcPr>
            <w:tcW w:w="4950" w:type="dxa"/>
            <w:shd w:val="clear" w:color="auto" w:fill="auto"/>
          </w:tcPr>
          <w:p w14:paraId="42D0503B" w14:textId="77777777" w:rsidR="00E23690" w:rsidRPr="00B61452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shd w:val="clear" w:color="auto" w:fill="auto"/>
          </w:tcPr>
          <w:p w14:paraId="4CA2CC5D" w14:textId="68D17282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23690" w:rsidRPr="00B61452" w14:paraId="3E20BED0" w14:textId="77777777" w:rsidTr="00E23690">
        <w:trPr>
          <w:trHeight w:val="58"/>
          <w:tblHeader/>
        </w:trPr>
        <w:tc>
          <w:tcPr>
            <w:tcW w:w="4950" w:type="dxa"/>
            <w:shd w:val="clear" w:color="auto" w:fill="auto"/>
          </w:tcPr>
          <w:p w14:paraId="7C3E32A6" w14:textId="77777777" w:rsidR="00E23690" w:rsidRPr="00B61452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shd w:val="clear" w:color="auto" w:fill="auto"/>
          </w:tcPr>
          <w:p w14:paraId="792A0FF9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4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23690" w:rsidRPr="00B61452" w14:paraId="61A3964A" w14:textId="77777777" w:rsidTr="00E23690">
        <w:trPr>
          <w:trHeight w:val="58"/>
          <w:tblHeader/>
        </w:trPr>
        <w:tc>
          <w:tcPr>
            <w:tcW w:w="4950" w:type="dxa"/>
            <w:shd w:val="clear" w:color="auto" w:fill="auto"/>
          </w:tcPr>
          <w:p w14:paraId="094504A9" w14:textId="77777777" w:rsidR="00E23690" w:rsidRPr="00B61452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D08BBB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568D5196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67FBA5E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1D5793" w14:textId="77777777" w:rsidR="00E23690" w:rsidRPr="00B61452" w:rsidRDefault="00E23690" w:rsidP="00D105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19B5A1C8" w14:textId="77777777" w:rsidR="00E23690" w:rsidRPr="00B61452" w:rsidRDefault="00E23690" w:rsidP="00D105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80C4767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1C1AC7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633C0E65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E23690" w:rsidRPr="00B61452" w14:paraId="296F1945" w14:textId="77777777" w:rsidTr="00E23690">
        <w:trPr>
          <w:trHeight w:val="58"/>
          <w:tblHeader/>
        </w:trPr>
        <w:tc>
          <w:tcPr>
            <w:tcW w:w="4950" w:type="dxa"/>
            <w:shd w:val="clear" w:color="auto" w:fill="auto"/>
          </w:tcPr>
          <w:p w14:paraId="5BC96FFF" w14:textId="77777777" w:rsidR="00E23690" w:rsidRPr="00B61452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bookmarkStart w:id="5" w:name="_Hlk71722665"/>
          </w:p>
        </w:tc>
        <w:tc>
          <w:tcPr>
            <w:tcW w:w="4230" w:type="dxa"/>
            <w:gridSpan w:val="5"/>
            <w:shd w:val="clear" w:color="auto" w:fill="auto"/>
          </w:tcPr>
          <w:p w14:paraId="59DA5EAE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1452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61452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6145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23690" w:rsidRPr="00B61452" w14:paraId="6C641233" w14:textId="77777777" w:rsidTr="00E23690">
        <w:trPr>
          <w:trHeight w:val="68"/>
        </w:trPr>
        <w:tc>
          <w:tcPr>
            <w:tcW w:w="4950" w:type="dxa"/>
            <w:shd w:val="clear" w:color="auto" w:fill="auto"/>
          </w:tcPr>
          <w:p w14:paraId="262940AA" w14:textId="5E402904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614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B6145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350" w:type="dxa"/>
            <w:shd w:val="clear" w:color="auto" w:fill="auto"/>
          </w:tcPr>
          <w:p w14:paraId="17A27002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AFC3AF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F2EAEF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2BD547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A1C16A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690" w:rsidRPr="00B61452" w14:paraId="379BE950" w14:textId="77777777" w:rsidTr="00E23690">
        <w:trPr>
          <w:trHeight w:val="403"/>
        </w:trPr>
        <w:tc>
          <w:tcPr>
            <w:tcW w:w="4950" w:type="dxa"/>
            <w:shd w:val="clear" w:color="auto" w:fill="auto"/>
          </w:tcPr>
          <w:p w14:paraId="561B2447" w14:textId="1B70C516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6145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70A8E" w:rsidRPr="00B6145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  <w:r w:rsidRPr="00B6145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B614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2D437B" w:rsidRPr="00B6145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B6145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6145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6A4B8FAE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FD408E2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65BDEA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337E91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8B623B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690" w:rsidRPr="00B61452" w14:paraId="3EDBA567" w14:textId="77777777" w:rsidTr="00E23690">
        <w:trPr>
          <w:trHeight w:val="383"/>
        </w:trPr>
        <w:tc>
          <w:tcPr>
            <w:tcW w:w="4950" w:type="dxa"/>
            <w:shd w:val="clear" w:color="auto" w:fill="auto"/>
          </w:tcPr>
          <w:p w14:paraId="08BDEE55" w14:textId="1176D4CD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61452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shd w:val="clear" w:color="auto" w:fill="auto"/>
          </w:tcPr>
          <w:p w14:paraId="796CF2B7" w14:textId="3BE56D4E" w:rsidR="00E23690" w:rsidRPr="00B61452" w:rsidRDefault="00E23690" w:rsidP="00E2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30"/>
                <w:szCs w:val="30"/>
              </w:rPr>
              <w:t>14,289</w:t>
            </w:r>
          </w:p>
        </w:tc>
        <w:tc>
          <w:tcPr>
            <w:tcW w:w="180" w:type="dxa"/>
            <w:shd w:val="clear" w:color="auto" w:fill="auto"/>
          </w:tcPr>
          <w:p w14:paraId="63A84D64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ADD95B" w14:textId="7148EB0A" w:rsidR="00E23690" w:rsidRPr="00B61452" w:rsidRDefault="000B19B1" w:rsidP="0096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30"/>
                <w:szCs w:val="30"/>
              </w:rPr>
              <w:t>2</w:t>
            </w:r>
            <w:r w:rsidR="00E23690" w:rsidRPr="00B61452">
              <w:rPr>
                <w:rFonts w:ascii="Angsana New" w:hAnsi="Angsana New"/>
                <w:sz w:val="30"/>
                <w:szCs w:val="30"/>
              </w:rPr>
              <w:t>,</w:t>
            </w:r>
            <w:r w:rsidRPr="00B61452">
              <w:rPr>
                <w:rFonts w:ascii="Angsana New" w:hAnsi="Angsana New"/>
                <w:sz w:val="30"/>
                <w:szCs w:val="30"/>
              </w:rPr>
              <w:t>044</w:t>
            </w:r>
          </w:p>
        </w:tc>
        <w:tc>
          <w:tcPr>
            <w:tcW w:w="180" w:type="dxa"/>
            <w:shd w:val="clear" w:color="auto" w:fill="auto"/>
          </w:tcPr>
          <w:p w14:paraId="0A7864B5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BC35C4" w14:textId="0E1C78A2" w:rsidR="00E23690" w:rsidRPr="00B61452" w:rsidRDefault="00E23690" w:rsidP="00E2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30"/>
                <w:szCs w:val="30"/>
              </w:rPr>
              <w:t>1</w:t>
            </w:r>
            <w:r w:rsidR="000B19B1" w:rsidRPr="00B61452">
              <w:rPr>
                <w:rFonts w:ascii="Angsana New" w:hAnsi="Angsana New"/>
                <w:sz w:val="30"/>
                <w:szCs w:val="30"/>
              </w:rPr>
              <w:t>6</w:t>
            </w:r>
            <w:r w:rsidRPr="00B61452">
              <w:rPr>
                <w:rFonts w:ascii="Angsana New" w:hAnsi="Angsana New"/>
                <w:sz w:val="30"/>
                <w:szCs w:val="30"/>
              </w:rPr>
              <w:t>,</w:t>
            </w:r>
            <w:r w:rsidR="000B19B1" w:rsidRPr="00B61452">
              <w:rPr>
                <w:rFonts w:ascii="Angsana New" w:hAnsi="Angsana New"/>
                <w:sz w:val="30"/>
                <w:szCs w:val="30"/>
              </w:rPr>
              <w:t>33</w:t>
            </w:r>
            <w:r w:rsidRPr="00B6145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3690" w:rsidRPr="00B61452" w14:paraId="7EF4CEC9" w14:textId="77777777" w:rsidTr="00E23690">
        <w:trPr>
          <w:trHeight w:val="383"/>
        </w:trPr>
        <w:tc>
          <w:tcPr>
            <w:tcW w:w="4950" w:type="dxa"/>
            <w:shd w:val="clear" w:color="auto" w:fill="auto"/>
          </w:tcPr>
          <w:p w14:paraId="6350C95D" w14:textId="2DCEE2EC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2D49F30B" w14:textId="5D5EBE3E" w:rsidR="00E23690" w:rsidRPr="00B61452" w:rsidRDefault="00E23690" w:rsidP="00E2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30"/>
                <w:szCs w:val="30"/>
              </w:rPr>
              <w:t>47,243</w:t>
            </w:r>
          </w:p>
        </w:tc>
        <w:tc>
          <w:tcPr>
            <w:tcW w:w="180" w:type="dxa"/>
            <w:shd w:val="clear" w:color="auto" w:fill="auto"/>
          </w:tcPr>
          <w:p w14:paraId="08FDB096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6C17D4" w14:textId="06D10B6C" w:rsidR="00E23690" w:rsidRPr="00B61452" w:rsidRDefault="00E23690" w:rsidP="0096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30"/>
                <w:szCs w:val="30"/>
              </w:rPr>
              <w:t>(</w:t>
            </w:r>
            <w:r w:rsidR="000B19B1" w:rsidRPr="00B61452">
              <w:rPr>
                <w:rFonts w:ascii="Angsana New" w:hAnsi="Angsana New"/>
                <w:sz w:val="30"/>
                <w:szCs w:val="30"/>
              </w:rPr>
              <w:t>2</w:t>
            </w:r>
            <w:r w:rsidRPr="00B61452">
              <w:rPr>
                <w:rFonts w:ascii="Angsana New" w:hAnsi="Angsana New"/>
                <w:sz w:val="30"/>
                <w:szCs w:val="30"/>
              </w:rPr>
              <w:t>,</w:t>
            </w:r>
            <w:r w:rsidR="000B19B1" w:rsidRPr="00B61452">
              <w:rPr>
                <w:rFonts w:ascii="Angsana New" w:hAnsi="Angsana New"/>
                <w:sz w:val="30"/>
                <w:szCs w:val="30"/>
              </w:rPr>
              <w:t>044</w:t>
            </w:r>
            <w:r w:rsidRPr="00B6145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8DACF5E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52418F" w14:textId="0165582F" w:rsidR="00E23690" w:rsidRPr="00B61452" w:rsidRDefault="00E23690" w:rsidP="00E2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61452">
              <w:rPr>
                <w:rFonts w:ascii="Angsana New" w:hAnsi="Angsana New"/>
                <w:sz w:val="30"/>
                <w:szCs w:val="30"/>
              </w:rPr>
              <w:t>45,</w:t>
            </w:r>
            <w:r w:rsidR="000B19B1" w:rsidRPr="00B61452"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E23690" w:rsidRPr="00B61452" w14:paraId="4BBD60F5" w14:textId="77777777" w:rsidTr="00E23690">
        <w:trPr>
          <w:trHeight w:val="397"/>
        </w:trPr>
        <w:tc>
          <w:tcPr>
            <w:tcW w:w="4950" w:type="dxa"/>
            <w:shd w:val="clear" w:color="auto" w:fill="auto"/>
          </w:tcPr>
          <w:p w14:paraId="4D0F3D91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B9C9BA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7CCD8B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4E639B1" w14:textId="77777777" w:rsidR="00E23690" w:rsidRPr="00B61452" w:rsidRDefault="00E23690" w:rsidP="009617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145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40203B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A2144B0" w14:textId="77777777" w:rsidR="00E23690" w:rsidRPr="00B61452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5"/>
    </w:tbl>
    <w:p w14:paraId="3B3D739E" w14:textId="77777777" w:rsidR="00E23690" w:rsidRPr="00B61452" w:rsidRDefault="00E23690" w:rsidP="00E23690">
      <w:pPr>
        <w:rPr>
          <w:rFonts w:asciiTheme="majorBidi" w:hAnsiTheme="majorBidi" w:cstheme="majorBidi"/>
          <w:sz w:val="20"/>
          <w:szCs w:val="20"/>
        </w:rPr>
      </w:pPr>
    </w:p>
    <w:p w14:paraId="3F893B5B" w14:textId="77777777" w:rsidR="00E23690" w:rsidRDefault="00E23690" w:rsidP="00E23690">
      <w:pPr>
        <w:ind w:firstLine="540"/>
        <w:rPr>
          <w:rFonts w:ascii="Angsana New" w:hAnsi="Angsana New"/>
          <w:color w:val="222222"/>
          <w:sz w:val="28"/>
          <w:szCs w:val="28"/>
        </w:rPr>
      </w:pPr>
      <w:r w:rsidRPr="00B61452">
        <w:rPr>
          <w:rFonts w:ascii="Angsana New" w:hAnsi="Angsana New"/>
          <w:color w:val="222222"/>
          <w:sz w:val="28"/>
          <w:szCs w:val="28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</w:t>
      </w:r>
      <w:r w:rsidRPr="00B61452">
        <w:rPr>
          <w:rFonts w:ascii="Angsana New" w:hAnsi="Angsana New" w:hint="cs"/>
          <w:color w:val="222222"/>
          <w:sz w:val="28"/>
          <w:szCs w:val="28"/>
          <w:cs/>
        </w:rPr>
        <w:t>กลุ่ม</w:t>
      </w:r>
      <w:r w:rsidRPr="00B61452">
        <w:rPr>
          <w:rFonts w:ascii="Angsana New" w:hAnsi="Angsana New"/>
          <w:color w:val="222222"/>
          <w:sz w:val="28"/>
          <w:szCs w:val="28"/>
          <w:cs/>
        </w:rPr>
        <w:t>บริษัทมากกว่า</w:t>
      </w:r>
    </w:p>
    <w:p w14:paraId="1471A2DA" w14:textId="54FB1D43" w:rsidR="00E23690" w:rsidRDefault="00E23690" w:rsidP="00E23690">
      <w:pPr>
        <w:tabs>
          <w:tab w:val="clear" w:pos="454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D4AD200" w14:textId="77777777" w:rsidR="00E23690" w:rsidRPr="00DD6463" w:rsidRDefault="00E23690" w:rsidP="00595E60">
      <w:pPr>
        <w:tabs>
          <w:tab w:val="clear" w:pos="454"/>
        </w:tabs>
        <w:spacing w:line="240" w:lineRule="auto"/>
        <w:ind w:left="461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sectPr w:rsidR="00E23690" w:rsidRPr="00DD6463" w:rsidSect="001E4E9E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F1772" w14:textId="77777777" w:rsidR="002555C9" w:rsidRDefault="002555C9" w:rsidP="00900EE2">
      <w:r>
        <w:separator/>
      </w:r>
    </w:p>
  </w:endnote>
  <w:endnote w:type="continuationSeparator" w:id="0">
    <w:p w14:paraId="65472164" w14:textId="77777777" w:rsidR="002555C9" w:rsidRDefault="002555C9" w:rsidP="00900EE2">
      <w:r>
        <w:continuationSeparator/>
      </w:r>
    </w:p>
  </w:endnote>
  <w:endnote w:type="continuationNotice" w:id="1">
    <w:p w14:paraId="429EEB71" w14:textId="77777777" w:rsidR="002555C9" w:rsidRDefault="002555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1873ADE8" w14:textId="64C932BD" w:rsidR="007418D9" w:rsidRPr="0051525F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1525F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1525F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1525F">
          <w:rPr>
            <w:rFonts w:asciiTheme="majorBidi" w:hAnsiTheme="majorBidi" w:cstheme="majorBidi"/>
            <w:sz w:val="28"/>
            <w:szCs w:val="28"/>
          </w:rPr>
          <w:t>2</w: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5351C" w14:textId="77777777" w:rsidR="002555C9" w:rsidRDefault="002555C9" w:rsidP="00900EE2">
      <w:r>
        <w:separator/>
      </w:r>
    </w:p>
  </w:footnote>
  <w:footnote w:type="continuationSeparator" w:id="0">
    <w:p w14:paraId="2CEF97F2" w14:textId="77777777" w:rsidR="002555C9" w:rsidRDefault="002555C9" w:rsidP="00900EE2">
      <w:r>
        <w:continuationSeparator/>
      </w:r>
    </w:p>
  </w:footnote>
  <w:footnote w:type="continuationNotice" w:id="1">
    <w:p w14:paraId="150B2DC9" w14:textId="77777777" w:rsidR="002555C9" w:rsidRDefault="002555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C10AF" w14:textId="77777777" w:rsidR="0051525F" w:rsidRPr="00E669A5" w:rsidRDefault="0051525F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DF8ABAA" w14:textId="77777777" w:rsidR="0051525F" w:rsidRPr="00E669A5" w:rsidRDefault="0051525F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DE8B66" w14:textId="7C87F43A" w:rsidR="0051525F" w:rsidRPr="00DF07CF" w:rsidRDefault="0018445D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สำหรับงวดสามเดือนสิ้นสุดวันที่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Pr="00335F9B">
      <w:rPr>
        <w:rFonts w:ascii="Angsana New" w:hAnsi="Angsana New"/>
        <w:bCs/>
        <w:sz w:val="32"/>
        <w:szCs w:val="32"/>
      </w:rPr>
      <w:t>3</w:t>
    </w:r>
    <w:r>
      <w:rPr>
        <w:rFonts w:ascii="Angsana New" w:hAnsi="Angsana New"/>
        <w:bCs/>
        <w:sz w:val="32"/>
        <w:szCs w:val="32"/>
        <w:lang w:bidi="th-TH"/>
      </w:rPr>
      <w:t xml:space="preserve">1 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มีนาคม </w:t>
    </w:r>
    <w:r w:rsidR="0051525F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 w:rsidR="0051525F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51525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51525F" w:rsidRPr="00C7737C">
      <w:rPr>
        <w:rFonts w:ascii="Angsana New" w:hAnsi="Angsana New"/>
        <w:sz w:val="32"/>
        <w:szCs w:val="32"/>
        <w:lang w:val="en-US" w:bidi="th-TH"/>
      </w:rPr>
      <w:t>)</w:t>
    </w:r>
  </w:p>
  <w:p w14:paraId="3F969E99" w14:textId="77777777" w:rsidR="0051525F" w:rsidRPr="004B3C0B" w:rsidRDefault="0051525F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A16A49"/>
    <w:multiLevelType w:val="hybridMultilevel"/>
    <w:tmpl w:val="DD04657A"/>
    <w:lvl w:ilvl="0" w:tplc="40A2DCE6">
      <w:numFmt w:val="bullet"/>
      <w:lvlText w:val="-"/>
      <w:lvlJc w:val="left"/>
      <w:pPr>
        <w:ind w:left="1120" w:hanging="7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18"/>
  </w:num>
  <w:num w:numId="12" w16cid:durableId="1937862273">
    <w:abstractNumId w:val="15"/>
  </w:num>
  <w:num w:numId="13" w16cid:durableId="2120679542">
    <w:abstractNumId w:val="29"/>
  </w:num>
  <w:num w:numId="14" w16cid:durableId="1320813966">
    <w:abstractNumId w:val="16"/>
  </w:num>
  <w:num w:numId="15" w16cid:durableId="2115664561">
    <w:abstractNumId w:val="20"/>
  </w:num>
  <w:num w:numId="16" w16cid:durableId="892276542">
    <w:abstractNumId w:val="24"/>
  </w:num>
  <w:num w:numId="17" w16cid:durableId="167866371">
    <w:abstractNumId w:val="17"/>
  </w:num>
  <w:num w:numId="18" w16cid:durableId="1765147868">
    <w:abstractNumId w:val="31"/>
  </w:num>
  <w:num w:numId="19" w16cid:durableId="1914243765">
    <w:abstractNumId w:val="25"/>
  </w:num>
  <w:num w:numId="20" w16cid:durableId="1063217762">
    <w:abstractNumId w:val="22"/>
  </w:num>
  <w:num w:numId="21" w16cid:durableId="1289243721">
    <w:abstractNumId w:val="13"/>
  </w:num>
  <w:num w:numId="22" w16cid:durableId="1653874781">
    <w:abstractNumId w:val="28"/>
  </w:num>
  <w:num w:numId="23" w16cid:durableId="634914163">
    <w:abstractNumId w:val="30"/>
  </w:num>
  <w:num w:numId="24" w16cid:durableId="178202131">
    <w:abstractNumId w:val="23"/>
  </w:num>
  <w:num w:numId="25" w16cid:durableId="326440331">
    <w:abstractNumId w:val="21"/>
  </w:num>
  <w:num w:numId="26" w16cid:durableId="152451184">
    <w:abstractNumId w:val="19"/>
  </w:num>
  <w:num w:numId="27" w16cid:durableId="1012029441">
    <w:abstractNumId w:val="26"/>
  </w:num>
  <w:num w:numId="28" w16cid:durableId="1061366772">
    <w:abstractNumId w:val="14"/>
  </w:num>
  <w:num w:numId="29" w16cid:durableId="1713460389">
    <w:abstractNumId w:val="27"/>
  </w:num>
  <w:num w:numId="30" w16cid:durableId="513763236">
    <w:abstractNumId w:val="11"/>
  </w:num>
  <w:num w:numId="31" w16cid:durableId="598291557">
    <w:abstractNumId w:val="31"/>
  </w:num>
  <w:num w:numId="32" w16cid:durableId="1127234575">
    <w:abstractNumId w:val="12"/>
  </w:num>
  <w:num w:numId="33" w16cid:durableId="54361453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6F"/>
    <w:rsid w:val="000036F9"/>
    <w:rsid w:val="00003A8F"/>
    <w:rsid w:val="00003BFC"/>
    <w:rsid w:val="00003D90"/>
    <w:rsid w:val="0000465C"/>
    <w:rsid w:val="00004681"/>
    <w:rsid w:val="000046D8"/>
    <w:rsid w:val="00004F5F"/>
    <w:rsid w:val="00005193"/>
    <w:rsid w:val="000052F9"/>
    <w:rsid w:val="000053AA"/>
    <w:rsid w:val="00005444"/>
    <w:rsid w:val="00005497"/>
    <w:rsid w:val="000055B8"/>
    <w:rsid w:val="00005EA5"/>
    <w:rsid w:val="000062EA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3D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24D"/>
    <w:rsid w:val="000256B1"/>
    <w:rsid w:val="0002578B"/>
    <w:rsid w:val="0002579F"/>
    <w:rsid w:val="000258F3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8D1"/>
    <w:rsid w:val="00030ABC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3FCF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B7D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8D7"/>
    <w:rsid w:val="00041939"/>
    <w:rsid w:val="000419E6"/>
    <w:rsid w:val="00041E6F"/>
    <w:rsid w:val="00042070"/>
    <w:rsid w:val="00042447"/>
    <w:rsid w:val="00042477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DA3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44E"/>
    <w:rsid w:val="000467C8"/>
    <w:rsid w:val="00046D70"/>
    <w:rsid w:val="00046D85"/>
    <w:rsid w:val="00046E6B"/>
    <w:rsid w:val="00046EE7"/>
    <w:rsid w:val="00046F93"/>
    <w:rsid w:val="0004733E"/>
    <w:rsid w:val="0004763C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51E"/>
    <w:rsid w:val="00065841"/>
    <w:rsid w:val="00065CF3"/>
    <w:rsid w:val="00065F11"/>
    <w:rsid w:val="00065FAD"/>
    <w:rsid w:val="000665AB"/>
    <w:rsid w:val="000666A4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2B"/>
    <w:rsid w:val="00072C70"/>
    <w:rsid w:val="00072D9D"/>
    <w:rsid w:val="00072FDB"/>
    <w:rsid w:val="00073165"/>
    <w:rsid w:val="00073353"/>
    <w:rsid w:val="000733C7"/>
    <w:rsid w:val="00073407"/>
    <w:rsid w:val="0007347D"/>
    <w:rsid w:val="0007353C"/>
    <w:rsid w:val="000736F4"/>
    <w:rsid w:val="0007376B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3E5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8E4"/>
    <w:rsid w:val="00081BBB"/>
    <w:rsid w:val="00081CC7"/>
    <w:rsid w:val="0008214C"/>
    <w:rsid w:val="00082307"/>
    <w:rsid w:val="0008241A"/>
    <w:rsid w:val="00082A47"/>
    <w:rsid w:val="00082C44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52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57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4BB"/>
    <w:rsid w:val="000A44D6"/>
    <w:rsid w:val="000A45EB"/>
    <w:rsid w:val="000A4668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270"/>
    <w:rsid w:val="000A665A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50E"/>
    <w:rsid w:val="000B0706"/>
    <w:rsid w:val="000B0AC3"/>
    <w:rsid w:val="000B0B6E"/>
    <w:rsid w:val="000B1013"/>
    <w:rsid w:val="000B10E5"/>
    <w:rsid w:val="000B1418"/>
    <w:rsid w:val="000B1463"/>
    <w:rsid w:val="000B171F"/>
    <w:rsid w:val="000B1750"/>
    <w:rsid w:val="000B177F"/>
    <w:rsid w:val="000B1802"/>
    <w:rsid w:val="000B19B1"/>
    <w:rsid w:val="000B1BC3"/>
    <w:rsid w:val="000B1C92"/>
    <w:rsid w:val="000B21CA"/>
    <w:rsid w:val="000B2444"/>
    <w:rsid w:val="000B293F"/>
    <w:rsid w:val="000B2A4C"/>
    <w:rsid w:val="000B2A77"/>
    <w:rsid w:val="000B2ACA"/>
    <w:rsid w:val="000B30AE"/>
    <w:rsid w:val="000B30DC"/>
    <w:rsid w:val="000B36CD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3D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B7DAD"/>
    <w:rsid w:val="000C005E"/>
    <w:rsid w:val="000C023C"/>
    <w:rsid w:val="000C024F"/>
    <w:rsid w:val="000C0279"/>
    <w:rsid w:val="000C06BE"/>
    <w:rsid w:val="000C07A5"/>
    <w:rsid w:val="000C07D8"/>
    <w:rsid w:val="000C09B2"/>
    <w:rsid w:val="000C0B99"/>
    <w:rsid w:val="000C0EFF"/>
    <w:rsid w:val="000C12A9"/>
    <w:rsid w:val="000C1467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2B"/>
    <w:rsid w:val="000C318B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F52"/>
    <w:rsid w:val="000C55AB"/>
    <w:rsid w:val="000C56FB"/>
    <w:rsid w:val="000C58C0"/>
    <w:rsid w:val="000C5E75"/>
    <w:rsid w:val="000C5EF3"/>
    <w:rsid w:val="000C5F30"/>
    <w:rsid w:val="000C61BC"/>
    <w:rsid w:val="000C623A"/>
    <w:rsid w:val="000C64C2"/>
    <w:rsid w:val="000C64C9"/>
    <w:rsid w:val="000C6786"/>
    <w:rsid w:val="000C6DE9"/>
    <w:rsid w:val="000C6E70"/>
    <w:rsid w:val="000C6F6E"/>
    <w:rsid w:val="000C6F9E"/>
    <w:rsid w:val="000C6FE9"/>
    <w:rsid w:val="000C706E"/>
    <w:rsid w:val="000C77EB"/>
    <w:rsid w:val="000C77EF"/>
    <w:rsid w:val="000C794F"/>
    <w:rsid w:val="000C798F"/>
    <w:rsid w:val="000C7998"/>
    <w:rsid w:val="000C7B47"/>
    <w:rsid w:val="000C7CFF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DA2"/>
    <w:rsid w:val="000D107A"/>
    <w:rsid w:val="000D10EC"/>
    <w:rsid w:val="000D13F3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18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8BF"/>
    <w:rsid w:val="000D3919"/>
    <w:rsid w:val="000D398F"/>
    <w:rsid w:val="000D3CE6"/>
    <w:rsid w:val="000D3D1C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F7D"/>
    <w:rsid w:val="000D7378"/>
    <w:rsid w:val="000D769C"/>
    <w:rsid w:val="000D78A4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6EE"/>
    <w:rsid w:val="000E2A90"/>
    <w:rsid w:val="000E2AD3"/>
    <w:rsid w:val="000E2B23"/>
    <w:rsid w:val="000E2B2A"/>
    <w:rsid w:val="000E2BEF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588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CC0"/>
    <w:rsid w:val="000F6FAE"/>
    <w:rsid w:val="000F7067"/>
    <w:rsid w:val="000F730C"/>
    <w:rsid w:val="000F75D4"/>
    <w:rsid w:val="000F776A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204A"/>
    <w:rsid w:val="001021DB"/>
    <w:rsid w:val="001021F3"/>
    <w:rsid w:val="0010236E"/>
    <w:rsid w:val="00102602"/>
    <w:rsid w:val="00102608"/>
    <w:rsid w:val="0010263C"/>
    <w:rsid w:val="0010280E"/>
    <w:rsid w:val="001028B3"/>
    <w:rsid w:val="0010297F"/>
    <w:rsid w:val="00102B00"/>
    <w:rsid w:val="00102B60"/>
    <w:rsid w:val="00103172"/>
    <w:rsid w:val="00103466"/>
    <w:rsid w:val="00103510"/>
    <w:rsid w:val="00103548"/>
    <w:rsid w:val="00103643"/>
    <w:rsid w:val="00103889"/>
    <w:rsid w:val="00103C3B"/>
    <w:rsid w:val="00103CF5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42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33"/>
    <w:rsid w:val="00110357"/>
    <w:rsid w:val="0011042C"/>
    <w:rsid w:val="0011071B"/>
    <w:rsid w:val="0011079A"/>
    <w:rsid w:val="00110868"/>
    <w:rsid w:val="0011098E"/>
    <w:rsid w:val="00110C73"/>
    <w:rsid w:val="00110CE7"/>
    <w:rsid w:val="00110D42"/>
    <w:rsid w:val="00110D44"/>
    <w:rsid w:val="00111159"/>
    <w:rsid w:val="00111233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1F3F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8FF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7FA"/>
    <w:rsid w:val="00117847"/>
    <w:rsid w:val="0011787E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B4"/>
    <w:rsid w:val="001217BA"/>
    <w:rsid w:val="00121986"/>
    <w:rsid w:val="00121E58"/>
    <w:rsid w:val="001221E7"/>
    <w:rsid w:val="0012296E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142"/>
    <w:rsid w:val="001313C6"/>
    <w:rsid w:val="001313ED"/>
    <w:rsid w:val="0013168F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3DA8"/>
    <w:rsid w:val="0013411E"/>
    <w:rsid w:val="001342CB"/>
    <w:rsid w:val="00134537"/>
    <w:rsid w:val="001345A6"/>
    <w:rsid w:val="0013464F"/>
    <w:rsid w:val="00134CC3"/>
    <w:rsid w:val="00134DD7"/>
    <w:rsid w:val="0013518D"/>
    <w:rsid w:val="001352AD"/>
    <w:rsid w:val="001352C2"/>
    <w:rsid w:val="0013608B"/>
    <w:rsid w:val="00136112"/>
    <w:rsid w:val="00136554"/>
    <w:rsid w:val="00136AAB"/>
    <w:rsid w:val="00136D47"/>
    <w:rsid w:val="00136DC2"/>
    <w:rsid w:val="00136F73"/>
    <w:rsid w:val="00137017"/>
    <w:rsid w:val="00137605"/>
    <w:rsid w:val="001377D7"/>
    <w:rsid w:val="00137936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42B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32"/>
    <w:rsid w:val="00144E77"/>
    <w:rsid w:val="00144F3C"/>
    <w:rsid w:val="00145062"/>
    <w:rsid w:val="0014564F"/>
    <w:rsid w:val="0014576D"/>
    <w:rsid w:val="00145B81"/>
    <w:rsid w:val="00145BB9"/>
    <w:rsid w:val="00145E40"/>
    <w:rsid w:val="0014630F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973"/>
    <w:rsid w:val="00153A64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15A"/>
    <w:rsid w:val="0016027D"/>
    <w:rsid w:val="001602CB"/>
    <w:rsid w:val="001602D2"/>
    <w:rsid w:val="001603F3"/>
    <w:rsid w:val="00160A62"/>
    <w:rsid w:val="00160A78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6F9"/>
    <w:rsid w:val="001647FC"/>
    <w:rsid w:val="00164805"/>
    <w:rsid w:val="00164A66"/>
    <w:rsid w:val="00164D16"/>
    <w:rsid w:val="00164E37"/>
    <w:rsid w:val="00164E55"/>
    <w:rsid w:val="00164FE7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8E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3F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6FC5"/>
    <w:rsid w:val="0017724C"/>
    <w:rsid w:val="00177636"/>
    <w:rsid w:val="001776CC"/>
    <w:rsid w:val="00177729"/>
    <w:rsid w:val="0017788F"/>
    <w:rsid w:val="001779EF"/>
    <w:rsid w:val="00177A58"/>
    <w:rsid w:val="00177AD1"/>
    <w:rsid w:val="00177B35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457"/>
    <w:rsid w:val="001815C6"/>
    <w:rsid w:val="00181B31"/>
    <w:rsid w:val="00181EAD"/>
    <w:rsid w:val="00182057"/>
    <w:rsid w:val="0018223A"/>
    <w:rsid w:val="0018238C"/>
    <w:rsid w:val="001823F9"/>
    <w:rsid w:val="00182473"/>
    <w:rsid w:val="001824A5"/>
    <w:rsid w:val="001825DB"/>
    <w:rsid w:val="00182697"/>
    <w:rsid w:val="00182710"/>
    <w:rsid w:val="00182766"/>
    <w:rsid w:val="00182A26"/>
    <w:rsid w:val="001830EB"/>
    <w:rsid w:val="0018312F"/>
    <w:rsid w:val="001831B4"/>
    <w:rsid w:val="00183AB4"/>
    <w:rsid w:val="00183DC0"/>
    <w:rsid w:val="00183FB5"/>
    <w:rsid w:val="00184086"/>
    <w:rsid w:val="001841EB"/>
    <w:rsid w:val="0018445D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184"/>
    <w:rsid w:val="001912B7"/>
    <w:rsid w:val="001912EC"/>
    <w:rsid w:val="00191321"/>
    <w:rsid w:val="0019132F"/>
    <w:rsid w:val="001913E8"/>
    <w:rsid w:val="00191591"/>
    <w:rsid w:val="00191661"/>
    <w:rsid w:val="00191692"/>
    <w:rsid w:val="00191801"/>
    <w:rsid w:val="00191A96"/>
    <w:rsid w:val="00191B60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991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6C"/>
    <w:rsid w:val="001973A5"/>
    <w:rsid w:val="0019787D"/>
    <w:rsid w:val="00197A5C"/>
    <w:rsid w:val="00197C91"/>
    <w:rsid w:val="00197DFA"/>
    <w:rsid w:val="00197F6B"/>
    <w:rsid w:val="001A0164"/>
    <w:rsid w:val="001A01C1"/>
    <w:rsid w:val="001A01E3"/>
    <w:rsid w:val="001A021D"/>
    <w:rsid w:val="001A02AC"/>
    <w:rsid w:val="001A037C"/>
    <w:rsid w:val="001A0532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0E3E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3D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831"/>
    <w:rsid w:val="001C1A27"/>
    <w:rsid w:val="001C1C1E"/>
    <w:rsid w:val="001C1F46"/>
    <w:rsid w:val="001C1F52"/>
    <w:rsid w:val="001C224B"/>
    <w:rsid w:val="001C2306"/>
    <w:rsid w:val="001C2323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6B"/>
    <w:rsid w:val="001C40BD"/>
    <w:rsid w:val="001C43AB"/>
    <w:rsid w:val="001C4445"/>
    <w:rsid w:val="001C44BC"/>
    <w:rsid w:val="001C4647"/>
    <w:rsid w:val="001C48C6"/>
    <w:rsid w:val="001C4C2D"/>
    <w:rsid w:val="001C555B"/>
    <w:rsid w:val="001C55AD"/>
    <w:rsid w:val="001C58A9"/>
    <w:rsid w:val="001C58B1"/>
    <w:rsid w:val="001C5EFB"/>
    <w:rsid w:val="001C6024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88B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05C"/>
    <w:rsid w:val="001E333D"/>
    <w:rsid w:val="001E33FE"/>
    <w:rsid w:val="001E34C8"/>
    <w:rsid w:val="001E367A"/>
    <w:rsid w:val="001E3842"/>
    <w:rsid w:val="001E3A29"/>
    <w:rsid w:val="001E3CCE"/>
    <w:rsid w:val="001E3EE6"/>
    <w:rsid w:val="001E43A1"/>
    <w:rsid w:val="001E445C"/>
    <w:rsid w:val="001E46F4"/>
    <w:rsid w:val="001E4A12"/>
    <w:rsid w:val="001E4B4F"/>
    <w:rsid w:val="001E4B62"/>
    <w:rsid w:val="001E4E9E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C72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26A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209"/>
    <w:rsid w:val="00202357"/>
    <w:rsid w:val="0020242E"/>
    <w:rsid w:val="00202602"/>
    <w:rsid w:val="0020266B"/>
    <w:rsid w:val="00202BB3"/>
    <w:rsid w:val="00202C68"/>
    <w:rsid w:val="002030C1"/>
    <w:rsid w:val="00203176"/>
    <w:rsid w:val="002031AA"/>
    <w:rsid w:val="0020331B"/>
    <w:rsid w:val="0020352C"/>
    <w:rsid w:val="0020360F"/>
    <w:rsid w:val="00203795"/>
    <w:rsid w:val="002039FE"/>
    <w:rsid w:val="00203E73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360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0FD6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B9"/>
    <w:rsid w:val="00211EED"/>
    <w:rsid w:val="00211F20"/>
    <w:rsid w:val="0021211B"/>
    <w:rsid w:val="00212590"/>
    <w:rsid w:val="002125C8"/>
    <w:rsid w:val="002129A2"/>
    <w:rsid w:val="00212A5E"/>
    <w:rsid w:val="0021301D"/>
    <w:rsid w:val="00213188"/>
    <w:rsid w:val="00213189"/>
    <w:rsid w:val="0021333C"/>
    <w:rsid w:val="002133CA"/>
    <w:rsid w:val="00213649"/>
    <w:rsid w:val="00213676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B74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6CE5"/>
    <w:rsid w:val="00217034"/>
    <w:rsid w:val="00217699"/>
    <w:rsid w:val="002176E2"/>
    <w:rsid w:val="00217C08"/>
    <w:rsid w:val="0022005F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0"/>
    <w:rsid w:val="002232C9"/>
    <w:rsid w:val="0022343D"/>
    <w:rsid w:val="00223513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2DC"/>
    <w:rsid w:val="0022647F"/>
    <w:rsid w:val="0022656E"/>
    <w:rsid w:val="002267A8"/>
    <w:rsid w:val="002267F6"/>
    <w:rsid w:val="00226B70"/>
    <w:rsid w:val="00226BD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1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0B9"/>
    <w:rsid w:val="002415C2"/>
    <w:rsid w:val="00241625"/>
    <w:rsid w:val="0024162B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DD6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C03"/>
    <w:rsid w:val="00245CF8"/>
    <w:rsid w:val="00245DC2"/>
    <w:rsid w:val="002462CB"/>
    <w:rsid w:val="00246426"/>
    <w:rsid w:val="002469E5"/>
    <w:rsid w:val="0024714A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AB5"/>
    <w:rsid w:val="00251CA4"/>
    <w:rsid w:val="00251D50"/>
    <w:rsid w:val="00251F6C"/>
    <w:rsid w:val="00252102"/>
    <w:rsid w:val="002523C1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1EE"/>
    <w:rsid w:val="00254415"/>
    <w:rsid w:val="00254483"/>
    <w:rsid w:val="00254669"/>
    <w:rsid w:val="00254785"/>
    <w:rsid w:val="002555C9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0DD5"/>
    <w:rsid w:val="0026109F"/>
    <w:rsid w:val="00261280"/>
    <w:rsid w:val="00261326"/>
    <w:rsid w:val="002615EC"/>
    <w:rsid w:val="0026186A"/>
    <w:rsid w:val="00261A0A"/>
    <w:rsid w:val="00261A1F"/>
    <w:rsid w:val="00262054"/>
    <w:rsid w:val="00262245"/>
    <w:rsid w:val="00262A58"/>
    <w:rsid w:val="00263103"/>
    <w:rsid w:val="0026347D"/>
    <w:rsid w:val="0026350B"/>
    <w:rsid w:val="00263560"/>
    <w:rsid w:val="00263699"/>
    <w:rsid w:val="002636E0"/>
    <w:rsid w:val="002636F0"/>
    <w:rsid w:val="0026388B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3A0"/>
    <w:rsid w:val="00265435"/>
    <w:rsid w:val="002654D9"/>
    <w:rsid w:val="002656D5"/>
    <w:rsid w:val="002657A5"/>
    <w:rsid w:val="002657EF"/>
    <w:rsid w:val="00265CA5"/>
    <w:rsid w:val="00265DA9"/>
    <w:rsid w:val="00266066"/>
    <w:rsid w:val="00266299"/>
    <w:rsid w:val="0026630F"/>
    <w:rsid w:val="002663A0"/>
    <w:rsid w:val="002667DE"/>
    <w:rsid w:val="00266A78"/>
    <w:rsid w:val="00266A8D"/>
    <w:rsid w:val="00266C08"/>
    <w:rsid w:val="00266D72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0B9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79D"/>
    <w:rsid w:val="002747F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5FAE"/>
    <w:rsid w:val="00276613"/>
    <w:rsid w:val="00276623"/>
    <w:rsid w:val="00276712"/>
    <w:rsid w:val="002767E6"/>
    <w:rsid w:val="002767EB"/>
    <w:rsid w:val="002768B0"/>
    <w:rsid w:val="002768E1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CC1"/>
    <w:rsid w:val="00277E3C"/>
    <w:rsid w:val="00277F65"/>
    <w:rsid w:val="0028071B"/>
    <w:rsid w:val="002808A5"/>
    <w:rsid w:val="002808E9"/>
    <w:rsid w:val="002809AE"/>
    <w:rsid w:val="00280CA1"/>
    <w:rsid w:val="00280F69"/>
    <w:rsid w:val="002812AB"/>
    <w:rsid w:val="0028185C"/>
    <w:rsid w:val="002818A7"/>
    <w:rsid w:val="00281978"/>
    <w:rsid w:val="0028198E"/>
    <w:rsid w:val="00281AF4"/>
    <w:rsid w:val="00281DA6"/>
    <w:rsid w:val="0028225E"/>
    <w:rsid w:val="002824A7"/>
    <w:rsid w:val="002826CE"/>
    <w:rsid w:val="0028271C"/>
    <w:rsid w:val="002827AE"/>
    <w:rsid w:val="002827DB"/>
    <w:rsid w:val="00282BF5"/>
    <w:rsid w:val="00282D74"/>
    <w:rsid w:val="00283145"/>
    <w:rsid w:val="002834CA"/>
    <w:rsid w:val="0028353A"/>
    <w:rsid w:val="00283688"/>
    <w:rsid w:val="00283BF2"/>
    <w:rsid w:val="00283D49"/>
    <w:rsid w:val="00284099"/>
    <w:rsid w:val="002847A9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469"/>
    <w:rsid w:val="00286E33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12E"/>
    <w:rsid w:val="002906E3"/>
    <w:rsid w:val="00290837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13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7356"/>
    <w:rsid w:val="0029749E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854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3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300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78B"/>
    <w:rsid w:val="002B27E0"/>
    <w:rsid w:val="002B29A9"/>
    <w:rsid w:val="002B29E8"/>
    <w:rsid w:val="002B2B30"/>
    <w:rsid w:val="002B2E0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BF"/>
    <w:rsid w:val="002B650A"/>
    <w:rsid w:val="002B6DF5"/>
    <w:rsid w:val="002B6FAD"/>
    <w:rsid w:val="002B705F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51A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27D"/>
    <w:rsid w:val="002C6424"/>
    <w:rsid w:val="002C648C"/>
    <w:rsid w:val="002C64C4"/>
    <w:rsid w:val="002C65BC"/>
    <w:rsid w:val="002C691D"/>
    <w:rsid w:val="002C6946"/>
    <w:rsid w:val="002C6A93"/>
    <w:rsid w:val="002C6B80"/>
    <w:rsid w:val="002C6BB1"/>
    <w:rsid w:val="002C6C3B"/>
    <w:rsid w:val="002C7069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5B8"/>
    <w:rsid w:val="002D3633"/>
    <w:rsid w:val="002D3711"/>
    <w:rsid w:val="002D37FF"/>
    <w:rsid w:val="002D3A4D"/>
    <w:rsid w:val="002D3DFF"/>
    <w:rsid w:val="002D3F6F"/>
    <w:rsid w:val="002D4226"/>
    <w:rsid w:val="002D4307"/>
    <w:rsid w:val="002D437B"/>
    <w:rsid w:val="002D4422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E5"/>
    <w:rsid w:val="002D5A60"/>
    <w:rsid w:val="002D5C86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8A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D6C"/>
    <w:rsid w:val="002E4EF2"/>
    <w:rsid w:val="002E51F0"/>
    <w:rsid w:val="002E5524"/>
    <w:rsid w:val="002E55CD"/>
    <w:rsid w:val="002E581E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E7A"/>
    <w:rsid w:val="002F0F12"/>
    <w:rsid w:val="002F11D8"/>
    <w:rsid w:val="002F1235"/>
    <w:rsid w:val="002F124B"/>
    <w:rsid w:val="002F1339"/>
    <w:rsid w:val="002F15E5"/>
    <w:rsid w:val="002F18AA"/>
    <w:rsid w:val="002F1ACC"/>
    <w:rsid w:val="002F1C71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84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1D7"/>
    <w:rsid w:val="002F449C"/>
    <w:rsid w:val="002F4814"/>
    <w:rsid w:val="002F497A"/>
    <w:rsid w:val="002F4D51"/>
    <w:rsid w:val="002F4DAB"/>
    <w:rsid w:val="002F5339"/>
    <w:rsid w:val="002F5654"/>
    <w:rsid w:val="002F59D0"/>
    <w:rsid w:val="002F5A81"/>
    <w:rsid w:val="002F5C6A"/>
    <w:rsid w:val="002F5EBE"/>
    <w:rsid w:val="002F60A5"/>
    <w:rsid w:val="002F624F"/>
    <w:rsid w:val="002F62A2"/>
    <w:rsid w:val="002F62DA"/>
    <w:rsid w:val="002F66E7"/>
    <w:rsid w:val="002F689D"/>
    <w:rsid w:val="002F6919"/>
    <w:rsid w:val="002F6B9A"/>
    <w:rsid w:val="002F6E41"/>
    <w:rsid w:val="002F6E82"/>
    <w:rsid w:val="002F6EBD"/>
    <w:rsid w:val="002F6FB0"/>
    <w:rsid w:val="002F72CB"/>
    <w:rsid w:val="002F77AC"/>
    <w:rsid w:val="002F7832"/>
    <w:rsid w:val="002F7B36"/>
    <w:rsid w:val="002F7C8C"/>
    <w:rsid w:val="00300183"/>
    <w:rsid w:val="00300362"/>
    <w:rsid w:val="003003AA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34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84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743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A29"/>
    <w:rsid w:val="00326B02"/>
    <w:rsid w:val="00326C6C"/>
    <w:rsid w:val="00327002"/>
    <w:rsid w:val="00327081"/>
    <w:rsid w:val="00327396"/>
    <w:rsid w:val="003277CA"/>
    <w:rsid w:val="00327985"/>
    <w:rsid w:val="00327A89"/>
    <w:rsid w:val="00327CA9"/>
    <w:rsid w:val="00327E51"/>
    <w:rsid w:val="00327FDE"/>
    <w:rsid w:val="0033039A"/>
    <w:rsid w:val="00330407"/>
    <w:rsid w:val="003304E7"/>
    <w:rsid w:val="003304F4"/>
    <w:rsid w:val="0033097F"/>
    <w:rsid w:val="00330CF2"/>
    <w:rsid w:val="00330E82"/>
    <w:rsid w:val="00331292"/>
    <w:rsid w:val="003312F3"/>
    <w:rsid w:val="003315D2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2B"/>
    <w:rsid w:val="003358B4"/>
    <w:rsid w:val="00335CF7"/>
    <w:rsid w:val="00335D1A"/>
    <w:rsid w:val="00335F9B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6F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0E5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6EDE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7F"/>
    <w:rsid w:val="0035049C"/>
    <w:rsid w:val="003507EC"/>
    <w:rsid w:val="00350BEC"/>
    <w:rsid w:val="00350D5E"/>
    <w:rsid w:val="00350E27"/>
    <w:rsid w:val="00350EC4"/>
    <w:rsid w:val="00350F80"/>
    <w:rsid w:val="00350F83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EFF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8A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7A2"/>
    <w:rsid w:val="003577BF"/>
    <w:rsid w:val="00357833"/>
    <w:rsid w:val="0035784C"/>
    <w:rsid w:val="00357BFA"/>
    <w:rsid w:val="00357CE0"/>
    <w:rsid w:val="00357DB7"/>
    <w:rsid w:val="00360237"/>
    <w:rsid w:val="00360430"/>
    <w:rsid w:val="003606EC"/>
    <w:rsid w:val="0036075B"/>
    <w:rsid w:val="003608BA"/>
    <w:rsid w:val="00360BB2"/>
    <w:rsid w:val="00360BE3"/>
    <w:rsid w:val="003618D9"/>
    <w:rsid w:val="00361976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40F"/>
    <w:rsid w:val="00363518"/>
    <w:rsid w:val="00363535"/>
    <w:rsid w:val="00363537"/>
    <w:rsid w:val="003638E7"/>
    <w:rsid w:val="00363C39"/>
    <w:rsid w:val="00363E4F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7F4"/>
    <w:rsid w:val="00366935"/>
    <w:rsid w:val="00366A2C"/>
    <w:rsid w:val="00366B3F"/>
    <w:rsid w:val="00366C19"/>
    <w:rsid w:val="00366D41"/>
    <w:rsid w:val="00366DA4"/>
    <w:rsid w:val="00366ECA"/>
    <w:rsid w:val="003671C5"/>
    <w:rsid w:val="00367636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12"/>
    <w:rsid w:val="00371271"/>
    <w:rsid w:val="00371357"/>
    <w:rsid w:val="003715D6"/>
    <w:rsid w:val="00371800"/>
    <w:rsid w:val="0037191D"/>
    <w:rsid w:val="00371CE2"/>
    <w:rsid w:val="00372002"/>
    <w:rsid w:val="00372292"/>
    <w:rsid w:val="003723D0"/>
    <w:rsid w:val="0037258B"/>
    <w:rsid w:val="00372684"/>
    <w:rsid w:val="003729F6"/>
    <w:rsid w:val="00372BF3"/>
    <w:rsid w:val="0037313F"/>
    <w:rsid w:val="0037340C"/>
    <w:rsid w:val="0037344E"/>
    <w:rsid w:val="00373680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BA8"/>
    <w:rsid w:val="00375FA8"/>
    <w:rsid w:val="00375FBA"/>
    <w:rsid w:val="00376257"/>
    <w:rsid w:val="00376281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0C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846"/>
    <w:rsid w:val="00390FDA"/>
    <w:rsid w:val="00391301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0D6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43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22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9F2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F0"/>
    <w:rsid w:val="003B3808"/>
    <w:rsid w:val="003B3A45"/>
    <w:rsid w:val="003B3E44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3F4"/>
    <w:rsid w:val="003C242A"/>
    <w:rsid w:val="003C242C"/>
    <w:rsid w:val="003C245F"/>
    <w:rsid w:val="003C26BD"/>
    <w:rsid w:val="003C26F0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5CA"/>
    <w:rsid w:val="003C69E5"/>
    <w:rsid w:val="003C6B1B"/>
    <w:rsid w:val="003C6FA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42"/>
    <w:rsid w:val="003D4A69"/>
    <w:rsid w:val="003D4D1E"/>
    <w:rsid w:val="003D4E1F"/>
    <w:rsid w:val="003D50E5"/>
    <w:rsid w:val="003D51E8"/>
    <w:rsid w:val="003D5271"/>
    <w:rsid w:val="003D53C9"/>
    <w:rsid w:val="003D54E2"/>
    <w:rsid w:val="003D55DA"/>
    <w:rsid w:val="003D57F0"/>
    <w:rsid w:val="003D5972"/>
    <w:rsid w:val="003D5A59"/>
    <w:rsid w:val="003D5A65"/>
    <w:rsid w:val="003D5C56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1DD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50B1"/>
    <w:rsid w:val="003E5268"/>
    <w:rsid w:val="003E535E"/>
    <w:rsid w:val="003E53E0"/>
    <w:rsid w:val="003E53FC"/>
    <w:rsid w:val="003E55AC"/>
    <w:rsid w:val="003E575F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20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708"/>
    <w:rsid w:val="003F5724"/>
    <w:rsid w:val="003F5960"/>
    <w:rsid w:val="003F5C32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0CC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C43"/>
    <w:rsid w:val="00404D72"/>
    <w:rsid w:val="00405101"/>
    <w:rsid w:val="00405174"/>
    <w:rsid w:val="004052A8"/>
    <w:rsid w:val="00405513"/>
    <w:rsid w:val="004057A6"/>
    <w:rsid w:val="00405928"/>
    <w:rsid w:val="004059B8"/>
    <w:rsid w:val="004059D4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224"/>
    <w:rsid w:val="00417411"/>
    <w:rsid w:val="0041742F"/>
    <w:rsid w:val="00417869"/>
    <w:rsid w:val="00420012"/>
    <w:rsid w:val="00420065"/>
    <w:rsid w:val="0042076B"/>
    <w:rsid w:val="00420E38"/>
    <w:rsid w:val="0042124F"/>
    <w:rsid w:val="004212E8"/>
    <w:rsid w:val="0042161D"/>
    <w:rsid w:val="00421720"/>
    <w:rsid w:val="00421A17"/>
    <w:rsid w:val="00421C12"/>
    <w:rsid w:val="00421C1F"/>
    <w:rsid w:val="00421DEC"/>
    <w:rsid w:val="00421DF9"/>
    <w:rsid w:val="00421E2B"/>
    <w:rsid w:val="00421EC4"/>
    <w:rsid w:val="00421F22"/>
    <w:rsid w:val="0042242D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3EB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1C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3FA5"/>
    <w:rsid w:val="004540D7"/>
    <w:rsid w:val="00454107"/>
    <w:rsid w:val="00454300"/>
    <w:rsid w:val="004545A1"/>
    <w:rsid w:val="00454847"/>
    <w:rsid w:val="00454A60"/>
    <w:rsid w:val="00454A63"/>
    <w:rsid w:val="00454A74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65E"/>
    <w:rsid w:val="00460841"/>
    <w:rsid w:val="00460AB0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335"/>
    <w:rsid w:val="0046345A"/>
    <w:rsid w:val="00463546"/>
    <w:rsid w:val="00463894"/>
    <w:rsid w:val="004638E6"/>
    <w:rsid w:val="00463A33"/>
    <w:rsid w:val="00463B22"/>
    <w:rsid w:val="00463DC0"/>
    <w:rsid w:val="004640AF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7A7"/>
    <w:rsid w:val="004659A0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60B"/>
    <w:rsid w:val="004727C6"/>
    <w:rsid w:val="00472808"/>
    <w:rsid w:val="00472946"/>
    <w:rsid w:val="00472A2B"/>
    <w:rsid w:val="00472F4C"/>
    <w:rsid w:val="00472FB0"/>
    <w:rsid w:val="0047309D"/>
    <w:rsid w:val="004730D4"/>
    <w:rsid w:val="0047322D"/>
    <w:rsid w:val="0047351E"/>
    <w:rsid w:val="00474069"/>
    <w:rsid w:val="004745C8"/>
    <w:rsid w:val="0047477B"/>
    <w:rsid w:val="0047478F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9B2"/>
    <w:rsid w:val="00484A02"/>
    <w:rsid w:val="00484BA0"/>
    <w:rsid w:val="00484BBF"/>
    <w:rsid w:val="00484F15"/>
    <w:rsid w:val="004850DC"/>
    <w:rsid w:val="004855C9"/>
    <w:rsid w:val="0048568C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08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9"/>
    <w:rsid w:val="0049598F"/>
    <w:rsid w:val="00495B19"/>
    <w:rsid w:val="00495CDD"/>
    <w:rsid w:val="00496034"/>
    <w:rsid w:val="00496068"/>
    <w:rsid w:val="0049629B"/>
    <w:rsid w:val="004963B9"/>
    <w:rsid w:val="00496433"/>
    <w:rsid w:val="004964EC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209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9CB"/>
    <w:rsid w:val="004B5B0C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9F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958"/>
    <w:rsid w:val="004C3A24"/>
    <w:rsid w:val="004C3FC4"/>
    <w:rsid w:val="004C41E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EF0"/>
    <w:rsid w:val="004D008D"/>
    <w:rsid w:val="004D00C3"/>
    <w:rsid w:val="004D04D1"/>
    <w:rsid w:val="004D04EF"/>
    <w:rsid w:val="004D04F7"/>
    <w:rsid w:val="004D052A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EE0"/>
    <w:rsid w:val="004D1F17"/>
    <w:rsid w:val="004D20AB"/>
    <w:rsid w:val="004D20C4"/>
    <w:rsid w:val="004D213F"/>
    <w:rsid w:val="004D22C8"/>
    <w:rsid w:val="004D2582"/>
    <w:rsid w:val="004D28C9"/>
    <w:rsid w:val="004D2A6C"/>
    <w:rsid w:val="004D2CBE"/>
    <w:rsid w:val="004D32A7"/>
    <w:rsid w:val="004D336C"/>
    <w:rsid w:val="004D33BB"/>
    <w:rsid w:val="004D3408"/>
    <w:rsid w:val="004D3566"/>
    <w:rsid w:val="004D3586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1D1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0"/>
    <w:rsid w:val="004E6B4A"/>
    <w:rsid w:val="004E6D4F"/>
    <w:rsid w:val="004E6D5A"/>
    <w:rsid w:val="004E70B9"/>
    <w:rsid w:val="004E710F"/>
    <w:rsid w:val="004E722A"/>
    <w:rsid w:val="004E72D8"/>
    <w:rsid w:val="004E7505"/>
    <w:rsid w:val="004E7722"/>
    <w:rsid w:val="004E776D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74E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61"/>
    <w:rsid w:val="004F5CA4"/>
    <w:rsid w:val="004F5CEE"/>
    <w:rsid w:val="004F5D5F"/>
    <w:rsid w:val="004F6633"/>
    <w:rsid w:val="004F663D"/>
    <w:rsid w:val="004F6646"/>
    <w:rsid w:val="004F6A91"/>
    <w:rsid w:val="004F6BC3"/>
    <w:rsid w:val="004F6BFC"/>
    <w:rsid w:val="004F7170"/>
    <w:rsid w:val="004F718B"/>
    <w:rsid w:val="004F7325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0EB1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A38"/>
    <w:rsid w:val="00503B56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4C1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F1"/>
    <w:rsid w:val="00512825"/>
    <w:rsid w:val="00512904"/>
    <w:rsid w:val="00512A32"/>
    <w:rsid w:val="00512D8D"/>
    <w:rsid w:val="00513228"/>
    <w:rsid w:val="00513252"/>
    <w:rsid w:val="005135D9"/>
    <w:rsid w:val="00513603"/>
    <w:rsid w:val="00513967"/>
    <w:rsid w:val="00513A58"/>
    <w:rsid w:val="00513D9E"/>
    <w:rsid w:val="00514253"/>
    <w:rsid w:val="00514287"/>
    <w:rsid w:val="00514372"/>
    <w:rsid w:val="005143F3"/>
    <w:rsid w:val="00514699"/>
    <w:rsid w:val="0051484C"/>
    <w:rsid w:val="005149FF"/>
    <w:rsid w:val="00514AE5"/>
    <w:rsid w:val="00514B35"/>
    <w:rsid w:val="00514BC5"/>
    <w:rsid w:val="00514C31"/>
    <w:rsid w:val="005150DD"/>
    <w:rsid w:val="00515104"/>
    <w:rsid w:val="0051525F"/>
    <w:rsid w:val="005152FA"/>
    <w:rsid w:val="00515380"/>
    <w:rsid w:val="00515A68"/>
    <w:rsid w:val="00515AFE"/>
    <w:rsid w:val="00515CE3"/>
    <w:rsid w:val="00515D0A"/>
    <w:rsid w:val="00515E21"/>
    <w:rsid w:val="005161D4"/>
    <w:rsid w:val="005168AA"/>
    <w:rsid w:val="00516AC3"/>
    <w:rsid w:val="00516AED"/>
    <w:rsid w:val="00516B94"/>
    <w:rsid w:val="00516BE4"/>
    <w:rsid w:val="00516D4A"/>
    <w:rsid w:val="00516DD0"/>
    <w:rsid w:val="00516EB3"/>
    <w:rsid w:val="00516F1D"/>
    <w:rsid w:val="005171FC"/>
    <w:rsid w:val="0051723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136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57B"/>
    <w:rsid w:val="00526645"/>
    <w:rsid w:val="005267DE"/>
    <w:rsid w:val="00526F76"/>
    <w:rsid w:val="0052735B"/>
    <w:rsid w:val="0052740B"/>
    <w:rsid w:val="005277A2"/>
    <w:rsid w:val="00527824"/>
    <w:rsid w:val="00527A52"/>
    <w:rsid w:val="00527D55"/>
    <w:rsid w:val="00530266"/>
    <w:rsid w:val="00530717"/>
    <w:rsid w:val="00531478"/>
    <w:rsid w:val="00531671"/>
    <w:rsid w:val="00531770"/>
    <w:rsid w:val="005317CA"/>
    <w:rsid w:val="005319DA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4B"/>
    <w:rsid w:val="005408F0"/>
    <w:rsid w:val="005409E7"/>
    <w:rsid w:val="00540B63"/>
    <w:rsid w:val="00540B82"/>
    <w:rsid w:val="00540B8D"/>
    <w:rsid w:val="00540F23"/>
    <w:rsid w:val="0054134C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2DB"/>
    <w:rsid w:val="00544C4E"/>
    <w:rsid w:val="00544C83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1E2"/>
    <w:rsid w:val="0054744A"/>
    <w:rsid w:val="0054749C"/>
    <w:rsid w:val="005474BE"/>
    <w:rsid w:val="00547764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596"/>
    <w:rsid w:val="00552820"/>
    <w:rsid w:val="0055286B"/>
    <w:rsid w:val="0055291F"/>
    <w:rsid w:val="00552A72"/>
    <w:rsid w:val="00552C5E"/>
    <w:rsid w:val="00552FCE"/>
    <w:rsid w:val="0055300C"/>
    <w:rsid w:val="00553019"/>
    <w:rsid w:val="005530BD"/>
    <w:rsid w:val="00553245"/>
    <w:rsid w:val="0055338A"/>
    <w:rsid w:val="005536AB"/>
    <w:rsid w:val="005536D5"/>
    <w:rsid w:val="00553A55"/>
    <w:rsid w:val="00553D84"/>
    <w:rsid w:val="005546A3"/>
    <w:rsid w:val="00554736"/>
    <w:rsid w:val="00554B23"/>
    <w:rsid w:val="00554EA8"/>
    <w:rsid w:val="00555237"/>
    <w:rsid w:val="005556AB"/>
    <w:rsid w:val="005559BB"/>
    <w:rsid w:val="00555ACA"/>
    <w:rsid w:val="00555B9A"/>
    <w:rsid w:val="00555D17"/>
    <w:rsid w:val="00555DCE"/>
    <w:rsid w:val="00556317"/>
    <w:rsid w:val="005563F6"/>
    <w:rsid w:val="005564E5"/>
    <w:rsid w:val="00556517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1C9"/>
    <w:rsid w:val="00561226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6"/>
    <w:rsid w:val="0056458D"/>
    <w:rsid w:val="00564C67"/>
    <w:rsid w:val="00564D20"/>
    <w:rsid w:val="00564D34"/>
    <w:rsid w:val="00564F21"/>
    <w:rsid w:val="0056509D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41E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0958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4A"/>
    <w:rsid w:val="0058626D"/>
    <w:rsid w:val="005862BD"/>
    <w:rsid w:val="00586417"/>
    <w:rsid w:val="005865BB"/>
    <w:rsid w:val="00586632"/>
    <w:rsid w:val="005868A2"/>
    <w:rsid w:val="00586BBC"/>
    <w:rsid w:val="00587177"/>
    <w:rsid w:val="0058753A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DC9"/>
    <w:rsid w:val="00591EAC"/>
    <w:rsid w:val="00591F09"/>
    <w:rsid w:val="005925EE"/>
    <w:rsid w:val="00592659"/>
    <w:rsid w:val="005929E4"/>
    <w:rsid w:val="00592AEA"/>
    <w:rsid w:val="00592B85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5E60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38"/>
    <w:rsid w:val="005A10D5"/>
    <w:rsid w:val="005A14B0"/>
    <w:rsid w:val="005A16B9"/>
    <w:rsid w:val="005A1701"/>
    <w:rsid w:val="005A1848"/>
    <w:rsid w:val="005A1AF1"/>
    <w:rsid w:val="005A1F1D"/>
    <w:rsid w:val="005A1F3A"/>
    <w:rsid w:val="005A1F43"/>
    <w:rsid w:val="005A222C"/>
    <w:rsid w:val="005A26E9"/>
    <w:rsid w:val="005A2A3C"/>
    <w:rsid w:val="005A2C8F"/>
    <w:rsid w:val="005A2D4A"/>
    <w:rsid w:val="005A2D6E"/>
    <w:rsid w:val="005A2E44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A30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C77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06E"/>
    <w:rsid w:val="005C43FE"/>
    <w:rsid w:val="005C44E2"/>
    <w:rsid w:val="005C4965"/>
    <w:rsid w:val="005C49EE"/>
    <w:rsid w:val="005C4CCC"/>
    <w:rsid w:val="005C4DC5"/>
    <w:rsid w:val="005C4FB1"/>
    <w:rsid w:val="005C529C"/>
    <w:rsid w:val="005C538C"/>
    <w:rsid w:val="005C5415"/>
    <w:rsid w:val="005C5526"/>
    <w:rsid w:val="005C5B94"/>
    <w:rsid w:val="005C5DF6"/>
    <w:rsid w:val="005C5F22"/>
    <w:rsid w:val="005C5F52"/>
    <w:rsid w:val="005C649C"/>
    <w:rsid w:val="005C659D"/>
    <w:rsid w:val="005C6650"/>
    <w:rsid w:val="005C66A3"/>
    <w:rsid w:val="005C673F"/>
    <w:rsid w:val="005C67EC"/>
    <w:rsid w:val="005C6837"/>
    <w:rsid w:val="005C6D2B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BA0"/>
    <w:rsid w:val="005D0F53"/>
    <w:rsid w:val="005D0F9A"/>
    <w:rsid w:val="005D12B2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6F9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50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AFE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A26"/>
    <w:rsid w:val="005E2D89"/>
    <w:rsid w:val="005E3092"/>
    <w:rsid w:val="005E3309"/>
    <w:rsid w:val="005E3733"/>
    <w:rsid w:val="005E39B2"/>
    <w:rsid w:val="005E3CF3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8F"/>
    <w:rsid w:val="005E49C2"/>
    <w:rsid w:val="005E4A74"/>
    <w:rsid w:val="005E4B27"/>
    <w:rsid w:val="005E4BD8"/>
    <w:rsid w:val="005E4EB4"/>
    <w:rsid w:val="005E4EC6"/>
    <w:rsid w:val="005E51E8"/>
    <w:rsid w:val="005E5282"/>
    <w:rsid w:val="005E58E1"/>
    <w:rsid w:val="005E5925"/>
    <w:rsid w:val="005E5981"/>
    <w:rsid w:val="005E5A53"/>
    <w:rsid w:val="005E5EC9"/>
    <w:rsid w:val="005E6043"/>
    <w:rsid w:val="005E6066"/>
    <w:rsid w:val="005E62F9"/>
    <w:rsid w:val="005E6892"/>
    <w:rsid w:val="005E6A76"/>
    <w:rsid w:val="005E6B6C"/>
    <w:rsid w:val="005E6BC2"/>
    <w:rsid w:val="005E6C63"/>
    <w:rsid w:val="005E6EF6"/>
    <w:rsid w:val="005E6F28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600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7B0"/>
    <w:rsid w:val="005F77D1"/>
    <w:rsid w:val="005F79DA"/>
    <w:rsid w:val="005F7BB3"/>
    <w:rsid w:val="005F7EFF"/>
    <w:rsid w:val="00600279"/>
    <w:rsid w:val="0060040D"/>
    <w:rsid w:val="006005E3"/>
    <w:rsid w:val="00600766"/>
    <w:rsid w:val="006009F7"/>
    <w:rsid w:val="00600C7E"/>
    <w:rsid w:val="00600CB8"/>
    <w:rsid w:val="00600CEB"/>
    <w:rsid w:val="00600E2C"/>
    <w:rsid w:val="00600F3F"/>
    <w:rsid w:val="00601086"/>
    <w:rsid w:val="006010B9"/>
    <w:rsid w:val="006011FF"/>
    <w:rsid w:val="006013A4"/>
    <w:rsid w:val="0060154C"/>
    <w:rsid w:val="00601584"/>
    <w:rsid w:val="0060164B"/>
    <w:rsid w:val="0060171F"/>
    <w:rsid w:val="006018D4"/>
    <w:rsid w:val="0060194E"/>
    <w:rsid w:val="00601982"/>
    <w:rsid w:val="006019D1"/>
    <w:rsid w:val="00601A11"/>
    <w:rsid w:val="00601ABE"/>
    <w:rsid w:val="00601E2A"/>
    <w:rsid w:val="00601ED1"/>
    <w:rsid w:val="00601FD3"/>
    <w:rsid w:val="00602222"/>
    <w:rsid w:val="00602342"/>
    <w:rsid w:val="00602464"/>
    <w:rsid w:val="006024A1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33"/>
    <w:rsid w:val="006041A7"/>
    <w:rsid w:val="0060420B"/>
    <w:rsid w:val="00604281"/>
    <w:rsid w:val="006043AA"/>
    <w:rsid w:val="0060470C"/>
    <w:rsid w:val="00604837"/>
    <w:rsid w:val="00604C5D"/>
    <w:rsid w:val="006050E5"/>
    <w:rsid w:val="0060520C"/>
    <w:rsid w:val="006053A6"/>
    <w:rsid w:val="00605674"/>
    <w:rsid w:val="006058DD"/>
    <w:rsid w:val="00605BC9"/>
    <w:rsid w:val="00605E88"/>
    <w:rsid w:val="00605EF6"/>
    <w:rsid w:val="006060EC"/>
    <w:rsid w:val="00606182"/>
    <w:rsid w:val="0060662F"/>
    <w:rsid w:val="00606852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214"/>
    <w:rsid w:val="006115A7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2C56"/>
    <w:rsid w:val="00612D6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500A"/>
    <w:rsid w:val="0061502A"/>
    <w:rsid w:val="006155A7"/>
    <w:rsid w:val="00615712"/>
    <w:rsid w:val="00615775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7072"/>
    <w:rsid w:val="006176B8"/>
    <w:rsid w:val="006178A5"/>
    <w:rsid w:val="006179D4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76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8B8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2A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3A7F"/>
    <w:rsid w:val="006343B8"/>
    <w:rsid w:val="006343EF"/>
    <w:rsid w:val="00634943"/>
    <w:rsid w:val="00634A89"/>
    <w:rsid w:val="00634DB7"/>
    <w:rsid w:val="00634E34"/>
    <w:rsid w:val="00634E48"/>
    <w:rsid w:val="00634F52"/>
    <w:rsid w:val="00634FFE"/>
    <w:rsid w:val="0063504E"/>
    <w:rsid w:val="0063507A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18F"/>
    <w:rsid w:val="006374E8"/>
    <w:rsid w:val="006375E4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F80"/>
    <w:rsid w:val="00640F9A"/>
    <w:rsid w:val="00641125"/>
    <w:rsid w:val="00641135"/>
    <w:rsid w:val="00641224"/>
    <w:rsid w:val="006413F2"/>
    <w:rsid w:val="00641556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3B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410"/>
    <w:rsid w:val="0064571B"/>
    <w:rsid w:val="0064575B"/>
    <w:rsid w:val="00645AA9"/>
    <w:rsid w:val="00645B28"/>
    <w:rsid w:val="00645C64"/>
    <w:rsid w:val="006460AA"/>
    <w:rsid w:val="00646CD0"/>
    <w:rsid w:val="00646EBA"/>
    <w:rsid w:val="00646FFF"/>
    <w:rsid w:val="00647133"/>
    <w:rsid w:val="0064721F"/>
    <w:rsid w:val="0064762D"/>
    <w:rsid w:val="0064774F"/>
    <w:rsid w:val="006477DB"/>
    <w:rsid w:val="00647B83"/>
    <w:rsid w:val="00647D84"/>
    <w:rsid w:val="00647ECB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3D8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1C9"/>
    <w:rsid w:val="00657336"/>
    <w:rsid w:val="006574AD"/>
    <w:rsid w:val="00657957"/>
    <w:rsid w:val="006579F7"/>
    <w:rsid w:val="00657CD2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5E"/>
    <w:rsid w:val="006610A4"/>
    <w:rsid w:val="006613CB"/>
    <w:rsid w:val="006613EC"/>
    <w:rsid w:val="006615D5"/>
    <w:rsid w:val="00661776"/>
    <w:rsid w:val="006618D6"/>
    <w:rsid w:val="006618EA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785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EA9"/>
    <w:rsid w:val="00666F78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029"/>
    <w:rsid w:val="006711E2"/>
    <w:rsid w:val="006711EA"/>
    <w:rsid w:val="00671748"/>
    <w:rsid w:val="0067178C"/>
    <w:rsid w:val="006717E2"/>
    <w:rsid w:val="006718EE"/>
    <w:rsid w:val="00671A79"/>
    <w:rsid w:val="00671B42"/>
    <w:rsid w:val="00671B4F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390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967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4D9"/>
    <w:rsid w:val="0068162C"/>
    <w:rsid w:val="006817C0"/>
    <w:rsid w:val="00681B8F"/>
    <w:rsid w:val="00681D02"/>
    <w:rsid w:val="00681D98"/>
    <w:rsid w:val="00682178"/>
    <w:rsid w:val="006821C2"/>
    <w:rsid w:val="00682A66"/>
    <w:rsid w:val="00683070"/>
    <w:rsid w:val="006834ED"/>
    <w:rsid w:val="00683570"/>
    <w:rsid w:val="00683607"/>
    <w:rsid w:val="0068473B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2A9"/>
    <w:rsid w:val="00686396"/>
    <w:rsid w:val="006863BD"/>
    <w:rsid w:val="0068644D"/>
    <w:rsid w:val="006864E6"/>
    <w:rsid w:val="0068671D"/>
    <w:rsid w:val="00686814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463"/>
    <w:rsid w:val="00694A09"/>
    <w:rsid w:val="00694A58"/>
    <w:rsid w:val="00694B1E"/>
    <w:rsid w:val="00694B47"/>
    <w:rsid w:val="00694D40"/>
    <w:rsid w:val="0069531D"/>
    <w:rsid w:val="00695418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83B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2E76"/>
    <w:rsid w:val="006A30A4"/>
    <w:rsid w:val="006A33B9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91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2CE"/>
    <w:rsid w:val="006A67F9"/>
    <w:rsid w:val="006A6C4D"/>
    <w:rsid w:val="006A6E2B"/>
    <w:rsid w:val="006A732E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D8"/>
    <w:rsid w:val="006B16ED"/>
    <w:rsid w:val="006B1714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63C"/>
    <w:rsid w:val="006C1E4E"/>
    <w:rsid w:val="006C1EBF"/>
    <w:rsid w:val="006C2365"/>
    <w:rsid w:val="006C254E"/>
    <w:rsid w:val="006C2566"/>
    <w:rsid w:val="006C2823"/>
    <w:rsid w:val="006C28D9"/>
    <w:rsid w:val="006C2923"/>
    <w:rsid w:val="006C2B4F"/>
    <w:rsid w:val="006C2F62"/>
    <w:rsid w:val="006C2FC0"/>
    <w:rsid w:val="006C3199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556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C96"/>
    <w:rsid w:val="006C5E7A"/>
    <w:rsid w:val="006C6129"/>
    <w:rsid w:val="006C62CC"/>
    <w:rsid w:val="006C632D"/>
    <w:rsid w:val="006C6386"/>
    <w:rsid w:val="006C641D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0C9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3FCA"/>
    <w:rsid w:val="006D41FE"/>
    <w:rsid w:val="006D4305"/>
    <w:rsid w:val="006D448B"/>
    <w:rsid w:val="006D44F2"/>
    <w:rsid w:val="006D476B"/>
    <w:rsid w:val="006D499C"/>
    <w:rsid w:val="006D4B53"/>
    <w:rsid w:val="006D4E4F"/>
    <w:rsid w:val="006D534E"/>
    <w:rsid w:val="006D5623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159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4E6"/>
    <w:rsid w:val="006E272D"/>
    <w:rsid w:val="006E2BFC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3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76D"/>
    <w:rsid w:val="006F08F7"/>
    <w:rsid w:val="006F0A88"/>
    <w:rsid w:val="006F0B89"/>
    <w:rsid w:val="006F0D97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6C6"/>
    <w:rsid w:val="007019D8"/>
    <w:rsid w:val="00701D11"/>
    <w:rsid w:val="00701E66"/>
    <w:rsid w:val="00702080"/>
    <w:rsid w:val="00702307"/>
    <w:rsid w:val="0070256E"/>
    <w:rsid w:val="00702865"/>
    <w:rsid w:val="00702EE1"/>
    <w:rsid w:val="00702F5E"/>
    <w:rsid w:val="0070355D"/>
    <w:rsid w:val="0070389E"/>
    <w:rsid w:val="00703998"/>
    <w:rsid w:val="00703BF8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76F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0FA"/>
    <w:rsid w:val="0071316E"/>
    <w:rsid w:val="0071331A"/>
    <w:rsid w:val="0071335A"/>
    <w:rsid w:val="0071349C"/>
    <w:rsid w:val="0071376E"/>
    <w:rsid w:val="0071380B"/>
    <w:rsid w:val="00713931"/>
    <w:rsid w:val="00713B4F"/>
    <w:rsid w:val="00713C6F"/>
    <w:rsid w:val="00713D48"/>
    <w:rsid w:val="00713E22"/>
    <w:rsid w:val="00713F2D"/>
    <w:rsid w:val="00713FB8"/>
    <w:rsid w:val="00714199"/>
    <w:rsid w:val="007144E2"/>
    <w:rsid w:val="007146C1"/>
    <w:rsid w:val="00714798"/>
    <w:rsid w:val="0071495F"/>
    <w:rsid w:val="00714A0E"/>
    <w:rsid w:val="00714B59"/>
    <w:rsid w:val="00714BD3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B8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86A"/>
    <w:rsid w:val="00721BDE"/>
    <w:rsid w:val="00721DAA"/>
    <w:rsid w:val="00721F19"/>
    <w:rsid w:val="00722011"/>
    <w:rsid w:val="00722091"/>
    <w:rsid w:val="007223A7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5DEE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D97"/>
    <w:rsid w:val="00727FAE"/>
    <w:rsid w:val="00727FC7"/>
    <w:rsid w:val="00730152"/>
    <w:rsid w:val="00730649"/>
    <w:rsid w:val="007306A2"/>
    <w:rsid w:val="007308B9"/>
    <w:rsid w:val="00730A18"/>
    <w:rsid w:val="00730BEB"/>
    <w:rsid w:val="00730D15"/>
    <w:rsid w:val="00730E33"/>
    <w:rsid w:val="00730FEB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A21"/>
    <w:rsid w:val="00733BBF"/>
    <w:rsid w:val="00733C0B"/>
    <w:rsid w:val="007341E3"/>
    <w:rsid w:val="00734221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BA4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0BA1"/>
    <w:rsid w:val="00740D71"/>
    <w:rsid w:val="0074103D"/>
    <w:rsid w:val="007410B5"/>
    <w:rsid w:val="007411A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E32"/>
    <w:rsid w:val="00750F2C"/>
    <w:rsid w:val="00751066"/>
    <w:rsid w:val="00751330"/>
    <w:rsid w:val="007513D9"/>
    <w:rsid w:val="00751447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310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EEF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479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DD"/>
    <w:rsid w:val="0077049D"/>
    <w:rsid w:val="0077060D"/>
    <w:rsid w:val="007707D2"/>
    <w:rsid w:val="007707F5"/>
    <w:rsid w:val="00770E05"/>
    <w:rsid w:val="00770FDC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2F08"/>
    <w:rsid w:val="00772F32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40"/>
    <w:rsid w:val="00775066"/>
    <w:rsid w:val="00775362"/>
    <w:rsid w:val="00775561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9F9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0FB"/>
    <w:rsid w:val="00787173"/>
    <w:rsid w:val="0078719C"/>
    <w:rsid w:val="0078729F"/>
    <w:rsid w:val="007873D9"/>
    <w:rsid w:val="00787580"/>
    <w:rsid w:val="007875A1"/>
    <w:rsid w:val="007876CC"/>
    <w:rsid w:val="0078772E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B5D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B03"/>
    <w:rsid w:val="00792DCB"/>
    <w:rsid w:val="00792E8B"/>
    <w:rsid w:val="00792F41"/>
    <w:rsid w:val="007930DB"/>
    <w:rsid w:val="007932C2"/>
    <w:rsid w:val="0079365A"/>
    <w:rsid w:val="007937AF"/>
    <w:rsid w:val="00793951"/>
    <w:rsid w:val="00793A6E"/>
    <w:rsid w:val="00793AAA"/>
    <w:rsid w:val="00793AF6"/>
    <w:rsid w:val="00793B17"/>
    <w:rsid w:val="00793B39"/>
    <w:rsid w:val="00793B66"/>
    <w:rsid w:val="00793BF8"/>
    <w:rsid w:val="00793FA5"/>
    <w:rsid w:val="0079417F"/>
    <w:rsid w:val="007941D0"/>
    <w:rsid w:val="007943AE"/>
    <w:rsid w:val="00794507"/>
    <w:rsid w:val="007947A4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EA5"/>
    <w:rsid w:val="00797F4B"/>
    <w:rsid w:val="007A00DB"/>
    <w:rsid w:val="007A0144"/>
    <w:rsid w:val="007A0356"/>
    <w:rsid w:val="007A07A6"/>
    <w:rsid w:val="007A07BD"/>
    <w:rsid w:val="007A0884"/>
    <w:rsid w:val="007A0D7E"/>
    <w:rsid w:val="007A10D7"/>
    <w:rsid w:val="007A1313"/>
    <w:rsid w:val="007A169D"/>
    <w:rsid w:val="007A1BF8"/>
    <w:rsid w:val="007A1C6B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3FEF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FE"/>
    <w:rsid w:val="007A687B"/>
    <w:rsid w:val="007A69F8"/>
    <w:rsid w:val="007A6A07"/>
    <w:rsid w:val="007A6DD9"/>
    <w:rsid w:val="007A6E82"/>
    <w:rsid w:val="007A771F"/>
    <w:rsid w:val="007A789C"/>
    <w:rsid w:val="007A7955"/>
    <w:rsid w:val="007A79C8"/>
    <w:rsid w:val="007A7B50"/>
    <w:rsid w:val="007A7DB2"/>
    <w:rsid w:val="007A7F0E"/>
    <w:rsid w:val="007A7F1E"/>
    <w:rsid w:val="007A7FD9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4BC"/>
    <w:rsid w:val="007B174B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6EFC"/>
    <w:rsid w:val="007B70D5"/>
    <w:rsid w:val="007B7222"/>
    <w:rsid w:val="007B7560"/>
    <w:rsid w:val="007B772A"/>
    <w:rsid w:val="007B7B6B"/>
    <w:rsid w:val="007B7BCA"/>
    <w:rsid w:val="007B7C99"/>
    <w:rsid w:val="007B7EF8"/>
    <w:rsid w:val="007C0347"/>
    <w:rsid w:val="007C0876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689"/>
    <w:rsid w:val="007C3761"/>
    <w:rsid w:val="007C39DB"/>
    <w:rsid w:val="007C3A9F"/>
    <w:rsid w:val="007C3ADC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F8C"/>
    <w:rsid w:val="007D1FEB"/>
    <w:rsid w:val="007D2003"/>
    <w:rsid w:val="007D205C"/>
    <w:rsid w:val="007D22E1"/>
    <w:rsid w:val="007D2467"/>
    <w:rsid w:val="007D2840"/>
    <w:rsid w:val="007D2AB8"/>
    <w:rsid w:val="007D2D82"/>
    <w:rsid w:val="007D3124"/>
    <w:rsid w:val="007D3313"/>
    <w:rsid w:val="007D352C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9B2"/>
    <w:rsid w:val="007D7B55"/>
    <w:rsid w:val="007D7D9A"/>
    <w:rsid w:val="007E0490"/>
    <w:rsid w:val="007E06DD"/>
    <w:rsid w:val="007E080D"/>
    <w:rsid w:val="007E0A3E"/>
    <w:rsid w:val="007E0B50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C84"/>
    <w:rsid w:val="007E5EDA"/>
    <w:rsid w:val="007E5EE6"/>
    <w:rsid w:val="007E5F6A"/>
    <w:rsid w:val="007E609A"/>
    <w:rsid w:val="007E680C"/>
    <w:rsid w:val="007E6B8B"/>
    <w:rsid w:val="007E6D2B"/>
    <w:rsid w:val="007E6F4E"/>
    <w:rsid w:val="007E6F5F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8A8"/>
    <w:rsid w:val="007F3BAA"/>
    <w:rsid w:val="007F3C0C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86"/>
    <w:rsid w:val="007F5A97"/>
    <w:rsid w:val="007F5CBA"/>
    <w:rsid w:val="007F5D25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E51"/>
    <w:rsid w:val="007F7FDA"/>
    <w:rsid w:val="0080014C"/>
    <w:rsid w:val="00800442"/>
    <w:rsid w:val="0080046F"/>
    <w:rsid w:val="00800482"/>
    <w:rsid w:val="008006B1"/>
    <w:rsid w:val="00800A7C"/>
    <w:rsid w:val="0080120A"/>
    <w:rsid w:val="0080143C"/>
    <w:rsid w:val="008014F3"/>
    <w:rsid w:val="00801808"/>
    <w:rsid w:val="008019FC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534"/>
    <w:rsid w:val="00804801"/>
    <w:rsid w:val="00804C0F"/>
    <w:rsid w:val="00804C58"/>
    <w:rsid w:val="00804D0A"/>
    <w:rsid w:val="00804E2B"/>
    <w:rsid w:val="00805611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07DDA"/>
    <w:rsid w:val="00810223"/>
    <w:rsid w:val="00810317"/>
    <w:rsid w:val="00810840"/>
    <w:rsid w:val="00810A38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3DC"/>
    <w:rsid w:val="008218B7"/>
    <w:rsid w:val="008218DE"/>
    <w:rsid w:val="0082193F"/>
    <w:rsid w:val="00821A7B"/>
    <w:rsid w:val="00821AB9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A3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4ECA"/>
    <w:rsid w:val="0082545B"/>
    <w:rsid w:val="00825894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10"/>
    <w:rsid w:val="00826D29"/>
    <w:rsid w:val="00826E15"/>
    <w:rsid w:val="00826EEA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1036"/>
    <w:rsid w:val="00831214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431"/>
    <w:rsid w:val="00833899"/>
    <w:rsid w:val="00833C2E"/>
    <w:rsid w:val="00833C64"/>
    <w:rsid w:val="00834176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9AA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91A"/>
    <w:rsid w:val="00840C28"/>
    <w:rsid w:val="00840DBE"/>
    <w:rsid w:val="00840E09"/>
    <w:rsid w:val="0084125B"/>
    <w:rsid w:val="00841BA7"/>
    <w:rsid w:val="00841D5D"/>
    <w:rsid w:val="00841F2A"/>
    <w:rsid w:val="008421D1"/>
    <w:rsid w:val="0084233C"/>
    <w:rsid w:val="00842DBA"/>
    <w:rsid w:val="00842E78"/>
    <w:rsid w:val="0084322A"/>
    <w:rsid w:val="0084332E"/>
    <w:rsid w:val="0084381E"/>
    <w:rsid w:val="008439B8"/>
    <w:rsid w:val="008439C8"/>
    <w:rsid w:val="00843F3F"/>
    <w:rsid w:val="00844117"/>
    <w:rsid w:val="00844194"/>
    <w:rsid w:val="008441C9"/>
    <w:rsid w:val="0084440E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D2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53F"/>
    <w:rsid w:val="0084694A"/>
    <w:rsid w:val="00846CAC"/>
    <w:rsid w:val="00846DA8"/>
    <w:rsid w:val="00847022"/>
    <w:rsid w:val="00847AFF"/>
    <w:rsid w:val="00847B70"/>
    <w:rsid w:val="00847ECD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4FEA"/>
    <w:rsid w:val="00855202"/>
    <w:rsid w:val="0085538A"/>
    <w:rsid w:val="00855764"/>
    <w:rsid w:val="008559AA"/>
    <w:rsid w:val="00855A20"/>
    <w:rsid w:val="00855B1C"/>
    <w:rsid w:val="00855C4E"/>
    <w:rsid w:val="00855C8E"/>
    <w:rsid w:val="00855D8D"/>
    <w:rsid w:val="0085608B"/>
    <w:rsid w:val="008562AB"/>
    <w:rsid w:val="008565B9"/>
    <w:rsid w:val="00856A07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1E3F"/>
    <w:rsid w:val="008621E2"/>
    <w:rsid w:val="0086234C"/>
    <w:rsid w:val="0086248F"/>
    <w:rsid w:val="0086269B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37A"/>
    <w:rsid w:val="00866819"/>
    <w:rsid w:val="00866C67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497"/>
    <w:rsid w:val="00870605"/>
    <w:rsid w:val="00870EC4"/>
    <w:rsid w:val="00870FDF"/>
    <w:rsid w:val="008717C6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AB3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196"/>
    <w:rsid w:val="00886CE1"/>
    <w:rsid w:val="00886CFF"/>
    <w:rsid w:val="00886E19"/>
    <w:rsid w:val="00886F83"/>
    <w:rsid w:val="008875ED"/>
    <w:rsid w:val="00887661"/>
    <w:rsid w:val="008876EC"/>
    <w:rsid w:val="00887867"/>
    <w:rsid w:val="00887989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4883"/>
    <w:rsid w:val="008951DD"/>
    <w:rsid w:val="0089525A"/>
    <w:rsid w:val="0089535E"/>
    <w:rsid w:val="0089540F"/>
    <w:rsid w:val="008955FC"/>
    <w:rsid w:val="0089589E"/>
    <w:rsid w:val="00895B07"/>
    <w:rsid w:val="00895B49"/>
    <w:rsid w:val="00895E5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86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1FFC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484"/>
    <w:rsid w:val="008A3BA7"/>
    <w:rsid w:val="008A3DC1"/>
    <w:rsid w:val="008A3F9F"/>
    <w:rsid w:val="008A40BF"/>
    <w:rsid w:val="008A4119"/>
    <w:rsid w:val="008A422D"/>
    <w:rsid w:val="008A43B6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021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498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864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913"/>
    <w:rsid w:val="008C191D"/>
    <w:rsid w:val="008C1A02"/>
    <w:rsid w:val="008C1C52"/>
    <w:rsid w:val="008C1E1B"/>
    <w:rsid w:val="008C2135"/>
    <w:rsid w:val="008C2290"/>
    <w:rsid w:val="008C2454"/>
    <w:rsid w:val="008C24C1"/>
    <w:rsid w:val="008C27DA"/>
    <w:rsid w:val="008C29D2"/>
    <w:rsid w:val="008C30AB"/>
    <w:rsid w:val="008C3257"/>
    <w:rsid w:val="008C32BA"/>
    <w:rsid w:val="008C343A"/>
    <w:rsid w:val="008C36D4"/>
    <w:rsid w:val="008C3A11"/>
    <w:rsid w:val="008C3AC7"/>
    <w:rsid w:val="008C3C1A"/>
    <w:rsid w:val="008C3CCA"/>
    <w:rsid w:val="008C3D69"/>
    <w:rsid w:val="008C4003"/>
    <w:rsid w:val="008C4151"/>
    <w:rsid w:val="008C4642"/>
    <w:rsid w:val="008C47AE"/>
    <w:rsid w:val="008C4B1C"/>
    <w:rsid w:val="008C4B53"/>
    <w:rsid w:val="008C4B5E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14C"/>
    <w:rsid w:val="008C677C"/>
    <w:rsid w:val="008C6B44"/>
    <w:rsid w:val="008C6C77"/>
    <w:rsid w:val="008C7022"/>
    <w:rsid w:val="008C73F8"/>
    <w:rsid w:val="008C7418"/>
    <w:rsid w:val="008C75C4"/>
    <w:rsid w:val="008C7B09"/>
    <w:rsid w:val="008C7B84"/>
    <w:rsid w:val="008C7BAD"/>
    <w:rsid w:val="008C7CF1"/>
    <w:rsid w:val="008C7F15"/>
    <w:rsid w:val="008D05D2"/>
    <w:rsid w:val="008D05E3"/>
    <w:rsid w:val="008D0609"/>
    <w:rsid w:val="008D068C"/>
    <w:rsid w:val="008D071D"/>
    <w:rsid w:val="008D0D28"/>
    <w:rsid w:val="008D0F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407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2E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3AD2"/>
    <w:rsid w:val="008E40A6"/>
    <w:rsid w:val="008E41C6"/>
    <w:rsid w:val="008E4286"/>
    <w:rsid w:val="008E4487"/>
    <w:rsid w:val="008E4499"/>
    <w:rsid w:val="008E498D"/>
    <w:rsid w:val="008E49C1"/>
    <w:rsid w:val="008E49E0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95A"/>
    <w:rsid w:val="008F1AAB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6AB"/>
    <w:rsid w:val="008F376B"/>
    <w:rsid w:val="008F3900"/>
    <w:rsid w:val="008F3DD2"/>
    <w:rsid w:val="008F3EA7"/>
    <w:rsid w:val="008F3F97"/>
    <w:rsid w:val="008F4164"/>
    <w:rsid w:val="008F41AB"/>
    <w:rsid w:val="008F4215"/>
    <w:rsid w:val="008F445A"/>
    <w:rsid w:val="008F4516"/>
    <w:rsid w:val="008F454B"/>
    <w:rsid w:val="008F4B52"/>
    <w:rsid w:val="008F4BD3"/>
    <w:rsid w:val="008F4D7D"/>
    <w:rsid w:val="008F51AC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4C3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492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3BFA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178"/>
    <w:rsid w:val="009055ED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6A32"/>
    <w:rsid w:val="00906AE9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AE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310"/>
    <w:rsid w:val="0091537F"/>
    <w:rsid w:val="009153BF"/>
    <w:rsid w:val="00915412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86"/>
    <w:rsid w:val="009250F4"/>
    <w:rsid w:val="0092528A"/>
    <w:rsid w:val="009252B5"/>
    <w:rsid w:val="00925378"/>
    <w:rsid w:val="0092575F"/>
    <w:rsid w:val="00925BC0"/>
    <w:rsid w:val="00925EB0"/>
    <w:rsid w:val="009260AE"/>
    <w:rsid w:val="00926141"/>
    <w:rsid w:val="00926292"/>
    <w:rsid w:val="00926319"/>
    <w:rsid w:val="00926401"/>
    <w:rsid w:val="00926643"/>
    <w:rsid w:val="0092667A"/>
    <w:rsid w:val="00926A17"/>
    <w:rsid w:val="00926E15"/>
    <w:rsid w:val="00926F41"/>
    <w:rsid w:val="00927439"/>
    <w:rsid w:val="00927664"/>
    <w:rsid w:val="009277EE"/>
    <w:rsid w:val="009278E1"/>
    <w:rsid w:val="00927E22"/>
    <w:rsid w:val="00927F84"/>
    <w:rsid w:val="00927FF1"/>
    <w:rsid w:val="009304F3"/>
    <w:rsid w:val="00930CEB"/>
    <w:rsid w:val="00930E09"/>
    <w:rsid w:val="00930E59"/>
    <w:rsid w:val="00930FD4"/>
    <w:rsid w:val="009310C6"/>
    <w:rsid w:val="0093114C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3F49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ED4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12"/>
    <w:rsid w:val="00942569"/>
    <w:rsid w:val="00942739"/>
    <w:rsid w:val="00942A28"/>
    <w:rsid w:val="00942AF8"/>
    <w:rsid w:val="00942DE1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7BD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764"/>
    <w:rsid w:val="00951A3A"/>
    <w:rsid w:val="00951E13"/>
    <w:rsid w:val="009521C1"/>
    <w:rsid w:val="00952292"/>
    <w:rsid w:val="00952674"/>
    <w:rsid w:val="00952777"/>
    <w:rsid w:val="0095278E"/>
    <w:rsid w:val="009527C9"/>
    <w:rsid w:val="009527E7"/>
    <w:rsid w:val="009527FB"/>
    <w:rsid w:val="00952BF5"/>
    <w:rsid w:val="00952D06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0DC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737"/>
    <w:rsid w:val="00961918"/>
    <w:rsid w:val="009619A5"/>
    <w:rsid w:val="00961D03"/>
    <w:rsid w:val="0096227A"/>
    <w:rsid w:val="009622E3"/>
    <w:rsid w:val="009622E5"/>
    <w:rsid w:val="00962314"/>
    <w:rsid w:val="00962351"/>
    <w:rsid w:val="009624D5"/>
    <w:rsid w:val="0096276C"/>
    <w:rsid w:val="00962D6E"/>
    <w:rsid w:val="00962F10"/>
    <w:rsid w:val="00963080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733"/>
    <w:rsid w:val="0096577B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99B"/>
    <w:rsid w:val="009679F2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094"/>
    <w:rsid w:val="00973445"/>
    <w:rsid w:val="00973446"/>
    <w:rsid w:val="00973486"/>
    <w:rsid w:val="00973531"/>
    <w:rsid w:val="0097361B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B2A"/>
    <w:rsid w:val="00974C3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94F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A56"/>
    <w:rsid w:val="00984B6E"/>
    <w:rsid w:val="00984BED"/>
    <w:rsid w:val="00984E81"/>
    <w:rsid w:val="00984EAA"/>
    <w:rsid w:val="00985068"/>
    <w:rsid w:val="00985389"/>
    <w:rsid w:val="00985607"/>
    <w:rsid w:val="009857F7"/>
    <w:rsid w:val="00985999"/>
    <w:rsid w:val="00985AF3"/>
    <w:rsid w:val="009860FA"/>
    <w:rsid w:val="00986423"/>
    <w:rsid w:val="00986580"/>
    <w:rsid w:val="00986621"/>
    <w:rsid w:val="0098696E"/>
    <w:rsid w:val="009869B9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326"/>
    <w:rsid w:val="009916B9"/>
    <w:rsid w:val="009918D7"/>
    <w:rsid w:val="00991932"/>
    <w:rsid w:val="00991CE0"/>
    <w:rsid w:val="00991EE9"/>
    <w:rsid w:val="009924D0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8FD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AE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8BF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2E"/>
    <w:rsid w:val="009A394C"/>
    <w:rsid w:val="009A3998"/>
    <w:rsid w:val="009A3A50"/>
    <w:rsid w:val="009A3E9A"/>
    <w:rsid w:val="009A401C"/>
    <w:rsid w:val="009A43F4"/>
    <w:rsid w:val="009A45B0"/>
    <w:rsid w:val="009A4B71"/>
    <w:rsid w:val="009A5080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97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54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18B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159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6E5"/>
    <w:rsid w:val="009C075A"/>
    <w:rsid w:val="009C08F9"/>
    <w:rsid w:val="009C0A63"/>
    <w:rsid w:val="009C0DBA"/>
    <w:rsid w:val="009C0F19"/>
    <w:rsid w:val="009C121D"/>
    <w:rsid w:val="009C1350"/>
    <w:rsid w:val="009C154F"/>
    <w:rsid w:val="009C157D"/>
    <w:rsid w:val="009C173C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62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3E1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98E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304"/>
    <w:rsid w:val="009D5336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6CF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D7CDF"/>
    <w:rsid w:val="009D7FBF"/>
    <w:rsid w:val="009E01A0"/>
    <w:rsid w:val="009E01B7"/>
    <w:rsid w:val="009E03AE"/>
    <w:rsid w:val="009E03B6"/>
    <w:rsid w:val="009E0615"/>
    <w:rsid w:val="009E08CA"/>
    <w:rsid w:val="009E08E7"/>
    <w:rsid w:val="009E0A9B"/>
    <w:rsid w:val="009E0D42"/>
    <w:rsid w:val="009E0FB1"/>
    <w:rsid w:val="009E10FB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BE9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5C6"/>
    <w:rsid w:val="009F16D2"/>
    <w:rsid w:val="009F1812"/>
    <w:rsid w:val="009F1845"/>
    <w:rsid w:val="009F1B75"/>
    <w:rsid w:val="009F1C4B"/>
    <w:rsid w:val="009F1D69"/>
    <w:rsid w:val="009F1F46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57"/>
    <w:rsid w:val="009F6DEF"/>
    <w:rsid w:val="009F70E1"/>
    <w:rsid w:val="009F7543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0CFB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2E65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384"/>
    <w:rsid w:val="00A046C9"/>
    <w:rsid w:val="00A049BB"/>
    <w:rsid w:val="00A04A6E"/>
    <w:rsid w:val="00A04C22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1ED0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628"/>
    <w:rsid w:val="00A17A1C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1B3"/>
    <w:rsid w:val="00A2470B"/>
    <w:rsid w:val="00A24A37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0D2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3FE4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147"/>
    <w:rsid w:val="00A37448"/>
    <w:rsid w:val="00A37836"/>
    <w:rsid w:val="00A37859"/>
    <w:rsid w:val="00A3786E"/>
    <w:rsid w:val="00A378BE"/>
    <w:rsid w:val="00A378C9"/>
    <w:rsid w:val="00A37B4F"/>
    <w:rsid w:val="00A37C02"/>
    <w:rsid w:val="00A37C0F"/>
    <w:rsid w:val="00A37C22"/>
    <w:rsid w:val="00A37D84"/>
    <w:rsid w:val="00A40430"/>
    <w:rsid w:val="00A406DD"/>
    <w:rsid w:val="00A40A4E"/>
    <w:rsid w:val="00A40CEC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8BF"/>
    <w:rsid w:val="00A42A56"/>
    <w:rsid w:val="00A42B38"/>
    <w:rsid w:val="00A42F74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DC"/>
    <w:rsid w:val="00A457A7"/>
    <w:rsid w:val="00A45AED"/>
    <w:rsid w:val="00A45B63"/>
    <w:rsid w:val="00A45ECC"/>
    <w:rsid w:val="00A45EF6"/>
    <w:rsid w:val="00A45FF7"/>
    <w:rsid w:val="00A4610A"/>
    <w:rsid w:val="00A4628A"/>
    <w:rsid w:val="00A464D0"/>
    <w:rsid w:val="00A46549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D54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451"/>
    <w:rsid w:val="00A534D4"/>
    <w:rsid w:val="00A537D6"/>
    <w:rsid w:val="00A53C1C"/>
    <w:rsid w:val="00A541A0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57F85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2E4B"/>
    <w:rsid w:val="00A6377F"/>
    <w:rsid w:val="00A6386A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0"/>
    <w:rsid w:val="00A70DD1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9AB"/>
    <w:rsid w:val="00A75C6D"/>
    <w:rsid w:val="00A75CD9"/>
    <w:rsid w:val="00A761A9"/>
    <w:rsid w:val="00A76456"/>
    <w:rsid w:val="00A765FC"/>
    <w:rsid w:val="00A76694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4CA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391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2E"/>
    <w:rsid w:val="00A9485C"/>
    <w:rsid w:val="00A94BD2"/>
    <w:rsid w:val="00A95113"/>
    <w:rsid w:val="00A951C5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746"/>
    <w:rsid w:val="00A9694E"/>
    <w:rsid w:val="00A96AD1"/>
    <w:rsid w:val="00A96C11"/>
    <w:rsid w:val="00A96D8D"/>
    <w:rsid w:val="00A973FA"/>
    <w:rsid w:val="00A97803"/>
    <w:rsid w:val="00A97902"/>
    <w:rsid w:val="00A97930"/>
    <w:rsid w:val="00A97B44"/>
    <w:rsid w:val="00A97B80"/>
    <w:rsid w:val="00A97D1B"/>
    <w:rsid w:val="00A97DC3"/>
    <w:rsid w:val="00A97E13"/>
    <w:rsid w:val="00A97E1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A1"/>
    <w:rsid w:val="00AA1DD0"/>
    <w:rsid w:val="00AA21E4"/>
    <w:rsid w:val="00AA22DB"/>
    <w:rsid w:val="00AA281C"/>
    <w:rsid w:val="00AA285F"/>
    <w:rsid w:val="00AA29E6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68B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923"/>
    <w:rsid w:val="00AA5D86"/>
    <w:rsid w:val="00AA5EB8"/>
    <w:rsid w:val="00AA5FC7"/>
    <w:rsid w:val="00AA608B"/>
    <w:rsid w:val="00AA6324"/>
    <w:rsid w:val="00AA6AF1"/>
    <w:rsid w:val="00AA6B6E"/>
    <w:rsid w:val="00AA6BAF"/>
    <w:rsid w:val="00AA6C06"/>
    <w:rsid w:val="00AA6EBD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6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4CE"/>
    <w:rsid w:val="00AB2844"/>
    <w:rsid w:val="00AB2A14"/>
    <w:rsid w:val="00AB2C38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6CC"/>
    <w:rsid w:val="00AB49A9"/>
    <w:rsid w:val="00AB4A28"/>
    <w:rsid w:val="00AB4F1A"/>
    <w:rsid w:val="00AB5104"/>
    <w:rsid w:val="00AB51BA"/>
    <w:rsid w:val="00AB51DE"/>
    <w:rsid w:val="00AB53EB"/>
    <w:rsid w:val="00AB5463"/>
    <w:rsid w:val="00AB54C3"/>
    <w:rsid w:val="00AB58B7"/>
    <w:rsid w:val="00AB5934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9F8"/>
    <w:rsid w:val="00AB7ABA"/>
    <w:rsid w:val="00AB7AC0"/>
    <w:rsid w:val="00AB7C15"/>
    <w:rsid w:val="00AB7DD9"/>
    <w:rsid w:val="00AB7EA0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321"/>
    <w:rsid w:val="00AC2532"/>
    <w:rsid w:val="00AC2933"/>
    <w:rsid w:val="00AC2995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14C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C2F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02"/>
    <w:rsid w:val="00AD0C96"/>
    <w:rsid w:val="00AD0CF8"/>
    <w:rsid w:val="00AD0D22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12D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699"/>
    <w:rsid w:val="00AE4788"/>
    <w:rsid w:val="00AE496B"/>
    <w:rsid w:val="00AE4B88"/>
    <w:rsid w:val="00AE4C2D"/>
    <w:rsid w:val="00AE4C85"/>
    <w:rsid w:val="00AE4E18"/>
    <w:rsid w:val="00AE4E84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0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E4D"/>
    <w:rsid w:val="00AF504E"/>
    <w:rsid w:val="00AF52EB"/>
    <w:rsid w:val="00AF5395"/>
    <w:rsid w:val="00AF55E7"/>
    <w:rsid w:val="00AF5659"/>
    <w:rsid w:val="00AF5877"/>
    <w:rsid w:val="00AF5C6D"/>
    <w:rsid w:val="00AF5C9E"/>
    <w:rsid w:val="00AF5DE8"/>
    <w:rsid w:val="00AF5FAB"/>
    <w:rsid w:val="00AF6463"/>
    <w:rsid w:val="00AF6547"/>
    <w:rsid w:val="00AF690B"/>
    <w:rsid w:val="00AF6AAC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3F5D"/>
    <w:rsid w:val="00B040A7"/>
    <w:rsid w:val="00B0410A"/>
    <w:rsid w:val="00B044D8"/>
    <w:rsid w:val="00B04F16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1B6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807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B39"/>
    <w:rsid w:val="00B1509A"/>
    <w:rsid w:val="00B15348"/>
    <w:rsid w:val="00B157F7"/>
    <w:rsid w:val="00B158E3"/>
    <w:rsid w:val="00B15B42"/>
    <w:rsid w:val="00B15D67"/>
    <w:rsid w:val="00B15E5F"/>
    <w:rsid w:val="00B163BE"/>
    <w:rsid w:val="00B163E2"/>
    <w:rsid w:val="00B16426"/>
    <w:rsid w:val="00B16453"/>
    <w:rsid w:val="00B16E51"/>
    <w:rsid w:val="00B16EA8"/>
    <w:rsid w:val="00B16EB0"/>
    <w:rsid w:val="00B16FA7"/>
    <w:rsid w:val="00B173FC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0EC"/>
    <w:rsid w:val="00B211A3"/>
    <w:rsid w:val="00B211D9"/>
    <w:rsid w:val="00B2125D"/>
    <w:rsid w:val="00B214D6"/>
    <w:rsid w:val="00B217AD"/>
    <w:rsid w:val="00B217E7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3BB"/>
    <w:rsid w:val="00B30471"/>
    <w:rsid w:val="00B305D7"/>
    <w:rsid w:val="00B306CC"/>
    <w:rsid w:val="00B309AA"/>
    <w:rsid w:val="00B30C9C"/>
    <w:rsid w:val="00B30F10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2C0"/>
    <w:rsid w:val="00B4044D"/>
    <w:rsid w:val="00B40580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98C"/>
    <w:rsid w:val="00B41B83"/>
    <w:rsid w:val="00B41B9E"/>
    <w:rsid w:val="00B41F0F"/>
    <w:rsid w:val="00B41F92"/>
    <w:rsid w:val="00B42265"/>
    <w:rsid w:val="00B426C5"/>
    <w:rsid w:val="00B4285F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6DB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7D6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1EE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719F"/>
    <w:rsid w:val="00B572A5"/>
    <w:rsid w:val="00B57390"/>
    <w:rsid w:val="00B574EC"/>
    <w:rsid w:val="00B5791F"/>
    <w:rsid w:val="00B57968"/>
    <w:rsid w:val="00B57B4C"/>
    <w:rsid w:val="00B57EA4"/>
    <w:rsid w:val="00B57EBD"/>
    <w:rsid w:val="00B600E1"/>
    <w:rsid w:val="00B6028E"/>
    <w:rsid w:val="00B60574"/>
    <w:rsid w:val="00B6058E"/>
    <w:rsid w:val="00B6059E"/>
    <w:rsid w:val="00B605EA"/>
    <w:rsid w:val="00B60948"/>
    <w:rsid w:val="00B60A86"/>
    <w:rsid w:val="00B60A98"/>
    <w:rsid w:val="00B60BBD"/>
    <w:rsid w:val="00B60DD2"/>
    <w:rsid w:val="00B610BF"/>
    <w:rsid w:val="00B6126C"/>
    <w:rsid w:val="00B612BC"/>
    <w:rsid w:val="00B61452"/>
    <w:rsid w:val="00B61941"/>
    <w:rsid w:val="00B61B29"/>
    <w:rsid w:val="00B61DF7"/>
    <w:rsid w:val="00B61EAE"/>
    <w:rsid w:val="00B61ED9"/>
    <w:rsid w:val="00B6208F"/>
    <w:rsid w:val="00B624C2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194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581"/>
    <w:rsid w:val="00B67863"/>
    <w:rsid w:val="00B678AD"/>
    <w:rsid w:val="00B678BE"/>
    <w:rsid w:val="00B67988"/>
    <w:rsid w:val="00B679D9"/>
    <w:rsid w:val="00B67A05"/>
    <w:rsid w:val="00B67B78"/>
    <w:rsid w:val="00B67C82"/>
    <w:rsid w:val="00B67D58"/>
    <w:rsid w:val="00B67D86"/>
    <w:rsid w:val="00B67DA0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DB6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B63"/>
    <w:rsid w:val="00B73D85"/>
    <w:rsid w:val="00B73F30"/>
    <w:rsid w:val="00B73F79"/>
    <w:rsid w:val="00B7409A"/>
    <w:rsid w:val="00B741A9"/>
    <w:rsid w:val="00B7474C"/>
    <w:rsid w:val="00B74A3A"/>
    <w:rsid w:val="00B74AEB"/>
    <w:rsid w:val="00B74B7A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5D"/>
    <w:rsid w:val="00B7716F"/>
    <w:rsid w:val="00B774CF"/>
    <w:rsid w:val="00B77825"/>
    <w:rsid w:val="00B77ABF"/>
    <w:rsid w:val="00B77D2A"/>
    <w:rsid w:val="00B8010D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9B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2D7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4DCE"/>
    <w:rsid w:val="00B951DF"/>
    <w:rsid w:val="00B9554A"/>
    <w:rsid w:val="00B9557D"/>
    <w:rsid w:val="00B95714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0F4F"/>
    <w:rsid w:val="00BA1110"/>
    <w:rsid w:val="00BA12D8"/>
    <w:rsid w:val="00BA13E8"/>
    <w:rsid w:val="00BA1435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831"/>
    <w:rsid w:val="00BA3996"/>
    <w:rsid w:val="00BA3E3E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D28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793"/>
    <w:rsid w:val="00BB2A41"/>
    <w:rsid w:val="00BB2B7E"/>
    <w:rsid w:val="00BB2BE6"/>
    <w:rsid w:val="00BB2C84"/>
    <w:rsid w:val="00BB2D7D"/>
    <w:rsid w:val="00BB2E93"/>
    <w:rsid w:val="00BB2EA9"/>
    <w:rsid w:val="00BB315C"/>
    <w:rsid w:val="00BB3272"/>
    <w:rsid w:val="00BB3402"/>
    <w:rsid w:val="00BB3516"/>
    <w:rsid w:val="00BB354D"/>
    <w:rsid w:val="00BB35A3"/>
    <w:rsid w:val="00BB366D"/>
    <w:rsid w:val="00BB3A7F"/>
    <w:rsid w:val="00BB3CE0"/>
    <w:rsid w:val="00BB4080"/>
    <w:rsid w:val="00BB4539"/>
    <w:rsid w:val="00BB4966"/>
    <w:rsid w:val="00BB49B3"/>
    <w:rsid w:val="00BB49BF"/>
    <w:rsid w:val="00BB4B07"/>
    <w:rsid w:val="00BB4E11"/>
    <w:rsid w:val="00BB51E1"/>
    <w:rsid w:val="00BB56C5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63C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402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BF1"/>
    <w:rsid w:val="00BC1E00"/>
    <w:rsid w:val="00BC2078"/>
    <w:rsid w:val="00BC2081"/>
    <w:rsid w:val="00BC239C"/>
    <w:rsid w:val="00BC27BA"/>
    <w:rsid w:val="00BC2C3A"/>
    <w:rsid w:val="00BC2CE7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5DF0"/>
    <w:rsid w:val="00BC616D"/>
    <w:rsid w:val="00BC61B7"/>
    <w:rsid w:val="00BC61F8"/>
    <w:rsid w:val="00BC69A2"/>
    <w:rsid w:val="00BC69BA"/>
    <w:rsid w:val="00BC6A3A"/>
    <w:rsid w:val="00BC6AA0"/>
    <w:rsid w:val="00BC6D56"/>
    <w:rsid w:val="00BC7056"/>
    <w:rsid w:val="00BC709B"/>
    <w:rsid w:val="00BC7220"/>
    <w:rsid w:val="00BC7490"/>
    <w:rsid w:val="00BC75DA"/>
    <w:rsid w:val="00BC765B"/>
    <w:rsid w:val="00BC77AC"/>
    <w:rsid w:val="00BC77F2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B43"/>
    <w:rsid w:val="00BD2C42"/>
    <w:rsid w:val="00BD31D4"/>
    <w:rsid w:val="00BD336D"/>
    <w:rsid w:val="00BD3693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6C0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1E5"/>
    <w:rsid w:val="00BE32AA"/>
    <w:rsid w:val="00BE33E8"/>
    <w:rsid w:val="00BE3621"/>
    <w:rsid w:val="00BE36DC"/>
    <w:rsid w:val="00BE370F"/>
    <w:rsid w:val="00BE38EE"/>
    <w:rsid w:val="00BE3BD4"/>
    <w:rsid w:val="00BE3CA3"/>
    <w:rsid w:val="00BE3DC8"/>
    <w:rsid w:val="00BE40A2"/>
    <w:rsid w:val="00BE416D"/>
    <w:rsid w:val="00BE42E4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A95"/>
    <w:rsid w:val="00BE5B26"/>
    <w:rsid w:val="00BE5D4A"/>
    <w:rsid w:val="00BE5F3E"/>
    <w:rsid w:val="00BE61CD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A7E"/>
    <w:rsid w:val="00BE7ADD"/>
    <w:rsid w:val="00BE7F78"/>
    <w:rsid w:val="00BF0044"/>
    <w:rsid w:val="00BF057B"/>
    <w:rsid w:val="00BF09C2"/>
    <w:rsid w:val="00BF0ACA"/>
    <w:rsid w:val="00BF0F34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418"/>
    <w:rsid w:val="00BF27A7"/>
    <w:rsid w:val="00BF28ED"/>
    <w:rsid w:val="00BF350C"/>
    <w:rsid w:val="00BF3981"/>
    <w:rsid w:val="00BF3A16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675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BB7"/>
    <w:rsid w:val="00C02FAA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5E"/>
    <w:rsid w:val="00C149B7"/>
    <w:rsid w:val="00C14FB7"/>
    <w:rsid w:val="00C152C8"/>
    <w:rsid w:val="00C15510"/>
    <w:rsid w:val="00C156D4"/>
    <w:rsid w:val="00C15AA9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249"/>
    <w:rsid w:val="00C2244E"/>
    <w:rsid w:val="00C22CC1"/>
    <w:rsid w:val="00C235B1"/>
    <w:rsid w:val="00C236D7"/>
    <w:rsid w:val="00C237FC"/>
    <w:rsid w:val="00C23970"/>
    <w:rsid w:val="00C239DE"/>
    <w:rsid w:val="00C23A78"/>
    <w:rsid w:val="00C23DF6"/>
    <w:rsid w:val="00C23E51"/>
    <w:rsid w:val="00C240A8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9CC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058"/>
    <w:rsid w:val="00C272B6"/>
    <w:rsid w:val="00C2730E"/>
    <w:rsid w:val="00C27B9A"/>
    <w:rsid w:val="00C30508"/>
    <w:rsid w:val="00C3059D"/>
    <w:rsid w:val="00C307D2"/>
    <w:rsid w:val="00C3080D"/>
    <w:rsid w:val="00C30A0A"/>
    <w:rsid w:val="00C313AF"/>
    <w:rsid w:val="00C31789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52F"/>
    <w:rsid w:val="00C335B2"/>
    <w:rsid w:val="00C336B8"/>
    <w:rsid w:val="00C33B9F"/>
    <w:rsid w:val="00C33DAE"/>
    <w:rsid w:val="00C33F92"/>
    <w:rsid w:val="00C340A2"/>
    <w:rsid w:val="00C3418F"/>
    <w:rsid w:val="00C34654"/>
    <w:rsid w:val="00C34742"/>
    <w:rsid w:val="00C34C85"/>
    <w:rsid w:val="00C34E6E"/>
    <w:rsid w:val="00C34F02"/>
    <w:rsid w:val="00C34F84"/>
    <w:rsid w:val="00C351A6"/>
    <w:rsid w:val="00C351B0"/>
    <w:rsid w:val="00C35202"/>
    <w:rsid w:val="00C3531C"/>
    <w:rsid w:val="00C35379"/>
    <w:rsid w:val="00C3557F"/>
    <w:rsid w:val="00C355D4"/>
    <w:rsid w:val="00C357A9"/>
    <w:rsid w:val="00C35C5E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6C93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0FE8"/>
    <w:rsid w:val="00C411B4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47"/>
    <w:rsid w:val="00C47EC3"/>
    <w:rsid w:val="00C47EF2"/>
    <w:rsid w:val="00C50040"/>
    <w:rsid w:val="00C501A9"/>
    <w:rsid w:val="00C5048F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74E"/>
    <w:rsid w:val="00C5175C"/>
    <w:rsid w:val="00C519E7"/>
    <w:rsid w:val="00C51A17"/>
    <w:rsid w:val="00C51B0D"/>
    <w:rsid w:val="00C51C99"/>
    <w:rsid w:val="00C52BD0"/>
    <w:rsid w:val="00C52DD8"/>
    <w:rsid w:val="00C530D1"/>
    <w:rsid w:val="00C53276"/>
    <w:rsid w:val="00C532E5"/>
    <w:rsid w:val="00C5378A"/>
    <w:rsid w:val="00C537A2"/>
    <w:rsid w:val="00C53A35"/>
    <w:rsid w:val="00C53E2D"/>
    <w:rsid w:val="00C53F25"/>
    <w:rsid w:val="00C5422F"/>
    <w:rsid w:val="00C5426D"/>
    <w:rsid w:val="00C5450A"/>
    <w:rsid w:val="00C54CCB"/>
    <w:rsid w:val="00C54F71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F59"/>
    <w:rsid w:val="00C56FBD"/>
    <w:rsid w:val="00C572AE"/>
    <w:rsid w:val="00C5734E"/>
    <w:rsid w:val="00C57377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1C1"/>
    <w:rsid w:val="00C6154B"/>
    <w:rsid w:val="00C61729"/>
    <w:rsid w:val="00C618AD"/>
    <w:rsid w:val="00C618DD"/>
    <w:rsid w:val="00C61AD7"/>
    <w:rsid w:val="00C61D4D"/>
    <w:rsid w:val="00C61F77"/>
    <w:rsid w:val="00C62229"/>
    <w:rsid w:val="00C62292"/>
    <w:rsid w:val="00C62477"/>
    <w:rsid w:val="00C625AD"/>
    <w:rsid w:val="00C625B2"/>
    <w:rsid w:val="00C626CA"/>
    <w:rsid w:val="00C62739"/>
    <w:rsid w:val="00C6276B"/>
    <w:rsid w:val="00C62A3F"/>
    <w:rsid w:val="00C62ADC"/>
    <w:rsid w:val="00C62B47"/>
    <w:rsid w:val="00C62B88"/>
    <w:rsid w:val="00C62D62"/>
    <w:rsid w:val="00C630C7"/>
    <w:rsid w:val="00C633F6"/>
    <w:rsid w:val="00C634D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B0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B35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032"/>
    <w:rsid w:val="00C741BC"/>
    <w:rsid w:val="00C7428D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0D"/>
    <w:rsid w:val="00C77054"/>
    <w:rsid w:val="00C77072"/>
    <w:rsid w:val="00C7731B"/>
    <w:rsid w:val="00C7737C"/>
    <w:rsid w:val="00C77BDA"/>
    <w:rsid w:val="00C77DEF"/>
    <w:rsid w:val="00C77F43"/>
    <w:rsid w:val="00C803BF"/>
    <w:rsid w:val="00C80574"/>
    <w:rsid w:val="00C80692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7DA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8E4"/>
    <w:rsid w:val="00C849FF"/>
    <w:rsid w:val="00C84A04"/>
    <w:rsid w:val="00C84B27"/>
    <w:rsid w:val="00C84DE0"/>
    <w:rsid w:val="00C85260"/>
    <w:rsid w:val="00C85591"/>
    <w:rsid w:val="00C85719"/>
    <w:rsid w:val="00C85E0C"/>
    <w:rsid w:val="00C86123"/>
    <w:rsid w:val="00C86336"/>
    <w:rsid w:val="00C86A6B"/>
    <w:rsid w:val="00C86C3A"/>
    <w:rsid w:val="00C86D1D"/>
    <w:rsid w:val="00C87449"/>
    <w:rsid w:val="00C87481"/>
    <w:rsid w:val="00C874D8"/>
    <w:rsid w:val="00C87569"/>
    <w:rsid w:val="00C87635"/>
    <w:rsid w:val="00C8790C"/>
    <w:rsid w:val="00C879DB"/>
    <w:rsid w:val="00C87AA7"/>
    <w:rsid w:val="00C87D36"/>
    <w:rsid w:val="00C9024A"/>
    <w:rsid w:val="00C90333"/>
    <w:rsid w:val="00C90590"/>
    <w:rsid w:val="00C906C5"/>
    <w:rsid w:val="00C90A2D"/>
    <w:rsid w:val="00C90C1E"/>
    <w:rsid w:val="00C90FF3"/>
    <w:rsid w:val="00C91189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2DF"/>
    <w:rsid w:val="00C9262C"/>
    <w:rsid w:val="00C92765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A8"/>
    <w:rsid w:val="00C951BA"/>
    <w:rsid w:val="00C951FB"/>
    <w:rsid w:val="00C953BB"/>
    <w:rsid w:val="00C9575D"/>
    <w:rsid w:val="00C95925"/>
    <w:rsid w:val="00C95AE1"/>
    <w:rsid w:val="00C95EF1"/>
    <w:rsid w:val="00C962BB"/>
    <w:rsid w:val="00C96302"/>
    <w:rsid w:val="00C96565"/>
    <w:rsid w:val="00C96716"/>
    <w:rsid w:val="00C967E5"/>
    <w:rsid w:val="00C96C65"/>
    <w:rsid w:val="00C96FCA"/>
    <w:rsid w:val="00C971A5"/>
    <w:rsid w:val="00C97494"/>
    <w:rsid w:val="00C9770A"/>
    <w:rsid w:val="00C977BE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0A48"/>
    <w:rsid w:val="00CA107E"/>
    <w:rsid w:val="00CA1202"/>
    <w:rsid w:val="00CA14D6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411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32"/>
    <w:rsid w:val="00CA5E71"/>
    <w:rsid w:val="00CA5EA6"/>
    <w:rsid w:val="00CA5F77"/>
    <w:rsid w:val="00CA62A1"/>
    <w:rsid w:val="00CA63F0"/>
    <w:rsid w:val="00CA642D"/>
    <w:rsid w:val="00CA6642"/>
    <w:rsid w:val="00CA6BC8"/>
    <w:rsid w:val="00CA70C3"/>
    <w:rsid w:val="00CA70C5"/>
    <w:rsid w:val="00CA714A"/>
    <w:rsid w:val="00CA7256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08F"/>
    <w:rsid w:val="00CB0192"/>
    <w:rsid w:val="00CB051F"/>
    <w:rsid w:val="00CB07C9"/>
    <w:rsid w:val="00CB0937"/>
    <w:rsid w:val="00CB099B"/>
    <w:rsid w:val="00CB09BD"/>
    <w:rsid w:val="00CB0B02"/>
    <w:rsid w:val="00CB0B0B"/>
    <w:rsid w:val="00CB0DD0"/>
    <w:rsid w:val="00CB11E9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EE4"/>
    <w:rsid w:val="00CB4F15"/>
    <w:rsid w:val="00CB4F79"/>
    <w:rsid w:val="00CB5265"/>
    <w:rsid w:val="00CB57D8"/>
    <w:rsid w:val="00CB5977"/>
    <w:rsid w:val="00CB5DAD"/>
    <w:rsid w:val="00CB608C"/>
    <w:rsid w:val="00CB62BA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9E"/>
    <w:rsid w:val="00CC0BC7"/>
    <w:rsid w:val="00CC0C6A"/>
    <w:rsid w:val="00CC0DEA"/>
    <w:rsid w:val="00CC0EA7"/>
    <w:rsid w:val="00CC0EF2"/>
    <w:rsid w:val="00CC10D9"/>
    <w:rsid w:val="00CC14EA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B7F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6E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60B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718"/>
    <w:rsid w:val="00CE0842"/>
    <w:rsid w:val="00CE09B0"/>
    <w:rsid w:val="00CE0CFA"/>
    <w:rsid w:val="00CE10CC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82B"/>
    <w:rsid w:val="00CE3BAE"/>
    <w:rsid w:val="00CE3C66"/>
    <w:rsid w:val="00CE43FD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3B6"/>
    <w:rsid w:val="00CF08DC"/>
    <w:rsid w:val="00CF0980"/>
    <w:rsid w:val="00CF0C6E"/>
    <w:rsid w:val="00CF0D69"/>
    <w:rsid w:val="00CF0D6C"/>
    <w:rsid w:val="00CF0DF5"/>
    <w:rsid w:val="00CF1099"/>
    <w:rsid w:val="00CF151D"/>
    <w:rsid w:val="00CF19DC"/>
    <w:rsid w:val="00CF1BCB"/>
    <w:rsid w:val="00CF1DE5"/>
    <w:rsid w:val="00CF1E99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404"/>
    <w:rsid w:val="00CF385B"/>
    <w:rsid w:val="00CF3FE8"/>
    <w:rsid w:val="00CF40BE"/>
    <w:rsid w:val="00CF4111"/>
    <w:rsid w:val="00CF42ED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E1D"/>
    <w:rsid w:val="00D06FA2"/>
    <w:rsid w:val="00D07369"/>
    <w:rsid w:val="00D07629"/>
    <w:rsid w:val="00D078CC"/>
    <w:rsid w:val="00D07BC2"/>
    <w:rsid w:val="00D07D94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5F"/>
    <w:rsid w:val="00D14378"/>
    <w:rsid w:val="00D143B7"/>
    <w:rsid w:val="00D14530"/>
    <w:rsid w:val="00D146D5"/>
    <w:rsid w:val="00D147C7"/>
    <w:rsid w:val="00D14AFC"/>
    <w:rsid w:val="00D14CCD"/>
    <w:rsid w:val="00D1515C"/>
    <w:rsid w:val="00D15177"/>
    <w:rsid w:val="00D1524D"/>
    <w:rsid w:val="00D1531D"/>
    <w:rsid w:val="00D15370"/>
    <w:rsid w:val="00D15531"/>
    <w:rsid w:val="00D15564"/>
    <w:rsid w:val="00D157C8"/>
    <w:rsid w:val="00D1581C"/>
    <w:rsid w:val="00D15B45"/>
    <w:rsid w:val="00D15BB3"/>
    <w:rsid w:val="00D15FCC"/>
    <w:rsid w:val="00D16326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37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07"/>
    <w:rsid w:val="00D27EE6"/>
    <w:rsid w:val="00D305BA"/>
    <w:rsid w:val="00D306FF"/>
    <w:rsid w:val="00D30758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D39"/>
    <w:rsid w:val="00D31F15"/>
    <w:rsid w:val="00D31F1F"/>
    <w:rsid w:val="00D32779"/>
    <w:rsid w:val="00D32A66"/>
    <w:rsid w:val="00D32B11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4B8"/>
    <w:rsid w:val="00D35598"/>
    <w:rsid w:val="00D358B2"/>
    <w:rsid w:val="00D35C79"/>
    <w:rsid w:val="00D35CE7"/>
    <w:rsid w:val="00D360A6"/>
    <w:rsid w:val="00D360F3"/>
    <w:rsid w:val="00D3632D"/>
    <w:rsid w:val="00D36744"/>
    <w:rsid w:val="00D36751"/>
    <w:rsid w:val="00D369A4"/>
    <w:rsid w:val="00D36CD9"/>
    <w:rsid w:val="00D37616"/>
    <w:rsid w:val="00D376DE"/>
    <w:rsid w:val="00D3779C"/>
    <w:rsid w:val="00D379B1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60F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DE0"/>
    <w:rsid w:val="00D44F1A"/>
    <w:rsid w:val="00D4533C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6F2"/>
    <w:rsid w:val="00D4783A"/>
    <w:rsid w:val="00D47C92"/>
    <w:rsid w:val="00D47DDB"/>
    <w:rsid w:val="00D501A6"/>
    <w:rsid w:val="00D501C0"/>
    <w:rsid w:val="00D50302"/>
    <w:rsid w:val="00D503B4"/>
    <w:rsid w:val="00D506DA"/>
    <w:rsid w:val="00D50855"/>
    <w:rsid w:val="00D50B97"/>
    <w:rsid w:val="00D50DC8"/>
    <w:rsid w:val="00D50E30"/>
    <w:rsid w:val="00D513D2"/>
    <w:rsid w:val="00D51516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71"/>
    <w:rsid w:val="00D53096"/>
    <w:rsid w:val="00D53191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71"/>
    <w:rsid w:val="00D556F7"/>
    <w:rsid w:val="00D5581B"/>
    <w:rsid w:val="00D55A1D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6DA6"/>
    <w:rsid w:val="00D672E4"/>
    <w:rsid w:val="00D67529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31F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6DB4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D4C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519"/>
    <w:rsid w:val="00D97700"/>
    <w:rsid w:val="00D9773A"/>
    <w:rsid w:val="00D97915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8C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777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DD8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BD1"/>
    <w:rsid w:val="00DB1CA7"/>
    <w:rsid w:val="00DB1DDA"/>
    <w:rsid w:val="00DB1F1B"/>
    <w:rsid w:val="00DB1FDD"/>
    <w:rsid w:val="00DB225F"/>
    <w:rsid w:val="00DB276C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AB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CD2"/>
    <w:rsid w:val="00DC3289"/>
    <w:rsid w:val="00DC340A"/>
    <w:rsid w:val="00DC355F"/>
    <w:rsid w:val="00DC39AB"/>
    <w:rsid w:val="00DC39FB"/>
    <w:rsid w:val="00DC3B6D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57"/>
    <w:rsid w:val="00DC5D75"/>
    <w:rsid w:val="00DC6049"/>
    <w:rsid w:val="00DC6316"/>
    <w:rsid w:val="00DC65C9"/>
    <w:rsid w:val="00DC668D"/>
    <w:rsid w:val="00DC6767"/>
    <w:rsid w:val="00DC67D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B36"/>
    <w:rsid w:val="00DD2CC2"/>
    <w:rsid w:val="00DD2CDD"/>
    <w:rsid w:val="00DD2DA0"/>
    <w:rsid w:val="00DD2DD5"/>
    <w:rsid w:val="00DD2E3A"/>
    <w:rsid w:val="00DD3027"/>
    <w:rsid w:val="00DD3056"/>
    <w:rsid w:val="00DD306C"/>
    <w:rsid w:val="00DD32ED"/>
    <w:rsid w:val="00DD332F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63"/>
    <w:rsid w:val="00DD648B"/>
    <w:rsid w:val="00DD64FD"/>
    <w:rsid w:val="00DD650F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AB2"/>
    <w:rsid w:val="00DE1B90"/>
    <w:rsid w:val="00DE1DB1"/>
    <w:rsid w:val="00DE1E56"/>
    <w:rsid w:val="00DE1F81"/>
    <w:rsid w:val="00DE1FDE"/>
    <w:rsid w:val="00DE24AD"/>
    <w:rsid w:val="00DE24F1"/>
    <w:rsid w:val="00DE2686"/>
    <w:rsid w:val="00DE28AA"/>
    <w:rsid w:val="00DE2901"/>
    <w:rsid w:val="00DE2C8E"/>
    <w:rsid w:val="00DE2CC1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22B"/>
    <w:rsid w:val="00DE4660"/>
    <w:rsid w:val="00DE49B5"/>
    <w:rsid w:val="00DE4A29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0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1B"/>
    <w:rsid w:val="00DF3DBE"/>
    <w:rsid w:val="00DF3DD0"/>
    <w:rsid w:val="00DF4248"/>
    <w:rsid w:val="00DF42A7"/>
    <w:rsid w:val="00DF4497"/>
    <w:rsid w:val="00DF45C6"/>
    <w:rsid w:val="00DF45DD"/>
    <w:rsid w:val="00DF4A1C"/>
    <w:rsid w:val="00DF4AE4"/>
    <w:rsid w:val="00DF4B08"/>
    <w:rsid w:val="00DF524E"/>
    <w:rsid w:val="00DF527D"/>
    <w:rsid w:val="00DF5A6D"/>
    <w:rsid w:val="00DF5B6B"/>
    <w:rsid w:val="00DF63DF"/>
    <w:rsid w:val="00DF64A3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5F4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93"/>
    <w:rsid w:val="00E05BB4"/>
    <w:rsid w:val="00E05CD3"/>
    <w:rsid w:val="00E05DB7"/>
    <w:rsid w:val="00E06648"/>
    <w:rsid w:val="00E066AC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B4B"/>
    <w:rsid w:val="00E14C3F"/>
    <w:rsid w:val="00E14CB9"/>
    <w:rsid w:val="00E15088"/>
    <w:rsid w:val="00E15285"/>
    <w:rsid w:val="00E154A5"/>
    <w:rsid w:val="00E15588"/>
    <w:rsid w:val="00E15598"/>
    <w:rsid w:val="00E1599A"/>
    <w:rsid w:val="00E15B51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37"/>
    <w:rsid w:val="00E2085C"/>
    <w:rsid w:val="00E20892"/>
    <w:rsid w:val="00E20CA4"/>
    <w:rsid w:val="00E20CAD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690"/>
    <w:rsid w:val="00E23903"/>
    <w:rsid w:val="00E23B72"/>
    <w:rsid w:val="00E23C1C"/>
    <w:rsid w:val="00E23E8D"/>
    <w:rsid w:val="00E2400B"/>
    <w:rsid w:val="00E243FB"/>
    <w:rsid w:val="00E24501"/>
    <w:rsid w:val="00E246EF"/>
    <w:rsid w:val="00E24949"/>
    <w:rsid w:val="00E24981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6ACF"/>
    <w:rsid w:val="00E26C9C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2E16"/>
    <w:rsid w:val="00E330CA"/>
    <w:rsid w:val="00E33147"/>
    <w:rsid w:val="00E33151"/>
    <w:rsid w:val="00E333A7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A9B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196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8AE"/>
    <w:rsid w:val="00E47A35"/>
    <w:rsid w:val="00E47A36"/>
    <w:rsid w:val="00E47AF4"/>
    <w:rsid w:val="00E47CD1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1F28"/>
    <w:rsid w:val="00E5201F"/>
    <w:rsid w:val="00E521DE"/>
    <w:rsid w:val="00E522A6"/>
    <w:rsid w:val="00E524CD"/>
    <w:rsid w:val="00E52875"/>
    <w:rsid w:val="00E5288B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0E7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55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36A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5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90E"/>
    <w:rsid w:val="00E77A30"/>
    <w:rsid w:val="00E77AE9"/>
    <w:rsid w:val="00E77D4A"/>
    <w:rsid w:val="00E77ED7"/>
    <w:rsid w:val="00E77F77"/>
    <w:rsid w:val="00E8011C"/>
    <w:rsid w:val="00E8026A"/>
    <w:rsid w:val="00E80732"/>
    <w:rsid w:val="00E80939"/>
    <w:rsid w:val="00E80A78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57B"/>
    <w:rsid w:val="00E856EB"/>
    <w:rsid w:val="00E859F2"/>
    <w:rsid w:val="00E85B2D"/>
    <w:rsid w:val="00E85B73"/>
    <w:rsid w:val="00E85D3A"/>
    <w:rsid w:val="00E85EE6"/>
    <w:rsid w:val="00E8612B"/>
    <w:rsid w:val="00E8621B"/>
    <w:rsid w:val="00E8628D"/>
    <w:rsid w:val="00E86530"/>
    <w:rsid w:val="00E868CD"/>
    <w:rsid w:val="00E869F3"/>
    <w:rsid w:val="00E86A88"/>
    <w:rsid w:val="00E8707E"/>
    <w:rsid w:val="00E8752A"/>
    <w:rsid w:val="00E87595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465"/>
    <w:rsid w:val="00E916B9"/>
    <w:rsid w:val="00E9173A"/>
    <w:rsid w:val="00E91C5F"/>
    <w:rsid w:val="00E91D94"/>
    <w:rsid w:val="00E9208C"/>
    <w:rsid w:val="00E924B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05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58"/>
    <w:rsid w:val="00E95793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79E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DEB"/>
    <w:rsid w:val="00EA2E61"/>
    <w:rsid w:val="00EA3400"/>
    <w:rsid w:val="00EA347D"/>
    <w:rsid w:val="00EA3634"/>
    <w:rsid w:val="00EA38A3"/>
    <w:rsid w:val="00EA3BB4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C40"/>
    <w:rsid w:val="00EB0E6B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E19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4FAE"/>
    <w:rsid w:val="00EC5314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6B9"/>
    <w:rsid w:val="00EC7752"/>
    <w:rsid w:val="00EC78C7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330"/>
    <w:rsid w:val="00ED249F"/>
    <w:rsid w:val="00ED27B9"/>
    <w:rsid w:val="00ED2DA7"/>
    <w:rsid w:val="00ED3117"/>
    <w:rsid w:val="00ED317A"/>
    <w:rsid w:val="00ED32E3"/>
    <w:rsid w:val="00ED3427"/>
    <w:rsid w:val="00ED3B42"/>
    <w:rsid w:val="00ED4146"/>
    <w:rsid w:val="00ED41AE"/>
    <w:rsid w:val="00ED4636"/>
    <w:rsid w:val="00ED47D0"/>
    <w:rsid w:val="00ED48FE"/>
    <w:rsid w:val="00ED4C9A"/>
    <w:rsid w:val="00ED4DE9"/>
    <w:rsid w:val="00ED562C"/>
    <w:rsid w:val="00ED56B2"/>
    <w:rsid w:val="00ED56CA"/>
    <w:rsid w:val="00ED56E2"/>
    <w:rsid w:val="00ED57DB"/>
    <w:rsid w:val="00ED59C6"/>
    <w:rsid w:val="00ED5A41"/>
    <w:rsid w:val="00ED5EA2"/>
    <w:rsid w:val="00ED5F6E"/>
    <w:rsid w:val="00ED629F"/>
    <w:rsid w:val="00ED635D"/>
    <w:rsid w:val="00ED6B08"/>
    <w:rsid w:val="00ED7235"/>
    <w:rsid w:val="00ED7667"/>
    <w:rsid w:val="00ED77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7114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1AF2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20"/>
    <w:rsid w:val="00EF37A0"/>
    <w:rsid w:val="00EF3866"/>
    <w:rsid w:val="00EF3D52"/>
    <w:rsid w:val="00EF3E14"/>
    <w:rsid w:val="00EF3E22"/>
    <w:rsid w:val="00EF407E"/>
    <w:rsid w:val="00EF425C"/>
    <w:rsid w:val="00EF44D7"/>
    <w:rsid w:val="00EF4650"/>
    <w:rsid w:val="00EF47E8"/>
    <w:rsid w:val="00EF490F"/>
    <w:rsid w:val="00EF4945"/>
    <w:rsid w:val="00EF4B3A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5F5B"/>
    <w:rsid w:val="00EF6200"/>
    <w:rsid w:val="00EF6574"/>
    <w:rsid w:val="00EF6881"/>
    <w:rsid w:val="00EF699A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E39"/>
    <w:rsid w:val="00EF7FDB"/>
    <w:rsid w:val="00F00072"/>
    <w:rsid w:val="00F0009B"/>
    <w:rsid w:val="00F000AB"/>
    <w:rsid w:val="00F000D7"/>
    <w:rsid w:val="00F00199"/>
    <w:rsid w:val="00F003C4"/>
    <w:rsid w:val="00F008BB"/>
    <w:rsid w:val="00F00E2A"/>
    <w:rsid w:val="00F00E89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0D21"/>
    <w:rsid w:val="00F112C7"/>
    <w:rsid w:val="00F11368"/>
    <w:rsid w:val="00F11527"/>
    <w:rsid w:val="00F1154F"/>
    <w:rsid w:val="00F11852"/>
    <w:rsid w:val="00F119F2"/>
    <w:rsid w:val="00F12089"/>
    <w:rsid w:val="00F12273"/>
    <w:rsid w:val="00F1229C"/>
    <w:rsid w:val="00F1240E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46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05F"/>
    <w:rsid w:val="00F142FB"/>
    <w:rsid w:val="00F143A3"/>
    <w:rsid w:val="00F146DB"/>
    <w:rsid w:val="00F147E3"/>
    <w:rsid w:val="00F1489C"/>
    <w:rsid w:val="00F14ABD"/>
    <w:rsid w:val="00F14CC6"/>
    <w:rsid w:val="00F14D7D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4E1"/>
    <w:rsid w:val="00F206F4"/>
    <w:rsid w:val="00F20C95"/>
    <w:rsid w:val="00F20E43"/>
    <w:rsid w:val="00F20E44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652"/>
    <w:rsid w:val="00F25664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0AAE"/>
    <w:rsid w:val="00F310E5"/>
    <w:rsid w:val="00F316EB"/>
    <w:rsid w:val="00F3198E"/>
    <w:rsid w:val="00F31CB8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C27"/>
    <w:rsid w:val="00F3422A"/>
    <w:rsid w:val="00F3450E"/>
    <w:rsid w:val="00F34530"/>
    <w:rsid w:val="00F347BA"/>
    <w:rsid w:val="00F34835"/>
    <w:rsid w:val="00F3485C"/>
    <w:rsid w:val="00F348C7"/>
    <w:rsid w:val="00F34F27"/>
    <w:rsid w:val="00F34FE2"/>
    <w:rsid w:val="00F35213"/>
    <w:rsid w:val="00F3533D"/>
    <w:rsid w:val="00F3561A"/>
    <w:rsid w:val="00F356A6"/>
    <w:rsid w:val="00F3586D"/>
    <w:rsid w:val="00F35892"/>
    <w:rsid w:val="00F35DE1"/>
    <w:rsid w:val="00F35DF2"/>
    <w:rsid w:val="00F35E81"/>
    <w:rsid w:val="00F35FC3"/>
    <w:rsid w:val="00F36043"/>
    <w:rsid w:val="00F360AC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3EF"/>
    <w:rsid w:val="00F40B01"/>
    <w:rsid w:val="00F40B51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69B"/>
    <w:rsid w:val="00F428CE"/>
    <w:rsid w:val="00F428FA"/>
    <w:rsid w:val="00F42B01"/>
    <w:rsid w:val="00F42DF0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A8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47EC3"/>
    <w:rsid w:val="00F50310"/>
    <w:rsid w:val="00F506E8"/>
    <w:rsid w:val="00F5072D"/>
    <w:rsid w:val="00F5092D"/>
    <w:rsid w:val="00F50A37"/>
    <w:rsid w:val="00F50EC6"/>
    <w:rsid w:val="00F50EEB"/>
    <w:rsid w:val="00F50F8B"/>
    <w:rsid w:val="00F5154A"/>
    <w:rsid w:val="00F5178A"/>
    <w:rsid w:val="00F51842"/>
    <w:rsid w:val="00F51DD0"/>
    <w:rsid w:val="00F51E33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3BF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73A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A49"/>
    <w:rsid w:val="00F56A8B"/>
    <w:rsid w:val="00F56C78"/>
    <w:rsid w:val="00F56F94"/>
    <w:rsid w:val="00F56FC6"/>
    <w:rsid w:val="00F5707C"/>
    <w:rsid w:val="00F5708F"/>
    <w:rsid w:val="00F5750C"/>
    <w:rsid w:val="00F5760D"/>
    <w:rsid w:val="00F576D9"/>
    <w:rsid w:val="00F57704"/>
    <w:rsid w:val="00F57D1A"/>
    <w:rsid w:val="00F60394"/>
    <w:rsid w:val="00F603C9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8B3"/>
    <w:rsid w:val="00F65CF0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093"/>
    <w:rsid w:val="00F7031F"/>
    <w:rsid w:val="00F704FC"/>
    <w:rsid w:val="00F7081F"/>
    <w:rsid w:val="00F70861"/>
    <w:rsid w:val="00F70BB3"/>
    <w:rsid w:val="00F70D00"/>
    <w:rsid w:val="00F71617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B2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4F4"/>
    <w:rsid w:val="00F765A1"/>
    <w:rsid w:val="00F769B2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6C"/>
    <w:rsid w:val="00F85BC5"/>
    <w:rsid w:val="00F85C89"/>
    <w:rsid w:val="00F85D96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61F"/>
    <w:rsid w:val="00F90696"/>
    <w:rsid w:val="00F909C2"/>
    <w:rsid w:val="00F90A03"/>
    <w:rsid w:val="00F9108D"/>
    <w:rsid w:val="00F911BD"/>
    <w:rsid w:val="00F9134A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30F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AED"/>
    <w:rsid w:val="00F97BDD"/>
    <w:rsid w:val="00F97E30"/>
    <w:rsid w:val="00F97E57"/>
    <w:rsid w:val="00FA0033"/>
    <w:rsid w:val="00FA0132"/>
    <w:rsid w:val="00FA0463"/>
    <w:rsid w:val="00FA0481"/>
    <w:rsid w:val="00FA05E2"/>
    <w:rsid w:val="00FA0689"/>
    <w:rsid w:val="00FA078C"/>
    <w:rsid w:val="00FA082A"/>
    <w:rsid w:val="00FA08CB"/>
    <w:rsid w:val="00FA0999"/>
    <w:rsid w:val="00FA0AE4"/>
    <w:rsid w:val="00FA0C8E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C8F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69F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A9"/>
    <w:rsid w:val="00FA77BF"/>
    <w:rsid w:val="00FA7AB2"/>
    <w:rsid w:val="00FA7F57"/>
    <w:rsid w:val="00FB0009"/>
    <w:rsid w:val="00FB00E9"/>
    <w:rsid w:val="00FB0303"/>
    <w:rsid w:val="00FB0312"/>
    <w:rsid w:val="00FB0564"/>
    <w:rsid w:val="00FB0756"/>
    <w:rsid w:val="00FB07C6"/>
    <w:rsid w:val="00FB0856"/>
    <w:rsid w:val="00FB0C65"/>
    <w:rsid w:val="00FB0D21"/>
    <w:rsid w:val="00FB0D6F"/>
    <w:rsid w:val="00FB104A"/>
    <w:rsid w:val="00FB10F3"/>
    <w:rsid w:val="00FB123A"/>
    <w:rsid w:val="00FB12AE"/>
    <w:rsid w:val="00FB132E"/>
    <w:rsid w:val="00FB162F"/>
    <w:rsid w:val="00FB1A8F"/>
    <w:rsid w:val="00FB1AA3"/>
    <w:rsid w:val="00FB1E62"/>
    <w:rsid w:val="00FB2060"/>
    <w:rsid w:val="00FB232E"/>
    <w:rsid w:val="00FB23A7"/>
    <w:rsid w:val="00FB2A4E"/>
    <w:rsid w:val="00FB2B5E"/>
    <w:rsid w:val="00FB2C91"/>
    <w:rsid w:val="00FB2D75"/>
    <w:rsid w:val="00FB2FB8"/>
    <w:rsid w:val="00FB335F"/>
    <w:rsid w:val="00FB3420"/>
    <w:rsid w:val="00FB3448"/>
    <w:rsid w:val="00FB3692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D45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AAD"/>
    <w:rsid w:val="00FB6BFC"/>
    <w:rsid w:val="00FB7329"/>
    <w:rsid w:val="00FB7537"/>
    <w:rsid w:val="00FB78FF"/>
    <w:rsid w:val="00FB7964"/>
    <w:rsid w:val="00FB7A4C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04"/>
    <w:rsid w:val="00FC3B38"/>
    <w:rsid w:val="00FC3D47"/>
    <w:rsid w:val="00FC3E2D"/>
    <w:rsid w:val="00FC40C3"/>
    <w:rsid w:val="00FC42A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D6"/>
    <w:rsid w:val="00FC702E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C33"/>
    <w:rsid w:val="00FD1078"/>
    <w:rsid w:val="00FD127B"/>
    <w:rsid w:val="00FD12CB"/>
    <w:rsid w:val="00FD1371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07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C76"/>
    <w:rsid w:val="00FD4CF3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DCD"/>
    <w:rsid w:val="00FD5E06"/>
    <w:rsid w:val="00FD5F4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755"/>
    <w:rsid w:val="00FE2958"/>
    <w:rsid w:val="00FE2A07"/>
    <w:rsid w:val="00FE2BA7"/>
    <w:rsid w:val="00FE2E62"/>
    <w:rsid w:val="00FE3316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A6D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9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3317"/>
    <w:rsid w:val="00FF3401"/>
    <w:rsid w:val="00FF3427"/>
    <w:rsid w:val="00FF34E3"/>
    <w:rsid w:val="00FF377B"/>
    <w:rsid w:val="00FF3862"/>
    <w:rsid w:val="00FF39F1"/>
    <w:rsid w:val="00FF3CF4"/>
    <w:rsid w:val="00FF3D2D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EE0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937088FA-EB43-40C3-A530-12EB79B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69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35DEBE-3542-472F-994E-2DA0FE115D3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042ED3-7C80-4613-8685-5E3452136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6114</TotalTime>
  <Pages>15</Pages>
  <Words>2491</Words>
  <Characters>14200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Alisa, Langyanai</cp:lastModifiedBy>
  <cp:revision>547</cp:revision>
  <cp:lastPrinted>2025-05-09T03:56:00Z</cp:lastPrinted>
  <dcterms:created xsi:type="dcterms:W3CDTF">2023-07-17T17:49:00Z</dcterms:created>
  <dcterms:modified xsi:type="dcterms:W3CDTF">2025-05-12T05:00:00Z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