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D97314" w:rsidRPr="00B657B8" w14:paraId="6950404B" w14:textId="77777777" w:rsidTr="00C30BD1">
        <w:trPr>
          <w:tblHeader/>
        </w:trPr>
        <w:tc>
          <w:tcPr>
            <w:tcW w:w="1278" w:type="dxa"/>
          </w:tcPr>
          <w:p w14:paraId="3282F5F2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652220C6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D97314" w:rsidRPr="00B657B8" w14:paraId="6F25C839" w14:textId="77777777" w:rsidTr="00C30BD1">
        <w:trPr>
          <w:tblHeader/>
        </w:trPr>
        <w:tc>
          <w:tcPr>
            <w:tcW w:w="1278" w:type="dxa"/>
          </w:tcPr>
          <w:p w14:paraId="46BF5A75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5FE12D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314" w:rsidRPr="00B657B8" w14:paraId="61645F08" w14:textId="77777777" w:rsidTr="00C30BD1">
        <w:tc>
          <w:tcPr>
            <w:tcW w:w="1278" w:type="dxa"/>
            <w:vAlign w:val="center"/>
          </w:tcPr>
          <w:p w14:paraId="177F3828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69A1D5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D97314" w:rsidRPr="00B657B8" w14:paraId="1D765589" w14:textId="77777777" w:rsidTr="00C30BD1">
        <w:tc>
          <w:tcPr>
            <w:tcW w:w="1278" w:type="dxa"/>
            <w:vAlign w:val="center"/>
          </w:tcPr>
          <w:p w14:paraId="629E9A3C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98FD1F3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7314" w:rsidRPr="00B657B8" w14:paraId="54BC4D9F" w14:textId="77777777" w:rsidTr="00C30BD1">
        <w:tc>
          <w:tcPr>
            <w:tcW w:w="1278" w:type="dxa"/>
            <w:vAlign w:val="center"/>
          </w:tcPr>
          <w:p w14:paraId="5FBC1ECB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F62A29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D97314" w:rsidRPr="00B657B8" w14:paraId="72A74225" w14:textId="77777777" w:rsidTr="00C30BD1">
        <w:tc>
          <w:tcPr>
            <w:tcW w:w="1278" w:type="dxa"/>
            <w:vAlign w:val="center"/>
          </w:tcPr>
          <w:p w14:paraId="56FAA7B9" w14:textId="77777777" w:rsidR="00D97314" w:rsidRPr="0016457D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90151AD" w14:textId="2B894474" w:rsidR="00D97314" w:rsidRPr="0016457D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457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สินทรัพย์ที่ถือไว้เพื่อขาย</w:t>
            </w:r>
          </w:p>
        </w:tc>
      </w:tr>
      <w:tr w:rsidR="00D97314" w:rsidRPr="00B657B8" w14:paraId="0A6E150C" w14:textId="77777777" w:rsidTr="00C30BD1">
        <w:tc>
          <w:tcPr>
            <w:tcW w:w="1278" w:type="dxa"/>
            <w:vAlign w:val="center"/>
          </w:tcPr>
          <w:p w14:paraId="15A17FA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FAAE70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D97314" w:rsidRPr="00B657B8" w14:paraId="00689D66" w14:textId="77777777" w:rsidTr="00C30BD1">
        <w:tc>
          <w:tcPr>
            <w:tcW w:w="1278" w:type="dxa"/>
            <w:vAlign w:val="center"/>
          </w:tcPr>
          <w:p w14:paraId="3C2A19A4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6268FD5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7314" w:rsidRPr="00B657B8" w14:paraId="01947A7E" w14:textId="77777777" w:rsidTr="00C30BD1">
        <w:tc>
          <w:tcPr>
            <w:tcW w:w="1278" w:type="dxa"/>
            <w:vAlign w:val="center"/>
          </w:tcPr>
          <w:p w14:paraId="486AFC50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B5E73FC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97314" w:rsidRPr="00B657B8" w14:paraId="7B0A00D0" w14:textId="77777777" w:rsidTr="00C30BD1">
        <w:tc>
          <w:tcPr>
            <w:tcW w:w="1278" w:type="dxa"/>
            <w:vAlign w:val="center"/>
          </w:tcPr>
          <w:p w14:paraId="382BF57D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757B5B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D97314" w:rsidRPr="00B657B8" w14:paraId="2071E890" w14:textId="77777777" w:rsidTr="00C30BD1">
        <w:tc>
          <w:tcPr>
            <w:tcW w:w="1278" w:type="dxa"/>
            <w:vAlign w:val="center"/>
          </w:tcPr>
          <w:p w14:paraId="360E5C31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FF3A0EF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D97314" w:rsidRPr="00B657B8" w14:paraId="04CA01D4" w14:textId="77777777" w:rsidTr="00C30BD1">
        <w:tc>
          <w:tcPr>
            <w:tcW w:w="1278" w:type="dxa"/>
            <w:vAlign w:val="center"/>
          </w:tcPr>
          <w:p w14:paraId="4CF399D4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6138BA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D97314" w:rsidRPr="00B657B8" w14:paraId="63437079" w14:textId="77777777" w:rsidTr="00C30BD1">
        <w:tc>
          <w:tcPr>
            <w:tcW w:w="1278" w:type="dxa"/>
            <w:vAlign w:val="center"/>
          </w:tcPr>
          <w:p w14:paraId="54B4D5B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77B40F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886BA2" w:rsidRPr="00B657B8" w14:paraId="4F13001B" w14:textId="77777777" w:rsidTr="00C30BD1">
        <w:tc>
          <w:tcPr>
            <w:tcW w:w="1278" w:type="dxa"/>
            <w:vAlign w:val="center"/>
          </w:tcPr>
          <w:p w14:paraId="3BBC88C4" w14:textId="77777777" w:rsidR="00886BA2" w:rsidRPr="00B510A2" w:rsidRDefault="00886BA2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AD7ACF5" w14:textId="26215D62" w:rsidR="00886BA2" w:rsidRPr="00B510A2" w:rsidRDefault="00886BA2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10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081BD8" w:rsidRPr="00B657B8" w14:paraId="2327A419" w14:textId="77777777" w:rsidTr="00C30BD1">
        <w:tc>
          <w:tcPr>
            <w:tcW w:w="1278" w:type="dxa"/>
            <w:vAlign w:val="center"/>
          </w:tcPr>
          <w:p w14:paraId="0D06E4DA" w14:textId="77777777" w:rsidR="00081BD8" w:rsidRPr="00B657B8" w:rsidRDefault="00081BD8" w:rsidP="001A1AAC">
            <w:pPr>
              <w:pStyle w:val="BodyTextIndent2"/>
              <w:spacing w:after="0" w:line="240" w:lineRule="atLeast"/>
              <w:ind w:left="34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C86318C" w14:textId="41A2005C" w:rsidR="00081BD8" w:rsidRPr="00B657B8" w:rsidRDefault="00081BD8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22A68204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68D69982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CC0A10" w14:textId="1F8457BF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</w:t>
      </w:r>
      <w:r w:rsidRPr="008A2C70">
        <w:rPr>
          <w:rFonts w:ascii="Angsana New" w:hAnsi="Angsana New"/>
          <w:sz w:val="30"/>
          <w:szCs w:val="30"/>
          <w:cs/>
        </w:rPr>
        <w:t>การเงิน</w:t>
      </w:r>
      <w:r w:rsidRPr="008A2C7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A2C7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8A2C70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8A2C70">
        <w:rPr>
          <w:rFonts w:ascii="Angsana New" w:hAnsi="Angsana New"/>
          <w:sz w:val="30"/>
          <w:szCs w:val="30"/>
          <w:cs/>
        </w:rPr>
        <w:t>เมื่อวันที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B84D68" w:rsidRPr="008A2C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E334E" w:rsidRPr="008A2C70">
        <w:rPr>
          <w:rFonts w:ascii="Angsana New" w:hAnsi="Angsana New"/>
          <w:sz w:val="30"/>
          <w:szCs w:val="30"/>
          <w:lang w:val="en-US"/>
        </w:rPr>
        <w:t>14</w:t>
      </w:r>
      <w:r w:rsidRPr="008A2C70">
        <w:rPr>
          <w:rFonts w:ascii="Angsana New" w:hAnsi="Angsana New"/>
          <w:sz w:val="30"/>
          <w:szCs w:val="30"/>
          <w:lang w:val="en-US"/>
        </w:rPr>
        <w:t xml:space="preserve"> </w:t>
      </w:r>
      <w:r w:rsidR="00337197" w:rsidRPr="008A2C70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A2C70">
        <w:rPr>
          <w:rFonts w:ascii="Angsana New" w:hAnsi="Angsana New"/>
          <w:sz w:val="30"/>
          <w:szCs w:val="30"/>
          <w:lang w:val="en-US"/>
        </w:rPr>
        <w:t>256</w:t>
      </w:r>
      <w:r w:rsidR="00337197" w:rsidRPr="008A2C70">
        <w:rPr>
          <w:rFonts w:ascii="Angsana New" w:hAnsi="Angsana New"/>
          <w:sz w:val="30"/>
          <w:szCs w:val="30"/>
          <w:lang w:val="en-US"/>
        </w:rPr>
        <w:t>8</w:t>
      </w:r>
    </w:p>
    <w:p w14:paraId="2DAAC8A0" w14:textId="77777777" w:rsidR="00D97314" w:rsidRPr="00B657B8" w:rsidRDefault="00D97314" w:rsidP="00D97314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DF808A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852DC84" w14:textId="77777777" w:rsidR="00D97314" w:rsidRPr="00B657B8" w:rsidRDefault="00D97314" w:rsidP="00D97314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3DE27823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657B8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B657B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Pr="00B657B8">
        <w:rPr>
          <w:rFonts w:asciiTheme="majorBidi" w:hAnsiTheme="majorBidi"/>
          <w:sz w:val="30"/>
          <w:szCs w:val="30"/>
          <w:lang w:val="en-US"/>
        </w:rPr>
        <w:t>348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B657B8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Pr="00B657B8">
        <w:rPr>
          <w:rFonts w:asciiTheme="majorBidi" w:hAnsiTheme="majorBidi"/>
          <w:sz w:val="30"/>
          <w:szCs w:val="30"/>
          <w:lang w:val="en-US"/>
        </w:rPr>
        <w:t>10240</w:t>
      </w:r>
    </w:p>
    <w:p w14:paraId="3427BBC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35D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657B8">
        <w:rPr>
          <w:rFonts w:ascii="Angsana New" w:hAnsi="Angsana New"/>
          <w:sz w:val="30"/>
          <w:szCs w:val="30"/>
        </w:rPr>
        <w:t xml:space="preserve">” </w:t>
      </w:r>
      <w:r w:rsidRPr="00B657B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 เครื่องดื่มให้พลังงานและผลิตภัณฑ์ของใช้ส่วนบุคคล นอกจากนี้ กลุ่มบริษัทประกอบธุรกิจให้บริการรับจ้างผลิตสินค้าและจัดจำหน่ายสินค้า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รวมถึงให้บริการทางด้านการตลาด</w:t>
      </w:r>
    </w:p>
    <w:p w14:paraId="338B0DF7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A39CDC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37C5A5D9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784E79" w14:textId="3C2CB710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 w:hint="cs"/>
          <w:sz w:val="30"/>
          <w:szCs w:val="30"/>
          <w:cs/>
        </w:rPr>
        <w:t>แบบย่อ</w:t>
      </w:r>
      <w:r w:rsidRPr="00B657B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B657B8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B657B8">
        <w:rPr>
          <w:rFonts w:ascii="Angsana New" w:hAnsi="Angsana New" w:hint="cs"/>
          <w:sz w:val="30"/>
          <w:szCs w:val="30"/>
          <w:cs/>
        </w:rPr>
        <w:t xml:space="preserve"> (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/>
          <w:sz w:val="30"/>
          <w:szCs w:val="30"/>
        </w:rPr>
        <w:t xml:space="preserve">”) </w:t>
      </w:r>
      <w:r w:rsidRPr="00B657B8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657B8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B657B8">
        <w:rPr>
          <w:rFonts w:ascii="Angsana New" w:hAnsi="Angsana New"/>
          <w:spacing w:val="-4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B657B8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657B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31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ธันวาค</w:t>
      </w:r>
      <w:r w:rsidRPr="00B657B8">
        <w:rPr>
          <w:rFonts w:ascii="Angsana New" w:hAnsi="Angsana New" w:hint="cs"/>
          <w:sz w:val="30"/>
          <w:szCs w:val="30"/>
          <w:cs/>
        </w:rPr>
        <w:t xml:space="preserve">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337197">
        <w:rPr>
          <w:rFonts w:ascii="Angsana New" w:hAnsi="Angsana New"/>
          <w:sz w:val="30"/>
          <w:szCs w:val="30"/>
          <w:lang w:val="en-US"/>
        </w:rPr>
        <w:t>7</w:t>
      </w:r>
    </w:p>
    <w:p w14:paraId="06674D3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0A78AC" w14:textId="350E3BBD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31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337197">
        <w:rPr>
          <w:rFonts w:ascii="Angsana New" w:hAnsi="Angsana New"/>
          <w:sz w:val="30"/>
          <w:szCs w:val="30"/>
          <w:lang w:val="en-US"/>
        </w:rPr>
        <w:t>7</w:t>
      </w:r>
    </w:p>
    <w:p w14:paraId="0F70E0C5" w14:textId="440E2E3A" w:rsidR="00DB4CCB" w:rsidRPr="00C668E2" w:rsidRDefault="00D97314" w:rsidP="00D9731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lang w:val="en-US"/>
        </w:rPr>
        <w:br w:type="page"/>
      </w:r>
    </w:p>
    <w:p w14:paraId="600E1837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7C3D8BD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4F5E8D92" w14:textId="77777777" w:rsidR="00D97314" w:rsidRPr="00B657B8" w:rsidRDefault="00D97314" w:rsidP="00D97314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B657B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B657B8">
        <w:rPr>
          <w:b w:val="0"/>
          <w:bCs w:val="0"/>
          <w:i w:val="0"/>
          <w:iCs w:val="0"/>
          <w:cs/>
          <w:lang w:val="en-GB"/>
        </w:rPr>
        <w:br/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หมายเหตุข้อ </w:t>
      </w:r>
      <w:r w:rsidRPr="00B657B8">
        <w:rPr>
          <w:b w:val="0"/>
          <w:bCs w:val="0"/>
          <w:i w:val="0"/>
          <w:iCs w:val="0"/>
          <w:lang w:val="en-US"/>
        </w:rPr>
        <w:t>5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B657B8">
        <w:rPr>
          <w:b w:val="0"/>
          <w:bCs w:val="0"/>
          <w:i w:val="0"/>
          <w:iCs w:val="0"/>
          <w:lang w:val="en-US"/>
        </w:rPr>
        <w:t>6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B657B8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7969FBBE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1EBA2D4" w14:textId="4C938234" w:rsidR="00D97314" w:rsidRPr="00B657B8" w:rsidRDefault="00D97314" w:rsidP="00D97314">
      <w:pPr>
        <w:pStyle w:val="BodyText2"/>
        <w:ind w:left="540" w:right="18"/>
      </w:pPr>
      <w:r w:rsidRPr="00B657B8">
        <w:rPr>
          <w:cs/>
        </w:rPr>
        <w:t>รายการที่สำคัญกับบุคคลหรือกิจการที่เกี่ยวข้องกันสำหรับ</w:t>
      </w:r>
      <w:r w:rsidRPr="00B657B8">
        <w:rPr>
          <w:rFonts w:hint="cs"/>
          <w:cs/>
        </w:rPr>
        <w:t>งวด</w:t>
      </w:r>
      <w:r w:rsidR="00D70CF1">
        <w:rPr>
          <w:rFonts w:hint="cs"/>
          <w:cs/>
        </w:rPr>
        <w:t>สาม</w:t>
      </w:r>
      <w:r w:rsidRPr="00B657B8">
        <w:rPr>
          <w:cs/>
        </w:rPr>
        <w:t>เดือนสิ้นสุดวันที่</w:t>
      </w:r>
      <w:r w:rsidRPr="00B657B8">
        <w:t xml:space="preserve"> </w:t>
      </w:r>
      <w:r w:rsidR="00337197" w:rsidRPr="00386545">
        <w:rPr>
          <w:lang w:val="en-US"/>
        </w:rPr>
        <w:t>3</w:t>
      </w:r>
      <w:r w:rsidR="00337197">
        <w:rPr>
          <w:lang w:val="en-US"/>
        </w:rPr>
        <w:t xml:space="preserve">1 </w:t>
      </w:r>
      <w:r w:rsidR="00337197">
        <w:rPr>
          <w:rFonts w:hint="cs"/>
          <w:cs/>
          <w:lang w:val="en-US"/>
        </w:rPr>
        <w:t xml:space="preserve">มีนาคม </w:t>
      </w:r>
      <w:r w:rsidRPr="00B657B8">
        <w:rPr>
          <w:cs/>
        </w:rPr>
        <w:t>สรุปได้ดังนี้</w:t>
      </w:r>
    </w:p>
    <w:p w14:paraId="77D29420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D97314" w:rsidRPr="00B657B8" w14:paraId="1724F545" w14:textId="77777777" w:rsidTr="00C30BD1">
        <w:trPr>
          <w:tblHeader/>
        </w:trPr>
        <w:tc>
          <w:tcPr>
            <w:tcW w:w="2088" w:type="pct"/>
          </w:tcPr>
          <w:p w14:paraId="64898C3B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BD58FF9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B010373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10EE0AE7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314" w:rsidRPr="00B657B8" w14:paraId="60677D0E" w14:textId="77777777" w:rsidTr="00C30BD1">
        <w:trPr>
          <w:tblHeader/>
        </w:trPr>
        <w:tc>
          <w:tcPr>
            <w:tcW w:w="2088" w:type="pct"/>
          </w:tcPr>
          <w:p w14:paraId="7FE21820" w14:textId="77E86691" w:rsidR="00D97314" w:rsidRPr="00B657B8" w:rsidRDefault="00337197" w:rsidP="00C30BD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2" w:type="pct"/>
          </w:tcPr>
          <w:p w14:paraId="1FC48F72" w14:textId="0A337AD4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1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52BFB9CA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0476F20" w14:textId="1C40E4B5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19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F7ED1F3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494160" w14:textId="18F7A823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1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85DE18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4A105C6" w14:textId="66AC2831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19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97314" w:rsidRPr="00B657B8" w14:paraId="263BC0FF" w14:textId="77777777" w:rsidTr="00C30BD1">
        <w:trPr>
          <w:tblHeader/>
        </w:trPr>
        <w:tc>
          <w:tcPr>
            <w:tcW w:w="2088" w:type="pct"/>
          </w:tcPr>
          <w:p w14:paraId="7D35734D" w14:textId="77777777" w:rsidR="00D97314" w:rsidRPr="00B657B8" w:rsidRDefault="00D97314" w:rsidP="00C30B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06953C6C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0D684EF4" w14:textId="77777777" w:rsidTr="00C30BD1">
        <w:tc>
          <w:tcPr>
            <w:tcW w:w="2088" w:type="pct"/>
          </w:tcPr>
          <w:p w14:paraId="5D67AE3B" w14:textId="77777777" w:rsidR="00D97314" w:rsidRPr="00B657B8" w:rsidRDefault="00D97314" w:rsidP="00C30BD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D940517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9446A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6715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1620A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F01DD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63D50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B0F57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3B89" w:rsidRPr="00B657B8" w14:paraId="1505FAD4" w14:textId="77777777" w:rsidTr="00C30BD1">
        <w:tc>
          <w:tcPr>
            <w:tcW w:w="2088" w:type="pct"/>
          </w:tcPr>
          <w:p w14:paraId="75A9B204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0A1F3952" w14:textId="6F9DAF36" w:rsidR="00BF3B89" w:rsidRPr="007F4E7F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E6A79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DB97EBE" w14:textId="4934E72E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3FFBCA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1AB5A22" w14:textId="67411D24" w:rsidR="00BF3B89" w:rsidRPr="00B657B8" w:rsidRDefault="008852E5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1,984</w:t>
            </w:r>
            <w:r w:rsidR="00840FFD">
              <w:rPr>
                <w:rFonts w:ascii="Angsana New" w:hAnsi="Angsana New"/>
                <w:sz w:val="30"/>
                <w:szCs w:val="30"/>
                <w:lang w:val="en-US"/>
              </w:rPr>
              <w:t>,470</w:t>
            </w:r>
          </w:p>
        </w:tc>
        <w:tc>
          <w:tcPr>
            <w:tcW w:w="147" w:type="pct"/>
          </w:tcPr>
          <w:p w14:paraId="55ADBDD1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57D152" w14:textId="4F816C92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2,587,667</w:t>
            </w:r>
          </w:p>
        </w:tc>
      </w:tr>
      <w:tr w:rsidR="00BF3B89" w:rsidRPr="00B657B8" w14:paraId="51C59CF2" w14:textId="77777777" w:rsidTr="00C30BD1">
        <w:tc>
          <w:tcPr>
            <w:tcW w:w="2088" w:type="pct"/>
          </w:tcPr>
          <w:p w14:paraId="217447CC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4F31A1B" w14:textId="0F5796E4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3D2BBC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EC3D8C3" w14:textId="415CDA7B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5F8848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DFC0B06" w14:textId="36BC3C20" w:rsidR="00BF3B89" w:rsidRPr="00B657B8" w:rsidRDefault="00840FFD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  <w:r w:rsidR="00B90249">
              <w:rPr>
                <w:rFonts w:ascii="Angsana New" w:hAnsi="Angsana New"/>
                <w:sz w:val="30"/>
                <w:szCs w:val="30"/>
                <w:lang w:val="en-US"/>
              </w:rPr>
              <w:t>,119</w:t>
            </w:r>
          </w:p>
        </w:tc>
        <w:tc>
          <w:tcPr>
            <w:tcW w:w="147" w:type="pct"/>
          </w:tcPr>
          <w:p w14:paraId="393FA8FE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42DA82" w14:textId="2BB667EE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1,042,184</w:t>
            </w:r>
          </w:p>
        </w:tc>
      </w:tr>
      <w:tr w:rsidR="00BF3B89" w:rsidRPr="00B657B8" w14:paraId="5B01C009" w14:textId="77777777" w:rsidTr="00C30BD1">
        <w:tc>
          <w:tcPr>
            <w:tcW w:w="2088" w:type="pct"/>
          </w:tcPr>
          <w:p w14:paraId="02C80858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EF4D243" w14:textId="2E446E70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333A52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5512E6F" w14:textId="3C463E69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6F3F93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E6CFC9" w14:textId="035188B9" w:rsidR="00BF3B89" w:rsidRPr="00B657B8" w:rsidRDefault="00B9024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58,484</w:t>
            </w:r>
          </w:p>
        </w:tc>
        <w:tc>
          <w:tcPr>
            <w:tcW w:w="147" w:type="pct"/>
          </w:tcPr>
          <w:p w14:paraId="25BDFC48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841AB8" w14:textId="4ACF2082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50,601</w:t>
            </w:r>
          </w:p>
        </w:tc>
      </w:tr>
      <w:tr w:rsidR="00BF3B89" w:rsidRPr="00B657B8" w14:paraId="7BDB49AE" w14:textId="77777777" w:rsidTr="00C30BD1">
        <w:tc>
          <w:tcPr>
            <w:tcW w:w="2088" w:type="pct"/>
          </w:tcPr>
          <w:p w14:paraId="6D310623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0CC56A00" w14:textId="124D8EB7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802A17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BDB6EA7" w14:textId="24D01683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30BC49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B3F82A" w14:textId="7636725D" w:rsidR="00BF3B89" w:rsidRPr="00B657B8" w:rsidRDefault="00B9024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13,347</w:t>
            </w:r>
          </w:p>
        </w:tc>
        <w:tc>
          <w:tcPr>
            <w:tcW w:w="147" w:type="pct"/>
          </w:tcPr>
          <w:p w14:paraId="57442D36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87552B" w14:textId="4B220E09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12,336</w:t>
            </w:r>
          </w:p>
        </w:tc>
      </w:tr>
      <w:tr w:rsidR="00BF3B89" w:rsidRPr="00B657B8" w14:paraId="44A79851" w14:textId="77777777" w:rsidTr="00C30BD1">
        <w:tc>
          <w:tcPr>
            <w:tcW w:w="2088" w:type="pct"/>
          </w:tcPr>
          <w:p w14:paraId="26A68A2E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5E0FC4D3" w14:textId="4468B5A8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EC2B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81E909" w14:textId="3780DD04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5DB54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4C1648" w14:textId="1A046605" w:rsidR="00BF3B89" w:rsidRPr="00B657B8" w:rsidRDefault="007A11B5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4,270</w:t>
            </w:r>
          </w:p>
        </w:tc>
        <w:tc>
          <w:tcPr>
            <w:tcW w:w="147" w:type="pct"/>
          </w:tcPr>
          <w:p w14:paraId="63FFB03B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318ACBC" w14:textId="1F01074B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4,491</w:t>
            </w:r>
          </w:p>
        </w:tc>
      </w:tr>
      <w:tr w:rsidR="00BF3B89" w:rsidRPr="00B657B8" w14:paraId="73B4A86C" w14:textId="77777777" w:rsidTr="00C30BD1">
        <w:tc>
          <w:tcPr>
            <w:tcW w:w="2088" w:type="pct"/>
          </w:tcPr>
          <w:p w14:paraId="6C8B241B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0F500FE" w14:textId="000DCA33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33DA61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D875D" w14:textId="07D3A163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4EE99A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4AB96" w14:textId="54CFC444" w:rsidR="00BF3B89" w:rsidRPr="00B657B8" w:rsidRDefault="00903C17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627D00">
              <w:rPr>
                <w:rFonts w:ascii="Angsana New" w:hAnsi="Angsana New"/>
                <w:sz w:val="30"/>
                <w:szCs w:val="30"/>
                <w:lang w:val="en-US"/>
              </w:rPr>
              <w:t>,368</w:t>
            </w:r>
          </w:p>
        </w:tc>
        <w:tc>
          <w:tcPr>
            <w:tcW w:w="147" w:type="pct"/>
          </w:tcPr>
          <w:p w14:paraId="2A177009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031DB3D" w14:textId="577F0B52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17,752</w:t>
            </w:r>
          </w:p>
        </w:tc>
      </w:tr>
      <w:tr w:rsidR="00BF3B89" w:rsidRPr="00B657B8" w14:paraId="6F5243D4" w14:textId="77777777" w:rsidTr="00C30BD1">
        <w:tc>
          <w:tcPr>
            <w:tcW w:w="2088" w:type="pct"/>
          </w:tcPr>
          <w:p w14:paraId="74AE1B56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565BA5DB" w14:textId="2C12A3AD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F6A6E4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56D349F" w14:textId="0E8BD6EE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888FA7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BD5FA" w14:textId="14D19274" w:rsidR="00BF3B89" w:rsidRPr="00B657B8" w:rsidRDefault="00627D00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68,532</w:t>
            </w:r>
          </w:p>
        </w:tc>
        <w:tc>
          <w:tcPr>
            <w:tcW w:w="147" w:type="pct"/>
          </w:tcPr>
          <w:p w14:paraId="664CCFA1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C63E56" w14:textId="6328F735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79,113</w:t>
            </w:r>
          </w:p>
        </w:tc>
      </w:tr>
      <w:tr w:rsidR="00BF3B89" w:rsidRPr="00B657B8" w14:paraId="265A8AB0" w14:textId="77777777" w:rsidTr="00C30BD1">
        <w:tc>
          <w:tcPr>
            <w:tcW w:w="2088" w:type="pct"/>
          </w:tcPr>
          <w:p w14:paraId="42010D02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3D5CDC45" w14:textId="621DF093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7B150A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2E2EF88" w14:textId="7DA1491D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0C1883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1526D7" w14:textId="161391F9" w:rsidR="00BF3B89" w:rsidRPr="00B657B8" w:rsidRDefault="00627D00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34,549</w:t>
            </w:r>
          </w:p>
        </w:tc>
        <w:tc>
          <w:tcPr>
            <w:tcW w:w="147" w:type="pct"/>
          </w:tcPr>
          <w:p w14:paraId="347FEA5C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A4EA69C" w14:textId="6DA37197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31,269</w:t>
            </w:r>
          </w:p>
        </w:tc>
      </w:tr>
      <w:tr w:rsidR="00BF3B89" w:rsidRPr="00B657B8" w14:paraId="1A516EBD" w14:textId="77777777" w:rsidTr="00C30BD1">
        <w:tc>
          <w:tcPr>
            <w:tcW w:w="2088" w:type="pct"/>
          </w:tcPr>
          <w:p w14:paraId="7A873782" w14:textId="77777777" w:rsidR="00BF3B89" w:rsidRPr="00B657B8" w:rsidRDefault="00BF3B89" w:rsidP="00BF3B8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3069718F" w14:textId="31A31EE1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365430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7489C17" w14:textId="2F91FE7B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98F259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9631EC" w14:textId="416C42BA" w:rsidR="00BF3B89" w:rsidRPr="00B657B8" w:rsidRDefault="007C275F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9,299</w:t>
            </w:r>
          </w:p>
        </w:tc>
        <w:tc>
          <w:tcPr>
            <w:tcW w:w="147" w:type="pct"/>
          </w:tcPr>
          <w:p w14:paraId="3A0612A9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06B4C4" w14:textId="4E4896F9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8,447</w:t>
            </w:r>
          </w:p>
        </w:tc>
      </w:tr>
      <w:tr w:rsidR="00BF3B89" w:rsidRPr="00B657B8" w14:paraId="6666DCF2" w14:textId="77777777" w:rsidTr="00C30BD1">
        <w:tc>
          <w:tcPr>
            <w:tcW w:w="2088" w:type="pct"/>
          </w:tcPr>
          <w:p w14:paraId="41121097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6D135914" w14:textId="59E471A8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4D4782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1BD07CA" w14:textId="3A97476B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E0A7B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042A6" w14:textId="3F198366" w:rsidR="00BF3B89" w:rsidRPr="00B657B8" w:rsidRDefault="007C275F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11,111</w:t>
            </w:r>
          </w:p>
        </w:tc>
        <w:tc>
          <w:tcPr>
            <w:tcW w:w="147" w:type="pct"/>
          </w:tcPr>
          <w:p w14:paraId="4D59A24F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2B49FE6" w14:textId="67DE8B0B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13,880</w:t>
            </w:r>
          </w:p>
        </w:tc>
      </w:tr>
      <w:tr w:rsidR="00BF3B89" w:rsidRPr="00B657B8" w14:paraId="0F1E8B60" w14:textId="77777777" w:rsidTr="00C30BD1">
        <w:tc>
          <w:tcPr>
            <w:tcW w:w="2088" w:type="pct"/>
          </w:tcPr>
          <w:p w14:paraId="13371812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43A32116" w14:textId="2BE924A8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392BD2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530789" w14:textId="660260B2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54C9F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D5EA18" w14:textId="6250306E" w:rsidR="00BF3B89" w:rsidRPr="00B657B8" w:rsidRDefault="007C275F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2,632</w:t>
            </w:r>
          </w:p>
        </w:tc>
        <w:tc>
          <w:tcPr>
            <w:tcW w:w="147" w:type="pct"/>
          </w:tcPr>
          <w:p w14:paraId="48827440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FB2882A" w14:textId="2A7C11AD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2,768</w:t>
            </w:r>
          </w:p>
        </w:tc>
      </w:tr>
      <w:tr w:rsidR="00BF3B89" w:rsidRPr="00B657B8" w14:paraId="6EE3B2F2" w14:textId="77777777" w:rsidTr="00C30BD1">
        <w:tc>
          <w:tcPr>
            <w:tcW w:w="2088" w:type="pct"/>
          </w:tcPr>
          <w:p w14:paraId="21D5ACBB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D504705" w14:textId="2A3006B7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C1506D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37359F" w14:textId="50454737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10EE4E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92DC23" w14:textId="32D5A4C6" w:rsidR="00BF3B89" w:rsidRPr="00B657B8" w:rsidRDefault="007C275F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4,506</w:t>
            </w:r>
          </w:p>
        </w:tc>
        <w:tc>
          <w:tcPr>
            <w:tcW w:w="147" w:type="pct"/>
          </w:tcPr>
          <w:p w14:paraId="5413EE39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BA6F3CD" w14:textId="5ACE6D2C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3,782</w:t>
            </w:r>
          </w:p>
        </w:tc>
      </w:tr>
      <w:tr w:rsidR="00BF3B89" w:rsidRPr="00B657B8" w14:paraId="7F65F8C8" w14:textId="77777777" w:rsidTr="00C30BD1">
        <w:tc>
          <w:tcPr>
            <w:tcW w:w="2088" w:type="pct"/>
          </w:tcPr>
          <w:p w14:paraId="268A65EB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674C223" w14:textId="77777777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848836B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0E67D62" w14:textId="77777777" w:rsidR="00BF3B89" w:rsidRPr="00B657B8" w:rsidRDefault="00BF3B89" w:rsidP="00BF3B8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64E673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AE9BF6A" w14:textId="77777777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4612618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FF1F71" w14:textId="77777777" w:rsidR="00BF3B89" w:rsidRPr="00B657B8" w:rsidRDefault="00BF3B89" w:rsidP="00BF3B8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3B89" w:rsidRPr="00B657B8" w14:paraId="5E6C2A1F" w14:textId="77777777" w:rsidTr="00C30BD1">
        <w:tc>
          <w:tcPr>
            <w:tcW w:w="2088" w:type="pct"/>
          </w:tcPr>
          <w:p w14:paraId="4BC3B027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D4996D8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B2CABAA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BC298BB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6A476D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F43066D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95A57BE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E4ED2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3B89" w:rsidRPr="00B657B8" w14:paraId="171B4619" w14:textId="77777777" w:rsidTr="00C30BD1">
        <w:tc>
          <w:tcPr>
            <w:tcW w:w="2088" w:type="pct"/>
          </w:tcPr>
          <w:p w14:paraId="7698BF73" w14:textId="1D399B27" w:rsidR="00BF3B89" w:rsidRPr="00B657B8" w:rsidRDefault="00BF3B89" w:rsidP="00BF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CF596F6" w14:textId="30D1AFF9" w:rsidR="00BF3B89" w:rsidRPr="001E10B2" w:rsidRDefault="002866FB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87,236</w:t>
            </w:r>
          </w:p>
        </w:tc>
        <w:tc>
          <w:tcPr>
            <w:tcW w:w="145" w:type="pct"/>
          </w:tcPr>
          <w:p w14:paraId="54AD42B1" w14:textId="77777777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E46CA6" w14:textId="1FF757F8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440,392</w:t>
            </w:r>
          </w:p>
        </w:tc>
        <w:tc>
          <w:tcPr>
            <w:tcW w:w="145" w:type="pct"/>
          </w:tcPr>
          <w:p w14:paraId="7728E8CE" w14:textId="77777777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781221" w14:textId="5F9C7B16" w:rsidR="00BF3B89" w:rsidRPr="00B657B8" w:rsidRDefault="008E382C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901,217</w:t>
            </w:r>
          </w:p>
        </w:tc>
        <w:tc>
          <w:tcPr>
            <w:tcW w:w="147" w:type="pct"/>
          </w:tcPr>
          <w:p w14:paraId="545C8063" w14:textId="77777777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BB62E4D" w14:textId="3BB2FFB6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1,191,130</w:t>
            </w:r>
          </w:p>
        </w:tc>
      </w:tr>
      <w:tr w:rsidR="00BF3B89" w:rsidRPr="00B657B8" w14:paraId="4EC447CD" w14:textId="77777777" w:rsidTr="00C30BD1">
        <w:tc>
          <w:tcPr>
            <w:tcW w:w="2088" w:type="pct"/>
          </w:tcPr>
          <w:p w14:paraId="0C5CE5F5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62EE964F" w14:textId="426B2D50" w:rsidR="00BF3B89" w:rsidRPr="00B657B8" w:rsidRDefault="009006C3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328,262</w:t>
            </w:r>
          </w:p>
        </w:tc>
        <w:tc>
          <w:tcPr>
            <w:tcW w:w="145" w:type="pct"/>
          </w:tcPr>
          <w:p w14:paraId="76093847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C0E4FE" w14:textId="044D9EBE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386,018</w:t>
            </w:r>
          </w:p>
        </w:tc>
        <w:tc>
          <w:tcPr>
            <w:tcW w:w="145" w:type="pct"/>
          </w:tcPr>
          <w:p w14:paraId="351DBF03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135AEA8" w14:textId="7C059BDB" w:rsidR="00BF3B89" w:rsidRPr="00B657B8" w:rsidRDefault="00B66A90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84,800</w:t>
            </w:r>
          </w:p>
        </w:tc>
        <w:tc>
          <w:tcPr>
            <w:tcW w:w="147" w:type="pct"/>
          </w:tcPr>
          <w:p w14:paraId="137A3156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1C35C99" w14:textId="327CD613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115,266</w:t>
            </w:r>
          </w:p>
        </w:tc>
      </w:tr>
      <w:tr w:rsidR="00BF3B89" w:rsidRPr="00B657B8" w14:paraId="37A89561" w14:textId="77777777" w:rsidTr="00C30BD1">
        <w:tc>
          <w:tcPr>
            <w:tcW w:w="2088" w:type="pct"/>
          </w:tcPr>
          <w:p w14:paraId="4A9A77CE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2F2EC42" w14:textId="273C136E" w:rsidR="00BF3B89" w:rsidRPr="00B657B8" w:rsidRDefault="008D0716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145" w:type="pct"/>
          </w:tcPr>
          <w:p w14:paraId="5C5E7252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54A588" w14:textId="6F8B9383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D06">
              <w:rPr>
                <w:rFonts w:ascii="Angsana New" w:hAnsi="Angsana New"/>
                <w:sz w:val="30"/>
                <w:szCs w:val="30"/>
                <w:lang w:val="en-US"/>
              </w:rPr>
              <w:t>3,039</w:t>
            </w:r>
          </w:p>
        </w:tc>
        <w:tc>
          <w:tcPr>
            <w:tcW w:w="145" w:type="pct"/>
          </w:tcPr>
          <w:p w14:paraId="005F21E9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A49067" w14:textId="49351602" w:rsidR="00BF3B89" w:rsidRPr="00B657B8" w:rsidRDefault="00B66A90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47" w:type="pct"/>
          </w:tcPr>
          <w:p w14:paraId="3044B86E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64233C" w14:textId="09CDDA86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2,942</w:t>
            </w:r>
          </w:p>
        </w:tc>
      </w:tr>
      <w:tr w:rsidR="00BF3B89" w:rsidRPr="00B657B8" w14:paraId="78447C6B" w14:textId="77777777" w:rsidTr="00C30BD1">
        <w:tc>
          <w:tcPr>
            <w:tcW w:w="2088" w:type="pct"/>
          </w:tcPr>
          <w:p w14:paraId="5977893F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9D91C03" w14:textId="7441490C" w:rsidR="00BF3B89" w:rsidRPr="008D0716" w:rsidRDefault="008D0716" w:rsidP="00177A5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D0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148F08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C00DFC" w14:textId="188DE227" w:rsidR="00BF3B89" w:rsidRPr="00301BAB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D06">
              <w:rPr>
                <w:rFonts w:ascii="Angsana New" w:hAnsi="Angsana New"/>
                <w:sz w:val="30"/>
                <w:szCs w:val="30"/>
                <w:cs/>
                <w:lang w:val="en-US"/>
              </w:rPr>
              <w:t>539</w:t>
            </w:r>
          </w:p>
        </w:tc>
        <w:tc>
          <w:tcPr>
            <w:tcW w:w="145" w:type="pct"/>
          </w:tcPr>
          <w:p w14:paraId="76E53B8F" w14:textId="77777777" w:rsidR="00BF3B89" w:rsidRPr="00B657B8" w:rsidRDefault="00BF3B89" w:rsidP="00BF3B89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2AD3EF" w14:textId="149A2B50" w:rsidR="00BF3B89" w:rsidRPr="00B657B8" w:rsidRDefault="00B66A90" w:rsidP="00177A5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1162C0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061AF2" w14:textId="77777777" w:rsidR="00BF3B89" w:rsidRPr="008F2D86" w:rsidRDefault="00BF3B89" w:rsidP="00BF3B89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2D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B89" w:rsidRPr="00B657B8" w14:paraId="3F5C3AC9" w14:textId="77777777" w:rsidTr="00C30BD1">
        <w:tc>
          <w:tcPr>
            <w:tcW w:w="2088" w:type="pct"/>
            <w:shd w:val="clear" w:color="auto" w:fill="FFFFFF"/>
          </w:tcPr>
          <w:p w14:paraId="70EAF325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7ECFA7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BF0DADD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20915AD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1912E1B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9A29000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B1C17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F17681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716" w:rsidRPr="00B657B8" w14:paraId="61431734" w14:textId="77777777" w:rsidTr="00C30BD1">
        <w:tc>
          <w:tcPr>
            <w:tcW w:w="2088" w:type="pct"/>
            <w:shd w:val="clear" w:color="auto" w:fill="FFFFFF"/>
          </w:tcPr>
          <w:p w14:paraId="0BC521D3" w14:textId="77777777" w:rsidR="008D0716" w:rsidRPr="00B657B8" w:rsidRDefault="008D0716" w:rsidP="00BF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4AF4E4E" w14:textId="77777777" w:rsidR="008D0716" w:rsidRPr="00B657B8" w:rsidRDefault="008D0716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45BD814" w14:textId="77777777" w:rsidR="008D0716" w:rsidRPr="00B657B8" w:rsidRDefault="008D0716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27D7DFE" w14:textId="77777777" w:rsidR="008D0716" w:rsidRPr="00B657B8" w:rsidRDefault="008D0716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3571D2B" w14:textId="77777777" w:rsidR="008D0716" w:rsidRPr="00B657B8" w:rsidRDefault="008D0716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006AE53" w14:textId="77777777" w:rsidR="008D0716" w:rsidRPr="00B657B8" w:rsidRDefault="008D0716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5A7D5E" w14:textId="77777777" w:rsidR="008D0716" w:rsidRPr="00B657B8" w:rsidRDefault="008D0716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886978" w14:textId="77777777" w:rsidR="008D0716" w:rsidRPr="00B657B8" w:rsidRDefault="008D0716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B89" w:rsidRPr="00B657B8" w14:paraId="78C6197C" w14:textId="77777777" w:rsidTr="00C30BD1">
        <w:tc>
          <w:tcPr>
            <w:tcW w:w="2088" w:type="pct"/>
            <w:shd w:val="clear" w:color="auto" w:fill="FFFFFF"/>
          </w:tcPr>
          <w:p w14:paraId="5047F7AD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กรรมการและผู้บริหารสำคัญ</w:t>
            </w:r>
          </w:p>
        </w:tc>
        <w:tc>
          <w:tcPr>
            <w:tcW w:w="632" w:type="pct"/>
          </w:tcPr>
          <w:p w14:paraId="73F58CB3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E239B9A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7151E11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02F31B6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D931484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870077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29C061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B89" w:rsidRPr="00B657B8" w14:paraId="270CDC54" w14:textId="77777777" w:rsidTr="00C30BD1">
        <w:tc>
          <w:tcPr>
            <w:tcW w:w="2088" w:type="pct"/>
            <w:shd w:val="clear" w:color="auto" w:fill="FFFFFF"/>
          </w:tcPr>
          <w:p w14:paraId="62CC987D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5E02E9B8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CD30C7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D52293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4AE6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F2502B" w14:textId="77777777" w:rsidR="00BF3B89" w:rsidRPr="00B657B8" w:rsidRDefault="00BF3B89" w:rsidP="00BF3B8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FA49C7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ED2E0F" w14:textId="77777777" w:rsidR="00BF3B89" w:rsidRPr="00B657B8" w:rsidRDefault="00BF3B89" w:rsidP="00BF3B8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B89" w:rsidRPr="00B657B8" w14:paraId="33A6D2CB" w14:textId="77777777">
        <w:tc>
          <w:tcPr>
            <w:tcW w:w="2088" w:type="pct"/>
            <w:shd w:val="clear" w:color="auto" w:fill="FFFFFF"/>
          </w:tcPr>
          <w:p w14:paraId="336D4521" w14:textId="77777777" w:rsidR="00BF3B89" w:rsidRPr="00B657B8" w:rsidRDefault="00BF3B89" w:rsidP="00BF3B89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01C8D3" w14:textId="77777777" w:rsidR="00BF3B89" w:rsidRPr="00B657B8" w:rsidRDefault="00BF3B89" w:rsidP="00BF3B89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19820538" w14:textId="03EC6882" w:rsidR="00BF3B89" w:rsidRPr="00B657B8" w:rsidRDefault="00BD3B9E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65,707</w:t>
            </w:r>
          </w:p>
        </w:tc>
        <w:tc>
          <w:tcPr>
            <w:tcW w:w="145" w:type="pct"/>
          </w:tcPr>
          <w:p w14:paraId="2C0F0286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01E4BC8E" w14:textId="68634368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84,770</w:t>
            </w:r>
          </w:p>
        </w:tc>
        <w:tc>
          <w:tcPr>
            <w:tcW w:w="145" w:type="pct"/>
          </w:tcPr>
          <w:p w14:paraId="3F2249AF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1719DF6" w14:textId="440E0104" w:rsidR="00BF3B89" w:rsidRPr="000A01D2" w:rsidRDefault="00932B2C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59,070</w:t>
            </w:r>
          </w:p>
        </w:tc>
        <w:tc>
          <w:tcPr>
            <w:tcW w:w="147" w:type="pct"/>
          </w:tcPr>
          <w:p w14:paraId="1EC5B99D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656311D" w14:textId="6455B798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75,246</w:t>
            </w:r>
          </w:p>
        </w:tc>
      </w:tr>
      <w:tr w:rsidR="00BF3B89" w:rsidRPr="00B657B8" w14:paraId="1999A819" w14:textId="77777777" w:rsidTr="00C30BD1">
        <w:tc>
          <w:tcPr>
            <w:tcW w:w="2088" w:type="pct"/>
            <w:shd w:val="clear" w:color="auto" w:fill="FFFFFF"/>
          </w:tcPr>
          <w:p w14:paraId="21F1847F" w14:textId="77777777" w:rsidR="00BF3B89" w:rsidRPr="00B657B8" w:rsidRDefault="00BF3B89" w:rsidP="00BF3B89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4974D24E" w14:textId="43025845" w:rsidR="00BF3B89" w:rsidRPr="00B657B8" w:rsidRDefault="00BD3B9E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2,219</w:t>
            </w:r>
          </w:p>
        </w:tc>
        <w:tc>
          <w:tcPr>
            <w:tcW w:w="145" w:type="pct"/>
          </w:tcPr>
          <w:p w14:paraId="21B4CFD5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095DB86" w14:textId="6B700FDE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1,194</w:t>
            </w:r>
          </w:p>
        </w:tc>
        <w:tc>
          <w:tcPr>
            <w:tcW w:w="145" w:type="pct"/>
          </w:tcPr>
          <w:p w14:paraId="00135F8D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2455CB9" w14:textId="7941ADD8" w:rsidR="00BF3B89" w:rsidRPr="000A01D2" w:rsidRDefault="00932B2C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1,929</w:t>
            </w:r>
          </w:p>
        </w:tc>
        <w:tc>
          <w:tcPr>
            <w:tcW w:w="147" w:type="pct"/>
          </w:tcPr>
          <w:p w14:paraId="3A02D709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0053C0" w14:textId="5AACED58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</w:tr>
      <w:tr w:rsidR="00BF3B89" w:rsidRPr="00B657B8" w14:paraId="126BBECA" w14:textId="77777777" w:rsidTr="00C30BD1">
        <w:tc>
          <w:tcPr>
            <w:tcW w:w="2088" w:type="pct"/>
            <w:shd w:val="clear" w:color="auto" w:fill="FFFFFF"/>
          </w:tcPr>
          <w:p w14:paraId="36D2752A" w14:textId="77777777" w:rsidR="00BF3B89" w:rsidRPr="00B657B8" w:rsidRDefault="00BF3B89" w:rsidP="00BF3B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2E59AEF" w14:textId="527947B9" w:rsidR="00BF3B89" w:rsidRPr="00B657B8" w:rsidRDefault="00BD3B9E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67,926</w:t>
            </w:r>
          </w:p>
        </w:tc>
        <w:tc>
          <w:tcPr>
            <w:tcW w:w="145" w:type="pct"/>
          </w:tcPr>
          <w:p w14:paraId="7D759205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6FC9CC" w14:textId="1CF57C78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45" w:type="pct"/>
          </w:tcPr>
          <w:p w14:paraId="359D53E1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79E20" w14:textId="262C0DC4" w:rsidR="00BF3B89" w:rsidRPr="000A01D2" w:rsidRDefault="00932B2C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60,999</w:t>
            </w:r>
          </w:p>
        </w:tc>
        <w:tc>
          <w:tcPr>
            <w:tcW w:w="147" w:type="pct"/>
          </w:tcPr>
          <w:p w14:paraId="0C6A2518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F1DB9BF" w14:textId="0009B8A3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BF3B89" w:rsidRPr="00B657B8" w14:paraId="22E53BEF" w14:textId="77777777" w:rsidTr="00C30BD1">
        <w:trPr>
          <w:trHeight w:val="314"/>
        </w:trPr>
        <w:tc>
          <w:tcPr>
            <w:tcW w:w="2088" w:type="pct"/>
          </w:tcPr>
          <w:p w14:paraId="4A82FC29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1E109440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7D142F8A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0A70CE9A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4B29B06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72F20E0B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B11A62B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7F20A84B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3B89" w:rsidRPr="00B657B8" w14:paraId="3C741574" w14:textId="77777777" w:rsidTr="00C30BD1">
        <w:tc>
          <w:tcPr>
            <w:tcW w:w="2088" w:type="pct"/>
          </w:tcPr>
          <w:p w14:paraId="4F390EDF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AFC730D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D6A519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886EB9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0C835B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17ECDD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E6939B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B9796C" w14:textId="77777777" w:rsidR="00BF3B89" w:rsidRPr="00B657B8" w:rsidRDefault="00BF3B89" w:rsidP="00BF3B8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B89" w:rsidRPr="00B657B8" w14:paraId="00329786" w14:textId="77777777" w:rsidTr="00C30BD1">
        <w:tc>
          <w:tcPr>
            <w:tcW w:w="2088" w:type="pct"/>
          </w:tcPr>
          <w:p w14:paraId="4C67C839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4791EAE" w14:textId="0BB5AA3F" w:rsidR="00BF3B89" w:rsidRPr="00B657B8" w:rsidRDefault="00026F6B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145" w:type="pct"/>
          </w:tcPr>
          <w:p w14:paraId="759AC93B" w14:textId="77777777" w:rsidR="00BF3B89" w:rsidRPr="00B657B8" w:rsidRDefault="00BF3B89" w:rsidP="00BF3B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E26DC56" w14:textId="726D6D26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45" w:type="pct"/>
          </w:tcPr>
          <w:p w14:paraId="43DFAB7B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C25829" w14:textId="7FEE5A40" w:rsidR="00BF3B89" w:rsidRPr="00B657B8" w:rsidRDefault="004624B1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147" w:type="pct"/>
          </w:tcPr>
          <w:p w14:paraId="18BD0BDE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77CF793" w14:textId="6E9CFA21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</w:tr>
      <w:tr w:rsidR="00BF3B89" w:rsidRPr="00B657B8" w14:paraId="4BA28910" w14:textId="77777777" w:rsidTr="00C30BD1">
        <w:tc>
          <w:tcPr>
            <w:tcW w:w="2088" w:type="pct"/>
          </w:tcPr>
          <w:p w14:paraId="2FEBB058" w14:textId="77777777" w:rsidR="00BF3B89" w:rsidRPr="00B657B8" w:rsidRDefault="00BF3B89" w:rsidP="00BF3B89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7FD8F071" w14:textId="6362BB48" w:rsidR="00BF3B89" w:rsidRPr="00B657B8" w:rsidRDefault="00026F6B" w:rsidP="00177A5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2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8D0A6C" w14:textId="77777777" w:rsidR="00BF3B89" w:rsidRPr="00B657B8" w:rsidRDefault="00BF3B89" w:rsidP="00BF3B89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DD5B64F" w14:textId="27B66ACB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5" w:type="pct"/>
          </w:tcPr>
          <w:p w14:paraId="0ABFF62E" w14:textId="77777777" w:rsidR="00BF3B89" w:rsidRPr="00B657B8" w:rsidRDefault="00BF3B89" w:rsidP="00BF3B8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53F165" w14:textId="76094D6C" w:rsidR="00BF3B89" w:rsidRPr="004624B1" w:rsidRDefault="004624B1" w:rsidP="00177A5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2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606964" w14:textId="77777777" w:rsidR="00BF3B89" w:rsidRPr="00B657B8" w:rsidRDefault="00BF3B89" w:rsidP="00BF3B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9B7CF8F" w14:textId="5EA21A2F" w:rsidR="00BF3B89" w:rsidRPr="00B657B8" w:rsidRDefault="00BF3B89" w:rsidP="00BF3B8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</w:tr>
    </w:tbl>
    <w:p w14:paraId="35710062" w14:textId="77777777" w:rsidR="00D97314" w:rsidRPr="00B620B8" w:rsidRDefault="00D97314" w:rsidP="00D97314">
      <w:pPr>
        <w:ind w:left="540"/>
        <w:jc w:val="thaiDistribute"/>
        <w:rPr>
          <w:rFonts w:asciiTheme="majorBidi" w:hAnsiTheme="majorBidi" w:cstheme="majorBidi"/>
        </w:rPr>
      </w:pPr>
    </w:p>
    <w:p w14:paraId="69EBEB3A" w14:textId="40E82E29" w:rsidR="00647FE2" w:rsidRDefault="00D97314" w:rsidP="0087561B">
      <w:pPr>
        <w:pStyle w:val="BodyText2"/>
        <w:ind w:left="567" w:right="18"/>
        <w:rPr>
          <w:cs/>
        </w:rPr>
      </w:pPr>
      <w:r w:rsidRPr="00B657B8">
        <w:rPr>
          <w:cs/>
        </w:rPr>
        <w:t>ยอดคงเหลือกับบุคคลหรือกิจการที่เกี่ยวข้องกัน ณ วันที่</w:t>
      </w:r>
      <w:r w:rsidRPr="00B657B8">
        <w:t xml:space="preserve"> </w:t>
      </w:r>
      <w:r w:rsidR="000D4578" w:rsidRPr="00386545">
        <w:rPr>
          <w:lang w:val="en-US"/>
        </w:rPr>
        <w:t>3</w:t>
      </w:r>
      <w:r w:rsidR="000D4578">
        <w:t xml:space="preserve">1 </w:t>
      </w:r>
      <w:r w:rsidR="000D4578">
        <w:rPr>
          <w:rFonts w:hint="cs"/>
          <w:cs/>
        </w:rPr>
        <w:t xml:space="preserve">มีนาคม </w:t>
      </w:r>
      <w:r w:rsidRPr="00B657B8">
        <w:rPr>
          <w:lang w:val="en-US"/>
        </w:rPr>
        <w:t>256</w:t>
      </w:r>
      <w:r w:rsidR="000D4578">
        <w:rPr>
          <w:lang w:val="en-US"/>
        </w:rPr>
        <w:t>8</w:t>
      </w:r>
      <w:r w:rsidRPr="00B657B8">
        <w:rPr>
          <w:lang w:val="en-US"/>
        </w:rPr>
        <w:t xml:space="preserve"> </w:t>
      </w:r>
      <w:r w:rsidRPr="00B657B8">
        <w:rPr>
          <w:cs/>
        </w:rPr>
        <w:t>และ</w:t>
      </w:r>
      <w:r w:rsidRPr="00B657B8">
        <w:t xml:space="preserve"> </w:t>
      </w:r>
      <w:r w:rsidRPr="00B657B8">
        <w:rPr>
          <w:lang w:val="en-US"/>
        </w:rPr>
        <w:t>31</w:t>
      </w:r>
      <w:r w:rsidRPr="00B657B8">
        <w:t xml:space="preserve"> </w:t>
      </w:r>
      <w:r w:rsidRPr="00B657B8">
        <w:rPr>
          <w:cs/>
        </w:rPr>
        <w:t xml:space="preserve">ธันวาคม </w:t>
      </w:r>
      <w:r w:rsidRPr="00B657B8">
        <w:rPr>
          <w:lang w:val="en-US"/>
        </w:rPr>
        <w:t>256</w:t>
      </w:r>
      <w:r w:rsidR="000D4578">
        <w:rPr>
          <w:lang w:val="en-US"/>
        </w:rPr>
        <w:t>7</w:t>
      </w:r>
      <w:r w:rsidRPr="00B657B8">
        <w:t xml:space="preserve"> </w:t>
      </w:r>
      <w:r w:rsidRPr="00B657B8">
        <w:rPr>
          <w:cs/>
        </w:rPr>
        <w:t>มีดังนี้</w:t>
      </w:r>
    </w:p>
    <w:tbl>
      <w:tblPr>
        <w:tblpPr w:leftFromText="180" w:rightFromText="180" w:vertAnchor="text" w:tblpX="426" w:tblpY="1"/>
        <w:tblOverlap w:val="never"/>
        <w:tblW w:w="9718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647FE2" w:rsidRPr="00B657B8" w14:paraId="308C1B86" w14:textId="77777777" w:rsidTr="00955E4C">
        <w:tc>
          <w:tcPr>
            <w:tcW w:w="2119" w:type="pct"/>
          </w:tcPr>
          <w:p w14:paraId="0C8BEA06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6E9DA3BF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9FBFBD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7B8B781E" w14:textId="77777777" w:rsidR="00647FE2" w:rsidRPr="00B657B8" w:rsidRDefault="00647FE2" w:rsidP="006B38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FE2" w:rsidRPr="00B657B8" w14:paraId="203CF805" w14:textId="77777777" w:rsidTr="00955E4C">
        <w:tc>
          <w:tcPr>
            <w:tcW w:w="2119" w:type="pct"/>
          </w:tcPr>
          <w:p w14:paraId="0A08AAA4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9870995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C874EDB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DE8E41B" w14:textId="77777777" w:rsidR="00647FE2" w:rsidRPr="00B657B8" w:rsidRDefault="00647FE2" w:rsidP="006B389F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3A838A4B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635D38B5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A557350" w14:textId="77777777" w:rsidR="00647FE2" w:rsidRPr="00B657B8" w:rsidRDefault="00647FE2" w:rsidP="006B389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B358BB3" w14:textId="77777777" w:rsidR="00647FE2" w:rsidRPr="00B657B8" w:rsidRDefault="00647FE2" w:rsidP="006B389F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7FE2" w:rsidRPr="00B657B8" w14:paraId="06EDD72B" w14:textId="77777777" w:rsidTr="00955E4C">
        <w:tc>
          <w:tcPr>
            <w:tcW w:w="2119" w:type="pct"/>
          </w:tcPr>
          <w:p w14:paraId="5E038ED0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498AA7D7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755BA9F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EE54598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CABBE46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3AF460C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61ED9D4" w14:textId="77777777" w:rsidR="00647FE2" w:rsidRPr="00B657B8" w:rsidRDefault="00647FE2" w:rsidP="006B389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8977EF2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7FE2" w:rsidRPr="00B657B8" w14:paraId="6CBFD461" w14:textId="77777777" w:rsidTr="00955E4C">
        <w:tc>
          <w:tcPr>
            <w:tcW w:w="2119" w:type="pct"/>
          </w:tcPr>
          <w:p w14:paraId="6D644A82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3B8B5EC7" w14:textId="77777777" w:rsidR="00647FE2" w:rsidRPr="00B657B8" w:rsidRDefault="00647FE2" w:rsidP="006B389F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7FE2" w:rsidRPr="00B657B8" w14:paraId="19E4ECE9" w14:textId="77777777" w:rsidTr="00955E4C">
        <w:tc>
          <w:tcPr>
            <w:tcW w:w="2119" w:type="pct"/>
          </w:tcPr>
          <w:p w14:paraId="16437026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4320C4A" w14:textId="77777777" w:rsidR="00647FE2" w:rsidRPr="00B657B8" w:rsidRDefault="00647FE2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0E4C5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293C78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5A4DC0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5565921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A195C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5FBD9F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FE2" w:rsidRPr="00B657B8" w14:paraId="11992AE5" w14:textId="77777777" w:rsidTr="00955E4C">
        <w:tc>
          <w:tcPr>
            <w:tcW w:w="2119" w:type="pct"/>
          </w:tcPr>
          <w:p w14:paraId="7E6171DE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7B5A5FEF" w14:textId="0DDAAC4F" w:rsidR="00647FE2" w:rsidRPr="00B657B8" w:rsidRDefault="00396ED7" w:rsidP="00917C57">
            <w:pPr>
              <w:tabs>
                <w:tab w:val="decimal" w:pos="73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1F51A1" w14:textId="77777777" w:rsidR="00647FE2" w:rsidRPr="00B657B8" w:rsidRDefault="00647FE2" w:rsidP="006B389F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8B666E" w14:textId="77777777" w:rsidR="00647FE2" w:rsidRPr="000D4578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E554BD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13F0BB24" w14:textId="08CE9D3A" w:rsidR="00647FE2" w:rsidRPr="006F09B9" w:rsidRDefault="00B33CCC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1,113,</w:t>
            </w:r>
            <w:r w:rsidR="006F0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146" w:type="pct"/>
          </w:tcPr>
          <w:p w14:paraId="15481DC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AAC5DDA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938,654</w:t>
            </w:r>
          </w:p>
        </w:tc>
      </w:tr>
      <w:tr w:rsidR="00647FE2" w:rsidRPr="00B657B8" w14:paraId="7CC42C19" w14:textId="77777777" w:rsidTr="00955E4C">
        <w:tc>
          <w:tcPr>
            <w:tcW w:w="2119" w:type="pct"/>
          </w:tcPr>
          <w:p w14:paraId="3C0F5D99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4867838" w14:textId="2A8D9180" w:rsidR="00647FE2" w:rsidRPr="00B657B8" w:rsidRDefault="00B048D3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982,843</w:t>
            </w:r>
          </w:p>
        </w:tc>
        <w:tc>
          <w:tcPr>
            <w:tcW w:w="146" w:type="pct"/>
          </w:tcPr>
          <w:p w14:paraId="25BEDAAE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5D812FD" w14:textId="77777777" w:rsidR="00647FE2" w:rsidRPr="000D4578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6D5D3C3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CDBEEB0" w14:textId="6E557891" w:rsidR="00647FE2" w:rsidRPr="00B657B8" w:rsidRDefault="00AC22DA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892,976</w:t>
            </w:r>
          </w:p>
        </w:tc>
        <w:tc>
          <w:tcPr>
            <w:tcW w:w="146" w:type="pct"/>
          </w:tcPr>
          <w:p w14:paraId="0C608E3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F3C70E6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1,008,975</w:t>
            </w:r>
          </w:p>
        </w:tc>
      </w:tr>
      <w:tr w:rsidR="00647FE2" w:rsidRPr="00B657B8" w14:paraId="4D8FD4B2" w14:textId="77777777" w:rsidTr="00955E4C">
        <w:tc>
          <w:tcPr>
            <w:tcW w:w="2119" w:type="pct"/>
          </w:tcPr>
          <w:p w14:paraId="0CDCC7BA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CE6DBCD" w14:textId="0B3895B6" w:rsidR="00647FE2" w:rsidRPr="00895742" w:rsidRDefault="00B048D3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982,843</w:t>
            </w:r>
          </w:p>
        </w:tc>
        <w:tc>
          <w:tcPr>
            <w:tcW w:w="146" w:type="pct"/>
          </w:tcPr>
          <w:p w14:paraId="0F8B07EA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3BB5793" w14:textId="77777777" w:rsidR="00647FE2" w:rsidRPr="00A5663C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251B8BC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CCD2D6D" w14:textId="6934231F" w:rsidR="00647FE2" w:rsidRPr="002D1D68" w:rsidRDefault="00AC22DA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2,006,</w:t>
            </w:r>
            <w:r w:rsidR="006F0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</w:tcPr>
          <w:p w14:paraId="56547EE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0295F2CA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1,947,629</w:t>
            </w:r>
          </w:p>
        </w:tc>
      </w:tr>
      <w:tr w:rsidR="00647FE2" w:rsidRPr="002D1D68" w14:paraId="670D23A3" w14:textId="77777777" w:rsidTr="00955E4C">
        <w:tc>
          <w:tcPr>
            <w:tcW w:w="2119" w:type="pct"/>
          </w:tcPr>
          <w:p w14:paraId="21DF9C0A" w14:textId="77777777" w:rsidR="00647FE2" w:rsidRPr="002847FE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2847F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หัก </w:t>
            </w:r>
            <w:r w:rsidRPr="002847F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A720147" w14:textId="7A9A8C04" w:rsidR="00647FE2" w:rsidRPr="00294521" w:rsidRDefault="00B048D3" w:rsidP="00917C57">
            <w:pPr>
              <w:tabs>
                <w:tab w:val="decimal" w:pos="73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A7CBE0" w14:textId="77777777" w:rsidR="00647FE2" w:rsidRPr="00294521" w:rsidRDefault="00647FE2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A450401" w14:textId="77777777" w:rsidR="00647FE2" w:rsidRPr="00294521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B7539B" w14:textId="77777777" w:rsidR="00647FE2" w:rsidRPr="00294521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80F58D1" w14:textId="778895EF" w:rsidR="00647FE2" w:rsidRPr="00294521" w:rsidRDefault="00AC22DA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</w:t>
            </w:r>
            <w:r w:rsidR="00BA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FCF3F44" w14:textId="77777777" w:rsidR="00647FE2" w:rsidRPr="00294521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CBAD86A" w14:textId="77777777" w:rsidR="00647FE2" w:rsidRPr="00294521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(46,816)</w:t>
            </w:r>
          </w:p>
        </w:tc>
      </w:tr>
      <w:tr w:rsidR="00647FE2" w:rsidRPr="00B657B8" w14:paraId="63EB1E93" w14:textId="77777777" w:rsidTr="00955E4C">
        <w:tc>
          <w:tcPr>
            <w:tcW w:w="2119" w:type="pct"/>
          </w:tcPr>
          <w:p w14:paraId="7E1D08D7" w14:textId="77777777" w:rsidR="00647FE2" w:rsidRPr="00930E36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E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AE91E23" w14:textId="3A4EC2F9" w:rsidR="00647FE2" w:rsidRPr="00B657B8" w:rsidRDefault="00B048D3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982,843</w:t>
            </w:r>
          </w:p>
        </w:tc>
        <w:tc>
          <w:tcPr>
            <w:tcW w:w="146" w:type="pct"/>
          </w:tcPr>
          <w:p w14:paraId="1C35EC4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BB5FED0" w14:textId="77777777" w:rsidR="00647FE2" w:rsidRPr="00A5663C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6FFD530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467B2E6" w14:textId="55BEF826" w:rsidR="00647FE2" w:rsidRPr="00B657B8" w:rsidRDefault="00AC22DA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1,959,957</w:t>
            </w:r>
          </w:p>
        </w:tc>
        <w:tc>
          <w:tcPr>
            <w:tcW w:w="146" w:type="pct"/>
          </w:tcPr>
          <w:p w14:paraId="7946FC9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355214C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1,900,813</w:t>
            </w:r>
          </w:p>
        </w:tc>
      </w:tr>
      <w:tr w:rsidR="00647FE2" w:rsidRPr="00B657B8" w14:paraId="7B7A05F9" w14:textId="77777777" w:rsidTr="00955E4C">
        <w:tc>
          <w:tcPr>
            <w:tcW w:w="2119" w:type="pct"/>
          </w:tcPr>
          <w:p w14:paraId="4E00CF8F" w14:textId="77777777" w:rsidR="00647FE2" w:rsidRPr="0080378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61" w:type="pct"/>
          </w:tcPr>
          <w:p w14:paraId="102778D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53AC6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60A5652" w14:textId="77777777" w:rsidR="00647FE2" w:rsidRPr="000D457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9E4C4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34E0F405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FE2E7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648A1F6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FE2" w:rsidRPr="00B657B8" w14:paraId="19202627" w14:textId="77777777" w:rsidTr="00955E4C">
        <w:tc>
          <w:tcPr>
            <w:tcW w:w="2119" w:type="pct"/>
          </w:tcPr>
          <w:p w14:paraId="134416B9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3628750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91E3B6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7D99831" w14:textId="77777777" w:rsidR="00647FE2" w:rsidRPr="000D457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B04500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4253E97E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314E1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68E38A8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FE2" w:rsidRPr="00B657B8" w14:paraId="75A6190B" w14:textId="77777777" w:rsidTr="00955E4C">
        <w:tc>
          <w:tcPr>
            <w:tcW w:w="2119" w:type="pct"/>
          </w:tcPr>
          <w:p w14:paraId="01646496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03738DBC" w14:textId="344BE664" w:rsidR="00647FE2" w:rsidRPr="00564815" w:rsidRDefault="00B048D3" w:rsidP="00D41041">
            <w:pPr>
              <w:tabs>
                <w:tab w:val="decimal" w:pos="73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48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112477" w14:textId="77777777" w:rsidR="00647FE2" w:rsidRPr="00564815" w:rsidRDefault="00647FE2" w:rsidP="00D41041">
            <w:pPr>
              <w:pStyle w:val="BodyText"/>
              <w:tabs>
                <w:tab w:val="decimal" w:pos="735"/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B0ACEC" w14:textId="77777777" w:rsidR="00647FE2" w:rsidRPr="00564815" w:rsidRDefault="00647FE2" w:rsidP="00D4104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48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E6C36F" w14:textId="77777777" w:rsidR="00647FE2" w:rsidRPr="00D41041" w:rsidRDefault="00647FE2" w:rsidP="00D41041">
            <w:pPr>
              <w:pStyle w:val="BodyText"/>
              <w:tabs>
                <w:tab w:val="decimal" w:pos="579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0EE475B5" w14:textId="20D86B93" w:rsidR="00647FE2" w:rsidRPr="00D22A4E" w:rsidRDefault="0085157C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66,200</w:t>
            </w:r>
          </w:p>
        </w:tc>
        <w:tc>
          <w:tcPr>
            <w:tcW w:w="146" w:type="pct"/>
          </w:tcPr>
          <w:p w14:paraId="6D84684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BA28A73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52,399</w:t>
            </w:r>
          </w:p>
        </w:tc>
      </w:tr>
      <w:tr w:rsidR="00647FE2" w:rsidRPr="00B657B8" w14:paraId="60081A4F" w14:textId="77777777" w:rsidTr="00955E4C">
        <w:tc>
          <w:tcPr>
            <w:tcW w:w="2119" w:type="pct"/>
          </w:tcPr>
          <w:p w14:paraId="001BAED7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10F1AB0" w14:textId="16EA4453" w:rsidR="00647FE2" w:rsidRPr="00B657B8" w:rsidRDefault="00B048D3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158,172</w:t>
            </w:r>
          </w:p>
        </w:tc>
        <w:tc>
          <w:tcPr>
            <w:tcW w:w="146" w:type="pct"/>
          </w:tcPr>
          <w:p w14:paraId="7B7FAEB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C5DEC4E" w14:textId="77777777" w:rsidR="00647FE2" w:rsidRPr="000D457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157,052</w:t>
            </w:r>
          </w:p>
        </w:tc>
        <w:tc>
          <w:tcPr>
            <w:tcW w:w="146" w:type="pct"/>
          </w:tcPr>
          <w:p w14:paraId="6A3F6019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C56915A" w14:textId="751BFEE8" w:rsidR="00647FE2" w:rsidRPr="00D22A4E" w:rsidRDefault="0085157C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6" w:type="pct"/>
          </w:tcPr>
          <w:p w14:paraId="4012DD3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EBE9287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</w:tr>
      <w:tr w:rsidR="00647FE2" w:rsidRPr="00B657B8" w14:paraId="2844BFFA" w14:textId="77777777" w:rsidTr="00955E4C">
        <w:tc>
          <w:tcPr>
            <w:tcW w:w="2119" w:type="pct"/>
          </w:tcPr>
          <w:p w14:paraId="31E63DAA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8D86AFD" w14:textId="6CA6C5B3" w:rsidR="00647FE2" w:rsidRPr="002A2670" w:rsidRDefault="00B048D3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A3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158,172</w:t>
            </w:r>
          </w:p>
        </w:tc>
        <w:tc>
          <w:tcPr>
            <w:tcW w:w="146" w:type="pct"/>
          </w:tcPr>
          <w:p w14:paraId="518D49A5" w14:textId="77777777" w:rsidR="00647FE2" w:rsidRPr="002A267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44F21B3" w14:textId="77777777" w:rsidR="00647FE2" w:rsidRPr="00396ED7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157,052</w:t>
            </w:r>
          </w:p>
        </w:tc>
        <w:tc>
          <w:tcPr>
            <w:tcW w:w="146" w:type="pct"/>
          </w:tcPr>
          <w:p w14:paraId="5ACC92F0" w14:textId="77777777" w:rsidR="00647FE2" w:rsidRPr="00396ED7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52DE2E4" w14:textId="67B622A2" w:rsidR="00647FE2" w:rsidRPr="00396ED7" w:rsidRDefault="0085157C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66,414</w:t>
            </w:r>
          </w:p>
        </w:tc>
        <w:tc>
          <w:tcPr>
            <w:tcW w:w="146" w:type="pct"/>
          </w:tcPr>
          <w:p w14:paraId="7C663FA2" w14:textId="77777777" w:rsidR="00647FE2" w:rsidRPr="00396ED7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9A41EF6" w14:textId="77777777" w:rsidR="00647FE2" w:rsidRPr="00396ED7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60,869</w:t>
            </w:r>
          </w:p>
        </w:tc>
      </w:tr>
      <w:tr w:rsidR="00647FE2" w:rsidRPr="00B657B8" w14:paraId="17E69242" w14:textId="77777777" w:rsidTr="00523623">
        <w:tc>
          <w:tcPr>
            <w:tcW w:w="2119" w:type="pct"/>
          </w:tcPr>
          <w:p w14:paraId="70858FFE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F1E9A0" w14:textId="06CBC6E8" w:rsidR="00647FE2" w:rsidRPr="00B657B8" w:rsidRDefault="009A3682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(22,030)</w:t>
            </w:r>
          </w:p>
        </w:tc>
        <w:tc>
          <w:tcPr>
            <w:tcW w:w="146" w:type="pct"/>
          </w:tcPr>
          <w:p w14:paraId="319C7DC3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B916520" w14:textId="77777777" w:rsidR="00647FE2" w:rsidRPr="00B657B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(21,967)</w:t>
            </w:r>
          </w:p>
        </w:tc>
        <w:tc>
          <w:tcPr>
            <w:tcW w:w="146" w:type="pct"/>
          </w:tcPr>
          <w:p w14:paraId="73E15AC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7659D67" w14:textId="3E13FF14" w:rsidR="00647FE2" w:rsidRPr="00D22A4E" w:rsidRDefault="006D3C08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(14,663)</w:t>
            </w:r>
          </w:p>
        </w:tc>
        <w:tc>
          <w:tcPr>
            <w:tcW w:w="146" w:type="pct"/>
          </w:tcPr>
          <w:p w14:paraId="005448F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C800FAF" w14:textId="77777777" w:rsidR="00647FE2" w:rsidRPr="00B657B8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(14,640)</w:t>
            </w:r>
          </w:p>
        </w:tc>
      </w:tr>
      <w:tr w:rsidR="00647FE2" w:rsidRPr="00B657B8" w14:paraId="50DF72BB" w14:textId="77777777" w:rsidTr="00523623">
        <w:tc>
          <w:tcPr>
            <w:tcW w:w="2119" w:type="pct"/>
          </w:tcPr>
          <w:p w14:paraId="03859C23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7C399FF" w14:textId="7A269165" w:rsidR="00647FE2" w:rsidRPr="00B657B8" w:rsidRDefault="009A3682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136,142</w:t>
            </w:r>
          </w:p>
        </w:tc>
        <w:tc>
          <w:tcPr>
            <w:tcW w:w="146" w:type="pct"/>
          </w:tcPr>
          <w:p w14:paraId="65F796B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5DC478" w14:textId="77777777" w:rsidR="00647FE2" w:rsidRPr="00A5663C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135,085</w:t>
            </w:r>
          </w:p>
        </w:tc>
        <w:tc>
          <w:tcPr>
            <w:tcW w:w="146" w:type="pct"/>
          </w:tcPr>
          <w:p w14:paraId="36470F34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F1F0F09" w14:textId="40AD67C8" w:rsidR="00647FE2" w:rsidRPr="00A5663C" w:rsidRDefault="006D3C08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51,751</w:t>
            </w:r>
          </w:p>
        </w:tc>
        <w:tc>
          <w:tcPr>
            <w:tcW w:w="146" w:type="pct"/>
          </w:tcPr>
          <w:p w14:paraId="4590C19B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D604261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46,229</w:t>
            </w:r>
          </w:p>
        </w:tc>
      </w:tr>
      <w:tr w:rsidR="00827971" w:rsidRPr="00B657B8" w14:paraId="5C272B7A" w14:textId="77777777" w:rsidTr="00827971">
        <w:tc>
          <w:tcPr>
            <w:tcW w:w="2119" w:type="pct"/>
          </w:tcPr>
          <w:p w14:paraId="7A8BC43E" w14:textId="77777777" w:rsidR="00827971" w:rsidRPr="00B657B8" w:rsidRDefault="00827971" w:rsidP="008279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7EBBFDA6" w14:textId="6AB2CBAD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FED38D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7AF32033" w14:textId="14077BFF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971" w:rsidRPr="00B657B8" w14:paraId="5471382A" w14:textId="77777777" w:rsidTr="00955E4C">
        <w:tc>
          <w:tcPr>
            <w:tcW w:w="2119" w:type="pct"/>
          </w:tcPr>
          <w:p w14:paraId="65BBD756" w14:textId="77777777" w:rsidR="00827971" w:rsidRPr="00B657B8" w:rsidRDefault="00827971" w:rsidP="008279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240ED48" w14:textId="1F2A51DF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FDBEAB4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2C7C57E" w14:textId="35939D06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4F06543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4569AA29" w14:textId="60CBEB8A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1B1B340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9365540" w14:textId="0A17ECF8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27971" w:rsidRPr="00B657B8" w14:paraId="606FF625" w14:textId="77777777" w:rsidTr="00955E4C">
        <w:tc>
          <w:tcPr>
            <w:tcW w:w="2119" w:type="pct"/>
          </w:tcPr>
          <w:p w14:paraId="168491C8" w14:textId="77777777" w:rsidR="00827971" w:rsidRPr="00B657B8" w:rsidRDefault="00827971" w:rsidP="008279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6D9560F" w14:textId="7AFBADD1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AC76454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E60AD21" w14:textId="24482570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DDE90D1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5E66AD37" w14:textId="52EAA5C8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4100A99" w14:textId="77777777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6734D7A" w14:textId="0EE6D2A2" w:rsidR="00827971" w:rsidRPr="00B657B8" w:rsidRDefault="00827971" w:rsidP="005236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971" w:rsidRPr="00B657B8" w14:paraId="4D601C95" w14:textId="77777777" w:rsidTr="00827971">
        <w:tc>
          <w:tcPr>
            <w:tcW w:w="2119" w:type="pct"/>
          </w:tcPr>
          <w:p w14:paraId="4242C574" w14:textId="77777777" w:rsidR="00827971" w:rsidRPr="00B657B8" w:rsidRDefault="00827971" w:rsidP="008279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1074013C" w14:textId="2316A8A4" w:rsidR="00827971" w:rsidRPr="00B657B8" w:rsidRDefault="00827971" w:rsidP="0082797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7FE2" w:rsidRPr="00B657B8" w14:paraId="77F52AC8" w14:textId="77777777" w:rsidTr="00955E4C">
        <w:tc>
          <w:tcPr>
            <w:tcW w:w="2119" w:type="pct"/>
          </w:tcPr>
          <w:p w14:paraId="5E71EED0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53E38FEE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C158CA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1C1D1C9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399F42C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43901E5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A0A73BA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E066FA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FE2" w:rsidRPr="00236638" w14:paraId="2B440CDC" w14:textId="77777777" w:rsidTr="00955E4C">
        <w:tc>
          <w:tcPr>
            <w:tcW w:w="2119" w:type="pct"/>
          </w:tcPr>
          <w:p w14:paraId="13773CCF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6064984E" w14:textId="4322170A" w:rsidR="00647FE2" w:rsidRPr="0089187E" w:rsidRDefault="00396ED7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D0A4" w14:textId="77777777" w:rsidR="00647FE2" w:rsidRPr="0089187E" w:rsidRDefault="00647FE2" w:rsidP="006B389F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4D7D10F" w14:textId="77777777" w:rsidR="00647FE2" w:rsidRPr="00A5663C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7C101B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082A5C4" w14:textId="04FB98D0" w:rsidR="00647FE2" w:rsidRPr="00A5663C" w:rsidRDefault="00396ED7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1E0E65" w14:textId="77777777" w:rsidR="00647FE2" w:rsidRPr="00A5663C" w:rsidRDefault="00647FE2" w:rsidP="006B389F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1B0963" w14:textId="77777777" w:rsidR="00647FE2" w:rsidRPr="00A5663C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312,134</w:t>
            </w:r>
          </w:p>
        </w:tc>
      </w:tr>
      <w:tr w:rsidR="00647FE2" w:rsidRPr="00B657B8" w14:paraId="5A2C5528" w14:textId="77777777" w:rsidTr="00955E4C">
        <w:tc>
          <w:tcPr>
            <w:tcW w:w="2119" w:type="pct"/>
          </w:tcPr>
          <w:p w14:paraId="6CAE0AFE" w14:textId="77777777" w:rsidR="00647FE2" w:rsidRPr="00B74FA0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vAlign w:val="bottom"/>
          </w:tcPr>
          <w:p w14:paraId="6BE89F84" w14:textId="77777777" w:rsidR="00647FE2" w:rsidRPr="00B74FA0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563C84DC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6AC1DA24" w14:textId="77777777" w:rsidR="00647FE2" w:rsidRPr="00B74FA0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9DA7856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</w:tcPr>
          <w:p w14:paraId="3D474C3D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344A78F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2BDD0C44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7FE2" w:rsidRPr="00B657B8" w14:paraId="51CB6068" w14:textId="77777777" w:rsidTr="00955E4C">
        <w:tc>
          <w:tcPr>
            <w:tcW w:w="2119" w:type="pct"/>
          </w:tcPr>
          <w:p w14:paraId="71CBD22B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</w:tcPr>
          <w:p w14:paraId="334AB86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902559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F5A57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D8BF49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02F283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259D04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A058BA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FE2" w:rsidRPr="00B657B8" w14:paraId="11734957" w14:textId="77777777" w:rsidTr="00955E4C">
        <w:tc>
          <w:tcPr>
            <w:tcW w:w="2119" w:type="pct"/>
          </w:tcPr>
          <w:p w14:paraId="023E4E5A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B507AA2" w14:textId="3201B461" w:rsidR="00647FE2" w:rsidRPr="00B657B8" w:rsidRDefault="00952A8E" w:rsidP="00D41041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7D6B93" w14:textId="77777777" w:rsidR="00647FE2" w:rsidRPr="00B657B8" w:rsidRDefault="00647FE2" w:rsidP="006B389F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94C542" w14:textId="77777777" w:rsidR="00647FE2" w:rsidRPr="00B657B8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60738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03CFA4E" w14:textId="7A8E77D2" w:rsidR="00647FE2" w:rsidRPr="00B657B8" w:rsidRDefault="00FA46EA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680,989</w:t>
            </w:r>
          </w:p>
        </w:tc>
        <w:tc>
          <w:tcPr>
            <w:tcW w:w="146" w:type="pct"/>
          </w:tcPr>
          <w:p w14:paraId="5E5B4A44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F3CFAED" w14:textId="77777777" w:rsidR="00647FE2" w:rsidRPr="00B657B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620,066</w:t>
            </w:r>
          </w:p>
        </w:tc>
      </w:tr>
      <w:tr w:rsidR="00647FE2" w:rsidRPr="00B657B8" w14:paraId="3B391DD4" w14:textId="77777777" w:rsidTr="00955E4C">
        <w:trPr>
          <w:trHeight w:val="257"/>
        </w:trPr>
        <w:tc>
          <w:tcPr>
            <w:tcW w:w="2119" w:type="pct"/>
          </w:tcPr>
          <w:p w14:paraId="0ED1502C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EFD58FE" w14:textId="3B98B4B3" w:rsidR="00647FE2" w:rsidRPr="00B657B8" w:rsidRDefault="00952A8E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63,612</w:t>
            </w:r>
          </w:p>
        </w:tc>
        <w:tc>
          <w:tcPr>
            <w:tcW w:w="146" w:type="pct"/>
          </w:tcPr>
          <w:p w14:paraId="284BB3C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3DD421" w14:textId="77777777" w:rsidR="00647FE2" w:rsidRPr="00B657B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63,430</w:t>
            </w:r>
          </w:p>
        </w:tc>
        <w:tc>
          <w:tcPr>
            <w:tcW w:w="146" w:type="pct"/>
          </w:tcPr>
          <w:p w14:paraId="0DFFDE3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BFCB0EF" w14:textId="46979A8A" w:rsidR="00647FE2" w:rsidRPr="00F348A4" w:rsidRDefault="00FA46EA" w:rsidP="00F348A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8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1C8935" w14:textId="77777777" w:rsidR="00647FE2" w:rsidRPr="00F348A4" w:rsidRDefault="00647FE2" w:rsidP="00F348A4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9C87B91" w14:textId="77777777" w:rsidR="00647FE2" w:rsidRPr="00FA46EA" w:rsidRDefault="00647FE2" w:rsidP="006B389F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46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FE2" w:rsidRPr="00B657B8" w14:paraId="11F7E900" w14:textId="77777777" w:rsidTr="00955E4C">
        <w:tc>
          <w:tcPr>
            <w:tcW w:w="2119" w:type="pct"/>
          </w:tcPr>
          <w:p w14:paraId="193A11AE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3C4F482" w14:textId="4F43282C" w:rsidR="00647FE2" w:rsidRPr="00B657B8" w:rsidRDefault="00952A8E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63,612</w:t>
            </w:r>
          </w:p>
        </w:tc>
        <w:tc>
          <w:tcPr>
            <w:tcW w:w="146" w:type="pct"/>
          </w:tcPr>
          <w:p w14:paraId="15E5173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0B75EDD" w14:textId="77777777" w:rsidR="00647FE2" w:rsidRPr="00A5663C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63,430</w:t>
            </w:r>
          </w:p>
        </w:tc>
        <w:tc>
          <w:tcPr>
            <w:tcW w:w="146" w:type="pct"/>
          </w:tcPr>
          <w:p w14:paraId="65BEF044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9145271" w14:textId="51BA265B" w:rsidR="00647FE2" w:rsidRPr="00A5663C" w:rsidRDefault="00FA46EA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680,989</w:t>
            </w:r>
          </w:p>
        </w:tc>
        <w:tc>
          <w:tcPr>
            <w:tcW w:w="146" w:type="pct"/>
          </w:tcPr>
          <w:p w14:paraId="4BABAEEA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14621623" w14:textId="77777777" w:rsidR="00647FE2" w:rsidRPr="00A5663C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647FE2" w:rsidRPr="00B657B8" w14:paraId="134EC71F" w14:textId="77777777" w:rsidTr="00955E4C">
        <w:tc>
          <w:tcPr>
            <w:tcW w:w="2119" w:type="pct"/>
          </w:tcPr>
          <w:p w14:paraId="6EB265E3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CFB9AD8" w14:textId="4E0F2655" w:rsidR="00647FE2" w:rsidRPr="00B657B8" w:rsidRDefault="00952A8E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(63,612)</w:t>
            </w:r>
          </w:p>
        </w:tc>
        <w:tc>
          <w:tcPr>
            <w:tcW w:w="146" w:type="pct"/>
            <w:vAlign w:val="bottom"/>
          </w:tcPr>
          <w:p w14:paraId="6B70212A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7B53A26" w14:textId="77777777" w:rsidR="00647FE2" w:rsidRPr="00B657B8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(63,430)</w:t>
            </w:r>
          </w:p>
        </w:tc>
        <w:tc>
          <w:tcPr>
            <w:tcW w:w="146" w:type="pct"/>
            <w:vAlign w:val="bottom"/>
          </w:tcPr>
          <w:p w14:paraId="0E84A13E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12A8E69" w14:textId="6D5E62CC" w:rsidR="00647FE2" w:rsidRPr="00B657B8" w:rsidRDefault="00FA46EA" w:rsidP="00F348A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8A5FF2E" w14:textId="77777777" w:rsidR="00647FE2" w:rsidRPr="00B657B8" w:rsidRDefault="00647FE2" w:rsidP="00F348A4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33B418F" w14:textId="77777777" w:rsidR="00647FE2" w:rsidRPr="00FA46EA" w:rsidRDefault="00647FE2" w:rsidP="006B389F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46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FE2" w:rsidRPr="00B657B8" w14:paraId="65760E70" w14:textId="77777777" w:rsidTr="00955E4C">
        <w:tc>
          <w:tcPr>
            <w:tcW w:w="2119" w:type="pct"/>
          </w:tcPr>
          <w:p w14:paraId="50399E45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D799BC6" w14:textId="363E7B92" w:rsidR="00647FE2" w:rsidRPr="00F14F56" w:rsidRDefault="00952A8E" w:rsidP="00D41041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59EB8C" w14:textId="77777777" w:rsidR="00647FE2" w:rsidRPr="00F14F56" w:rsidRDefault="00647FE2" w:rsidP="006B389F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DAE33ED" w14:textId="77777777" w:rsidR="00647FE2" w:rsidRPr="00A5663C" w:rsidRDefault="00647FE2" w:rsidP="006B389F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0ACB4F" w14:textId="77777777" w:rsidR="00647FE2" w:rsidRPr="00A5663C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C268918" w14:textId="0E954B1D" w:rsidR="00647FE2" w:rsidRPr="00A5663C" w:rsidRDefault="00FA46EA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680,989</w:t>
            </w:r>
          </w:p>
        </w:tc>
        <w:tc>
          <w:tcPr>
            <w:tcW w:w="146" w:type="pct"/>
          </w:tcPr>
          <w:p w14:paraId="3D6606B4" w14:textId="77777777" w:rsidR="00647FE2" w:rsidRPr="00A5663C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E1C0EF2" w14:textId="77777777" w:rsidR="00647FE2" w:rsidRPr="00A5663C" w:rsidRDefault="00647FE2" w:rsidP="006B389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647FE2" w:rsidRPr="00B657B8" w14:paraId="315DDC0E" w14:textId="77777777" w:rsidTr="00955E4C">
        <w:tc>
          <w:tcPr>
            <w:tcW w:w="2119" w:type="pct"/>
          </w:tcPr>
          <w:p w14:paraId="7D14C530" w14:textId="77777777" w:rsidR="00647FE2" w:rsidRPr="00B74FA0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0DDAEDC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38A0177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0672061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F51DD50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62A4291E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4ECA42AF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406D04CC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FE2" w:rsidRPr="00B657B8" w14:paraId="690D2DC2" w14:textId="77777777" w:rsidTr="00955E4C">
        <w:tc>
          <w:tcPr>
            <w:tcW w:w="2119" w:type="pct"/>
          </w:tcPr>
          <w:p w14:paraId="78CFC5AC" w14:textId="77777777" w:rsidR="00647FE2" w:rsidRPr="00B74FA0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A4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A43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61" w:type="pct"/>
          </w:tcPr>
          <w:p w14:paraId="55DF475A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1C128E0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1A4A09C5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5658FBA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vAlign w:val="bottom"/>
          </w:tcPr>
          <w:p w14:paraId="44479F26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0AB140B6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4D0C39AB" w14:textId="77777777" w:rsidR="00647FE2" w:rsidRPr="00B74FA0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FE2" w:rsidRPr="005C547E" w14:paraId="12C58B31" w14:textId="77777777" w:rsidTr="00955E4C">
        <w:tc>
          <w:tcPr>
            <w:tcW w:w="2119" w:type="pct"/>
          </w:tcPr>
          <w:p w14:paraId="39A1671C" w14:textId="77777777" w:rsidR="00647FE2" w:rsidRPr="00B74FA0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FFD6BC5" w14:textId="56BE7AAA" w:rsidR="00647FE2" w:rsidRPr="00407F1F" w:rsidRDefault="0092423D" w:rsidP="00D41041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1C5329" w14:textId="77777777" w:rsidR="00647FE2" w:rsidRPr="00407F1F" w:rsidRDefault="00647FE2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1AF29A2" w14:textId="77777777" w:rsidR="00647FE2" w:rsidRPr="00407F1F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DCE83F" w14:textId="77777777" w:rsidR="00647FE2" w:rsidRPr="00407F1F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60C67BCC" w14:textId="32A233B7" w:rsidR="00647FE2" w:rsidRPr="006B7CDD" w:rsidRDefault="002C7440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146" w:type="pct"/>
          </w:tcPr>
          <w:p w14:paraId="398822D1" w14:textId="77777777" w:rsidR="00647FE2" w:rsidRPr="00407F1F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36AC805F" w14:textId="22C592EC" w:rsidR="00647FE2" w:rsidRPr="005C547E" w:rsidRDefault="00AF09B2" w:rsidP="00AF09B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675,722</w:t>
            </w:r>
          </w:p>
        </w:tc>
      </w:tr>
      <w:tr w:rsidR="00C82AEB" w:rsidRPr="005C547E" w14:paraId="2D1E20D2" w14:textId="77777777" w:rsidTr="00955E4C">
        <w:tc>
          <w:tcPr>
            <w:tcW w:w="2119" w:type="pct"/>
          </w:tcPr>
          <w:p w14:paraId="3B164555" w14:textId="77777777" w:rsidR="00C82AEB" w:rsidRPr="00B657B8" w:rsidRDefault="00C82AEB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06EA159" w14:textId="77777777" w:rsidR="00C82AEB" w:rsidRDefault="00C82AEB" w:rsidP="00D41041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30BA83" w14:textId="77777777" w:rsidR="00C82AEB" w:rsidRPr="00407F1F" w:rsidRDefault="00C82AEB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B6FEBA3" w14:textId="77777777" w:rsidR="00C82AEB" w:rsidRPr="00B657B8" w:rsidRDefault="00C82AEB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AFA0F5" w14:textId="77777777" w:rsidR="00C82AEB" w:rsidRPr="00407F1F" w:rsidRDefault="00C82AEB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FBEC18D" w14:textId="77777777" w:rsidR="00C82AEB" w:rsidRDefault="00C82AEB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4142374" w14:textId="77777777" w:rsidR="00C82AEB" w:rsidRPr="00407F1F" w:rsidRDefault="00C82AEB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63A0DBD3" w14:textId="77777777" w:rsidR="00C82AEB" w:rsidRPr="00300FB2" w:rsidRDefault="00C82AEB" w:rsidP="00AF09B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292F" w:rsidRPr="005C547E" w14:paraId="18DB42DB" w14:textId="77777777" w:rsidTr="00955E4C">
        <w:tc>
          <w:tcPr>
            <w:tcW w:w="2119" w:type="pct"/>
          </w:tcPr>
          <w:p w14:paraId="79042152" w14:textId="67CCC949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1" w:type="pct"/>
          </w:tcPr>
          <w:p w14:paraId="2E7F37C8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8BCA32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D8D880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F67565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902AE29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E02825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070F7B2" w14:textId="7777777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2F" w:rsidRPr="005C547E" w14:paraId="76C8AB94" w14:textId="77777777" w:rsidTr="00955E4C">
        <w:tc>
          <w:tcPr>
            <w:tcW w:w="2119" w:type="pct"/>
          </w:tcPr>
          <w:p w14:paraId="5911E5EF" w14:textId="3652D248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EAEE16F" w14:textId="2259E90D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63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0B3079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4F60EE" w14:textId="6E4E69D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467589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4017D1E6" w14:textId="513F604E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867,670</w:t>
            </w:r>
          </w:p>
        </w:tc>
        <w:tc>
          <w:tcPr>
            <w:tcW w:w="146" w:type="pct"/>
          </w:tcPr>
          <w:p w14:paraId="6CDC492E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9F067BD" w14:textId="075E6C4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699,258</w:t>
            </w:r>
          </w:p>
        </w:tc>
      </w:tr>
      <w:tr w:rsidR="0041292F" w:rsidRPr="005C547E" w14:paraId="66DF7D78" w14:textId="77777777" w:rsidTr="00647B59">
        <w:tc>
          <w:tcPr>
            <w:tcW w:w="2119" w:type="pct"/>
          </w:tcPr>
          <w:p w14:paraId="06DB0E3F" w14:textId="4C6C8E66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CBE465A" w14:textId="7B9FB824" w:rsidR="0041292F" w:rsidRPr="00C82AEB" w:rsidRDefault="0041292F" w:rsidP="006636C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1,311,288</w:t>
            </w:r>
          </w:p>
        </w:tc>
        <w:tc>
          <w:tcPr>
            <w:tcW w:w="146" w:type="pct"/>
          </w:tcPr>
          <w:p w14:paraId="4A9DBEC4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0AC3767" w14:textId="39683C28" w:rsidR="0041292F" w:rsidRPr="00C82AEB" w:rsidRDefault="0041292F" w:rsidP="006636C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1,190,281</w:t>
            </w:r>
          </w:p>
        </w:tc>
        <w:tc>
          <w:tcPr>
            <w:tcW w:w="146" w:type="pct"/>
          </w:tcPr>
          <w:p w14:paraId="09D627DD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7C3FAA9" w14:textId="6ED8A6C4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86,786</w:t>
            </w:r>
          </w:p>
        </w:tc>
        <w:tc>
          <w:tcPr>
            <w:tcW w:w="146" w:type="pct"/>
          </w:tcPr>
          <w:p w14:paraId="34741A22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51B6430" w14:textId="08829E0D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</w:tr>
      <w:tr w:rsidR="0041292F" w:rsidRPr="005C547E" w14:paraId="362490C6" w14:textId="77777777" w:rsidTr="00647B59">
        <w:tc>
          <w:tcPr>
            <w:tcW w:w="2119" w:type="pct"/>
          </w:tcPr>
          <w:p w14:paraId="219F4212" w14:textId="15F5FB1E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75B68148" w14:textId="18AF6FB0" w:rsidR="0041292F" w:rsidRPr="004A004D" w:rsidRDefault="0041292F" w:rsidP="004A004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1,311,288</w:t>
            </w:r>
          </w:p>
        </w:tc>
        <w:tc>
          <w:tcPr>
            <w:tcW w:w="146" w:type="pct"/>
          </w:tcPr>
          <w:p w14:paraId="758A91B4" w14:textId="77777777" w:rsidR="0041292F" w:rsidRPr="004A004D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0048B9E" w14:textId="1D5C78D9" w:rsidR="0041292F" w:rsidRPr="004A004D" w:rsidRDefault="0041292F" w:rsidP="004A004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1,190,281</w:t>
            </w:r>
          </w:p>
        </w:tc>
        <w:tc>
          <w:tcPr>
            <w:tcW w:w="146" w:type="pct"/>
          </w:tcPr>
          <w:p w14:paraId="296D1586" w14:textId="77777777" w:rsidR="0041292F" w:rsidRPr="004A004D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8DF8973" w14:textId="7F94E25D" w:rsidR="0041292F" w:rsidRPr="004A004D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954,456</w:t>
            </w:r>
          </w:p>
        </w:tc>
        <w:tc>
          <w:tcPr>
            <w:tcW w:w="146" w:type="pct"/>
          </w:tcPr>
          <w:p w14:paraId="12A8DD77" w14:textId="77777777" w:rsidR="0041292F" w:rsidRPr="004A004D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7344EC27" w14:textId="0DBCF935" w:rsidR="0041292F" w:rsidRPr="004A004D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701,742</w:t>
            </w:r>
          </w:p>
        </w:tc>
      </w:tr>
      <w:tr w:rsidR="0041292F" w:rsidRPr="005C547E" w14:paraId="78C1792D" w14:textId="77777777" w:rsidTr="00647B59">
        <w:tc>
          <w:tcPr>
            <w:tcW w:w="2119" w:type="pct"/>
          </w:tcPr>
          <w:p w14:paraId="21AA5932" w14:textId="77777777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F2CA86F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4678ED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D99E455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D94841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31B5A202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14E9A4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5D53F3EB" w14:textId="7777777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2F" w:rsidRPr="005C547E" w14:paraId="202F6B37" w14:textId="77777777" w:rsidTr="00F562D6">
        <w:tc>
          <w:tcPr>
            <w:tcW w:w="2119" w:type="pct"/>
          </w:tcPr>
          <w:p w14:paraId="6D3D6526" w14:textId="25B11DA1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1" w:type="pct"/>
          </w:tcPr>
          <w:p w14:paraId="675E628E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F7D640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327FA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814351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B003551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0A674B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42951AE" w14:textId="7777777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2F" w:rsidRPr="005C547E" w14:paraId="2A52E48C" w14:textId="77777777" w:rsidTr="00F562D6">
        <w:tc>
          <w:tcPr>
            <w:tcW w:w="2119" w:type="pct"/>
          </w:tcPr>
          <w:p w14:paraId="77BD00F0" w14:textId="16CA65E2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8D9E93B" w14:textId="6DB35203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D54198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24230CB" w14:textId="135E1ECD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56CE02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4D2A2314" w14:textId="1CD04C8E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1,233,346</w:t>
            </w:r>
          </w:p>
        </w:tc>
        <w:tc>
          <w:tcPr>
            <w:tcW w:w="146" w:type="pct"/>
          </w:tcPr>
          <w:p w14:paraId="649095F2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9D56365" w14:textId="7E15B242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1,246,935</w:t>
            </w:r>
          </w:p>
        </w:tc>
      </w:tr>
      <w:tr w:rsidR="0041292F" w:rsidRPr="005C547E" w14:paraId="245D7985" w14:textId="77777777" w:rsidTr="00F562D6">
        <w:tc>
          <w:tcPr>
            <w:tcW w:w="2119" w:type="pct"/>
          </w:tcPr>
          <w:p w14:paraId="6D6C1A65" w14:textId="2164838B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673D7FFD" w14:textId="28171ED3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63EAF2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D391E2E" w14:textId="1A064864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6" w:type="pct"/>
          </w:tcPr>
          <w:p w14:paraId="5347A380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E5848B4" w14:textId="7E13DF98" w:rsidR="0041292F" w:rsidRPr="00C82AEB" w:rsidRDefault="0041292F" w:rsidP="00C7142B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EA0E1D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D2C3796" w14:textId="5B75BE0E" w:rsidR="0041292F" w:rsidRPr="00C82AEB" w:rsidRDefault="0041292F" w:rsidP="00C7142B">
            <w:pPr>
              <w:tabs>
                <w:tab w:val="decimal" w:pos="582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292F" w:rsidRPr="005C547E" w14:paraId="6B83F8B3" w14:textId="77777777" w:rsidTr="004D16DF">
        <w:tc>
          <w:tcPr>
            <w:tcW w:w="2119" w:type="pct"/>
          </w:tcPr>
          <w:p w14:paraId="043FA665" w14:textId="4F091865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61" w:type="pct"/>
          </w:tcPr>
          <w:p w14:paraId="18DF1D94" w14:textId="2AF9B774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146" w:type="pct"/>
          </w:tcPr>
          <w:p w14:paraId="427E62AC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9C4B43" w14:textId="48FFB209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146" w:type="pct"/>
          </w:tcPr>
          <w:p w14:paraId="57FFF698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1A41A56" w14:textId="145DD565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146" w:type="pct"/>
          </w:tcPr>
          <w:p w14:paraId="5F93050B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63572DB" w14:textId="6ED03A29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41292F" w:rsidRPr="005C547E" w14:paraId="587ABFA1" w14:textId="77777777" w:rsidTr="004D16DF">
        <w:tc>
          <w:tcPr>
            <w:tcW w:w="2119" w:type="pct"/>
          </w:tcPr>
          <w:p w14:paraId="1EF0276A" w14:textId="4554391F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E24C6F9" w14:textId="4B202869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F24ADF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2F3622" w14:textId="2BBB2F4B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6B3CB07B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24B61BC" w14:textId="47122058" w:rsidR="0041292F" w:rsidRPr="00C82AEB" w:rsidRDefault="0041292F" w:rsidP="00C7142B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F1374B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0E33BD1" w14:textId="1D6FB07B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41292F" w:rsidRPr="005C547E" w14:paraId="0D5A12ED" w14:textId="77777777" w:rsidTr="004D16DF">
        <w:tc>
          <w:tcPr>
            <w:tcW w:w="2119" w:type="pct"/>
          </w:tcPr>
          <w:p w14:paraId="1B79C0A6" w14:textId="42B3B65B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8E073C7" w14:textId="03678685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1,685</w:t>
            </w:r>
          </w:p>
        </w:tc>
        <w:tc>
          <w:tcPr>
            <w:tcW w:w="146" w:type="pct"/>
          </w:tcPr>
          <w:p w14:paraId="45C65A1B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57B9C37" w14:textId="35A05E67" w:rsidR="0041292F" w:rsidRPr="00C82AEB" w:rsidRDefault="0041292F" w:rsidP="00C7142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146" w:type="pct"/>
          </w:tcPr>
          <w:p w14:paraId="5224E516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C75678A" w14:textId="64527733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1,235,031</w:t>
            </w:r>
          </w:p>
        </w:tc>
        <w:tc>
          <w:tcPr>
            <w:tcW w:w="146" w:type="pct"/>
          </w:tcPr>
          <w:p w14:paraId="6F11FE35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205238CF" w14:textId="4AB3BAF1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1,248,764</w:t>
            </w:r>
          </w:p>
        </w:tc>
      </w:tr>
      <w:tr w:rsidR="0041292F" w:rsidRPr="005C547E" w14:paraId="13AF2BAA" w14:textId="77777777" w:rsidTr="006351CD">
        <w:tc>
          <w:tcPr>
            <w:tcW w:w="2119" w:type="pct"/>
          </w:tcPr>
          <w:p w14:paraId="7C074349" w14:textId="77777777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3DAD5283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434355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87AE241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46B14D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1C0CC113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57B12C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F34B276" w14:textId="7777777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2F" w:rsidRPr="005C547E" w14:paraId="7FBA884C" w14:textId="77777777" w:rsidTr="004D16DF">
        <w:tc>
          <w:tcPr>
            <w:tcW w:w="2119" w:type="pct"/>
          </w:tcPr>
          <w:p w14:paraId="323A65EC" w14:textId="533A3FFE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1" w:type="pct"/>
          </w:tcPr>
          <w:p w14:paraId="0564CB81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FD342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B831B7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580FCC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962E88A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7FD166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C90F2AD" w14:textId="77777777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2F" w:rsidRPr="005C547E" w14:paraId="33383BE0" w14:textId="77777777" w:rsidTr="004D16DF">
        <w:tc>
          <w:tcPr>
            <w:tcW w:w="2119" w:type="pct"/>
          </w:tcPr>
          <w:p w14:paraId="5C6D860B" w14:textId="7CB5DECB" w:rsidR="0041292F" w:rsidRPr="00B657B8" w:rsidRDefault="0041292F" w:rsidP="004129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70BC2896" w14:textId="683104AF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6E0577" w14:textId="77777777" w:rsidR="0041292F" w:rsidRPr="00C82AEB" w:rsidRDefault="0041292F" w:rsidP="0041292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00D4938E" w14:textId="3B8D9FFE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62D62A8" w14:textId="77777777" w:rsidR="0041292F" w:rsidRPr="00C82AEB" w:rsidRDefault="0041292F" w:rsidP="0041292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462ED073" w14:textId="433F94C3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2,667,705</w:t>
            </w:r>
          </w:p>
        </w:tc>
        <w:tc>
          <w:tcPr>
            <w:tcW w:w="146" w:type="pct"/>
          </w:tcPr>
          <w:p w14:paraId="0CFFB61B" w14:textId="77777777" w:rsidR="0041292F" w:rsidRPr="00C82AEB" w:rsidRDefault="0041292F" w:rsidP="0041292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48F9D39E" w14:textId="793ACD3C" w:rsidR="0041292F" w:rsidRPr="00C82AEB" w:rsidRDefault="0041292F" w:rsidP="0041292F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2,441,930</w:t>
            </w:r>
          </w:p>
        </w:tc>
      </w:tr>
    </w:tbl>
    <w:p w14:paraId="1A66CDB0" w14:textId="77777777" w:rsidR="00D11638" w:rsidRPr="003F7833" w:rsidRDefault="00D11638">
      <w:pPr>
        <w:rPr>
          <w:sz w:val="20"/>
          <w:szCs w:val="20"/>
        </w:rPr>
      </w:pPr>
    </w:p>
    <w:tbl>
      <w:tblPr>
        <w:tblpPr w:leftFromText="180" w:rightFromText="180" w:vertAnchor="text" w:horzAnchor="page" w:tblpX="1596" w:tblpY="20"/>
        <w:tblW w:w="9718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1C6F75" w:rsidRPr="00B657B8" w14:paraId="49C8A77A" w14:textId="77777777" w:rsidTr="001C6F75">
        <w:tc>
          <w:tcPr>
            <w:tcW w:w="2119" w:type="pct"/>
          </w:tcPr>
          <w:p w14:paraId="18FB0D21" w14:textId="77777777" w:rsidR="001C6F75" w:rsidRPr="00B657B8" w:rsidRDefault="001C6F75" w:rsidP="00E17F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560BBAD8" w14:textId="733A8C81" w:rsidR="001C6F75" w:rsidRPr="00AF3F32" w:rsidRDefault="001C6F75" w:rsidP="001C6F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B0BC30B" w14:textId="77777777" w:rsidR="001C6F75" w:rsidRPr="00B657B8" w:rsidRDefault="001C6F75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46A8837A" w14:textId="67326165" w:rsidR="001C6F75" w:rsidRPr="00AF3F32" w:rsidRDefault="001C6F75" w:rsidP="001C6F75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F3E" w:rsidRPr="00B657B8" w14:paraId="238B1DAF" w14:textId="77777777" w:rsidTr="001C6F75">
        <w:tc>
          <w:tcPr>
            <w:tcW w:w="2119" w:type="pct"/>
          </w:tcPr>
          <w:p w14:paraId="555070E7" w14:textId="77777777" w:rsidR="00E17F3E" w:rsidRPr="00B657B8" w:rsidRDefault="00E17F3E" w:rsidP="00E17F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A083F83" w14:textId="7E90B6EC" w:rsidR="00E17F3E" w:rsidRPr="001C6F75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9794626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851D89" w14:textId="10C66C0E" w:rsidR="00E17F3E" w:rsidRPr="001C6F75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9CAE2D1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76C41CB" w14:textId="12CF44D9" w:rsidR="00E17F3E" w:rsidRPr="001C6F75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F24E8BA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6011B8E" w14:textId="3490F48D" w:rsidR="00E17F3E" w:rsidRPr="00AF3F32" w:rsidRDefault="00E17F3E" w:rsidP="001C6F75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17F3E" w:rsidRPr="00B657B8" w14:paraId="3AF88935" w14:textId="77777777" w:rsidTr="001C6F75">
        <w:tc>
          <w:tcPr>
            <w:tcW w:w="2119" w:type="pct"/>
          </w:tcPr>
          <w:p w14:paraId="372D0740" w14:textId="77777777" w:rsidR="00E17F3E" w:rsidRPr="00B657B8" w:rsidRDefault="00E17F3E" w:rsidP="00E17F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557BE1DD" w14:textId="272C135A" w:rsidR="00E17F3E" w:rsidRPr="001C6F75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C94BD4B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2EB033" w14:textId="60EF3B5C" w:rsidR="00E17F3E" w:rsidRPr="001C6F75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72A7915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373EB53" w14:textId="38029625" w:rsidR="00E17F3E" w:rsidRPr="001C6F75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117C10B" w14:textId="77777777" w:rsidR="00E17F3E" w:rsidRPr="00B657B8" w:rsidRDefault="00E17F3E" w:rsidP="001C6F7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755A06E" w14:textId="5646E9E0" w:rsidR="00E17F3E" w:rsidRPr="00AF3F32" w:rsidRDefault="00E17F3E" w:rsidP="001C6F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C6F75" w:rsidRPr="00B657B8" w14:paraId="096F6253" w14:textId="77777777" w:rsidTr="001C6F75">
        <w:tc>
          <w:tcPr>
            <w:tcW w:w="2119" w:type="pct"/>
          </w:tcPr>
          <w:p w14:paraId="0A9DAEDC" w14:textId="77777777" w:rsidR="001C6F75" w:rsidRPr="00B657B8" w:rsidRDefault="001C6F75" w:rsidP="00E17F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2DD6184F" w14:textId="2BB119DE" w:rsidR="001C6F75" w:rsidRPr="00AF3F32" w:rsidRDefault="001C6F75" w:rsidP="001C6F75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F32" w:rsidRPr="00B657B8" w14:paraId="0E2D5492" w14:textId="77777777" w:rsidTr="00341915">
        <w:tc>
          <w:tcPr>
            <w:tcW w:w="2119" w:type="pct"/>
          </w:tcPr>
          <w:p w14:paraId="10AE0863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1" w:type="pct"/>
          </w:tcPr>
          <w:p w14:paraId="7F847363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4B8A5D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7CCC1" w14:textId="77777777" w:rsidR="00AF3F32" w:rsidRPr="00AF3F32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46E014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00F428C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8C242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7C1502B" w14:textId="77777777" w:rsidR="00AF3F32" w:rsidRPr="00B657B8" w:rsidRDefault="00AF3F32" w:rsidP="00AF3F32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F32" w:rsidRPr="00B657B8" w14:paraId="6D3B51B5" w14:textId="77777777" w:rsidTr="00341915">
        <w:tc>
          <w:tcPr>
            <w:tcW w:w="2119" w:type="pct"/>
          </w:tcPr>
          <w:p w14:paraId="7C121B6F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DB36C94" w14:textId="7E72B076" w:rsidR="00AF3F32" w:rsidRPr="0060637E" w:rsidRDefault="0060637E" w:rsidP="00AF3F32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596253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B1DEDF5" w14:textId="72251D41" w:rsidR="00AF3F32" w:rsidRPr="00AF3F32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63EA7BE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CB618C3" w14:textId="55D9E20D" w:rsidR="00AF3F32" w:rsidRPr="00B175BB" w:rsidRDefault="00E63DB5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44,683</w:t>
            </w:r>
          </w:p>
        </w:tc>
        <w:tc>
          <w:tcPr>
            <w:tcW w:w="146" w:type="pct"/>
          </w:tcPr>
          <w:p w14:paraId="30E0CA88" w14:textId="77777777" w:rsidR="00AF3F32" w:rsidRPr="00B175BB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3AC68724" w14:textId="08CB4822" w:rsidR="00AF3F32" w:rsidRPr="00AF3F32" w:rsidRDefault="00AF3F32" w:rsidP="00AF3F32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51,678</w:t>
            </w:r>
          </w:p>
        </w:tc>
      </w:tr>
      <w:tr w:rsidR="00AF3F32" w:rsidRPr="00B657B8" w14:paraId="4FB85FB6" w14:textId="77777777" w:rsidTr="00341915">
        <w:tc>
          <w:tcPr>
            <w:tcW w:w="2119" w:type="pct"/>
          </w:tcPr>
          <w:p w14:paraId="17BA8099" w14:textId="77777777" w:rsidR="00AF3F32" w:rsidRPr="003C4127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8E41A2A" w14:textId="77777777" w:rsidR="00AF3F32" w:rsidRPr="003C4127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1CC9A06" w14:textId="77777777" w:rsidR="00AF3F32" w:rsidRPr="003C4127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13D86B5" w14:textId="77777777" w:rsidR="00AF3F32" w:rsidRPr="003C4127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065C63D" w14:textId="77777777" w:rsidR="00AF3F32" w:rsidRPr="003C4127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B72EEFF" w14:textId="77777777" w:rsidR="00AF3F32" w:rsidRPr="003C4127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3478880" w14:textId="77777777" w:rsidR="00AF3F32" w:rsidRPr="003C4127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A4C6481" w14:textId="77777777" w:rsidR="00AF3F32" w:rsidRPr="00AF3F32" w:rsidRDefault="00AF3F32" w:rsidP="00AF3F32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F32" w:rsidRPr="00B657B8" w14:paraId="5F533EF3" w14:textId="77777777" w:rsidTr="00341915">
        <w:tc>
          <w:tcPr>
            <w:tcW w:w="2119" w:type="pct"/>
          </w:tcPr>
          <w:p w14:paraId="6F3CA175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1" w:type="pct"/>
          </w:tcPr>
          <w:p w14:paraId="040AE544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0A1A93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AA4E12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F81EC1D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64C242C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148DC5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98F739F" w14:textId="77777777" w:rsidR="00AF3F32" w:rsidRPr="00AF3F32" w:rsidRDefault="00AF3F32" w:rsidP="00AF3F32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F32" w:rsidRPr="00B657B8" w14:paraId="4318A6D9" w14:textId="77777777" w:rsidTr="00341915">
        <w:tc>
          <w:tcPr>
            <w:tcW w:w="2119" w:type="pct"/>
          </w:tcPr>
          <w:p w14:paraId="17A2E638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F66A212" w14:textId="10E8A644" w:rsidR="00AF3F32" w:rsidRPr="00B657B8" w:rsidRDefault="0060637E" w:rsidP="00AF3F32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64816C" w14:textId="77777777" w:rsidR="00AF3F32" w:rsidRPr="00B657B8" w:rsidRDefault="00AF3F32" w:rsidP="00AF3F32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DC61A39" w14:textId="32DF1DC1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3E8DEA3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57B1FC90" w14:textId="45F96CC4" w:rsidR="00AF3F32" w:rsidRPr="005A2B55" w:rsidRDefault="005A2B55" w:rsidP="005A2B5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3308FC" w14:textId="77777777" w:rsidR="00AF3F32" w:rsidRPr="00B657B8" w:rsidRDefault="00AF3F32" w:rsidP="00AF3F32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AECA23B" w14:textId="4AFB817E" w:rsidR="00AF3F32" w:rsidRPr="00AF3F32" w:rsidRDefault="00AF3F32" w:rsidP="00AF3F32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16,098</w:t>
            </w:r>
          </w:p>
        </w:tc>
      </w:tr>
      <w:tr w:rsidR="00D64835" w:rsidRPr="00B657B8" w14:paraId="1643D4CF" w14:textId="77777777" w:rsidTr="00341915">
        <w:tc>
          <w:tcPr>
            <w:tcW w:w="2119" w:type="pct"/>
          </w:tcPr>
          <w:p w14:paraId="23C59E83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F5ECC99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2DBEE96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A5CC4A2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3F07A62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B93BAEC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D76C7DA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40DDC10D" w14:textId="77777777" w:rsidR="00D64835" w:rsidRPr="00AF3F32" w:rsidRDefault="00D64835" w:rsidP="00AF3F3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835" w:rsidRPr="00B657B8" w14:paraId="5B9CF080" w14:textId="77777777" w:rsidTr="00341915">
        <w:tc>
          <w:tcPr>
            <w:tcW w:w="2119" w:type="pct"/>
          </w:tcPr>
          <w:p w14:paraId="4347CECF" w14:textId="71E400AF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61" w:type="pct"/>
          </w:tcPr>
          <w:p w14:paraId="34D5AB3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16834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B5E40C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FA8A3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095EC9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A28A6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0A3EBE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F3F32" w:rsidRPr="00B657B8" w14:paraId="5ED1AC0F" w14:textId="77777777" w:rsidTr="00341915">
        <w:tc>
          <w:tcPr>
            <w:tcW w:w="2119" w:type="pct"/>
          </w:tcPr>
          <w:p w14:paraId="2EC34FB8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5D60AEE" w14:textId="30AB9085" w:rsidR="00AF3F32" w:rsidRPr="00D364D4" w:rsidRDefault="0060637E" w:rsidP="00AF3F32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6E1212" w14:textId="77777777" w:rsidR="00AF3F32" w:rsidRPr="00B657B8" w:rsidRDefault="00AF3F32" w:rsidP="00AF3F32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B80C90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BC6C9DA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43A8C5C" w14:textId="3F18532E" w:rsidR="00AF3F32" w:rsidRPr="00B657B8" w:rsidRDefault="00E63DB5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5,110</w:t>
            </w:r>
          </w:p>
        </w:tc>
        <w:tc>
          <w:tcPr>
            <w:tcW w:w="146" w:type="pct"/>
          </w:tcPr>
          <w:p w14:paraId="752768EE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3F1658E" w14:textId="3233F262" w:rsidR="00AF3F32" w:rsidRPr="00B657B8" w:rsidRDefault="00AF3F32" w:rsidP="00AF3F32">
            <w:pPr>
              <w:pStyle w:val="BodyText"/>
              <w:tabs>
                <w:tab w:val="decimal" w:pos="768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</w:tr>
      <w:tr w:rsidR="00AF3F32" w:rsidRPr="00B657B8" w14:paraId="7FF738B5" w14:textId="77777777" w:rsidTr="00341915">
        <w:tc>
          <w:tcPr>
            <w:tcW w:w="2119" w:type="pct"/>
          </w:tcPr>
          <w:p w14:paraId="2CC2B37C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46C7570" w14:textId="40D41CF3" w:rsidR="00AF3F32" w:rsidRPr="00B657B8" w:rsidRDefault="0060637E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FE217EA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BC37C2" w14:textId="77777777" w:rsidR="00AF3F32" w:rsidRPr="00B657B8" w:rsidRDefault="00AF3F32" w:rsidP="00AF3F3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22B3FFD2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E69D5F5" w14:textId="233BEA46" w:rsidR="00AF3F32" w:rsidRPr="00B657B8" w:rsidRDefault="00E63DB5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D41FA75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7324E6C" w14:textId="5C355B3E" w:rsidR="00AF3F32" w:rsidRPr="00B657B8" w:rsidRDefault="00AF3F32" w:rsidP="00AF3F32">
            <w:pPr>
              <w:pStyle w:val="BodyText"/>
              <w:tabs>
                <w:tab w:val="decimal" w:pos="768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F3F32" w:rsidRPr="00B657B8" w14:paraId="07F26F65" w14:textId="77777777" w:rsidTr="00341915">
        <w:tc>
          <w:tcPr>
            <w:tcW w:w="2119" w:type="pct"/>
          </w:tcPr>
          <w:p w14:paraId="4A476FCA" w14:textId="77777777" w:rsidR="00AF3F32" w:rsidRPr="00B657B8" w:rsidRDefault="00AF3F32" w:rsidP="00AF3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19871EC" w14:textId="24677FEE" w:rsidR="00AF3F32" w:rsidRPr="00B657B8" w:rsidRDefault="0060637E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05746E5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F47A910" w14:textId="77777777" w:rsidR="00AF3F32" w:rsidRPr="00AF3F32" w:rsidRDefault="00AF3F32" w:rsidP="00AF3F32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B2DBDE7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B20C3" w14:textId="6A98E6E8" w:rsidR="00AF3F32" w:rsidRPr="00B657B8" w:rsidRDefault="00E63DB5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  <w:tc>
          <w:tcPr>
            <w:tcW w:w="146" w:type="pct"/>
          </w:tcPr>
          <w:p w14:paraId="35848426" w14:textId="77777777" w:rsidR="00AF3F32" w:rsidRPr="00B657B8" w:rsidRDefault="00AF3F32" w:rsidP="00AF3F3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7CE7F32" w14:textId="6ABDD67D" w:rsidR="00AF3F32" w:rsidRPr="00AF3F32" w:rsidRDefault="00AF3F32" w:rsidP="00AF3F32">
            <w:pPr>
              <w:pStyle w:val="BodyText"/>
              <w:tabs>
                <w:tab w:val="decimal" w:pos="768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</w:tr>
    </w:tbl>
    <w:p w14:paraId="623EB1F5" w14:textId="0F43B39C" w:rsidR="002A2670" w:rsidRDefault="002A2670">
      <w:pPr>
        <w:spacing w:line="240" w:lineRule="auto"/>
        <w:rPr>
          <w:sz w:val="30"/>
          <w:szCs w:val="30"/>
          <w:cs/>
          <w:lang w:val="en-US"/>
        </w:rPr>
      </w:pPr>
    </w:p>
    <w:p w14:paraId="7EA91A76" w14:textId="6E62E1F6" w:rsidR="00BA0CF0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  <w:r w:rsidRPr="00686F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036909" w:rsidRPr="00686F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31971EC6" w14:textId="77777777" w:rsidR="00BA0CF0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AEABC5" w14:textId="77777777" w:rsidR="00733B74" w:rsidRPr="00686FB8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  <w:r w:rsidRPr="00686F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3B0052CC" w14:textId="77777777" w:rsidR="00733B74" w:rsidRPr="00686FB8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479346" w14:textId="167538B9" w:rsidR="006F20E7" w:rsidRPr="00733B74" w:rsidRDefault="00733B74" w:rsidP="00A474B0">
      <w:pPr>
        <w:spacing w:line="240" w:lineRule="auto"/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686FB8">
        <w:rPr>
          <w:rFonts w:ascii="Angsana New" w:hAnsi="Angsana New"/>
          <w:sz w:val="30"/>
          <w:szCs w:val="30"/>
          <w:cs/>
        </w:rPr>
        <w:t>บริษัทได้ทำสัญญาการบริหารจัดการระหว่างกันกับบริษัทย่อยหลายแห่ง ภายใต้เงื่อนไขของสัญญา บริษัทตกลง</w:t>
      </w:r>
      <w:r w:rsidRPr="00686FB8">
        <w:rPr>
          <w:rFonts w:ascii="Angsana New" w:hAnsi="Angsana New"/>
          <w:spacing w:val="-2"/>
          <w:sz w:val="30"/>
          <w:szCs w:val="30"/>
          <w:cs/>
        </w:rPr>
        <w:t>ให้บริการแก่บริษัทย่อยในการบริหารจัดการ ในการนี้ บริษัทย่อยตกลงจะจ่ายค่าบริการให้กับบริษัทตามจำนวนเงินที่</w:t>
      </w:r>
      <w:r w:rsidRPr="00686FB8">
        <w:rPr>
          <w:rFonts w:ascii="Angsana New" w:hAnsi="Angsana New"/>
          <w:sz w:val="30"/>
          <w:szCs w:val="30"/>
          <w:cs/>
        </w:rPr>
        <w:t>ระบุไว้ในสัญญา สัญญานี้มีระยะเวลา 1 ปี และจะต่ออายุออกไปอีกคราวละ 1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 3 เดือน ก่อนวันสิ้นสุดสัญญา</w:t>
      </w:r>
    </w:p>
    <w:p w14:paraId="7A04256C" w14:textId="77777777" w:rsidR="006F20E7" w:rsidRDefault="006F20E7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53B0F9" w14:textId="43E9C3AA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7FB8F73A" w14:textId="77777777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5F163CE" w14:textId="0BFE632F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488EB9DD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267D4002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2E0D55B5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509DD772" w14:textId="0DC76AD5" w:rsidR="00D97314" w:rsidRPr="008A2C70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A2C70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8A2C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อัตราดอกเบี้ยเงินกู้ของบริษัทจากสถาบันการเงินเฉลี่ย</w:t>
      </w:r>
      <w:r w:rsidRPr="008A2C70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="00690416" w:rsidRPr="008A2C7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90416" w:rsidRPr="008A2C70">
        <w:rPr>
          <w:rFonts w:asciiTheme="majorBidi" w:hAnsiTheme="majorBidi"/>
          <w:spacing w:val="-4"/>
          <w:sz w:val="30"/>
          <w:szCs w:val="30"/>
          <w:lang w:val="en-US"/>
        </w:rPr>
        <w:t xml:space="preserve">0.50 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Pr="008A2C70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</w:t>
      </w:r>
      <w:r w:rsidRPr="008A2C70">
        <w:rPr>
          <w:rFonts w:asciiTheme="majorBidi" w:hAnsiTheme="majorBidi"/>
          <w:sz w:val="30"/>
          <w:szCs w:val="30"/>
          <w:cs/>
        </w:rPr>
        <w:t>พาณิชย์</w:t>
      </w:r>
      <w:r w:rsidRPr="008A2C70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D83B92" w:rsidRPr="008A2C70">
        <w:rPr>
          <w:rFonts w:asciiTheme="majorBidi" w:hAnsiTheme="majorBidi"/>
          <w:sz w:val="30"/>
          <w:szCs w:val="30"/>
        </w:rPr>
        <w:t xml:space="preserve"> </w:t>
      </w:r>
      <w:r w:rsidRPr="008A2C70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8A2C70">
        <w:rPr>
          <w:rFonts w:asciiTheme="majorBidi" w:hAnsiTheme="majorBidi" w:cstheme="majorBidi"/>
          <w:sz w:val="30"/>
          <w:szCs w:val="30"/>
        </w:rPr>
        <w:t>“</w:t>
      </w:r>
      <w:r w:rsidRPr="008A2C70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ตามลำดับในงบฐานะการเงิน</w:t>
      </w:r>
    </w:p>
    <w:p w14:paraId="128667D9" w14:textId="77777777" w:rsidR="00091B4B" w:rsidRPr="008A2C70" w:rsidRDefault="00091B4B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25F1052" w14:textId="03EAB4E4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8A2C7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สินทรัพย์ที่ถือไว้เพื่อขาย</w:t>
      </w:r>
      <w:r w:rsidR="001F2B7C" w:rsidRPr="008A2C70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</w:t>
      </w:r>
    </w:p>
    <w:p w14:paraId="240206D0" w14:textId="77777777" w:rsidR="00D97314" w:rsidRPr="008A2C70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th-TH"/>
        </w:rPr>
      </w:pPr>
    </w:p>
    <w:p w14:paraId="74092913" w14:textId="5CAEF6E3" w:rsidR="001F4265" w:rsidRPr="008A2C70" w:rsidRDefault="00980890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</w:pPr>
      <w:r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ในปี</w:t>
      </w:r>
      <w:r w:rsidR="001C3FA1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DE7F77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2567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กลุ่มบริษัทได้เข้าลงนามในสัญญาซื้อขายเงินลงทุนใน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EAGLE COMPANY LIMITED (MGE)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และ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GLASS COMPANY LIMITED (MGG) 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รวมเรียกว่า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MGE Group </w:t>
      </w:r>
      <w:r w:rsidR="000F414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br/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ซึ่งเป็นการร่วมค้าของกลุ่มบริษัท ให้กับ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MARLARMYAING PUBLIC COMPANY LIMITED</w:t>
      </w:r>
      <w:r w:rsidR="004A5D6C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โดยมีมูลค่าการซื้อขายเป็นจำนวนเงิน </w:t>
      </w:r>
      <w:r w:rsidR="002E188A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49,850.0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2E188A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80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</w:t>
      </w:r>
      <w:r w:rsidR="00BF1CFF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.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80603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โดยชำระเป็นเงินสดจำนวน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37,679.0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60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7.7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และรับโอนภาระค้ำประกันเงินกู้ยืมบางส่วนเป็นจำนวนเงิน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12,171.0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196.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</w:t>
      </w:r>
      <w:r w:rsidR="0031161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ซึ่ง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กลุ่มบริษัทได้รับชำระค่าหุ้นบางส่วนแล้วเป็นจำนวนเงิน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10,000.0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หรือประมาณ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162.0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A976FA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BC361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และ</w:t>
      </w:r>
      <w:r w:rsidR="00806038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</w:t>
      </w:r>
      <w:r w:rsidR="0080603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ได้</w:t>
      </w:r>
      <w:r w:rsidR="00806038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จัดประเภทกลุ่มสินทรัพย์ดังกล่าวเป็นสินทรัพย์ที่ถือไว้เพื่อขาย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เป็นจำนวนเงินรวม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29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ล้านบาท</w:t>
      </w:r>
    </w:p>
    <w:p w14:paraId="1307BF53" w14:textId="77777777" w:rsidR="00806038" w:rsidRPr="008A2C70" w:rsidRDefault="00806038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</w:pPr>
    </w:p>
    <w:p w14:paraId="5A2E8D89" w14:textId="15DAC0B4" w:rsidR="00806038" w:rsidRPr="008A2C70" w:rsidRDefault="00806038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  <w:lang w:val="en-US"/>
        </w:rPr>
      </w:pPr>
      <w:r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ต่อมา</w:t>
      </w:r>
      <w:r w:rsidR="00AF527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590E2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1</w:t>
      </w:r>
      <w:r w:rsidR="00085D31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8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90E2C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90E2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1D74D5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>ได้รับชำระ</w:t>
      </w:r>
      <w:r w:rsidR="004A41E8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ค่าหุ้น</w:t>
      </w:r>
      <w:r w:rsidR="00C0342E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ส่วนที่เหลือ</w:t>
      </w:r>
      <w:r w:rsidR="00AB029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เป็นจำนวนเงิน </w:t>
      </w:r>
      <w:r w:rsidR="00CB00B3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27,679</w:t>
      </w:r>
      <w:r w:rsidR="00740DA6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.</w:t>
      </w:r>
      <w:r w:rsidR="0031161D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0</w:t>
      </w:r>
      <w:r w:rsidR="00740DA6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740DA6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ล้านเมียน</w:t>
      </w:r>
      <w:r w:rsidR="00501F8B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มาร์จัต </w:t>
      </w:r>
      <w:r w:rsidR="00DD2154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หรือประมาณ </w:t>
      </w:r>
      <w:r w:rsidR="002243CE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445.</w:t>
      </w:r>
      <w:r w:rsidR="00A76D3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ล้านบาท</w:t>
      </w:r>
      <w:r w:rsidR="00FE7BA2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35F49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035F49">
        <w:rPr>
          <w:rFonts w:asciiTheme="majorBidi" w:hAnsiTheme="majorBidi"/>
          <w:color w:val="000000" w:themeColor="text1"/>
          <w:sz w:val="30"/>
          <w:szCs w:val="30"/>
          <w:lang w:val="en-US"/>
        </w:rPr>
        <w:t>19</w:t>
      </w:r>
      <w:r w:rsidR="00035F49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035F49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2568 </w:t>
      </w:r>
      <w:r w:rsidR="00771E8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กลุ่มบริษัทได้</w:t>
      </w:r>
      <w:r w:rsidR="003E2AC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จดทะเบียน</w:t>
      </w:r>
      <w:r w:rsidR="00D4102E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โอนหุ้นกับหน่วยงานที่เกี่ยวข้อง</w:t>
      </w:r>
      <w:r w:rsidR="00C26B6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แล้ว</w:t>
      </w:r>
      <w:r w:rsidR="00B15834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เสร็จ</w:t>
      </w:r>
      <w:r w:rsidR="00046F2E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7B51DB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รับรู้</w:t>
      </w:r>
      <w:r w:rsidR="00B27907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จากการขาย</w:t>
      </w:r>
      <w:r w:rsidR="0080180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สินทรัพย์ที่ถือไว้เพื่อขาย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สุทธิจากผลต่างของอัตราแลกเปลี่ยนจา</w:t>
      </w:r>
      <w:r w:rsidR="003C6018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การแปลงค่าหน่วยงานต่างประเทศ และค่าใช้จ่ายที่เกี่ยวข้อง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เป็นจำนวนเงิน</w:t>
      </w:r>
      <w:r w:rsidR="00CE3BCA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294.</w:t>
      </w:r>
      <w:r w:rsidR="00A76D3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731DE9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EE734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บาท</w:t>
      </w:r>
      <w:r w:rsidR="008002C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ในรายได้อื่น</w:t>
      </w:r>
      <w:r w:rsidR="00AD7290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ในงบ</w:t>
      </w:r>
      <w:r w:rsidR="00B7074C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กำไรขาดทุน</w:t>
      </w:r>
      <w:r w:rsidR="00046F2E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เบ็ดเสร็จรวมสำหรับ</w:t>
      </w:r>
      <w:r w:rsidR="00A91B9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A91B90">
        <w:rPr>
          <w:rFonts w:asciiTheme="majorBidi" w:hAnsiTheme="majorBidi"/>
          <w:color w:val="000000" w:themeColor="text1"/>
          <w:sz w:val="30"/>
          <w:szCs w:val="30"/>
          <w:lang w:val="en-US"/>
        </w:rPr>
        <w:t>31</w:t>
      </w:r>
      <w:r w:rsidR="00A91B9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A91B90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</w:p>
    <w:p w14:paraId="4CD5E8C6" w14:textId="10628433" w:rsidR="00B73064" w:rsidRPr="008A2C70" w:rsidRDefault="00B7306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  <w:r w:rsidRPr="008A2C70">
        <w:rPr>
          <w:rFonts w:asciiTheme="majorBidi" w:hAnsiTheme="majorBidi"/>
          <w:spacing w:val="-4"/>
          <w:sz w:val="30"/>
          <w:szCs w:val="30"/>
        </w:rPr>
        <w:br w:type="page"/>
      </w:r>
    </w:p>
    <w:p w14:paraId="368FF9BB" w14:textId="652EBB57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C6C3A79" w14:textId="77777777" w:rsidR="00D97314" w:rsidRPr="008A2C70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899"/>
        <w:gridCol w:w="1005"/>
        <w:gridCol w:w="241"/>
        <w:gridCol w:w="1003"/>
        <w:gridCol w:w="241"/>
        <w:gridCol w:w="1009"/>
        <w:gridCol w:w="241"/>
        <w:gridCol w:w="1023"/>
      </w:tblGrid>
      <w:tr w:rsidR="00F76F82" w:rsidRPr="008A2C70" w14:paraId="28D2EFEF" w14:textId="77777777" w:rsidTr="00F76F82">
        <w:trPr>
          <w:tblHeader/>
        </w:trPr>
        <w:tc>
          <w:tcPr>
            <w:tcW w:w="2060" w:type="pct"/>
          </w:tcPr>
          <w:p w14:paraId="6F0C0EFE" w14:textId="77777777" w:rsidR="00D64835" w:rsidRPr="008A2C70" w:rsidRDefault="00D64835" w:rsidP="00C30BD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7" w:type="pct"/>
          </w:tcPr>
          <w:p w14:paraId="6A6EE53D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</w:tcPr>
          <w:p w14:paraId="3CA81AB6" w14:textId="7BCFB565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8159C73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14:paraId="101FA393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544" w:rsidRPr="008A2C70" w14:paraId="16A4D8A3" w14:textId="77777777" w:rsidTr="00F76F82">
        <w:trPr>
          <w:tblHeader/>
        </w:trPr>
        <w:tc>
          <w:tcPr>
            <w:tcW w:w="2060" w:type="pct"/>
          </w:tcPr>
          <w:p w14:paraId="3F4B59C6" w14:textId="6DE9FEC6" w:rsidR="00E85544" w:rsidRPr="008A2C70" w:rsidRDefault="00E85544" w:rsidP="00E85544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7" w:type="pct"/>
          </w:tcPr>
          <w:p w14:paraId="06F6DE95" w14:textId="767644B6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48BFD260" w14:textId="0A5E8A93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01F697BA" w14:textId="77777777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C276ECB" w14:textId="03CC7DB1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5" w:type="pct"/>
            <w:vAlign w:val="bottom"/>
          </w:tcPr>
          <w:p w14:paraId="3FD252BE" w14:textId="77777777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2BD0A49" w14:textId="00EE4706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29403C08" w14:textId="77777777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204BCA83" w14:textId="0F78F34C" w:rsidR="00E85544" w:rsidRPr="008A2C70" w:rsidRDefault="00E85544" w:rsidP="00E85544">
            <w:pPr>
              <w:pStyle w:val="BodyText"/>
              <w:tabs>
                <w:tab w:val="left" w:pos="916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85544" w:rsidRPr="008A2C70" w14:paraId="6AF971C5" w14:textId="77777777" w:rsidTr="00E85544">
        <w:trPr>
          <w:tblHeader/>
        </w:trPr>
        <w:tc>
          <w:tcPr>
            <w:tcW w:w="2060" w:type="pct"/>
          </w:tcPr>
          <w:p w14:paraId="4D179EE9" w14:textId="77777777" w:rsidR="00E85544" w:rsidRPr="008A2C70" w:rsidRDefault="00E85544" w:rsidP="00E85544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0448F481" w14:textId="77777777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3" w:type="pct"/>
            <w:gridSpan w:val="7"/>
          </w:tcPr>
          <w:p w14:paraId="1E38253E" w14:textId="47C5A49D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5544" w:rsidRPr="008A2C70" w14:paraId="7DBA8257" w14:textId="77777777" w:rsidTr="00F76F82">
        <w:tc>
          <w:tcPr>
            <w:tcW w:w="2060" w:type="pct"/>
          </w:tcPr>
          <w:p w14:paraId="7E8E7FE2" w14:textId="77777777" w:rsidR="00E85544" w:rsidRPr="008A2C70" w:rsidRDefault="00E85544" w:rsidP="00E8554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7" w:type="pct"/>
          </w:tcPr>
          <w:p w14:paraId="7BA61F4B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BCD01E7" w14:textId="7DD8A7B1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2CEDE0C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529581D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E261DA2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4BCC88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1F260D6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A79CD02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62A" w:rsidRPr="008A2C70" w14:paraId="0C329560" w14:textId="77777777" w:rsidTr="00F76F82">
        <w:tc>
          <w:tcPr>
            <w:tcW w:w="2060" w:type="pct"/>
          </w:tcPr>
          <w:p w14:paraId="772741C8" w14:textId="77777777" w:rsidR="00B2162A" w:rsidRPr="008A2C70" w:rsidRDefault="00B2162A" w:rsidP="00B2162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654624CD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</w:tcPr>
          <w:p w14:paraId="3813915D" w14:textId="0A9C78AC" w:rsidR="00B2162A" w:rsidRPr="008A2C70" w:rsidRDefault="00B2162A" w:rsidP="00B2162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1BC726D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157EB10B" w14:textId="5D11D9E0" w:rsidR="00B2162A" w:rsidRPr="008A2C70" w:rsidRDefault="00B2162A" w:rsidP="00B2162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25" w:type="pct"/>
          </w:tcPr>
          <w:p w14:paraId="385AA69F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B70160" w14:textId="6CAA1D23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FBC6AA8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2A54A45F" w14:textId="77777777" w:rsidR="00B2162A" w:rsidRPr="008A2C70" w:rsidRDefault="00B2162A" w:rsidP="00B2162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2162A" w:rsidRPr="008A2C70" w14:paraId="1EF74D95" w14:textId="77777777" w:rsidTr="00F76F82">
        <w:tc>
          <w:tcPr>
            <w:tcW w:w="2060" w:type="pct"/>
          </w:tcPr>
          <w:p w14:paraId="0B993495" w14:textId="476F01EF" w:rsidR="00B2162A" w:rsidRPr="008A2C70" w:rsidRDefault="00B2162A" w:rsidP="00B2162A">
            <w:pPr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8A2C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กำไร</w:t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</w:t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67" w:type="pct"/>
          </w:tcPr>
          <w:p w14:paraId="1D279B3E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0F82EE28" w14:textId="2FCE08BF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2CF72696" w14:textId="77777777" w:rsidR="00B2162A" w:rsidRPr="008A2C70" w:rsidRDefault="00B2162A" w:rsidP="00B2162A">
            <w:pPr>
              <w:pStyle w:val="BodyText"/>
              <w:tabs>
                <w:tab w:val="decimal" w:pos="490"/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209008DC" w14:textId="079EBD8D" w:rsidR="00B2162A" w:rsidRPr="008A2C70" w:rsidRDefault="00B2162A" w:rsidP="00B2162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125" w:type="pct"/>
          </w:tcPr>
          <w:p w14:paraId="50B09485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213E9FCA" w14:textId="552CB40F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7A84CA51" w14:textId="77777777" w:rsidR="00B2162A" w:rsidRPr="008A2C70" w:rsidRDefault="00B2162A" w:rsidP="00B2162A">
            <w:pPr>
              <w:tabs>
                <w:tab w:val="decimal" w:pos="846"/>
              </w:tabs>
              <w:spacing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53527FA2" w14:textId="77777777" w:rsidR="00B2162A" w:rsidRPr="008A2C70" w:rsidRDefault="00B2162A" w:rsidP="00B2162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162A" w:rsidRPr="008A2C70" w14:paraId="30BBE8DB" w14:textId="77777777" w:rsidTr="00F76F82">
        <w:tc>
          <w:tcPr>
            <w:tcW w:w="2060" w:type="pct"/>
          </w:tcPr>
          <w:p w14:paraId="10681DE8" w14:textId="77777777" w:rsidR="00B2162A" w:rsidRPr="008A2C70" w:rsidRDefault="00B2162A" w:rsidP="00B2162A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67" w:type="pct"/>
          </w:tcPr>
          <w:p w14:paraId="7D3A1FAD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054FF96B" w14:textId="0E324BF3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82030D2" w14:textId="77777777" w:rsidR="00B2162A" w:rsidRPr="008A2C70" w:rsidRDefault="00B2162A" w:rsidP="00B2162A">
            <w:pPr>
              <w:pStyle w:val="BodyText"/>
              <w:tabs>
                <w:tab w:val="decimal" w:pos="490"/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35FDD5E9" w14:textId="2BCA5110" w:rsidR="00B2162A" w:rsidRPr="008A2C70" w:rsidRDefault="00B2162A" w:rsidP="00B2162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5" w:type="pct"/>
          </w:tcPr>
          <w:p w14:paraId="66041B84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46A088EB" w14:textId="2F049677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7B183C7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10192C0F" w14:textId="77777777" w:rsidR="00B2162A" w:rsidRPr="008A2C70" w:rsidRDefault="00B2162A" w:rsidP="00B2162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162A" w:rsidRPr="008A2C70" w14:paraId="038D99E8" w14:textId="77777777" w:rsidTr="00F76F82">
        <w:tc>
          <w:tcPr>
            <w:tcW w:w="2060" w:type="pct"/>
          </w:tcPr>
          <w:p w14:paraId="249CEEEB" w14:textId="74BE5C23" w:rsidR="00B2162A" w:rsidRPr="008A2C70" w:rsidRDefault="00B2162A" w:rsidP="00B2162A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67" w:type="pct"/>
          </w:tcPr>
          <w:p w14:paraId="2F8F48D6" w14:textId="77777777" w:rsidR="00B2162A" w:rsidRPr="008A2C70" w:rsidRDefault="00B2162A" w:rsidP="00B2162A">
            <w:pPr>
              <w:pStyle w:val="BodyText"/>
              <w:tabs>
                <w:tab w:val="decimal" w:pos="595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3866AE3" w14:textId="3A986479" w:rsidR="00B2162A" w:rsidRPr="008A2C70" w:rsidRDefault="00B2162A" w:rsidP="00466C2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6BF652D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799399A" w14:textId="7ED1AF8E" w:rsidR="00B2162A" w:rsidRPr="008A2C70" w:rsidRDefault="00B2162A" w:rsidP="00B2162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371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,077</w:t>
            </w:r>
          </w:p>
        </w:tc>
        <w:tc>
          <w:tcPr>
            <w:tcW w:w="125" w:type="pct"/>
          </w:tcPr>
          <w:p w14:paraId="0C43A303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9D16A4E" w14:textId="5E0D261A" w:rsidR="00B2162A" w:rsidRPr="008A2C70" w:rsidRDefault="00B2162A" w:rsidP="00B2162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1E7FF5E" w14:textId="77777777" w:rsidR="00B2162A" w:rsidRPr="008A2C70" w:rsidRDefault="00B2162A" w:rsidP="00B2162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0C3C6223" w14:textId="77777777" w:rsidR="00B2162A" w:rsidRPr="008A2C70" w:rsidRDefault="00B2162A" w:rsidP="00B2162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85544" w:rsidRPr="008A2C70" w14:paraId="1E5551E3" w14:textId="77777777" w:rsidTr="00F76F82">
        <w:tc>
          <w:tcPr>
            <w:tcW w:w="2060" w:type="pct"/>
          </w:tcPr>
          <w:p w14:paraId="6A560DCE" w14:textId="77777777" w:rsidR="00E85544" w:rsidRPr="008A2C70" w:rsidRDefault="00E85544" w:rsidP="00E85544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7" w:type="pct"/>
          </w:tcPr>
          <w:p w14:paraId="7949777A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025C7E58" w14:textId="26E9FADB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316795AA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DE56E3A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5C2A541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74A5D97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2AF565CA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34EBA7F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85544" w:rsidRPr="008A2C70" w14:paraId="2049F970" w14:textId="77777777" w:rsidTr="00F76F82">
        <w:tc>
          <w:tcPr>
            <w:tcW w:w="2060" w:type="pct"/>
          </w:tcPr>
          <w:p w14:paraId="4A332A56" w14:textId="77777777" w:rsidR="00E85544" w:rsidRPr="008A2C70" w:rsidRDefault="00E85544" w:rsidP="00E8554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577BA2AC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27EBF9EA" w14:textId="12796DF2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22DF433A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A22CAE7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CF0105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66F562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E07EE7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667136A3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C3A" w:rsidRPr="008A2C70" w14:paraId="2BD6BDD3" w14:textId="77777777" w:rsidTr="00F76F82">
        <w:tc>
          <w:tcPr>
            <w:tcW w:w="2060" w:type="pct"/>
          </w:tcPr>
          <w:p w14:paraId="50F2F895" w14:textId="77777777" w:rsidR="00580C3A" w:rsidRPr="008A2C70" w:rsidRDefault="00580C3A" w:rsidP="00580C3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092BACB7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14373D21" w14:textId="1B669676" w:rsidR="00580C3A" w:rsidRPr="008A2C70" w:rsidRDefault="00580C3A" w:rsidP="00580C3A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694,772</w:t>
            </w:r>
          </w:p>
        </w:tc>
        <w:tc>
          <w:tcPr>
            <w:tcW w:w="125" w:type="pct"/>
          </w:tcPr>
          <w:p w14:paraId="2630DC07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3B75C57F" w14:textId="1E297D31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837,107</w:t>
            </w:r>
          </w:p>
        </w:tc>
        <w:tc>
          <w:tcPr>
            <w:tcW w:w="125" w:type="pct"/>
          </w:tcPr>
          <w:p w14:paraId="30266185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B77F0A0" w14:textId="7179D8E8" w:rsidR="00580C3A" w:rsidRPr="008A2C70" w:rsidRDefault="00580C3A" w:rsidP="00580C3A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535704A3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C59CB3D" w14:textId="77777777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</w:tr>
      <w:tr w:rsidR="00580C3A" w:rsidRPr="008A2C70" w14:paraId="7FA2670D" w14:textId="77777777" w:rsidTr="00F76F82">
        <w:tc>
          <w:tcPr>
            <w:tcW w:w="2060" w:type="pct"/>
          </w:tcPr>
          <w:p w14:paraId="683D193F" w14:textId="77777777" w:rsidR="00580C3A" w:rsidRPr="008A2C70" w:rsidRDefault="00580C3A" w:rsidP="00580C3A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467" w:type="pct"/>
          </w:tcPr>
          <w:p w14:paraId="331AB260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0AFE7EAD" w14:textId="524DE283" w:rsidR="00580C3A" w:rsidRPr="008A2C70" w:rsidRDefault="00EE0E39" w:rsidP="00580C3A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37,232</w:t>
            </w:r>
          </w:p>
        </w:tc>
        <w:tc>
          <w:tcPr>
            <w:tcW w:w="125" w:type="pct"/>
          </w:tcPr>
          <w:p w14:paraId="604E5ED4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3998DCC2" w14:textId="4A1FD0EA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57,393</w:t>
            </w:r>
          </w:p>
        </w:tc>
        <w:tc>
          <w:tcPr>
            <w:tcW w:w="125" w:type="pct"/>
          </w:tcPr>
          <w:p w14:paraId="3859CDFA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83FBEF1" w14:textId="425DFFFB" w:rsidR="00580C3A" w:rsidRPr="008A2C70" w:rsidRDefault="00580C3A" w:rsidP="00580C3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08D1C8F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708D8133" w14:textId="77777777" w:rsidR="00580C3A" w:rsidRPr="008A2C70" w:rsidRDefault="00580C3A" w:rsidP="00580C3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0C3A" w:rsidRPr="008A2C70" w14:paraId="3B460EA9" w14:textId="77777777" w:rsidTr="00F76F82">
        <w:tc>
          <w:tcPr>
            <w:tcW w:w="2060" w:type="pct"/>
          </w:tcPr>
          <w:p w14:paraId="6447ED9F" w14:textId="77777777" w:rsidR="00580C3A" w:rsidRPr="008A2C70" w:rsidRDefault="00580C3A" w:rsidP="00580C3A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467" w:type="pct"/>
          </w:tcPr>
          <w:p w14:paraId="3F304A30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3673D4EA" w14:textId="6BA06A16" w:rsidR="00580C3A" w:rsidRPr="008A2C70" w:rsidRDefault="00CA2033" w:rsidP="00CA2033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4BBDAEB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05CA2EE9" w14:textId="577183F4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125" w:type="pct"/>
          </w:tcPr>
          <w:p w14:paraId="38764356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3C5C6702" w14:textId="77777777" w:rsidR="00580C3A" w:rsidRPr="008A2C70" w:rsidRDefault="00580C3A" w:rsidP="00580C3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0217E7" w14:textId="3FE8832E" w:rsidR="00580C3A" w:rsidRPr="008A2C70" w:rsidRDefault="00580C3A" w:rsidP="00580C3A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75BD4B4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8FBEAC9" w14:textId="77777777" w:rsidR="00580C3A" w:rsidRPr="008A2C70" w:rsidRDefault="00580C3A" w:rsidP="00580C3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6B025B" w14:textId="77777777" w:rsidR="00580C3A" w:rsidRPr="008A2C70" w:rsidRDefault="00580C3A" w:rsidP="00580C3A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0C3A" w:rsidRPr="008A2C70" w14:paraId="6393766C" w14:textId="77777777" w:rsidTr="00F76F82">
        <w:tc>
          <w:tcPr>
            <w:tcW w:w="2060" w:type="pct"/>
          </w:tcPr>
          <w:p w14:paraId="09AD4CAE" w14:textId="25CF4511" w:rsidR="00580C3A" w:rsidRPr="008A2C70" w:rsidRDefault="00580C3A" w:rsidP="00580C3A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67" w:type="pct"/>
          </w:tcPr>
          <w:p w14:paraId="45784F3F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562C" w14:textId="2B2A9063" w:rsidR="00580C3A" w:rsidRPr="008A2C70" w:rsidRDefault="00195DC8" w:rsidP="00580C3A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732,004</w:t>
            </w:r>
          </w:p>
        </w:tc>
        <w:tc>
          <w:tcPr>
            <w:tcW w:w="125" w:type="pct"/>
          </w:tcPr>
          <w:p w14:paraId="75EDC134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D19E552" w14:textId="065FB335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899,990</w:t>
            </w:r>
          </w:p>
        </w:tc>
        <w:tc>
          <w:tcPr>
            <w:tcW w:w="125" w:type="pct"/>
          </w:tcPr>
          <w:p w14:paraId="257F5754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2145F182" w14:textId="55FD522D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134EC05A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4F35F20B" w14:textId="77777777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  <w:tr w:rsidR="00580C3A" w:rsidRPr="008A2C70" w14:paraId="6EE0421C" w14:textId="77777777" w:rsidTr="00F76F82">
        <w:tc>
          <w:tcPr>
            <w:tcW w:w="2060" w:type="pct"/>
          </w:tcPr>
          <w:p w14:paraId="2B32F2B0" w14:textId="77777777" w:rsidR="00580C3A" w:rsidRPr="008A2C70" w:rsidRDefault="00580C3A" w:rsidP="00580C3A">
            <w:pPr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</w:tcPr>
          <w:p w14:paraId="0D4F0502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C952187" w14:textId="3384EB98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5" w:type="pct"/>
          </w:tcPr>
          <w:p w14:paraId="60341ED8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A902666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71E0068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5025817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5" w:type="pct"/>
          </w:tcPr>
          <w:p w14:paraId="75FA610A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169B20C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80C3A" w:rsidRPr="008A2C70" w14:paraId="3569F60C" w14:textId="77777777" w:rsidTr="00F76F82">
        <w:tc>
          <w:tcPr>
            <w:tcW w:w="2060" w:type="pct"/>
          </w:tcPr>
          <w:p w14:paraId="2C551E84" w14:textId="77777777" w:rsidR="00580C3A" w:rsidRPr="008A2C70" w:rsidRDefault="00580C3A" w:rsidP="00580C3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67" w:type="pct"/>
          </w:tcPr>
          <w:p w14:paraId="603EF86F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5880689F" w14:textId="4870574D" w:rsidR="00580C3A" w:rsidRPr="008A2C70" w:rsidRDefault="008C5B28" w:rsidP="00580C3A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732,004</w:t>
            </w:r>
          </w:p>
        </w:tc>
        <w:tc>
          <w:tcPr>
            <w:tcW w:w="125" w:type="pct"/>
          </w:tcPr>
          <w:p w14:paraId="513A7E37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C08F7BF" w14:textId="40FE71E9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1,271,067</w:t>
            </w:r>
          </w:p>
        </w:tc>
        <w:tc>
          <w:tcPr>
            <w:tcW w:w="125" w:type="pct"/>
          </w:tcPr>
          <w:p w14:paraId="0F152638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3967DEED" w14:textId="724679B6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60E006DB" w14:textId="77777777" w:rsidR="00580C3A" w:rsidRPr="008A2C70" w:rsidRDefault="00580C3A" w:rsidP="00580C3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D73FAD2" w14:textId="77777777" w:rsidR="00580C3A" w:rsidRPr="008A2C70" w:rsidRDefault="00580C3A" w:rsidP="00580C3A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234F4C59" w14:textId="7F270799" w:rsidR="0076434E" w:rsidRPr="008A2C70" w:rsidRDefault="0076434E">
      <w:pPr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8A2C7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page"/>
      </w:r>
    </w:p>
    <w:p w14:paraId="34580B8B" w14:textId="47E1AAFC" w:rsidR="00D97314" w:rsidRPr="008A2C70" w:rsidRDefault="00D97314" w:rsidP="007D3A4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0BFB0B5" w14:textId="77777777" w:rsidR="00D97314" w:rsidRPr="008A2C70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59C265C" w14:textId="2DAA9A20" w:rsidR="00D97314" w:rsidRPr="008A2C70" w:rsidRDefault="00D97314" w:rsidP="00D97314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8A2C70">
        <w:rPr>
          <w:rFonts w:hint="cs"/>
          <w:sz w:val="30"/>
          <w:szCs w:val="30"/>
          <w:cs/>
        </w:rPr>
        <w:t>รายละเอียดของ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A2C70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Pr="008A2C70">
        <w:rPr>
          <w:sz w:val="30"/>
          <w:szCs w:val="30"/>
          <w:cs/>
        </w:rPr>
        <w:t>ณ วันที่</w:t>
      </w:r>
      <w:r w:rsidRPr="008A2C70">
        <w:rPr>
          <w:sz w:val="30"/>
          <w:szCs w:val="30"/>
        </w:rPr>
        <w:t xml:space="preserve">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C79F3" w:rsidRPr="008A2C70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3C79F3" w:rsidRPr="008A2C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8A2C7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8A2C7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2C70">
        <w:rPr>
          <w:rFonts w:hint="cs"/>
          <w:sz w:val="30"/>
          <w:szCs w:val="30"/>
          <w:cs/>
        </w:rPr>
        <w:t>แสดงได้ดังนี้</w:t>
      </w:r>
    </w:p>
    <w:p w14:paraId="7278638C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D97314" w:rsidRPr="008A2C70" w14:paraId="0AC6805C" w14:textId="77777777" w:rsidTr="00C30BD1">
        <w:trPr>
          <w:trHeight w:val="272"/>
          <w:tblHeader/>
        </w:trPr>
        <w:tc>
          <w:tcPr>
            <w:tcW w:w="3297" w:type="dxa"/>
          </w:tcPr>
          <w:p w14:paraId="0F8FE0AE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1DAB3F91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DB254AC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4D6730C3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51981" w:rsidRPr="008A2C70" w14:paraId="2EDE86EE" w14:textId="77777777" w:rsidTr="00C30BD1">
        <w:trPr>
          <w:trHeight w:val="163"/>
          <w:tblHeader/>
        </w:trPr>
        <w:tc>
          <w:tcPr>
            <w:tcW w:w="3297" w:type="dxa"/>
          </w:tcPr>
          <w:p w14:paraId="7C3702E3" w14:textId="77777777" w:rsidR="00351981" w:rsidRPr="008A2C70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6576CAE1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95202DE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A44AC0D" w14:textId="78560C3A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978" w:type="dxa"/>
            <w:vAlign w:val="bottom"/>
          </w:tcPr>
          <w:p w14:paraId="378971C6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51981" w:rsidRPr="008A2C70" w14:paraId="5C59D514" w14:textId="77777777" w:rsidTr="00C30BD1">
        <w:trPr>
          <w:trHeight w:val="163"/>
          <w:tblHeader/>
        </w:trPr>
        <w:tc>
          <w:tcPr>
            <w:tcW w:w="3297" w:type="dxa"/>
          </w:tcPr>
          <w:p w14:paraId="29EB35AC" w14:textId="77777777" w:rsidR="00351981" w:rsidRPr="008A2C70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3F76DFD3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E758169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0CF2783B" w14:textId="6EA92046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8" w:type="dxa"/>
            <w:vAlign w:val="bottom"/>
          </w:tcPr>
          <w:p w14:paraId="4CFB362A" w14:textId="32B5C67F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 w:hint="cs"/>
              </w:rPr>
              <w:t>256</w:t>
            </w:r>
            <w:r w:rsidRPr="008A2C70">
              <w:rPr>
                <w:rFonts w:asciiTheme="majorBidi" w:hAnsiTheme="majorBidi" w:cstheme="majorBidi"/>
              </w:rPr>
              <w:t>7</w:t>
            </w:r>
          </w:p>
        </w:tc>
      </w:tr>
      <w:tr w:rsidR="00D97314" w:rsidRPr="008A2C70" w14:paraId="09DF1297" w14:textId="77777777" w:rsidTr="00C30BD1">
        <w:trPr>
          <w:trHeight w:val="163"/>
          <w:tblHeader/>
        </w:trPr>
        <w:tc>
          <w:tcPr>
            <w:tcW w:w="3297" w:type="dxa"/>
          </w:tcPr>
          <w:p w14:paraId="7D5048B6" w14:textId="77777777" w:rsidR="00D97314" w:rsidRPr="008A2C70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27644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7FC3D4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886D8A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  <w:i/>
                <w:iCs/>
              </w:rPr>
              <w:t>(</w:t>
            </w:r>
            <w:r w:rsidRPr="008A2C7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D97314" w:rsidRPr="008A2C70" w14:paraId="2B34730F" w14:textId="77777777" w:rsidTr="00C30BD1">
        <w:trPr>
          <w:trHeight w:val="163"/>
        </w:trPr>
        <w:tc>
          <w:tcPr>
            <w:tcW w:w="3297" w:type="dxa"/>
          </w:tcPr>
          <w:p w14:paraId="4DD8DAF5" w14:textId="77777777" w:rsidR="00D97314" w:rsidRPr="008A2C70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354DA60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94A4188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0C0E222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2B0297D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754BC" w:rsidRPr="008A2C70" w14:paraId="62BEE9D1" w14:textId="77777777" w:rsidTr="00C30BD1">
        <w:trPr>
          <w:trHeight w:val="315"/>
        </w:trPr>
        <w:tc>
          <w:tcPr>
            <w:tcW w:w="3297" w:type="dxa"/>
          </w:tcPr>
          <w:p w14:paraId="162EC75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1BA2139F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3D78B63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F0B1986" w14:textId="3301ABBE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7DF0B3D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5A4995B4" w14:textId="77777777" w:rsidTr="00C30BD1">
        <w:trPr>
          <w:trHeight w:val="315"/>
        </w:trPr>
        <w:tc>
          <w:tcPr>
            <w:tcW w:w="3297" w:type="dxa"/>
          </w:tcPr>
          <w:p w14:paraId="511CDBC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5B284DDD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43FF8B1" w14:textId="77777777" w:rsidR="00F754BC" w:rsidRPr="008A2C70" w:rsidRDefault="00F754BC" w:rsidP="00F754BC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5347D3D" w14:textId="622654A3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9B545F5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2299BD52" w14:textId="77777777" w:rsidTr="00C30BD1">
        <w:trPr>
          <w:trHeight w:val="325"/>
        </w:trPr>
        <w:tc>
          <w:tcPr>
            <w:tcW w:w="3297" w:type="dxa"/>
          </w:tcPr>
          <w:p w14:paraId="5401021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45BA152E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CB63F9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BC70E44" w14:textId="7389EF64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E7B1322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18EB24DA" w14:textId="77777777" w:rsidTr="00C30BD1">
        <w:trPr>
          <w:trHeight w:val="315"/>
        </w:trPr>
        <w:tc>
          <w:tcPr>
            <w:tcW w:w="3297" w:type="dxa"/>
          </w:tcPr>
          <w:p w14:paraId="7F00AE94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58366205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5B3634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B3B414D" w14:textId="0DB1CB0A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B453410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72D315F8" w14:textId="77777777" w:rsidTr="00C30BD1">
        <w:trPr>
          <w:trHeight w:val="315"/>
        </w:trPr>
        <w:tc>
          <w:tcPr>
            <w:tcW w:w="3297" w:type="dxa"/>
          </w:tcPr>
          <w:p w14:paraId="0FF18D46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40C5743F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209691A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6E1210F0" w14:textId="78C6EDE9" w:rsidR="00F754BC" w:rsidRPr="008A2C70" w:rsidRDefault="00F754BC" w:rsidP="00F754B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4620C930" w14:textId="77777777" w:rsidR="00F754BC" w:rsidRPr="008A2C70" w:rsidRDefault="00F754BC" w:rsidP="00F754BC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F754BC" w:rsidRPr="008A2C70" w14:paraId="7FF709A7" w14:textId="77777777" w:rsidTr="00C30BD1">
        <w:trPr>
          <w:trHeight w:val="330"/>
        </w:trPr>
        <w:tc>
          <w:tcPr>
            <w:tcW w:w="3297" w:type="dxa"/>
          </w:tcPr>
          <w:p w14:paraId="26FEBBA3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15712F7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2369424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2DDED7C" w14:textId="02A1F517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6ECA808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4C4CD6C7" w14:textId="77777777" w:rsidTr="00C30BD1">
        <w:trPr>
          <w:trHeight w:val="315"/>
        </w:trPr>
        <w:tc>
          <w:tcPr>
            <w:tcW w:w="3297" w:type="dxa"/>
          </w:tcPr>
          <w:p w14:paraId="433A4833" w14:textId="77777777" w:rsidR="00F754BC" w:rsidRPr="008A2C70" w:rsidRDefault="00F754BC" w:rsidP="00F754B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DF0A22C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38A3D11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695568CD" w14:textId="1A442722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CA26016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62AAEBC4" w14:textId="77777777" w:rsidTr="00C30BD1">
        <w:trPr>
          <w:trHeight w:val="315"/>
        </w:trPr>
        <w:tc>
          <w:tcPr>
            <w:tcW w:w="3297" w:type="dxa"/>
          </w:tcPr>
          <w:p w14:paraId="75908556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44582768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4ECA1AB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0502CB48" w14:textId="210709AE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73D386F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3F3E5100" w14:textId="77777777" w:rsidTr="00C30BD1">
        <w:trPr>
          <w:trHeight w:val="315"/>
        </w:trPr>
        <w:tc>
          <w:tcPr>
            <w:tcW w:w="3297" w:type="dxa"/>
          </w:tcPr>
          <w:p w14:paraId="52239831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A926F69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1EC8E04B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1B516C39" w14:textId="260B1EDF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DB18B6B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6E01F0DA" w14:textId="77777777" w:rsidTr="00C30BD1">
        <w:trPr>
          <w:trHeight w:val="647"/>
        </w:trPr>
        <w:tc>
          <w:tcPr>
            <w:tcW w:w="3297" w:type="dxa"/>
          </w:tcPr>
          <w:p w14:paraId="54B651A1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7166652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04376F1" w14:textId="77777777" w:rsidR="00F754BC" w:rsidRPr="008A2C70" w:rsidRDefault="00F754BC" w:rsidP="00F754BC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736B313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4880AA3C" w14:textId="13AC0F81" w:rsidR="00F754BC" w:rsidRPr="008A2C70" w:rsidRDefault="00F754BC" w:rsidP="00F754BC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0B0F88DB" w14:textId="77777777" w:rsidR="00F754BC" w:rsidRPr="008A2C70" w:rsidRDefault="00F754BC" w:rsidP="00F754BC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F754BC" w:rsidRPr="008A2C70" w14:paraId="580D7D51" w14:textId="77777777" w:rsidTr="00C30BD1">
        <w:trPr>
          <w:trHeight w:val="315"/>
        </w:trPr>
        <w:tc>
          <w:tcPr>
            <w:tcW w:w="3297" w:type="dxa"/>
          </w:tcPr>
          <w:p w14:paraId="5B81DD58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20156671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7007BEFC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436C3C1" w14:textId="4ADB8E12" w:rsidR="00F754BC" w:rsidRPr="008A2C70" w:rsidRDefault="00F754BC" w:rsidP="00F754B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7400A6D7" w14:textId="77777777" w:rsidR="00F754BC" w:rsidRPr="008A2C70" w:rsidRDefault="00F754BC" w:rsidP="00F754BC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F754BC" w:rsidRPr="008A2C70" w14:paraId="59BA4444" w14:textId="77777777" w:rsidTr="00C30BD1">
        <w:trPr>
          <w:trHeight w:val="315"/>
        </w:trPr>
        <w:tc>
          <w:tcPr>
            <w:tcW w:w="3297" w:type="dxa"/>
          </w:tcPr>
          <w:p w14:paraId="188D65F8" w14:textId="77777777" w:rsidR="00F754BC" w:rsidRPr="008A2C70" w:rsidRDefault="00F754BC" w:rsidP="00F754BC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038D90E5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5B01A1E" w14:textId="5292DC41" w:rsidR="00F754BC" w:rsidRPr="008A2C70" w:rsidRDefault="00F754BC" w:rsidP="004D48B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FE6CABD" w14:textId="63E629F2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3FC8656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754BC" w:rsidRPr="008A2C70" w14:paraId="61127BA7" w14:textId="77777777" w:rsidTr="00C30BD1">
        <w:trPr>
          <w:trHeight w:val="330"/>
        </w:trPr>
        <w:tc>
          <w:tcPr>
            <w:tcW w:w="3297" w:type="dxa"/>
          </w:tcPr>
          <w:p w14:paraId="1FF8B93B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23E6C18F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69C5C78" w14:textId="77777777" w:rsidR="00F754BC" w:rsidRPr="008A2C70" w:rsidRDefault="00F754BC" w:rsidP="00F754BC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1794596A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36E79D" w14:textId="3A0DEEFE" w:rsidR="00F754BC" w:rsidRPr="008A2C70" w:rsidRDefault="00F754BC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2603D0A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754BC" w:rsidRPr="008A2C70" w14:paraId="0CE29522" w14:textId="77777777" w:rsidTr="00C30BD1">
        <w:trPr>
          <w:trHeight w:val="330"/>
        </w:trPr>
        <w:tc>
          <w:tcPr>
            <w:tcW w:w="3297" w:type="dxa"/>
          </w:tcPr>
          <w:p w14:paraId="75A5C07A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2D5FAA8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15FE066E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D496621" w14:textId="439653F9" w:rsidR="00F754BC" w:rsidRPr="008A2C70" w:rsidRDefault="00F754BC" w:rsidP="00F754BC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3DFD45C" w14:textId="77777777" w:rsidR="00F754BC" w:rsidRPr="008A2C70" w:rsidRDefault="00F754BC" w:rsidP="00F754BC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E036C3" w:rsidRPr="008A2C70" w14:paraId="43F7B7B5" w14:textId="77777777" w:rsidTr="00C30BD1">
        <w:trPr>
          <w:trHeight w:val="330"/>
        </w:trPr>
        <w:tc>
          <w:tcPr>
            <w:tcW w:w="3297" w:type="dxa"/>
          </w:tcPr>
          <w:p w14:paraId="36FF1622" w14:textId="77777777" w:rsidR="00E036C3" w:rsidRPr="008A2C70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7300E3D3" w14:textId="77777777" w:rsidR="00E036C3" w:rsidRPr="008A2C70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310ED1" w14:textId="77777777" w:rsidR="00E036C3" w:rsidRPr="008A2C70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9121076" w14:textId="77777777" w:rsidR="00E036C3" w:rsidRPr="008A2C70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50E62F8" w14:textId="77777777" w:rsidR="00E036C3" w:rsidRPr="008A2C70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4694D" w:rsidRPr="008A2C70" w14:paraId="3E61E594" w14:textId="77777777" w:rsidTr="00C30BD1">
        <w:trPr>
          <w:trHeight w:val="330"/>
        </w:trPr>
        <w:tc>
          <w:tcPr>
            <w:tcW w:w="3297" w:type="dxa"/>
          </w:tcPr>
          <w:p w14:paraId="016C60BB" w14:textId="77777777" w:rsidR="00A4694D" w:rsidRPr="008A2C70" w:rsidRDefault="00A4694D" w:rsidP="00A4694D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5C7A5C6" w14:textId="77777777" w:rsidR="00A4694D" w:rsidRPr="008A2C70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72F6D7B" w14:textId="77777777" w:rsidR="00A4694D" w:rsidRPr="008A2C70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187D0BE" w14:textId="77777777" w:rsidR="00A4694D" w:rsidRPr="008A2C70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25FC052" w14:textId="77777777" w:rsidR="00A4694D" w:rsidRPr="008A2C70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2906" w:rsidRPr="008A2C70" w14:paraId="2039537D" w14:textId="77777777" w:rsidTr="00C30BD1">
        <w:trPr>
          <w:trHeight w:val="330"/>
        </w:trPr>
        <w:tc>
          <w:tcPr>
            <w:tcW w:w="3297" w:type="dxa"/>
          </w:tcPr>
          <w:p w14:paraId="4CB13143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44BBB0A8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F74E449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266BAC1" w14:textId="7100B67A" w:rsidR="00C32906" w:rsidRPr="008A2C70" w:rsidRDefault="00C32906" w:rsidP="00C3290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A17703A" w14:textId="77777777" w:rsidR="00C32906" w:rsidRPr="008A2C70" w:rsidRDefault="00C32906" w:rsidP="00C32906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4AEA4BA9" w14:textId="77777777" w:rsidTr="00C30BD1">
        <w:trPr>
          <w:trHeight w:val="330"/>
        </w:trPr>
        <w:tc>
          <w:tcPr>
            <w:tcW w:w="3297" w:type="dxa"/>
          </w:tcPr>
          <w:p w14:paraId="5244A3E6" w14:textId="77777777" w:rsidR="00C32906" w:rsidRPr="008A2C70" w:rsidRDefault="00C32906" w:rsidP="00C32906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2E507EF4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1232CA8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D7516F4" w14:textId="43654D1F" w:rsidR="00C32906" w:rsidRPr="008A2C70" w:rsidRDefault="00C32906" w:rsidP="00C3290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FFE5407" w14:textId="77777777" w:rsidR="00C32906" w:rsidRPr="008A2C70" w:rsidRDefault="00C32906" w:rsidP="00C32906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30D82C5C" w14:textId="77777777" w:rsidTr="00C30BD1">
        <w:trPr>
          <w:trHeight w:val="330"/>
        </w:trPr>
        <w:tc>
          <w:tcPr>
            <w:tcW w:w="3297" w:type="dxa"/>
          </w:tcPr>
          <w:p w14:paraId="1965784D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64C4D6A5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E6B6C61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2A29A96B" w14:textId="204C8032" w:rsidR="00C32906" w:rsidRPr="008A2C70" w:rsidRDefault="00C32906" w:rsidP="00C3290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B55422B" w14:textId="77777777" w:rsidR="00C32906" w:rsidRPr="008A2C70" w:rsidRDefault="00C32906" w:rsidP="00C32906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3E20DD6F" w14:textId="77777777" w:rsidTr="00C30BD1">
        <w:trPr>
          <w:trHeight w:val="330"/>
        </w:trPr>
        <w:tc>
          <w:tcPr>
            <w:tcW w:w="3297" w:type="dxa"/>
          </w:tcPr>
          <w:p w14:paraId="702A9CDC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2DD0A327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80FD321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2236929" w14:textId="31DEC127" w:rsidR="00C32906" w:rsidRPr="008A2C70" w:rsidRDefault="00C32906" w:rsidP="00C32906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386315F" w14:textId="77777777" w:rsidR="00C32906" w:rsidRPr="008A2C70" w:rsidRDefault="00C32906" w:rsidP="00C32906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6D7E550C" w14:textId="77777777" w:rsidTr="00C30BD1">
        <w:trPr>
          <w:trHeight w:val="330"/>
        </w:trPr>
        <w:tc>
          <w:tcPr>
            <w:tcW w:w="3297" w:type="dxa"/>
          </w:tcPr>
          <w:p w14:paraId="05F53CDE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2C2CC600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4CB4AE10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A868144" w14:textId="4F1FBA02" w:rsidR="00C32906" w:rsidRPr="008A2C70" w:rsidRDefault="00C32906" w:rsidP="00C32906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519E54C" w14:textId="77777777" w:rsidR="00C32906" w:rsidRPr="008A2C70" w:rsidRDefault="00C32906" w:rsidP="00C32906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26CEA47C" w14:textId="77777777" w:rsidTr="00C30BD1">
        <w:trPr>
          <w:trHeight w:val="330"/>
        </w:trPr>
        <w:tc>
          <w:tcPr>
            <w:tcW w:w="3297" w:type="dxa"/>
          </w:tcPr>
          <w:p w14:paraId="22918F4B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4532F34F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EACE6FB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A25F762" w14:textId="0F2FADC7" w:rsidR="00C32906" w:rsidRPr="008A2C70" w:rsidRDefault="00C32906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D906063" w14:textId="77777777" w:rsidR="00C32906" w:rsidRPr="008A2C70" w:rsidRDefault="00C32906" w:rsidP="00C32906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C32906" w:rsidRPr="008A2C70" w14:paraId="4BAF54C8" w14:textId="77777777" w:rsidTr="00C30BD1">
        <w:trPr>
          <w:trHeight w:val="330"/>
        </w:trPr>
        <w:tc>
          <w:tcPr>
            <w:tcW w:w="3297" w:type="dxa"/>
          </w:tcPr>
          <w:p w14:paraId="58ABCC80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51D12F81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61183C02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9C2F1E3" w14:textId="77777777" w:rsidR="00C32906" w:rsidRPr="008A2C70" w:rsidRDefault="00C32906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6C69783" w14:textId="77777777" w:rsidR="00C32906" w:rsidRPr="008A2C70" w:rsidRDefault="00C3290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B6" w:rsidRPr="008A2C70" w14:paraId="207D2641" w14:textId="77777777" w:rsidTr="00C30BD1">
        <w:trPr>
          <w:trHeight w:val="330"/>
        </w:trPr>
        <w:tc>
          <w:tcPr>
            <w:tcW w:w="3297" w:type="dxa"/>
          </w:tcPr>
          <w:p w14:paraId="404D0564" w14:textId="77777777" w:rsidR="004D48B6" w:rsidRPr="008A2C70" w:rsidRDefault="004D48B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5D4AAE9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2AADA7D4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30C3B2B" w14:textId="77777777" w:rsidR="004D48B6" w:rsidRPr="008A2C70" w:rsidRDefault="004D48B6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746C194" w14:textId="77777777" w:rsidR="004D48B6" w:rsidRPr="008A2C70" w:rsidRDefault="004D48B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B6" w:rsidRPr="008A2C70" w14:paraId="30BC14BF" w14:textId="77777777" w:rsidTr="00C30BD1">
        <w:trPr>
          <w:trHeight w:val="330"/>
        </w:trPr>
        <w:tc>
          <w:tcPr>
            <w:tcW w:w="3297" w:type="dxa"/>
          </w:tcPr>
          <w:p w14:paraId="256B1ECD" w14:textId="77777777" w:rsidR="004D48B6" w:rsidRPr="008A2C70" w:rsidRDefault="004D48B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19896A74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47C59EA9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3648DEB" w14:textId="77777777" w:rsidR="004D48B6" w:rsidRPr="008A2C70" w:rsidRDefault="004D48B6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3A51FA7" w14:textId="77777777" w:rsidR="004D48B6" w:rsidRPr="008A2C70" w:rsidRDefault="004D48B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B6" w:rsidRPr="008A2C70" w14:paraId="44F9A7A3" w14:textId="77777777" w:rsidTr="00C30BD1">
        <w:trPr>
          <w:trHeight w:val="330"/>
        </w:trPr>
        <w:tc>
          <w:tcPr>
            <w:tcW w:w="3297" w:type="dxa"/>
          </w:tcPr>
          <w:p w14:paraId="1E9E4184" w14:textId="77777777" w:rsidR="004D48B6" w:rsidRPr="008A2C70" w:rsidRDefault="004D48B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38442338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2907F303" w14:textId="77777777" w:rsidR="004D48B6" w:rsidRPr="008A2C70" w:rsidRDefault="004D48B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102817F" w14:textId="77777777" w:rsidR="004D48B6" w:rsidRPr="008A2C70" w:rsidRDefault="004D48B6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82EC2F2" w14:textId="77777777" w:rsidR="004D48B6" w:rsidRPr="008A2C70" w:rsidRDefault="004D48B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DD1" w:rsidRPr="008A2C70" w14:paraId="4F6E7D3D" w14:textId="77777777" w:rsidTr="00C30BD1">
        <w:trPr>
          <w:trHeight w:val="330"/>
        </w:trPr>
        <w:tc>
          <w:tcPr>
            <w:tcW w:w="3297" w:type="dxa"/>
          </w:tcPr>
          <w:p w14:paraId="71F12EF0" w14:textId="77777777" w:rsidR="004F5DD1" w:rsidRPr="008A2C70" w:rsidRDefault="004F5DD1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4CA2A18D" w14:textId="77777777" w:rsidR="004F5DD1" w:rsidRPr="008A2C70" w:rsidRDefault="004F5DD1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161C7B83" w14:textId="77777777" w:rsidR="004F5DD1" w:rsidRPr="008A2C70" w:rsidRDefault="004F5DD1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DBB0989" w14:textId="77777777" w:rsidR="004F5DD1" w:rsidRPr="008A2C70" w:rsidRDefault="004F5DD1" w:rsidP="00C32906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69A868" w14:textId="77777777" w:rsidR="004F5DD1" w:rsidRPr="008A2C70" w:rsidRDefault="004F5DD1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7314" w:rsidRPr="008A2C70" w14:paraId="78377A1D" w14:textId="77777777" w:rsidTr="00C30BD1">
        <w:trPr>
          <w:trHeight w:val="330"/>
        </w:trPr>
        <w:tc>
          <w:tcPr>
            <w:tcW w:w="4952" w:type="dxa"/>
            <w:gridSpan w:val="2"/>
          </w:tcPr>
          <w:p w14:paraId="11F98DB5" w14:textId="77777777" w:rsidR="004B4D90" w:rsidRPr="008A2C70" w:rsidRDefault="004B4D90" w:rsidP="00C30BD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2AEB6AB" w14:textId="77777777" w:rsidR="00D97314" w:rsidRPr="008A2C70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13A2A05B" w14:textId="77777777" w:rsidR="00D97314" w:rsidRPr="008A2C70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0EE7B8E" w14:textId="77777777" w:rsidR="00D97314" w:rsidRPr="008A2C70" w:rsidRDefault="00D97314" w:rsidP="00C30BD1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3806CEC7" w14:textId="77777777" w:rsidR="00D97314" w:rsidRPr="008A2C70" w:rsidRDefault="00D97314" w:rsidP="00C30BD1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2906" w:rsidRPr="008A2C70" w14:paraId="38038294" w14:textId="77777777" w:rsidTr="00C30BD1">
        <w:trPr>
          <w:trHeight w:val="330"/>
        </w:trPr>
        <w:tc>
          <w:tcPr>
            <w:tcW w:w="3297" w:type="dxa"/>
          </w:tcPr>
          <w:p w14:paraId="035491DE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5E6C9157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10B072" w14:textId="77777777" w:rsidR="00C32906" w:rsidRPr="008A2C70" w:rsidRDefault="00C32906" w:rsidP="00C32906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94DB6DE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456D37FE" w14:textId="5C4B9A2A" w:rsidR="00C32906" w:rsidRPr="008A2C70" w:rsidRDefault="00C32906" w:rsidP="00C3290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0A09E0D8" w14:textId="77777777" w:rsidR="00C32906" w:rsidRPr="008A2C70" w:rsidRDefault="00C32906" w:rsidP="00C32906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C32906" w:rsidRPr="008A2C70" w14:paraId="5B9B008E" w14:textId="77777777" w:rsidTr="00C30BD1">
        <w:trPr>
          <w:trHeight w:val="330"/>
        </w:trPr>
        <w:tc>
          <w:tcPr>
            <w:tcW w:w="3297" w:type="dxa"/>
          </w:tcPr>
          <w:p w14:paraId="79B545DF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A46819C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DE7126B" w14:textId="77777777" w:rsidR="00C32906" w:rsidRPr="008A2C70" w:rsidRDefault="00C32906" w:rsidP="00C32906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4BA570E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BAA992A" w14:textId="5B6634EB" w:rsidR="00C32906" w:rsidRPr="008A2C70" w:rsidRDefault="00C32906" w:rsidP="00C32906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3AC2BB5F" w14:textId="77777777" w:rsidR="00C32906" w:rsidRPr="008A2C70" w:rsidRDefault="00C32906" w:rsidP="00C32906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C32906" w:rsidRPr="008A2C70" w14:paraId="4CE1A426" w14:textId="77777777" w:rsidTr="00C30BD1">
        <w:trPr>
          <w:trHeight w:val="315"/>
        </w:trPr>
        <w:tc>
          <w:tcPr>
            <w:tcW w:w="3297" w:type="dxa"/>
          </w:tcPr>
          <w:p w14:paraId="647127A4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640AB989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A7C9962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9150B8E" w14:textId="7B08F847" w:rsidR="00C32906" w:rsidRPr="008A2C70" w:rsidRDefault="00C32906" w:rsidP="00C32906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67694750" w14:textId="77777777" w:rsidR="00C32906" w:rsidRPr="008A2C70" w:rsidRDefault="00C32906" w:rsidP="00C32906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C32906" w:rsidRPr="008A2C70" w14:paraId="224B84BD" w14:textId="77777777" w:rsidTr="00C30BD1">
        <w:trPr>
          <w:trHeight w:val="330"/>
        </w:trPr>
        <w:tc>
          <w:tcPr>
            <w:tcW w:w="3297" w:type="dxa"/>
          </w:tcPr>
          <w:p w14:paraId="076328B7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21D9EF8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5684332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BE6AA5C" w14:textId="77777777" w:rsidR="00C32906" w:rsidRPr="008A2C70" w:rsidRDefault="00C3290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226A0E" w14:textId="77777777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C32906" w:rsidRPr="008A2C70" w14:paraId="7239E9CA" w14:textId="77777777" w:rsidTr="00C30BD1">
        <w:trPr>
          <w:trHeight w:val="330"/>
        </w:trPr>
        <w:tc>
          <w:tcPr>
            <w:tcW w:w="3297" w:type="dxa"/>
          </w:tcPr>
          <w:p w14:paraId="462FFEA2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A485AA1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4C99ACC" w14:textId="77777777" w:rsidR="00C32906" w:rsidRPr="008A2C70" w:rsidRDefault="00C32906" w:rsidP="00C32906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444273" w14:textId="77777777" w:rsidR="00C32906" w:rsidRPr="008A2C70" w:rsidRDefault="00C32906" w:rsidP="00C3290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6B61469" w14:textId="77777777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C32906" w:rsidRPr="008A2C70" w14:paraId="5D4029AF" w14:textId="77777777" w:rsidTr="00C30BD1">
        <w:trPr>
          <w:trHeight w:val="330"/>
        </w:trPr>
        <w:tc>
          <w:tcPr>
            <w:tcW w:w="3297" w:type="dxa"/>
          </w:tcPr>
          <w:p w14:paraId="32CAEEEF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E3D06BD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38582C" w14:textId="77777777" w:rsidR="00C32906" w:rsidRPr="008A2C70" w:rsidRDefault="00C32906" w:rsidP="00C32906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6A9B962E" w14:textId="2229C4FD" w:rsidR="00C32906" w:rsidRPr="008A2C70" w:rsidRDefault="00C32906" w:rsidP="00C32906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DDD48D6" w14:textId="77777777" w:rsidR="00C32906" w:rsidRPr="008A2C70" w:rsidRDefault="00C32906" w:rsidP="00C32906">
            <w:pPr>
              <w:pStyle w:val="NoSpacing"/>
              <w:tabs>
                <w:tab w:val="left" w:pos="713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C32906" w:rsidRPr="008A2C70" w14:paraId="72708D69" w14:textId="77777777" w:rsidTr="00C30BD1">
        <w:trPr>
          <w:trHeight w:val="330"/>
        </w:trPr>
        <w:tc>
          <w:tcPr>
            <w:tcW w:w="3297" w:type="dxa"/>
          </w:tcPr>
          <w:p w14:paraId="63E2E3E5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24DA4CE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8DFB1D" w14:textId="059B5CF7" w:rsidR="00C32906" w:rsidRPr="008A2C70" w:rsidRDefault="00C32906" w:rsidP="004D48B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931" w:type="dxa"/>
          </w:tcPr>
          <w:p w14:paraId="3EE73D42" w14:textId="3776E7DD" w:rsidR="00C32906" w:rsidRPr="008A2C70" w:rsidRDefault="00C32906" w:rsidP="00C3290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4825EFE2" w14:textId="65401C07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C32906" w:rsidRPr="008A2C70" w14:paraId="6937063F" w14:textId="77777777" w:rsidTr="00C30BD1">
        <w:trPr>
          <w:trHeight w:val="330"/>
        </w:trPr>
        <w:tc>
          <w:tcPr>
            <w:tcW w:w="3297" w:type="dxa"/>
          </w:tcPr>
          <w:p w14:paraId="62EDECF4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CA83790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6870DF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BEE186" w14:textId="77777777" w:rsidR="00C32906" w:rsidRPr="008A2C70" w:rsidRDefault="00C3290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EDE823B" w14:textId="77777777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C32906" w:rsidRPr="008A2C70" w14:paraId="672A66E3" w14:textId="77777777" w:rsidTr="00C30BD1">
        <w:trPr>
          <w:trHeight w:val="330"/>
        </w:trPr>
        <w:tc>
          <w:tcPr>
            <w:tcW w:w="3297" w:type="dxa"/>
          </w:tcPr>
          <w:p w14:paraId="7EF77F9E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77E7BD57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57B702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01479B5" w14:textId="77777777" w:rsidR="00C32906" w:rsidRPr="008A2C70" w:rsidRDefault="00C32906" w:rsidP="00C3290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8DCE25" w14:textId="77777777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C32906" w:rsidRPr="008A2C70" w14:paraId="28DC9C03" w14:textId="77777777" w:rsidTr="00C30BD1">
        <w:trPr>
          <w:trHeight w:val="330"/>
        </w:trPr>
        <w:tc>
          <w:tcPr>
            <w:tcW w:w="3297" w:type="dxa"/>
          </w:tcPr>
          <w:p w14:paraId="60B9FFA2" w14:textId="77777777" w:rsidR="00C32906" w:rsidRPr="008A2C70" w:rsidRDefault="00C32906" w:rsidP="00C3290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5A90DCA4" w14:textId="77777777" w:rsidR="00C32906" w:rsidRPr="008A2C70" w:rsidRDefault="00C32906" w:rsidP="00C3290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9E9D70" w14:textId="5ADCFBC5" w:rsidR="00C32906" w:rsidRPr="008A2C70" w:rsidRDefault="00C32906" w:rsidP="004D48B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150AA995" w14:textId="67A9EDD6" w:rsidR="00C32906" w:rsidRPr="008A2C70" w:rsidRDefault="00C32906" w:rsidP="00C32906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5188614" w14:textId="6EBC6CD1" w:rsidR="00C32906" w:rsidRPr="008A2C70" w:rsidRDefault="00C32906" w:rsidP="00C3290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05F2D" w:rsidRPr="008A2C70" w14:paraId="2FC694FA" w14:textId="77777777" w:rsidTr="00C30BD1">
        <w:trPr>
          <w:trHeight w:val="330"/>
        </w:trPr>
        <w:tc>
          <w:tcPr>
            <w:tcW w:w="3297" w:type="dxa"/>
          </w:tcPr>
          <w:p w14:paraId="3259E466" w14:textId="77777777" w:rsidR="00905F2D" w:rsidRPr="008A2C70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D9BF792" w14:textId="77777777" w:rsidR="00905F2D" w:rsidRPr="008A2C70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3755FB4" w14:textId="77777777" w:rsidR="00905F2D" w:rsidRPr="008A2C70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8E530B0" w14:textId="77777777" w:rsidR="00905F2D" w:rsidRPr="008A2C70" w:rsidRDefault="00905F2D" w:rsidP="00905F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B89C7E6" w14:textId="77777777" w:rsidR="00905F2D" w:rsidRPr="008A2C70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F2D" w:rsidRPr="008A2C70" w14:paraId="7D5BF5FF" w14:textId="77777777" w:rsidTr="00C30BD1">
        <w:trPr>
          <w:trHeight w:val="330"/>
        </w:trPr>
        <w:tc>
          <w:tcPr>
            <w:tcW w:w="9559" w:type="dxa"/>
            <w:gridSpan w:val="5"/>
          </w:tcPr>
          <w:p w14:paraId="704E0D2A" w14:textId="77777777" w:rsidR="00905F2D" w:rsidRPr="008A2C70" w:rsidRDefault="00905F2D" w:rsidP="00905F2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905F2D" w:rsidRPr="008A2C70" w14:paraId="41BEBE6C" w14:textId="77777777" w:rsidTr="00C30BD1">
        <w:trPr>
          <w:trHeight w:val="330"/>
        </w:trPr>
        <w:tc>
          <w:tcPr>
            <w:tcW w:w="9559" w:type="dxa"/>
            <w:gridSpan w:val="5"/>
          </w:tcPr>
          <w:p w14:paraId="4BF92DA6" w14:textId="77777777" w:rsidR="00905F2D" w:rsidRPr="008A2C70" w:rsidRDefault="00905F2D" w:rsidP="00905F2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1591671" w14:textId="77777777" w:rsidR="00905F2D" w:rsidRPr="008A2C70" w:rsidRDefault="00905F2D" w:rsidP="00905F2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905F2D" w:rsidRPr="008A2C70" w14:paraId="787C4C3E" w14:textId="77777777" w:rsidTr="00C30BD1">
        <w:trPr>
          <w:trHeight w:val="70"/>
        </w:trPr>
        <w:tc>
          <w:tcPr>
            <w:tcW w:w="9559" w:type="dxa"/>
            <w:gridSpan w:val="5"/>
          </w:tcPr>
          <w:p w14:paraId="4D9C191D" w14:textId="77777777" w:rsidR="00905F2D" w:rsidRPr="008A2C70" w:rsidRDefault="00905F2D" w:rsidP="00905F2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095E9F3C" w14:textId="75538DAD" w:rsidR="00E036C3" w:rsidRPr="008A2C70" w:rsidRDefault="00CD6DA2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8A2C70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7370884C" w14:textId="75BDAFF0" w:rsidR="00D97314" w:rsidRPr="008A2C70" w:rsidRDefault="00D97314" w:rsidP="00F70E6C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F29C1C6" w14:textId="77777777" w:rsidR="00D97314" w:rsidRPr="008A2C70" w:rsidRDefault="00D97314" w:rsidP="00D97314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D97314" w:rsidRPr="008A2C70" w14:paraId="4B1A9DD8" w14:textId="77777777" w:rsidTr="00DC642B">
        <w:trPr>
          <w:cantSplit/>
          <w:tblHeader/>
        </w:trPr>
        <w:tc>
          <w:tcPr>
            <w:tcW w:w="5310" w:type="dxa"/>
            <w:vAlign w:val="bottom"/>
          </w:tcPr>
          <w:p w14:paraId="3FFB8DA4" w14:textId="039F7C90" w:rsidR="00D97314" w:rsidRPr="008A2C70" w:rsidRDefault="00351981" w:rsidP="00DC642B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</w:t>
            </w:r>
            <w:r w:rsidRPr="008A2C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บงวด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สามเดือนสิ้นสุดวันที่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8A2C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307595B6" w14:textId="77777777" w:rsidR="00D97314" w:rsidRPr="008A2C70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FD2562" w14:textId="77777777" w:rsidR="00D97314" w:rsidRPr="008A2C70" w:rsidRDefault="00D97314" w:rsidP="00C30BD1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A2C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6F8FF844" w14:textId="77777777" w:rsidR="00D97314" w:rsidRPr="008A2C70" w:rsidRDefault="00D97314" w:rsidP="00C30BD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34367A" w14:textId="77777777" w:rsidR="00D97314" w:rsidRPr="008A2C70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A2C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8A2C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A2C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7314" w:rsidRPr="008A2C70" w14:paraId="326FA985" w14:textId="77777777" w:rsidTr="00DC642B">
        <w:trPr>
          <w:cantSplit/>
        </w:trPr>
        <w:tc>
          <w:tcPr>
            <w:tcW w:w="5310" w:type="dxa"/>
          </w:tcPr>
          <w:p w14:paraId="572631CC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14B9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CCE53C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8A2C70" w14:paraId="3573943A" w14:textId="77777777" w:rsidTr="00DC642B">
        <w:trPr>
          <w:cantSplit/>
        </w:trPr>
        <w:tc>
          <w:tcPr>
            <w:tcW w:w="5310" w:type="dxa"/>
          </w:tcPr>
          <w:p w14:paraId="00C712B6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02576D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84D85E0" w14:textId="38294CF0" w:rsidR="00D97314" w:rsidRPr="008A2C70" w:rsidRDefault="00673573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95,363</w:t>
            </w:r>
          </w:p>
        </w:tc>
        <w:tc>
          <w:tcPr>
            <w:tcW w:w="184" w:type="dxa"/>
          </w:tcPr>
          <w:p w14:paraId="0115D159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0CF72F" w14:textId="51DC605A" w:rsidR="00D97314" w:rsidRPr="008A2C70" w:rsidRDefault="00F31F97" w:rsidP="008F2BC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78,329</w:t>
            </w:r>
          </w:p>
        </w:tc>
      </w:tr>
      <w:tr w:rsidR="00D97314" w:rsidRPr="008A2C70" w14:paraId="2716AAB0" w14:textId="77777777" w:rsidTr="00DC642B">
        <w:trPr>
          <w:cantSplit/>
        </w:trPr>
        <w:tc>
          <w:tcPr>
            <w:tcW w:w="5310" w:type="dxa"/>
          </w:tcPr>
          <w:p w14:paraId="2E0A4552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B1222D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1D094CF" w14:textId="4A709BF1" w:rsidR="00D97314" w:rsidRPr="008A2C70" w:rsidRDefault="00EF661D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184" w:type="dxa"/>
          </w:tcPr>
          <w:p w14:paraId="19E9B433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B2CAB1" w14:textId="78B34FA8" w:rsidR="00D97314" w:rsidRPr="008A2C70" w:rsidRDefault="00EF661D" w:rsidP="00244AD9">
            <w:pPr>
              <w:pStyle w:val="BodyText"/>
              <w:tabs>
                <w:tab w:val="decimal" w:pos="66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314" w:rsidRPr="008A2C70" w14:paraId="2F593F54" w14:textId="77777777" w:rsidTr="00DC642B">
        <w:trPr>
          <w:cantSplit/>
        </w:trPr>
        <w:tc>
          <w:tcPr>
            <w:tcW w:w="5310" w:type="dxa"/>
          </w:tcPr>
          <w:p w14:paraId="248CC96E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8184658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64F7F73" w14:textId="247DDDEF" w:rsidR="00D97314" w:rsidRPr="008A2C70" w:rsidRDefault="00176377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(</w:t>
            </w:r>
            <w:r w:rsidR="00A50754" w:rsidRPr="008A2C70">
              <w:rPr>
                <w:rFonts w:ascii="Angsana New" w:hAnsi="Angsana New"/>
                <w:sz w:val="30"/>
                <w:szCs w:val="30"/>
              </w:rPr>
              <w:t>6,736)</w:t>
            </w:r>
          </w:p>
        </w:tc>
        <w:tc>
          <w:tcPr>
            <w:tcW w:w="184" w:type="dxa"/>
          </w:tcPr>
          <w:p w14:paraId="12D944AF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2CA240" w14:textId="134C887B" w:rsidR="00D97314" w:rsidRPr="008A2C70" w:rsidRDefault="007E3AD3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</w:tr>
      <w:tr w:rsidR="00D97314" w:rsidRPr="008A2C70" w14:paraId="33CCF4FC" w14:textId="77777777" w:rsidTr="00DC642B">
        <w:trPr>
          <w:cantSplit/>
        </w:trPr>
        <w:tc>
          <w:tcPr>
            <w:tcW w:w="5310" w:type="dxa"/>
          </w:tcPr>
          <w:p w14:paraId="0DDF3756" w14:textId="33C215EF" w:rsidR="00D97314" w:rsidRPr="008A2C70" w:rsidRDefault="00BF3D2A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97314"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475A8C19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77BD7B36" w14:textId="268FCE43" w:rsidR="00D97314" w:rsidRPr="008A2C70" w:rsidRDefault="004D4F54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2C70">
              <w:rPr>
                <w:rFonts w:ascii="Angsana New" w:hAnsi="Angsana New"/>
                <w:sz w:val="30"/>
                <w:szCs w:val="30"/>
                <w:lang w:val="en-US"/>
              </w:rPr>
              <w:t>2,780</w:t>
            </w:r>
          </w:p>
        </w:tc>
        <w:tc>
          <w:tcPr>
            <w:tcW w:w="184" w:type="dxa"/>
          </w:tcPr>
          <w:p w14:paraId="3B2CC88B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165523" w14:textId="3A90014B" w:rsidR="00D97314" w:rsidRPr="008A2C70" w:rsidRDefault="004D4F54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2C70"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</w:tr>
    </w:tbl>
    <w:p w14:paraId="29B26D5A" w14:textId="0AF514BD" w:rsidR="00D952AA" w:rsidRPr="008A2C70" w:rsidRDefault="00D952AA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2D180A" w14:textId="27BD715B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Pr="008A2C7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0AFFEF02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A7C19D3" w14:textId="77777777" w:rsidR="00C27F0A" w:rsidRPr="008A2C70" w:rsidRDefault="00C27F0A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2C70">
        <w:rPr>
          <w:rFonts w:asciiTheme="majorBidi" w:hAnsiTheme="majorBidi"/>
          <w:sz w:val="30"/>
          <w:szCs w:val="30"/>
          <w:cs/>
        </w:rPr>
        <w:t xml:space="preserve">ส่วนงานดำเนินงาน </w:t>
      </w:r>
    </w:p>
    <w:p w14:paraId="2696D5ED" w14:textId="25F76C13" w:rsidR="00C27F0A" w:rsidRPr="008A2C70" w:rsidRDefault="00C27F0A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2C70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614425" w14:textId="77777777" w:rsidR="00FA4085" w:rsidRPr="008A2C70" w:rsidRDefault="00FA4085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0DC1F" w14:textId="60FB5FCB" w:rsidR="00D97314" w:rsidRPr="008A2C70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A2C70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8A2C70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8A2C7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589542C" w14:textId="77777777" w:rsidR="00D97314" w:rsidRPr="008A2C70" w:rsidRDefault="00D97314" w:rsidP="00D97314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406EFDB1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8A2C70">
        <w:rPr>
          <w:rFonts w:asciiTheme="majorBidi" w:hAnsiTheme="majorBidi"/>
          <w:b w:val="0"/>
          <w:bCs w:val="0"/>
          <w:lang w:val="en-US"/>
        </w:rPr>
        <w:t>1</w:t>
      </w:r>
      <w:r w:rsidRPr="008A2C7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7D0743BE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8A2C70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Pr="008A2C70">
        <w:rPr>
          <w:rFonts w:asciiTheme="majorBidi" w:hAnsiTheme="majorBidi" w:cstheme="majorBidi" w:hint="cs"/>
          <w:b w:val="0"/>
          <w:bCs w:val="0"/>
          <w:cs/>
        </w:rPr>
        <w:t>ผลิตภัณฑ์ของใช้ส่วนบุคคล</w:t>
      </w:r>
    </w:p>
    <w:p w14:paraId="1ABEC510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8A2C70">
        <w:rPr>
          <w:rFonts w:asciiTheme="majorBidi" w:hAnsi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/>
          <w:b w:val="0"/>
          <w:bCs w:val="0"/>
          <w:lang w:val="en-US"/>
        </w:rPr>
        <w:t>3</w:t>
      </w:r>
      <w:r w:rsidRPr="008A2C70">
        <w:rPr>
          <w:rFonts w:asciiTheme="majorBidi" w:hAnsi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239AC62A" w14:textId="77777777" w:rsidR="00D97314" w:rsidRPr="008A2C70" w:rsidRDefault="00D97314" w:rsidP="00D97314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B0FA73" w14:textId="77777777" w:rsidR="00D97314" w:rsidRPr="008A2C70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C70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8A2C70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Pr="008A2C70">
        <w:rPr>
          <w:rFonts w:asciiTheme="majorBidi" w:hAnsiTheme="majorBidi" w:cstheme="majorBidi"/>
          <w:sz w:val="30"/>
          <w:szCs w:val="30"/>
          <w:cs/>
        </w:rPr>
        <w:br/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8A2C70">
        <w:rPr>
          <w:rFonts w:asciiTheme="majorBidi" w:hAnsiTheme="majorBidi" w:cstheme="majorBidi"/>
          <w:sz w:val="30"/>
          <w:szCs w:val="30"/>
          <w:cs/>
        </w:rPr>
        <w:br/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8A2C70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4607C43" w14:textId="77777777" w:rsidR="009432EF" w:rsidRPr="008A2C70" w:rsidRDefault="009432EF" w:rsidP="009432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Hlk104563605"/>
    </w:p>
    <w:p w14:paraId="0F8C0AC3" w14:textId="64906DCC" w:rsidR="00311C35" w:rsidRPr="008A2C70" w:rsidRDefault="00311C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A2C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EEA79" w14:textId="779AFA94" w:rsidR="00D97314" w:rsidRPr="008A2C70" w:rsidRDefault="00D97314" w:rsidP="003D1B6B">
      <w:pPr>
        <w:spacing w:line="240" w:lineRule="auto"/>
        <w:ind w:left="403" w:firstLine="403"/>
        <w:rPr>
          <w:rFonts w:asciiTheme="majorBidi" w:hAnsiTheme="majorBidi" w:cstheme="majorBidi"/>
          <w:sz w:val="30"/>
          <w:szCs w:val="30"/>
        </w:rPr>
      </w:pPr>
      <w:r w:rsidRPr="008A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8A2C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6C161060" w14:textId="77777777" w:rsidR="00D97314" w:rsidRPr="008A2C70" w:rsidRDefault="00D97314" w:rsidP="00D97314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257F2CC9" w14:textId="77777777" w:rsidR="00D97314" w:rsidRPr="008A2C70" w:rsidRDefault="00D97314" w:rsidP="00D97314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8A2C70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1AE5E2E1" w14:textId="21BA2957" w:rsidR="00D97314" w:rsidRPr="008A2C70" w:rsidRDefault="00D97314" w:rsidP="00D97314">
      <w:pPr>
        <w:tabs>
          <w:tab w:val="left" w:pos="540"/>
          <w:tab w:val="left" w:pos="2642"/>
        </w:tabs>
        <w:ind w:left="540" w:right="-4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A2C70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="004F18F9" w:rsidRPr="008A2C70">
        <w:rPr>
          <w:rFonts w:asciiTheme="majorBidi" w:hAnsiTheme="majorBidi" w:cstheme="majorBidi"/>
          <w:sz w:val="30"/>
          <w:szCs w:val="30"/>
        </w:rPr>
        <w:t xml:space="preserve">31 </w:t>
      </w:r>
      <w:r w:rsidR="004F18F9" w:rsidRPr="008A2C70">
        <w:rPr>
          <w:rFonts w:asciiTheme="majorBidi" w:hAnsiTheme="majorBidi" w:cstheme="majorBidi" w:hint="cs"/>
          <w:sz w:val="30"/>
          <w:szCs w:val="30"/>
          <w:cs/>
        </w:rPr>
        <w:t>มีนาคม</w:t>
      </w:r>
    </w:p>
    <w:p w14:paraId="003D8CA3" w14:textId="3F707739" w:rsidR="00D97314" w:rsidRPr="008A2C70" w:rsidRDefault="00D97314" w:rsidP="00D97314">
      <w:pPr>
        <w:spacing w:line="240" w:lineRule="atLeast"/>
        <w:ind w:left="540"/>
        <w:jc w:val="center"/>
        <w:rPr>
          <w:sz w:val="20"/>
          <w:szCs w:val="28"/>
          <w:cs/>
          <w:lang w:val="en-US"/>
        </w:rPr>
      </w:pPr>
      <w:r w:rsidRPr="008A2C70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798F94C7" wp14:editId="3F494B22">
                <wp:simplePos x="0" y="0"/>
                <wp:positionH relativeFrom="column">
                  <wp:posOffset>1794409</wp:posOffset>
                </wp:positionH>
                <wp:positionV relativeFrom="paragraph">
                  <wp:posOffset>42163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DC32A2" w14:textId="77777777" w:rsidR="00D97314" w:rsidRPr="00C120B5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F94C7" id="Group 34" o:spid="_x0000_s1026" style="position:absolute;left:0;text-align:left;margin-left:141.3pt;margin-top:3.3pt;width:332.45pt;height:260.4pt;z-index:251658259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Iz7pZnhAAAACQEAAA8AAABkcnMvZG93&#10;bnJldi54bWxMj0Frg0AQhe+F/odlCr01qzaa1LqGENqeQqFJIeS20YlK3FlxN2r+faen9vQY3uO9&#10;b7LVZFoxYO8aSwrCWQACqbBlQ5WC7/370xKE85pK3VpCBTd0sMrv7zKdlnakLxx2vhJcQi7VCmrv&#10;u1RKV9RotJvZDom9s+2N9nz2lSx7PXK5aWUUBIk0uiFeqHWHmxqLy+5qFHyMelw/h2/D9nLe3I77&#10;+POwDVGpx4dp/QrC4+T/wvCLz+iQM9PJXql0olUQLaOEowoSFvZf5osYxElBHC3mIPNM/v8g/w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4BDC32A2" w14:textId="77777777" w:rsidR="00D97314" w:rsidRPr="00C120B5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301917A5" wp14:editId="4DACE21E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4A9647" w14:textId="01BB856D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8</w:t>
                              </w:r>
                            </w:p>
                            <w:p w14:paraId="047408AC" w14:textId="77777777" w:rsidR="00D97314" w:rsidRPr="009D3874" w:rsidRDefault="00D97314" w:rsidP="00D97314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891EA" w14:textId="5E635645" w:rsidR="00D97314" w:rsidRPr="00275164" w:rsidRDefault="001B2E8C" w:rsidP="001B2E8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6,831,38</w:t>
                              </w:r>
                              <w:r w:rsidR="00E47D5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0FA2CD" w14:textId="77777777" w:rsidR="0011103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7</w:t>
                              </w:r>
                            </w:p>
                            <w:p w14:paraId="67219E5D" w14:textId="539D27E0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4518DA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D2930E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B219D" w14:textId="77777777" w:rsidR="00A215A2" w:rsidRPr="00275164" w:rsidRDefault="00A215A2" w:rsidP="00A215A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7</w:t>
                              </w: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,259,888</w:t>
                              </w:r>
                            </w:p>
                            <w:p w14:paraId="470291D3" w14:textId="25E577ED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,277,152</w:t>
                              </w:r>
                            </w:p>
                            <w:p w14:paraId="48A135FA" w14:textId="1C3FC4BE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  <w:p w14:paraId="6BA087FE" w14:textId="77777777" w:rsidR="00D97314" w:rsidRPr="005D488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917A5" id="Group 46" o:spid="_x0000_s1037" style="position:absolute;left:0;text-align:left;margin-left:370.25pt;margin-top:65pt;width:100.8pt;height:1in;z-index:2516582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6C4A9647" w14:textId="01BB856D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8</w:t>
                        </w:r>
                      </w:p>
                      <w:p w14:paraId="047408AC" w14:textId="77777777" w:rsidR="00D97314" w:rsidRPr="009D3874" w:rsidRDefault="00D97314" w:rsidP="00D97314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516891EA" w14:textId="5E635645" w:rsidR="00D97314" w:rsidRPr="00275164" w:rsidRDefault="001B2E8C" w:rsidP="001B2E8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6,831,38</w:t>
                        </w:r>
                        <w:r w:rsidR="00E47D5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4F0FA2CD" w14:textId="77777777" w:rsidR="0011103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7</w:t>
                        </w:r>
                      </w:p>
                      <w:p w14:paraId="67219E5D" w14:textId="539D27E0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B4518DA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0AD2930E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CEB219D" w14:textId="77777777" w:rsidR="00A215A2" w:rsidRPr="00275164" w:rsidRDefault="00A215A2" w:rsidP="00A215A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7</w:t>
                        </w: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,259,888</w:t>
                        </w:r>
                      </w:p>
                      <w:p w14:paraId="470291D3" w14:textId="25E577ED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  <w:t>,277,152</w:t>
                        </w:r>
                      </w:p>
                      <w:p w14:paraId="48A135FA" w14:textId="1C3FC4BE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  <w:p w14:paraId="6BA087FE" w14:textId="77777777" w:rsidR="00D97314" w:rsidRPr="005D488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C6B762E" wp14:editId="6572C4BB">
            <wp:extent cx="5779107" cy="3589020"/>
            <wp:effectExtent l="0" t="0" r="0" b="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48F3D9" w14:textId="0D29E9CF" w:rsidR="00D97314" w:rsidRPr="008A2C70" w:rsidRDefault="00D97314" w:rsidP="00D97314">
      <w:pPr>
        <w:ind w:left="540" w:right="-45"/>
        <w:rPr>
          <w:rFonts w:cs="Times New Roman"/>
          <w:sz w:val="20"/>
          <w:szCs w:val="20"/>
        </w:rPr>
      </w:pPr>
      <w:r w:rsidRPr="008A2C70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7691333C" wp14:editId="10183766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0C53BF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2F5919E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9D83BB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985235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  <w:p w14:paraId="160F6719" w14:textId="556B689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5BF400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  <w:p w14:paraId="6D526FCA" w14:textId="32967D91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1C6E66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91333C" id="Group 65" o:spid="_x0000_s1044" style="position:absolute;left:0;text-align:left;margin-left:41.85pt;margin-top:8.75pt;width:422.45pt;height:129.35pt;z-index:251658254;mso-height-relative:margin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4B0C53BF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2F5919E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5D9D83BB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14985235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160F6719" w14:textId="556B689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525BF400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6D526FCA" w14:textId="32967D91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651C6E66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0DBFB33D" w14:textId="1D052946" w:rsidR="00D97314" w:rsidRPr="008A2C70" w:rsidRDefault="00D97314" w:rsidP="00D9731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8A2C70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61" behindDoc="1" locked="0" layoutInCell="1" allowOverlap="1" wp14:anchorId="0E3DB920" wp14:editId="13AACC5C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C70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63" behindDoc="1" locked="0" layoutInCell="1" allowOverlap="1" wp14:anchorId="52032797" wp14:editId="1A6EA557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0FE2624E" w14:textId="7001E493" w:rsidR="00D97314" w:rsidRPr="008A2C70" w:rsidRDefault="00B16F8B" w:rsidP="00D97314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1335" behindDoc="0" locked="0" layoutInCell="1" allowOverlap="1" wp14:anchorId="4E58C43C" wp14:editId="202F53BA">
            <wp:simplePos x="0" y="0"/>
            <wp:positionH relativeFrom="column">
              <wp:posOffset>3496310</wp:posOffset>
            </wp:positionH>
            <wp:positionV relativeFrom="paragraph">
              <wp:posOffset>17145</wp:posOffset>
            </wp:positionV>
            <wp:extent cx="130175" cy="315595"/>
            <wp:effectExtent l="0" t="0" r="0" b="0"/>
            <wp:wrapNone/>
            <wp:docPr id="1363061208" name="Picture 2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31559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311" behindDoc="0" locked="0" layoutInCell="1" allowOverlap="1" wp14:anchorId="7B518F4D" wp14:editId="32D7E9C1">
            <wp:simplePos x="0" y="0"/>
            <wp:positionH relativeFrom="column">
              <wp:posOffset>3324261</wp:posOffset>
            </wp:positionH>
            <wp:positionV relativeFrom="paragraph">
              <wp:posOffset>119391</wp:posOffset>
            </wp:positionV>
            <wp:extent cx="156441" cy="214377"/>
            <wp:effectExtent l="0" t="0" r="0" b="0"/>
            <wp:wrapNone/>
            <wp:docPr id="541354239" name="Picture 1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441" cy="214377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314" w:rsidRPr="008A2C70">
        <w:rPr>
          <w:rFonts w:asciiTheme="majorBidi" w:hAnsiTheme="majorBidi" w:cstheme="majorBidi"/>
          <w:sz w:val="30"/>
          <w:szCs w:val="30"/>
        </w:rPr>
        <w:tab/>
      </w:r>
    </w:p>
    <w:p w14:paraId="7AE1F7AA" w14:textId="34E9D546" w:rsidR="00D97314" w:rsidRPr="008A2C70" w:rsidRDefault="00D97314" w:rsidP="00D97314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sectPr w:rsidR="00D97314" w:rsidRPr="008A2C70" w:rsidSect="003C72BF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  <w:r w:rsidRPr="008A2C70">
        <w:rPr>
          <w:rFonts w:hint="cs"/>
          <w:noProof/>
          <w:lang w:val="en-US"/>
        </w:rPr>
        <w:drawing>
          <wp:anchor distT="0" distB="0" distL="114300" distR="114300" simplePos="0" relativeHeight="251658256" behindDoc="0" locked="0" layoutInCell="1" allowOverlap="1" wp14:anchorId="18273BD6" wp14:editId="342F4467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682245542" name="Chart 6822455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21EA175" w14:textId="77777777" w:rsidR="00B62CEE" w:rsidRPr="008A2C70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</w:pPr>
      <w:r w:rsidRPr="008A2C70">
        <w:rPr>
          <w:sz w:val="2"/>
          <w:szCs w:val="2"/>
        </w:rPr>
        <w:lastRenderedPageBreak/>
        <w:t xml:space="preserve"> </w:t>
      </w:r>
    </w:p>
    <w:tbl>
      <w:tblPr>
        <w:tblpPr w:leftFromText="180" w:rightFromText="180" w:vertAnchor="text" w:tblpY="17"/>
        <w:tblW w:w="518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283"/>
        <w:gridCol w:w="739"/>
        <w:gridCol w:w="178"/>
        <w:gridCol w:w="853"/>
        <w:gridCol w:w="202"/>
        <w:gridCol w:w="875"/>
        <w:gridCol w:w="196"/>
        <w:gridCol w:w="853"/>
        <w:gridCol w:w="217"/>
        <w:gridCol w:w="875"/>
        <w:gridCol w:w="220"/>
        <w:gridCol w:w="844"/>
        <w:gridCol w:w="217"/>
        <w:gridCol w:w="875"/>
        <w:gridCol w:w="181"/>
        <w:gridCol w:w="844"/>
        <w:gridCol w:w="217"/>
        <w:gridCol w:w="869"/>
        <w:gridCol w:w="220"/>
        <w:gridCol w:w="856"/>
        <w:gridCol w:w="178"/>
        <w:gridCol w:w="742"/>
      </w:tblGrid>
      <w:tr w:rsidR="00B62CEE" w:rsidRPr="008A2C70" w14:paraId="0D70C674" w14:textId="77777777" w:rsidTr="00417A85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5C24DE4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B62CEE" w:rsidRPr="008A2C70" w14:paraId="4B42B9E3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3A7A1680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8A2C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74" w:type="pct"/>
            <w:gridSpan w:val="3"/>
            <w:shd w:val="clear" w:color="auto" w:fill="auto"/>
            <w:vAlign w:val="bottom"/>
          </w:tcPr>
          <w:p w14:paraId="78BDF57A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7F4661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6FBBB0D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5" w:type="pct"/>
            <w:vAlign w:val="bottom"/>
          </w:tcPr>
          <w:p w14:paraId="0E7CB58D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bottom"/>
          </w:tcPr>
          <w:p w14:paraId="614D9C97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3" w:type="pct"/>
            <w:vAlign w:val="bottom"/>
          </w:tcPr>
          <w:p w14:paraId="797D39CC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541F4B5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14:paraId="4F9AD2D3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0196D0A8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11CF7501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EC8752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417A85" w:rsidRPr="008A2C70" w14:paraId="6B424C98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59E2067D" w14:textId="77777777" w:rsidR="00866C8B" w:rsidRPr="008A2C70" w:rsidRDefault="00866C8B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8A2C70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31 </w:t>
            </w:r>
            <w:r w:rsidRPr="008A2C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35" w:type="pct"/>
            <w:shd w:val="clear" w:color="auto" w:fill="auto"/>
          </w:tcPr>
          <w:p w14:paraId="4F1FDF1F" w14:textId="0742CD3F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94" w:type="pct"/>
            <w:shd w:val="clear" w:color="auto" w:fill="auto"/>
          </w:tcPr>
          <w:p w14:paraId="14BF8FD1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13FCF974" w14:textId="336C48E8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shd w:val="clear" w:color="auto" w:fill="auto"/>
          </w:tcPr>
          <w:p w14:paraId="6AFA9747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8A6B37" w14:textId="4CD24363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7" w:type="pct"/>
            <w:shd w:val="clear" w:color="auto" w:fill="auto"/>
          </w:tcPr>
          <w:p w14:paraId="1B3FF087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7EFB32D2" w14:textId="19FE3BCB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5" w:type="pct"/>
          </w:tcPr>
          <w:p w14:paraId="05D9A2F2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4CCCBF" w14:textId="2F837DB1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62578304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524A232B" w14:textId="723DBD3E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013405FC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43D65476" w14:textId="75658503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</w:tcPr>
          <w:p w14:paraId="10730A63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</w:tcPr>
          <w:p w14:paraId="28623CE7" w14:textId="455B6C61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</w:tcPr>
          <w:p w14:paraId="5BC72197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</w:tcPr>
          <w:p w14:paraId="01607620" w14:textId="42AC0552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6CA05C0D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EF841ED" w14:textId="411D02F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7506195B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</w:tcPr>
          <w:p w14:paraId="0607A65B" w14:textId="36D60E3A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59" w:type="pct"/>
            <w:shd w:val="clear" w:color="auto" w:fill="auto"/>
          </w:tcPr>
          <w:p w14:paraId="6E85B2EB" w14:textId="77777777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</w:tcPr>
          <w:p w14:paraId="1A2DD49D" w14:textId="2B8457B0" w:rsidR="00866C8B" w:rsidRPr="008A2C70" w:rsidRDefault="00866C8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B62CEE" w:rsidRPr="008A2C70" w14:paraId="45587205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698160F2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60" w:type="pct"/>
            <w:gridSpan w:val="23"/>
            <w:shd w:val="clear" w:color="auto" w:fill="auto"/>
          </w:tcPr>
          <w:p w14:paraId="23711C5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417A85" w:rsidRPr="008A2C70" w14:paraId="008D9F84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6D1B09C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35" w:type="pct"/>
            <w:shd w:val="clear" w:color="auto" w:fill="auto"/>
          </w:tcPr>
          <w:p w14:paraId="4153CB19" w14:textId="065E511B" w:rsidR="003B6EF6" w:rsidRPr="008A2C70" w:rsidRDefault="000D775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5,821,486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6A35ED0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pct"/>
            <w:shd w:val="clear" w:color="auto" w:fill="auto"/>
          </w:tcPr>
          <w:p w14:paraId="04793E83" w14:textId="7C67A77F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6,076,758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A5FDF1D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0AFF25DE" w14:textId="2B9DBDFA" w:rsidR="003B6EF6" w:rsidRPr="008A2C70" w:rsidRDefault="004933AC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665,634</w:t>
            </w:r>
          </w:p>
        </w:tc>
        <w:tc>
          <w:tcPr>
            <w:tcW w:w="67" w:type="pct"/>
            <w:shd w:val="clear" w:color="auto" w:fill="auto"/>
          </w:tcPr>
          <w:p w14:paraId="795C7050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A4DB5E1" w14:textId="02FBCDFB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604,305</w:t>
            </w:r>
          </w:p>
        </w:tc>
        <w:tc>
          <w:tcPr>
            <w:tcW w:w="65" w:type="pct"/>
            <w:shd w:val="clear" w:color="auto" w:fill="auto"/>
          </w:tcPr>
          <w:p w14:paraId="42476CA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49201C6F" w14:textId="00114F37" w:rsidR="003B6EF6" w:rsidRPr="008A2C70" w:rsidRDefault="005D5BDB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344,265</w:t>
            </w:r>
          </w:p>
        </w:tc>
        <w:tc>
          <w:tcPr>
            <w:tcW w:w="72" w:type="pct"/>
            <w:shd w:val="clear" w:color="auto" w:fill="auto"/>
          </w:tcPr>
          <w:p w14:paraId="6FEF9906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5CE7F0D" w14:textId="53DD1484" w:rsidR="003B6EF6" w:rsidRPr="008A2C70" w:rsidRDefault="003B6EF6" w:rsidP="00417A85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578,825</w:t>
            </w:r>
          </w:p>
        </w:tc>
        <w:tc>
          <w:tcPr>
            <w:tcW w:w="73" w:type="pct"/>
            <w:shd w:val="clear" w:color="auto" w:fill="auto"/>
          </w:tcPr>
          <w:p w14:paraId="6DED09EF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39A30B76" w14:textId="4F9379DF" w:rsidR="003B6EF6" w:rsidRPr="008A2C70" w:rsidRDefault="000D3AEA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6,831,385</w:t>
            </w:r>
          </w:p>
        </w:tc>
        <w:tc>
          <w:tcPr>
            <w:tcW w:w="72" w:type="pct"/>
            <w:shd w:val="clear" w:color="auto" w:fill="auto"/>
          </w:tcPr>
          <w:p w14:paraId="3EFB8E9A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39A7087" w14:textId="1A4DCBDA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7,259,888</w:t>
            </w:r>
          </w:p>
        </w:tc>
        <w:tc>
          <w:tcPr>
            <w:tcW w:w="60" w:type="pct"/>
            <w:shd w:val="clear" w:color="auto" w:fill="auto"/>
          </w:tcPr>
          <w:p w14:paraId="66DBC8ED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18B81CCB" w14:textId="757BFB3A" w:rsidR="003B6EF6" w:rsidRPr="008A2C70" w:rsidRDefault="003F29A5" w:rsidP="00417A8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A35526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AA78EF7" w14:textId="3E555402" w:rsidR="003B6EF6" w:rsidRPr="008A2C70" w:rsidRDefault="003B6EF6" w:rsidP="00417A8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29246722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74954F2D" w14:textId="7D36E3E4" w:rsidR="003B6EF6" w:rsidRPr="008A2C70" w:rsidRDefault="003E0223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6,831,385</w:t>
            </w:r>
          </w:p>
        </w:tc>
        <w:tc>
          <w:tcPr>
            <w:tcW w:w="59" w:type="pct"/>
            <w:shd w:val="clear" w:color="auto" w:fill="auto"/>
          </w:tcPr>
          <w:p w14:paraId="1F0B6AA9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14078BDF" w14:textId="3894BCAE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7,259,888</w:t>
            </w:r>
          </w:p>
        </w:tc>
      </w:tr>
      <w:tr w:rsidR="00417A85" w:rsidRPr="008A2C70" w14:paraId="59EE70BE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542D329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</w:tcPr>
          <w:p w14:paraId="64FAA811" w14:textId="163A13E1" w:rsidR="003B6EF6" w:rsidRPr="008A2C70" w:rsidRDefault="000D775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21,788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F0E77F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691DAFEC" w14:textId="02C52BED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55,058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F2E58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B5D0C85" w14:textId="5D8DE760" w:rsidR="003B6EF6" w:rsidRPr="008A2C70" w:rsidRDefault="004933AC" w:rsidP="00417A8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BB609EF" w14:textId="77777777" w:rsidR="003B6EF6" w:rsidRPr="008A2C70" w:rsidRDefault="003B6EF6" w:rsidP="00417A85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01A7D179" w14:textId="26E1187B" w:rsidR="003B6EF6" w:rsidRPr="008A2C70" w:rsidRDefault="003B6EF6" w:rsidP="00417A8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1E1BB28D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79D896B" w14:textId="73A404C7" w:rsidR="003B6EF6" w:rsidRPr="008A2C70" w:rsidRDefault="002E07FD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41,727</w:t>
            </w:r>
          </w:p>
        </w:tc>
        <w:tc>
          <w:tcPr>
            <w:tcW w:w="72" w:type="pct"/>
            <w:shd w:val="clear" w:color="auto" w:fill="auto"/>
          </w:tcPr>
          <w:p w14:paraId="61AD83B5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8A290EE" w14:textId="4C1619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40,509</w:t>
            </w:r>
          </w:p>
        </w:tc>
        <w:tc>
          <w:tcPr>
            <w:tcW w:w="73" w:type="pct"/>
            <w:shd w:val="clear" w:color="auto" w:fill="auto"/>
          </w:tcPr>
          <w:p w14:paraId="6F9ED845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3BDBB8CA" w14:textId="5872EF42" w:rsidR="003B6EF6" w:rsidRPr="008A2C70" w:rsidRDefault="00A057A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63,515</w:t>
            </w:r>
          </w:p>
        </w:tc>
        <w:tc>
          <w:tcPr>
            <w:tcW w:w="72" w:type="pct"/>
            <w:shd w:val="clear" w:color="auto" w:fill="auto"/>
          </w:tcPr>
          <w:p w14:paraId="774D029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606A03B8" w14:textId="45FB6DF1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95,567</w:t>
            </w:r>
          </w:p>
        </w:tc>
        <w:tc>
          <w:tcPr>
            <w:tcW w:w="60" w:type="pct"/>
            <w:shd w:val="clear" w:color="auto" w:fill="auto"/>
          </w:tcPr>
          <w:p w14:paraId="5E1D9D28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3122F647" w14:textId="21217227" w:rsidR="003B6EF6" w:rsidRPr="008A2C70" w:rsidRDefault="00795624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F29A5" w:rsidRPr="008A2C70">
              <w:rPr>
                <w:rFonts w:asciiTheme="majorBidi" w:hAnsiTheme="majorBidi" w:cstheme="majorBidi"/>
                <w:szCs w:val="22"/>
                <w:lang w:val="en-US" w:bidi="th-TH"/>
              </w:rPr>
              <w:t>63,515</w:t>
            </w: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254EC71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5A390AF5" w14:textId="7BBECECE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(95,567)</w:t>
            </w:r>
          </w:p>
        </w:tc>
        <w:tc>
          <w:tcPr>
            <w:tcW w:w="73" w:type="pct"/>
            <w:shd w:val="clear" w:color="auto" w:fill="auto"/>
          </w:tcPr>
          <w:p w14:paraId="59664307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</w:tcPr>
          <w:p w14:paraId="43263E35" w14:textId="3DD1996A" w:rsidR="003B6EF6" w:rsidRPr="008A2C70" w:rsidRDefault="003E0223" w:rsidP="00417A8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D2D48D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3D50A59E" w14:textId="3EA28D1E" w:rsidR="003B6EF6" w:rsidRPr="008A2C70" w:rsidRDefault="003B6EF6" w:rsidP="00417A85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7A85" w:rsidRPr="008A2C70" w14:paraId="701B340C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2B681AC4" w14:textId="77777777" w:rsidR="003B6EF6" w:rsidRPr="008A2C70" w:rsidRDefault="003B6EF6" w:rsidP="00417A85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A0B3" w14:textId="6A6C7DD7" w:rsidR="003B6EF6" w:rsidRPr="008A2C70" w:rsidRDefault="000D775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5,843,274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3CE885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0E299" w14:textId="770DEF2F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6,131,816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F1EED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446C2" w14:textId="312FFE08" w:rsidR="003B6EF6" w:rsidRPr="008A2C70" w:rsidRDefault="004933AC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665,634</w:t>
            </w:r>
          </w:p>
        </w:tc>
        <w:tc>
          <w:tcPr>
            <w:tcW w:w="67" w:type="pct"/>
            <w:shd w:val="clear" w:color="auto" w:fill="auto"/>
          </w:tcPr>
          <w:p w14:paraId="62FB5119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31701" w14:textId="378247C6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604,305</w:t>
            </w:r>
          </w:p>
        </w:tc>
        <w:tc>
          <w:tcPr>
            <w:tcW w:w="65" w:type="pct"/>
            <w:shd w:val="clear" w:color="auto" w:fill="auto"/>
          </w:tcPr>
          <w:p w14:paraId="1A7662E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DBE3E" w14:textId="06590C79" w:rsidR="003B6EF6" w:rsidRPr="008A2C70" w:rsidRDefault="008400D2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385,992</w:t>
            </w:r>
          </w:p>
        </w:tc>
        <w:tc>
          <w:tcPr>
            <w:tcW w:w="72" w:type="pct"/>
            <w:shd w:val="clear" w:color="auto" w:fill="auto"/>
          </w:tcPr>
          <w:p w14:paraId="6C382770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DE880" w14:textId="3B5C116A" w:rsidR="003B6EF6" w:rsidRPr="008A2C70" w:rsidRDefault="003B6EF6" w:rsidP="00417A85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619,334</w:t>
            </w:r>
          </w:p>
        </w:tc>
        <w:tc>
          <w:tcPr>
            <w:tcW w:w="73" w:type="pct"/>
            <w:shd w:val="clear" w:color="auto" w:fill="auto"/>
          </w:tcPr>
          <w:p w14:paraId="64DD573B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85F62" w14:textId="773332D4" w:rsidR="003B6EF6" w:rsidRPr="008A2C70" w:rsidRDefault="00A057A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6,894,900</w:t>
            </w:r>
          </w:p>
        </w:tc>
        <w:tc>
          <w:tcPr>
            <w:tcW w:w="72" w:type="pct"/>
            <w:shd w:val="clear" w:color="auto" w:fill="auto"/>
          </w:tcPr>
          <w:p w14:paraId="311FEA2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597F5" w14:textId="28064042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7,355,455</w:t>
            </w:r>
          </w:p>
        </w:tc>
        <w:tc>
          <w:tcPr>
            <w:tcW w:w="60" w:type="pct"/>
            <w:shd w:val="clear" w:color="auto" w:fill="auto"/>
          </w:tcPr>
          <w:p w14:paraId="44834CA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44F0" w14:textId="43CEB969" w:rsidR="003B6EF6" w:rsidRPr="008A2C70" w:rsidRDefault="00795624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(63,515)</w:t>
            </w:r>
          </w:p>
        </w:tc>
        <w:tc>
          <w:tcPr>
            <w:tcW w:w="72" w:type="pct"/>
            <w:shd w:val="clear" w:color="auto" w:fill="auto"/>
          </w:tcPr>
          <w:p w14:paraId="235E9EF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4C28C" w14:textId="35B635B0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(95,567)</w:t>
            </w:r>
          </w:p>
        </w:tc>
        <w:tc>
          <w:tcPr>
            <w:tcW w:w="73" w:type="pct"/>
            <w:shd w:val="clear" w:color="auto" w:fill="auto"/>
          </w:tcPr>
          <w:p w14:paraId="51A82869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31CC9" w14:textId="0196A81E" w:rsidR="003B6EF6" w:rsidRPr="008A2C70" w:rsidRDefault="003E0223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6,831,385</w:t>
            </w:r>
          </w:p>
        </w:tc>
        <w:tc>
          <w:tcPr>
            <w:tcW w:w="59" w:type="pct"/>
            <w:shd w:val="clear" w:color="auto" w:fill="auto"/>
          </w:tcPr>
          <w:p w14:paraId="4D142E26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B4D8F" w14:textId="670EC805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7,259,888</w:t>
            </w:r>
          </w:p>
        </w:tc>
      </w:tr>
      <w:tr w:rsidR="00417A85" w:rsidRPr="008A2C70" w14:paraId="404FBC1A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5EA8AD0A" w14:textId="77777777" w:rsidR="003B6EF6" w:rsidRPr="008A2C70" w:rsidRDefault="003B6EF6" w:rsidP="00417A85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</w:tcPr>
          <w:p w14:paraId="08033C1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7F240D12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251674E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8ED9F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14:paraId="284DC19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4A0868F0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3FAEAA0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" w:type="pct"/>
            <w:shd w:val="clear" w:color="auto" w:fill="auto"/>
          </w:tcPr>
          <w:p w14:paraId="2ABDF5D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14:paraId="548DC38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5D93CEC3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0A70072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</w:tcPr>
          <w:p w14:paraId="06D01840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</w:tcPr>
          <w:p w14:paraId="783F0CF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25E2398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72C5AE0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</w:tcPr>
          <w:p w14:paraId="24B164E2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</w:tcPr>
          <w:p w14:paraId="44780A2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4C29F15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001BECB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</w:tcPr>
          <w:p w14:paraId="4A553A71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</w:tcPr>
          <w:p w14:paraId="42AFD49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E7BC7BF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top w:val="double" w:sz="4" w:space="0" w:color="auto"/>
            </w:tcBorders>
            <w:shd w:val="clear" w:color="auto" w:fill="auto"/>
          </w:tcPr>
          <w:p w14:paraId="1DAAE63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17A85" w:rsidRPr="008A2C70" w14:paraId="6DF07C0E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4DF01AA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35" w:type="pct"/>
            <w:shd w:val="clear" w:color="auto" w:fill="auto"/>
          </w:tcPr>
          <w:p w14:paraId="0F3B06AF" w14:textId="57FC7ACA" w:rsidR="003B6EF6" w:rsidRPr="008A2C70" w:rsidRDefault="00926147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(315,253)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67C19C6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41F5B598" w14:textId="7F98D935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(285,156)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445AF1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7B619767" w14:textId="13D27F8D" w:rsidR="003B6EF6" w:rsidRPr="008A2C70" w:rsidRDefault="0036150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(23,789)</w:t>
            </w:r>
          </w:p>
        </w:tc>
        <w:tc>
          <w:tcPr>
            <w:tcW w:w="67" w:type="pct"/>
            <w:shd w:val="clear" w:color="auto" w:fill="auto"/>
          </w:tcPr>
          <w:p w14:paraId="69FA5209" w14:textId="77777777" w:rsidR="003B6EF6" w:rsidRPr="008A2C70" w:rsidRDefault="003B6EF6" w:rsidP="00417A85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32A1AC8" w14:textId="5785F97D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(20,376)</w:t>
            </w:r>
          </w:p>
        </w:tc>
        <w:tc>
          <w:tcPr>
            <w:tcW w:w="65" w:type="pct"/>
            <w:shd w:val="clear" w:color="auto" w:fill="auto"/>
          </w:tcPr>
          <w:p w14:paraId="415239A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0A79C090" w14:textId="4FE8ACA2" w:rsidR="003B6EF6" w:rsidRPr="008A2C70" w:rsidRDefault="008400D2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(33,914)</w:t>
            </w:r>
          </w:p>
        </w:tc>
        <w:tc>
          <w:tcPr>
            <w:tcW w:w="72" w:type="pct"/>
            <w:shd w:val="clear" w:color="auto" w:fill="auto"/>
          </w:tcPr>
          <w:p w14:paraId="7BDD1D70" w14:textId="77777777" w:rsidR="003B6EF6" w:rsidRPr="008A2C70" w:rsidRDefault="003B6EF6" w:rsidP="00417A85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CBF5CAD" w14:textId="79EA1CC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(64,710)</w:t>
            </w:r>
          </w:p>
        </w:tc>
        <w:tc>
          <w:tcPr>
            <w:tcW w:w="73" w:type="pct"/>
            <w:shd w:val="clear" w:color="auto" w:fill="auto"/>
          </w:tcPr>
          <w:p w14:paraId="045356F5" w14:textId="77777777" w:rsidR="003B6EF6" w:rsidRPr="008A2C70" w:rsidRDefault="003B6EF6" w:rsidP="00417A85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0C3B9D18" w14:textId="620E8463" w:rsidR="003B6EF6" w:rsidRPr="008A2C70" w:rsidRDefault="0085597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(372,956)</w:t>
            </w:r>
          </w:p>
        </w:tc>
        <w:tc>
          <w:tcPr>
            <w:tcW w:w="72" w:type="pct"/>
            <w:shd w:val="clear" w:color="auto" w:fill="auto"/>
          </w:tcPr>
          <w:p w14:paraId="66065C03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D04C512" w14:textId="18833C31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(370,242)</w:t>
            </w:r>
          </w:p>
        </w:tc>
        <w:tc>
          <w:tcPr>
            <w:tcW w:w="60" w:type="pct"/>
            <w:shd w:val="clear" w:color="auto" w:fill="auto"/>
          </w:tcPr>
          <w:p w14:paraId="5B08FF2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03327808" w14:textId="712807D5" w:rsidR="003B6EF6" w:rsidRPr="008A2C70" w:rsidRDefault="00B57B76" w:rsidP="00B57B7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2338919" w14:textId="77777777" w:rsidR="003B6EF6" w:rsidRPr="008A2C70" w:rsidRDefault="003B6EF6" w:rsidP="00417A85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E1F54C8" w14:textId="07479383" w:rsidR="003B6EF6" w:rsidRPr="008A2C70" w:rsidRDefault="003B6EF6" w:rsidP="00417A8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23045F30" w14:textId="77777777" w:rsidR="003B6EF6" w:rsidRPr="008A2C70" w:rsidRDefault="003B6EF6" w:rsidP="00417A85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79C488CE" w14:textId="1D41D5C2" w:rsidR="003B6EF6" w:rsidRPr="008A2C70" w:rsidRDefault="003E0223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(372,956)</w:t>
            </w:r>
          </w:p>
        </w:tc>
        <w:tc>
          <w:tcPr>
            <w:tcW w:w="59" w:type="pct"/>
            <w:shd w:val="clear" w:color="auto" w:fill="auto"/>
          </w:tcPr>
          <w:p w14:paraId="03C134E9" w14:textId="77777777" w:rsidR="003B6EF6" w:rsidRPr="008A2C70" w:rsidRDefault="003B6EF6" w:rsidP="00417A85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26177BAE" w14:textId="018B0AA3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(370,242)</w:t>
            </w:r>
          </w:p>
        </w:tc>
      </w:tr>
      <w:tr w:rsidR="00417A85" w:rsidRPr="008A2C70" w14:paraId="2EE126C1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3DD4079E" w14:textId="7A9C44F5" w:rsidR="003B6EF6" w:rsidRPr="008A2C70" w:rsidRDefault="003B6EF6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 w:rsidR="00B60DF2"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(ขาดทุน) </w:t>
            </w: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</w:tcPr>
          <w:p w14:paraId="0A350CD9" w14:textId="264B1F29" w:rsidR="003B6EF6" w:rsidRPr="008A2C70" w:rsidRDefault="00FB0D4C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1,26</w:t>
            </w:r>
            <w:r w:rsidR="009160E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9160E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402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03A8925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shd w:val="clear" w:color="auto" w:fill="auto"/>
          </w:tcPr>
          <w:p w14:paraId="50AC1FA4" w14:textId="7D15F878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1,065,269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646B03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10E22AEF" w14:textId="2805BC8E" w:rsidR="003B6EF6" w:rsidRPr="008A2C70" w:rsidRDefault="0036150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78,670</w:t>
            </w:r>
          </w:p>
        </w:tc>
        <w:tc>
          <w:tcPr>
            <w:tcW w:w="67" w:type="pct"/>
            <w:shd w:val="clear" w:color="auto" w:fill="auto"/>
          </w:tcPr>
          <w:p w14:paraId="4F95D24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1B134F4" w14:textId="104B0D0D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5,396</w:t>
            </w:r>
          </w:p>
        </w:tc>
        <w:tc>
          <w:tcPr>
            <w:tcW w:w="65" w:type="pct"/>
            <w:shd w:val="clear" w:color="auto" w:fill="auto"/>
          </w:tcPr>
          <w:p w14:paraId="464946D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042F638D" w14:textId="68BDB031" w:rsidR="003B6EF6" w:rsidRPr="008A2C70" w:rsidRDefault="008400D2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250,78</w:t>
            </w:r>
            <w:r w:rsidR="0061196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72" w:type="pct"/>
            <w:shd w:val="clear" w:color="auto" w:fill="auto"/>
          </w:tcPr>
          <w:p w14:paraId="290AC99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1DE4E753" w14:textId="48E019AD" w:rsidR="003B6EF6" w:rsidRPr="008A2C70" w:rsidRDefault="003B6EF6" w:rsidP="0001359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(77,677)</w:t>
            </w:r>
          </w:p>
        </w:tc>
        <w:tc>
          <w:tcPr>
            <w:tcW w:w="73" w:type="pct"/>
            <w:shd w:val="clear" w:color="auto" w:fill="auto"/>
          </w:tcPr>
          <w:p w14:paraId="718B0E7A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7EB7486A" w14:textId="4903B337" w:rsidR="003B6EF6" w:rsidRPr="008A2C70" w:rsidRDefault="0085597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1,59</w:t>
            </w:r>
            <w:r w:rsidR="00B57B76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57B76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="005B40D7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</w:t>
            </w:r>
          </w:p>
        </w:tc>
        <w:tc>
          <w:tcPr>
            <w:tcW w:w="72" w:type="pct"/>
            <w:shd w:val="clear" w:color="auto" w:fill="auto"/>
          </w:tcPr>
          <w:p w14:paraId="5862128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56CAC6A" w14:textId="54542E10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992,988</w:t>
            </w:r>
          </w:p>
        </w:tc>
        <w:tc>
          <w:tcPr>
            <w:tcW w:w="60" w:type="pct"/>
            <w:shd w:val="clear" w:color="auto" w:fill="auto"/>
          </w:tcPr>
          <w:p w14:paraId="751F384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49BEA022" w14:textId="79DED00A" w:rsidR="003B6EF6" w:rsidRPr="008A2C70" w:rsidRDefault="00795624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157DD2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</w:t>
            </w:r>
            <w:r w:rsidR="00D15A2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157DD2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D15A2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94443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D15A2E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157DD2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311215F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DE06D02" w14:textId="7DD80D56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(40,117)</w:t>
            </w:r>
          </w:p>
        </w:tc>
        <w:tc>
          <w:tcPr>
            <w:tcW w:w="73" w:type="pct"/>
            <w:shd w:val="clear" w:color="auto" w:fill="auto"/>
          </w:tcPr>
          <w:p w14:paraId="45C2B0E1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590888B2" w14:textId="10F8F4E2" w:rsidR="003B6EF6" w:rsidRPr="008A2C70" w:rsidRDefault="00D705B2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1,389</w:t>
            </w:r>
            <w:r w:rsidR="000713C8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,537</w:t>
            </w:r>
          </w:p>
        </w:tc>
        <w:tc>
          <w:tcPr>
            <w:tcW w:w="59" w:type="pct"/>
            <w:shd w:val="clear" w:color="auto" w:fill="auto"/>
          </w:tcPr>
          <w:p w14:paraId="3770F027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02B9D9B2" w14:textId="4BD71EA6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952,871</w:t>
            </w:r>
          </w:p>
        </w:tc>
      </w:tr>
      <w:tr w:rsidR="00417A85" w:rsidRPr="008A2C70" w14:paraId="2B83B372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0E989096" w14:textId="77777777" w:rsidR="00B62CEE" w:rsidRPr="008A2C70" w:rsidRDefault="00B62CEE" w:rsidP="00417A85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EF862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8F9B6AB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E1A2AC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2A978C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4A164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EB03067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DA64E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021AB5F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8155A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182698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8D434D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5BAFA6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6E428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AFA287A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FB374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BC4289C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966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D3D96F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95B2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A39D8BC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83C4C4E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484C63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CA75C1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17A85" w:rsidRPr="008A2C70" w14:paraId="5F3C6238" w14:textId="77777777" w:rsidTr="00417A85">
        <w:trPr>
          <w:cantSplit/>
        </w:trPr>
        <w:tc>
          <w:tcPr>
            <w:tcW w:w="1175" w:type="pct"/>
            <w:gridSpan w:val="2"/>
            <w:shd w:val="clear" w:color="auto" w:fill="auto"/>
          </w:tcPr>
          <w:p w14:paraId="7687E9E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724A29F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337FA307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29E0149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2A41AC5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CA3DBD2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534E27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8E13E54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4211ED0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A80CF8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B06663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F8C9AA3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0151158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347244C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4874D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B63D68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B5EA390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B58A8E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9128C1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6D52C4F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B11B562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682C8C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6481B652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17A85" w:rsidRPr="008A2C70" w14:paraId="451D0B4F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2A90F6E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165CDFB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3FF93F4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EDB9FA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88A35B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6EFC43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747F408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E69C6A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AF5BB4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01F1DE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CB628A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9901B61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8772A82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EA6A80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87DB9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901318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D544D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9BE7BD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A1C67D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8488C0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23050CA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2983F55" w14:textId="466E261D" w:rsidR="003B6EF6" w:rsidRPr="008A2C70" w:rsidRDefault="00F165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10,797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5C27393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4FD8A41F" w14:textId="0FB1DB1B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6,622</w:t>
            </w:r>
          </w:p>
        </w:tc>
      </w:tr>
      <w:tr w:rsidR="00417A85" w:rsidRPr="008A2C70" w14:paraId="5E59F59C" w14:textId="77777777" w:rsidTr="00417A85">
        <w:trPr>
          <w:cantSplit/>
          <w:trHeight w:val="56"/>
        </w:trPr>
        <w:tc>
          <w:tcPr>
            <w:tcW w:w="1514" w:type="pct"/>
            <w:gridSpan w:val="4"/>
            <w:shd w:val="clear" w:color="auto" w:fill="auto"/>
          </w:tcPr>
          <w:p w14:paraId="0647AB92" w14:textId="4D6B668A" w:rsidR="003B6EF6" w:rsidRPr="008A2C70" w:rsidRDefault="00BB05B5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="0083417C"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 (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="0083417C"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="003B6EF6"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8DB9AA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618560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A8DE8C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F6E8DC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F42F5DF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6DF444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4B3096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593A75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875499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EC560E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243ACB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9F0374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85FEE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290C8C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731A4B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C451D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8578F9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67EB004" w14:textId="6A0EE93C" w:rsidR="003B6EF6" w:rsidRPr="008A2C70" w:rsidRDefault="00B479D8" w:rsidP="00355D2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AA6DF1" w:rsidRPr="008A2C70">
              <w:rPr>
                <w:rFonts w:asciiTheme="majorBidi" w:hAnsiTheme="majorBidi" w:cs="Angsana New"/>
                <w:szCs w:val="22"/>
                <w:lang w:bidi="th-TH"/>
              </w:rPr>
              <w:t>869</w:t>
            </w: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334ED7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6C644939" w14:textId="52976F58" w:rsidR="003B6EF6" w:rsidRPr="008A2C70" w:rsidRDefault="004F360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8,111</w:t>
            </w:r>
          </w:p>
        </w:tc>
      </w:tr>
      <w:tr w:rsidR="00417A85" w:rsidRPr="008A2C70" w14:paraId="3F48B1B6" w14:textId="77777777" w:rsidTr="00417A85">
        <w:trPr>
          <w:cantSplit/>
          <w:trHeight w:val="56"/>
        </w:trPr>
        <w:tc>
          <w:tcPr>
            <w:tcW w:w="1514" w:type="pct"/>
            <w:gridSpan w:val="4"/>
            <w:shd w:val="clear" w:color="auto" w:fill="auto"/>
          </w:tcPr>
          <w:p w14:paraId="3C303CB6" w14:textId="0A8DEF19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 w:rsidR="00697469"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จำหน่ายและ</w:t>
            </w: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ตัดจำหน่ายสินทรัพย์ไม่มีตัวตนอื่น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195E032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DC69BF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75AC068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940F8E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E256FC9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D3E4A8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BD4AED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DF01694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E9EF33F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2E69CA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4150B5D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661ADF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C5B21D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F2DF16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939E9E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A38D9D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2099053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3F2B917" w14:textId="581F7ED2" w:rsidR="003B6EF6" w:rsidRPr="008A2C70" w:rsidRDefault="00B479D8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(60)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1B36147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49A7A3EE" w14:textId="6E6C7527" w:rsidR="003B6EF6" w:rsidRPr="008A2C70" w:rsidRDefault="004F360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(8,020)</w:t>
            </w:r>
          </w:p>
        </w:tc>
      </w:tr>
      <w:tr w:rsidR="00417A85" w:rsidRPr="008A2C70" w14:paraId="3359EFB0" w14:textId="77777777" w:rsidTr="00417A85">
        <w:trPr>
          <w:cantSplit/>
          <w:trHeight w:val="56"/>
        </w:trPr>
        <w:tc>
          <w:tcPr>
            <w:tcW w:w="1514" w:type="pct"/>
            <w:gridSpan w:val="4"/>
            <w:shd w:val="clear" w:color="auto" w:fill="auto"/>
          </w:tcPr>
          <w:p w14:paraId="62D65B32" w14:textId="1978BB29" w:rsidR="003B6EF6" w:rsidRPr="008A2C70" w:rsidRDefault="00CD512B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กลับรายการ (</w:t>
            </w:r>
            <w:r w:rsidR="003B6EF6" w:rsidRPr="008A2C7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="003B6EF6" w:rsidRPr="008A2C7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4758353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B3BF22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5C58455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572734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2BCCEFF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05DD79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23A1BA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100448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509382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8378DC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46454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0DC47F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DC2087A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7CC152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55258E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C8E9A1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B96427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4440E2C" w14:textId="450C4278" w:rsidR="003B6EF6" w:rsidRPr="008A2C70" w:rsidRDefault="00B036D2" w:rsidP="00355D2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2,780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1E09E4D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5125D49A" w14:textId="76C2C97E" w:rsidR="003B6EF6" w:rsidRPr="008A2C70" w:rsidRDefault="004F360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(28,843)</w:t>
            </w:r>
          </w:p>
        </w:tc>
      </w:tr>
      <w:tr w:rsidR="00417A85" w:rsidRPr="008A2C70" w14:paraId="7237B476" w14:textId="77777777" w:rsidTr="00417A85">
        <w:trPr>
          <w:cantSplit/>
        </w:trPr>
        <w:tc>
          <w:tcPr>
            <w:tcW w:w="1175" w:type="pct"/>
            <w:gridSpan w:val="2"/>
            <w:shd w:val="clear" w:color="auto" w:fill="auto"/>
          </w:tcPr>
          <w:p w14:paraId="1C4D015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</w:t>
            </w: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สินทรัพย์ไม่มีตัวต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นอื่น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13833C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42636D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913047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99F16C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739D08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00069D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AE8039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1DE861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0CA9F6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8513E9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DA94A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F8578D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790C4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4D98AA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8AA5BE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A9572C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613AC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71888C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3444C2E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0E2B4D4B" w14:textId="0079477D" w:rsidR="003B6EF6" w:rsidRPr="008A2C70" w:rsidRDefault="001A56CB" w:rsidP="000713C8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E40DBC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093C87F0" w14:textId="34BFEFF1" w:rsidR="003B6EF6" w:rsidRPr="008A2C70" w:rsidRDefault="004F360F" w:rsidP="00A27B6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(1</w:t>
            </w:r>
            <w:r w:rsidR="001E6755" w:rsidRPr="008A2C70">
              <w:rPr>
                <w:rFonts w:asciiTheme="majorBidi" w:hAnsiTheme="majorBidi" w:cstheme="majorBidi"/>
                <w:lang w:val="en-US"/>
              </w:rPr>
              <w:t>,</w:t>
            </w:r>
            <w:r w:rsidRPr="008A2C70">
              <w:rPr>
                <w:rFonts w:asciiTheme="majorBidi" w:hAnsiTheme="majorBidi" w:cstheme="majorBidi"/>
                <w:lang w:val="en-US"/>
              </w:rPr>
              <w:t>389)</w:t>
            </w:r>
          </w:p>
        </w:tc>
      </w:tr>
      <w:tr w:rsidR="00417A85" w:rsidRPr="008A2C70" w14:paraId="5C23FA24" w14:textId="77777777" w:rsidTr="00417A85">
        <w:trPr>
          <w:cantSplit/>
        </w:trPr>
        <w:tc>
          <w:tcPr>
            <w:tcW w:w="1175" w:type="pct"/>
            <w:gridSpan w:val="2"/>
            <w:shd w:val="clear" w:color="auto" w:fill="auto"/>
            <w:vAlign w:val="center"/>
          </w:tcPr>
          <w:p w14:paraId="5E130E7F" w14:textId="1C6B7961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กำไรจากอัตราแลกเปลี่ยน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C20134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158F546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A6625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8186D4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C25921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63416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2D097E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75F8AE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761671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EBB96C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94DC9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2E037F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D0032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D14E14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126A7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E8BD1C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4FC1BC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C39D7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97D43E3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5A22AF6" w14:textId="0EC94596" w:rsidR="003B6EF6" w:rsidRPr="008A2C70" w:rsidRDefault="00243714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val="en-US" w:bidi="th-TH"/>
              </w:rPr>
              <w:t>13,457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95714D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3CC7E834" w14:textId="28E8B59C" w:rsidR="003B6EF6" w:rsidRPr="008A2C70" w:rsidRDefault="004F360F" w:rsidP="0031330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20,573</w:t>
            </w:r>
          </w:p>
        </w:tc>
      </w:tr>
      <w:tr w:rsidR="00417A85" w:rsidRPr="008A2C70" w14:paraId="4EECDA72" w14:textId="77777777" w:rsidTr="00417A85">
        <w:trPr>
          <w:cantSplit/>
        </w:trPr>
        <w:tc>
          <w:tcPr>
            <w:tcW w:w="1856" w:type="pct"/>
            <w:gridSpan w:val="6"/>
            <w:shd w:val="clear" w:color="auto" w:fill="auto"/>
            <w:vAlign w:val="center"/>
          </w:tcPr>
          <w:p w14:paraId="6B401C7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 (ขาดทุน) </w:t>
            </w:r>
            <w:r w:rsidRPr="008A2C7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590852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50078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D3E676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E123A6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56723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B6916D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99E85B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17D3D4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A4F80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CB1A2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DB7114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31E92B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EFE3C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C022D0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861007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421B614" w14:textId="67BBFDBA" w:rsidR="003B6EF6" w:rsidRPr="008A2C70" w:rsidRDefault="00193BB8" w:rsidP="00355D2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10,785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C531FCA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BF77268" w14:textId="2589524D" w:rsidR="003B6EF6" w:rsidRPr="008A2C70" w:rsidRDefault="004F360F" w:rsidP="00A27B6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8A2C70">
              <w:rPr>
                <w:rFonts w:asciiTheme="majorBidi" w:hAnsiTheme="majorBidi" w:cstheme="majorBidi"/>
                <w:lang w:val="en-US"/>
              </w:rPr>
              <w:t>(5,783)</w:t>
            </w:r>
          </w:p>
        </w:tc>
      </w:tr>
      <w:tr w:rsidR="00417A85" w:rsidRPr="008A2C70" w14:paraId="6C6D925A" w14:textId="77777777" w:rsidTr="00417A85">
        <w:trPr>
          <w:cantSplit/>
        </w:trPr>
        <w:tc>
          <w:tcPr>
            <w:tcW w:w="1856" w:type="pct"/>
            <w:gridSpan w:val="6"/>
            <w:shd w:val="clear" w:color="auto" w:fill="auto"/>
            <w:vAlign w:val="center"/>
          </w:tcPr>
          <w:p w14:paraId="6F85190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01D5A8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12625E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F8A339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3E9112D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44BA7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AB2869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2A93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B81C88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F74D1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65662D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B19F3D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DAC925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76EA8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0FE52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603A6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E56B6EB" w14:textId="444D0B70" w:rsidR="003B6EF6" w:rsidRPr="008A2C70" w:rsidRDefault="003A7E1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38,758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B43761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0FBD4E32" w14:textId="458DADA0" w:rsidR="003B6EF6" w:rsidRPr="008A2C70" w:rsidRDefault="004F360F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33,070</w:t>
            </w:r>
          </w:p>
        </w:tc>
      </w:tr>
      <w:tr w:rsidR="00417A85" w:rsidRPr="008A2C70" w14:paraId="278E9DFE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42947DC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55A9471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A18AEAB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FF1BF3E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842A7A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026B4DE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7F58496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0EC437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2E4DEF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14A35B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FBBB95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258054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CE60BC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961E92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C39993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B7A0F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7A79A6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3DAED0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C42BAA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0CBF7D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BEFE033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C78F05A" w14:textId="5F83D785" w:rsidR="003B6EF6" w:rsidRPr="008A2C70" w:rsidRDefault="00F06360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(35,562)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A96EDC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D0EB04F" w14:textId="74BB229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(29,208)</w:t>
            </w:r>
          </w:p>
        </w:tc>
      </w:tr>
      <w:tr w:rsidR="00417A85" w:rsidRPr="008A2C70" w14:paraId="33E8FF1C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254FE43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04F26AF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2FD876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33404AD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8309F2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221507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318F758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FD5A63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2573FA3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8313A1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8E5128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5CC4C5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9997328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EE39F5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65D13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616D17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6E907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0A8A44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B243F5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1E5C88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74A9132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32A3" w14:textId="33CC1F13" w:rsidR="003B6EF6" w:rsidRPr="008A2C70" w:rsidRDefault="00F06360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(98,990)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2F05A46" w14:textId="77777777" w:rsidR="003B6EF6" w:rsidRPr="008A2C70" w:rsidRDefault="003B6EF6" w:rsidP="00417A85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1F13" w14:textId="6E361CE3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="Angsana New"/>
                <w:szCs w:val="22"/>
                <w:lang w:bidi="th-TH"/>
              </w:rPr>
              <w:t>(82,037)</w:t>
            </w:r>
          </w:p>
        </w:tc>
      </w:tr>
      <w:tr w:rsidR="00417A85" w:rsidRPr="008A2C70" w14:paraId="75262D20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0C8F9B8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7C4E796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993A1A8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5FAD8A0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F94891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05BA500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5B794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FF0AD0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F2A3CDB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26D85A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EAC7D27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A4A3130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4DC71F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1DCAB1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9C0EA8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2EB2E8E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365CA2A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309792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79F3CE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A8B24D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7112173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D0E58" w14:textId="2CD57962" w:rsidR="003B6EF6" w:rsidRPr="008A2C70" w:rsidRDefault="00F06360" w:rsidP="00417A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1,330,</w:t>
            </w:r>
            <w:r w:rsidR="003F7D50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="00EC00DB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3F7D50"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5C3072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3D29" w14:textId="50F8B01D" w:rsidR="003B6EF6" w:rsidRPr="008A2C70" w:rsidRDefault="003B6EF6" w:rsidP="00417A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865,967</w:t>
            </w:r>
          </w:p>
        </w:tc>
      </w:tr>
      <w:tr w:rsidR="00417A85" w:rsidRPr="008A2C70" w14:paraId="6EA7C30F" w14:textId="77777777" w:rsidTr="00417A85">
        <w:trPr>
          <w:cantSplit/>
        </w:trPr>
        <w:tc>
          <w:tcPr>
            <w:tcW w:w="1514" w:type="pct"/>
            <w:gridSpan w:val="4"/>
            <w:shd w:val="clear" w:color="auto" w:fill="auto"/>
          </w:tcPr>
          <w:p w14:paraId="549E1FA8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13153C3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C67309C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C0C988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8003FCB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C9C4356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1D005FE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82D39D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9FD0EEC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C3221E5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A4AFD7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EAD609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121F143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31509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4ED5BA5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E17D0D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587557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3E5C013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3B39" w14:textId="03DEAA8B" w:rsidR="003B6EF6" w:rsidRPr="008A2C70" w:rsidRDefault="007739DD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(65,544)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1AB487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6912" w14:textId="09543153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="003F473B" w:rsidRPr="008A2C70">
              <w:rPr>
                <w:rFonts w:asciiTheme="majorBidi" w:hAnsiTheme="majorBidi" w:cs="Angsana New"/>
                <w:szCs w:val="22"/>
                <w:lang w:bidi="th-TH"/>
              </w:rPr>
              <w:t>37,471</w:t>
            </w: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</w:tr>
      <w:tr w:rsidR="00417A85" w:rsidRPr="008A2C70" w14:paraId="60FE5743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34F30964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6ABC0D6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4B5A2A1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5D0D84C1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AAAB621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219FDE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A2E9908" w14:textId="77777777" w:rsidR="003B6EF6" w:rsidRPr="008A2C70" w:rsidRDefault="003B6EF6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B18306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CFC631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971F7AA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372932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3344757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7A1CF30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5964492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D1709A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DD99C6F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0533C05" w14:textId="77777777" w:rsidR="003B6EF6" w:rsidRPr="008A2C70" w:rsidRDefault="003B6EF6" w:rsidP="00417A85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43262A9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FFB4E0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CADA27" w14:textId="77777777" w:rsidR="003B6EF6" w:rsidRPr="008A2C70" w:rsidRDefault="003B6EF6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01FEFC6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3E18" w14:textId="58B32A62" w:rsidR="003B6EF6" w:rsidRPr="008A2C70" w:rsidRDefault="007739DD" w:rsidP="00417A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</w:rPr>
              <w:t>1,265,</w:t>
            </w:r>
            <w:r w:rsidR="001D572C" w:rsidRPr="008A2C70">
              <w:rPr>
                <w:rFonts w:asciiTheme="majorBidi" w:hAnsiTheme="majorBidi" w:cstheme="majorBidi"/>
                <w:b/>
                <w:bCs/>
                <w:szCs w:val="22"/>
              </w:rPr>
              <w:t>089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2E0FD47" w14:textId="77777777" w:rsidR="003B6EF6" w:rsidRPr="008A2C70" w:rsidRDefault="003B6EF6" w:rsidP="00417A85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16F7A" w14:textId="7940C255" w:rsidR="003B6EF6" w:rsidRPr="008A2C70" w:rsidRDefault="003B6EF6" w:rsidP="00417A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</w:rPr>
              <w:t>828,496</w:t>
            </w:r>
          </w:p>
        </w:tc>
      </w:tr>
    </w:tbl>
    <w:p w14:paraId="1069B822" w14:textId="25C5D8E5" w:rsidR="00D97314" w:rsidRPr="008A2C70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D97314" w:rsidRPr="008A2C70" w:rsidSect="00D86F7D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4268F9F" w14:textId="77777777" w:rsidR="004F18F9" w:rsidRPr="008A2C70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8A2C70">
        <w:rPr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6607225" w14:textId="77777777" w:rsidR="004F18F9" w:rsidRPr="008A2C70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4D07D5CC" w14:textId="77777777" w:rsidR="004F18F9" w:rsidRPr="008A2C70" w:rsidRDefault="004F18F9" w:rsidP="004F18F9">
      <w:pPr>
        <w:ind w:left="540" w:right="18"/>
        <w:jc w:val="thaiDistribute"/>
        <w:rPr>
          <w:spacing w:val="8"/>
          <w:sz w:val="30"/>
          <w:szCs w:val="30"/>
        </w:rPr>
      </w:pPr>
      <w:r w:rsidRPr="008A2C70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8AC1101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0C153825" w14:textId="77777777" w:rsidR="00D97314" w:rsidRPr="008A2C70" w:rsidRDefault="00D97314" w:rsidP="00D97314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8A2C70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2517A2AF" w14:textId="1DAAC0ED" w:rsidR="00D97314" w:rsidRPr="008A2C70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8A2C70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1824EB" wp14:editId="604D3F6F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F60F4C" w14:textId="77777777" w:rsidR="00D97314" w:rsidRPr="007E43D2" w:rsidRDefault="00D97314" w:rsidP="00D97314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824EB" id="Text Box 143" o:spid="_x0000_s1068" type="#_x0000_t202" style="position:absolute;left:0;text-align:left;margin-left:388.05pt;margin-top:20.15pt;width:65.75pt;height:29.45pt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" filled="f" stroked="f">
                <v:textbox inset="4.3pt,4.3pt,4.3pt,4.3pt">
                  <w:txbxContent>
                    <w:p w14:paraId="5DF60F4C" w14:textId="77777777" w:rsidR="00D97314" w:rsidRPr="007E43D2" w:rsidRDefault="00D97314" w:rsidP="00D97314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A2C70"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4F18F9" w:rsidRPr="008A2C70">
        <w:rPr>
          <w:rFonts w:asciiTheme="majorBidi" w:hAnsiTheme="majorBidi" w:cstheme="majorBidi"/>
          <w:sz w:val="30"/>
          <w:szCs w:val="30"/>
        </w:rPr>
        <w:t xml:space="preserve">31 </w:t>
      </w:r>
      <w:r w:rsidR="004F18F9" w:rsidRPr="008A2C70">
        <w:rPr>
          <w:rFonts w:asciiTheme="majorBidi" w:hAnsiTheme="majorBidi" w:cstheme="majorBidi" w:hint="cs"/>
          <w:sz w:val="30"/>
          <w:szCs w:val="30"/>
          <w:cs/>
        </w:rPr>
        <w:t>มีนาคม</w:t>
      </w:r>
    </w:p>
    <w:p w14:paraId="16C8D2BE" w14:textId="77777777" w:rsidR="00D97314" w:rsidRPr="008A2C70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lang w:val="en-US"/>
        </w:rPr>
      </w:pPr>
      <w:r w:rsidRPr="008A2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76D07" wp14:editId="7C6E6800">
                <wp:simplePos x="0" y="0"/>
                <wp:positionH relativeFrom="column">
                  <wp:posOffset>2501091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C9E29" id="Freeform: Shape 149" o:spid="_x0000_s1026" style="position:absolute;margin-left:196.95pt;margin-top:218.7pt;width:16.3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W5HnP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98CCA0" wp14:editId="2AEEDD15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5259FC" w14:textId="77777777" w:rsidR="000707A0" w:rsidRPr="00FE74A6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2E44662C" w14:textId="0ACB10DB" w:rsidR="00D97314" w:rsidRPr="001518A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04EA58" w14:textId="188A6DE1" w:rsidR="00D97314" w:rsidRPr="007E43D2" w:rsidRDefault="007A5632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6,831,385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BD51DD" w14:textId="77777777" w:rsidR="000707A0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0335CEA2" w14:textId="0DF82558" w:rsidR="00D97314" w:rsidRPr="00061F79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D0BA00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C902B3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D8CB3D" w14:textId="66D420EC" w:rsidR="00DB51B1" w:rsidRPr="007E43D2" w:rsidRDefault="007A5632" w:rsidP="00DB51B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7,259,888</w:t>
                              </w:r>
                            </w:p>
                            <w:p w14:paraId="5871B97D" w14:textId="5CCFD986" w:rsidR="006F6A42" w:rsidRPr="00FE74A6" w:rsidRDefault="006F6A42" w:rsidP="006F6A4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2C130855" w14:textId="0E767D53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152</w:t>
                              </w:r>
                            </w:p>
                            <w:p w14:paraId="71336491" w14:textId="10FA3F8D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BA5F7A6" w14:textId="77777777" w:rsidR="00D97314" w:rsidRPr="00FA531A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98CCA0" id="Group 97" o:spid="_x0000_s1069" style="position:absolute;left:0;text-align:left;margin-left:350.6pt;margin-top:63.5pt;width:100.8pt;height:1in;z-index:25165824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">
                <v:shape id="Text Box 107" o:spid="_x0000_s107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2B5259FC" w14:textId="77777777" w:rsidR="000707A0" w:rsidRPr="00FE74A6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2E44662C" w14:textId="0ACB10DB" w:rsidR="00D97314" w:rsidRPr="001518A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07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3F04EA58" w14:textId="188A6DE1" w:rsidR="00D97314" w:rsidRPr="007E43D2" w:rsidRDefault="007A5632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6,831,385</w:t>
                        </w:r>
                      </w:p>
                    </w:txbxContent>
                  </v:textbox>
                </v:shape>
                <v:shape id="Text Box 109" o:spid="_x0000_s107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03BD51DD" w14:textId="77777777" w:rsidR="000707A0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0335CEA2" w14:textId="0DF82558" w:rsidR="00D97314" w:rsidRPr="00061F79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07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4D0BA00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5EC902B3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2CD8CB3D" w14:textId="66D420EC" w:rsidR="00DB51B1" w:rsidRPr="007E43D2" w:rsidRDefault="007A5632" w:rsidP="00DB51B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7,259,888</w:t>
                        </w:r>
                      </w:p>
                      <w:p w14:paraId="5871B97D" w14:textId="5CCFD986" w:rsidR="006F6A42" w:rsidRPr="00FE74A6" w:rsidRDefault="006F6A42" w:rsidP="006F6A4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  <w:p w14:paraId="2C130855" w14:textId="0E767D53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152</w:t>
                        </w:r>
                      </w:p>
                      <w:p w14:paraId="71336491" w14:textId="10FA3F8D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BA5F7A6" w14:textId="77777777" w:rsidR="00D97314" w:rsidRPr="00FA531A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28A448FF" wp14:editId="4BE9E036">
            <wp:extent cx="5698490" cy="3589020"/>
            <wp:effectExtent l="0" t="0" r="0" b="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1497B39" w14:textId="77777777" w:rsidR="00D97314" w:rsidRPr="008A2C70" w:rsidRDefault="00D97314" w:rsidP="00D97314">
      <w:pPr>
        <w:pStyle w:val="ListParagraph"/>
        <w:ind w:left="540" w:right="65"/>
        <w:rPr>
          <w:szCs w:val="22"/>
          <w:lang w:val="en-AU"/>
        </w:rPr>
      </w:pPr>
      <w:r w:rsidRPr="008A2C7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5C6F053" wp14:editId="0A418B59">
                <wp:simplePos x="0" y="0"/>
                <wp:positionH relativeFrom="column">
                  <wp:posOffset>240030</wp:posOffset>
                </wp:positionH>
                <wp:positionV relativeFrom="paragraph">
                  <wp:posOffset>27940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39876" y="625980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CFFE4C" w14:textId="77777777" w:rsidR="00D97314" w:rsidRPr="005A17B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0A7F35" w14:textId="77777777" w:rsidR="00D97314" w:rsidRPr="005A17B1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0622D6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4F4BDF3E" w14:textId="6B64BF27" w:rsidR="00D97314" w:rsidRPr="0088592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5C4634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63D25F86" w14:textId="6D731793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6F053" id="Group 296" o:spid="_x0000_s1076" style="position:absolute;left:0;text-align:left;margin-left:18.9pt;margin-top:2.2pt;width:432.15pt;height:133.75pt;z-index:25165824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">
                <v:shape id="TextBox 7" o:spid="_x0000_s1077" type="#_x0000_t202" style="position:absolute;left:19398;top:6259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59CFFE4C" w14:textId="77777777" w:rsidR="00D97314" w:rsidRPr="005A17B1" w:rsidRDefault="00D97314" w:rsidP="00D97314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8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240A7F35" w14:textId="77777777" w:rsidR="00D97314" w:rsidRPr="005A17B1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9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130622D6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4F4BDF3E" w14:textId="6B64BF27" w:rsidR="00D97314" w:rsidRPr="0088592B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080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735C4634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63D25F86" w14:textId="6D731793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anchor distT="0" distB="0" distL="114300" distR="114300" simplePos="0" relativeHeight="251658262" behindDoc="1" locked="0" layoutInCell="1" allowOverlap="1" wp14:anchorId="2101A454" wp14:editId="7423026B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0" t="0" r="0" b="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</w:p>
    <w:p w14:paraId="6B08F606" w14:textId="75CA85FB" w:rsidR="00D97314" w:rsidRPr="008A2C70" w:rsidRDefault="001108C1" w:rsidP="00D97314">
      <w:pPr>
        <w:pStyle w:val="ListParagraph"/>
        <w:ind w:left="540" w:right="65"/>
        <w:rPr>
          <w:szCs w:val="22"/>
          <w:cs/>
          <w:lang w:val="en-AU"/>
        </w:rPr>
      </w:pPr>
      <w:r w:rsidRPr="008A2C7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30F226CF" wp14:editId="51885BEB">
                <wp:simplePos x="0" y="0"/>
                <wp:positionH relativeFrom="column">
                  <wp:posOffset>2145030</wp:posOffset>
                </wp:positionH>
                <wp:positionV relativeFrom="paragraph">
                  <wp:posOffset>577885</wp:posOffset>
                </wp:positionV>
                <wp:extent cx="1638935" cy="755615"/>
                <wp:effectExtent l="0" t="0" r="18415" b="2603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935" cy="755615"/>
                          <a:chOff x="-288822" y="-158932"/>
                          <a:chExt cx="1473721" cy="75791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88822" y="-158932"/>
                            <a:ext cx="1473721" cy="6334"/>
                            <a:chOff x="-288822" y="-158932"/>
                            <a:chExt cx="1473721" cy="6334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158932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88822" y="-152598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99413" y="598981"/>
                            <a:ext cx="1299046" cy="0"/>
                            <a:chOff x="-199413" y="-251809"/>
                            <a:chExt cx="1299046" cy="0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99413" y="-251809"/>
                              <a:ext cx="23271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C33484" id="Group 150" o:spid="_x0000_s1026" style="position:absolute;margin-left:168.9pt;margin-top:45.5pt;width:129.05pt;height:59.5pt;z-index:251658242;mso-width-relative:margin;mso-height-relative:margin" coordorigin="-2888,-1589" coordsize="14737,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">
                <v:group id="Group 151" o:spid="_x0000_s1027" style="position:absolute;left:-2888;top:-1589;width:14736;height:64" coordorigin="-2888,-1589" coordsize="1473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1589" to="11848,-1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88,-1525" to="2250,-1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994;top:5989;width:12990;height:0" coordorigin="-1994,-2518" coordsize="12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994,-2518" to="333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F15E29" wp14:editId="7582D522">
                <wp:simplePos x="0" y="0"/>
                <wp:positionH relativeFrom="column">
                  <wp:posOffset>2959735</wp:posOffset>
                </wp:positionH>
                <wp:positionV relativeFrom="paragraph">
                  <wp:posOffset>324485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B19E1D" id="Freeform: Shape 157" o:spid="_x0000_s1026" style="position:absolute;margin-left:233.05pt;margin-top:25.55pt;width:22.65pt;height:28.8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D97314"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1080E" wp14:editId="47D579D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D9223" id="Freeform: Shape 158" o:spid="_x0000_s1026" style="position:absolute;margin-left:246.85pt;margin-top:93.3pt;width:16.9pt;height:16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D97314" w:rsidRPr="008A2C70">
        <w:rPr>
          <w:rFonts w:hint="cs"/>
          <w:noProof/>
          <w:lang w:val="en-US"/>
        </w:rPr>
        <w:drawing>
          <wp:inline distT="0" distB="0" distL="0" distR="0" wp14:anchorId="183662C9" wp14:editId="78F1D575">
            <wp:extent cx="2286000" cy="2286000"/>
            <wp:effectExtent l="0" t="0" r="0" b="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D97314" w:rsidRPr="008A2C70">
        <w:rPr>
          <w:szCs w:val="22"/>
          <w:lang w:val="en-AU"/>
        </w:rPr>
        <w:tab/>
      </w:r>
      <w:r w:rsidR="00D97314" w:rsidRPr="008A2C70">
        <w:rPr>
          <w:szCs w:val="22"/>
          <w:lang w:val="en-AU"/>
        </w:rPr>
        <w:tab/>
        <w:t xml:space="preserve">       </w:t>
      </w:r>
      <w:r w:rsidR="00D97314" w:rsidRPr="008A2C70">
        <w:rPr>
          <w:szCs w:val="22"/>
          <w:lang w:val="en-AU"/>
        </w:rPr>
        <w:tab/>
      </w:r>
      <w:r w:rsidR="00D97314" w:rsidRPr="008A2C70">
        <w:rPr>
          <w:szCs w:val="22"/>
          <w:lang w:val="en-AU"/>
        </w:rPr>
        <w:tab/>
      </w:r>
    </w:p>
    <w:p w14:paraId="51D3267C" w14:textId="77777777" w:rsidR="00D97314" w:rsidRPr="008A2C70" w:rsidRDefault="00D97314" w:rsidP="00D97314">
      <w:pPr>
        <w:spacing w:line="240" w:lineRule="auto"/>
        <w:jc w:val="center"/>
        <w:rPr>
          <w:lang w:val="en-US"/>
        </w:rPr>
      </w:pPr>
      <w:r w:rsidRPr="008A2C70">
        <w:rPr>
          <w:spacing w:val="8"/>
          <w:sz w:val="30"/>
          <w:szCs w:val="30"/>
          <w:cs/>
          <w:lang w:val="en-US"/>
        </w:rPr>
        <w:br w:type="page"/>
      </w:r>
    </w:p>
    <w:p w14:paraId="2C7848E0" w14:textId="77777777" w:rsidR="00D97314" w:rsidRPr="008A2C70" w:rsidRDefault="00D97314" w:rsidP="00D97314">
      <w:pPr>
        <w:spacing w:line="240" w:lineRule="auto"/>
        <w:jc w:val="center"/>
        <w:rPr>
          <w:sz w:val="30"/>
          <w:szCs w:val="30"/>
        </w:rPr>
      </w:pPr>
      <w:r w:rsidRPr="008A2C70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1D908D72" w14:textId="213871FC" w:rsidR="00D97314" w:rsidRPr="008A2C70" w:rsidRDefault="00D97314" w:rsidP="00D97314">
      <w:pPr>
        <w:pStyle w:val="ListParagraph"/>
        <w:ind w:left="540" w:right="65"/>
        <w:jc w:val="center"/>
        <w:rPr>
          <w:rFonts w:ascii="Times New Roman" w:hAnsi="Times New Roman"/>
          <w:b w:val="0"/>
          <w:bCs w:val="0"/>
          <w:i w:val="0"/>
          <w:iCs w:val="0"/>
          <w:spacing w:val="8"/>
          <w:cs/>
          <w:lang w:val="en-US"/>
        </w:rPr>
      </w:pPr>
      <w:r w:rsidRPr="008A2C70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BA218EA" wp14:editId="34A2925D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24FCB1" w14:textId="77777777" w:rsidR="00D97314" w:rsidRPr="005A17B1" w:rsidRDefault="00D97314" w:rsidP="00D97314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218EA" id="Text Box 100" o:spid="_x0000_s1081" type="#_x0000_t202" style="position:absolute;left:0;text-align:left;margin-left:377.1pt;margin-top:18.65pt;width:79.45pt;height:29.45pt;z-index:2516582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dOLay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6C24FCB1" w14:textId="77777777" w:rsidR="00D97314" w:rsidRPr="005A17B1" w:rsidRDefault="00D97314" w:rsidP="00D97314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A2C70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8A2C70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Pr="008A2C70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Pr="008A2C70">
        <w:rPr>
          <w:b w:val="0"/>
          <w:bCs w:val="0"/>
          <w:i w:val="0"/>
          <w:iCs w:val="0"/>
          <w:spacing w:val="8"/>
          <w:cs/>
          <w:lang w:val="en-US"/>
        </w:rPr>
        <w:t>เดือนสิ้นสุด</w:t>
      </w:r>
      <w:r w:rsidRPr="008A2C70">
        <w:rPr>
          <w:rFonts w:asciiTheme="majorBidi" w:hAnsiTheme="majorBidi" w:cstheme="majorBidi"/>
          <w:b w:val="0"/>
          <w:bCs w:val="0"/>
          <w:i w:val="0"/>
          <w:iCs w:val="0"/>
          <w:spacing w:val="8"/>
          <w:cs/>
          <w:lang w:val="en-US"/>
        </w:rPr>
        <w:t xml:space="preserve">วันที่ </w:t>
      </w:r>
      <w:r w:rsidR="004F18F9" w:rsidRPr="008A2C70">
        <w:rPr>
          <w:rFonts w:asciiTheme="majorBidi" w:hAnsiTheme="majorBidi" w:cstheme="majorBidi"/>
          <w:b w:val="0"/>
          <w:bCs w:val="0"/>
          <w:i w:val="0"/>
          <w:iCs w:val="0"/>
          <w:spacing w:val="8"/>
          <w:lang w:val="en-US"/>
        </w:rPr>
        <w:t xml:space="preserve">31 </w:t>
      </w:r>
      <w:r w:rsidR="004F18F9" w:rsidRPr="008A2C70">
        <w:rPr>
          <w:rFonts w:asciiTheme="majorBidi" w:hAnsiTheme="majorBidi" w:cstheme="majorBidi"/>
          <w:b w:val="0"/>
          <w:bCs w:val="0"/>
          <w:i w:val="0"/>
          <w:iCs w:val="0"/>
          <w:spacing w:val="8"/>
          <w:cs/>
          <w:lang w:val="en-US"/>
        </w:rPr>
        <w:t>มีนาคม</w:t>
      </w:r>
    </w:p>
    <w:p w14:paraId="4D8F209C" w14:textId="58EA9ED9" w:rsidR="00D97314" w:rsidRPr="008A2C70" w:rsidRDefault="00D97314" w:rsidP="00D97314">
      <w:pPr>
        <w:pStyle w:val="ListParagraph"/>
        <w:ind w:left="540" w:right="65"/>
        <w:jc w:val="center"/>
        <w:rPr>
          <w:szCs w:val="22"/>
          <w:lang w:val="en-US"/>
        </w:rPr>
      </w:pPr>
      <w:r w:rsidRPr="008A2C70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BD5CCF4" wp14:editId="34249E4F">
                <wp:simplePos x="0" y="0"/>
                <wp:positionH relativeFrom="column">
                  <wp:posOffset>2330450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A3B4B" id="Freeform: Shape 8" o:spid="_x0000_s1026" style="position:absolute;margin-left:183.5pt;margin-top:217pt;width:16.25pt;height:27.0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1820948F" wp14:editId="22012EAC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5EFB3B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79A10F9C" w14:textId="1E85F04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  <w:p w14:paraId="241CC794" w14:textId="1F5ACE17" w:rsidR="00D97314" w:rsidRPr="00235F02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4811EFA" w14:textId="2DACB458" w:rsidR="001236BF" w:rsidRPr="007A5632" w:rsidRDefault="007F5930" w:rsidP="00106393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4,291,077</w:t>
                              </w:r>
                            </w:p>
                            <w:p w14:paraId="3C2B59BB" w14:textId="60DAC9EB" w:rsidR="00106393" w:rsidRPr="00F6464C" w:rsidRDefault="001236BF" w:rsidP="00106393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236BF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xxx</w:t>
                              </w:r>
                            </w:p>
                            <w:p w14:paraId="302FE6E1" w14:textId="77777777" w:rsidR="003348D7" w:rsidRPr="003348D7" w:rsidRDefault="007841E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4,301,695</w:t>
                              </w:r>
                            </w:p>
                            <w:p w14:paraId="3B48830B" w14:textId="21680FB9" w:rsidR="00D97314" w:rsidRPr="00F6464C" w:rsidRDefault="003348D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  <w:t>4</w:t>
                              </w: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,849,782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1B9D67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419F87F0" w14:textId="3DD8C57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67052C04" w14:textId="6E580408" w:rsidR="00D97314" w:rsidRPr="00D02FA5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2D2D26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E0D2DE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33752D" w14:textId="23959B8C" w:rsidR="007A5632" w:rsidRPr="007A5632" w:rsidRDefault="007F5930" w:rsidP="007A563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4,849,782</w:t>
                              </w:r>
                            </w:p>
                            <w:p w14:paraId="77A42009" w14:textId="4A2D8AD2" w:rsidR="003348D7" w:rsidRPr="00F6464C" w:rsidRDefault="00630616" w:rsidP="003348D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49,782</w:t>
                              </w:r>
                              <w:r w:rsidR="003348D7" w:rsidRPr="003348D7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  <w:t>4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,849,</w:t>
                              </w:r>
                              <w:r w:rsidR="00514811" w:rsidRPr="001236BF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78</w:t>
                              </w:r>
                              <w:r w:rsidR="003348D7" w:rsidRPr="001236BF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2</w:t>
                              </w:r>
                            </w:p>
                            <w:p w14:paraId="21F71D29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4,649,858</w:t>
                              </w:r>
                            </w:p>
                            <w:p w14:paraId="202665CB" w14:textId="340A7165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7C1BE38D" w14:textId="77777777" w:rsidR="00D97314" w:rsidRPr="00D02FA5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54F58B03" w14:textId="77777777" w:rsidR="00D97314" w:rsidRPr="006D206D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948F" id="Group 172" o:spid="_x0000_s1082" style="position:absolute;left:0;text-align:left;margin-left:342.15pt;margin-top:61.8pt;width:100.8pt;height:1in;z-index:25165825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">
                <v:shape id="Text Box 173" o:spid="_x0000_s1083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135EFB3B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79A10F9C" w14:textId="1E85F04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  <w:p w14:paraId="241CC794" w14:textId="1F5ACE17" w:rsidR="00D97314" w:rsidRPr="00235F02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174" o:spid="_x0000_s1084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44811EFA" w14:textId="2DACB458" w:rsidR="001236BF" w:rsidRPr="007A5632" w:rsidRDefault="007F5930" w:rsidP="00106393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4,291,077</w:t>
                        </w:r>
                      </w:p>
                      <w:p w14:paraId="3C2B59BB" w14:textId="60DAC9EB" w:rsidR="00106393" w:rsidRPr="00F6464C" w:rsidRDefault="001236BF" w:rsidP="00106393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1236BF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xxx</w:t>
                        </w:r>
                      </w:p>
                      <w:p w14:paraId="302FE6E1" w14:textId="77777777" w:rsidR="003348D7" w:rsidRPr="003348D7" w:rsidRDefault="007841E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4,301,695</w:t>
                        </w:r>
                      </w:p>
                      <w:p w14:paraId="3B48830B" w14:textId="21680FB9" w:rsidR="00D97314" w:rsidRPr="00F6464C" w:rsidRDefault="003348D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  <w:t>4</w:t>
                        </w: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,849,782</w:t>
                        </w:r>
                      </w:p>
                    </w:txbxContent>
                  </v:textbox>
                </v:shape>
                <v:shape id="Text Box 175" o:spid="_x0000_s1085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401B9D67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419F87F0" w14:textId="3DD8C57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67052C04" w14:textId="6E580408" w:rsidR="00D97314" w:rsidRPr="00D02FA5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7</w:t>
                        </w:r>
                      </w:p>
                    </w:txbxContent>
                  </v:textbox>
                </v:shape>
                <v:shape id="Text Box 176" o:spid="_x0000_s1086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7B2D2D26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087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5BE0D2DE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088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5033752D" w14:textId="23959B8C" w:rsidR="007A5632" w:rsidRPr="007A5632" w:rsidRDefault="007F5930" w:rsidP="007A563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4,849,782</w:t>
                        </w:r>
                      </w:p>
                      <w:p w14:paraId="77A42009" w14:textId="4A2D8AD2" w:rsidR="003348D7" w:rsidRPr="00F6464C" w:rsidRDefault="00630616" w:rsidP="003348D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49,782</w:t>
                        </w:r>
                        <w:r w:rsidR="003348D7" w:rsidRPr="003348D7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  <w:t>4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,849,</w:t>
                        </w:r>
                        <w:r w:rsidR="00514811" w:rsidRPr="001236BF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78</w:t>
                        </w:r>
                        <w:r w:rsidR="003348D7" w:rsidRPr="001236BF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2</w:t>
                        </w:r>
                      </w:p>
                      <w:p w14:paraId="21F71D29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4,649,858</w:t>
                        </w:r>
                      </w:p>
                      <w:p w14:paraId="202665CB" w14:textId="340A7165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7C1BE38D" w14:textId="77777777" w:rsidR="00D97314" w:rsidRPr="00D02FA5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54F58B03" w14:textId="77777777" w:rsidR="00D97314" w:rsidRPr="006D206D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75D92EE2" wp14:editId="1FF2329F">
            <wp:extent cx="5675741" cy="3589020"/>
            <wp:effectExtent l="0" t="0" r="0" b="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06E2E47B" w14:textId="3BDCD5C1" w:rsidR="00D97314" w:rsidRPr="008A2C70" w:rsidRDefault="00DF25E2" w:rsidP="00D97314">
      <w:pPr>
        <w:pStyle w:val="ListParagraph"/>
        <w:ind w:left="540" w:right="65"/>
        <w:rPr>
          <w:szCs w:val="22"/>
          <w:lang w:val="en-AU"/>
        </w:rPr>
      </w:pPr>
      <w:r w:rsidRPr="008A2C7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7BDA053A" wp14:editId="64198DF2">
                <wp:simplePos x="0" y="0"/>
                <wp:positionH relativeFrom="column">
                  <wp:posOffset>176784</wp:posOffset>
                </wp:positionH>
                <wp:positionV relativeFrom="paragraph">
                  <wp:posOffset>103632</wp:posOffset>
                </wp:positionV>
                <wp:extent cx="5454015" cy="1830831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830831"/>
                          <a:chOff x="-406025" y="0"/>
                          <a:chExt cx="5454705" cy="1832174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59737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0D4D3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E015FA5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506419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0511E6" w14:textId="77777777" w:rsidR="00D97314" w:rsidRPr="0034178E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534C91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0F7DBE81" w14:textId="0FAD1034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08D74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7A5F9515" w14:textId="7FAD40EC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A053A" id="Group 130" o:spid="_x0000_s1089" style="position:absolute;left:0;text-align:left;margin-left:13.9pt;margin-top:8.15pt;width:429.45pt;height:144.15pt;z-index:251658251;mso-width-relative:margin;mso-height-relative:margin" coordorigin="-4060" coordsize="54547,18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">
                <v:shape id="TextBox 7" o:spid="_x0000_s1090" type="#_x0000_t202" style="position:absolute;left:18802;top:597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0E50D4D3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E015FA5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091" type="#_x0000_t202" style="position:absolute;left:18992;top:15064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2E0511E6" w14:textId="77777777" w:rsidR="00D97314" w:rsidRPr="0034178E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2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7D534C91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0F7DBE81" w14:textId="0FAD1034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093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34A08D74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7A5F9515" w14:textId="7FAD40EC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8A2C70">
        <w:rPr>
          <w:rFonts w:hint="cs"/>
          <w:noProof/>
          <w:lang w:val="en-US"/>
        </w:rPr>
        <w:drawing>
          <wp:anchor distT="0" distB="0" distL="114300" distR="114300" simplePos="0" relativeHeight="251658260" behindDoc="1" locked="0" layoutInCell="1" allowOverlap="1" wp14:anchorId="1E551FB1" wp14:editId="55ED6E96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0" t="0" r="0" b="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</w:p>
    <w:p w14:paraId="4963F410" w14:textId="77777777" w:rsidR="00D97314" w:rsidRPr="008A2C70" w:rsidRDefault="00D97314" w:rsidP="00D97314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8A2C7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171F72DF" wp14:editId="524DE946">
                <wp:simplePos x="0" y="0"/>
                <wp:positionH relativeFrom="column">
                  <wp:posOffset>2097617</wp:posOffset>
                </wp:positionH>
                <wp:positionV relativeFrom="paragraph">
                  <wp:posOffset>597535</wp:posOffset>
                </wp:positionV>
                <wp:extent cx="1681565" cy="944245"/>
                <wp:effectExtent l="0" t="0" r="13970" b="2730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1565" cy="944245"/>
                          <a:chOff x="-2888" y="-63645"/>
                          <a:chExt cx="1311929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311929" cy="5"/>
                            <a:chOff x="-2888" y="-63645"/>
                            <a:chExt cx="1311929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245" y="-63640"/>
                              <a:ext cx="5037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ACC000" id="Group 129" o:spid="_x0000_s1026" style="position:absolute;margin-left:165.15pt;margin-top:47.05pt;width:132.4pt;height:74.35pt;z-index:251658248;mso-width-relative:margin;mso-height-relative:margin" coordorigin="-28,-636" coordsize="131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">
                <v:group id="Group 128" o:spid="_x0000_s1027" style="position:absolute;left:-28;top:-636;width:13118;height:0" coordorigin="-28,-636" coordsize="131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2,-636" to="13090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F23A11C" wp14:editId="54E88830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D0221" id="Freeform: Shape 117" o:spid="_x0000_s1026" style="position:absolute;margin-left:228.1pt;margin-top:32.45pt;width:22.65pt;height:28.8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7BD6B2E" wp14:editId="38C5CA6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18BF70" id="Freeform: Shape 118" o:spid="_x0000_s1026" style="position:absolute;margin-left:245.65pt;margin-top:113.2pt;width:18.9pt;height:1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16F3CE95" wp14:editId="61F02CA4">
            <wp:extent cx="2286000" cy="2286000"/>
            <wp:effectExtent l="0" t="0" r="0" b="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Pr="008A2C70">
        <w:rPr>
          <w:szCs w:val="22"/>
          <w:lang w:val="en-AU"/>
        </w:rPr>
        <w:tab/>
      </w:r>
      <w:r w:rsidRPr="008A2C70">
        <w:rPr>
          <w:szCs w:val="22"/>
          <w:lang w:val="en-AU"/>
        </w:rPr>
        <w:tab/>
        <w:t xml:space="preserve">       </w:t>
      </w:r>
      <w:r w:rsidRPr="008A2C70">
        <w:rPr>
          <w:szCs w:val="22"/>
          <w:lang w:val="en-AU"/>
        </w:rPr>
        <w:tab/>
      </w:r>
      <w:r w:rsidRPr="008A2C70">
        <w:rPr>
          <w:szCs w:val="22"/>
          <w:lang w:val="en-AU"/>
        </w:rPr>
        <w:tab/>
      </w:r>
    </w:p>
    <w:p w14:paraId="1A96D831" w14:textId="237805B8" w:rsidR="00D97314" w:rsidRPr="008A2C70" w:rsidRDefault="00D97314" w:rsidP="00D97314">
      <w:pPr>
        <w:ind w:left="540" w:right="447"/>
        <w:jc w:val="thaiDistribute"/>
        <w:rPr>
          <w:spacing w:val="-2"/>
          <w:sz w:val="30"/>
          <w:szCs w:val="30"/>
          <w:cs/>
        </w:rPr>
      </w:pPr>
    </w:p>
    <w:p w14:paraId="6E6A7EFA" w14:textId="77777777" w:rsidR="00D97314" w:rsidRPr="008A2C70" w:rsidRDefault="00D97314" w:rsidP="00D97314">
      <w:pPr>
        <w:spacing w:line="240" w:lineRule="auto"/>
        <w:rPr>
          <w:spacing w:val="-2"/>
          <w:sz w:val="30"/>
          <w:szCs w:val="30"/>
          <w:cs/>
        </w:rPr>
      </w:pPr>
      <w:r w:rsidRPr="008A2C70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Pr="008A2C70">
        <w:rPr>
          <w:spacing w:val="-2"/>
          <w:sz w:val="30"/>
          <w:szCs w:val="30"/>
          <w:cs/>
        </w:rPr>
        <w:br w:type="page"/>
      </w:r>
    </w:p>
    <w:p w14:paraId="74717322" w14:textId="77777777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3F5AE446" w14:textId="77777777" w:rsidR="00D97314" w:rsidRPr="008A2C70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CF43443" w14:textId="77777777" w:rsidR="00D97314" w:rsidRPr="008A2C70" w:rsidRDefault="00D97314" w:rsidP="00D9731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A2C70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85B838" w14:textId="77777777" w:rsidR="00D97314" w:rsidRPr="00BB05B5" w:rsidRDefault="00D97314" w:rsidP="00D97314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8"/>
          <w:szCs w:val="18"/>
          <w:lang w:val="en-US" w:bidi="th-TH"/>
        </w:rPr>
      </w:pPr>
    </w:p>
    <w:p w14:paraId="27F919EE" w14:textId="7B1B4986" w:rsidR="00D97314" w:rsidRPr="008A2C70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8A2C70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2278CA" w:rsidRPr="008A2C70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ที่วัดมูลค่าด้วยราคาทุนตัดจำหน่าย</w:t>
      </w: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A649448" w14:textId="77777777" w:rsidR="00D97314" w:rsidRPr="008A2C70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0"/>
        <w:gridCol w:w="1239"/>
        <w:gridCol w:w="178"/>
        <w:gridCol w:w="33"/>
        <w:gridCol w:w="752"/>
        <w:gridCol w:w="178"/>
        <w:gridCol w:w="960"/>
        <w:gridCol w:w="178"/>
        <w:gridCol w:w="902"/>
        <w:gridCol w:w="181"/>
        <w:gridCol w:w="1079"/>
      </w:tblGrid>
      <w:tr w:rsidR="00D97314" w:rsidRPr="008A2C70" w14:paraId="0B666486" w14:textId="77777777" w:rsidTr="008F2BC6">
        <w:trPr>
          <w:trHeight w:val="272"/>
          <w:tblHeader/>
        </w:trPr>
        <w:tc>
          <w:tcPr>
            <w:tcW w:w="4040" w:type="dxa"/>
            <w:shd w:val="clear" w:color="auto" w:fill="auto"/>
            <w:vAlign w:val="bottom"/>
          </w:tcPr>
          <w:p w14:paraId="1F99595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680" w:type="dxa"/>
            <w:gridSpan w:val="10"/>
          </w:tcPr>
          <w:p w14:paraId="59040CA8" w14:textId="10F46BAD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D7DC3"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7D7DC3" w:rsidRPr="008A2C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314" w:rsidRPr="008A2C70" w14:paraId="15664B29" w14:textId="77777777" w:rsidTr="006B6BAB">
        <w:trPr>
          <w:trHeight w:val="363"/>
          <w:tblHeader/>
        </w:trPr>
        <w:tc>
          <w:tcPr>
            <w:tcW w:w="4040" w:type="dxa"/>
            <w:shd w:val="clear" w:color="auto" w:fill="auto"/>
            <w:vAlign w:val="bottom"/>
          </w:tcPr>
          <w:p w14:paraId="722B13D6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79A4EA8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46C7467E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63" w:type="dxa"/>
            <w:gridSpan w:val="8"/>
            <w:shd w:val="clear" w:color="auto" w:fill="auto"/>
            <w:vAlign w:val="bottom"/>
          </w:tcPr>
          <w:p w14:paraId="65E821D1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97314" w:rsidRPr="008A2C70" w14:paraId="0A4BAABC" w14:textId="77777777" w:rsidTr="00B16F8B">
        <w:trPr>
          <w:trHeight w:val="363"/>
          <w:tblHeader/>
        </w:trPr>
        <w:tc>
          <w:tcPr>
            <w:tcW w:w="4040" w:type="dxa"/>
            <w:shd w:val="clear" w:color="auto" w:fill="auto"/>
            <w:vAlign w:val="bottom"/>
          </w:tcPr>
          <w:p w14:paraId="105E1D85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59F1E95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464F48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0049914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000000"/>
            </w:tcBorders>
            <w:shd w:val="clear" w:color="auto" w:fill="auto"/>
          </w:tcPr>
          <w:p w14:paraId="7B719883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000000"/>
            </w:tcBorders>
            <w:shd w:val="clear" w:color="auto" w:fill="auto"/>
          </w:tcPr>
          <w:p w14:paraId="4FF4CA5B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000000"/>
            </w:tcBorders>
            <w:shd w:val="clear" w:color="auto" w:fill="auto"/>
          </w:tcPr>
          <w:p w14:paraId="7D03ED21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auto"/>
          </w:tcPr>
          <w:p w14:paraId="1AAD16A8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tcBorders>
              <w:top w:val="single" w:sz="4" w:space="0" w:color="000000"/>
            </w:tcBorders>
            <w:shd w:val="clear" w:color="auto" w:fill="auto"/>
          </w:tcPr>
          <w:p w14:paraId="7D4AF4AF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tcBorders>
              <w:top w:val="single" w:sz="4" w:space="0" w:color="000000"/>
            </w:tcBorders>
            <w:shd w:val="clear" w:color="auto" w:fill="auto"/>
          </w:tcPr>
          <w:p w14:paraId="3F99CC9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7314" w:rsidRPr="008A2C70" w14:paraId="52456811" w14:textId="77777777" w:rsidTr="00792714">
        <w:trPr>
          <w:tblHeader/>
        </w:trPr>
        <w:tc>
          <w:tcPr>
            <w:tcW w:w="4040" w:type="dxa"/>
            <w:shd w:val="clear" w:color="auto" w:fill="auto"/>
          </w:tcPr>
          <w:p w14:paraId="13E19FE7" w14:textId="77777777" w:rsidR="00D97314" w:rsidRPr="008A2C70" w:rsidRDefault="00D97314" w:rsidP="00C30BD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680" w:type="dxa"/>
            <w:gridSpan w:val="10"/>
          </w:tcPr>
          <w:p w14:paraId="51C01DD5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8A2C70" w14:paraId="0CF57FC7" w14:textId="77777777" w:rsidTr="00792714">
        <w:tc>
          <w:tcPr>
            <w:tcW w:w="4040" w:type="dxa"/>
            <w:shd w:val="clear" w:color="auto" w:fill="auto"/>
          </w:tcPr>
          <w:p w14:paraId="4BB63F66" w14:textId="2E6E0AD9" w:rsidR="00D97314" w:rsidRPr="008A2C70" w:rsidRDefault="003B6EF6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239" w:type="dxa"/>
          </w:tcPr>
          <w:p w14:paraId="29AB0320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0A398A7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3F23F0B8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D6A992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6342101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8E2EA79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449E5E4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2055609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C27B00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97314" w:rsidRPr="008A2C70" w14:paraId="74C4ABE9" w14:textId="77777777" w:rsidTr="00792714">
        <w:tc>
          <w:tcPr>
            <w:tcW w:w="9720" w:type="dxa"/>
            <w:gridSpan w:val="11"/>
            <w:shd w:val="clear" w:color="auto" w:fill="auto"/>
          </w:tcPr>
          <w:p w14:paraId="4133A16D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15EA3" w:rsidRPr="008A2C70" w14:paraId="34C3F121" w14:textId="77777777" w:rsidTr="00792714">
        <w:trPr>
          <w:trHeight w:val="326"/>
        </w:trPr>
        <w:tc>
          <w:tcPr>
            <w:tcW w:w="4040" w:type="dxa"/>
            <w:shd w:val="clear" w:color="auto" w:fill="auto"/>
          </w:tcPr>
          <w:p w14:paraId="4DE1088F" w14:textId="686269F0" w:rsidR="00B15EA3" w:rsidRPr="008A2C70" w:rsidRDefault="00B15EA3" w:rsidP="002868B0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4D123362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E4A23D9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D4E0F3B" w14:textId="77777777" w:rsidR="00B15EA3" w:rsidRPr="008A2C70" w:rsidRDefault="00B15EA3" w:rsidP="002868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AB0448" w14:textId="77777777" w:rsidR="00B15EA3" w:rsidRPr="008A2C70" w:rsidRDefault="00B15EA3" w:rsidP="002868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CFFA52" w14:textId="77777777" w:rsidR="00B15EA3" w:rsidRPr="008A2C70" w:rsidRDefault="00B15EA3" w:rsidP="002868B0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C31685" w14:textId="77777777" w:rsidR="00B15EA3" w:rsidRPr="008A2C70" w:rsidRDefault="00B15EA3" w:rsidP="00286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43DA63" w14:textId="77777777" w:rsidR="00B15EA3" w:rsidRPr="00BB05B5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1DDB4A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7258C2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868B0" w:rsidRPr="008A2C70" w14:paraId="510C5B3D" w14:textId="77777777" w:rsidTr="00792714">
        <w:tc>
          <w:tcPr>
            <w:tcW w:w="4040" w:type="dxa"/>
            <w:shd w:val="clear" w:color="auto" w:fill="auto"/>
          </w:tcPr>
          <w:p w14:paraId="3803F744" w14:textId="77777777" w:rsidR="002868B0" w:rsidRPr="008A2C70" w:rsidRDefault="002868B0" w:rsidP="002868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0B31BBA8" w14:textId="26C0D62D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550</w:t>
            </w:r>
          </w:p>
        </w:tc>
        <w:tc>
          <w:tcPr>
            <w:tcW w:w="211" w:type="dxa"/>
            <w:gridSpan w:val="2"/>
            <w:vAlign w:val="bottom"/>
          </w:tcPr>
          <w:p w14:paraId="0DF8C83E" w14:textId="77777777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C26AC72" w14:textId="41458F9C" w:rsidR="002868B0" w:rsidRPr="008A2C70" w:rsidRDefault="002868B0" w:rsidP="002868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B2548E" w14:textId="77777777" w:rsidR="002868B0" w:rsidRPr="008A2C70" w:rsidRDefault="002868B0" w:rsidP="002868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627578" w14:textId="24A319CF" w:rsidR="002868B0" w:rsidRPr="008A2C70" w:rsidRDefault="002868B0" w:rsidP="0036641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416B0B" w14:textId="77777777" w:rsidR="002868B0" w:rsidRPr="008A2C70" w:rsidRDefault="002868B0" w:rsidP="00286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2B42E6F" w14:textId="7DF4F43A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61CF5" w14:textId="77777777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71E288" w14:textId="3DAC3402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550</w:t>
            </w:r>
          </w:p>
        </w:tc>
      </w:tr>
      <w:tr w:rsidR="00D97314" w:rsidRPr="008A2C70" w14:paraId="2E94B5BB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62151936" w14:textId="77777777" w:rsidR="00D97314" w:rsidRPr="008A2C70" w:rsidRDefault="00D97314" w:rsidP="00C30BD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5E751597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CCA2E0D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3558DA8" w14:textId="77777777" w:rsidR="00D97314" w:rsidRPr="008A2C70" w:rsidRDefault="00D97314" w:rsidP="00C30BD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80CD9" w14:textId="77777777" w:rsidR="00D97314" w:rsidRPr="008A2C70" w:rsidRDefault="00D97314" w:rsidP="00C30BD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8197C2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A7A66B" w14:textId="77777777" w:rsidR="00D97314" w:rsidRPr="008A2C70" w:rsidRDefault="00D97314" w:rsidP="00C30B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A858DF" w14:textId="77777777" w:rsidR="00D97314" w:rsidRPr="008A2C70" w:rsidRDefault="00D97314" w:rsidP="00C30BD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866428B" w14:textId="77777777" w:rsidR="00D97314" w:rsidRPr="008A2C70" w:rsidRDefault="00D97314" w:rsidP="00C30B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13BF0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1AE3" w:rsidRPr="008A2C70" w14:paraId="798A3167" w14:textId="77777777" w:rsidTr="00792714">
        <w:tc>
          <w:tcPr>
            <w:tcW w:w="4040" w:type="dxa"/>
            <w:shd w:val="clear" w:color="auto" w:fill="auto"/>
          </w:tcPr>
          <w:p w14:paraId="66C2B8B0" w14:textId="249B3BC2" w:rsidR="00611AE3" w:rsidRPr="008A2C70" w:rsidRDefault="00611AE3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239" w:type="dxa"/>
          </w:tcPr>
          <w:p w14:paraId="573422DC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62A337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1C05BC32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117AB8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09DB34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CF424E7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D38980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F2DCE04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453836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F2BC6" w:rsidRPr="008A2C70" w14:paraId="1902A802" w14:textId="77777777" w:rsidTr="00792714">
        <w:tc>
          <w:tcPr>
            <w:tcW w:w="4040" w:type="dxa"/>
            <w:shd w:val="clear" w:color="auto" w:fill="auto"/>
          </w:tcPr>
          <w:p w14:paraId="05B4C661" w14:textId="51EF8135" w:rsidR="008F2BC6" w:rsidRPr="008A2C70" w:rsidRDefault="008F2BC6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9" w:type="dxa"/>
          </w:tcPr>
          <w:p w14:paraId="032B2C11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A463DD3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63BEA397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96C3D4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9E36C09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B4952C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ECB9526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3259650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4046E27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8A2C70" w14:paraId="7563FE8D" w14:textId="77777777" w:rsidTr="008F2BC6">
        <w:trPr>
          <w:trHeight w:val="236"/>
        </w:trPr>
        <w:tc>
          <w:tcPr>
            <w:tcW w:w="4040" w:type="dxa"/>
            <w:shd w:val="clear" w:color="auto" w:fill="auto"/>
          </w:tcPr>
          <w:p w14:paraId="2DD2ED2F" w14:textId="50BA971C" w:rsidR="00DB516C" w:rsidRPr="008A2C70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FE1E5CA" w14:textId="4618C62D" w:rsidR="00DB516C" w:rsidRPr="008A2C70" w:rsidRDefault="0036641F" w:rsidP="00D016B6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(7,616)</w:t>
            </w:r>
          </w:p>
        </w:tc>
        <w:tc>
          <w:tcPr>
            <w:tcW w:w="211" w:type="dxa"/>
            <w:gridSpan w:val="2"/>
          </w:tcPr>
          <w:p w14:paraId="68393552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75BF7ACE" w14:textId="21BF3AB5" w:rsidR="00DB516C" w:rsidRPr="008A2C70" w:rsidRDefault="0036641F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DD71FE1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50EEDC12" w14:textId="554C6B83" w:rsidR="00DB516C" w:rsidRPr="008A2C70" w:rsidRDefault="0036641F" w:rsidP="00D016B6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(7,616)</w:t>
            </w:r>
          </w:p>
        </w:tc>
        <w:tc>
          <w:tcPr>
            <w:tcW w:w="178" w:type="dxa"/>
            <w:shd w:val="clear" w:color="auto" w:fill="auto"/>
          </w:tcPr>
          <w:p w14:paraId="767D7680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6381625" w14:textId="7D678064" w:rsidR="00DB516C" w:rsidRPr="008A2C70" w:rsidRDefault="0036641F" w:rsidP="00E069E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B656D7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E2E684C" w14:textId="051072C3" w:rsidR="00DB516C" w:rsidRPr="008A2C70" w:rsidRDefault="0036641F" w:rsidP="00D016B6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(7,616)</w:t>
            </w:r>
          </w:p>
        </w:tc>
      </w:tr>
      <w:tr w:rsidR="00DB516C" w:rsidRPr="008A2C70" w14:paraId="728A7C0A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332EEBB3" w14:textId="77777777" w:rsidR="00DB516C" w:rsidRPr="008A2C70" w:rsidRDefault="00DB516C" w:rsidP="008F2BC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A150F04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4EDCFE4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324D2396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B0F74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46CA670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39F39A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543176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9E60764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B63E8D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8A2C70" w14:paraId="3694E68E" w14:textId="77777777" w:rsidTr="00792714">
        <w:tc>
          <w:tcPr>
            <w:tcW w:w="4040" w:type="dxa"/>
            <w:shd w:val="clear" w:color="auto" w:fill="auto"/>
          </w:tcPr>
          <w:p w14:paraId="45584657" w14:textId="5BCB55C5" w:rsidR="00DB516C" w:rsidRPr="008A2C70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3B6EF6"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39" w:type="dxa"/>
          </w:tcPr>
          <w:p w14:paraId="668F4AB3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2319FB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64C96F38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BCB095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7CEF38F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9628DF6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4ED0E7B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5513EAE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8DE6350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8A2C70" w14:paraId="6784D845" w14:textId="77777777" w:rsidTr="00792714">
        <w:tc>
          <w:tcPr>
            <w:tcW w:w="9720" w:type="dxa"/>
            <w:gridSpan w:val="11"/>
            <w:shd w:val="clear" w:color="auto" w:fill="auto"/>
          </w:tcPr>
          <w:p w14:paraId="095D9E0C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15EA3" w:rsidRPr="008A2C70" w14:paraId="42B187D4" w14:textId="77777777" w:rsidTr="00792714">
        <w:tc>
          <w:tcPr>
            <w:tcW w:w="4040" w:type="dxa"/>
            <w:shd w:val="clear" w:color="auto" w:fill="auto"/>
          </w:tcPr>
          <w:p w14:paraId="1071B133" w14:textId="41C53E25" w:rsidR="00B15EA3" w:rsidRPr="008A2C70" w:rsidRDefault="00B15EA3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74A7BBDA" w14:textId="77777777" w:rsidR="00B15EA3" w:rsidRPr="008A2C70" w:rsidRDefault="00B15EA3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DEA197" w14:textId="77777777" w:rsidR="00B15EA3" w:rsidRPr="008A2C70" w:rsidRDefault="00B15EA3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34EA0063" w14:textId="77777777" w:rsidR="00B15EA3" w:rsidRPr="008A2C70" w:rsidRDefault="00B15EA3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01DAA56" w14:textId="77777777" w:rsidR="00B15EA3" w:rsidRPr="008A2C70" w:rsidRDefault="00B15EA3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1C6CF2" w14:textId="77777777" w:rsidR="00B15EA3" w:rsidRPr="008A2C70" w:rsidRDefault="00B15EA3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8C7999" w14:textId="77777777" w:rsidR="00B15EA3" w:rsidRPr="008A2C70" w:rsidRDefault="00B15EA3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21BBD2" w14:textId="77777777" w:rsidR="00B15EA3" w:rsidRPr="008A2C70" w:rsidRDefault="00B15EA3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2F4DF2" w14:textId="77777777" w:rsidR="00B15EA3" w:rsidRPr="008A2C70" w:rsidRDefault="00B15EA3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CDEAB2" w14:textId="77777777" w:rsidR="00B15EA3" w:rsidRPr="008A2C70" w:rsidRDefault="00B15EA3" w:rsidP="00EC406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8A2C70" w14:paraId="27DBE5D2" w14:textId="77777777" w:rsidTr="00792714">
        <w:tc>
          <w:tcPr>
            <w:tcW w:w="4040" w:type="dxa"/>
            <w:shd w:val="clear" w:color="auto" w:fill="auto"/>
          </w:tcPr>
          <w:p w14:paraId="6E69CBD2" w14:textId="77777777" w:rsidR="00DB516C" w:rsidRPr="008A2C70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6BBD21AF" w14:textId="77777777" w:rsidR="00DB516C" w:rsidRPr="008A2C70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1C23414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254C6B3" w14:textId="77777777" w:rsidR="00DB516C" w:rsidRPr="008A2C70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5775EE" w14:textId="77777777" w:rsidR="00DB516C" w:rsidRPr="008A2C70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3E815" w14:textId="77777777" w:rsidR="00DB516C" w:rsidRPr="008A2C70" w:rsidRDefault="00DB516C" w:rsidP="00D016B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B1F14" w14:textId="77777777" w:rsidR="00DB516C" w:rsidRPr="008A2C70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8E43DF9" w14:textId="77777777" w:rsidR="00DB516C" w:rsidRPr="008A2C70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72A4F19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D296386" w14:textId="77777777" w:rsidR="00DB516C" w:rsidRPr="008A2C70" w:rsidRDefault="00DB516C" w:rsidP="00EC406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B516C" w:rsidRPr="008A2C70" w14:paraId="5DE3D3D7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3A0C7079" w14:textId="77777777" w:rsidR="00DB516C" w:rsidRPr="008A2C70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A439ADE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98E002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9D690C2" w14:textId="77777777" w:rsidR="00DB516C" w:rsidRPr="008A2C70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77C28C3" w14:textId="77777777" w:rsidR="00DB516C" w:rsidRPr="008A2C70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3482D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8CC002" w14:textId="77777777" w:rsidR="00DB516C" w:rsidRPr="008A2C70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AEEC42" w14:textId="77777777" w:rsidR="00DB516C" w:rsidRPr="008A2C70" w:rsidRDefault="00DB516C" w:rsidP="00DB516C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AA9084" w14:textId="77777777" w:rsidR="00DB516C" w:rsidRPr="008A2C70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7771169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8A2C70" w14:paraId="0683C223" w14:textId="77777777" w:rsidTr="00792714">
        <w:tc>
          <w:tcPr>
            <w:tcW w:w="9720" w:type="dxa"/>
            <w:gridSpan w:val="11"/>
            <w:shd w:val="clear" w:color="auto" w:fill="auto"/>
          </w:tcPr>
          <w:p w14:paraId="0842D220" w14:textId="23FB1C6B" w:rsidR="00DB516C" w:rsidRPr="008A2C70" w:rsidRDefault="00B62EE6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8F2BC6" w:rsidRPr="008A2C70" w14:paraId="7487F5EC" w14:textId="77777777" w:rsidTr="00792714">
        <w:tc>
          <w:tcPr>
            <w:tcW w:w="9720" w:type="dxa"/>
            <w:gridSpan w:val="11"/>
            <w:shd w:val="clear" w:color="auto" w:fill="auto"/>
          </w:tcPr>
          <w:p w14:paraId="342B19C2" w14:textId="15329E4C" w:rsidR="008F2BC6" w:rsidRPr="008A2C70" w:rsidRDefault="008F2BC6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</w:tr>
      <w:tr w:rsidR="00EC4068" w:rsidRPr="004A1CB1" w14:paraId="71A32EA4" w14:textId="77777777" w:rsidTr="00792714">
        <w:tc>
          <w:tcPr>
            <w:tcW w:w="4040" w:type="dxa"/>
            <w:shd w:val="clear" w:color="auto" w:fill="auto"/>
          </w:tcPr>
          <w:p w14:paraId="07BB6826" w14:textId="77777777" w:rsidR="00EC4068" w:rsidRPr="008A2C70" w:rsidRDefault="00EC4068" w:rsidP="00EC406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B972C75" w14:textId="23041E89" w:rsidR="00EC4068" w:rsidRPr="008A2C70" w:rsidRDefault="00EC4068" w:rsidP="0036641F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vAlign w:val="bottom"/>
          </w:tcPr>
          <w:p w14:paraId="31915640" w14:textId="77777777" w:rsidR="00EC4068" w:rsidRPr="008A2C70" w:rsidRDefault="00EC4068" w:rsidP="00EC40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FA6B59C" w14:textId="77777777" w:rsidR="00EC4068" w:rsidRPr="008A2C70" w:rsidRDefault="00EC4068" w:rsidP="00EC406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91EBC7" w14:textId="77777777" w:rsidR="00EC4068" w:rsidRPr="008A2C70" w:rsidRDefault="00EC4068" w:rsidP="00EC406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0EFD6B" w14:textId="7850FB26" w:rsidR="00EC4068" w:rsidRPr="008A2C70" w:rsidRDefault="00EC4068" w:rsidP="0036641F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1CE0B2" w14:textId="77777777" w:rsidR="00EC4068" w:rsidRPr="008A2C70" w:rsidRDefault="00EC4068" w:rsidP="00EC406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E4B293" w14:textId="77777777" w:rsidR="00EC4068" w:rsidRPr="008A2C70" w:rsidRDefault="00EC4068" w:rsidP="00EC406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A3AE29" w14:textId="77777777" w:rsidR="00EC4068" w:rsidRPr="008A2C70" w:rsidRDefault="00EC4068" w:rsidP="00EC406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5D2D64" w14:textId="7136E75A" w:rsidR="00EC4068" w:rsidRPr="004A1CB1" w:rsidRDefault="00EC4068" w:rsidP="00EC4068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</w:tr>
    </w:tbl>
    <w:p w14:paraId="0CEF6F7B" w14:textId="16CFC130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58946DE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5148A41C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6ACCAFAB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97C29BB" w14:textId="6C3C9F8C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B657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6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="009A2A0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</w:r>
    </w:p>
    <w:p w14:paraId="3B59D97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00F80DE9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792714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ค่าเสื่อม</w:t>
      </w:r>
      <w:r w:rsidRPr="00B657B8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792714">
        <w:rPr>
          <w:rFonts w:asciiTheme="majorBidi" w:hAnsiTheme="majorBidi" w:cs="Angsana New"/>
          <w:sz w:val="30"/>
          <w:szCs w:val="30"/>
          <w:cs/>
          <w:lang w:bidi="th-TH"/>
        </w:rPr>
        <w:t>ค่าตัดจำหน่าย</w:t>
      </w:r>
      <w:r w:rsidRPr="0079271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792714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792714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473A6428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26213B6F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63F1DBA7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D97314" w:rsidRPr="00B657B8" w14:paraId="1C8FBF61" w14:textId="77777777" w:rsidTr="00C30BD1">
        <w:trPr>
          <w:cantSplit/>
        </w:trPr>
        <w:tc>
          <w:tcPr>
            <w:tcW w:w="2788" w:type="dxa"/>
            <w:vAlign w:val="bottom"/>
            <w:hideMark/>
          </w:tcPr>
          <w:p w14:paraId="508476B3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4CA937D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A88C97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CA50C9B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2E1694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314" w:rsidRPr="00B657B8" w14:paraId="4CFA187E" w14:textId="77777777" w:rsidTr="00C30BD1">
        <w:trPr>
          <w:cantSplit/>
        </w:trPr>
        <w:tc>
          <w:tcPr>
            <w:tcW w:w="2788" w:type="dxa"/>
            <w:vAlign w:val="bottom"/>
          </w:tcPr>
          <w:p w14:paraId="51AD9AC5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0C1760B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7E53A11" w14:textId="020766CD" w:rsidR="00D97314" w:rsidRPr="00B657B8" w:rsidRDefault="00EC4068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2FF1A13A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3C2FC12" w14:textId="7777777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A4D1BC0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0B2E6D18" w14:textId="7224D82F" w:rsidR="00D97314" w:rsidRPr="00B657B8" w:rsidRDefault="00EC4068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F1BEB1E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17969F" w14:textId="7777777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97314" w:rsidRPr="00B657B8" w14:paraId="5A8552EA" w14:textId="77777777" w:rsidTr="00C30BD1">
        <w:trPr>
          <w:cantSplit/>
        </w:trPr>
        <w:tc>
          <w:tcPr>
            <w:tcW w:w="2788" w:type="dxa"/>
            <w:vAlign w:val="bottom"/>
          </w:tcPr>
          <w:p w14:paraId="318A859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A3400A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280A81E8" w14:textId="46F967D1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36265655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CAC56E" w14:textId="616A9F3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</w:tcPr>
          <w:p w14:paraId="390502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104D07CD" w14:textId="3AC86225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630F991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FE3356C" w14:textId="6A228765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D97314" w:rsidRPr="00B657B8" w14:paraId="49F6B2C0" w14:textId="77777777" w:rsidTr="00C30BD1">
        <w:trPr>
          <w:cantSplit/>
        </w:trPr>
        <w:tc>
          <w:tcPr>
            <w:tcW w:w="2788" w:type="dxa"/>
            <w:vAlign w:val="bottom"/>
            <w:hideMark/>
          </w:tcPr>
          <w:p w14:paraId="47CABD50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7CD8BE4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337C7D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7314" w:rsidRPr="00B657B8" w14:paraId="264626A3" w14:textId="77777777" w:rsidTr="00C30BD1">
        <w:trPr>
          <w:cantSplit/>
        </w:trPr>
        <w:tc>
          <w:tcPr>
            <w:tcW w:w="2788" w:type="dxa"/>
          </w:tcPr>
          <w:p w14:paraId="1834538F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2A764654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1674D2E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CB4E8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90080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91BC5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5F3BC8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4A69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C6D78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3" w:rsidRPr="00B657B8" w14:paraId="5E1F2F15" w14:textId="77777777" w:rsidTr="00C30BD1">
        <w:trPr>
          <w:cantSplit/>
        </w:trPr>
        <w:tc>
          <w:tcPr>
            <w:tcW w:w="2788" w:type="dxa"/>
            <w:hideMark/>
          </w:tcPr>
          <w:p w14:paraId="6C450C9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3000BA5F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FAAD4C" w14:textId="2AD84446" w:rsidR="00A57E73" w:rsidRPr="00B657B8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733,097</w:t>
            </w:r>
          </w:p>
        </w:tc>
        <w:tc>
          <w:tcPr>
            <w:tcW w:w="183" w:type="dxa"/>
          </w:tcPr>
          <w:p w14:paraId="79D70DD4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A7A52" w14:textId="31102738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712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  <w:tc>
          <w:tcPr>
            <w:tcW w:w="178" w:type="dxa"/>
          </w:tcPr>
          <w:p w14:paraId="407382D1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E5C67" w14:textId="71CB6BDC" w:rsidR="00A57E73" w:rsidRPr="00B657B8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1,578,805</w:t>
            </w:r>
          </w:p>
        </w:tc>
        <w:tc>
          <w:tcPr>
            <w:tcW w:w="180" w:type="dxa"/>
          </w:tcPr>
          <w:p w14:paraId="66DB920A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07E736F" w14:textId="0E1A5B4D" w:rsidR="00A57E73" w:rsidRPr="00B657B8" w:rsidRDefault="00A57E73" w:rsidP="00A57E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462</w:t>
            </w:r>
          </w:p>
        </w:tc>
      </w:tr>
      <w:tr w:rsidR="00A57E73" w:rsidRPr="00B657B8" w14:paraId="4C753457" w14:textId="77777777" w:rsidTr="00C30BD1">
        <w:trPr>
          <w:cantSplit/>
        </w:trPr>
        <w:tc>
          <w:tcPr>
            <w:tcW w:w="2788" w:type="dxa"/>
            <w:hideMark/>
          </w:tcPr>
          <w:p w14:paraId="6D5E169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D957027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8FC6527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C172F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459DA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9D7DE2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97275D3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1F22E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8BC0EE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3" w:rsidRPr="00B657B8" w14:paraId="385FC21E" w14:textId="77777777" w:rsidTr="00C30BD1">
        <w:trPr>
          <w:cantSplit/>
        </w:trPr>
        <w:tc>
          <w:tcPr>
            <w:tcW w:w="2788" w:type="dxa"/>
            <w:hideMark/>
          </w:tcPr>
          <w:p w14:paraId="4765CB31" w14:textId="77777777" w:rsidR="00A57E73" w:rsidRPr="00B657B8" w:rsidRDefault="00A57E73" w:rsidP="00A57E7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730EB9F" w14:textId="77777777" w:rsidR="00A57E73" w:rsidRPr="00B657B8" w:rsidRDefault="00A57E73" w:rsidP="00A57E7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ACBFDEB" w14:textId="41253060" w:rsidR="00A57E73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249,746</w:t>
            </w:r>
          </w:p>
        </w:tc>
        <w:tc>
          <w:tcPr>
            <w:tcW w:w="183" w:type="dxa"/>
          </w:tcPr>
          <w:p w14:paraId="1ED8DAF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551139" w14:textId="20FDE9D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299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</w:t>
            </w:r>
          </w:p>
        </w:tc>
        <w:tc>
          <w:tcPr>
            <w:tcW w:w="178" w:type="dxa"/>
          </w:tcPr>
          <w:p w14:paraId="5A8262D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17AA1A" w14:textId="79DC6C4F" w:rsidR="00A57E73" w:rsidRPr="00B657B8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346,804</w:t>
            </w:r>
          </w:p>
        </w:tc>
        <w:tc>
          <w:tcPr>
            <w:tcW w:w="180" w:type="dxa"/>
          </w:tcPr>
          <w:p w14:paraId="41E58C4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442C2F" w14:textId="7B3C0E0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408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</w:t>
            </w:r>
          </w:p>
        </w:tc>
      </w:tr>
      <w:tr w:rsidR="00046D0E" w:rsidRPr="00B657B8" w14:paraId="5FF4C34A" w14:textId="77777777" w:rsidTr="00C30BD1">
        <w:trPr>
          <w:cantSplit/>
        </w:trPr>
        <w:tc>
          <w:tcPr>
            <w:tcW w:w="2788" w:type="dxa"/>
            <w:hideMark/>
          </w:tcPr>
          <w:p w14:paraId="4CA6D7D5" w14:textId="77777777" w:rsidR="00046D0E" w:rsidRPr="00B657B8" w:rsidRDefault="00046D0E" w:rsidP="00046D0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7B2E58A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51CACD5" w14:textId="55BF80C7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81F4F15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299B18" w14:textId="5A60E2A9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2F9F9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0B3734" w14:textId="03E93920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34,348</w:t>
            </w:r>
          </w:p>
        </w:tc>
        <w:tc>
          <w:tcPr>
            <w:tcW w:w="180" w:type="dxa"/>
          </w:tcPr>
          <w:p w14:paraId="3251B8AF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0426CF8B" w14:textId="10C4FCE9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166</w:t>
            </w:r>
          </w:p>
        </w:tc>
      </w:tr>
      <w:tr w:rsidR="00046D0E" w:rsidRPr="00B657B8" w14:paraId="0BBA4FAA" w14:textId="77777777" w:rsidTr="00BA7FDE">
        <w:trPr>
          <w:cantSplit/>
        </w:trPr>
        <w:tc>
          <w:tcPr>
            <w:tcW w:w="2788" w:type="dxa"/>
          </w:tcPr>
          <w:p w14:paraId="2A211AB3" w14:textId="77777777" w:rsidR="00046D0E" w:rsidRPr="00B657B8" w:rsidRDefault="00046D0E" w:rsidP="00046D0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30A1E44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637FD5B" w14:textId="06546ABD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CFF600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14C451" w14:textId="6573E919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BC18FC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2177947" w14:textId="2C3E38EE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</w:t>
            </w:r>
            <w:r w:rsidR="00B510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</w:p>
        </w:tc>
        <w:tc>
          <w:tcPr>
            <w:tcW w:w="180" w:type="dxa"/>
          </w:tcPr>
          <w:p w14:paraId="19946AB1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DCDD03B" w14:textId="205DDAC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</w:p>
        </w:tc>
      </w:tr>
      <w:tr w:rsidR="00A57E73" w:rsidRPr="0036641F" w14:paraId="461FA1AA" w14:textId="77777777" w:rsidTr="00BA7FDE">
        <w:trPr>
          <w:cantSplit/>
        </w:trPr>
        <w:tc>
          <w:tcPr>
            <w:tcW w:w="2788" w:type="dxa"/>
            <w:hideMark/>
          </w:tcPr>
          <w:p w14:paraId="058ED35A" w14:textId="594E4978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4EC5B6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003C2CB" w14:textId="52834D72" w:rsidR="00A57E73" w:rsidRPr="00D77F93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982,843</w:t>
            </w:r>
          </w:p>
        </w:tc>
        <w:tc>
          <w:tcPr>
            <w:tcW w:w="183" w:type="dxa"/>
          </w:tcPr>
          <w:p w14:paraId="7B5499E5" w14:textId="77777777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A0D036" w14:textId="7B29FD3F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6D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1,011,221</w:t>
            </w:r>
          </w:p>
        </w:tc>
        <w:tc>
          <w:tcPr>
            <w:tcW w:w="178" w:type="dxa"/>
          </w:tcPr>
          <w:p w14:paraId="6F60A8B7" w14:textId="77777777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6A35737B" w14:textId="0535CDCD" w:rsidR="00A57E73" w:rsidRPr="00D77F93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2,006,</w:t>
            </w:r>
            <w:r w:rsidR="00B510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773</w:t>
            </w:r>
          </w:p>
        </w:tc>
        <w:tc>
          <w:tcPr>
            <w:tcW w:w="180" w:type="dxa"/>
          </w:tcPr>
          <w:p w14:paraId="1F9C3164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61F9EE5" w14:textId="283855F9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947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629</w:t>
            </w:r>
          </w:p>
        </w:tc>
      </w:tr>
      <w:tr w:rsidR="00A57E73" w:rsidRPr="00390CC0" w14:paraId="384B9CE9" w14:textId="77777777" w:rsidTr="00BA7FDE">
        <w:trPr>
          <w:cantSplit/>
        </w:trPr>
        <w:tc>
          <w:tcPr>
            <w:tcW w:w="2788" w:type="dxa"/>
          </w:tcPr>
          <w:p w14:paraId="291097BD" w14:textId="6E3B5567" w:rsidR="00A57E73" w:rsidRPr="00B657B8" w:rsidRDefault="00A57E73" w:rsidP="00A57E73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B157F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22" w:type="dxa"/>
          </w:tcPr>
          <w:p w14:paraId="7C99EB66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89BAB" w14:textId="1443C190" w:rsidR="00A57E73" w:rsidRPr="00E666DB" w:rsidRDefault="00046D0E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1A8D373" w14:textId="77777777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4C4EE" w14:textId="251181E0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C3DCDE" w14:textId="77777777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CF49B" w14:textId="729F5793" w:rsidR="00A57E73" w:rsidRPr="00B510A2" w:rsidRDefault="00046D0E" w:rsidP="00A57E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1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</w:t>
            </w:r>
            <w:r w:rsidR="00B510A2" w:rsidRPr="00B51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  <w:r w:rsidRPr="00B51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40D4D8" w14:textId="77777777" w:rsidR="00A57E73" w:rsidRPr="00B510A2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249F2" w14:textId="5690E9EA" w:rsidR="00A57E73" w:rsidRPr="00B510A2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510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(46,816)</w:t>
            </w:r>
          </w:p>
        </w:tc>
      </w:tr>
      <w:tr w:rsidR="00A57E73" w:rsidRPr="00B657B8" w14:paraId="1DD012C8" w14:textId="77777777" w:rsidTr="00C30BD1">
        <w:trPr>
          <w:cantSplit/>
        </w:trPr>
        <w:tc>
          <w:tcPr>
            <w:tcW w:w="2788" w:type="dxa"/>
          </w:tcPr>
          <w:p w14:paraId="5110B8E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0992214E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46755" w14:textId="3D62FB6D" w:rsidR="00A57E73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982,843</w:t>
            </w:r>
          </w:p>
        </w:tc>
        <w:tc>
          <w:tcPr>
            <w:tcW w:w="183" w:type="dxa"/>
          </w:tcPr>
          <w:p w14:paraId="17CCF1FC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C1CAD" w14:textId="23D24309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78" w:type="dxa"/>
          </w:tcPr>
          <w:p w14:paraId="4A94E14E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4399D" w14:textId="520251B4" w:rsidR="00A57E73" w:rsidRDefault="00046D0E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1,959,957</w:t>
            </w:r>
          </w:p>
        </w:tc>
        <w:tc>
          <w:tcPr>
            <w:tcW w:w="180" w:type="dxa"/>
          </w:tcPr>
          <w:p w14:paraId="6D73126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6C9FE" w14:textId="622054E2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900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813</w:t>
            </w:r>
          </w:p>
        </w:tc>
      </w:tr>
      <w:tr w:rsidR="00D97314" w:rsidRPr="00B657B8" w14:paraId="69878E7B" w14:textId="77777777" w:rsidTr="00C30BD1">
        <w:trPr>
          <w:cantSplit/>
          <w:trHeight w:val="71"/>
        </w:trPr>
        <w:tc>
          <w:tcPr>
            <w:tcW w:w="2788" w:type="dxa"/>
            <w:vAlign w:val="bottom"/>
          </w:tcPr>
          <w:p w14:paraId="4689D4DE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30B827E2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EDDC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37EEB22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51EA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1FE5545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07FF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E9B019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37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C40" w:rsidRPr="00B657B8" w14:paraId="026CEA80" w14:textId="77777777" w:rsidTr="00C30BD1">
        <w:trPr>
          <w:cantSplit/>
        </w:trPr>
        <w:tc>
          <w:tcPr>
            <w:tcW w:w="2788" w:type="dxa"/>
          </w:tcPr>
          <w:p w14:paraId="0F9275BB" w14:textId="77777777" w:rsidR="00570C40" w:rsidRPr="00B657B8" w:rsidRDefault="00570C40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00BB4F3E" w14:textId="77777777" w:rsidR="00570C40" w:rsidRPr="00B657B8" w:rsidRDefault="00570C40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69B0F5DE" w14:textId="77777777" w:rsidR="00570C40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CDBBBDE" w14:textId="77777777" w:rsidR="00B1338D" w:rsidRPr="00B657B8" w:rsidRDefault="00B1338D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4C2EBED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E18B86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BB25A27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394A75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EA3E80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C7FBA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D0E" w:rsidRPr="00B657B8" w14:paraId="70BBE138" w14:textId="77777777" w:rsidTr="00C30BD1">
        <w:trPr>
          <w:cantSplit/>
        </w:trPr>
        <w:tc>
          <w:tcPr>
            <w:tcW w:w="2788" w:type="dxa"/>
          </w:tcPr>
          <w:p w14:paraId="2139FE3E" w14:textId="77777777" w:rsidR="00046D0E" w:rsidRPr="00B657B8" w:rsidRDefault="00046D0E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48DB62CB" w14:textId="77777777" w:rsidR="00046D0E" w:rsidRPr="00B657B8" w:rsidRDefault="00046D0E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2369F085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323CF1F0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71A52EF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EC975A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A77538D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D2BCD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1640AD" w14:textId="77777777" w:rsidR="00046D0E" w:rsidRPr="00B657B8" w:rsidRDefault="00046D0E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3F1F" w:rsidRPr="00B657B8" w14:paraId="024F9BCF" w14:textId="77777777">
        <w:trPr>
          <w:cantSplit/>
        </w:trPr>
        <w:tc>
          <w:tcPr>
            <w:tcW w:w="2788" w:type="dxa"/>
          </w:tcPr>
          <w:p w14:paraId="0B73D903" w14:textId="77777777" w:rsidR="00C53F1F" w:rsidRPr="00B657B8" w:rsidRDefault="00C53F1F" w:rsidP="00570C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7658FA70" w14:textId="77777777" w:rsidR="00C53F1F" w:rsidRPr="00B657B8" w:rsidRDefault="00C53F1F" w:rsidP="00570C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</w:tcPr>
          <w:p w14:paraId="1D809A44" w14:textId="44C56D49" w:rsidR="00C53F1F" w:rsidRPr="00B657B8" w:rsidRDefault="00C53F1F" w:rsidP="00C53F1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9AAD26E" w14:textId="77777777" w:rsidR="00C53F1F" w:rsidRPr="00B657B8" w:rsidRDefault="00C53F1F" w:rsidP="00570C4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8D9B05C" w14:textId="0B8500F8" w:rsidR="00C53F1F" w:rsidRPr="00B657B8" w:rsidRDefault="00C53F1F" w:rsidP="00C53F1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7E73" w:rsidRPr="00B657B8" w14:paraId="25814C6A" w14:textId="77777777">
        <w:trPr>
          <w:cantSplit/>
        </w:trPr>
        <w:tc>
          <w:tcPr>
            <w:tcW w:w="2788" w:type="dxa"/>
          </w:tcPr>
          <w:p w14:paraId="4318F445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  <w:vAlign w:val="bottom"/>
          </w:tcPr>
          <w:p w14:paraId="2F5FCB05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08FC4208" w14:textId="4263F230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507DDDC2" w14:textId="77777777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07B145CE" w14:textId="649FE564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36CF99A6" w14:textId="77777777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546366B" w14:textId="6722CD9A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1A27ACB" w14:textId="77777777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14D8201" w14:textId="6BC156CD" w:rsidR="00A57E73" w:rsidRPr="008E799D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57E73" w:rsidRPr="00C628A1" w14:paraId="12EDE452" w14:textId="77777777">
        <w:trPr>
          <w:cantSplit/>
        </w:trPr>
        <w:tc>
          <w:tcPr>
            <w:tcW w:w="2788" w:type="dxa"/>
          </w:tcPr>
          <w:p w14:paraId="6C5D3A99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  <w:vAlign w:val="bottom"/>
          </w:tcPr>
          <w:p w14:paraId="4F9DF358" w14:textId="731F860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98D693B" w14:textId="0335D8C2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10AFCB6" w14:textId="77777777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D8DAAC2" w14:textId="1791AB64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</w:tcPr>
          <w:p w14:paraId="1EDCA9BF" w14:textId="533DCE35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268D2FD" w14:textId="7564620B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A72FC24" w14:textId="77777777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083FCED1" w14:textId="7EC05E1A" w:rsidR="00A57E73" w:rsidRPr="00C628A1" w:rsidRDefault="00A57E73" w:rsidP="00A57E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8E799D" w:rsidRPr="00B657B8" w14:paraId="067B6CD1" w14:textId="77777777">
        <w:trPr>
          <w:cantSplit/>
        </w:trPr>
        <w:tc>
          <w:tcPr>
            <w:tcW w:w="2788" w:type="dxa"/>
          </w:tcPr>
          <w:p w14:paraId="4B5CE0B3" w14:textId="77777777" w:rsidR="008E799D" w:rsidRPr="00B657B8" w:rsidRDefault="008E799D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452514BC" w14:textId="77777777" w:rsidR="008E799D" w:rsidRPr="00B657B8" w:rsidRDefault="008E799D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</w:tcPr>
          <w:p w14:paraId="3B60AA8B" w14:textId="6CEA98F7" w:rsidR="008E799D" w:rsidRPr="008E799D" w:rsidRDefault="008E799D" w:rsidP="008E799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9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97314" w:rsidRPr="00B657B8" w14:paraId="2E57C698" w14:textId="77777777" w:rsidTr="00C30BD1">
        <w:trPr>
          <w:cantSplit/>
        </w:trPr>
        <w:tc>
          <w:tcPr>
            <w:tcW w:w="2788" w:type="dxa"/>
          </w:tcPr>
          <w:p w14:paraId="76E87B17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4FC708FB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21B0671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770ACE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A542C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FF9C9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28287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A48F7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20408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D0E" w:rsidRPr="00B657B8" w14:paraId="77DABCB6" w14:textId="77777777" w:rsidTr="00046D0E">
        <w:trPr>
          <w:cantSplit/>
        </w:trPr>
        <w:tc>
          <w:tcPr>
            <w:tcW w:w="2788" w:type="dxa"/>
            <w:hideMark/>
          </w:tcPr>
          <w:p w14:paraId="786A895C" w14:textId="77777777" w:rsidR="00046D0E" w:rsidRPr="00B657B8" w:rsidRDefault="00046D0E" w:rsidP="00046D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2A248DF4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5766831C" w14:textId="55448583" w:rsidR="00046D0E" w:rsidRPr="00046D0E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B692E">
              <w:rPr>
                <w:rFonts w:asciiTheme="majorBidi" w:hAnsiTheme="majorBidi" w:cstheme="majorBidi"/>
                <w:sz w:val="30"/>
                <w:szCs w:val="30"/>
              </w:rPr>
              <w:t>285,930</w:t>
            </w:r>
          </w:p>
        </w:tc>
        <w:tc>
          <w:tcPr>
            <w:tcW w:w="183" w:type="dxa"/>
          </w:tcPr>
          <w:p w14:paraId="12C0AF3A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0F06AF" w14:textId="644DA1D2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78" w:type="dxa"/>
          </w:tcPr>
          <w:p w14:paraId="2C802D69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C5AD3B6" w14:textId="1D1098B3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1,159,736</w:t>
            </w:r>
          </w:p>
        </w:tc>
        <w:tc>
          <w:tcPr>
            <w:tcW w:w="180" w:type="dxa"/>
          </w:tcPr>
          <w:p w14:paraId="5378BA4B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8FAC88" w14:textId="4DDD6581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046D0E" w:rsidRPr="00B657B8" w14:paraId="0618E1D6" w14:textId="77777777" w:rsidTr="00046D0E">
        <w:trPr>
          <w:cantSplit/>
        </w:trPr>
        <w:tc>
          <w:tcPr>
            <w:tcW w:w="2788" w:type="dxa"/>
            <w:hideMark/>
          </w:tcPr>
          <w:p w14:paraId="1D86941F" w14:textId="77777777" w:rsidR="00046D0E" w:rsidRPr="00B657B8" w:rsidRDefault="00046D0E" w:rsidP="00046D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EED226E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7A4EC680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2215F6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B142C7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5B9FEA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212A2C3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AC2A5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0A096F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D0E" w:rsidRPr="00B657B8" w14:paraId="00FD66A0" w14:textId="77777777" w:rsidTr="00651C04">
        <w:trPr>
          <w:cantSplit/>
        </w:trPr>
        <w:tc>
          <w:tcPr>
            <w:tcW w:w="2788" w:type="dxa"/>
            <w:hideMark/>
          </w:tcPr>
          <w:p w14:paraId="039C819F" w14:textId="77777777" w:rsidR="00046D0E" w:rsidRPr="00B657B8" w:rsidRDefault="00046D0E" w:rsidP="00046D0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625710D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D3B9" w14:textId="7BD66C2C" w:rsidR="00046D0E" w:rsidRPr="00046D0E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762,704</w:t>
            </w:r>
          </w:p>
        </w:tc>
        <w:tc>
          <w:tcPr>
            <w:tcW w:w="183" w:type="dxa"/>
          </w:tcPr>
          <w:p w14:paraId="07BD0513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86B76" w14:textId="41529231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1BBF8B99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5B3EA2" w14:textId="407929BB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154,563</w:t>
            </w:r>
          </w:p>
        </w:tc>
        <w:tc>
          <w:tcPr>
            <w:tcW w:w="180" w:type="dxa"/>
          </w:tcPr>
          <w:p w14:paraId="2D7E7C5C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758F0A" w14:textId="2FC99A4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046D0E" w:rsidRPr="00B657B8" w14:paraId="79ADD445" w14:textId="77777777" w:rsidTr="00651C04">
        <w:trPr>
          <w:cantSplit/>
        </w:trPr>
        <w:tc>
          <w:tcPr>
            <w:tcW w:w="2788" w:type="dxa"/>
            <w:hideMark/>
          </w:tcPr>
          <w:p w14:paraId="1456C27F" w14:textId="77777777" w:rsidR="00046D0E" w:rsidRPr="00B657B8" w:rsidRDefault="00046D0E" w:rsidP="00046D0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F7048B8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A43A" w14:textId="7683F553" w:rsidR="00046D0E" w:rsidRPr="00046D0E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4,769</w:t>
            </w:r>
          </w:p>
        </w:tc>
        <w:tc>
          <w:tcPr>
            <w:tcW w:w="183" w:type="dxa"/>
          </w:tcPr>
          <w:p w14:paraId="07834474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E5C186" w14:textId="1C9F686D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78" w:type="dxa"/>
          </w:tcPr>
          <w:p w14:paraId="763E1209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646D3BD" w14:textId="6F5BD9A5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80" w:type="dxa"/>
          </w:tcPr>
          <w:p w14:paraId="2635C5D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F47EB5" w14:textId="2EA52924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046D0E" w:rsidRPr="00B657B8" w14:paraId="60C96ABB" w14:textId="77777777" w:rsidTr="00651C04">
        <w:trPr>
          <w:cantSplit/>
        </w:trPr>
        <w:tc>
          <w:tcPr>
            <w:tcW w:w="2788" w:type="dxa"/>
            <w:hideMark/>
          </w:tcPr>
          <w:p w14:paraId="1CB55846" w14:textId="77777777" w:rsidR="00046D0E" w:rsidRPr="00B657B8" w:rsidRDefault="00046D0E" w:rsidP="00046D0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4083CFC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7B4A" w14:textId="707A1309" w:rsidR="00046D0E" w:rsidRPr="00B657B8" w:rsidRDefault="00344CA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</w:t>
            </w:r>
            <w:r w:rsidR="002C7B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248</w:t>
            </w:r>
          </w:p>
        </w:tc>
        <w:tc>
          <w:tcPr>
            <w:tcW w:w="183" w:type="dxa"/>
          </w:tcPr>
          <w:p w14:paraId="753ECDE0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6CFE4B" w14:textId="092CA62D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78" w:type="dxa"/>
          </w:tcPr>
          <w:p w14:paraId="416436B9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9428E1" w14:textId="3816B57E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180" w:type="dxa"/>
          </w:tcPr>
          <w:p w14:paraId="1AF11921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5DD537" w14:textId="49983B55" w:rsidR="00046D0E" w:rsidRPr="00B657B8" w:rsidRDefault="00046D0E" w:rsidP="00046D0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046D0E" w:rsidRPr="00B657B8" w14:paraId="5DEFD1D0" w14:textId="77777777" w:rsidTr="00651C04">
        <w:trPr>
          <w:cantSplit/>
        </w:trPr>
        <w:tc>
          <w:tcPr>
            <w:tcW w:w="2788" w:type="dxa"/>
          </w:tcPr>
          <w:p w14:paraId="2A107A47" w14:textId="77777777" w:rsidR="00046D0E" w:rsidRPr="00B657B8" w:rsidRDefault="00046D0E" w:rsidP="00046D0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52FB050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C195" w14:textId="31B123C8" w:rsidR="00046D0E" w:rsidRPr="002539EC" w:rsidRDefault="00344CA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</w:t>
            </w:r>
            <w:r w:rsidR="002C7B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139</w:t>
            </w:r>
          </w:p>
        </w:tc>
        <w:tc>
          <w:tcPr>
            <w:tcW w:w="183" w:type="dxa"/>
          </w:tcPr>
          <w:p w14:paraId="098E46C7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3DE502" w14:textId="5859D66D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178" w:type="dxa"/>
          </w:tcPr>
          <w:p w14:paraId="0B8757B8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3CE716" w14:textId="75B91D69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557A2E80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6D9D6" w14:textId="6ED06C67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6D0E" w:rsidRPr="00B657B8" w14:paraId="0ED326AA" w14:textId="77777777" w:rsidTr="00C30BD1">
        <w:trPr>
          <w:cantSplit/>
        </w:trPr>
        <w:tc>
          <w:tcPr>
            <w:tcW w:w="2788" w:type="dxa"/>
            <w:hideMark/>
          </w:tcPr>
          <w:p w14:paraId="5451080E" w14:textId="193432F4" w:rsidR="00046D0E" w:rsidRPr="00B657B8" w:rsidRDefault="00046D0E" w:rsidP="00046D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AEE5B7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7526" w14:textId="4D661E86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4,109,790</w:t>
            </w:r>
          </w:p>
        </w:tc>
        <w:tc>
          <w:tcPr>
            <w:tcW w:w="183" w:type="dxa"/>
          </w:tcPr>
          <w:p w14:paraId="112DFA37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4C76E" w14:textId="287A4DDB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14:paraId="02C38A53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50F2" w14:textId="195407E3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1,317,506</w:t>
            </w:r>
          </w:p>
        </w:tc>
        <w:tc>
          <w:tcPr>
            <w:tcW w:w="180" w:type="dxa"/>
          </w:tcPr>
          <w:p w14:paraId="2E940FA3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A1C8" w14:textId="22598441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  <w:tr w:rsidR="00046D0E" w:rsidRPr="00B657B8" w14:paraId="1D42C6C5" w14:textId="77777777" w:rsidTr="00C30BD1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557EF34B" w14:textId="77777777" w:rsidR="00046D0E" w:rsidRPr="00E666DB" w:rsidRDefault="00046D0E" w:rsidP="00046D0E">
            <w:pPr>
              <w:spacing w:line="240" w:lineRule="auto"/>
              <w:ind w:left="236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024857AF" w14:textId="77777777" w:rsidR="00046D0E" w:rsidRPr="00E666DB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87EAF" w14:textId="31C157B1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(58,201)</w:t>
            </w:r>
          </w:p>
        </w:tc>
        <w:tc>
          <w:tcPr>
            <w:tcW w:w="183" w:type="dxa"/>
            <w:vAlign w:val="bottom"/>
          </w:tcPr>
          <w:p w14:paraId="5A00DC90" w14:textId="77777777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5AC0" w14:textId="6BDC3E23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E68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4185ACF" w14:textId="77777777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06FC5" w14:textId="41099335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  <w:tc>
          <w:tcPr>
            <w:tcW w:w="180" w:type="dxa"/>
            <w:vAlign w:val="bottom"/>
          </w:tcPr>
          <w:p w14:paraId="4FACB7BA" w14:textId="77777777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112846" w14:textId="5177D800" w:rsidR="00046D0E" w:rsidRPr="00E666DB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D1A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6D0E" w:rsidRPr="00B657B8" w14:paraId="2F018380" w14:textId="77777777" w:rsidTr="00C30BD1">
        <w:trPr>
          <w:cantSplit/>
          <w:trHeight w:val="71"/>
        </w:trPr>
        <w:tc>
          <w:tcPr>
            <w:tcW w:w="2788" w:type="dxa"/>
            <w:vAlign w:val="bottom"/>
          </w:tcPr>
          <w:p w14:paraId="25D03608" w14:textId="77777777" w:rsidR="00046D0E" w:rsidRPr="00B657B8" w:rsidRDefault="00046D0E" w:rsidP="00046D0E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B588CE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E0DA5" w14:textId="68DD7685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4,051,589</w:t>
            </w:r>
          </w:p>
        </w:tc>
        <w:tc>
          <w:tcPr>
            <w:tcW w:w="183" w:type="dxa"/>
            <w:vAlign w:val="bottom"/>
          </w:tcPr>
          <w:p w14:paraId="776E3F5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DD7A" w14:textId="324136E9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78" w:type="dxa"/>
            <w:vAlign w:val="bottom"/>
          </w:tcPr>
          <w:p w14:paraId="201A738E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FC715" w14:textId="527D228F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1,316,028</w:t>
            </w:r>
          </w:p>
        </w:tc>
        <w:tc>
          <w:tcPr>
            <w:tcW w:w="180" w:type="dxa"/>
            <w:vAlign w:val="bottom"/>
          </w:tcPr>
          <w:p w14:paraId="0B1548D3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A97721C" w14:textId="7341F862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</w:tr>
      <w:tr w:rsidR="00046D0E" w:rsidRPr="00B621EE" w14:paraId="4E27000B" w14:textId="77777777" w:rsidTr="00C30BD1">
        <w:trPr>
          <w:cantSplit/>
        </w:trPr>
        <w:tc>
          <w:tcPr>
            <w:tcW w:w="2788" w:type="dxa"/>
            <w:hideMark/>
          </w:tcPr>
          <w:p w14:paraId="681E8B7B" w14:textId="77777777" w:rsidR="00046D0E" w:rsidRPr="00B657B8" w:rsidRDefault="00046D0E" w:rsidP="00046D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76D9E08C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84629" w14:textId="1BB81C1F" w:rsidR="00046D0E" w:rsidRPr="00C01244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5,034,432</w:t>
            </w:r>
          </w:p>
        </w:tc>
        <w:tc>
          <w:tcPr>
            <w:tcW w:w="183" w:type="dxa"/>
          </w:tcPr>
          <w:p w14:paraId="49F84A91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174F1" w14:textId="76B9FFAE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78" w:type="dxa"/>
          </w:tcPr>
          <w:p w14:paraId="31001A58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F5ECF" w14:textId="02452327" w:rsidR="00046D0E" w:rsidRPr="000710E2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3,275,985</w:t>
            </w:r>
          </w:p>
        </w:tc>
        <w:tc>
          <w:tcPr>
            <w:tcW w:w="180" w:type="dxa"/>
          </w:tcPr>
          <w:p w14:paraId="3EE517EC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D381C9" w14:textId="49A24C65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</w:t>
            </w:r>
          </w:p>
        </w:tc>
      </w:tr>
    </w:tbl>
    <w:p w14:paraId="493981EF" w14:textId="77777777" w:rsidR="00D97314" w:rsidRPr="00B657B8" w:rsidRDefault="00D97314" w:rsidP="00D97314"/>
    <w:tbl>
      <w:tblPr>
        <w:tblW w:w="899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2"/>
      </w:tblGrid>
      <w:tr w:rsidR="00D97314" w:rsidRPr="00B657B8" w14:paraId="5AEE2473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2C44856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6F1807B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7EC2CA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0A78E4C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97314" w:rsidRPr="00B657B8" w14:paraId="382B22F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CF92E69" w14:textId="3907E475" w:rsidR="00D97314" w:rsidRPr="00B657B8" w:rsidRDefault="00A57E73" w:rsidP="00A57E73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82" w:type="dxa"/>
            <w:vAlign w:val="bottom"/>
            <w:hideMark/>
          </w:tcPr>
          <w:p w14:paraId="7E765BCA" w14:textId="323ECA10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7E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1DAC5915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E2487A" w14:textId="37C8D1B8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7E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3F0365F5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6B48BE" w14:textId="78F9A814" w:rsidR="00D97314" w:rsidRPr="00B657B8" w:rsidRDefault="00D97314" w:rsidP="00C30BD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A57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ED2413E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2" w:type="dxa"/>
            <w:vAlign w:val="bottom"/>
            <w:hideMark/>
          </w:tcPr>
          <w:p w14:paraId="531DC569" w14:textId="17471F5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7E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D97314" w:rsidRPr="00B657B8" w14:paraId="6F97E6B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69E99A1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29" w:type="dxa"/>
            <w:gridSpan w:val="7"/>
            <w:vAlign w:val="bottom"/>
            <w:hideMark/>
          </w:tcPr>
          <w:p w14:paraId="41C9A3A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57E73" w:rsidRPr="00B657B8" w14:paraId="312F69D3" w14:textId="77777777" w:rsidTr="00C30BD1">
        <w:trPr>
          <w:cantSplit/>
        </w:trPr>
        <w:tc>
          <w:tcPr>
            <w:tcW w:w="3864" w:type="dxa"/>
            <w:hideMark/>
          </w:tcPr>
          <w:p w14:paraId="317B5C17" w14:textId="77777777" w:rsidR="00A57E73" w:rsidRPr="00B657B8" w:rsidRDefault="00A57E73" w:rsidP="00A57E73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6488B532" w14:textId="52BAD5F7" w:rsidR="00A57E73" w:rsidRPr="00B657B8" w:rsidRDefault="000710E2" w:rsidP="00A57E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8,534</w:t>
            </w:r>
          </w:p>
        </w:tc>
        <w:tc>
          <w:tcPr>
            <w:tcW w:w="183" w:type="dxa"/>
          </w:tcPr>
          <w:p w14:paraId="6B9C2D02" w14:textId="77777777" w:rsidR="00A57E73" w:rsidRPr="00B657B8" w:rsidRDefault="00A57E73" w:rsidP="00A57E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78A81" w14:textId="1BB6F2FE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4" w:type="dxa"/>
          </w:tcPr>
          <w:p w14:paraId="42095C8B" w14:textId="77777777" w:rsidR="00A57E73" w:rsidRPr="00B657B8" w:rsidRDefault="00A57E73" w:rsidP="00A57E73">
            <w:pPr>
              <w:pStyle w:val="acctfourfigures"/>
              <w:tabs>
                <w:tab w:val="decimal" w:pos="731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3006A0" w14:textId="178B3764" w:rsidR="00A57E73" w:rsidRPr="00B657B8" w:rsidRDefault="000710E2" w:rsidP="000710E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7B28ED" w14:textId="77777777" w:rsidR="00A57E73" w:rsidRPr="00B657B8" w:rsidRDefault="00A57E73" w:rsidP="00A57E73">
            <w:pPr>
              <w:pStyle w:val="acctfourfigures"/>
              <w:tabs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DDEF3A" w14:textId="41C5D46C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5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A57E73" w:rsidRPr="00B657B8" w14:paraId="3FA48E2D" w14:textId="77777777" w:rsidTr="00C30BD1">
        <w:trPr>
          <w:cantSplit/>
        </w:trPr>
        <w:tc>
          <w:tcPr>
            <w:tcW w:w="3864" w:type="dxa"/>
            <w:hideMark/>
          </w:tcPr>
          <w:p w14:paraId="02FB90C2" w14:textId="77777777" w:rsidR="00A57E73" w:rsidRPr="00B657B8" w:rsidRDefault="00A57E73" w:rsidP="00A57E73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07ED126F" w14:textId="0262BE54" w:rsidR="00A57E73" w:rsidRPr="00B657B8" w:rsidRDefault="000710E2" w:rsidP="00A57E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(1,726)</w:t>
            </w:r>
          </w:p>
        </w:tc>
        <w:tc>
          <w:tcPr>
            <w:tcW w:w="183" w:type="dxa"/>
          </w:tcPr>
          <w:p w14:paraId="2CE8E965" w14:textId="77777777" w:rsidR="00A57E73" w:rsidRPr="00B657B8" w:rsidRDefault="00A57E73" w:rsidP="00A57E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4E9395" w14:textId="67C625D1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4" w:type="dxa"/>
          </w:tcPr>
          <w:p w14:paraId="2780AC29" w14:textId="77777777" w:rsidR="00A57E73" w:rsidRPr="00B657B8" w:rsidRDefault="00A57E73" w:rsidP="00A57E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0E5967DB" w14:textId="753B1E32" w:rsidR="00A57E73" w:rsidRPr="00B657B8" w:rsidRDefault="000710E2" w:rsidP="000710E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(1,726)</w:t>
            </w:r>
          </w:p>
        </w:tc>
        <w:tc>
          <w:tcPr>
            <w:tcW w:w="180" w:type="dxa"/>
          </w:tcPr>
          <w:p w14:paraId="16F1F090" w14:textId="77777777" w:rsidR="00A57E73" w:rsidRPr="00B657B8" w:rsidRDefault="00A57E73" w:rsidP="00A57E73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AA67A09" w14:textId="20033803" w:rsidR="00A57E73" w:rsidRPr="00B657B8" w:rsidRDefault="00A57E73" w:rsidP="00A57E7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EF2532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72C8A1" w14:textId="6CBE3D2B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269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</w:t>
      </w:r>
      <w:r w:rsidRPr="000710E2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742695" w:rsidRPr="000710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695" w:rsidRPr="000710E2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710E2">
        <w:rPr>
          <w:rFonts w:asciiTheme="majorBidi" w:hAnsiTheme="majorBidi" w:cstheme="majorBidi"/>
          <w:sz w:val="30"/>
          <w:szCs w:val="30"/>
        </w:rPr>
        <w:t xml:space="preserve"> </w:t>
      </w:r>
      <w:r w:rsidRPr="000710E2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0710E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42695" w:rsidRPr="000710E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710E2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426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69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2701" w:rsidRPr="0074269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7569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52701" w:rsidRPr="00742695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Pr="007426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1879DAF" w14:textId="52E77131" w:rsidR="002E67CC" w:rsidRDefault="002E67C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AB90A35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</w:p>
    <w:p w14:paraId="67C95F9B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D97314" w:rsidRPr="00B657B8" w14:paraId="355C8924" w14:textId="77777777" w:rsidTr="00C30BD1">
        <w:trPr>
          <w:tblHeader/>
        </w:trPr>
        <w:tc>
          <w:tcPr>
            <w:tcW w:w="1997" w:type="pct"/>
          </w:tcPr>
          <w:p w14:paraId="33659AAC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B7866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76B89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C9398E0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E73" w:rsidRPr="00B657B8" w14:paraId="2A15B917" w14:textId="77777777">
        <w:trPr>
          <w:tblHeader/>
        </w:trPr>
        <w:tc>
          <w:tcPr>
            <w:tcW w:w="1997" w:type="pct"/>
          </w:tcPr>
          <w:p w14:paraId="3A05F3A9" w14:textId="77777777" w:rsidR="00A57E73" w:rsidRPr="00B657B8" w:rsidRDefault="00A57E73" w:rsidP="00A57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11615C1C" w14:textId="24ABB06A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vAlign w:val="bottom"/>
          </w:tcPr>
          <w:p w14:paraId="5F175D1C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5BEB31" w14:textId="1291B6A1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75A7F7B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5D972DD" w14:textId="5DCCD95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vAlign w:val="bottom"/>
          </w:tcPr>
          <w:p w14:paraId="321878AE" w14:textId="77777777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FDA705E" w14:textId="15CC8D5F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7E73" w:rsidRPr="00B657B8" w14:paraId="30AC2459" w14:textId="77777777">
        <w:trPr>
          <w:tblHeader/>
        </w:trPr>
        <w:tc>
          <w:tcPr>
            <w:tcW w:w="1997" w:type="pct"/>
          </w:tcPr>
          <w:p w14:paraId="1E6A7369" w14:textId="77777777" w:rsidR="00A57E73" w:rsidRPr="00B657B8" w:rsidRDefault="00A57E73" w:rsidP="00A57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74DA44A1" w14:textId="34D04A2B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bottom"/>
          </w:tcPr>
          <w:p w14:paraId="7487CB3F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88D2C58" w14:textId="518C7A60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AEAFA91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39B7B46" w14:textId="47A7E13F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bottom"/>
          </w:tcPr>
          <w:p w14:paraId="1ED4E3CE" w14:textId="77777777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834123A" w14:textId="77D169F1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7314" w:rsidRPr="00B657B8" w14:paraId="095335ED" w14:textId="77777777" w:rsidTr="00C30BD1">
        <w:trPr>
          <w:tblHeader/>
        </w:trPr>
        <w:tc>
          <w:tcPr>
            <w:tcW w:w="1997" w:type="pct"/>
          </w:tcPr>
          <w:p w14:paraId="56FB25AD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7BE1324A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4713F7D3" w14:textId="77777777" w:rsidTr="00C30BD1">
        <w:tc>
          <w:tcPr>
            <w:tcW w:w="1997" w:type="pct"/>
          </w:tcPr>
          <w:p w14:paraId="58486E15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DB4032D" w14:textId="77777777" w:rsidR="00D97314" w:rsidRPr="00B657B8" w:rsidRDefault="00D97314" w:rsidP="00C30BD1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DEAD69A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379229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EEFBE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E435C1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30792E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A5B4C0" w14:textId="77777777" w:rsidR="00D97314" w:rsidRPr="00B657B8" w:rsidRDefault="00D97314" w:rsidP="00C30B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9F3" w:rsidRPr="00B657B8" w14:paraId="3EF656C4" w14:textId="77777777" w:rsidTr="00C30BD1">
        <w:tc>
          <w:tcPr>
            <w:tcW w:w="1997" w:type="pct"/>
          </w:tcPr>
          <w:p w14:paraId="64173DD4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6AABE899" w14:textId="273E6112" w:rsidR="003C79F3" w:rsidRPr="00B657B8" w:rsidRDefault="00401D18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17,334</w:t>
            </w:r>
          </w:p>
        </w:tc>
        <w:tc>
          <w:tcPr>
            <w:tcW w:w="129" w:type="pct"/>
          </w:tcPr>
          <w:p w14:paraId="600715B7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D8E90C" w14:textId="5CF23AD8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</w:t>
            </w:r>
            <w:r w:rsidRPr="00B66B9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  <w:tc>
          <w:tcPr>
            <w:tcW w:w="129" w:type="pct"/>
          </w:tcPr>
          <w:p w14:paraId="3E71237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56B39BF" w14:textId="50E388AF" w:rsidR="003C79F3" w:rsidRPr="00B657B8" w:rsidRDefault="00356840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17,334</w:t>
            </w:r>
          </w:p>
        </w:tc>
        <w:tc>
          <w:tcPr>
            <w:tcW w:w="129" w:type="pct"/>
          </w:tcPr>
          <w:p w14:paraId="4D9304D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2E8022" w14:textId="38FA6E3C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664</w:t>
            </w:r>
          </w:p>
        </w:tc>
      </w:tr>
      <w:tr w:rsidR="003C79F3" w:rsidRPr="00B657B8" w14:paraId="71E39857" w14:textId="77777777" w:rsidTr="00C30BD1">
        <w:tc>
          <w:tcPr>
            <w:tcW w:w="1997" w:type="pct"/>
          </w:tcPr>
          <w:p w14:paraId="0B6B82CF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3685FE5D" w14:textId="3C0CFB53" w:rsidR="003C79F3" w:rsidRPr="00B657B8" w:rsidRDefault="00401D18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559,768</w:t>
            </w:r>
          </w:p>
        </w:tc>
        <w:tc>
          <w:tcPr>
            <w:tcW w:w="129" w:type="pct"/>
          </w:tcPr>
          <w:p w14:paraId="4D7C1458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2556A7" w14:textId="4578AEA4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554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328</w:t>
            </w:r>
          </w:p>
        </w:tc>
        <w:tc>
          <w:tcPr>
            <w:tcW w:w="129" w:type="pct"/>
          </w:tcPr>
          <w:p w14:paraId="2F7A009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76467F" w14:textId="52A8B2D1" w:rsidR="003C79F3" w:rsidRPr="00B657B8" w:rsidRDefault="00356840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544,925</w:t>
            </w:r>
          </w:p>
        </w:tc>
        <w:tc>
          <w:tcPr>
            <w:tcW w:w="129" w:type="pct"/>
          </w:tcPr>
          <w:p w14:paraId="327B7092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49A6363" w14:textId="62DD2BFD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540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498</w:t>
            </w:r>
          </w:p>
        </w:tc>
      </w:tr>
      <w:tr w:rsidR="003C79F3" w:rsidRPr="00B657B8" w14:paraId="5B059C6E" w14:textId="77777777" w:rsidTr="00C30BD1">
        <w:tc>
          <w:tcPr>
            <w:tcW w:w="1997" w:type="pct"/>
          </w:tcPr>
          <w:p w14:paraId="43583778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54C5CB" w14:textId="00CF84CD" w:rsidR="003C79F3" w:rsidRPr="00B657B8" w:rsidRDefault="00CB3C27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1,821</w:t>
            </w:r>
          </w:p>
        </w:tc>
        <w:tc>
          <w:tcPr>
            <w:tcW w:w="129" w:type="pct"/>
          </w:tcPr>
          <w:p w14:paraId="1134D65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3106A8E" w14:textId="796B1073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636</w:t>
            </w:r>
          </w:p>
        </w:tc>
        <w:tc>
          <w:tcPr>
            <w:tcW w:w="129" w:type="pct"/>
          </w:tcPr>
          <w:p w14:paraId="17D488FA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97ABEC" w14:textId="24253845" w:rsidR="003C79F3" w:rsidRPr="00B657B8" w:rsidRDefault="00700535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1,460</w:t>
            </w:r>
          </w:p>
        </w:tc>
        <w:tc>
          <w:tcPr>
            <w:tcW w:w="129" w:type="pct"/>
          </w:tcPr>
          <w:p w14:paraId="08AB530E" w14:textId="77777777" w:rsidR="003C79F3" w:rsidRPr="00B657B8" w:rsidRDefault="003C79F3" w:rsidP="003C79F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F9DFD27" w14:textId="03932A2F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274</w:t>
            </w:r>
          </w:p>
        </w:tc>
      </w:tr>
      <w:tr w:rsidR="003C79F3" w:rsidRPr="00B657B8" w14:paraId="2D2EC843" w14:textId="77777777" w:rsidTr="00C30BD1">
        <w:tc>
          <w:tcPr>
            <w:tcW w:w="1997" w:type="pct"/>
          </w:tcPr>
          <w:p w14:paraId="014F0AF2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063975E" w14:textId="16EC16F1" w:rsidR="003C79F3" w:rsidRPr="00B657B8" w:rsidRDefault="00CB3C27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578,923</w:t>
            </w:r>
          </w:p>
        </w:tc>
        <w:tc>
          <w:tcPr>
            <w:tcW w:w="129" w:type="pct"/>
          </w:tcPr>
          <w:p w14:paraId="17B2C67F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075B0CE" w14:textId="3FDE2461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588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800</w:t>
            </w:r>
          </w:p>
        </w:tc>
        <w:tc>
          <w:tcPr>
            <w:tcW w:w="129" w:type="pct"/>
          </w:tcPr>
          <w:p w14:paraId="7E0CB14A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7FA57A6" w14:textId="153C4D44" w:rsidR="003C79F3" w:rsidRPr="00B657B8" w:rsidRDefault="00700535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563,719</w:t>
            </w:r>
          </w:p>
        </w:tc>
        <w:tc>
          <w:tcPr>
            <w:tcW w:w="129" w:type="pct"/>
          </w:tcPr>
          <w:p w14:paraId="6A014734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E15962B" w14:textId="29E7B4B5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436</w:t>
            </w:r>
          </w:p>
        </w:tc>
      </w:tr>
      <w:tr w:rsidR="00D97314" w:rsidRPr="00B657B8" w14:paraId="497EBBD7" w14:textId="77777777" w:rsidTr="00C30BD1">
        <w:trPr>
          <w:trHeight w:val="427"/>
        </w:trPr>
        <w:tc>
          <w:tcPr>
            <w:tcW w:w="1997" w:type="pct"/>
          </w:tcPr>
          <w:p w14:paraId="76C5879B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F03A4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4F857BD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4AAC00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B55AA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D62E281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9826AF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910EDC6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5B8FBB53" w14:textId="77777777" w:rsidTr="00C30BD1">
        <w:tc>
          <w:tcPr>
            <w:tcW w:w="1997" w:type="pct"/>
          </w:tcPr>
          <w:p w14:paraId="1DF90B10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762A24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9B8CC1F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7B9BB3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E110516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FCD56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9414B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EC1FE0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D18" w:rsidRPr="00B657B8" w14:paraId="5793B2BD" w14:textId="77777777" w:rsidTr="00C30BD1">
        <w:tc>
          <w:tcPr>
            <w:tcW w:w="1997" w:type="pct"/>
          </w:tcPr>
          <w:p w14:paraId="2269656C" w14:textId="77777777" w:rsidR="00401D18" w:rsidRPr="00B657B8" w:rsidRDefault="00401D18" w:rsidP="00401D1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064AED6" w14:textId="6D78CF7D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  <w:tc>
          <w:tcPr>
            <w:tcW w:w="129" w:type="pct"/>
          </w:tcPr>
          <w:p w14:paraId="71940FF8" w14:textId="77777777" w:rsidR="00401D18" w:rsidRPr="00401D1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35A131" w14:textId="199C3CC5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  <w:tc>
          <w:tcPr>
            <w:tcW w:w="129" w:type="pct"/>
          </w:tcPr>
          <w:p w14:paraId="1C75B7A2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128BBB" w14:textId="15E9FF03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129" w:type="pct"/>
          </w:tcPr>
          <w:p w14:paraId="41876285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1DB5D37" w14:textId="45A83ECA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</w:tr>
      <w:tr w:rsidR="00401D18" w:rsidRPr="00B657B8" w14:paraId="2619F23B" w14:textId="77777777" w:rsidTr="00C30BD1">
        <w:tc>
          <w:tcPr>
            <w:tcW w:w="1997" w:type="pct"/>
          </w:tcPr>
          <w:p w14:paraId="583CD97F" w14:textId="77777777" w:rsidR="00401D18" w:rsidRPr="00B657B8" w:rsidRDefault="00401D18" w:rsidP="00401D1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170D001" w14:textId="4EBCD97B" w:rsidR="00401D18" w:rsidRPr="00B657B8" w:rsidRDefault="00401D18" w:rsidP="00401D18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133,404</w:t>
            </w:r>
          </w:p>
        </w:tc>
        <w:tc>
          <w:tcPr>
            <w:tcW w:w="129" w:type="pct"/>
          </w:tcPr>
          <w:p w14:paraId="4FE87B4C" w14:textId="77777777" w:rsidR="00401D18" w:rsidRPr="00B657B8" w:rsidRDefault="00401D18" w:rsidP="00401D1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4CEF0A5" w14:textId="755C6DF8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133,404</w:t>
            </w:r>
          </w:p>
        </w:tc>
        <w:tc>
          <w:tcPr>
            <w:tcW w:w="129" w:type="pct"/>
          </w:tcPr>
          <w:p w14:paraId="31F2C235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911440B" w14:textId="4CE8D6E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  <w:tc>
          <w:tcPr>
            <w:tcW w:w="129" w:type="pct"/>
          </w:tcPr>
          <w:p w14:paraId="366C3D34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174BA3F" w14:textId="0A2402C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</w:tr>
    </w:tbl>
    <w:p w14:paraId="763F3F5F" w14:textId="77777777" w:rsidR="00524509" w:rsidRPr="00B657B8" w:rsidRDefault="00524509" w:rsidP="0070053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C6A6BDA" w14:textId="77777777" w:rsidR="00D97314" w:rsidRPr="00B657B8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19B89617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62A8A0" w14:textId="5A2FB648" w:rsidR="00D97314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และสินค้าสำเร็จรูปกับบริษัทหลายแห่ง โดย ณ วันที่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79F3" w:rsidRPr="00386545">
        <w:rPr>
          <w:rFonts w:ascii="Angsana New" w:hAnsi="Angsana New"/>
          <w:sz w:val="30"/>
          <w:szCs w:val="30"/>
          <w:lang w:val="en-US"/>
        </w:rPr>
        <w:t>3</w:t>
      </w:r>
      <w:r w:rsidR="003C79F3">
        <w:rPr>
          <w:rFonts w:ascii="Angsana New" w:hAnsi="Angsana New"/>
          <w:sz w:val="30"/>
          <w:szCs w:val="30"/>
          <w:lang w:val="en-US"/>
        </w:rPr>
        <w:t xml:space="preserve">1 </w:t>
      </w:r>
      <w:r w:rsidR="003C79F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3C79F3" w:rsidRPr="00386545">
        <w:rPr>
          <w:rFonts w:ascii="Angsana New" w:hAnsi="Angsana New"/>
          <w:sz w:val="30"/>
          <w:szCs w:val="30"/>
          <w:lang w:val="en-US"/>
        </w:rPr>
        <w:t>256</w:t>
      </w:r>
      <w:r w:rsidR="003C79F3">
        <w:rPr>
          <w:rFonts w:ascii="Angsana New" w:hAnsi="Angsana New"/>
          <w:sz w:val="30"/>
          <w:szCs w:val="30"/>
          <w:lang w:val="en-US"/>
        </w:rPr>
        <w:t>8</w:t>
      </w:r>
      <w:r w:rsidR="003C79F3" w:rsidRPr="00386545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D305C">
        <w:rPr>
          <w:rFonts w:asciiTheme="majorBidi" w:hAnsiTheme="majorBidi" w:cstheme="majorBidi"/>
          <w:sz w:val="30"/>
          <w:szCs w:val="30"/>
          <w:lang w:val="en-US"/>
        </w:rPr>
        <w:t>3,484.7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B657B8">
        <w:rPr>
          <w:rFonts w:asciiTheme="majorBidi" w:hAnsiTheme="majorBidi" w:cstheme="majorBidi"/>
          <w:sz w:val="30"/>
          <w:szCs w:val="30"/>
          <w:cs/>
        </w:rPr>
        <w:t>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B657B8">
        <w:rPr>
          <w:rFonts w:asciiTheme="majorBidi" w:hAnsiTheme="majorBidi" w:cstheme="majorBidi"/>
          <w:sz w:val="30"/>
          <w:szCs w:val="30"/>
        </w:rPr>
        <w:t>: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79F3" w:rsidRPr="003C79F3">
        <w:rPr>
          <w:rFonts w:asciiTheme="majorBidi" w:hAnsiTheme="majorBidi" w:cstheme="majorBidi"/>
          <w:i/>
          <w:iCs/>
          <w:sz w:val="30"/>
          <w:szCs w:val="30"/>
          <w:lang w:val="en-US"/>
        </w:rPr>
        <w:t>3,416.7</w:t>
      </w:r>
      <w:r w:rsidR="003C79F3" w:rsidRPr="00EA74A2">
        <w:rPr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ในงบการเงินรวม และ</w:t>
      </w:r>
      <w:r w:rsidRPr="00B657B8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9457F">
        <w:rPr>
          <w:rFonts w:asciiTheme="majorBidi" w:hAnsiTheme="majorBidi" w:cstheme="majorBidi"/>
          <w:sz w:val="30"/>
          <w:szCs w:val="30"/>
          <w:lang w:val="en-US"/>
        </w:rPr>
        <w:t>3,570.2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C79F3" w:rsidRPr="003C79F3">
        <w:rPr>
          <w:rFonts w:asciiTheme="majorBidi" w:hAnsiTheme="majorBidi" w:cstheme="majorBidi"/>
          <w:i/>
          <w:iCs/>
          <w:sz w:val="30"/>
          <w:szCs w:val="30"/>
          <w:lang w:val="en-US"/>
        </w:rPr>
        <w:t>2,961.0</w:t>
      </w:r>
      <w:r w:rsidR="003C79F3" w:rsidRPr="00EA74A2">
        <w:rPr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43BFA0A" w14:textId="77777777" w:rsidR="007777BA" w:rsidRPr="00B657B8" w:rsidRDefault="007777BA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C0E91D" w14:textId="7A1ED85D" w:rsidR="00D97314" w:rsidRPr="007777BA" w:rsidRDefault="007777BA" w:rsidP="007777BA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           </w:t>
      </w:r>
      <w:r w:rsidR="00D97314" w:rsidRPr="00B8792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D97314" w:rsidRPr="00B879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D97314" w:rsidRPr="00B8792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7CBBE3BC" w14:textId="77777777" w:rsidR="00D97314" w:rsidRPr="00B87926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F1C9A35" w14:textId="77777777" w:rsidR="00D97314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8792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B87926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B87926">
        <w:rPr>
          <w:rFonts w:asciiTheme="majorBidi" w:hAnsiTheme="majorBidi" w:cstheme="majorBidi"/>
          <w:sz w:val="30"/>
          <w:szCs w:val="30"/>
        </w:rPr>
        <w:t xml:space="preserve">        </w:t>
      </w:r>
      <w:r w:rsidRPr="00D44049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D440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D44049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D440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D44049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D44049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Pr="00D44049">
        <w:rPr>
          <w:rFonts w:asciiTheme="majorBidi" w:hAnsiTheme="majorBidi" w:cstheme="majorBidi"/>
          <w:sz w:val="30"/>
          <w:szCs w:val="30"/>
          <w:lang w:val="en-US"/>
        </w:rPr>
        <w:t>9.5</w:t>
      </w:r>
      <w:r w:rsidRPr="00D44049">
        <w:rPr>
          <w:rFonts w:asciiTheme="majorBidi" w:hAnsiTheme="majorBidi" w:cstheme="majorBidi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EB94F35" w14:textId="77777777" w:rsidR="007777BA" w:rsidRDefault="007777BA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FB54" w14:textId="77777777" w:rsidR="007777BA" w:rsidRPr="00B657B8" w:rsidRDefault="007777BA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4C749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A6E01CE" w14:textId="77777777" w:rsidR="00D97314" w:rsidRPr="002071E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2071EF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947FDD9" w14:textId="77777777" w:rsidR="00D97314" w:rsidRPr="002071E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  <w:r w:rsidRPr="002071EF">
        <w:rPr>
          <w:rFonts w:asciiTheme="majorBidi" w:hAnsiTheme="majorBidi"/>
          <w:sz w:val="30"/>
          <w:szCs w:val="30"/>
          <w:cs/>
        </w:rPr>
        <w:t xml:space="preserve"> </w:t>
      </w:r>
    </w:p>
    <w:p w14:paraId="39E248A5" w14:textId="77777777" w:rsidR="00D97314" w:rsidRPr="002071E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สัญญามีผลบังคับใช้และจะทยอยสิ้นสุดในเดือนกุมภาพันธ์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0.01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ล้านเหรียญสหรัฐอเมริกาต่อเดือน</w:t>
      </w:r>
    </w:p>
    <w:p w14:paraId="483A1B3F" w14:textId="77777777" w:rsidR="00626FEA" w:rsidRPr="003C79F3" w:rsidRDefault="00626FEA" w:rsidP="004F18F9">
      <w:pPr>
        <w:spacing w:line="240" w:lineRule="auto"/>
        <w:ind w:right="-45"/>
        <w:jc w:val="thaiDistribute"/>
        <w:rPr>
          <w:b/>
          <w:bCs/>
          <w:i/>
          <w:iCs/>
          <w:sz w:val="24"/>
          <w:szCs w:val="24"/>
          <w:highlight w:val="yellow"/>
        </w:rPr>
      </w:pPr>
    </w:p>
    <w:p w14:paraId="3D56A2F8" w14:textId="20E9E670" w:rsidR="00D97314" w:rsidRPr="002071EF" w:rsidRDefault="00D97314" w:rsidP="00D97314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2071EF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3FB6D5D7" w14:textId="77777777" w:rsidR="00D97314" w:rsidRPr="002071E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4367976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2071E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071EF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2071EF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Pr="002071EF">
        <w:rPr>
          <w:rFonts w:hint="cs"/>
          <w:sz w:val="30"/>
          <w:szCs w:val="30"/>
          <w:cs/>
          <w:lang w:val="en-US"/>
        </w:rPr>
        <w:t xml:space="preserve"> ปี</w:t>
      </w:r>
      <w:r w:rsidRPr="002071EF">
        <w:rPr>
          <w:sz w:val="30"/>
          <w:szCs w:val="30"/>
          <w:lang w:val="en-US"/>
        </w:rPr>
        <w:t xml:space="preserve"> </w:t>
      </w:r>
      <w:r w:rsidRPr="002071EF">
        <w:rPr>
          <w:rFonts w:hint="cs"/>
          <w:sz w:val="30"/>
          <w:szCs w:val="30"/>
          <w:cs/>
          <w:lang w:val="en-US"/>
        </w:rPr>
        <w:t xml:space="preserve">สัญญามีผลบังคับใช้และจะทยอยสิ้นสุดภายในเดือนกันยายน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Pr="002071EF">
        <w:rPr>
          <w:sz w:val="30"/>
          <w:szCs w:val="30"/>
          <w:cs/>
        </w:rPr>
        <w:t xml:space="preserve"> </w:t>
      </w:r>
      <w:r w:rsidRPr="002071EF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Pr="002071E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071EF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18DE9456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FCBF9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0F0B55F" w14:textId="77777777" w:rsidR="00D97314" w:rsidRPr="00A3475E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D6AD3E7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16502F52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z w:val="24"/>
          <w:szCs w:val="24"/>
          <w:cs/>
          <w:lang w:val="en-US"/>
        </w:rPr>
      </w:pPr>
    </w:p>
    <w:p w14:paraId="4D59FA1F" w14:textId="77777777" w:rsidR="004A28F0" w:rsidRDefault="00D97314" w:rsidP="00A3475E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A347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C79F3" w:rsidRPr="00386545">
        <w:rPr>
          <w:rFonts w:ascii="Angsana New" w:hAnsi="Angsana New"/>
          <w:sz w:val="30"/>
          <w:szCs w:val="30"/>
          <w:lang w:val="en-US"/>
        </w:rPr>
        <w:t>3</w:t>
      </w:r>
      <w:r w:rsidR="003C79F3">
        <w:rPr>
          <w:rFonts w:ascii="Angsana New" w:hAnsi="Angsana New"/>
          <w:sz w:val="30"/>
          <w:szCs w:val="30"/>
          <w:lang w:val="en-US"/>
        </w:rPr>
        <w:t xml:space="preserve">1 </w:t>
      </w:r>
      <w:r w:rsidR="003C79F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3C79F3" w:rsidRPr="00386545">
        <w:rPr>
          <w:rFonts w:ascii="Angsana New" w:hAnsi="Angsana New"/>
          <w:sz w:val="30"/>
          <w:szCs w:val="30"/>
          <w:lang w:val="en-US"/>
        </w:rPr>
        <w:t>256</w:t>
      </w:r>
      <w:r w:rsidR="003C79F3">
        <w:rPr>
          <w:rFonts w:ascii="Angsana New" w:hAnsi="Angsana New"/>
          <w:sz w:val="30"/>
          <w:szCs w:val="30"/>
          <w:lang w:val="en-US"/>
        </w:rPr>
        <w:t>8</w:t>
      </w:r>
      <w:r w:rsidR="003C79F3" w:rsidRPr="00386545">
        <w:rPr>
          <w:rFonts w:ascii="Angsana New" w:hAnsi="Angsana New"/>
          <w:sz w:val="30"/>
          <w:szCs w:val="30"/>
          <w:cs/>
        </w:rPr>
        <w:t xml:space="preserve"> </w:t>
      </w:r>
      <w:r w:rsidR="00A3475E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6929F4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B157F1"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="00A3475E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 w:rsidRPr="00DC5DC8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2071EF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66,405.6 </w:t>
      </w:r>
      <w:r w:rsidRPr="00DC5DC8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</w:rPr>
        <w:t xml:space="preserve"> 4.4 </w:t>
      </w:r>
      <w:r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DC5DC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5F70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  <w:lang w:val="en-US"/>
        </w:rPr>
        <w:t>50,000</w:t>
      </w:r>
      <w:r w:rsidR="00B436D0" w:rsidRPr="00DC5DC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436D0" w:rsidRPr="00DC5DC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</w:t>
      </w:r>
      <w:r w:rsidR="0078227B" w:rsidRPr="00DC5DC8">
        <w:rPr>
          <w:rFonts w:asciiTheme="majorBidi" w:hAnsiTheme="majorBidi"/>
          <w:spacing w:val="-4"/>
          <w:sz w:val="30"/>
          <w:szCs w:val="30"/>
          <w:cs/>
          <w:lang w:val="en-US"/>
        </w:rPr>
        <w:t>รูเปียห์อินโดนีเซีย</w:t>
      </w:r>
      <w:r w:rsidR="00B436D0" w:rsidRPr="00DC5DC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3C79F3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7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2071EF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66,405.6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4.4 </w:t>
      </w:r>
      <w:r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5C1A38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และ 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50,000 </w:t>
      </w:r>
      <w:r w:rsidR="005C1A38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ล้านรูเปียห์อินโดนีเซีย</w:t>
      </w:r>
      <w:r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</w:p>
    <w:p w14:paraId="23C7A246" w14:textId="77777777" w:rsidR="00E116DD" w:rsidRDefault="00E116DD" w:rsidP="00E116DD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286ABFA4" w14:textId="3F6EF4E7" w:rsidR="004A28F0" w:rsidRPr="00E116DD" w:rsidRDefault="004A28F0" w:rsidP="00E116DD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116D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246CDB9" w14:textId="77777777" w:rsidR="004A28F0" w:rsidRPr="008A2C70" w:rsidRDefault="004A28F0" w:rsidP="004A28F0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1619A56" w14:textId="0A417802" w:rsidR="004A28F0" w:rsidRPr="003F7173" w:rsidRDefault="003F7173" w:rsidP="003F7173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30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2568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ที่ประชุมสามัญผู้ถือหุ้นประจำปี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2568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ของบริษัทมีมติอนุมัติจ่ายเงินปันผลสำหรับปี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2567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0.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6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บาท คิดเป็นจำนวนเงิน </w:t>
      </w:r>
      <w:r w:rsidR="00E17366" w:rsidRPr="008A2C70">
        <w:rPr>
          <w:rFonts w:asciiTheme="majorBidi" w:hAnsiTheme="majorBidi"/>
          <w:sz w:val="30"/>
          <w:szCs w:val="30"/>
          <w:lang w:val="en-US"/>
        </w:rPr>
        <w:t>1,802.2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ทั้งนี้บริษัทได้จ่ายเงินปันผลระหว่างกาลให้แก่ผู้ถือหุ้นแล้วในระหว่างปี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2567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0.3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บาท รวมเป็นจำนวนเงินทั้งสิ้น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901.1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คงเหลือเงินปันผลที่จะต้องจ่ายเพิ่มอีกอัตราหุ้นละ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0.3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บาท รวมเป็นจำนวนเงินทั้งสิ้นประมาณ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901.1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โดยมีกำหนดการจ่ายเงินปันผลให้กับผู้ถือหุ้นในวันที่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26</w:t>
      </w:r>
      <w:r w:rsidRPr="008A2C70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 w:rsidR="001030E7" w:rsidRPr="008A2C70">
        <w:rPr>
          <w:rFonts w:asciiTheme="majorBidi" w:hAnsiTheme="majorBidi"/>
          <w:sz w:val="30"/>
          <w:szCs w:val="30"/>
          <w:lang w:val="en-US"/>
        </w:rPr>
        <w:t>2568</w:t>
      </w:r>
    </w:p>
    <w:p w14:paraId="1107F6B1" w14:textId="12BD15B3" w:rsidR="00D97314" w:rsidRDefault="00D97314" w:rsidP="00A3475E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headerReference w:type="default" r:id="rId29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BF4F" w14:textId="77777777" w:rsidR="009B490E" w:rsidRDefault="009B490E">
      <w:r>
        <w:separator/>
      </w:r>
    </w:p>
  </w:endnote>
  <w:endnote w:type="continuationSeparator" w:id="0">
    <w:p w14:paraId="7961C934" w14:textId="77777777" w:rsidR="009B490E" w:rsidRDefault="009B490E">
      <w:r>
        <w:continuationSeparator/>
      </w:r>
    </w:p>
  </w:endnote>
  <w:endnote w:type="continuationNotice" w:id="1">
    <w:p w14:paraId="7B68176E" w14:textId="77777777" w:rsidR="009B490E" w:rsidRDefault="009B49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211C" w14:textId="77777777" w:rsidR="006151A8" w:rsidRPr="007D16E0" w:rsidRDefault="006151A8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231692" w14:textId="77777777" w:rsidR="006151A8" w:rsidRPr="000B2A91" w:rsidRDefault="006151A8" w:rsidP="00D97314">
    <w:pPr>
      <w:pStyle w:val="Footer"/>
      <w:jc w:val="right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8AF1" w14:textId="77777777" w:rsidR="00D97314" w:rsidRPr="00173BD7" w:rsidRDefault="00D97314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F5C05AF" w14:textId="77777777" w:rsidR="00D97314" w:rsidRPr="00175C2C" w:rsidRDefault="00D97314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C485" w14:textId="77777777" w:rsidR="009B490E" w:rsidRDefault="009B490E">
      <w:r>
        <w:separator/>
      </w:r>
    </w:p>
  </w:footnote>
  <w:footnote w:type="continuationSeparator" w:id="0">
    <w:p w14:paraId="56D6560D" w14:textId="77777777" w:rsidR="009B490E" w:rsidRDefault="009B490E">
      <w:r>
        <w:continuationSeparator/>
      </w:r>
    </w:p>
  </w:footnote>
  <w:footnote w:type="continuationNotice" w:id="1">
    <w:p w14:paraId="3949D433" w14:textId="77777777" w:rsidR="009B490E" w:rsidRDefault="009B49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6815" w14:textId="77777777" w:rsidR="00081BD8" w:rsidRDefault="00081BD8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5FEBD80" w14:textId="77777777" w:rsidR="00081BD8" w:rsidRDefault="00081BD8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B0E403" w14:textId="5184C3EE" w:rsidR="00337197" w:rsidRDefault="00337197" w:rsidP="00337197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15BEA2" w14:textId="77777777" w:rsidR="00081BD8" w:rsidRPr="000E5F74" w:rsidRDefault="00081BD8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58E7" w14:textId="77777777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F7C839D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E71231" w14:textId="77777777" w:rsidR="00726A09" w:rsidRDefault="00726A09" w:rsidP="00726A09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AC2337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2A30" w14:textId="77777777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F155A64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C58F0CB" w14:textId="77777777" w:rsidR="003B6EF6" w:rsidRDefault="003B6EF6" w:rsidP="003B6EF6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4B7077C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46882C36"/>
    <w:lvl w:ilvl="0" w:tplc="800CCA2C">
      <w:start w:val="1"/>
      <w:numFmt w:val="decimal"/>
      <w:lvlText w:val="%1"/>
      <w:lvlJc w:val="left"/>
      <w:pPr>
        <w:ind w:left="5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451"/>
    <w:rsid w:val="000006FC"/>
    <w:rsid w:val="00001C50"/>
    <w:rsid w:val="00001C89"/>
    <w:rsid w:val="000020DA"/>
    <w:rsid w:val="000022AB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AA9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98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23A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617"/>
    <w:rsid w:val="000258A9"/>
    <w:rsid w:val="00026202"/>
    <w:rsid w:val="00026210"/>
    <w:rsid w:val="00026272"/>
    <w:rsid w:val="0002664A"/>
    <w:rsid w:val="0002681F"/>
    <w:rsid w:val="00026B1A"/>
    <w:rsid w:val="00026D9A"/>
    <w:rsid w:val="00026F6B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5F49"/>
    <w:rsid w:val="00036022"/>
    <w:rsid w:val="000360BD"/>
    <w:rsid w:val="0003618C"/>
    <w:rsid w:val="000364E3"/>
    <w:rsid w:val="00036696"/>
    <w:rsid w:val="000368D2"/>
    <w:rsid w:val="00036909"/>
    <w:rsid w:val="000369BC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0CBF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00B"/>
    <w:rsid w:val="00044619"/>
    <w:rsid w:val="00044809"/>
    <w:rsid w:val="000448CC"/>
    <w:rsid w:val="00044C72"/>
    <w:rsid w:val="000450F4"/>
    <w:rsid w:val="000451D7"/>
    <w:rsid w:val="000451DD"/>
    <w:rsid w:val="0004525D"/>
    <w:rsid w:val="0004566A"/>
    <w:rsid w:val="00045D15"/>
    <w:rsid w:val="00046139"/>
    <w:rsid w:val="000464CB"/>
    <w:rsid w:val="00046810"/>
    <w:rsid w:val="0004699B"/>
    <w:rsid w:val="00046D0E"/>
    <w:rsid w:val="00046F2E"/>
    <w:rsid w:val="00046FF2"/>
    <w:rsid w:val="000470C8"/>
    <w:rsid w:val="00047338"/>
    <w:rsid w:val="000474F7"/>
    <w:rsid w:val="00047913"/>
    <w:rsid w:val="000479EE"/>
    <w:rsid w:val="00047A89"/>
    <w:rsid w:val="00047C65"/>
    <w:rsid w:val="00047E1D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4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3B"/>
    <w:rsid w:val="0006419B"/>
    <w:rsid w:val="00064564"/>
    <w:rsid w:val="00064F82"/>
    <w:rsid w:val="00065494"/>
    <w:rsid w:val="0006601B"/>
    <w:rsid w:val="000664BF"/>
    <w:rsid w:val="00066550"/>
    <w:rsid w:val="00066560"/>
    <w:rsid w:val="0006685B"/>
    <w:rsid w:val="00066B2A"/>
    <w:rsid w:val="00066E9E"/>
    <w:rsid w:val="00066F95"/>
    <w:rsid w:val="00067186"/>
    <w:rsid w:val="000677C0"/>
    <w:rsid w:val="0006784C"/>
    <w:rsid w:val="00067A29"/>
    <w:rsid w:val="00067EBE"/>
    <w:rsid w:val="000707A0"/>
    <w:rsid w:val="000708A1"/>
    <w:rsid w:val="000709C0"/>
    <w:rsid w:val="00070CB7"/>
    <w:rsid w:val="00070DC1"/>
    <w:rsid w:val="00070E24"/>
    <w:rsid w:val="00070F62"/>
    <w:rsid w:val="00070FF6"/>
    <w:rsid w:val="000710E2"/>
    <w:rsid w:val="000710FF"/>
    <w:rsid w:val="000711FB"/>
    <w:rsid w:val="00071225"/>
    <w:rsid w:val="00071228"/>
    <w:rsid w:val="0007126F"/>
    <w:rsid w:val="000713C8"/>
    <w:rsid w:val="00071569"/>
    <w:rsid w:val="000717E5"/>
    <w:rsid w:val="00071B87"/>
    <w:rsid w:val="0007282D"/>
    <w:rsid w:val="00072A82"/>
    <w:rsid w:val="00072AA3"/>
    <w:rsid w:val="00072B8A"/>
    <w:rsid w:val="000731C7"/>
    <w:rsid w:val="0007350A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097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D31"/>
    <w:rsid w:val="00085E1F"/>
    <w:rsid w:val="00086008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6DD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440"/>
    <w:rsid w:val="00097826"/>
    <w:rsid w:val="00097A97"/>
    <w:rsid w:val="00097FEB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3"/>
    <w:rsid w:val="000A5D67"/>
    <w:rsid w:val="000A5F9C"/>
    <w:rsid w:val="000A676A"/>
    <w:rsid w:val="000A67CD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CC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23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B7F52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5A"/>
    <w:rsid w:val="000C1EE2"/>
    <w:rsid w:val="000C2059"/>
    <w:rsid w:val="000C2392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5FA7"/>
    <w:rsid w:val="000C61F0"/>
    <w:rsid w:val="000C62BA"/>
    <w:rsid w:val="000C6B7D"/>
    <w:rsid w:val="000C6D03"/>
    <w:rsid w:val="000C7109"/>
    <w:rsid w:val="000C7943"/>
    <w:rsid w:val="000C7AE8"/>
    <w:rsid w:val="000D0044"/>
    <w:rsid w:val="000D0416"/>
    <w:rsid w:val="000D045F"/>
    <w:rsid w:val="000D0A86"/>
    <w:rsid w:val="000D0E99"/>
    <w:rsid w:val="000D0FCF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AEA"/>
    <w:rsid w:val="000D3C09"/>
    <w:rsid w:val="000D3D43"/>
    <w:rsid w:val="000D3F72"/>
    <w:rsid w:val="000D44B3"/>
    <w:rsid w:val="000D4578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58"/>
    <w:rsid w:val="000D7770"/>
    <w:rsid w:val="000D77E2"/>
    <w:rsid w:val="000D7AC8"/>
    <w:rsid w:val="000D7D07"/>
    <w:rsid w:val="000D7E18"/>
    <w:rsid w:val="000D7F29"/>
    <w:rsid w:val="000E019D"/>
    <w:rsid w:val="000E0305"/>
    <w:rsid w:val="000E04C7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583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0DA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54C"/>
    <w:rsid w:val="000F16BF"/>
    <w:rsid w:val="000F16E4"/>
    <w:rsid w:val="000F178B"/>
    <w:rsid w:val="000F17E2"/>
    <w:rsid w:val="000F1A36"/>
    <w:rsid w:val="000F1D00"/>
    <w:rsid w:val="000F1D86"/>
    <w:rsid w:val="000F1FAD"/>
    <w:rsid w:val="000F2044"/>
    <w:rsid w:val="000F25A6"/>
    <w:rsid w:val="000F287F"/>
    <w:rsid w:val="000F2C4E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145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0E7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9"/>
    <w:rsid w:val="0010619D"/>
    <w:rsid w:val="001062FE"/>
    <w:rsid w:val="00106393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8C1"/>
    <w:rsid w:val="00110A19"/>
    <w:rsid w:val="00110AAC"/>
    <w:rsid w:val="00110E96"/>
    <w:rsid w:val="0011103E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95D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53"/>
    <w:rsid w:val="00121CE0"/>
    <w:rsid w:val="0012216E"/>
    <w:rsid w:val="001221F8"/>
    <w:rsid w:val="001223C5"/>
    <w:rsid w:val="00122478"/>
    <w:rsid w:val="001225E0"/>
    <w:rsid w:val="00122635"/>
    <w:rsid w:val="001236BF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C7"/>
    <w:rsid w:val="001300DD"/>
    <w:rsid w:val="001301F0"/>
    <w:rsid w:val="001303BA"/>
    <w:rsid w:val="00130844"/>
    <w:rsid w:val="001309B4"/>
    <w:rsid w:val="00131540"/>
    <w:rsid w:val="00131E71"/>
    <w:rsid w:val="00131E78"/>
    <w:rsid w:val="001322DF"/>
    <w:rsid w:val="001325CD"/>
    <w:rsid w:val="00132711"/>
    <w:rsid w:val="0013292A"/>
    <w:rsid w:val="00132A99"/>
    <w:rsid w:val="0013319F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1A3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CF4"/>
    <w:rsid w:val="00144D7A"/>
    <w:rsid w:val="00144F8F"/>
    <w:rsid w:val="001454BA"/>
    <w:rsid w:val="001456E5"/>
    <w:rsid w:val="001458A5"/>
    <w:rsid w:val="00145BF4"/>
    <w:rsid w:val="00145D83"/>
    <w:rsid w:val="00145E28"/>
    <w:rsid w:val="00145F02"/>
    <w:rsid w:val="0014606F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B30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52C"/>
    <w:rsid w:val="0015481F"/>
    <w:rsid w:val="0015625E"/>
    <w:rsid w:val="0015640F"/>
    <w:rsid w:val="001566D2"/>
    <w:rsid w:val="001566E9"/>
    <w:rsid w:val="001570A7"/>
    <w:rsid w:val="00157BA8"/>
    <w:rsid w:val="00157DD2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57D"/>
    <w:rsid w:val="00164EAA"/>
    <w:rsid w:val="00165082"/>
    <w:rsid w:val="00165198"/>
    <w:rsid w:val="0016520E"/>
    <w:rsid w:val="00165249"/>
    <w:rsid w:val="001653C4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B7E"/>
    <w:rsid w:val="00166BCF"/>
    <w:rsid w:val="00166CE6"/>
    <w:rsid w:val="0016707C"/>
    <w:rsid w:val="001674E3"/>
    <w:rsid w:val="00167541"/>
    <w:rsid w:val="00167A56"/>
    <w:rsid w:val="00167CB5"/>
    <w:rsid w:val="00167DA6"/>
    <w:rsid w:val="00167E85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005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377"/>
    <w:rsid w:val="0017693B"/>
    <w:rsid w:val="00176DFC"/>
    <w:rsid w:val="0017703A"/>
    <w:rsid w:val="00177104"/>
    <w:rsid w:val="0017716E"/>
    <w:rsid w:val="0017737D"/>
    <w:rsid w:val="00177531"/>
    <w:rsid w:val="00177A58"/>
    <w:rsid w:val="00177D35"/>
    <w:rsid w:val="00177DCC"/>
    <w:rsid w:val="00177DDD"/>
    <w:rsid w:val="00177E2D"/>
    <w:rsid w:val="0018005F"/>
    <w:rsid w:val="00180202"/>
    <w:rsid w:val="00180230"/>
    <w:rsid w:val="0018054D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E28"/>
    <w:rsid w:val="00182FA6"/>
    <w:rsid w:val="0018391B"/>
    <w:rsid w:val="00183ABB"/>
    <w:rsid w:val="00183CFB"/>
    <w:rsid w:val="00183E05"/>
    <w:rsid w:val="00183EB1"/>
    <w:rsid w:val="00184349"/>
    <w:rsid w:val="00184477"/>
    <w:rsid w:val="0018449C"/>
    <w:rsid w:val="001844D0"/>
    <w:rsid w:val="00184560"/>
    <w:rsid w:val="001845D1"/>
    <w:rsid w:val="00184656"/>
    <w:rsid w:val="00184662"/>
    <w:rsid w:val="00184969"/>
    <w:rsid w:val="00184B13"/>
    <w:rsid w:val="00185283"/>
    <w:rsid w:val="00185856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0D94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BB8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5DC8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ABB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CB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350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8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5E"/>
    <w:rsid w:val="001B41A6"/>
    <w:rsid w:val="001B476A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5C56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A1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D0"/>
    <w:rsid w:val="001C66E6"/>
    <w:rsid w:val="001C68B8"/>
    <w:rsid w:val="001C6C81"/>
    <w:rsid w:val="001C6E49"/>
    <w:rsid w:val="001C6F75"/>
    <w:rsid w:val="001C6FE6"/>
    <w:rsid w:val="001C7294"/>
    <w:rsid w:val="001C756E"/>
    <w:rsid w:val="001C77B2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2F7"/>
    <w:rsid w:val="001D16D9"/>
    <w:rsid w:val="001D1750"/>
    <w:rsid w:val="001D1866"/>
    <w:rsid w:val="001D201A"/>
    <w:rsid w:val="001D22BB"/>
    <w:rsid w:val="001D233B"/>
    <w:rsid w:val="001D2449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760"/>
    <w:rsid w:val="001D4998"/>
    <w:rsid w:val="001D4BC5"/>
    <w:rsid w:val="001D519A"/>
    <w:rsid w:val="001D551C"/>
    <w:rsid w:val="001D572C"/>
    <w:rsid w:val="001D5769"/>
    <w:rsid w:val="001D57A5"/>
    <w:rsid w:val="001D5C06"/>
    <w:rsid w:val="001D5F26"/>
    <w:rsid w:val="001D613E"/>
    <w:rsid w:val="001D618C"/>
    <w:rsid w:val="001D6305"/>
    <w:rsid w:val="001D68C1"/>
    <w:rsid w:val="001D68C9"/>
    <w:rsid w:val="001D6913"/>
    <w:rsid w:val="001D6C81"/>
    <w:rsid w:val="001D6E60"/>
    <w:rsid w:val="001D6EB8"/>
    <w:rsid w:val="001D6FE9"/>
    <w:rsid w:val="001D7043"/>
    <w:rsid w:val="001D74D5"/>
    <w:rsid w:val="001D75A6"/>
    <w:rsid w:val="001D7886"/>
    <w:rsid w:val="001D7CF7"/>
    <w:rsid w:val="001D7FC3"/>
    <w:rsid w:val="001E02AB"/>
    <w:rsid w:val="001E04F2"/>
    <w:rsid w:val="001E0850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755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D71"/>
    <w:rsid w:val="001F2F99"/>
    <w:rsid w:val="001F3786"/>
    <w:rsid w:val="001F3E12"/>
    <w:rsid w:val="001F3E18"/>
    <w:rsid w:val="001F3F16"/>
    <w:rsid w:val="001F4265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4A02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1EF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4BE"/>
    <w:rsid w:val="002125FD"/>
    <w:rsid w:val="002127D8"/>
    <w:rsid w:val="002127E7"/>
    <w:rsid w:val="00212863"/>
    <w:rsid w:val="002129B0"/>
    <w:rsid w:val="002129C1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00"/>
    <w:rsid w:val="00215C88"/>
    <w:rsid w:val="002161D5"/>
    <w:rsid w:val="0021634C"/>
    <w:rsid w:val="002163D4"/>
    <w:rsid w:val="00216407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3C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46E"/>
    <w:rsid w:val="00226B73"/>
    <w:rsid w:val="00226BCB"/>
    <w:rsid w:val="00226C5C"/>
    <w:rsid w:val="00226F90"/>
    <w:rsid w:val="0022718A"/>
    <w:rsid w:val="002278C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967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15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125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714"/>
    <w:rsid w:val="002439A4"/>
    <w:rsid w:val="002442CB"/>
    <w:rsid w:val="002444B6"/>
    <w:rsid w:val="002449A0"/>
    <w:rsid w:val="002449AA"/>
    <w:rsid w:val="00244AD9"/>
    <w:rsid w:val="00244B3A"/>
    <w:rsid w:val="00244B52"/>
    <w:rsid w:val="00244CC5"/>
    <w:rsid w:val="00244EF2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439"/>
    <w:rsid w:val="0025071B"/>
    <w:rsid w:val="00250B28"/>
    <w:rsid w:val="00250C1C"/>
    <w:rsid w:val="00250D45"/>
    <w:rsid w:val="00250DBC"/>
    <w:rsid w:val="00250DFE"/>
    <w:rsid w:val="00250E42"/>
    <w:rsid w:val="00251155"/>
    <w:rsid w:val="0025120F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9EC"/>
    <w:rsid w:val="00253B64"/>
    <w:rsid w:val="00253D71"/>
    <w:rsid w:val="00253F79"/>
    <w:rsid w:val="00253F85"/>
    <w:rsid w:val="00253FA7"/>
    <w:rsid w:val="0025401A"/>
    <w:rsid w:val="00254334"/>
    <w:rsid w:val="0025436B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B68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4A5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7FE"/>
    <w:rsid w:val="002849E2"/>
    <w:rsid w:val="00284A0C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1FC"/>
    <w:rsid w:val="002865FF"/>
    <w:rsid w:val="002866FB"/>
    <w:rsid w:val="002868B0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90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731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03F"/>
    <w:rsid w:val="002A0579"/>
    <w:rsid w:val="002A0820"/>
    <w:rsid w:val="002A0A1B"/>
    <w:rsid w:val="002A0D05"/>
    <w:rsid w:val="002A0F28"/>
    <w:rsid w:val="002A11F4"/>
    <w:rsid w:val="002A17EF"/>
    <w:rsid w:val="002A1993"/>
    <w:rsid w:val="002A1E59"/>
    <w:rsid w:val="002A2144"/>
    <w:rsid w:val="002A217F"/>
    <w:rsid w:val="002A2403"/>
    <w:rsid w:val="002A2670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A7C1D"/>
    <w:rsid w:val="002B02CA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CFA"/>
    <w:rsid w:val="002B2E3A"/>
    <w:rsid w:val="002B31E0"/>
    <w:rsid w:val="002B3234"/>
    <w:rsid w:val="002B32DD"/>
    <w:rsid w:val="002B3564"/>
    <w:rsid w:val="002B36C4"/>
    <w:rsid w:val="002B36F1"/>
    <w:rsid w:val="002B382C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926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8EA"/>
    <w:rsid w:val="002C6BB4"/>
    <w:rsid w:val="002C7164"/>
    <w:rsid w:val="002C7440"/>
    <w:rsid w:val="002C7811"/>
    <w:rsid w:val="002C7B60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2A55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7FD"/>
    <w:rsid w:val="002E0AE3"/>
    <w:rsid w:val="002E0B8D"/>
    <w:rsid w:val="002E0D81"/>
    <w:rsid w:val="002E10AF"/>
    <w:rsid w:val="002E1161"/>
    <w:rsid w:val="002E11F0"/>
    <w:rsid w:val="002E14A1"/>
    <w:rsid w:val="002E178E"/>
    <w:rsid w:val="002E188A"/>
    <w:rsid w:val="002E1B46"/>
    <w:rsid w:val="002E1FF8"/>
    <w:rsid w:val="002E2125"/>
    <w:rsid w:val="002E24F4"/>
    <w:rsid w:val="002E26A4"/>
    <w:rsid w:val="002E2783"/>
    <w:rsid w:val="002E2B51"/>
    <w:rsid w:val="002E2B6A"/>
    <w:rsid w:val="002E2E99"/>
    <w:rsid w:val="002E2F01"/>
    <w:rsid w:val="002E35D3"/>
    <w:rsid w:val="002E36DA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65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14"/>
    <w:rsid w:val="002F29BE"/>
    <w:rsid w:val="002F2AE6"/>
    <w:rsid w:val="002F2B73"/>
    <w:rsid w:val="002F2D73"/>
    <w:rsid w:val="002F3796"/>
    <w:rsid w:val="002F38C3"/>
    <w:rsid w:val="002F3996"/>
    <w:rsid w:val="002F4190"/>
    <w:rsid w:val="002F4191"/>
    <w:rsid w:val="002F49C5"/>
    <w:rsid w:val="002F4FCF"/>
    <w:rsid w:val="002F51F9"/>
    <w:rsid w:val="002F53CE"/>
    <w:rsid w:val="002F5758"/>
    <w:rsid w:val="002F5803"/>
    <w:rsid w:val="002F5DAE"/>
    <w:rsid w:val="002F6095"/>
    <w:rsid w:val="002F6D67"/>
    <w:rsid w:val="002F6E3E"/>
    <w:rsid w:val="002F6FE6"/>
    <w:rsid w:val="002F6FFC"/>
    <w:rsid w:val="002F759D"/>
    <w:rsid w:val="002F7C0A"/>
    <w:rsid w:val="002F7DDC"/>
    <w:rsid w:val="002F7E5A"/>
    <w:rsid w:val="002F7EE3"/>
    <w:rsid w:val="002F7F8B"/>
    <w:rsid w:val="00300027"/>
    <w:rsid w:val="003003FA"/>
    <w:rsid w:val="003004BE"/>
    <w:rsid w:val="003007CE"/>
    <w:rsid w:val="00300A09"/>
    <w:rsid w:val="00300CD8"/>
    <w:rsid w:val="00300FB2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353"/>
    <w:rsid w:val="00303698"/>
    <w:rsid w:val="00303BE7"/>
    <w:rsid w:val="00303CE5"/>
    <w:rsid w:val="00303DC2"/>
    <w:rsid w:val="00303F62"/>
    <w:rsid w:val="00303FA2"/>
    <w:rsid w:val="00304049"/>
    <w:rsid w:val="003040CE"/>
    <w:rsid w:val="0030439E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61D"/>
    <w:rsid w:val="00311C35"/>
    <w:rsid w:val="00311F27"/>
    <w:rsid w:val="00312013"/>
    <w:rsid w:val="00312076"/>
    <w:rsid w:val="003123FD"/>
    <w:rsid w:val="003126CC"/>
    <w:rsid w:val="00313307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7B6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03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350"/>
    <w:rsid w:val="003334E8"/>
    <w:rsid w:val="00333E4A"/>
    <w:rsid w:val="003341DC"/>
    <w:rsid w:val="00334406"/>
    <w:rsid w:val="0033460E"/>
    <w:rsid w:val="003348D7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197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915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940"/>
    <w:rsid w:val="00343CAB"/>
    <w:rsid w:val="00343FE7"/>
    <w:rsid w:val="00344529"/>
    <w:rsid w:val="0034454B"/>
    <w:rsid w:val="003445DF"/>
    <w:rsid w:val="00344726"/>
    <w:rsid w:val="00344A20"/>
    <w:rsid w:val="00344CAE"/>
    <w:rsid w:val="00345111"/>
    <w:rsid w:val="003453BF"/>
    <w:rsid w:val="00345704"/>
    <w:rsid w:val="0034578D"/>
    <w:rsid w:val="003459E4"/>
    <w:rsid w:val="00345A68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981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5D27"/>
    <w:rsid w:val="00356107"/>
    <w:rsid w:val="00356807"/>
    <w:rsid w:val="00356840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2A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321"/>
    <w:rsid w:val="00361508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3C8"/>
    <w:rsid w:val="00364962"/>
    <w:rsid w:val="00364A69"/>
    <w:rsid w:val="00364AF4"/>
    <w:rsid w:val="00364B64"/>
    <w:rsid w:val="00364EA0"/>
    <w:rsid w:val="00364FC7"/>
    <w:rsid w:val="00365073"/>
    <w:rsid w:val="00366246"/>
    <w:rsid w:val="0036641F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9A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76B"/>
    <w:rsid w:val="00375BBC"/>
    <w:rsid w:val="00375C67"/>
    <w:rsid w:val="00375E12"/>
    <w:rsid w:val="003763A7"/>
    <w:rsid w:val="003764E4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2A4"/>
    <w:rsid w:val="003846F4"/>
    <w:rsid w:val="003853FB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ED7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33"/>
    <w:rsid w:val="003A64AB"/>
    <w:rsid w:val="003A6871"/>
    <w:rsid w:val="003A69F9"/>
    <w:rsid w:val="003A6CD4"/>
    <w:rsid w:val="003A6D7A"/>
    <w:rsid w:val="003A6F4E"/>
    <w:rsid w:val="003A752B"/>
    <w:rsid w:val="003A7698"/>
    <w:rsid w:val="003A7AD8"/>
    <w:rsid w:val="003A7D8D"/>
    <w:rsid w:val="003A7E1E"/>
    <w:rsid w:val="003A7F92"/>
    <w:rsid w:val="003B00B8"/>
    <w:rsid w:val="003B03B6"/>
    <w:rsid w:val="003B08C3"/>
    <w:rsid w:val="003B0F2D"/>
    <w:rsid w:val="003B1A0C"/>
    <w:rsid w:val="003B1AC4"/>
    <w:rsid w:val="003B1B13"/>
    <w:rsid w:val="003B1C1F"/>
    <w:rsid w:val="003B1CDD"/>
    <w:rsid w:val="003B1ED6"/>
    <w:rsid w:val="003B219B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6EF6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5F83"/>
    <w:rsid w:val="003C6008"/>
    <w:rsid w:val="003C601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2BF"/>
    <w:rsid w:val="003C78A1"/>
    <w:rsid w:val="003C79F3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223"/>
    <w:rsid w:val="003E03E4"/>
    <w:rsid w:val="003E0BDD"/>
    <w:rsid w:val="003E0C0A"/>
    <w:rsid w:val="003E0E13"/>
    <w:rsid w:val="003E17D3"/>
    <w:rsid w:val="003E19D5"/>
    <w:rsid w:val="003E1F9A"/>
    <w:rsid w:val="003E23DF"/>
    <w:rsid w:val="003E2ACD"/>
    <w:rsid w:val="003E2D51"/>
    <w:rsid w:val="003E2D5F"/>
    <w:rsid w:val="003E2DE1"/>
    <w:rsid w:val="003E2F15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98E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29A5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3B"/>
    <w:rsid w:val="003F4797"/>
    <w:rsid w:val="003F4872"/>
    <w:rsid w:val="003F4F28"/>
    <w:rsid w:val="003F4FEC"/>
    <w:rsid w:val="003F51FC"/>
    <w:rsid w:val="003F5293"/>
    <w:rsid w:val="003F52BF"/>
    <w:rsid w:val="003F53CE"/>
    <w:rsid w:val="003F588C"/>
    <w:rsid w:val="003F58D3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173"/>
    <w:rsid w:val="003F7833"/>
    <w:rsid w:val="003F7842"/>
    <w:rsid w:val="003F79D4"/>
    <w:rsid w:val="003F7D50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D18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92F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2E"/>
    <w:rsid w:val="0041773F"/>
    <w:rsid w:val="00417A85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24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6E6B"/>
    <w:rsid w:val="004274A0"/>
    <w:rsid w:val="004275A6"/>
    <w:rsid w:val="00427734"/>
    <w:rsid w:val="00427AD8"/>
    <w:rsid w:val="00427B96"/>
    <w:rsid w:val="00430082"/>
    <w:rsid w:val="004308F8"/>
    <w:rsid w:val="004310A4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746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925"/>
    <w:rsid w:val="00444C76"/>
    <w:rsid w:val="004457AE"/>
    <w:rsid w:val="00445C30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4B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407"/>
    <w:rsid w:val="00463A46"/>
    <w:rsid w:val="00463DF0"/>
    <w:rsid w:val="00463E4E"/>
    <w:rsid w:val="00463FF7"/>
    <w:rsid w:val="004640A7"/>
    <w:rsid w:val="004640BB"/>
    <w:rsid w:val="004642B8"/>
    <w:rsid w:val="004647F2"/>
    <w:rsid w:val="00464C37"/>
    <w:rsid w:val="004652A3"/>
    <w:rsid w:val="004655B0"/>
    <w:rsid w:val="00465688"/>
    <w:rsid w:val="00465AB5"/>
    <w:rsid w:val="004660A1"/>
    <w:rsid w:val="004664E7"/>
    <w:rsid w:val="00466C0D"/>
    <w:rsid w:val="00466C2F"/>
    <w:rsid w:val="00467100"/>
    <w:rsid w:val="00467644"/>
    <w:rsid w:val="0046781F"/>
    <w:rsid w:val="00467B02"/>
    <w:rsid w:val="00467C7D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5B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4B8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C07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3AC"/>
    <w:rsid w:val="004935A1"/>
    <w:rsid w:val="00493776"/>
    <w:rsid w:val="00493970"/>
    <w:rsid w:val="0049450C"/>
    <w:rsid w:val="004947DE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04D"/>
    <w:rsid w:val="004A0298"/>
    <w:rsid w:val="004A0345"/>
    <w:rsid w:val="004A0D11"/>
    <w:rsid w:val="004A0D1B"/>
    <w:rsid w:val="004A0FB8"/>
    <w:rsid w:val="004A143A"/>
    <w:rsid w:val="004A1472"/>
    <w:rsid w:val="004A1769"/>
    <w:rsid w:val="004A1772"/>
    <w:rsid w:val="004A1C87"/>
    <w:rsid w:val="004A1CB1"/>
    <w:rsid w:val="004A1F03"/>
    <w:rsid w:val="004A2068"/>
    <w:rsid w:val="004A206F"/>
    <w:rsid w:val="004A244E"/>
    <w:rsid w:val="004A25B2"/>
    <w:rsid w:val="004A26DD"/>
    <w:rsid w:val="004A28F0"/>
    <w:rsid w:val="004A31D8"/>
    <w:rsid w:val="004A3452"/>
    <w:rsid w:val="004A3474"/>
    <w:rsid w:val="004A35FF"/>
    <w:rsid w:val="004A374A"/>
    <w:rsid w:val="004A4050"/>
    <w:rsid w:val="004A40EA"/>
    <w:rsid w:val="004A417A"/>
    <w:rsid w:val="004A41E8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D6C"/>
    <w:rsid w:val="004A5FA5"/>
    <w:rsid w:val="004A6117"/>
    <w:rsid w:val="004A69F5"/>
    <w:rsid w:val="004A6AF0"/>
    <w:rsid w:val="004A6BFF"/>
    <w:rsid w:val="004A722E"/>
    <w:rsid w:val="004A7259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4D90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0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6DF"/>
    <w:rsid w:val="004D1A13"/>
    <w:rsid w:val="004D1BDD"/>
    <w:rsid w:val="004D1CCA"/>
    <w:rsid w:val="004D20E9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DEE"/>
    <w:rsid w:val="004D3E97"/>
    <w:rsid w:val="004D3EDB"/>
    <w:rsid w:val="004D3F53"/>
    <w:rsid w:val="004D4128"/>
    <w:rsid w:val="004D44FE"/>
    <w:rsid w:val="004D465A"/>
    <w:rsid w:val="004D479B"/>
    <w:rsid w:val="004D4872"/>
    <w:rsid w:val="004D48B6"/>
    <w:rsid w:val="004D4F54"/>
    <w:rsid w:val="004D4F7A"/>
    <w:rsid w:val="004D5603"/>
    <w:rsid w:val="004D58FD"/>
    <w:rsid w:val="004D5910"/>
    <w:rsid w:val="004D5A47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3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23"/>
    <w:rsid w:val="004E4C84"/>
    <w:rsid w:val="004E4ED8"/>
    <w:rsid w:val="004E5116"/>
    <w:rsid w:val="004E517D"/>
    <w:rsid w:val="004E5227"/>
    <w:rsid w:val="004E55E4"/>
    <w:rsid w:val="004E573A"/>
    <w:rsid w:val="004E59BD"/>
    <w:rsid w:val="004E5DEF"/>
    <w:rsid w:val="004E5FF7"/>
    <w:rsid w:val="004E6303"/>
    <w:rsid w:val="004E66B4"/>
    <w:rsid w:val="004E6BDE"/>
    <w:rsid w:val="004E7411"/>
    <w:rsid w:val="004E7564"/>
    <w:rsid w:val="004E7CF0"/>
    <w:rsid w:val="004F02C5"/>
    <w:rsid w:val="004F052F"/>
    <w:rsid w:val="004F07A2"/>
    <w:rsid w:val="004F084A"/>
    <w:rsid w:val="004F0E17"/>
    <w:rsid w:val="004F0EF3"/>
    <w:rsid w:val="004F1016"/>
    <w:rsid w:val="004F1207"/>
    <w:rsid w:val="004F135F"/>
    <w:rsid w:val="004F172E"/>
    <w:rsid w:val="004F18F9"/>
    <w:rsid w:val="004F1F54"/>
    <w:rsid w:val="004F20C5"/>
    <w:rsid w:val="004F2AB6"/>
    <w:rsid w:val="004F2AC3"/>
    <w:rsid w:val="004F2AE2"/>
    <w:rsid w:val="004F32EC"/>
    <w:rsid w:val="004F359A"/>
    <w:rsid w:val="004F360F"/>
    <w:rsid w:val="004F3A88"/>
    <w:rsid w:val="004F3B70"/>
    <w:rsid w:val="004F3C0D"/>
    <w:rsid w:val="004F3F28"/>
    <w:rsid w:val="004F3F88"/>
    <w:rsid w:val="004F403D"/>
    <w:rsid w:val="004F40D6"/>
    <w:rsid w:val="004F41B1"/>
    <w:rsid w:val="004F493F"/>
    <w:rsid w:val="004F4BBE"/>
    <w:rsid w:val="004F5687"/>
    <w:rsid w:val="004F5D22"/>
    <w:rsid w:val="004F5DD1"/>
    <w:rsid w:val="004F663F"/>
    <w:rsid w:val="004F6805"/>
    <w:rsid w:val="004F6AD1"/>
    <w:rsid w:val="004F6EF0"/>
    <w:rsid w:val="004F7110"/>
    <w:rsid w:val="004F7111"/>
    <w:rsid w:val="004F7265"/>
    <w:rsid w:val="004F7EA3"/>
    <w:rsid w:val="004F7FBC"/>
    <w:rsid w:val="00500109"/>
    <w:rsid w:val="0050023C"/>
    <w:rsid w:val="00500D49"/>
    <w:rsid w:val="00501293"/>
    <w:rsid w:val="005013E6"/>
    <w:rsid w:val="0050174E"/>
    <w:rsid w:val="00501B74"/>
    <w:rsid w:val="00501ED6"/>
    <w:rsid w:val="00501F8B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8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61F"/>
    <w:rsid w:val="0051277D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811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4AD"/>
    <w:rsid w:val="00517FA2"/>
    <w:rsid w:val="0052006C"/>
    <w:rsid w:val="005200B4"/>
    <w:rsid w:val="005204E8"/>
    <w:rsid w:val="005205F7"/>
    <w:rsid w:val="0052090D"/>
    <w:rsid w:val="00520965"/>
    <w:rsid w:val="00520CF2"/>
    <w:rsid w:val="005211C3"/>
    <w:rsid w:val="005218DA"/>
    <w:rsid w:val="00521943"/>
    <w:rsid w:val="00521979"/>
    <w:rsid w:val="00521C79"/>
    <w:rsid w:val="005223E5"/>
    <w:rsid w:val="0052314C"/>
    <w:rsid w:val="00523156"/>
    <w:rsid w:val="005233CE"/>
    <w:rsid w:val="00523546"/>
    <w:rsid w:val="0052361B"/>
    <w:rsid w:val="00523623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9F1"/>
    <w:rsid w:val="00525C1C"/>
    <w:rsid w:val="00525C2A"/>
    <w:rsid w:val="0052687D"/>
    <w:rsid w:val="00526AB5"/>
    <w:rsid w:val="00526BFE"/>
    <w:rsid w:val="00526E31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AB6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7F3"/>
    <w:rsid w:val="005349F8"/>
    <w:rsid w:val="00534D8E"/>
    <w:rsid w:val="00534F69"/>
    <w:rsid w:val="00535063"/>
    <w:rsid w:val="005354EF"/>
    <w:rsid w:val="005355C3"/>
    <w:rsid w:val="00535725"/>
    <w:rsid w:val="005357FA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C60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95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AA"/>
    <w:rsid w:val="00550FF5"/>
    <w:rsid w:val="005512BA"/>
    <w:rsid w:val="005517B3"/>
    <w:rsid w:val="00551940"/>
    <w:rsid w:val="0055196E"/>
    <w:rsid w:val="00551C4F"/>
    <w:rsid w:val="00552459"/>
    <w:rsid w:val="0055261A"/>
    <w:rsid w:val="005526A7"/>
    <w:rsid w:val="005528F8"/>
    <w:rsid w:val="00552DF1"/>
    <w:rsid w:val="00553337"/>
    <w:rsid w:val="00553588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B15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05B"/>
    <w:rsid w:val="00562335"/>
    <w:rsid w:val="005627A9"/>
    <w:rsid w:val="005627B9"/>
    <w:rsid w:val="0056286D"/>
    <w:rsid w:val="005629BB"/>
    <w:rsid w:val="005629E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15"/>
    <w:rsid w:val="005648BB"/>
    <w:rsid w:val="00564E2D"/>
    <w:rsid w:val="00564F49"/>
    <w:rsid w:val="005652D6"/>
    <w:rsid w:val="00565B9E"/>
    <w:rsid w:val="00565F84"/>
    <w:rsid w:val="00566283"/>
    <w:rsid w:val="005666EA"/>
    <w:rsid w:val="00566718"/>
    <w:rsid w:val="0056676C"/>
    <w:rsid w:val="00566CA1"/>
    <w:rsid w:val="00566D27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074"/>
    <w:rsid w:val="00576170"/>
    <w:rsid w:val="005764DE"/>
    <w:rsid w:val="005765F6"/>
    <w:rsid w:val="00576ABD"/>
    <w:rsid w:val="00576BC3"/>
    <w:rsid w:val="00576D80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C3A"/>
    <w:rsid w:val="00580FD4"/>
    <w:rsid w:val="00581A78"/>
    <w:rsid w:val="00581F11"/>
    <w:rsid w:val="00582167"/>
    <w:rsid w:val="00582226"/>
    <w:rsid w:val="0058262A"/>
    <w:rsid w:val="00582BF5"/>
    <w:rsid w:val="0058313B"/>
    <w:rsid w:val="0058316A"/>
    <w:rsid w:val="005832E7"/>
    <w:rsid w:val="005836E9"/>
    <w:rsid w:val="00583FA3"/>
    <w:rsid w:val="0058406C"/>
    <w:rsid w:val="005841DD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0E2C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AC"/>
    <w:rsid w:val="00593DF6"/>
    <w:rsid w:val="00593F0B"/>
    <w:rsid w:val="0059454B"/>
    <w:rsid w:val="005946C5"/>
    <w:rsid w:val="00594AF3"/>
    <w:rsid w:val="00594B3A"/>
    <w:rsid w:val="00594BE9"/>
    <w:rsid w:val="00594C82"/>
    <w:rsid w:val="005951AB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55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1E6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813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386"/>
    <w:rsid w:val="005B341F"/>
    <w:rsid w:val="005B3544"/>
    <w:rsid w:val="005B373C"/>
    <w:rsid w:val="005B39BB"/>
    <w:rsid w:val="005B3DAC"/>
    <w:rsid w:val="005B3E25"/>
    <w:rsid w:val="005B3ECA"/>
    <w:rsid w:val="005B40A4"/>
    <w:rsid w:val="005B40D7"/>
    <w:rsid w:val="005B41AC"/>
    <w:rsid w:val="005B466B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42D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A38"/>
    <w:rsid w:val="005C1BF2"/>
    <w:rsid w:val="005C1E11"/>
    <w:rsid w:val="005C21F4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AE6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5BDB"/>
    <w:rsid w:val="005D5E5A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CE2"/>
    <w:rsid w:val="005D7FE7"/>
    <w:rsid w:val="005E0314"/>
    <w:rsid w:val="005E0499"/>
    <w:rsid w:val="005E0799"/>
    <w:rsid w:val="005E084B"/>
    <w:rsid w:val="005E0D84"/>
    <w:rsid w:val="005E1187"/>
    <w:rsid w:val="005E1717"/>
    <w:rsid w:val="005E1736"/>
    <w:rsid w:val="005E1914"/>
    <w:rsid w:val="005E1B19"/>
    <w:rsid w:val="005E1B6A"/>
    <w:rsid w:val="005E1D23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71"/>
    <w:rsid w:val="005F0FF0"/>
    <w:rsid w:val="005F1032"/>
    <w:rsid w:val="005F1054"/>
    <w:rsid w:val="005F14DB"/>
    <w:rsid w:val="005F1588"/>
    <w:rsid w:val="005F1B3D"/>
    <w:rsid w:val="005F1BE3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CDE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499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35E"/>
    <w:rsid w:val="00603849"/>
    <w:rsid w:val="0060395B"/>
    <w:rsid w:val="00603B1A"/>
    <w:rsid w:val="00603BFD"/>
    <w:rsid w:val="00603C5B"/>
    <w:rsid w:val="00603D45"/>
    <w:rsid w:val="00603D7A"/>
    <w:rsid w:val="00603D7D"/>
    <w:rsid w:val="00603F2B"/>
    <w:rsid w:val="0060415E"/>
    <w:rsid w:val="006050D3"/>
    <w:rsid w:val="0060531B"/>
    <w:rsid w:val="00605325"/>
    <w:rsid w:val="006056A1"/>
    <w:rsid w:val="006059D8"/>
    <w:rsid w:val="00605B12"/>
    <w:rsid w:val="00606133"/>
    <w:rsid w:val="00606264"/>
    <w:rsid w:val="0060637E"/>
    <w:rsid w:val="00606C21"/>
    <w:rsid w:val="00606CA4"/>
    <w:rsid w:val="00607064"/>
    <w:rsid w:val="006074B6"/>
    <w:rsid w:val="006074F9"/>
    <w:rsid w:val="006079F0"/>
    <w:rsid w:val="00607D2E"/>
    <w:rsid w:val="00607E14"/>
    <w:rsid w:val="00607E6A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96E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1A8"/>
    <w:rsid w:val="0061538C"/>
    <w:rsid w:val="00615575"/>
    <w:rsid w:val="0061568F"/>
    <w:rsid w:val="00615691"/>
    <w:rsid w:val="00615940"/>
    <w:rsid w:val="00615D56"/>
    <w:rsid w:val="00615FF5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00"/>
    <w:rsid w:val="00627D10"/>
    <w:rsid w:val="00627F50"/>
    <w:rsid w:val="00627F53"/>
    <w:rsid w:val="00630178"/>
    <w:rsid w:val="006303D2"/>
    <w:rsid w:val="00630527"/>
    <w:rsid w:val="0063057A"/>
    <w:rsid w:val="006305A5"/>
    <w:rsid w:val="00630616"/>
    <w:rsid w:val="00630637"/>
    <w:rsid w:val="00630693"/>
    <w:rsid w:val="00630AF9"/>
    <w:rsid w:val="00630D20"/>
    <w:rsid w:val="00630E73"/>
    <w:rsid w:val="00631979"/>
    <w:rsid w:val="00631A04"/>
    <w:rsid w:val="00631A6D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3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3D1"/>
    <w:rsid w:val="0063449E"/>
    <w:rsid w:val="006344B2"/>
    <w:rsid w:val="0063479C"/>
    <w:rsid w:val="00634AA0"/>
    <w:rsid w:val="00634C3F"/>
    <w:rsid w:val="00634E00"/>
    <w:rsid w:val="00634EDD"/>
    <w:rsid w:val="006351CD"/>
    <w:rsid w:val="006352C3"/>
    <w:rsid w:val="006354ED"/>
    <w:rsid w:val="006358D0"/>
    <w:rsid w:val="00635C53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2DC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B59"/>
    <w:rsid w:val="00647C2D"/>
    <w:rsid w:val="00647DC2"/>
    <w:rsid w:val="00647FE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A04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5F65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CA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DA0"/>
    <w:rsid w:val="00662FBB"/>
    <w:rsid w:val="00663256"/>
    <w:rsid w:val="006634E9"/>
    <w:rsid w:val="006635A1"/>
    <w:rsid w:val="006636CD"/>
    <w:rsid w:val="006636F9"/>
    <w:rsid w:val="006638CA"/>
    <w:rsid w:val="0066392A"/>
    <w:rsid w:val="00663B76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DE5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317"/>
    <w:rsid w:val="00673573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2F"/>
    <w:rsid w:val="00681FDE"/>
    <w:rsid w:val="00682024"/>
    <w:rsid w:val="0068213E"/>
    <w:rsid w:val="00682523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46"/>
    <w:rsid w:val="0068636D"/>
    <w:rsid w:val="0068655F"/>
    <w:rsid w:val="00686D6A"/>
    <w:rsid w:val="00686F7D"/>
    <w:rsid w:val="00686FB8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416"/>
    <w:rsid w:val="00690A10"/>
    <w:rsid w:val="00690A50"/>
    <w:rsid w:val="00690FA5"/>
    <w:rsid w:val="0069113F"/>
    <w:rsid w:val="006914E9"/>
    <w:rsid w:val="00691551"/>
    <w:rsid w:val="00691618"/>
    <w:rsid w:val="0069184B"/>
    <w:rsid w:val="00691890"/>
    <w:rsid w:val="00691B9D"/>
    <w:rsid w:val="00691D43"/>
    <w:rsid w:val="00691F08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4BC"/>
    <w:rsid w:val="00694510"/>
    <w:rsid w:val="00694568"/>
    <w:rsid w:val="0069457F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469"/>
    <w:rsid w:val="006977E1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453"/>
    <w:rsid w:val="006A6853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9F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66B8"/>
    <w:rsid w:val="006B6BAB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93E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0FED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C08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0EE"/>
    <w:rsid w:val="006E7447"/>
    <w:rsid w:val="006E7855"/>
    <w:rsid w:val="006E7D25"/>
    <w:rsid w:val="006E7EFE"/>
    <w:rsid w:val="006F0096"/>
    <w:rsid w:val="006F0143"/>
    <w:rsid w:val="006F072D"/>
    <w:rsid w:val="006F07B1"/>
    <w:rsid w:val="006F09B9"/>
    <w:rsid w:val="006F0A23"/>
    <w:rsid w:val="006F1316"/>
    <w:rsid w:val="006F1799"/>
    <w:rsid w:val="006F1C3C"/>
    <w:rsid w:val="006F1E92"/>
    <w:rsid w:val="006F2052"/>
    <w:rsid w:val="006F20E7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405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A42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535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8F2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49A"/>
    <w:rsid w:val="007065ED"/>
    <w:rsid w:val="00707115"/>
    <w:rsid w:val="00707360"/>
    <w:rsid w:val="007075E8"/>
    <w:rsid w:val="00707A6A"/>
    <w:rsid w:val="00707D64"/>
    <w:rsid w:val="00710177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DB4"/>
    <w:rsid w:val="00716E7D"/>
    <w:rsid w:val="00716F83"/>
    <w:rsid w:val="00717173"/>
    <w:rsid w:val="007172FD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1B6"/>
    <w:rsid w:val="00722303"/>
    <w:rsid w:val="00722579"/>
    <w:rsid w:val="00722BE7"/>
    <w:rsid w:val="007230DE"/>
    <w:rsid w:val="00723406"/>
    <w:rsid w:val="007234A5"/>
    <w:rsid w:val="007235CF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A09"/>
    <w:rsid w:val="00726B5B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DE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74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5CE1"/>
    <w:rsid w:val="0073677C"/>
    <w:rsid w:val="00736D4B"/>
    <w:rsid w:val="007371C8"/>
    <w:rsid w:val="00737556"/>
    <w:rsid w:val="00737714"/>
    <w:rsid w:val="0073788C"/>
    <w:rsid w:val="007379DE"/>
    <w:rsid w:val="00740296"/>
    <w:rsid w:val="0074078F"/>
    <w:rsid w:val="00740C38"/>
    <w:rsid w:val="00740CF7"/>
    <w:rsid w:val="00740DA6"/>
    <w:rsid w:val="00741555"/>
    <w:rsid w:val="00741603"/>
    <w:rsid w:val="00741F87"/>
    <w:rsid w:val="00742177"/>
    <w:rsid w:val="007423C5"/>
    <w:rsid w:val="00742525"/>
    <w:rsid w:val="0074256E"/>
    <w:rsid w:val="007425A1"/>
    <w:rsid w:val="00742695"/>
    <w:rsid w:val="00742CC3"/>
    <w:rsid w:val="00742CE5"/>
    <w:rsid w:val="00742EE5"/>
    <w:rsid w:val="00742F8C"/>
    <w:rsid w:val="00742FF0"/>
    <w:rsid w:val="007430CB"/>
    <w:rsid w:val="00743210"/>
    <w:rsid w:val="00743574"/>
    <w:rsid w:val="00743594"/>
    <w:rsid w:val="00743B8C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67F1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34E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E2E"/>
    <w:rsid w:val="00765FC3"/>
    <w:rsid w:val="0076638C"/>
    <w:rsid w:val="00766B90"/>
    <w:rsid w:val="00766CAE"/>
    <w:rsid w:val="00766D7F"/>
    <w:rsid w:val="00766D9D"/>
    <w:rsid w:val="00766EB8"/>
    <w:rsid w:val="00767353"/>
    <w:rsid w:val="007676E6"/>
    <w:rsid w:val="00767974"/>
    <w:rsid w:val="00767F39"/>
    <w:rsid w:val="00767FBB"/>
    <w:rsid w:val="00770198"/>
    <w:rsid w:val="0077027F"/>
    <w:rsid w:val="007703C2"/>
    <w:rsid w:val="00770DF0"/>
    <w:rsid w:val="00770E5A"/>
    <w:rsid w:val="0077154F"/>
    <w:rsid w:val="0077190E"/>
    <w:rsid w:val="00771D21"/>
    <w:rsid w:val="00771E8F"/>
    <w:rsid w:val="0077221C"/>
    <w:rsid w:val="00772B05"/>
    <w:rsid w:val="00772C56"/>
    <w:rsid w:val="00772DB7"/>
    <w:rsid w:val="0077336A"/>
    <w:rsid w:val="007735AA"/>
    <w:rsid w:val="00773622"/>
    <w:rsid w:val="00773873"/>
    <w:rsid w:val="007739DD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777BA"/>
    <w:rsid w:val="0077788F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D7A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12"/>
    <w:rsid w:val="00786F37"/>
    <w:rsid w:val="00786FFC"/>
    <w:rsid w:val="007872A7"/>
    <w:rsid w:val="007875F4"/>
    <w:rsid w:val="00787C93"/>
    <w:rsid w:val="00787E85"/>
    <w:rsid w:val="00787EC8"/>
    <w:rsid w:val="007901D1"/>
    <w:rsid w:val="007903DB"/>
    <w:rsid w:val="0079041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C8"/>
    <w:rsid w:val="00791EFD"/>
    <w:rsid w:val="00791F6D"/>
    <w:rsid w:val="00792025"/>
    <w:rsid w:val="00792085"/>
    <w:rsid w:val="00792714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624"/>
    <w:rsid w:val="00795938"/>
    <w:rsid w:val="00795AC2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1B5"/>
    <w:rsid w:val="007A1490"/>
    <w:rsid w:val="007A17CE"/>
    <w:rsid w:val="007A1C6D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92"/>
    <w:rsid w:val="007A40CF"/>
    <w:rsid w:val="007A4784"/>
    <w:rsid w:val="007A4989"/>
    <w:rsid w:val="007A4BD2"/>
    <w:rsid w:val="007A4C8C"/>
    <w:rsid w:val="007A4DEC"/>
    <w:rsid w:val="007A509E"/>
    <w:rsid w:val="007A560F"/>
    <w:rsid w:val="007A5632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739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180"/>
    <w:rsid w:val="007B51DB"/>
    <w:rsid w:val="007B531D"/>
    <w:rsid w:val="007B5B33"/>
    <w:rsid w:val="007B5DDD"/>
    <w:rsid w:val="007B5E27"/>
    <w:rsid w:val="007B6081"/>
    <w:rsid w:val="007B6125"/>
    <w:rsid w:val="007B65FD"/>
    <w:rsid w:val="007B68E5"/>
    <w:rsid w:val="007B6AB7"/>
    <w:rsid w:val="007B6DF6"/>
    <w:rsid w:val="007B791C"/>
    <w:rsid w:val="007B7CE1"/>
    <w:rsid w:val="007C00C8"/>
    <w:rsid w:val="007C01B9"/>
    <w:rsid w:val="007C0371"/>
    <w:rsid w:val="007C04BB"/>
    <w:rsid w:val="007C09FC"/>
    <w:rsid w:val="007C0D0F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75F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68C"/>
    <w:rsid w:val="007C5B1A"/>
    <w:rsid w:val="007C5DE4"/>
    <w:rsid w:val="007C609F"/>
    <w:rsid w:val="007C62E5"/>
    <w:rsid w:val="007C6480"/>
    <w:rsid w:val="007C6499"/>
    <w:rsid w:val="007C6877"/>
    <w:rsid w:val="007C6AA4"/>
    <w:rsid w:val="007C6CF7"/>
    <w:rsid w:val="007C6F15"/>
    <w:rsid w:val="007C70F7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5E7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1E4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8F6"/>
    <w:rsid w:val="007D7B52"/>
    <w:rsid w:val="007D7DC3"/>
    <w:rsid w:val="007D7F83"/>
    <w:rsid w:val="007D7FBA"/>
    <w:rsid w:val="007E0552"/>
    <w:rsid w:val="007E0555"/>
    <w:rsid w:val="007E0BE9"/>
    <w:rsid w:val="007E0CAB"/>
    <w:rsid w:val="007E0E03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D3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2C9"/>
    <w:rsid w:val="007E57C4"/>
    <w:rsid w:val="007E58D8"/>
    <w:rsid w:val="007E5BD6"/>
    <w:rsid w:val="007E63A7"/>
    <w:rsid w:val="007E65AE"/>
    <w:rsid w:val="007E6BE8"/>
    <w:rsid w:val="007E6C49"/>
    <w:rsid w:val="007E6C98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803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930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2CD"/>
    <w:rsid w:val="00800378"/>
    <w:rsid w:val="008006ED"/>
    <w:rsid w:val="00800845"/>
    <w:rsid w:val="00800A37"/>
    <w:rsid w:val="00800C34"/>
    <w:rsid w:val="00800E38"/>
    <w:rsid w:val="0080177A"/>
    <w:rsid w:val="0080180D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788"/>
    <w:rsid w:val="00803D2F"/>
    <w:rsid w:val="00803EED"/>
    <w:rsid w:val="00804035"/>
    <w:rsid w:val="008043A9"/>
    <w:rsid w:val="008043DF"/>
    <w:rsid w:val="00804402"/>
    <w:rsid w:val="00804416"/>
    <w:rsid w:val="00804CC9"/>
    <w:rsid w:val="00804F46"/>
    <w:rsid w:val="00804FF3"/>
    <w:rsid w:val="008050D4"/>
    <w:rsid w:val="0080586B"/>
    <w:rsid w:val="00805AA5"/>
    <w:rsid w:val="00805F44"/>
    <w:rsid w:val="00805FC6"/>
    <w:rsid w:val="00806038"/>
    <w:rsid w:val="008061C1"/>
    <w:rsid w:val="00806218"/>
    <w:rsid w:val="008062C6"/>
    <w:rsid w:val="0080633F"/>
    <w:rsid w:val="008065E3"/>
    <w:rsid w:val="0080670F"/>
    <w:rsid w:val="00806906"/>
    <w:rsid w:val="00806D0E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BD8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2F2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74"/>
    <w:rsid w:val="0082639A"/>
    <w:rsid w:val="008266EC"/>
    <w:rsid w:val="0082681D"/>
    <w:rsid w:val="00826EDB"/>
    <w:rsid w:val="00826EDC"/>
    <w:rsid w:val="0082723E"/>
    <w:rsid w:val="00827971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7C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3781A"/>
    <w:rsid w:val="008400D2"/>
    <w:rsid w:val="00840169"/>
    <w:rsid w:val="008401F4"/>
    <w:rsid w:val="008404FC"/>
    <w:rsid w:val="00840856"/>
    <w:rsid w:val="008408B4"/>
    <w:rsid w:val="00840A83"/>
    <w:rsid w:val="00840EF3"/>
    <w:rsid w:val="00840FFD"/>
    <w:rsid w:val="008410CE"/>
    <w:rsid w:val="008416A4"/>
    <w:rsid w:val="0084188C"/>
    <w:rsid w:val="00841EE1"/>
    <w:rsid w:val="008421A9"/>
    <w:rsid w:val="0084255C"/>
    <w:rsid w:val="0084263E"/>
    <w:rsid w:val="008428BD"/>
    <w:rsid w:val="00842E5F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57C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99A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97F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00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B9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9D8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C8B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D4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05"/>
    <w:rsid w:val="008748A3"/>
    <w:rsid w:val="00874BFD"/>
    <w:rsid w:val="00874E1F"/>
    <w:rsid w:val="0087512A"/>
    <w:rsid w:val="00875220"/>
    <w:rsid w:val="0087532D"/>
    <w:rsid w:val="00875547"/>
    <w:rsid w:val="0087561B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2E5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6BA2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0"/>
    <w:rsid w:val="008A2C7D"/>
    <w:rsid w:val="008A30D4"/>
    <w:rsid w:val="008A313E"/>
    <w:rsid w:val="008A31D8"/>
    <w:rsid w:val="008A343A"/>
    <w:rsid w:val="008A3B9E"/>
    <w:rsid w:val="008A3F91"/>
    <w:rsid w:val="008A4388"/>
    <w:rsid w:val="008A44E0"/>
    <w:rsid w:val="008A45A6"/>
    <w:rsid w:val="008A46E3"/>
    <w:rsid w:val="008A48EC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0F0C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92E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3E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B28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3FA"/>
    <w:rsid w:val="008D0558"/>
    <w:rsid w:val="008D0716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6DF"/>
    <w:rsid w:val="008D37BC"/>
    <w:rsid w:val="008D38F6"/>
    <w:rsid w:val="008D3AA2"/>
    <w:rsid w:val="008D573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9BF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82C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906"/>
    <w:rsid w:val="008E6AB5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385"/>
    <w:rsid w:val="008F1671"/>
    <w:rsid w:val="008F171E"/>
    <w:rsid w:val="008F2391"/>
    <w:rsid w:val="008F269A"/>
    <w:rsid w:val="008F286C"/>
    <w:rsid w:val="008F2B95"/>
    <w:rsid w:val="008F2BC6"/>
    <w:rsid w:val="008F2CE7"/>
    <w:rsid w:val="008F2D86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06C3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2FD4"/>
    <w:rsid w:val="0090305D"/>
    <w:rsid w:val="0090371F"/>
    <w:rsid w:val="0090378C"/>
    <w:rsid w:val="009037ED"/>
    <w:rsid w:val="0090389B"/>
    <w:rsid w:val="00903AED"/>
    <w:rsid w:val="00903C17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90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2D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B93"/>
    <w:rsid w:val="00915D32"/>
    <w:rsid w:val="009160CB"/>
    <w:rsid w:val="009160EE"/>
    <w:rsid w:val="009163E6"/>
    <w:rsid w:val="00916450"/>
    <w:rsid w:val="00916621"/>
    <w:rsid w:val="00916A31"/>
    <w:rsid w:val="009170DD"/>
    <w:rsid w:val="009173EB"/>
    <w:rsid w:val="00917423"/>
    <w:rsid w:val="00917444"/>
    <w:rsid w:val="00917863"/>
    <w:rsid w:val="00917B6C"/>
    <w:rsid w:val="00917BC0"/>
    <w:rsid w:val="00917C57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23D"/>
    <w:rsid w:val="00924A9D"/>
    <w:rsid w:val="00924D2B"/>
    <w:rsid w:val="00925131"/>
    <w:rsid w:val="00925B61"/>
    <w:rsid w:val="00925B7F"/>
    <w:rsid w:val="00925C6A"/>
    <w:rsid w:val="009260C3"/>
    <w:rsid w:val="00926147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CE8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DA"/>
    <w:rsid w:val="00931CE8"/>
    <w:rsid w:val="00931EDC"/>
    <w:rsid w:val="00931F0A"/>
    <w:rsid w:val="009321BE"/>
    <w:rsid w:val="00932479"/>
    <w:rsid w:val="00932571"/>
    <w:rsid w:val="009325C4"/>
    <w:rsid w:val="00932669"/>
    <w:rsid w:val="009326A5"/>
    <w:rsid w:val="00932B0A"/>
    <w:rsid w:val="00932B2C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060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5DB9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064"/>
    <w:rsid w:val="009441BA"/>
    <w:rsid w:val="0094443E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C61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A8E"/>
    <w:rsid w:val="00952BC8"/>
    <w:rsid w:val="00952E7D"/>
    <w:rsid w:val="00953093"/>
    <w:rsid w:val="009534E7"/>
    <w:rsid w:val="00953605"/>
    <w:rsid w:val="009537F0"/>
    <w:rsid w:val="00954621"/>
    <w:rsid w:val="00954A5E"/>
    <w:rsid w:val="00954D61"/>
    <w:rsid w:val="00955640"/>
    <w:rsid w:val="00955CB0"/>
    <w:rsid w:val="00955E4C"/>
    <w:rsid w:val="00956278"/>
    <w:rsid w:val="009564CF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ADF"/>
    <w:rsid w:val="00962B9E"/>
    <w:rsid w:val="00962BCA"/>
    <w:rsid w:val="00962D55"/>
    <w:rsid w:val="00962DE0"/>
    <w:rsid w:val="00962ECB"/>
    <w:rsid w:val="00962F0A"/>
    <w:rsid w:val="0096304A"/>
    <w:rsid w:val="00963074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55D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3EC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D7"/>
    <w:rsid w:val="00977EE1"/>
    <w:rsid w:val="009802DA"/>
    <w:rsid w:val="00980648"/>
    <w:rsid w:val="009807B9"/>
    <w:rsid w:val="00980890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53D"/>
    <w:rsid w:val="009856AE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CAE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7F2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A0B"/>
    <w:rsid w:val="009A2DC6"/>
    <w:rsid w:val="009A2FA8"/>
    <w:rsid w:val="009A31D6"/>
    <w:rsid w:val="009A33B7"/>
    <w:rsid w:val="009A34BF"/>
    <w:rsid w:val="009A3511"/>
    <w:rsid w:val="009A3682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9A0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6DE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90E"/>
    <w:rsid w:val="009B4A5F"/>
    <w:rsid w:val="009B4CBA"/>
    <w:rsid w:val="009B53EF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9D"/>
    <w:rsid w:val="009B71E7"/>
    <w:rsid w:val="009B76AC"/>
    <w:rsid w:val="009B7753"/>
    <w:rsid w:val="009B791E"/>
    <w:rsid w:val="009B7B3F"/>
    <w:rsid w:val="009B7DC8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17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C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3DBC"/>
    <w:rsid w:val="009E4074"/>
    <w:rsid w:val="009E4399"/>
    <w:rsid w:val="009E4443"/>
    <w:rsid w:val="009E4483"/>
    <w:rsid w:val="009E4577"/>
    <w:rsid w:val="009E479C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87F"/>
    <w:rsid w:val="009F1901"/>
    <w:rsid w:val="009F19EA"/>
    <w:rsid w:val="009F1D39"/>
    <w:rsid w:val="009F1F45"/>
    <w:rsid w:val="009F21EA"/>
    <w:rsid w:val="009F222B"/>
    <w:rsid w:val="009F2C86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5FFD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1E1"/>
    <w:rsid w:val="00A05424"/>
    <w:rsid w:val="00A056E5"/>
    <w:rsid w:val="00A057A6"/>
    <w:rsid w:val="00A05830"/>
    <w:rsid w:val="00A0598B"/>
    <w:rsid w:val="00A05B14"/>
    <w:rsid w:val="00A05B44"/>
    <w:rsid w:val="00A05BDD"/>
    <w:rsid w:val="00A06068"/>
    <w:rsid w:val="00A06340"/>
    <w:rsid w:val="00A0643B"/>
    <w:rsid w:val="00A06AE2"/>
    <w:rsid w:val="00A06C7F"/>
    <w:rsid w:val="00A06D8F"/>
    <w:rsid w:val="00A06DA1"/>
    <w:rsid w:val="00A06E2F"/>
    <w:rsid w:val="00A06F19"/>
    <w:rsid w:val="00A07A6D"/>
    <w:rsid w:val="00A07B1A"/>
    <w:rsid w:val="00A07E8D"/>
    <w:rsid w:val="00A100FB"/>
    <w:rsid w:val="00A10241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6F5C"/>
    <w:rsid w:val="00A17245"/>
    <w:rsid w:val="00A173DD"/>
    <w:rsid w:val="00A2069A"/>
    <w:rsid w:val="00A2084D"/>
    <w:rsid w:val="00A209A7"/>
    <w:rsid w:val="00A20EF1"/>
    <w:rsid w:val="00A21320"/>
    <w:rsid w:val="00A21535"/>
    <w:rsid w:val="00A215A2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B60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81B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5BF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4B0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54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01"/>
    <w:rsid w:val="00A52775"/>
    <w:rsid w:val="00A528BD"/>
    <w:rsid w:val="00A53572"/>
    <w:rsid w:val="00A53816"/>
    <w:rsid w:val="00A54557"/>
    <w:rsid w:val="00A54582"/>
    <w:rsid w:val="00A54902"/>
    <w:rsid w:val="00A54FB8"/>
    <w:rsid w:val="00A55A7F"/>
    <w:rsid w:val="00A55ABB"/>
    <w:rsid w:val="00A55F3B"/>
    <w:rsid w:val="00A5663C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73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63F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0C1"/>
    <w:rsid w:val="00A66192"/>
    <w:rsid w:val="00A6631C"/>
    <w:rsid w:val="00A66346"/>
    <w:rsid w:val="00A664E5"/>
    <w:rsid w:val="00A666B7"/>
    <w:rsid w:val="00A66FA9"/>
    <w:rsid w:val="00A67540"/>
    <w:rsid w:val="00A6784C"/>
    <w:rsid w:val="00A67ECF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146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6D3C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EE3"/>
    <w:rsid w:val="00A81F51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6CA"/>
    <w:rsid w:val="00A85742"/>
    <w:rsid w:val="00A85A4E"/>
    <w:rsid w:val="00A85F7F"/>
    <w:rsid w:val="00A85FBF"/>
    <w:rsid w:val="00A86048"/>
    <w:rsid w:val="00A860DF"/>
    <w:rsid w:val="00A8635F"/>
    <w:rsid w:val="00A86377"/>
    <w:rsid w:val="00A8640F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B90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253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6F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865"/>
    <w:rsid w:val="00AA2BA5"/>
    <w:rsid w:val="00AA2BFF"/>
    <w:rsid w:val="00AA2C6C"/>
    <w:rsid w:val="00AA3008"/>
    <w:rsid w:val="00AA3032"/>
    <w:rsid w:val="00AA3F1C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6DF1"/>
    <w:rsid w:val="00AA7383"/>
    <w:rsid w:val="00AA75A3"/>
    <w:rsid w:val="00AA7855"/>
    <w:rsid w:val="00AA7E88"/>
    <w:rsid w:val="00AA7F33"/>
    <w:rsid w:val="00AB029F"/>
    <w:rsid w:val="00AB04B4"/>
    <w:rsid w:val="00AB06F1"/>
    <w:rsid w:val="00AB0866"/>
    <w:rsid w:val="00AB0A90"/>
    <w:rsid w:val="00AB107A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C37"/>
    <w:rsid w:val="00AB7ECB"/>
    <w:rsid w:val="00AC0027"/>
    <w:rsid w:val="00AC00A2"/>
    <w:rsid w:val="00AC0A4C"/>
    <w:rsid w:val="00AC0D64"/>
    <w:rsid w:val="00AC1062"/>
    <w:rsid w:val="00AC119E"/>
    <w:rsid w:val="00AC11F5"/>
    <w:rsid w:val="00AC1632"/>
    <w:rsid w:val="00AC177B"/>
    <w:rsid w:val="00AC1B7B"/>
    <w:rsid w:val="00AC1C40"/>
    <w:rsid w:val="00AC22DA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9B"/>
    <w:rsid w:val="00AC72E0"/>
    <w:rsid w:val="00AC7443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0FEB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5C"/>
    <w:rsid w:val="00AD30C4"/>
    <w:rsid w:val="00AD3343"/>
    <w:rsid w:val="00AD33F3"/>
    <w:rsid w:val="00AD33FE"/>
    <w:rsid w:val="00AD38A9"/>
    <w:rsid w:val="00AD38F1"/>
    <w:rsid w:val="00AD38FB"/>
    <w:rsid w:val="00AD3A98"/>
    <w:rsid w:val="00AD3BE3"/>
    <w:rsid w:val="00AD3E35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290"/>
    <w:rsid w:val="00AD7611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B0E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A94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E7F14"/>
    <w:rsid w:val="00AF000E"/>
    <w:rsid w:val="00AF0198"/>
    <w:rsid w:val="00AF09B2"/>
    <w:rsid w:val="00AF0D0F"/>
    <w:rsid w:val="00AF14D1"/>
    <w:rsid w:val="00AF15C9"/>
    <w:rsid w:val="00AF1723"/>
    <w:rsid w:val="00AF1ADD"/>
    <w:rsid w:val="00AF1C12"/>
    <w:rsid w:val="00AF1EBF"/>
    <w:rsid w:val="00AF1FEC"/>
    <w:rsid w:val="00AF2584"/>
    <w:rsid w:val="00AF25CB"/>
    <w:rsid w:val="00AF2783"/>
    <w:rsid w:val="00AF2916"/>
    <w:rsid w:val="00AF2A2A"/>
    <w:rsid w:val="00AF2D9F"/>
    <w:rsid w:val="00AF2FA7"/>
    <w:rsid w:val="00AF349B"/>
    <w:rsid w:val="00AF3B20"/>
    <w:rsid w:val="00AF3BC5"/>
    <w:rsid w:val="00AF3F32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279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323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A3B"/>
    <w:rsid w:val="00B01CCA"/>
    <w:rsid w:val="00B01D43"/>
    <w:rsid w:val="00B020DB"/>
    <w:rsid w:val="00B0237F"/>
    <w:rsid w:val="00B0264E"/>
    <w:rsid w:val="00B02714"/>
    <w:rsid w:val="00B02941"/>
    <w:rsid w:val="00B02A84"/>
    <w:rsid w:val="00B02E30"/>
    <w:rsid w:val="00B03105"/>
    <w:rsid w:val="00B031AE"/>
    <w:rsid w:val="00B031C2"/>
    <w:rsid w:val="00B0337C"/>
    <w:rsid w:val="00B036D2"/>
    <w:rsid w:val="00B037BC"/>
    <w:rsid w:val="00B038AD"/>
    <w:rsid w:val="00B040C2"/>
    <w:rsid w:val="00B0425A"/>
    <w:rsid w:val="00B04383"/>
    <w:rsid w:val="00B048D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2CA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D"/>
    <w:rsid w:val="00B1338E"/>
    <w:rsid w:val="00B134AC"/>
    <w:rsid w:val="00B135A9"/>
    <w:rsid w:val="00B13B22"/>
    <w:rsid w:val="00B14536"/>
    <w:rsid w:val="00B1497B"/>
    <w:rsid w:val="00B14B1A"/>
    <w:rsid w:val="00B14CA1"/>
    <w:rsid w:val="00B153BB"/>
    <w:rsid w:val="00B157F1"/>
    <w:rsid w:val="00B15834"/>
    <w:rsid w:val="00B1585F"/>
    <w:rsid w:val="00B158B9"/>
    <w:rsid w:val="00B15CCE"/>
    <w:rsid w:val="00B15D55"/>
    <w:rsid w:val="00B15EA3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6F8B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2A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352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510"/>
    <w:rsid w:val="00B266C5"/>
    <w:rsid w:val="00B2674F"/>
    <w:rsid w:val="00B26900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3A9"/>
    <w:rsid w:val="00B27509"/>
    <w:rsid w:val="00B27817"/>
    <w:rsid w:val="00B27907"/>
    <w:rsid w:val="00B27B86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CCC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87F"/>
    <w:rsid w:val="00B36928"/>
    <w:rsid w:val="00B36AB5"/>
    <w:rsid w:val="00B36D3F"/>
    <w:rsid w:val="00B36EDC"/>
    <w:rsid w:val="00B3706A"/>
    <w:rsid w:val="00B37669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223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9D8"/>
    <w:rsid w:val="00B47AA4"/>
    <w:rsid w:val="00B47C90"/>
    <w:rsid w:val="00B47CC9"/>
    <w:rsid w:val="00B50103"/>
    <w:rsid w:val="00B50250"/>
    <w:rsid w:val="00B5041C"/>
    <w:rsid w:val="00B504EE"/>
    <w:rsid w:val="00B5078A"/>
    <w:rsid w:val="00B509E1"/>
    <w:rsid w:val="00B50BA4"/>
    <w:rsid w:val="00B51039"/>
    <w:rsid w:val="00B510A2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5B1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8A"/>
    <w:rsid w:val="00B543C1"/>
    <w:rsid w:val="00B54781"/>
    <w:rsid w:val="00B54923"/>
    <w:rsid w:val="00B54989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B76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A30"/>
    <w:rsid w:val="00B60C8F"/>
    <w:rsid w:val="00B60DF2"/>
    <w:rsid w:val="00B6183E"/>
    <w:rsid w:val="00B61C8D"/>
    <w:rsid w:val="00B620B8"/>
    <w:rsid w:val="00B621EE"/>
    <w:rsid w:val="00B6258F"/>
    <w:rsid w:val="00B62621"/>
    <w:rsid w:val="00B62991"/>
    <w:rsid w:val="00B62B4B"/>
    <w:rsid w:val="00B62CEE"/>
    <w:rsid w:val="00B62D0E"/>
    <w:rsid w:val="00B62EE6"/>
    <w:rsid w:val="00B6303B"/>
    <w:rsid w:val="00B631DE"/>
    <w:rsid w:val="00B634A6"/>
    <w:rsid w:val="00B636EB"/>
    <w:rsid w:val="00B6375E"/>
    <w:rsid w:val="00B638A4"/>
    <w:rsid w:val="00B6398B"/>
    <w:rsid w:val="00B63F66"/>
    <w:rsid w:val="00B63FBA"/>
    <w:rsid w:val="00B640AA"/>
    <w:rsid w:val="00B646E7"/>
    <w:rsid w:val="00B64816"/>
    <w:rsid w:val="00B6483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A11"/>
    <w:rsid w:val="00B66A90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74C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64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D49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D68"/>
    <w:rsid w:val="00B84E18"/>
    <w:rsid w:val="00B85262"/>
    <w:rsid w:val="00B853BD"/>
    <w:rsid w:val="00B854AC"/>
    <w:rsid w:val="00B85657"/>
    <w:rsid w:val="00B8573E"/>
    <w:rsid w:val="00B864A7"/>
    <w:rsid w:val="00B866FB"/>
    <w:rsid w:val="00B86749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926"/>
    <w:rsid w:val="00B87BC3"/>
    <w:rsid w:val="00B87C05"/>
    <w:rsid w:val="00B90249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1DA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6A9"/>
    <w:rsid w:val="00BA0884"/>
    <w:rsid w:val="00BA0BFF"/>
    <w:rsid w:val="00BA0C67"/>
    <w:rsid w:val="00BA0CF0"/>
    <w:rsid w:val="00BA0EB0"/>
    <w:rsid w:val="00BA12E5"/>
    <w:rsid w:val="00BA147C"/>
    <w:rsid w:val="00BA172D"/>
    <w:rsid w:val="00BA17C1"/>
    <w:rsid w:val="00BA1A04"/>
    <w:rsid w:val="00BA1D89"/>
    <w:rsid w:val="00BA220D"/>
    <w:rsid w:val="00BA25C9"/>
    <w:rsid w:val="00BA2664"/>
    <w:rsid w:val="00BA2810"/>
    <w:rsid w:val="00BA3383"/>
    <w:rsid w:val="00BA3CA6"/>
    <w:rsid w:val="00BA3EA5"/>
    <w:rsid w:val="00BA416B"/>
    <w:rsid w:val="00BA4187"/>
    <w:rsid w:val="00BA42F0"/>
    <w:rsid w:val="00BA43B4"/>
    <w:rsid w:val="00BA4482"/>
    <w:rsid w:val="00BA472D"/>
    <w:rsid w:val="00BA4A78"/>
    <w:rsid w:val="00BA4BA3"/>
    <w:rsid w:val="00BA4BF5"/>
    <w:rsid w:val="00BA4C4A"/>
    <w:rsid w:val="00BA507E"/>
    <w:rsid w:val="00BA509C"/>
    <w:rsid w:val="00BA50D7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9B1"/>
    <w:rsid w:val="00BA6EAE"/>
    <w:rsid w:val="00BA6EE5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5B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B48"/>
    <w:rsid w:val="00BB2B81"/>
    <w:rsid w:val="00BB2DFB"/>
    <w:rsid w:val="00BB31C9"/>
    <w:rsid w:val="00BB350B"/>
    <w:rsid w:val="00BB35AA"/>
    <w:rsid w:val="00BB3726"/>
    <w:rsid w:val="00BB438E"/>
    <w:rsid w:val="00BB4395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90C"/>
    <w:rsid w:val="00BB5EE7"/>
    <w:rsid w:val="00BB608E"/>
    <w:rsid w:val="00BB668B"/>
    <w:rsid w:val="00BB6B29"/>
    <w:rsid w:val="00BB7024"/>
    <w:rsid w:val="00BB7ADB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1D80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618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8A9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3B9E"/>
    <w:rsid w:val="00BD4114"/>
    <w:rsid w:val="00BD42B1"/>
    <w:rsid w:val="00BD4356"/>
    <w:rsid w:val="00BD458E"/>
    <w:rsid w:val="00BD45FD"/>
    <w:rsid w:val="00BD4E5E"/>
    <w:rsid w:val="00BD5219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2E5E"/>
    <w:rsid w:val="00BE3109"/>
    <w:rsid w:val="00BE3BCE"/>
    <w:rsid w:val="00BE3C57"/>
    <w:rsid w:val="00BE3DD3"/>
    <w:rsid w:val="00BE3EE3"/>
    <w:rsid w:val="00BE43B1"/>
    <w:rsid w:val="00BE4459"/>
    <w:rsid w:val="00BE49AC"/>
    <w:rsid w:val="00BE49FA"/>
    <w:rsid w:val="00BE4D93"/>
    <w:rsid w:val="00BE4E10"/>
    <w:rsid w:val="00BE526F"/>
    <w:rsid w:val="00BE534C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1CFF"/>
    <w:rsid w:val="00BF24CC"/>
    <w:rsid w:val="00BF24E3"/>
    <w:rsid w:val="00BF267E"/>
    <w:rsid w:val="00BF2A1C"/>
    <w:rsid w:val="00BF3B89"/>
    <w:rsid w:val="00BF3D2A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2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42E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99E"/>
    <w:rsid w:val="00C06C48"/>
    <w:rsid w:val="00C06D01"/>
    <w:rsid w:val="00C06E2C"/>
    <w:rsid w:val="00C070AE"/>
    <w:rsid w:val="00C07EE0"/>
    <w:rsid w:val="00C07F3F"/>
    <w:rsid w:val="00C100F2"/>
    <w:rsid w:val="00C101BE"/>
    <w:rsid w:val="00C1036B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600"/>
    <w:rsid w:val="00C216CF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3CA9"/>
    <w:rsid w:val="00C241D7"/>
    <w:rsid w:val="00C24283"/>
    <w:rsid w:val="00C24305"/>
    <w:rsid w:val="00C248B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B6D"/>
    <w:rsid w:val="00C26F4D"/>
    <w:rsid w:val="00C27058"/>
    <w:rsid w:val="00C2706E"/>
    <w:rsid w:val="00C27366"/>
    <w:rsid w:val="00C27B52"/>
    <w:rsid w:val="00C27F0A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906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21F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31A1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B9A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661"/>
    <w:rsid w:val="00C517E7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9FF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5E6"/>
    <w:rsid w:val="00C61D6E"/>
    <w:rsid w:val="00C623E4"/>
    <w:rsid w:val="00C627E0"/>
    <w:rsid w:val="00C628A1"/>
    <w:rsid w:val="00C62B3E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8E2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42B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16C"/>
    <w:rsid w:val="00C7421F"/>
    <w:rsid w:val="00C74797"/>
    <w:rsid w:val="00C7485C"/>
    <w:rsid w:val="00C74877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2AEB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5FD3"/>
    <w:rsid w:val="00C86088"/>
    <w:rsid w:val="00C8658B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12E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033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5F34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0B3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7BF"/>
    <w:rsid w:val="00CB2DBD"/>
    <w:rsid w:val="00CB3329"/>
    <w:rsid w:val="00CB335E"/>
    <w:rsid w:val="00CB343F"/>
    <w:rsid w:val="00CB3454"/>
    <w:rsid w:val="00CB364E"/>
    <w:rsid w:val="00CB380A"/>
    <w:rsid w:val="00CB3C27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95B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6CC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2B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03F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BCA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7D2"/>
    <w:rsid w:val="00CF1B36"/>
    <w:rsid w:val="00CF1E70"/>
    <w:rsid w:val="00CF1EB1"/>
    <w:rsid w:val="00CF202E"/>
    <w:rsid w:val="00CF219D"/>
    <w:rsid w:val="00CF2584"/>
    <w:rsid w:val="00CF300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849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0ECE"/>
    <w:rsid w:val="00D016B6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4DD3"/>
    <w:rsid w:val="00D1502E"/>
    <w:rsid w:val="00D151EE"/>
    <w:rsid w:val="00D154D4"/>
    <w:rsid w:val="00D1560D"/>
    <w:rsid w:val="00D15630"/>
    <w:rsid w:val="00D15743"/>
    <w:rsid w:val="00D157F4"/>
    <w:rsid w:val="00D15A2E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0B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BB4"/>
    <w:rsid w:val="00D25D35"/>
    <w:rsid w:val="00D25D96"/>
    <w:rsid w:val="00D2616A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344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7C1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02E"/>
    <w:rsid w:val="00D41041"/>
    <w:rsid w:val="00D412B0"/>
    <w:rsid w:val="00D412EA"/>
    <w:rsid w:val="00D414E2"/>
    <w:rsid w:val="00D418FE"/>
    <w:rsid w:val="00D41CC2"/>
    <w:rsid w:val="00D42062"/>
    <w:rsid w:val="00D4224B"/>
    <w:rsid w:val="00D4232E"/>
    <w:rsid w:val="00D42491"/>
    <w:rsid w:val="00D428F3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49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1457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CF0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5B2"/>
    <w:rsid w:val="00D70640"/>
    <w:rsid w:val="00D70A72"/>
    <w:rsid w:val="00D70AA8"/>
    <w:rsid w:val="00D70CF1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77F93"/>
    <w:rsid w:val="00D804DC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B92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56D"/>
    <w:rsid w:val="00D8769D"/>
    <w:rsid w:val="00D877D3"/>
    <w:rsid w:val="00D87AE0"/>
    <w:rsid w:val="00D90001"/>
    <w:rsid w:val="00D9026E"/>
    <w:rsid w:val="00D90418"/>
    <w:rsid w:val="00D90641"/>
    <w:rsid w:val="00D9071A"/>
    <w:rsid w:val="00D90790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1F44"/>
    <w:rsid w:val="00DA1F4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0A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4CCB"/>
    <w:rsid w:val="00DB516C"/>
    <w:rsid w:val="00DB51B1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499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5DC8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9B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154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66B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8D4"/>
    <w:rsid w:val="00DE0BD7"/>
    <w:rsid w:val="00DE0CCE"/>
    <w:rsid w:val="00DE0F1E"/>
    <w:rsid w:val="00DE1215"/>
    <w:rsid w:val="00DE13C9"/>
    <w:rsid w:val="00DE18A0"/>
    <w:rsid w:val="00DE18F9"/>
    <w:rsid w:val="00DE1F34"/>
    <w:rsid w:val="00DE20C6"/>
    <w:rsid w:val="00DE2363"/>
    <w:rsid w:val="00DE24D9"/>
    <w:rsid w:val="00DE27C0"/>
    <w:rsid w:val="00DE28F9"/>
    <w:rsid w:val="00DE297C"/>
    <w:rsid w:val="00DE31CD"/>
    <w:rsid w:val="00DE3567"/>
    <w:rsid w:val="00DE364F"/>
    <w:rsid w:val="00DE36D2"/>
    <w:rsid w:val="00DE3C4A"/>
    <w:rsid w:val="00DE454B"/>
    <w:rsid w:val="00DE4666"/>
    <w:rsid w:val="00DE46CE"/>
    <w:rsid w:val="00DE47C3"/>
    <w:rsid w:val="00DE4926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77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2F9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18E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29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CE5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19F"/>
    <w:rsid w:val="00E076F2"/>
    <w:rsid w:val="00E07809"/>
    <w:rsid w:val="00E07957"/>
    <w:rsid w:val="00E07C7A"/>
    <w:rsid w:val="00E07C8E"/>
    <w:rsid w:val="00E07D83"/>
    <w:rsid w:val="00E07E6E"/>
    <w:rsid w:val="00E07FDB"/>
    <w:rsid w:val="00E07FE4"/>
    <w:rsid w:val="00E107FC"/>
    <w:rsid w:val="00E10981"/>
    <w:rsid w:val="00E10BFD"/>
    <w:rsid w:val="00E10BFE"/>
    <w:rsid w:val="00E11306"/>
    <w:rsid w:val="00E1149A"/>
    <w:rsid w:val="00E116DD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0DE"/>
    <w:rsid w:val="00E162FF"/>
    <w:rsid w:val="00E163AA"/>
    <w:rsid w:val="00E16557"/>
    <w:rsid w:val="00E16A2F"/>
    <w:rsid w:val="00E16A61"/>
    <w:rsid w:val="00E17029"/>
    <w:rsid w:val="00E17323"/>
    <w:rsid w:val="00E17366"/>
    <w:rsid w:val="00E17997"/>
    <w:rsid w:val="00E17A64"/>
    <w:rsid w:val="00E17F3E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2EF1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D8E"/>
    <w:rsid w:val="00E24E7C"/>
    <w:rsid w:val="00E251B1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5AA"/>
    <w:rsid w:val="00E3061C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600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7E5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D5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DB5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7F3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6E9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4F80"/>
    <w:rsid w:val="00E750BA"/>
    <w:rsid w:val="00E750CB"/>
    <w:rsid w:val="00E752D6"/>
    <w:rsid w:val="00E754B9"/>
    <w:rsid w:val="00E75599"/>
    <w:rsid w:val="00E7565B"/>
    <w:rsid w:val="00E7569F"/>
    <w:rsid w:val="00E758BA"/>
    <w:rsid w:val="00E75A26"/>
    <w:rsid w:val="00E75B65"/>
    <w:rsid w:val="00E75B6B"/>
    <w:rsid w:val="00E75B77"/>
    <w:rsid w:val="00E75EA2"/>
    <w:rsid w:val="00E76161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7A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5544"/>
    <w:rsid w:val="00E861BF"/>
    <w:rsid w:val="00E86537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BC7"/>
    <w:rsid w:val="00E94EB7"/>
    <w:rsid w:val="00E9508E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649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637"/>
    <w:rsid w:val="00EB4CA2"/>
    <w:rsid w:val="00EB4D06"/>
    <w:rsid w:val="00EB4EC3"/>
    <w:rsid w:val="00EB51E0"/>
    <w:rsid w:val="00EB57A4"/>
    <w:rsid w:val="00EB59B8"/>
    <w:rsid w:val="00EB5A35"/>
    <w:rsid w:val="00EB620F"/>
    <w:rsid w:val="00EB65A0"/>
    <w:rsid w:val="00EB68A6"/>
    <w:rsid w:val="00EB6949"/>
    <w:rsid w:val="00EB6CFE"/>
    <w:rsid w:val="00EB7198"/>
    <w:rsid w:val="00EB71B6"/>
    <w:rsid w:val="00EB7375"/>
    <w:rsid w:val="00EB7F98"/>
    <w:rsid w:val="00EC00DB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068"/>
    <w:rsid w:val="00EC4178"/>
    <w:rsid w:val="00EC420A"/>
    <w:rsid w:val="00EC4326"/>
    <w:rsid w:val="00EC452A"/>
    <w:rsid w:val="00EC4A27"/>
    <w:rsid w:val="00EC4B8B"/>
    <w:rsid w:val="00EC4BB2"/>
    <w:rsid w:val="00EC4F1A"/>
    <w:rsid w:val="00EC4FC5"/>
    <w:rsid w:val="00EC5256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B96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CE3"/>
    <w:rsid w:val="00ED3F2F"/>
    <w:rsid w:val="00ED4367"/>
    <w:rsid w:val="00ED4524"/>
    <w:rsid w:val="00ED47D3"/>
    <w:rsid w:val="00ED483C"/>
    <w:rsid w:val="00ED4C8C"/>
    <w:rsid w:val="00ED507B"/>
    <w:rsid w:val="00ED511E"/>
    <w:rsid w:val="00ED5AC5"/>
    <w:rsid w:val="00ED5B79"/>
    <w:rsid w:val="00ED5DF3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0E39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6FF6"/>
    <w:rsid w:val="00EE734F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38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61D"/>
    <w:rsid w:val="00EF67C6"/>
    <w:rsid w:val="00EF682D"/>
    <w:rsid w:val="00EF69BB"/>
    <w:rsid w:val="00EF69C8"/>
    <w:rsid w:val="00EF6D67"/>
    <w:rsid w:val="00EF708E"/>
    <w:rsid w:val="00EF742F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B8B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1F9"/>
    <w:rsid w:val="00F043F6"/>
    <w:rsid w:val="00F0465F"/>
    <w:rsid w:val="00F0477E"/>
    <w:rsid w:val="00F04AAA"/>
    <w:rsid w:val="00F04BF6"/>
    <w:rsid w:val="00F05174"/>
    <w:rsid w:val="00F056FF"/>
    <w:rsid w:val="00F05A65"/>
    <w:rsid w:val="00F05B6E"/>
    <w:rsid w:val="00F05C1E"/>
    <w:rsid w:val="00F06360"/>
    <w:rsid w:val="00F06474"/>
    <w:rsid w:val="00F065D7"/>
    <w:rsid w:val="00F06627"/>
    <w:rsid w:val="00F0673F"/>
    <w:rsid w:val="00F0677C"/>
    <w:rsid w:val="00F06BC4"/>
    <w:rsid w:val="00F07354"/>
    <w:rsid w:val="00F074D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56D"/>
    <w:rsid w:val="00F15F0C"/>
    <w:rsid w:val="00F160BD"/>
    <w:rsid w:val="00F1616F"/>
    <w:rsid w:val="00F1627B"/>
    <w:rsid w:val="00F165DB"/>
    <w:rsid w:val="00F165EE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A30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09A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DA2"/>
    <w:rsid w:val="00F30E32"/>
    <w:rsid w:val="00F3127D"/>
    <w:rsid w:val="00F31479"/>
    <w:rsid w:val="00F31773"/>
    <w:rsid w:val="00F31AED"/>
    <w:rsid w:val="00F31B7A"/>
    <w:rsid w:val="00F31C0F"/>
    <w:rsid w:val="00F31EA8"/>
    <w:rsid w:val="00F31F97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8A4"/>
    <w:rsid w:val="00F34AA9"/>
    <w:rsid w:val="00F34B82"/>
    <w:rsid w:val="00F34DC8"/>
    <w:rsid w:val="00F3532E"/>
    <w:rsid w:val="00F35DE0"/>
    <w:rsid w:val="00F360F3"/>
    <w:rsid w:val="00F36152"/>
    <w:rsid w:val="00F36334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34C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1F20"/>
    <w:rsid w:val="00F524A2"/>
    <w:rsid w:val="00F52687"/>
    <w:rsid w:val="00F52822"/>
    <w:rsid w:val="00F52868"/>
    <w:rsid w:val="00F52A2D"/>
    <w:rsid w:val="00F52C28"/>
    <w:rsid w:val="00F53335"/>
    <w:rsid w:val="00F53B98"/>
    <w:rsid w:val="00F53C29"/>
    <w:rsid w:val="00F53C59"/>
    <w:rsid w:val="00F53CB8"/>
    <w:rsid w:val="00F54046"/>
    <w:rsid w:val="00F542D5"/>
    <w:rsid w:val="00F545E0"/>
    <w:rsid w:val="00F54752"/>
    <w:rsid w:val="00F54BBA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6E9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737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4BC"/>
    <w:rsid w:val="00F75A11"/>
    <w:rsid w:val="00F75E66"/>
    <w:rsid w:val="00F75EDB"/>
    <w:rsid w:val="00F762ED"/>
    <w:rsid w:val="00F76560"/>
    <w:rsid w:val="00F765AC"/>
    <w:rsid w:val="00F768DF"/>
    <w:rsid w:val="00F76CB6"/>
    <w:rsid w:val="00F76ED7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6BA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91C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2C3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4CCC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0C8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085"/>
    <w:rsid w:val="00FA4151"/>
    <w:rsid w:val="00FA457E"/>
    <w:rsid w:val="00FA46EA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D4C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787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A3C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2E61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8C0"/>
    <w:rsid w:val="00FD2A83"/>
    <w:rsid w:val="00FD2B22"/>
    <w:rsid w:val="00FD2B63"/>
    <w:rsid w:val="00FD30CC"/>
    <w:rsid w:val="00FD313D"/>
    <w:rsid w:val="00FD3241"/>
    <w:rsid w:val="00FD345B"/>
    <w:rsid w:val="00FD34E1"/>
    <w:rsid w:val="00FD3574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4A6"/>
    <w:rsid w:val="00FE791B"/>
    <w:rsid w:val="00FE7BA2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49B2"/>
    <w:rsid w:val="00FF5027"/>
    <w:rsid w:val="00FF5098"/>
    <w:rsid w:val="00FF528B"/>
    <w:rsid w:val="00FF5380"/>
    <w:rsid w:val="00FF5890"/>
    <w:rsid w:val="00FF58F7"/>
    <w:rsid w:val="00FF5AF3"/>
    <w:rsid w:val="00FF5CE2"/>
    <w:rsid w:val="00FF5EED"/>
    <w:rsid w:val="00FF5F9B"/>
    <w:rsid w:val="00FF6080"/>
    <w:rsid w:val="00FF644C"/>
    <w:rsid w:val="00FF6555"/>
    <w:rsid w:val="00FF6591"/>
    <w:rsid w:val="00FF6680"/>
    <w:rsid w:val="00FF67AB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2C701E04-E993-411D-9703-A5697DA6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F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chart" Target="charts/chart8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6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5.xml"/><Relationship Id="rId28" Type="http://schemas.openxmlformats.org/officeDocument/2006/relationships/chart" Target="charts/chart10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chart" Target="charts/chart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5821486</c:v>
                </c:pt>
                <c:pt idx="1">
                  <c:v>665634</c:v>
                </c:pt>
                <c:pt idx="2">
                  <c:v>344265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58-4DA0-A59E-52F8101826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6076758</c:v>
                </c:pt>
                <c:pt idx="1">
                  <c:v>604305</c:v>
                </c:pt>
                <c:pt idx="2">
                  <c:v>578825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58-4DA0-A59E-52F8101826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8727091805831964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0C7-4F15-A8F7-FF0AFA04A7E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0C7-4F15-A8F7-FF0AFA04A7E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0C7-4F15-A8F7-FF0AFA04A7E9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9.323447069116359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0C7-4F15-A8F7-FF0AFA04A7E9}"/>
                </c:ext>
              </c:extLst>
            </c:dLbl>
            <c:dLbl>
              <c:idx val="1"/>
              <c:layout>
                <c:manualLayout>
                  <c:x val="-5.5555555555555552E-2"/>
                  <c:y val="-3.301334208223977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B0C7-4F15-A8F7-FF0AFA04A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3668811</c:v>
                </c:pt>
                <c:pt idx="1">
                  <c:v>622266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0C7-4F15-A8F7-FF0AFA04A7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142-4511-A562-901104DE654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142-4511-A562-901104DE654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142-4511-A562-901104DE654B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-5.2231098169843969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142-4511-A562-901104DE654B}"/>
                </c:ext>
              </c:extLst>
            </c:dLbl>
            <c:dLbl>
              <c:idx val="1"/>
              <c:layout>
                <c:manualLayout>
                  <c:x val="0.12019089293967494"/>
                  <c:y val="-1.9282763299311691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142-4511-A562-901104DE654B}"/>
                </c:ext>
              </c:extLst>
            </c:dLbl>
            <c:dLbl>
              <c:idx val="2"/>
              <c:layout>
                <c:manualLayout>
                  <c:x val="0.13013538897298582"/>
                  <c:y val="8.961742802478828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142-4511-A562-901104DE654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6076758</c:v>
                </c:pt>
                <c:pt idx="1">
                  <c:v>578825</c:v>
                </c:pt>
                <c:pt idx="2">
                  <c:v>604305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142-4511-A562-901104DE654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FA5-4C0E-97DB-0D670D33307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FA5-4C0E-97DB-0D670D33307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FA5-4C0E-97DB-0D670D33307B}"/>
              </c:ext>
            </c:extLst>
          </c:dPt>
          <c:dLbls>
            <c:dLbl>
              <c:idx val="0"/>
              <c:layout>
                <c:manualLayout>
                  <c:x val="0.18911569703076211"/>
                  <c:y val="-7.8033535963444978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FA5-4C0E-97DB-0D670D33307B}"/>
                </c:ext>
              </c:extLst>
            </c:dLbl>
            <c:dLbl>
              <c:idx val="1"/>
              <c:layout>
                <c:manualLayout>
                  <c:x val="-9.5363908895274352E-2"/>
                  <c:y val="7.397923381338990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FA5-4C0E-97DB-0D670D33307B}"/>
                </c:ext>
              </c:extLst>
            </c:dLbl>
            <c:dLbl>
              <c:idx val="2"/>
              <c:layout>
                <c:manualLayout>
                  <c:x val="-5.4259390561961746E-2"/>
                  <c:y val="6.1792664517971519E-3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82502187226596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FA5-4C0E-97DB-0D670D33307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5821486</c:v>
                </c:pt>
                <c:pt idx="1">
                  <c:v>665634</c:v>
                </c:pt>
                <c:pt idx="2">
                  <c:v>344265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FA5-4C0E-97DB-0D670D33307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FA5-4C0E-97DB-0D670D33307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FA5-4C0E-97DB-0D670D33307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FA5-4C0E-97DB-0D670D33307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FA5-4C0E-97DB-0D670D33307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0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F97-4CE4-8B33-FCCB810AE3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4508165</c:v>
                </c:pt>
                <c:pt idx="1">
                  <c:v>2323220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7-4CE4-8B33-FCCB810AE3B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5356778</c:v>
                </c:pt>
                <c:pt idx="1">
                  <c:v>1903110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F97-4CE4-8B33-FCCB810AE3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4472254930692161"/>
          <c:y val="0.13874734607218683"/>
          <c:w val="0.18990030692341303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3A6-4297-945C-29DB516E7FD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3A6-4297-945C-29DB516E7FD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3A6-4297-945C-29DB516E7FDE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06380139982502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A3A6-4297-945C-29DB516E7FDE}"/>
                </c:ext>
              </c:extLst>
            </c:dLbl>
            <c:dLbl>
              <c:idx val="1"/>
              <c:layout>
                <c:manualLayout>
                  <c:x val="0.10841688538932633"/>
                  <c:y val="-0.1912156605424322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3A6-4297-945C-29DB516E7F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5356778</c:v>
                </c:pt>
                <c:pt idx="1">
                  <c:v>1903110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3A6-4297-945C-29DB516E7F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9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C06-49E7-AA39-DB18CA6FBD6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C06-49E7-AA39-DB18CA6FBD6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C06-49E7-AA39-DB18CA6FBD6B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242967629046369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C06-49E7-AA39-DB18CA6FBD6B}"/>
                </c:ext>
              </c:extLst>
            </c:dLbl>
            <c:dLbl>
              <c:idx val="1"/>
              <c:layout>
                <c:manualLayout>
                  <c:x val="-0.11388888888888889"/>
                  <c:y val="-0.2540395888013998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C06-49E7-AA39-DB18CA6FBD6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4508165</c:v>
                </c:pt>
                <c:pt idx="1">
                  <c:v>2323220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C06-49E7-AA39-DB18CA6FBD6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EC06-49E7-AA39-DB18CA6FBD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EC06-49E7-AA39-DB18CA6FBD6B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EC06-49E7-AA39-DB18CA6FBD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7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3668811</c:v>
                </c:pt>
                <c:pt idx="1">
                  <c:v>622266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3F-4A0A-A060-2C5282768C2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4204977</c:v>
                </c:pt>
                <c:pt idx="1">
                  <c:v>644805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3F-4A0A-A060-2C5282768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7126891640223205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A7E-4418-A391-97551A91342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A7E-4418-A391-97551A91342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A7E-4418-A391-97551A913422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9.722244094488188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A7E-4418-A391-97551A913422}"/>
                </c:ext>
              </c:extLst>
            </c:dLbl>
            <c:dLbl>
              <c:idx val="1"/>
              <c:layout>
                <c:manualLayout>
                  <c:x val="2.2222222222222223E-2"/>
                  <c:y val="-8.19446631671041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A7E-4418-A391-97551A9134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4204977</c:v>
                </c:pt>
                <c:pt idx="1">
                  <c:v>644805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A7E-4418-A391-97551A9134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C6DA5FBD-0B1D-4B70-B9DC-E5171A9ED7B3}"/>
</file>

<file path=customXml/itemProps2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docMetadata/LabelInfo.xml><?xml version="1.0" encoding="utf-8"?>
<clbl:labelList xmlns:clbl="http://schemas.microsoft.com/office/2020/mipLabelMetadata">
  <clbl:label id="{a6b42c54-cfeb-4535-9ee6-866b3abbb09d}" enabled="1" method="Privileged" siteId="{cb3ed3b0-202c-4365-b20f-86f8ed08f887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20</Pages>
  <Words>3367</Words>
  <Characters>19194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Wanthanee, Kraisutha</cp:lastModifiedBy>
  <cp:revision>2</cp:revision>
  <cp:lastPrinted>2025-04-29T09:33:00Z</cp:lastPrinted>
  <dcterms:created xsi:type="dcterms:W3CDTF">2025-05-07T07:35:00Z</dcterms:created>
  <dcterms:modified xsi:type="dcterms:W3CDTF">2025-05-07T07:35:00Z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