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270"/>
        <w:gridCol w:w="7864"/>
      </w:tblGrid>
      <w:tr w:rsidR="00BE10D7" w:rsidRPr="00D72255" w14:paraId="08206B76" w14:textId="77777777" w:rsidTr="002455AF"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5DDF8DE" w14:textId="0BF57058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35024373"/>
            <w:r w:rsidRPr="0056764B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123D5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03E876C1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764B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BE10D7" w:rsidRPr="00D72255" w14:paraId="37B700AE" w14:textId="77777777" w:rsidTr="002455AF"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EC73AD3" w14:textId="77777777" w:rsidR="00BE10D7" w:rsidRPr="0056764B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889E5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5A3ED67B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E7C25" w:rsidRPr="00D72255" w14:paraId="6BF04781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2EBBBC4" w14:textId="77777777" w:rsidR="005E7C25" w:rsidRPr="0056764B" w:rsidRDefault="005E7C25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8F3A8D" w14:textId="77777777" w:rsidR="005E7C25" w:rsidRPr="00D72255" w:rsidRDefault="005E7C25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69C5FFB9" w14:textId="0C7124A8" w:rsidR="005E7C25" w:rsidRPr="0056764B" w:rsidRDefault="005E7C25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BE10D7" w:rsidRPr="00D72255" w14:paraId="5F1F0451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02A1DE71" w14:textId="77777777" w:rsidR="00BE10D7" w:rsidRPr="0056764B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DF569E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10A9C68" w14:textId="1B89217A" w:rsidR="00BE10D7" w:rsidRPr="0056764B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</w:t>
            </w:r>
            <w:r w:rsidR="005D6401"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</w:t>
            </w:r>
          </w:p>
        </w:tc>
      </w:tr>
      <w:tr w:rsidR="002E093F" w:rsidRPr="00D72255" w14:paraId="1C688E4E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3F59AA3" w14:textId="77777777" w:rsidR="002E093F" w:rsidRPr="0056764B" w:rsidRDefault="002E093F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3A33F6" w14:textId="77777777" w:rsidR="002E093F" w:rsidRPr="00D72255" w:rsidRDefault="002E093F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3E8288E" w14:textId="0FB185CE" w:rsidR="002E093F" w:rsidRPr="0056764B" w:rsidRDefault="00B80360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  <w:tr w:rsidR="00E220DC" w:rsidRPr="00D72255" w14:paraId="5359051D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26F31D98" w14:textId="77777777" w:rsidR="00E220DC" w:rsidRPr="0056764B" w:rsidRDefault="00E220DC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7C31CB8" w14:textId="77777777" w:rsidR="00E220DC" w:rsidRPr="00D72255" w:rsidRDefault="00E220DC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331AA23" w14:textId="1E7F8D90" w:rsidR="00E220DC" w:rsidRPr="0056764B" w:rsidRDefault="00E220DC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การดำเนินงานต่อเนื่อง</w:t>
            </w:r>
          </w:p>
        </w:tc>
      </w:tr>
      <w:tr w:rsidR="00BE10D7" w:rsidRPr="00D72255" w14:paraId="6AD130B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3F57CA7" w14:textId="77777777" w:rsidR="00BE10D7" w:rsidRPr="0056764B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BBFBB8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shd w:val="clear" w:color="auto" w:fill="auto"/>
          </w:tcPr>
          <w:p w14:paraId="35B48EA5" w14:textId="2CE36B00" w:rsidR="00BE10D7" w:rsidRPr="0056764B" w:rsidRDefault="002B19AE" w:rsidP="002B19A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/>
                <w:sz w:val="28"/>
                <w:szCs w:val="28"/>
                <w:cs/>
              </w:rPr>
              <w:t>รายการธุรกิจกับ</w:t>
            </w:r>
            <w:r w:rsidR="00BE10D7" w:rsidRPr="0056764B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5676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003EF7" w:rsidRPr="00D72255" w14:paraId="5D559B99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CE99AF3" w14:textId="77777777" w:rsidR="00003EF7" w:rsidRPr="0056764B" w:rsidRDefault="00003EF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EA130D" w14:textId="77777777" w:rsidR="00003EF7" w:rsidRPr="00D72255" w:rsidRDefault="00003EF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shd w:val="clear" w:color="auto" w:fill="auto"/>
          </w:tcPr>
          <w:p w14:paraId="56E9AB18" w14:textId="4E66255E" w:rsidR="00003EF7" w:rsidRPr="0056764B" w:rsidRDefault="00CB6E85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</w:t>
            </w:r>
            <w:r w:rsidR="00A65E15"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</w:t>
            </w: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ดและรายการเทียบเท่าเงินสด</w:t>
            </w:r>
          </w:p>
        </w:tc>
      </w:tr>
      <w:tr w:rsidR="00BE10D7" w:rsidRPr="00D72255" w14:paraId="309E6A0F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648034C" w14:textId="77777777" w:rsidR="00BE10D7" w:rsidRPr="0056764B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B37AD0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shd w:val="clear" w:color="auto" w:fill="auto"/>
          </w:tcPr>
          <w:p w14:paraId="577B4F4F" w14:textId="77777777" w:rsidR="00BE10D7" w:rsidRPr="0056764B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BE10D7" w:rsidRPr="00D72255" w14:paraId="72994976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8578B8E" w14:textId="77777777" w:rsidR="00BE10D7" w:rsidRPr="0056764B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9192B6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8B63EF0" w14:textId="77777777" w:rsidR="00BE10D7" w:rsidRPr="0056764B" w:rsidRDefault="00BE10D7" w:rsidP="003C2034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สินทรัพย์และหนี้สินที่เกิดจากสัญญา</w:t>
            </w:r>
          </w:p>
        </w:tc>
      </w:tr>
      <w:tr w:rsidR="00174B28" w:rsidRPr="00D72255" w14:paraId="0294A852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A5CFFC6" w14:textId="77777777" w:rsidR="00174B28" w:rsidRPr="00D72255" w:rsidRDefault="00174B28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D1895" w14:textId="77777777" w:rsidR="00174B28" w:rsidRPr="00D72255" w:rsidRDefault="00174B28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6334FB2C" w14:textId="715476BD" w:rsidR="00174B28" w:rsidRPr="0056764B" w:rsidRDefault="00857D7A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เงินฝากสถาบันการเงินที่ติดภาระค้ำประกัน</w:t>
            </w:r>
          </w:p>
        </w:tc>
      </w:tr>
      <w:tr w:rsidR="00BE10D7" w:rsidRPr="00D72255" w14:paraId="2C793063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7DA4309F" w14:textId="77777777" w:rsidR="00BE10D7" w:rsidRPr="00D72255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EA2E3D" w14:textId="77777777" w:rsidR="00BE10D7" w:rsidRPr="00D72255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8FC91FC" w14:textId="77777777" w:rsidR="00BE10D7" w:rsidRPr="0056764B" w:rsidRDefault="00BE10D7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ที่ดิน อาคารและอุปกรณ์</w:t>
            </w:r>
            <w:r w:rsidRPr="00D7225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</w:tr>
      <w:tr w:rsidR="00664598" w:rsidRPr="00D72255" w14:paraId="620F1655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2A2E0A66" w14:textId="77777777" w:rsidR="00664598" w:rsidRPr="00D72255" w:rsidRDefault="00664598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51AD24" w14:textId="77777777" w:rsidR="00664598" w:rsidRPr="00D72255" w:rsidRDefault="00664598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F6C1FDC" w14:textId="2F4F482D" w:rsidR="00664598" w:rsidRPr="00D72255" w:rsidRDefault="001B5AA5" w:rsidP="00163F7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เจ้าหนี้การค้าและเจ้าหนี้หมุนเวียนอื่น</w:t>
            </w:r>
          </w:p>
        </w:tc>
      </w:tr>
      <w:tr w:rsidR="001B5AA5" w:rsidRPr="00D72255" w14:paraId="3AE6B554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14F2E13" w14:textId="77777777" w:rsidR="001B5AA5" w:rsidRPr="00D72255" w:rsidRDefault="001B5AA5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75CE8" w14:textId="77777777" w:rsidR="001B5AA5" w:rsidRPr="00D7225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0A3E721" w14:textId="3284809D" w:rsidR="001B5AA5" w:rsidRPr="00D72255" w:rsidRDefault="001B5AA5" w:rsidP="001B5AA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CE16B0" w:rsidRPr="00D72255" w14:paraId="23F93185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0AA4F172" w14:textId="77777777" w:rsidR="00CE16B0" w:rsidRPr="00D72255" w:rsidRDefault="00CE16B0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CF5F1A" w14:textId="77777777" w:rsidR="00CE16B0" w:rsidRPr="00D72255" w:rsidRDefault="00CE16B0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2806D98" w14:textId="33589015" w:rsidR="00CE16B0" w:rsidRPr="0056764B" w:rsidRDefault="00CE16B0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91D97" w:rsidRPr="00D72255" w14:paraId="67F1ABD5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3A2534CB" w14:textId="77777777" w:rsidR="00991D97" w:rsidRPr="00D72255" w:rsidRDefault="00991D97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672816" w14:textId="77777777" w:rsidR="00991D97" w:rsidRPr="00D72255" w:rsidRDefault="00991D97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079B3C0" w14:textId="618EB2DE" w:rsidR="00991D97" w:rsidRPr="0056764B" w:rsidRDefault="00BC23CC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ทุนสำรองตามกฎหมาย</w:t>
            </w:r>
          </w:p>
        </w:tc>
      </w:tr>
      <w:tr w:rsidR="00991D97" w:rsidRPr="00D72255" w14:paraId="5A8870D4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607025B" w14:textId="77777777" w:rsidR="00991D97" w:rsidRPr="00D72255" w:rsidRDefault="00991D97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22F1A" w14:textId="77777777" w:rsidR="00991D97" w:rsidRPr="00D72255" w:rsidRDefault="00991D97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1705F4AE" w14:textId="7EC97636" w:rsidR="00991D97" w:rsidRPr="0056764B" w:rsidRDefault="00602E5B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  <w:tr w:rsidR="007E0FE3" w:rsidRPr="00D72255" w14:paraId="6FB53F47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B635FA7" w14:textId="77777777" w:rsidR="007E0FE3" w:rsidRPr="00D72255" w:rsidRDefault="007E0FE3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950C6" w14:textId="77777777" w:rsidR="007E0FE3" w:rsidRPr="00D72255" w:rsidRDefault="007E0FE3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537CA43B" w14:textId="7908A044" w:rsidR="007E0FE3" w:rsidRPr="0056764B" w:rsidRDefault="00602E5B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กำไรต่อหุ้น</w:t>
            </w:r>
          </w:p>
        </w:tc>
      </w:tr>
      <w:tr w:rsidR="001B5AA5" w:rsidRPr="00D72255" w14:paraId="0623F17C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40421683" w14:textId="77777777" w:rsidR="001B5AA5" w:rsidRPr="00D72255" w:rsidRDefault="001B5AA5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6838B" w14:textId="77777777" w:rsidR="001B5AA5" w:rsidRPr="00D7225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1D1512C" w14:textId="77777777" w:rsidR="001B5AA5" w:rsidRPr="0056764B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1B5AA5" w:rsidRPr="00D72255" w14:paraId="109598D8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2BF3D620" w14:textId="77777777" w:rsidR="001B5AA5" w:rsidRPr="00D72255" w:rsidRDefault="001B5AA5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6A4651" w14:textId="77777777" w:rsidR="001B5AA5" w:rsidRPr="00D7225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3C187036" w14:textId="351CBFB1" w:rsidR="001B5AA5" w:rsidRPr="0056764B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1B5AA5" w:rsidRPr="00D72255" w14:paraId="455272C8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5615460C" w14:textId="77777777" w:rsidR="001B5AA5" w:rsidRPr="00D72255" w:rsidRDefault="001B5AA5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D2151" w14:textId="77777777" w:rsidR="001B5AA5" w:rsidRPr="00D7225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363C392" w14:textId="3E492CD8" w:rsidR="001B5AA5" w:rsidRPr="00D7225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B5AA5" w:rsidRPr="00D72255" w14:paraId="7751CC41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070A4C16" w14:textId="77777777" w:rsidR="001B5AA5" w:rsidRPr="00D72255" w:rsidRDefault="001B5AA5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158AE9" w14:textId="77777777" w:rsidR="001B5AA5" w:rsidRPr="00D7225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227ED8D9" w14:textId="73215CB8" w:rsidR="001B5AA5" w:rsidRPr="00D72255" w:rsidRDefault="001B5AA5" w:rsidP="001B5AA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6764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หนี้สินที่อาจเกิดขึ้น</w:t>
            </w:r>
          </w:p>
        </w:tc>
      </w:tr>
      <w:tr w:rsidR="001B5AA5" w:rsidRPr="00D72255" w14:paraId="140F0150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F836050" w14:textId="77777777" w:rsidR="001B5AA5" w:rsidRPr="00D72255" w:rsidRDefault="001B5AA5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1298B5" w14:textId="77777777" w:rsidR="001B5AA5" w:rsidRPr="00D72255" w:rsidRDefault="001B5AA5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A7921B4" w14:textId="0A7F0804" w:rsidR="001B5AA5" w:rsidRPr="0056764B" w:rsidRDefault="001B5AA5" w:rsidP="001B5AA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BC23CC" w:rsidRPr="00D72255" w14:paraId="44FA7886" w14:textId="77777777" w:rsidTr="00245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</w:tcPr>
          <w:p w14:paraId="187F3E4B" w14:textId="77777777" w:rsidR="00BC23CC" w:rsidRPr="00D72255" w:rsidRDefault="00BC23CC" w:rsidP="001B5AA5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57DFD" w14:textId="77777777" w:rsidR="00BC23CC" w:rsidRPr="00D72255" w:rsidRDefault="00BC23CC" w:rsidP="001B5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</w:tcPr>
          <w:p w14:paraId="703F3C55" w14:textId="3912F51B" w:rsidR="00BC23CC" w:rsidRPr="0056764B" w:rsidRDefault="00BC23CC" w:rsidP="001B5AA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การจัดประเภทรายการใหม่</w:t>
            </w:r>
          </w:p>
        </w:tc>
      </w:tr>
      <w:bookmarkEnd w:id="0"/>
    </w:tbl>
    <w:p w14:paraId="3673FE73" w14:textId="77777777" w:rsidR="00BE10D7" w:rsidRPr="00D7225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1AF540F2" w14:textId="77777777" w:rsidR="00BE10D7" w:rsidRPr="00D7225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4DC93C1C" w14:textId="77777777" w:rsidR="00BE10D7" w:rsidRPr="0056764B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  <w:cs/>
        </w:rPr>
      </w:pPr>
    </w:p>
    <w:p w14:paraId="3C13E0DA" w14:textId="77777777" w:rsidR="00BE10D7" w:rsidRPr="00D7225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8E12F9B" w14:textId="77777777" w:rsidR="00BE10D7" w:rsidRPr="00D72255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1EC2BCB" w14:textId="77777777" w:rsidR="0034567D" w:rsidRPr="00D72255" w:rsidRDefault="009646D4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60" w:lineRule="atLeast"/>
        <w:ind w:left="547" w:hanging="547"/>
        <w:textAlignment w:val="baseline"/>
        <w:rPr>
          <w:rFonts w:ascii="Angsana New" w:eastAsia="Malgun Gothic" w:hAnsi="Angsana New"/>
          <w:sz w:val="28"/>
          <w:szCs w:val="28"/>
        </w:rPr>
      </w:pPr>
      <w:r w:rsidRPr="0056764B">
        <w:rPr>
          <w:rFonts w:ascii="Angsana New" w:hAnsi="Angsana New" w:hint="cs"/>
          <w:sz w:val="28"/>
          <w:szCs w:val="28"/>
          <w:cs/>
        </w:rPr>
        <w:br w:type="page"/>
      </w:r>
      <w:r w:rsidR="00235F64" w:rsidRPr="0056764B">
        <w:rPr>
          <w:rFonts w:ascii="Angsana New" w:eastAsia="Malgun Gothic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98DFCEF" w14:textId="61B35FAE" w:rsidR="0034567D" w:rsidRPr="00D72255" w:rsidRDefault="00B73EAF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60" w:lineRule="atLeast"/>
        <w:ind w:left="547" w:hanging="547"/>
        <w:textAlignment w:val="baseline"/>
        <w:rPr>
          <w:rFonts w:ascii="Angsana New" w:eastAsia="Malgun Gothic" w:hAnsi="Angsana New"/>
          <w:sz w:val="28"/>
          <w:szCs w:val="28"/>
        </w:rPr>
      </w:pPr>
      <w:r w:rsidRPr="0056764B">
        <w:rPr>
          <w:rFonts w:ascii="Angsana New" w:eastAsia="Malgun Gothic" w:hAnsi="Angsana New" w:hint="cs"/>
          <w:sz w:val="28"/>
          <w:szCs w:val="28"/>
          <w:cs/>
        </w:rPr>
        <w:t>งบการเงินระหว่างกาลนี้</w:t>
      </w:r>
      <w:r w:rsidR="0034567D" w:rsidRPr="0056764B">
        <w:rPr>
          <w:rFonts w:ascii="Angsana New" w:eastAsia="Malgun Gothic" w:hAnsi="Angsana New" w:hint="cs"/>
          <w:sz w:val="28"/>
          <w:szCs w:val="28"/>
          <w:cs/>
        </w:rPr>
        <w:t>ได้รับอนุมัติ</w:t>
      </w:r>
      <w:r w:rsidR="00A93EBF" w:rsidRPr="0056764B">
        <w:rPr>
          <w:rFonts w:ascii="Angsana New" w:eastAsia="Malgun Gothic" w:hAnsi="Angsana New" w:hint="cs"/>
          <w:sz w:val="28"/>
          <w:szCs w:val="28"/>
          <w:cs/>
        </w:rPr>
        <w:t>ให้ออกงบการเงิน</w:t>
      </w:r>
      <w:r w:rsidR="0034567D" w:rsidRPr="0056764B">
        <w:rPr>
          <w:rFonts w:ascii="Angsana New" w:eastAsia="Malgun Gothic" w:hAnsi="Angsana New" w:hint="cs"/>
          <w:sz w:val="28"/>
          <w:szCs w:val="28"/>
          <w:cs/>
        </w:rPr>
        <w:t>จาก</w:t>
      </w:r>
      <w:r w:rsidR="007E5B43" w:rsidRPr="0056764B">
        <w:rPr>
          <w:rFonts w:ascii="Angsana New" w:eastAsia="Malgun Gothic" w:hAnsi="Angsana New" w:hint="cs"/>
          <w:sz w:val="28"/>
          <w:szCs w:val="28"/>
          <w:cs/>
        </w:rPr>
        <w:t>คณะ</w:t>
      </w:r>
      <w:r w:rsidR="0034567D" w:rsidRPr="0056764B">
        <w:rPr>
          <w:rFonts w:ascii="Angsana New" w:eastAsia="Malgun Gothic" w:hAnsi="Angsana New" w:hint="cs"/>
          <w:sz w:val="28"/>
          <w:szCs w:val="28"/>
          <w:cs/>
        </w:rPr>
        <w:t>กรรมการเมื่อวันที่</w:t>
      </w:r>
      <w:r w:rsidR="0025354D" w:rsidRPr="00D72255">
        <w:rPr>
          <w:rFonts w:ascii="Angsana New" w:eastAsia="Malgun Gothic" w:hAnsi="Angsana New" w:hint="cs"/>
          <w:sz w:val="28"/>
          <w:szCs w:val="28"/>
        </w:rPr>
        <w:t xml:space="preserve"> </w:t>
      </w:r>
      <w:r w:rsidR="007415A5" w:rsidRPr="00D72255">
        <w:rPr>
          <w:rFonts w:ascii="Angsana New" w:eastAsia="Malgun Gothic" w:hAnsi="Angsana New" w:hint="cs"/>
          <w:sz w:val="28"/>
          <w:szCs w:val="28"/>
        </w:rPr>
        <w:t>9</w:t>
      </w:r>
      <w:r w:rsidR="0025354D" w:rsidRPr="00D72255">
        <w:rPr>
          <w:rFonts w:ascii="Angsana New" w:eastAsia="Malgun Gothic" w:hAnsi="Angsana New" w:hint="cs"/>
          <w:sz w:val="28"/>
          <w:szCs w:val="28"/>
        </w:rPr>
        <w:t xml:space="preserve"> </w:t>
      </w:r>
      <w:r w:rsidR="0025354D" w:rsidRPr="0056764B">
        <w:rPr>
          <w:rFonts w:ascii="Angsana New" w:eastAsia="Malgun Gothic" w:hAnsi="Angsana New" w:hint="cs"/>
          <w:sz w:val="28"/>
          <w:szCs w:val="28"/>
          <w:cs/>
        </w:rPr>
        <w:t xml:space="preserve">พฤษภาคม </w:t>
      </w:r>
      <w:r w:rsidR="0025354D" w:rsidRPr="00D72255">
        <w:rPr>
          <w:rFonts w:ascii="Angsana New" w:eastAsia="Malgun Gothic" w:hAnsi="Angsana New" w:hint="cs"/>
          <w:sz w:val="28"/>
          <w:szCs w:val="28"/>
        </w:rPr>
        <w:t>256</w:t>
      </w:r>
      <w:r w:rsidR="007415A5" w:rsidRPr="00D72255">
        <w:rPr>
          <w:rFonts w:ascii="Angsana New" w:eastAsia="Malgun Gothic" w:hAnsi="Angsana New" w:hint="cs"/>
          <w:sz w:val="28"/>
          <w:szCs w:val="28"/>
        </w:rPr>
        <w:t>8</w:t>
      </w:r>
    </w:p>
    <w:p w14:paraId="1345591D" w14:textId="07D4EF5B" w:rsidR="005E7C25" w:rsidRPr="00C16B98" w:rsidRDefault="005E7C25" w:rsidP="00455B7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ข้อมูลทั่วไป</w:t>
      </w:r>
    </w:p>
    <w:p w14:paraId="098C0DC3" w14:textId="791D1002" w:rsidR="005E7C25" w:rsidRPr="00D72255" w:rsidRDefault="00750F0C" w:rsidP="0017236A">
      <w:pPr>
        <w:pStyle w:val="BodyText2"/>
        <w:ind w:left="360"/>
        <w:rPr>
          <w:sz w:val="28"/>
          <w:szCs w:val="28"/>
          <w:lang w:val="en-US"/>
        </w:rPr>
      </w:pPr>
      <w:r w:rsidRPr="0056764B">
        <w:rPr>
          <w:rFonts w:hint="cs"/>
          <w:sz w:val="28"/>
          <w:szCs w:val="28"/>
          <w:cs/>
          <w:lang w:val="en-US"/>
        </w:rPr>
        <w:t xml:space="preserve">บริษัท ซี เอ แซด (ประเทศไทย) จำกัด (มหาชน) </w:t>
      </w:r>
      <w:r w:rsidR="00BE034B" w:rsidRPr="00D72255">
        <w:rPr>
          <w:rFonts w:hint="cs"/>
          <w:sz w:val="28"/>
          <w:szCs w:val="28"/>
          <w:lang w:val="en-US"/>
        </w:rPr>
        <w:t>(</w:t>
      </w:r>
      <w:r w:rsidRPr="00D72255">
        <w:rPr>
          <w:rFonts w:hint="cs"/>
          <w:sz w:val="28"/>
          <w:szCs w:val="28"/>
          <w:lang w:val="en-US"/>
        </w:rPr>
        <w:t>“</w:t>
      </w:r>
      <w:r w:rsidRPr="0056764B">
        <w:rPr>
          <w:rFonts w:hint="cs"/>
          <w:sz w:val="28"/>
          <w:szCs w:val="28"/>
          <w:cs/>
          <w:lang w:val="en-US"/>
        </w:rPr>
        <w:t>บริษัท”</w:t>
      </w:r>
      <w:r w:rsidR="00BE034B" w:rsidRPr="00D72255">
        <w:rPr>
          <w:rFonts w:hint="cs"/>
          <w:sz w:val="28"/>
          <w:szCs w:val="28"/>
          <w:lang w:val="en-US"/>
        </w:rPr>
        <w:t>)</w:t>
      </w:r>
      <w:r w:rsidRPr="0056764B">
        <w:rPr>
          <w:rFonts w:hint="cs"/>
          <w:sz w:val="28"/>
          <w:szCs w:val="28"/>
          <w:cs/>
          <w:lang w:val="en-US"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Pr="00D72255">
        <w:rPr>
          <w:rFonts w:hint="cs"/>
          <w:sz w:val="28"/>
          <w:szCs w:val="28"/>
          <w:lang w:val="en-US"/>
        </w:rPr>
        <w:t xml:space="preserve">3 </w:t>
      </w:r>
      <w:r w:rsidRPr="0056764B">
        <w:rPr>
          <w:rFonts w:hint="cs"/>
          <w:sz w:val="28"/>
          <w:szCs w:val="28"/>
          <w:cs/>
          <w:lang w:val="en-US"/>
        </w:rPr>
        <w:t xml:space="preserve">พฤษภาคม </w:t>
      </w:r>
      <w:r w:rsidRPr="00D72255">
        <w:rPr>
          <w:rFonts w:hint="cs"/>
          <w:sz w:val="28"/>
          <w:szCs w:val="28"/>
          <w:lang w:val="en-US"/>
        </w:rPr>
        <w:t xml:space="preserve">2561 </w:t>
      </w:r>
      <w:r w:rsidRPr="0056764B">
        <w:rPr>
          <w:rFonts w:hint="cs"/>
          <w:sz w:val="28"/>
          <w:szCs w:val="28"/>
          <w:cs/>
          <w:lang w:val="en-US"/>
        </w:rPr>
        <w:t xml:space="preserve">โดยมีที่อยู่จดทะเบียนของบริษัทตั้งอยู่เลขที่ </w:t>
      </w:r>
      <w:r w:rsidRPr="00D72255">
        <w:rPr>
          <w:rFonts w:hint="cs"/>
          <w:sz w:val="28"/>
          <w:szCs w:val="28"/>
          <w:lang w:val="en-US"/>
        </w:rPr>
        <w:t xml:space="preserve">239 </w:t>
      </w:r>
      <w:r w:rsidRPr="0056764B">
        <w:rPr>
          <w:rFonts w:hint="cs"/>
          <w:sz w:val="28"/>
          <w:szCs w:val="28"/>
          <w:cs/>
          <w:lang w:val="en-US"/>
        </w:rPr>
        <w:t>ถนนห้วยโป่ง-หนองบอน ตำบลห้วยโป่ง อำเภอเมืองระยอง จังหวัดระยอง</w:t>
      </w:r>
    </w:p>
    <w:p w14:paraId="5334BCDA" w14:textId="1EA9A0E1" w:rsidR="00DA5E90" w:rsidRPr="00D72255" w:rsidRDefault="00A642DA" w:rsidP="0017236A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56764B">
        <w:rPr>
          <w:rFonts w:hint="cs"/>
          <w:color w:val="000000"/>
          <w:spacing w:val="-2"/>
          <w:sz w:val="28"/>
          <w:szCs w:val="28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="00B45B29" w:rsidRPr="0056764B">
        <w:rPr>
          <w:rFonts w:hint="cs"/>
          <w:color w:val="000000"/>
          <w:spacing w:val="-2"/>
          <w:sz w:val="28"/>
          <w:szCs w:val="28"/>
          <w:cs/>
          <w:lang w:val="en-US"/>
        </w:rPr>
        <w:t>(</w:t>
      </w:r>
      <w:r w:rsidRPr="0056764B">
        <w:rPr>
          <w:rFonts w:hint="cs"/>
          <w:color w:val="000000"/>
          <w:spacing w:val="-2"/>
          <w:sz w:val="28"/>
          <w:szCs w:val="28"/>
          <w:cs/>
          <w:lang w:val="en-US"/>
        </w:rPr>
        <w:t>“กลุ่มบริษัท”</w:t>
      </w:r>
      <w:r w:rsidR="00B45B29" w:rsidRPr="0056764B">
        <w:rPr>
          <w:rFonts w:hint="cs"/>
          <w:color w:val="000000"/>
          <w:spacing w:val="-2"/>
          <w:sz w:val="28"/>
          <w:szCs w:val="28"/>
          <w:cs/>
          <w:lang w:val="en-US"/>
        </w:rPr>
        <w:t>)</w:t>
      </w:r>
    </w:p>
    <w:p w14:paraId="7EB396F1" w14:textId="40D8AB69" w:rsidR="00750F0C" w:rsidRPr="00D72255" w:rsidRDefault="00457384" w:rsidP="0017236A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56764B">
        <w:rPr>
          <w:rFonts w:hint="cs"/>
          <w:sz w:val="28"/>
          <w:szCs w:val="28"/>
          <w:cs/>
          <w:lang w:val="en-US"/>
        </w:rPr>
        <w:t>บริษัทใหญ่และบริษัทใหญ่ในลำดับสูงสุดของกลุ่มบริษัทในระหว่างปีได้แก่ บริษัท ทาคูนิ (ประเทศไทย) จำกัด และ บริษัท ทาคูนิ กรุ๊ป จำกัด (มหาชน) ซึ่งบริษัททั้งสองแห่งเป็นนิติบุคคลที่จัดตั้งขึ้นในประเทศไทย</w:t>
      </w:r>
    </w:p>
    <w:p w14:paraId="03A567E1" w14:textId="02B4BD5E" w:rsidR="00E429E6" w:rsidRPr="00D72255" w:rsidRDefault="00E429E6" w:rsidP="0017236A">
      <w:pPr>
        <w:pStyle w:val="BodyText2"/>
        <w:spacing w:before="120" w:after="120"/>
        <w:ind w:left="360"/>
        <w:rPr>
          <w:b/>
          <w:bCs/>
          <w:sz w:val="28"/>
          <w:szCs w:val="28"/>
          <w:lang w:val="en-US"/>
        </w:rPr>
      </w:pPr>
      <w:r w:rsidRPr="0056764B">
        <w:rPr>
          <w:rFonts w:hint="cs"/>
          <w:b/>
          <w:bCs/>
          <w:sz w:val="28"/>
          <w:szCs w:val="28"/>
          <w:cs/>
          <w:lang w:val="en-US"/>
        </w:rPr>
        <w:t>กลุ่มบริษัทดำเนินธุรกิจหลักดังต่อไปนี้</w:t>
      </w:r>
    </w:p>
    <w:p w14:paraId="055E7542" w14:textId="170E9C18" w:rsidR="00457384" w:rsidRPr="00D72255" w:rsidRDefault="00E429E6" w:rsidP="001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52" w:hanging="4392"/>
        <w:jc w:val="thaiDistribute"/>
        <w:rPr>
          <w:rStyle w:val="PageNumber"/>
          <w:rFonts w:ascii="Angsana New" w:hAnsi="Angsana New"/>
          <w:sz w:val="28"/>
          <w:szCs w:val="28"/>
        </w:rPr>
      </w:pPr>
      <w:r w:rsidRPr="0056764B">
        <w:rPr>
          <w:rStyle w:val="PageNumber"/>
          <w:rFonts w:ascii="Angsana New" w:hAnsi="Angsana New" w:hint="cs"/>
          <w:sz w:val="28"/>
          <w:szCs w:val="28"/>
          <w:cs/>
        </w:rPr>
        <w:t>บริการรับเหมาก่อสร้างแบบครบวงจร:</w:t>
      </w:r>
      <w:r w:rsidRPr="0056764B">
        <w:rPr>
          <w:rStyle w:val="PageNumber"/>
          <w:rFonts w:ascii="Angsana New" w:hAnsi="Angsana New" w:hint="cs"/>
          <w:sz w:val="28"/>
          <w:szCs w:val="28"/>
          <w:cs/>
        </w:rPr>
        <w:tab/>
      </w:r>
      <w:r w:rsidR="000F5A69" w:rsidRPr="0056764B">
        <w:rPr>
          <w:rStyle w:val="PageNumber"/>
          <w:rFonts w:ascii="Angsana New" w:hAnsi="Angsana New" w:hint="cs"/>
          <w:sz w:val="28"/>
          <w:szCs w:val="28"/>
          <w:cs/>
        </w:rPr>
        <w:tab/>
      </w:r>
      <w:r w:rsidRPr="0056764B">
        <w:rPr>
          <w:rStyle w:val="PageNumber"/>
          <w:rFonts w:ascii="Angsana New" w:hAnsi="Angsana New" w:hint="cs"/>
          <w:sz w:val="28"/>
          <w:szCs w:val="28"/>
          <w:cs/>
        </w:rPr>
        <w:t>งานออกแบบวิศวกรรม จัดหาอุปกรณ์ การบริหารจัดการงานรับเหมาก่อสร้าง รวมถึง กระบวนการทดสอบการทำงานของระบบและอุปกรณ์ต่าง ๆ และการทดสอบการทำงานทั้งระบบก่อนใช้งาน สำหรับกลุ่มอุตสาหกรรมพลังงาน ปิโตรเคมี และเคมีภัณฑ์</w:t>
      </w:r>
    </w:p>
    <w:p w14:paraId="0C6FFE7F" w14:textId="02E8EEDC" w:rsidR="00457384" w:rsidRPr="00D72255" w:rsidRDefault="00C8669B" w:rsidP="0017236A">
      <w:pPr>
        <w:pStyle w:val="BodyText2"/>
        <w:spacing w:before="120"/>
        <w:ind w:left="4750" w:hanging="4390"/>
        <w:rPr>
          <w:rStyle w:val="PageNumber"/>
          <w:sz w:val="28"/>
          <w:szCs w:val="28"/>
          <w:lang w:val="en-US"/>
        </w:rPr>
      </w:pPr>
      <w:r w:rsidRPr="0056764B">
        <w:rPr>
          <w:rStyle w:val="PageNumber"/>
          <w:rFonts w:hint="cs"/>
          <w:sz w:val="28"/>
          <w:szCs w:val="28"/>
          <w:cs/>
          <w:lang w:val="en-US"/>
        </w:rPr>
        <w:t>บริการรับเหมาก่อสร้างโครงสร้างและงานระบบ</w:t>
      </w:r>
      <w:r w:rsidRPr="00D72255">
        <w:rPr>
          <w:rStyle w:val="PageNumber"/>
          <w:rFonts w:hint="cs"/>
          <w:sz w:val="28"/>
          <w:szCs w:val="28"/>
        </w:rPr>
        <w:t>:</w:t>
      </w:r>
      <w:r w:rsidR="00F85EB7" w:rsidRPr="00D72255">
        <w:rPr>
          <w:rStyle w:val="PageNumber"/>
          <w:rFonts w:hint="cs"/>
          <w:sz w:val="28"/>
          <w:szCs w:val="28"/>
          <w:lang w:val="en-US"/>
        </w:rPr>
        <w:tab/>
      </w:r>
      <w:r w:rsidR="0017236A" w:rsidRPr="00D72255">
        <w:rPr>
          <w:rStyle w:val="PageNumber"/>
          <w:rFonts w:hint="cs"/>
          <w:sz w:val="28"/>
          <w:szCs w:val="28"/>
          <w:lang w:val="en-US"/>
        </w:rPr>
        <w:tab/>
      </w:r>
      <w:r w:rsidR="00F85EB7" w:rsidRPr="0056764B">
        <w:rPr>
          <w:rStyle w:val="PageNumber"/>
          <w:rFonts w:hint="cs"/>
          <w:sz w:val="28"/>
          <w:szCs w:val="28"/>
          <w:cs/>
          <w:lang w:val="en-US"/>
        </w:rPr>
        <w:t xml:space="preserve">งานรับเหมาติดตั้งโครงสร้างเหล็ก งานผลิต ประกอบและติดตั้งระบบท่อ งานติดตั้งเครื่องมือ งานไฟฟ้าและอุปกรณ์ รวมถึง กระบวนการทดสอบการทำงานของระบบและอุปกรณ์ต่าง ๆ และการทดสอบการทำงานทั้งระบบก่อนใช้งาน สำหรับกลุ่มอุตสาหกรรมพลังงานปิโตรเคมีและเคมีภัณฑ์ </w:t>
      </w:r>
    </w:p>
    <w:p w14:paraId="5B62D405" w14:textId="3E35C0AE" w:rsidR="00EE123F" w:rsidRPr="00D72255" w:rsidRDefault="00A26C4B" w:rsidP="0017236A">
      <w:pPr>
        <w:pStyle w:val="BodyText2"/>
        <w:spacing w:before="120"/>
        <w:ind w:left="4750" w:hanging="4390"/>
        <w:rPr>
          <w:rStyle w:val="PageNumber"/>
          <w:sz w:val="28"/>
          <w:szCs w:val="28"/>
        </w:rPr>
      </w:pPr>
      <w:r w:rsidRPr="0056764B">
        <w:rPr>
          <w:rStyle w:val="PageNumber"/>
          <w:rFonts w:hint="cs"/>
          <w:sz w:val="28"/>
          <w:szCs w:val="28"/>
          <w:cs/>
          <w:lang w:val="en-US"/>
        </w:rPr>
        <w:t>บริการงานด้านวิศวกรรมโยธา</w:t>
      </w:r>
      <w:r w:rsidRPr="00D72255">
        <w:rPr>
          <w:rStyle w:val="PageNumber"/>
          <w:rFonts w:hint="cs"/>
          <w:sz w:val="28"/>
          <w:szCs w:val="28"/>
        </w:rPr>
        <w:t>:</w:t>
      </w:r>
      <w:r w:rsidR="00415842" w:rsidRPr="00D72255">
        <w:rPr>
          <w:rStyle w:val="PageNumber"/>
          <w:rFonts w:hint="cs"/>
          <w:sz w:val="28"/>
          <w:szCs w:val="28"/>
          <w:lang w:val="en-US"/>
        </w:rPr>
        <w:tab/>
      </w:r>
      <w:r w:rsidR="00415842" w:rsidRPr="00D72255">
        <w:rPr>
          <w:rStyle w:val="PageNumber"/>
          <w:rFonts w:hint="cs"/>
          <w:sz w:val="28"/>
          <w:szCs w:val="28"/>
          <w:lang w:val="en-US"/>
        </w:rPr>
        <w:tab/>
      </w:r>
      <w:r w:rsidR="00415842" w:rsidRPr="0056764B">
        <w:rPr>
          <w:rStyle w:val="PageNumber"/>
          <w:rFonts w:hint="cs"/>
          <w:sz w:val="28"/>
          <w:szCs w:val="28"/>
          <w:cs/>
          <w:lang w:val="en-US"/>
        </w:rPr>
        <w:t xml:space="preserve">การให้บริการงานวิศวกรรมโยธาและอาคาร รวมถึงงานวิศวกรรมสำหรับกลุ่มอุตสาหกรรมพลังงาน ปิโตรเคมีและเคมีภัณฑ์ และโครงสร้างพื้นฐาน </w:t>
      </w:r>
    </w:p>
    <w:p w14:paraId="3736E208" w14:textId="390DACD2" w:rsidR="00415842" w:rsidRPr="00D72255" w:rsidRDefault="00AB23B7" w:rsidP="00695C6B">
      <w:pPr>
        <w:pStyle w:val="BodyText2"/>
        <w:spacing w:before="120"/>
        <w:ind w:left="4752" w:hanging="4392"/>
        <w:rPr>
          <w:sz w:val="28"/>
          <w:szCs w:val="28"/>
          <w:lang w:val="en-US"/>
        </w:rPr>
      </w:pPr>
      <w:r w:rsidRPr="0056764B">
        <w:rPr>
          <w:rStyle w:val="PageNumber"/>
          <w:rFonts w:hint="cs"/>
          <w:sz w:val="28"/>
          <w:szCs w:val="28"/>
          <w:cs/>
          <w:lang w:val="en-US"/>
        </w:rPr>
        <w:t>บริการงานก่อสร้างทั่วไป:</w:t>
      </w:r>
      <w:r w:rsidR="00C13AB1" w:rsidRPr="0056764B">
        <w:rPr>
          <w:rStyle w:val="PageNumber"/>
          <w:rFonts w:hint="cs"/>
          <w:sz w:val="28"/>
          <w:szCs w:val="28"/>
          <w:cs/>
          <w:lang w:val="en-US"/>
        </w:rPr>
        <w:tab/>
      </w:r>
      <w:r w:rsidR="00C13AB1" w:rsidRPr="0056764B">
        <w:rPr>
          <w:rFonts w:hint="cs"/>
          <w:sz w:val="28"/>
          <w:szCs w:val="28"/>
          <w:cs/>
          <w:lang w:val="en-US"/>
        </w:rPr>
        <w:tab/>
        <w:t>การให้บริการงานก่อสร้างด้านวิศวกรรมโยธาและ</w:t>
      </w:r>
      <w:r w:rsidR="00C13AB1" w:rsidRPr="00D72255">
        <w:rPr>
          <w:rFonts w:hint="cs"/>
          <w:sz w:val="28"/>
          <w:szCs w:val="28"/>
        </w:rPr>
        <w:t xml:space="preserve"> </w:t>
      </w:r>
      <w:r w:rsidR="00C13AB1" w:rsidRPr="0056764B">
        <w:rPr>
          <w:rFonts w:hint="cs"/>
          <w:sz w:val="28"/>
          <w:szCs w:val="28"/>
          <w:cs/>
          <w:lang w:val="en-US"/>
        </w:rPr>
        <w:t>งานโครงสร้างเหล็ก ประกอบด้วย งานฐานราก</w:t>
      </w:r>
      <w:r w:rsidR="00C13AB1" w:rsidRPr="00D72255">
        <w:rPr>
          <w:rFonts w:hint="cs"/>
          <w:sz w:val="28"/>
          <w:szCs w:val="28"/>
        </w:rPr>
        <w:t xml:space="preserve"> </w:t>
      </w:r>
      <w:r w:rsidR="00C13AB1" w:rsidRPr="0056764B">
        <w:rPr>
          <w:rFonts w:hint="cs"/>
          <w:sz w:val="28"/>
          <w:szCs w:val="28"/>
          <w:cs/>
          <w:lang w:val="en-US"/>
        </w:rPr>
        <w:t>งานโครงสร้างพื้นฐาน งานอาคาร ซึ่งครอบคลุมถึงงานโครงสร้างเหล็ก งานระบบท่อ รวมถึงการติดตั้งเครื่องจักรและอุปกรณ์สำหรับกลุ่มอุตสาหกรรมพลังงาน ปิโตรเคมี และเคมีภัณฑ์</w:t>
      </w:r>
    </w:p>
    <w:p w14:paraId="47D0057C" w14:textId="77777777" w:rsidR="00695C6B" w:rsidRDefault="00695C6B" w:rsidP="00247AFE">
      <w:pPr>
        <w:pStyle w:val="BodyText2"/>
        <w:ind w:left="4750" w:hanging="4390"/>
        <w:rPr>
          <w:sz w:val="28"/>
          <w:szCs w:val="28"/>
          <w:lang w:val="en-US"/>
        </w:rPr>
      </w:pPr>
    </w:p>
    <w:p w14:paraId="414888F0" w14:textId="77777777" w:rsidR="00FB2A8F" w:rsidRDefault="00FB2A8F" w:rsidP="00247AFE">
      <w:pPr>
        <w:pStyle w:val="BodyText2"/>
        <w:ind w:left="4750" w:hanging="4390"/>
        <w:rPr>
          <w:sz w:val="28"/>
          <w:szCs w:val="28"/>
          <w:lang w:val="en-US"/>
        </w:rPr>
      </w:pPr>
    </w:p>
    <w:p w14:paraId="111E87DC" w14:textId="77777777" w:rsidR="00FB2A8F" w:rsidRPr="00D72255" w:rsidRDefault="00FB2A8F" w:rsidP="00247AFE">
      <w:pPr>
        <w:pStyle w:val="BodyText2"/>
        <w:ind w:left="4750" w:hanging="4390"/>
        <w:rPr>
          <w:sz w:val="28"/>
          <w:szCs w:val="28"/>
          <w:lang w:val="en-US"/>
        </w:rPr>
      </w:pPr>
    </w:p>
    <w:p w14:paraId="3AC5B969" w14:textId="08C8BDE7" w:rsidR="005C5243" w:rsidRPr="00D72255" w:rsidRDefault="005C5243" w:rsidP="009878D2">
      <w:pPr>
        <w:pStyle w:val="BodyText2"/>
        <w:ind w:left="4770" w:hanging="4410"/>
        <w:rPr>
          <w:rStyle w:val="PageNumber"/>
          <w:sz w:val="28"/>
          <w:szCs w:val="28"/>
          <w:lang w:val="en-US"/>
        </w:rPr>
      </w:pPr>
      <w:r w:rsidRPr="0056764B">
        <w:rPr>
          <w:rStyle w:val="PageNumber"/>
          <w:rFonts w:hint="cs"/>
          <w:sz w:val="28"/>
          <w:szCs w:val="28"/>
          <w:cs/>
          <w:lang w:val="en-US"/>
        </w:rPr>
        <w:t>บริการผลิตและบริการอื่น</w:t>
      </w:r>
      <w:r w:rsidRPr="00D72255">
        <w:rPr>
          <w:rStyle w:val="PageNumber"/>
          <w:rFonts w:hint="cs"/>
          <w:sz w:val="28"/>
          <w:szCs w:val="28"/>
        </w:rPr>
        <w:t>:</w:t>
      </w:r>
      <w:r w:rsidR="00904904" w:rsidRPr="00D72255">
        <w:rPr>
          <w:rStyle w:val="PageNumber"/>
          <w:rFonts w:hint="cs"/>
          <w:sz w:val="28"/>
          <w:szCs w:val="28"/>
          <w:lang w:val="en-US"/>
        </w:rPr>
        <w:tab/>
      </w:r>
      <w:r w:rsidR="00904904" w:rsidRPr="0056764B">
        <w:rPr>
          <w:rStyle w:val="PageNumber"/>
          <w:rFonts w:hint="cs"/>
          <w:sz w:val="28"/>
          <w:szCs w:val="28"/>
          <w:cs/>
          <w:lang w:val="en-US"/>
        </w:rPr>
        <w:t>การให้บริการผลิตและประกอบ สำหรับโครงสร้างเหล็ก ระบบท่อ อุปกรณ์แลกเปลี่ยน</w:t>
      </w:r>
      <w:r w:rsidR="00904904" w:rsidRPr="0056764B">
        <w:rPr>
          <w:rStyle w:val="PageNumber"/>
          <w:rFonts w:hint="cs"/>
          <w:spacing w:val="-4"/>
          <w:sz w:val="28"/>
          <w:szCs w:val="28"/>
          <w:cs/>
          <w:lang w:val="en-US"/>
        </w:rPr>
        <w:t>ความร้อน ถังบรรจุภัณฑ์ รวมถึงบริการจัดหาวัตถุดิบ สำหรับกลุ่มอุตสาหกรรม</w:t>
      </w:r>
      <w:r w:rsidR="00904904" w:rsidRPr="0056764B">
        <w:rPr>
          <w:rStyle w:val="PageNumber"/>
          <w:rFonts w:hint="cs"/>
          <w:sz w:val="28"/>
          <w:szCs w:val="28"/>
          <w:cs/>
          <w:lang w:val="en-US"/>
        </w:rPr>
        <w:t>พลังงาน</w:t>
      </w:r>
      <w:r w:rsidR="00904904" w:rsidRPr="00D72255">
        <w:rPr>
          <w:rStyle w:val="PageNumber"/>
          <w:rFonts w:hint="cs"/>
          <w:sz w:val="28"/>
          <w:szCs w:val="28"/>
        </w:rPr>
        <w:t xml:space="preserve"> </w:t>
      </w:r>
      <w:r w:rsidR="00904904" w:rsidRPr="0056764B">
        <w:rPr>
          <w:rStyle w:val="PageNumber"/>
          <w:rFonts w:hint="cs"/>
          <w:sz w:val="28"/>
          <w:szCs w:val="28"/>
          <w:cs/>
          <w:lang w:val="en-US"/>
        </w:rPr>
        <w:t>ปิโตรเคมี และเคมีภัณฑ์</w:t>
      </w:r>
    </w:p>
    <w:p w14:paraId="28979779" w14:textId="671A711D" w:rsidR="0034567D" w:rsidRPr="0056764B" w:rsidRDefault="00235F64" w:rsidP="00455B7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เกณฑ์</w:t>
      </w:r>
      <w:r w:rsidR="00FA240A"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ใน</w:t>
      </w:r>
      <w:r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การจัดทำงบการเงินระหว่างกาล</w:t>
      </w:r>
    </w:p>
    <w:p w14:paraId="4FD0D620" w14:textId="339B434F" w:rsidR="000068DA" w:rsidRPr="00D72255" w:rsidRDefault="00B751AA" w:rsidP="00C31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56764B">
        <w:rPr>
          <w:rFonts w:ascii="Angsana New" w:hAnsi="Angsana New" w:hint="cs"/>
          <w:sz w:val="28"/>
          <w:szCs w:val="28"/>
          <w:cs/>
        </w:rPr>
        <w:t>ข้อมูลทาง</w:t>
      </w:r>
      <w:r w:rsidR="0094224D" w:rsidRPr="0056764B">
        <w:rPr>
          <w:rFonts w:ascii="Angsana New" w:hAnsi="Angsana New" w:hint="cs"/>
          <w:sz w:val="28"/>
          <w:szCs w:val="28"/>
          <w:cs/>
        </w:rPr>
        <w:t xml:space="preserve">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4224D" w:rsidRPr="00D72255">
        <w:rPr>
          <w:rFonts w:ascii="Angsana New" w:hAnsi="Angsana New" w:hint="cs"/>
          <w:sz w:val="28"/>
          <w:szCs w:val="28"/>
        </w:rPr>
        <w:t>34</w:t>
      </w:r>
      <w:r w:rsidR="00765E02" w:rsidRPr="00D72255">
        <w:rPr>
          <w:rFonts w:ascii="Angsana New" w:hAnsi="Angsana New" w:hint="cs"/>
          <w:sz w:val="28"/>
          <w:szCs w:val="28"/>
        </w:rPr>
        <w:t xml:space="preserve"> </w:t>
      </w:r>
      <w:r w:rsidR="0094224D" w:rsidRPr="0056764B">
        <w:rPr>
          <w:rFonts w:ascii="Angsana New" w:hAnsi="Angsana New" w:hint="cs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94224D" w:rsidRPr="00D72255">
        <w:rPr>
          <w:rFonts w:ascii="Angsana New" w:hAnsi="Angsana New" w:hint="cs"/>
          <w:sz w:val="28"/>
          <w:szCs w:val="28"/>
        </w:rPr>
        <w:t xml:space="preserve"> </w:t>
      </w:r>
      <w:r w:rsidR="0094224D" w:rsidRPr="0056764B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4224D" w:rsidRPr="00D72255">
        <w:rPr>
          <w:rFonts w:ascii="Angsana New" w:hAnsi="Angsana New" w:hint="cs"/>
          <w:sz w:val="28"/>
          <w:szCs w:val="28"/>
        </w:rPr>
        <w:t xml:space="preserve"> </w:t>
      </w:r>
      <w:r w:rsidR="00822910" w:rsidRPr="0056764B">
        <w:rPr>
          <w:rFonts w:ascii="Angsana New" w:hAnsi="Angsana New" w:hint="cs"/>
          <w:sz w:val="28"/>
          <w:szCs w:val="28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D19A6" w:rsidRPr="0056764B">
        <w:rPr>
          <w:rFonts w:ascii="Angsana New" w:hAnsi="Angsana New"/>
          <w:sz w:val="28"/>
          <w:szCs w:val="28"/>
          <w:cs/>
        </w:rPr>
        <w:br/>
      </w:r>
      <w:r w:rsidR="00822910" w:rsidRPr="00D72255">
        <w:rPr>
          <w:rFonts w:ascii="Angsana New" w:hAnsi="Angsana New" w:hint="cs"/>
          <w:sz w:val="28"/>
          <w:szCs w:val="28"/>
        </w:rPr>
        <w:t xml:space="preserve">31 </w:t>
      </w:r>
      <w:r w:rsidR="00822910" w:rsidRPr="0056764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22910" w:rsidRPr="00D72255">
        <w:rPr>
          <w:rFonts w:ascii="Angsana New" w:hAnsi="Angsana New" w:hint="cs"/>
          <w:sz w:val="28"/>
          <w:szCs w:val="28"/>
        </w:rPr>
        <w:t>256</w:t>
      </w:r>
      <w:r w:rsidR="00A954EB" w:rsidRPr="00D72255">
        <w:rPr>
          <w:rFonts w:ascii="Angsana New" w:hAnsi="Angsana New" w:hint="cs"/>
          <w:sz w:val="28"/>
          <w:szCs w:val="28"/>
        </w:rPr>
        <w:t>7</w:t>
      </w:r>
    </w:p>
    <w:p w14:paraId="19B35DC6" w14:textId="36A359B1" w:rsidR="00EF79CC" w:rsidRPr="00D72255" w:rsidRDefault="007969FB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56764B">
        <w:rPr>
          <w:rFonts w:ascii="Angsana New" w:hAnsi="Angsana New" w:hint="cs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BD5889" w:rsidRPr="0056764B">
        <w:rPr>
          <w:rFonts w:ascii="Angsana New" w:hAnsi="Angsana New" w:hint="cs"/>
          <w:sz w:val="28"/>
          <w:szCs w:val="28"/>
          <w:cs/>
        </w:rPr>
        <w:t xml:space="preserve"> </w:t>
      </w:r>
      <w:r w:rsidRPr="0056764B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</w:t>
      </w:r>
      <w:r w:rsidR="00822910" w:rsidRPr="0056764B">
        <w:rPr>
          <w:rFonts w:ascii="Angsana New" w:hAnsi="Angsana New" w:hint="cs"/>
          <w:sz w:val="28"/>
          <w:szCs w:val="28"/>
          <w:cs/>
        </w:rPr>
        <w:t>ที่</w:t>
      </w:r>
      <w:r w:rsidRPr="0056764B">
        <w:rPr>
          <w:rFonts w:ascii="Angsana New" w:hAnsi="Angsana New" w:hint="cs"/>
          <w:sz w:val="28"/>
          <w:szCs w:val="28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1B6C1A" w:rsidRPr="00D72255">
        <w:rPr>
          <w:rFonts w:ascii="Angsana New" w:hAnsi="Angsana New" w:hint="cs"/>
          <w:sz w:val="28"/>
          <w:szCs w:val="28"/>
        </w:rPr>
        <w:t>3</w:t>
      </w:r>
      <w:r w:rsidR="00493A4B" w:rsidRPr="00D72255">
        <w:rPr>
          <w:rFonts w:ascii="Angsana New" w:hAnsi="Angsana New" w:hint="cs"/>
          <w:sz w:val="28"/>
          <w:szCs w:val="28"/>
        </w:rPr>
        <w:t>1</w:t>
      </w:r>
      <w:r w:rsidRPr="0056764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493A4B" w:rsidRPr="00D72255">
        <w:rPr>
          <w:rFonts w:ascii="Angsana New" w:hAnsi="Angsana New" w:hint="cs"/>
          <w:sz w:val="28"/>
          <w:szCs w:val="28"/>
        </w:rPr>
        <w:t>2</w:t>
      </w:r>
      <w:r w:rsidR="001B6C1A" w:rsidRPr="00D72255">
        <w:rPr>
          <w:rFonts w:ascii="Angsana New" w:hAnsi="Angsana New" w:hint="cs"/>
          <w:sz w:val="28"/>
          <w:szCs w:val="28"/>
        </w:rPr>
        <w:t>56</w:t>
      </w:r>
      <w:r w:rsidR="00A954EB" w:rsidRPr="00D72255">
        <w:rPr>
          <w:rFonts w:ascii="Angsana New" w:hAnsi="Angsana New" w:hint="cs"/>
          <w:sz w:val="28"/>
          <w:szCs w:val="28"/>
        </w:rPr>
        <w:t>7</w:t>
      </w:r>
    </w:p>
    <w:p w14:paraId="2088DEA4" w14:textId="37A9858A" w:rsidR="00E800A0" w:rsidRDefault="00E800A0" w:rsidP="0018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bookmarkStart w:id="1" w:name="_Hlk78294162"/>
      <w:r w:rsidRPr="0056764B">
        <w:rPr>
          <w:rFonts w:ascii="Angsana New" w:hAnsi="Angsana New"/>
          <w:sz w:val="28"/>
          <w:szCs w:val="28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ม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18B7CD8E" w14:textId="77777777" w:rsidR="004521CB" w:rsidRPr="001F55A5" w:rsidRDefault="004521CB" w:rsidP="004521CB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นโยบายการบัญชีที่มีสาระสำคัญ</w:t>
      </w:r>
    </w:p>
    <w:p w14:paraId="5E557915" w14:textId="2DF6E597" w:rsidR="004521CB" w:rsidRPr="001F55A5" w:rsidRDefault="00B751AA" w:rsidP="004521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56764B">
        <w:rPr>
          <w:rFonts w:ascii="Angsana New" w:hAnsi="Angsana New" w:hint="cs"/>
          <w:sz w:val="28"/>
          <w:szCs w:val="28"/>
          <w:cs/>
        </w:rPr>
        <w:t>ข้อมูลทาง</w:t>
      </w:r>
      <w:r w:rsidR="004521CB" w:rsidRPr="0056764B">
        <w:rPr>
          <w:rFonts w:ascii="Angsana New" w:hAnsi="Angsana New"/>
          <w:sz w:val="28"/>
          <w:szCs w:val="28"/>
          <w:cs/>
        </w:rPr>
        <w:t xml:space="preserve">การเงินระหว่างกาลนี้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521CB" w:rsidRPr="001F55A5">
        <w:rPr>
          <w:rFonts w:ascii="Angsana New" w:hAnsi="Angsana New"/>
          <w:sz w:val="28"/>
          <w:szCs w:val="28"/>
        </w:rPr>
        <w:t xml:space="preserve">31 </w:t>
      </w:r>
      <w:r w:rsidR="004521CB" w:rsidRPr="0056764B">
        <w:rPr>
          <w:rFonts w:ascii="Angsana New" w:hAnsi="Angsana New"/>
          <w:sz w:val="28"/>
          <w:szCs w:val="28"/>
          <w:cs/>
        </w:rPr>
        <w:t xml:space="preserve">ธันวาคม </w:t>
      </w:r>
      <w:r w:rsidR="004521CB" w:rsidRPr="001F55A5">
        <w:rPr>
          <w:rFonts w:ascii="Angsana New" w:hAnsi="Angsana New"/>
          <w:sz w:val="28"/>
          <w:szCs w:val="28"/>
        </w:rPr>
        <w:t xml:space="preserve">2567 </w:t>
      </w:r>
      <w:r w:rsidR="004521CB" w:rsidRPr="0056764B">
        <w:rPr>
          <w:rFonts w:ascii="Angsana New" w:hAnsi="Angsana New"/>
          <w:sz w:val="28"/>
          <w:szCs w:val="28"/>
          <w:cs/>
        </w:rPr>
        <w:t xml:space="preserve">ยกเว้น การนำมาตรฐานการรายงานทางการเงินฉบับใหม่และฉบับปรับปรุงมาถือปฏิบัติ ซึ่งมีผลบังคับใช้วันที่ </w:t>
      </w:r>
      <w:r w:rsidR="004521CB" w:rsidRPr="001F55A5">
        <w:rPr>
          <w:rFonts w:ascii="Angsana New" w:hAnsi="Angsana New"/>
          <w:sz w:val="28"/>
          <w:szCs w:val="28"/>
        </w:rPr>
        <w:t xml:space="preserve">1 </w:t>
      </w:r>
      <w:r w:rsidR="004521CB" w:rsidRPr="0056764B">
        <w:rPr>
          <w:rFonts w:ascii="Angsana New" w:hAnsi="Angsana New"/>
          <w:sz w:val="28"/>
          <w:szCs w:val="28"/>
          <w:cs/>
        </w:rPr>
        <w:t xml:space="preserve">มกราคม </w:t>
      </w:r>
      <w:r w:rsidR="004521CB" w:rsidRPr="001F55A5">
        <w:rPr>
          <w:rFonts w:ascii="Angsana New" w:hAnsi="Angsana New"/>
          <w:sz w:val="28"/>
          <w:szCs w:val="28"/>
        </w:rPr>
        <w:t xml:space="preserve">2568 </w:t>
      </w:r>
      <w:r w:rsidR="004521CB" w:rsidRPr="0056764B">
        <w:rPr>
          <w:rFonts w:ascii="Angsana New" w:hAnsi="Angsana New"/>
          <w:sz w:val="28"/>
          <w:szCs w:val="28"/>
          <w:cs/>
        </w:rPr>
        <w:t>ไม่มีผลกระทบที่มีนัยสำคัญต่อกลุ่มบริษัท</w:t>
      </w:r>
    </w:p>
    <w:p w14:paraId="5FAFBBC6" w14:textId="77777777" w:rsidR="00FB2A8F" w:rsidRDefault="00FB2A8F" w:rsidP="00FB2A8F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7B730874" w14:textId="77777777" w:rsidR="00FB2A8F" w:rsidRDefault="00FB2A8F" w:rsidP="00FB2A8F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4833F75F" w14:textId="77777777" w:rsidR="00FB2A8F" w:rsidRDefault="00FB2A8F" w:rsidP="00FB2A8F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195633C7" w14:textId="0FC30D03" w:rsidR="008B22CE" w:rsidRDefault="00A16F0F" w:rsidP="00455B7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การดำเนินงานต่อเนื่อง</w:t>
      </w:r>
    </w:p>
    <w:p w14:paraId="7714CF2C" w14:textId="77777777" w:rsidR="000C1E0E" w:rsidRPr="00676300" w:rsidRDefault="000C1E0E" w:rsidP="00B33A95">
      <w:pPr>
        <w:pStyle w:val="ListParagraph"/>
        <w:overflowPunct w:val="0"/>
        <w:autoSpaceDE w:val="0"/>
        <w:autoSpaceDN w:val="0"/>
        <w:adjustRightInd w:val="0"/>
        <w:spacing w:before="24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 xml:space="preserve">ณ วันที่ </w:t>
      </w:r>
      <w:r w:rsidRPr="00F0034B">
        <w:rPr>
          <w:rFonts w:asciiTheme="majorBidi" w:eastAsia="Malgun Gothic" w:hAnsiTheme="majorBidi" w:cstheme="majorBidi"/>
          <w:sz w:val="28"/>
          <w:lang w:val="en-US"/>
        </w:rPr>
        <w:t>31</w:t>
      </w:r>
      <w:r w:rsidRPr="00F0034B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 xml:space="preserve">มีนาคม </w:t>
      </w:r>
      <w:r w:rsidRPr="00F0034B">
        <w:rPr>
          <w:rFonts w:asciiTheme="majorBidi" w:eastAsia="Malgun Gothic" w:hAnsiTheme="majorBidi" w:cstheme="majorBidi"/>
          <w:sz w:val="28"/>
          <w:lang w:val="en-US"/>
        </w:rPr>
        <w:t>2568</w:t>
      </w:r>
      <w:r w:rsidRPr="00F0034B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 xml:space="preserve">กลุ่มบริษัทและบริษัทมีหนี้สินหมุนเวียนรวมสูงกว่าสินทรัพย์หมุนเวียนรวมจำนวน </w:t>
      </w:r>
      <w:r w:rsidRPr="00F0034B">
        <w:rPr>
          <w:rFonts w:asciiTheme="majorBidi" w:eastAsia="Malgun Gothic" w:hAnsiTheme="majorBidi" w:cstheme="majorBidi"/>
          <w:sz w:val="28"/>
          <w:lang w:val="en-US"/>
        </w:rPr>
        <w:t>57.93</w:t>
      </w:r>
      <w:r w:rsidRPr="00F0034B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 xml:space="preserve">ล้านบาทและ </w:t>
      </w:r>
      <w:r w:rsidRPr="00F0034B">
        <w:rPr>
          <w:rFonts w:asciiTheme="majorBidi" w:eastAsia="Malgun Gothic" w:hAnsiTheme="majorBidi" w:cstheme="majorBidi"/>
          <w:sz w:val="28"/>
          <w:lang w:val="en-US"/>
        </w:rPr>
        <w:t>119.22</w:t>
      </w:r>
      <w:r w:rsidRPr="00F0034B">
        <w:rPr>
          <w:rFonts w:asciiTheme="majorBidi" w:eastAsia="Malgun Gothic" w:hAnsiTheme="majorBidi" w:cs="Angsana New"/>
          <w:sz w:val="28"/>
          <w:lang w:val="en-US"/>
        </w:rPr>
        <w:t xml:space="preserve"> </w:t>
      </w: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>ล้านบาท ตามลำดับ นอกจากนี้ กลุ่มบริษัทและบริษัทได้รับผลกระทบจากการชำระเงินล่าช้าของลูกค้ารายหนึ่ง ซึ่งกระทบต่อกระแสเงินสดและสภาพคล่อง</w:t>
      </w:r>
      <w:r w:rsidR="00E73194" w:rsidRPr="0056764B">
        <w:rPr>
          <w:rFonts w:asciiTheme="majorBidi" w:eastAsia="Malgun Gothic" w:hAnsiTheme="majorBidi" w:cs="Angsana New" w:hint="cs"/>
          <w:sz w:val="28"/>
          <w:cs/>
          <w:lang w:val="en-US"/>
        </w:rPr>
        <w:t>ทางการเงิน</w:t>
      </w: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 xml:space="preserve"> โดยสถานการณ์ดังกล่าวก่อให้เกิดความไม่แน่นอนที่มีนัยสำคัญเกี่ยวกับ</w:t>
      </w:r>
      <w:r w:rsidR="00FF1699" w:rsidRPr="0056764B">
        <w:rPr>
          <w:rFonts w:asciiTheme="majorBidi" w:eastAsia="Malgun Gothic" w:hAnsiTheme="majorBidi" w:cs="Angsana New" w:hint="cs"/>
          <w:sz w:val="28"/>
          <w:cs/>
          <w:lang w:val="en-US"/>
        </w:rPr>
        <w:t>ระยะเวลาใน</w:t>
      </w: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>การรับชำระเงิน และอาจส่งผลกระทบต่อ</w:t>
      </w:r>
      <w:r w:rsidR="00C32B43" w:rsidRPr="0056764B">
        <w:rPr>
          <w:rFonts w:asciiTheme="majorBidi" w:eastAsia="Malgun Gothic" w:hAnsiTheme="majorBidi" w:cs="Angsana New" w:hint="cs"/>
          <w:sz w:val="28"/>
          <w:cs/>
          <w:lang w:val="en-US"/>
        </w:rPr>
        <w:t>ความสามารถใน</w:t>
      </w: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 xml:space="preserve">การดำเนินงานอย่างต่อเนื่องในอนาคต </w:t>
      </w:r>
      <w:r w:rsidR="000559FC" w:rsidRPr="0056764B">
        <w:rPr>
          <w:rFonts w:asciiTheme="majorBidi" w:eastAsia="Malgun Gothic" w:hAnsiTheme="majorBidi" w:cs="Angsana New" w:hint="cs"/>
          <w:sz w:val="28"/>
          <w:cs/>
          <w:lang w:val="en-US"/>
        </w:rPr>
        <w:t xml:space="preserve">ดังนั้น </w:t>
      </w: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>จึงมีข้อบ่งชี้ถึงความไม่แน่นอนที่มีสาระสำคัญซึ่งอาจก่อให้เกิดข้อสงสัยอย่างมีนัยสำคัญเกี่ยวกับความสามารถของกลุ่มบริษัทและบริษัทในการดำเนินงานต่อเนื่อง</w:t>
      </w:r>
    </w:p>
    <w:p w14:paraId="6291A761" w14:textId="77777777" w:rsidR="00140AA4" w:rsidRPr="00140AA4" w:rsidRDefault="00140AA4" w:rsidP="00676300">
      <w:pPr>
        <w:pStyle w:val="ListParagraph"/>
        <w:overflowPunct w:val="0"/>
        <w:autoSpaceDE w:val="0"/>
        <w:autoSpaceDN w:val="0"/>
        <w:adjustRightInd w:val="0"/>
        <w:spacing w:before="240" w:line="240" w:lineRule="auto"/>
        <w:ind w:left="360"/>
        <w:jc w:val="thaiDistribute"/>
        <w:textAlignment w:val="baseline"/>
        <w:rPr>
          <w:rFonts w:asciiTheme="majorBidi" w:eastAsia="Malgun Gothic" w:hAnsiTheme="majorBidi" w:cs="Angsana New"/>
          <w:sz w:val="16"/>
          <w:szCs w:val="16"/>
          <w:lang w:val="en-US"/>
        </w:rPr>
      </w:pPr>
    </w:p>
    <w:p w14:paraId="5C6A556D" w14:textId="750F464B" w:rsidR="000C1E0E" w:rsidRPr="00676300" w:rsidRDefault="000C1E0E" w:rsidP="00B33A95">
      <w:pPr>
        <w:pStyle w:val="ListParagraph"/>
        <w:overflowPunct w:val="0"/>
        <w:autoSpaceDE w:val="0"/>
        <w:autoSpaceDN w:val="0"/>
        <w:adjustRightInd w:val="0"/>
        <w:spacing w:before="24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>ผู้บริหารของกลุ่มบริษัทและบริษัทได้ประเมิน</w:t>
      </w:r>
      <w:r w:rsidR="00AB55F6" w:rsidRPr="0056764B">
        <w:rPr>
          <w:rFonts w:asciiTheme="majorBidi" w:eastAsia="Malgun Gothic" w:hAnsiTheme="majorBidi" w:cs="Angsana New" w:hint="cs"/>
          <w:sz w:val="28"/>
          <w:cs/>
          <w:lang w:val="en-US"/>
        </w:rPr>
        <w:t>สถา</w:t>
      </w:r>
      <w:r w:rsidR="0017159D" w:rsidRPr="0056764B">
        <w:rPr>
          <w:rFonts w:asciiTheme="majorBidi" w:eastAsia="Malgun Gothic" w:hAnsiTheme="majorBidi" w:cs="Angsana New" w:hint="cs"/>
          <w:sz w:val="28"/>
          <w:cs/>
          <w:lang w:val="en-US"/>
        </w:rPr>
        <w:t>นการณ์</w:t>
      </w: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>และสรุปว่า กลุ่มบริษัทและบริษัทจะ</w:t>
      </w:r>
      <w:r w:rsidR="000A5BBA" w:rsidRPr="0056764B">
        <w:rPr>
          <w:rFonts w:asciiTheme="majorBidi" w:eastAsia="Malgun Gothic" w:hAnsiTheme="majorBidi" w:cs="Angsana New" w:hint="cs"/>
          <w:sz w:val="28"/>
          <w:cs/>
          <w:lang w:val="en-US"/>
        </w:rPr>
        <w:t>สามารถเพิ่ม</w:t>
      </w: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>สภาพคล่องที่ดีขึ้น</w:t>
      </w:r>
      <w:r w:rsidR="00423153" w:rsidRPr="0056764B">
        <w:rPr>
          <w:rFonts w:asciiTheme="majorBidi" w:eastAsia="Malgun Gothic" w:hAnsiTheme="majorBidi" w:cs="Angsana New" w:hint="cs"/>
          <w:sz w:val="28"/>
          <w:cs/>
          <w:lang w:val="en-US"/>
        </w:rPr>
        <w:t>ได้</w:t>
      </w: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 xml:space="preserve"> มี</w:t>
      </w:r>
      <w:r w:rsidR="00170B7A" w:rsidRPr="0056764B">
        <w:rPr>
          <w:rFonts w:asciiTheme="majorBidi" w:eastAsia="Malgun Gothic" w:hAnsiTheme="majorBidi" w:cs="Angsana New" w:hint="cs"/>
          <w:sz w:val="28"/>
          <w:cs/>
          <w:lang w:val="en-US"/>
        </w:rPr>
        <w:t>การกำหนด</w:t>
      </w: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>นโยบายบริหารจัดการทางการเงินอย่างระมัดระวัง และมีแผนที่จะใช้วิธีการเพื่อจัดการความเสี่ยงด้านสภาพคล่อง ประกอบไปด้วย การขอวงเงินสินเชื่อเพิ่มเติมจากสถาบันการเงิน และหาแหล่งเงินทุนอื่น</w:t>
      </w:r>
      <w:r w:rsidR="008E6C49" w:rsidRPr="0056764B">
        <w:rPr>
          <w:rFonts w:asciiTheme="majorBidi" w:eastAsia="Malgun Gothic" w:hAnsiTheme="majorBidi" w:cs="Angsana New" w:hint="cs"/>
          <w:sz w:val="28"/>
          <w:cs/>
          <w:lang w:val="en-US"/>
        </w:rPr>
        <w:t>เพิ่มเติม</w:t>
      </w:r>
    </w:p>
    <w:p w14:paraId="47553731" w14:textId="77777777" w:rsidR="00F6277D" w:rsidRPr="00B62FEC" w:rsidRDefault="00F6277D" w:rsidP="00B33A95">
      <w:pPr>
        <w:pStyle w:val="ListParagraph"/>
        <w:overflowPunct w:val="0"/>
        <w:autoSpaceDE w:val="0"/>
        <w:autoSpaceDN w:val="0"/>
        <w:adjustRightInd w:val="0"/>
        <w:spacing w:before="240" w:line="240" w:lineRule="auto"/>
        <w:ind w:left="360"/>
        <w:jc w:val="thaiDistribute"/>
        <w:textAlignment w:val="baseline"/>
        <w:rPr>
          <w:rFonts w:asciiTheme="majorBidi" w:eastAsia="Malgun Gothic" w:hAnsiTheme="majorBidi" w:cstheme="majorBidi"/>
          <w:sz w:val="8"/>
          <w:szCs w:val="8"/>
          <w:lang w:val="en-US"/>
        </w:rPr>
      </w:pPr>
    </w:p>
    <w:p w14:paraId="6DC0904F" w14:textId="5D72FAE2" w:rsidR="00A16F0F" w:rsidRPr="000C1E0E" w:rsidRDefault="000C1E0E" w:rsidP="00B62FEC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360"/>
        <w:contextualSpacing w:val="0"/>
        <w:jc w:val="thaiDistribute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>ผู้บริหารของกลุ่มบริษัทและบริษัทได้ประเมินและสรุปว่า ความสำเร็จของการดำเนินการดังกล่าวข้างต้นจะทำให้กลุ่มบริษัทและบริษัทมีสภาพคล่องเพียงพอในการดำเนินธุรกิจและสามารถจ่ายชำระหนี้เมื่อถึงกำหนด ข้อมูลทางการเงินระหว่างกาลนี้ได้จัดทำขึ้นโดยฝ่ายบริหารของกลุ่มบริษัทและบริษัท ตามหลักเกณฑ์การดำเนินงานต่อเนื่อง มีข้อสมมติว่ากิจการมีเงินทุนหมุนเวียนเพียงพอสำหรับการดำเนินธุรกิจตามที่กลุ่มบริษัทและบริษัทต้องการ</w:t>
      </w:r>
      <w:r w:rsidR="00DC01CB" w:rsidRPr="0056764B">
        <w:rPr>
          <w:rFonts w:asciiTheme="majorBidi" w:eastAsia="Malgun Gothic" w:hAnsiTheme="majorBidi" w:cs="Angsana New" w:hint="cs"/>
          <w:sz w:val="28"/>
          <w:cs/>
          <w:lang w:val="en-US"/>
        </w:rPr>
        <w:t>ในอนาคต</w:t>
      </w:r>
      <w:r w:rsidRPr="0056764B">
        <w:rPr>
          <w:rFonts w:asciiTheme="majorBidi" w:eastAsia="Malgun Gothic" w:hAnsiTheme="majorBidi" w:cs="Angsana New"/>
          <w:sz w:val="28"/>
          <w:cs/>
          <w:lang w:val="en-US"/>
        </w:rPr>
        <w:t xml:space="preserve"> ดังนั้น ข้อมูลทางการเงินระหว่างกาลรวมและข้อมูลทางการเงินระหว่างกาลเฉพาะกิจการ 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ซึ่งอาจจำเป็นหากกลุ่มบริษัทและบริษัทไม่สามารถดำเนินงานต่อเนื่องได้</w:t>
      </w:r>
    </w:p>
    <w:p w14:paraId="3FFE109E" w14:textId="0EE2CD77" w:rsidR="0023426A" w:rsidRPr="008A39A3" w:rsidRDefault="006F7280" w:rsidP="00455B7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6F7280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รายการธุรกิจกับ</w:t>
      </w:r>
      <w:r w:rsidR="0023426A" w:rsidRPr="006F7280">
        <w:rPr>
          <w:rFonts w:asciiTheme="majorBidi" w:eastAsia="Malgun Gothic" w:hAnsiTheme="majorBidi" w:cs="Angsana New" w:hint="cs"/>
          <w:b/>
          <w:bCs/>
          <w:sz w:val="28"/>
          <w:cs/>
          <w:lang w:val="en-US"/>
        </w:rPr>
        <w:t>บุคคลหรือกิจการที่เกี่ยวข้องกัน</w:t>
      </w:r>
      <w:r w:rsidR="0023426A" w:rsidRPr="008A39A3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 xml:space="preserve"> </w:t>
      </w:r>
    </w:p>
    <w:bookmarkEnd w:id="1"/>
    <w:p w14:paraId="167C0803" w14:textId="001031A0" w:rsidR="000E29D4" w:rsidRPr="00D72255" w:rsidRDefault="0011258D" w:rsidP="0001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D72255">
        <w:rPr>
          <w:rFonts w:ascii="Angsana New" w:hAnsi="Angsana New" w:hint="cs"/>
          <w:sz w:val="28"/>
          <w:szCs w:val="28"/>
          <w:cs/>
        </w:rPr>
        <w:t>ในระหว่างรอบระยะเวลาสามเดือนสิ้นสุดวันที่</w:t>
      </w:r>
      <w:r w:rsidRPr="00D72255">
        <w:rPr>
          <w:rFonts w:ascii="Angsana New" w:hAnsi="Angsana New" w:hint="cs"/>
          <w:sz w:val="28"/>
          <w:szCs w:val="28"/>
        </w:rPr>
        <w:t xml:space="preserve"> 31 </w:t>
      </w:r>
      <w:r w:rsidRPr="0056764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D72255">
        <w:rPr>
          <w:rFonts w:ascii="Angsana New" w:hAnsi="Angsana New" w:hint="cs"/>
          <w:sz w:val="28"/>
          <w:szCs w:val="28"/>
        </w:rPr>
        <w:t xml:space="preserve">2568 </w:t>
      </w:r>
      <w:r w:rsidRPr="0056764B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72255">
        <w:rPr>
          <w:rFonts w:ascii="Angsana New" w:hAnsi="Angsana New" w:hint="cs"/>
          <w:sz w:val="28"/>
          <w:szCs w:val="28"/>
        </w:rPr>
        <w:t xml:space="preserve">2567 </w:t>
      </w:r>
      <w:r w:rsidRPr="0056764B">
        <w:rPr>
          <w:rFonts w:ascii="Angsana New" w:hAnsi="Angsana New" w:hint="cs"/>
          <w:sz w:val="28"/>
          <w:szCs w:val="28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160"/>
        <w:gridCol w:w="3690"/>
      </w:tblGrid>
      <w:tr w:rsidR="00D57863" w:rsidRPr="00D72255" w14:paraId="60864D6E" w14:textId="77777777">
        <w:trPr>
          <w:tblHeader/>
        </w:trPr>
        <w:tc>
          <w:tcPr>
            <w:tcW w:w="3438" w:type="dxa"/>
          </w:tcPr>
          <w:p w14:paraId="0B579C4D" w14:textId="2CF10780" w:rsidR="00D57863" w:rsidRPr="00D72255" w:rsidRDefault="00F7578A" w:rsidP="00CA47BE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56764B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บริษัท</w:t>
            </w:r>
          </w:p>
        </w:tc>
        <w:tc>
          <w:tcPr>
            <w:tcW w:w="2160" w:type="dxa"/>
          </w:tcPr>
          <w:p w14:paraId="3B13FB49" w14:textId="77777777" w:rsidR="00D57863" w:rsidRPr="00D72255" w:rsidRDefault="00D57863" w:rsidP="00CA47BE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56764B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3690" w:type="dxa"/>
          </w:tcPr>
          <w:p w14:paraId="089BEAAB" w14:textId="77777777" w:rsidR="00D57863" w:rsidRPr="00D72255" w:rsidRDefault="00D57863" w:rsidP="00CA47BE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144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56764B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D57863" w:rsidRPr="00D72255" w14:paraId="7F950C62" w14:textId="77777777">
        <w:trPr>
          <w:tblHeader/>
        </w:trPr>
        <w:tc>
          <w:tcPr>
            <w:tcW w:w="3438" w:type="dxa"/>
          </w:tcPr>
          <w:p w14:paraId="1B554E5A" w14:textId="3033C7D2" w:rsidR="00D57863" w:rsidRPr="00D72255" w:rsidRDefault="00D5786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56764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บริษัท ทาคูนิ กรุ๊ป จำกัด </w:t>
            </w:r>
            <w:r w:rsidRPr="00555D76">
              <w:rPr>
                <w:rFonts w:ascii="Angsana New" w:hAnsi="Angsana New" w:hint="cs"/>
                <w:bCs/>
                <w:sz w:val="28"/>
                <w:szCs w:val="28"/>
                <w:lang w:val="en-US" w:bidi="th-TH"/>
              </w:rPr>
              <w:t>(</w:t>
            </w:r>
            <w:r w:rsidRPr="0056764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มหาชน</w:t>
            </w:r>
            <w:r w:rsidR="00555D76" w:rsidRPr="00555D76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0" w:type="dxa"/>
          </w:tcPr>
          <w:p w14:paraId="32ABA0EC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56764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7D49497C" w14:textId="77777777" w:rsidR="00D57863" w:rsidRPr="0056764B" w:rsidRDefault="00D57863">
            <w:pPr>
              <w:pStyle w:val="block"/>
              <w:spacing w:after="0" w:line="240" w:lineRule="auto"/>
              <w:ind w:left="144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เป็นบริษัทใหญ่ในลำดับสูงสุด</w:t>
            </w:r>
          </w:p>
        </w:tc>
      </w:tr>
      <w:tr w:rsidR="00D57863" w:rsidRPr="00D72255" w14:paraId="5941E3FB" w14:textId="77777777">
        <w:tc>
          <w:tcPr>
            <w:tcW w:w="3438" w:type="dxa"/>
          </w:tcPr>
          <w:p w14:paraId="14091300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ทาคูนิ (ประเทศไทย) จำกัด</w:t>
            </w:r>
          </w:p>
        </w:tc>
        <w:tc>
          <w:tcPr>
            <w:tcW w:w="2160" w:type="dxa"/>
          </w:tcPr>
          <w:p w14:paraId="3B2AA32B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56764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6DC27CFD" w14:textId="77777777" w:rsidR="00D57863" w:rsidRPr="00D72255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เป็นบริษัทใหญ่</w:t>
            </w:r>
          </w:p>
        </w:tc>
      </w:tr>
      <w:tr w:rsidR="00D57863" w:rsidRPr="00D72255" w14:paraId="5294A047" w14:textId="77777777">
        <w:tc>
          <w:tcPr>
            <w:tcW w:w="3438" w:type="dxa"/>
          </w:tcPr>
          <w:p w14:paraId="4FD3E794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ราชพฤกษ์ วิศวกรรม จำกัด</w:t>
            </w:r>
          </w:p>
        </w:tc>
        <w:tc>
          <w:tcPr>
            <w:tcW w:w="2160" w:type="dxa"/>
          </w:tcPr>
          <w:p w14:paraId="0F67F8FA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56764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22C74AFD" w14:textId="77777777" w:rsidR="00D57863" w:rsidRPr="0056764B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เป็นกิจการที่เกี่ยวข้องกัน</w:t>
            </w:r>
          </w:p>
        </w:tc>
      </w:tr>
      <w:tr w:rsidR="00D57863" w:rsidRPr="00D72255" w14:paraId="0E827684" w14:textId="77777777">
        <w:tc>
          <w:tcPr>
            <w:tcW w:w="3438" w:type="dxa"/>
          </w:tcPr>
          <w:p w14:paraId="2AD5B1DD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บริษัท จี แก๊ส โลจิสติกส์ จำกัด</w:t>
            </w:r>
          </w:p>
        </w:tc>
        <w:tc>
          <w:tcPr>
            <w:tcW w:w="2160" w:type="dxa"/>
          </w:tcPr>
          <w:p w14:paraId="63153E9B" w14:textId="77777777" w:rsidR="00D57863" w:rsidRPr="00D72255" w:rsidRDefault="00D5786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th-TH"/>
              </w:rPr>
            </w:pPr>
            <w:r w:rsidRPr="0056764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410F998C" w14:textId="77777777" w:rsidR="00D57863" w:rsidRPr="0056764B" w:rsidRDefault="00D57863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เป็นกิจการที่เกี่ยวข้องกัน</w:t>
            </w:r>
          </w:p>
        </w:tc>
      </w:tr>
      <w:tr w:rsidR="008159B1" w:rsidRPr="00D72255" w14:paraId="751E7978" w14:textId="77777777">
        <w:tc>
          <w:tcPr>
            <w:tcW w:w="3438" w:type="dxa"/>
          </w:tcPr>
          <w:p w14:paraId="6DFED877" w14:textId="6A67DC3F" w:rsidR="008159B1" w:rsidRPr="00BE672D" w:rsidRDefault="008159B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="00B100B9" w:rsidRPr="0056764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เจเคอีซี จำกัด</w:t>
            </w:r>
          </w:p>
        </w:tc>
        <w:tc>
          <w:tcPr>
            <w:tcW w:w="2160" w:type="dxa"/>
          </w:tcPr>
          <w:p w14:paraId="64C33AA0" w14:textId="4F44DC0F" w:rsidR="008159B1" w:rsidRPr="00BE672D" w:rsidRDefault="00B100B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3690" w:type="dxa"/>
          </w:tcPr>
          <w:p w14:paraId="30ACED75" w14:textId="7BEE1CB1" w:rsidR="008159B1" w:rsidRPr="0056764B" w:rsidRDefault="00B100B9">
            <w:pPr>
              <w:pStyle w:val="block"/>
              <w:spacing w:after="0" w:line="240" w:lineRule="auto"/>
              <w:ind w:left="324" w:hanging="16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เป็นบริษัทย่อย</w:t>
            </w:r>
          </w:p>
        </w:tc>
      </w:tr>
    </w:tbl>
    <w:p w14:paraId="3444ECD6" w14:textId="77777777" w:rsidR="00FB2A8F" w:rsidRDefault="00FB2A8F" w:rsidP="006815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4E3B9FC" w14:textId="77777777" w:rsidR="00FB2A8F" w:rsidRDefault="00FB2A8F" w:rsidP="006815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EB7F7DD" w14:textId="1B39C108" w:rsidR="00F31296" w:rsidRPr="00CD6D69" w:rsidRDefault="00F31296" w:rsidP="006815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6764B">
        <w:rPr>
          <w:rFonts w:asciiTheme="majorBidi" w:hAnsiTheme="majorBidi" w:cstheme="majorBidi" w:hint="cs"/>
          <w:sz w:val="28"/>
          <w:szCs w:val="28"/>
          <w:cs/>
        </w:rPr>
        <w:lastRenderedPageBreak/>
        <w:t>รายการธุรกิจที่สำคัญระหว่างบริษัทและบุคคลหรือกิจการที่เกี่ยวข้องกัน สามารถสรุปได้ดังนี้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180"/>
        <w:gridCol w:w="1080"/>
        <w:gridCol w:w="180"/>
        <w:gridCol w:w="1080"/>
        <w:gridCol w:w="180"/>
        <w:gridCol w:w="1170"/>
      </w:tblGrid>
      <w:tr w:rsidR="00722CA2" w:rsidRPr="00D72255" w14:paraId="28848034" w14:textId="77777777" w:rsidTr="00417F07">
        <w:tc>
          <w:tcPr>
            <w:tcW w:w="4050" w:type="dxa"/>
          </w:tcPr>
          <w:p w14:paraId="4D0312E5" w14:textId="77777777" w:rsidR="00722CA2" w:rsidRPr="00CD6D69" w:rsidRDefault="00722CA2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4950" w:type="dxa"/>
            <w:gridSpan w:val="7"/>
          </w:tcPr>
          <w:p w14:paraId="09F8CAB0" w14:textId="77777777" w:rsidR="00722CA2" w:rsidRPr="0056764B" w:rsidRDefault="00722CA2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(</w:t>
            </w:r>
            <w:r w:rsidRPr="0056764B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หน่วย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 xml:space="preserve">: </w:t>
            </w:r>
            <w:r w:rsidRPr="0056764B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พันบาท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)</w:t>
            </w:r>
          </w:p>
        </w:tc>
      </w:tr>
      <w:tr w:rsidR="00722CA2" w:rsidRPr="00D72255" w14:paraId="35C973F2" w14:textId="77777777" w:rsidTr="00417F07">
        <w:tc>
          <w:tcPr>
            <w:tcW w:w="4050" w:type="dxa"/>
          </w:tcPr>
          <w:p w14:paraId="7E37228E" w14:textId="77777777" w:rsidR="00722CA2" w:rsidRPr="00CD6D69" w:rsidRDefault="00722CA2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24358F5C" w14:textId="77777777" w:rsidR="00722CA2" w:rsidRPr="0056764B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สำหรับรอบระยะเวลาสามเดือนสิ้นสุดวันที่</w:t>
            </w: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31</w:t>
            </w: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722CA2" w:rsidRPr="00D72255" w14:paraId="50EB91F5" w14:textId="77777777" w:rsidTr="00417F07">
        <w:tc>
          <w:tcPr>
            <w:tcW w:w="4050" w:type="dxa"/>
          </w:tcPr>
          <w:p w14:paraId="0C71D53F" w14:textId="77777777" w:rsidR="00722CA2" w:rsidRPr="00CD6D69" w:rsidRDefault="00722CA2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60E8C8F" w14:textId="77777777" w:rsidR="00722CA2" w:rsidRPr="0056764B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33060A" w14:textId="77777777" w:rsidR="00722CA2" w:rsidRPr="00CD6D69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B7BA165" w14:textId="77777777" w:rsidR="00722CA2" w:rsidRPr="0056764B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2CA2" w:rsidRPr="00D72255" w14:paraId="32C2F7C5" w14:textId="77777777" w:rsidTr="00417F07">
        <w:tc>
          <w:tcPr>
            <w:tcW w:w="4050" w:type="dxa"/>
          </w:tcPr>
          <w:p w14:paraId="784B3DFD" w14:textId="77777777" w:rsidR="00722CA2" w:rsidRPr="0056764B" w:rsidRDefault="00722CA2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618E1" w14:textId="77777777" w:rsidR="00722CA2" w:rsidRPr="00CD6D69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456741" w14:textId="77777777" w:rsidR="00722CA2" w:rsidRPr="00CD6D69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96D14D" w14:textId="77777777" w:rsidR="00722CA2" w:rsidRPr="00CD6D69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FE842A7" w14:textId="77777777" w:rsidR="00722CA2" w:rsidRPr="00CD6D69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51C5AD" w14:textId="77777777" w:rsidR="00722CA2" w:rsidRPr="00CD6D69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81962DA" w14:textId="77777777" w:rsidR="00722CA2" w:rsidRPr="00CD6D69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F21958" w14:textId="77777777" w:rsidR="00722CA2" w:rsidRPr="0056764B" w:rsidRDefault="00722CA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</w:tr>
      <w:tr w:rsidR="00722CA2" w:rsidRPr="00D72255" w14:paraId="5C81240F" w14:textId="77777777">
        <w:tc>
          <w:tcPr>
            <w:tcW w:w="4050" w:type="dxa"/>
          </w:tcPr>
          <w:p w14:paraId="7CA8203F" w14:textId="77777777" w:rsidR="00722CA2" w:rsidRPr="00CD6D69" w:rsidRDefault="00722C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EA0F5D" w14:textId="77777777" w:rsidR="00722CA2" w:rsidRPr="0056764B" w:rsidRDefault="00722CA2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65C5401" w14:textId="77777777" w:rsidR="00722CA2" w:rsidRPr="00CD6D69" w:rsidRDefault="00722CA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0F6F73" w14:textId="77777777" w:rsidR="00722CA2" w:rsidRPr="0056764B" w:rsidRDefault="00722CA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E335463" w14:textId="77777777" w:rsidR="00722CA2" w:rsidRPr="00CD6D69" w:rsidRDefault="00722CA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3929FE" w14:textId="77777777" w:rsidR="00722CA2" w:rsidRPr="00CD6D69" w:rsidRDefault="00722CA2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0CA874" w14:textId="77777777" w:rsidR="00722CA2" w:rsidRPr="00CD6D69" w:rsidRDefault="00722CA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A71FF1" w14:textId="77777777" w:rsidR="00722CA2" w:rsidRPr="0056764B" w:rsidRDefault="00722CA2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4F97" w:rsidRPr="00D72255" w14:paraId="6758F192" w14:textId="77777777">
        <w:tc>
          <w:tcPr>
            <w:tcW w:w="4050" w:type="dxa"/>
          </w:tcPr>
          <w:p w14:paraId="6151468A" w14:textId="395E1F5F" w:rsidR="00EC4F97" w:rsidRPr="0056764B" w:rsidRDefault="00EC4F97" w:rsidP="00EC4F9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060BF5FA" w14:textId="16D5E4FF" w:rsidR="00EC4F97" w:rsidRPr="0056764B" w:rsidRDefault="00EC4F97" w:rsidP="00EC4F97">
            <w:pPr>
              <w:tabs>
                <w:tab w:val="decimal" w:pos="864"/>
              </w:tabs>
              <w:ind w:left="-11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E82322" w14:textId="77777777" w:rsidR="00EC4F97" w:rsidRPr="00CD6D69" w:rsidRDefault="00EC4F97" w:rsidP="00EC4F97">
            <w:pPr>
              <w:tabs>
                <w:tab w:val="decimal" w:pos="864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988261" w14:textId="2C270A73" w:rsidR="00EC4F97" w:rsidRPr="0056764B" w:rsidRDefault="00EC4F97" w:rsidP="00EC4F9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CE9177" w14:textId="77777777" w:rsidR="00EC4F97" w:rsidRPr="00CD6D69" w:rsidRDefault="00EC4F97" w:rsidP="00EC4F97">
            <w:pPr>
              <w:tabs>
                <w:tab w:val="decimal" w:pos="864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AF4DFB" w14:textId="7F37D63D" w:rsidR="00EC4F97" w:rsidRPr="00CD6D69" w:rsidRDefault="00EC4F97" w:rsidP="00EC4F97">
            <w:pPr>
              <w:tabs>
                <w:tab w:val="decimal" w:pos="864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80" w:type="dxa"/>
          </w:tcPr>
          <w:p w14:paraId="274F8887" w14:textId="77777777" w:rsidR="00EC4F97" w:rsidRPr="00CD6D69" w:rsidRDefault="00EC4F97" w:rsidP="00EC4F97">
            <w:pPr>
              <w:tabs>
                <w:tab w:val="decimal" w:pos="864"/>
              </w:tabs>
              <w:ind w:left="-108"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355DB7" w14:textId="7F0B1F01" w:rsidR="00EC4F97" w:rsidRPr="00CD6D69" w:rsidRDefault="00EC4F97" w:rsidP="00EC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92</w:t>
            </w:r>
          </w:p>
        </w:tc>
      </w:tr>
      <w:tr w:rsidR="00EC4F97" w:rsidRPr="00D72255" w14:paraId="51DD66FA" w14:textId="77777777">
        <w:tc>
          <w:tcPr>
            <w:tcW w:w="4050" w:type="dxa"/>
          </w:tcPr>
          <w:p w14:paraId="5A3861CD" w14:textId="5294B3C5" w:rsidR="00EC4F97" w:rsidRPr="00CD6D69" w:rsidRDefault="00EC4F97" w:rsidP="00EC4F9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0CE7AA" w14:textId="2EFF6517" w:rsidR="00EC4F97" w:rsidRPr="00CD6D69" w:rsidRDefault="00EC4F97" w:rsidP="00EC4F97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2037B4" w14:textId="77777777" w:rsidR="00EC4F97" w:rsidRPr="00CD6D69" w:rsidRDefault="00EC4F97" w:rsidP="00EC4F97">
            <w:pPr>
              <w:tabs>
                <w:tab w:val="decimal" w:pos="864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05D127" w14:textId="5C591B2D" w:rsidR="00EC4F97" w:rsidRPr="00CD6D69" w:rsidRDefault="00EC4F97" w:rsidP="00EC4F9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359A0F" w14:textId="77777777" w:rsidR="00EC4F97" w:rsidRPr="00CD6D69" w:rsidRDefault="00EC4F97" w:rsidP="00EC4F97">
            <w:pPr>
              <w:tabs>
                <w:tab w:val="decimal" w:pos="864"/>
              </w:tabs>
              <w:ind w:left="-108"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6429F0" w14:textId="35AAF2FE" w:rsidR="00EC4F97" w:rsidRPr="00CD6D69" w:rsidRDefault="00EC4F97" w:rsidP="00EC4F9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0" w:type="dxa"/>
          </w:tcPr>
          <w:p w14:paraId="33A992A9" w14:textId="77777777" w:rsidR="00EC4F97" w:rsidRPr="00CD6D69" w:rsidRDefault="00EC4F97" w:rsidP="00EC4F97">
            <w:pPr>
              <w:tabs>
                <w:tab w:val="decimal" w:pos="864"/>
              </w:tabs>
              <w:ind w:left="-108"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6C3943" w14:textId="79C40A7D" w:rsidR="00EC4F97" w:rsidRPr="00CD6D69" w:rsidRDefault="00EC4F97" w:rsidP="00EC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</w:tr>
      <w:tr w:rsidR="00EC4F97" w:rsidRPr="00D72255" w14:paraId="167E49B1" w14:textId="77777777">
        <w:tc>
          <w:tcPr>
            <w:tcW w:w="4050" w:type="dxa"/>
          </w:tcPr>
          <w:p w14:paraId="35C46208" w14:textId="598FC74E" w:rsidR="00EC4F97" w:rsidRPr="0056764B" w:rsidRDefault="00EC4F97" w:rsidP="00EC4F9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F1A53F" w14:textId="37861C7B" w:rsidR="00EC4F97" w:rsidRPr="00CD6D69" w:rsidRDefault="00EC4F97" w:rsidP="00EC4F97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5D41A5" w14:textId="77777777" w:rsidR="00EC4F97" w:rsidRPr="00CD6D69" w:rsidRDefault="00EC4F97" w:rsidP="00EC4F97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AC3606" w14:textId="52876C89" w:rsidR="00EC4F97" w:rsidRPr="0056764B" w:rsidRDefault="00EC4F97" w:rsidP="00EC4F9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A17147" w14:textId="77777777" w:rsidR="00EC4F97" w:rsidRPr="00CD6D69" w:rsidRDefault="00EC4F97" w:rsidP="00EC4F9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37640" w14:textId="1C3A4EA7" w:rsidR="00EC4F97" w:rsidRPr="00CD6D69" w:rsidRDefault="00EC4F97" w:rsidP="00EC4F9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5C5DB2" w14:textId="77777777" w:rsidR="00EC4F97" w:rsidRPr="00CD6D69" w:rsidRDefault="00EC4F97" w:rsidP="00EC4F9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837DCE" w14:textId="796D2E53" w:rsidR="00EC4F97" w:rsidRPr="00CD6D69" w:rsidRDefault="00EC4F97" w:rsidP="00EC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63</w:t>
            </w:r>
          </w:p>
        </w:tc>
      </w:tr>
      <w:tr w:rsidR="00EC4F97" w:rsidRPr="00D72255" w14:paraId="38FD988E" w14:textId="77777777">
        <w:tc>
          <w:tcPr>
            <w:tcW w:w="4050" w:type="dxa"/>
          </w:tcPr>
          <w:p w14:paraId="05DDB68A" w14:textId="61EA68CD" w:rsidR="00EC4F97" w:rsidRPr="0056764B" w:rsidRDefault="00EC4F97" w:rsidP="00EC4F9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B07831" w14:textId="3B61A9F9" w:rsidR="00EC4F97" w:rsidRPr="00CD6D69" w:rsidRDefault="00EC4F97" w:rsidP="00EC4F97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FFC225" w14:textId="77777777" w:rsidR="00EC4F97" w:rsidRPr="00CD6D69" w:rsidRDefault="00EC4F97" w:rsidP="00EC4F97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7F72E" w14:textId="34488995" w:rsidR="00EC4F97" w:rsidRPr="0056764B" w:rsidRDefault="00EC4F97" w:rsidP="00EC4F9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6295B9" w14:textId="77777777" w:rsidR="00EC4F97" w:rsidRPr="00CD6D69" w:rsidRDefault="00EC4F97" w:rsidP="00EC4F9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16B745" w14:textId="6E30DDF3" w:rsidR="00EC4F97" w:rsidRPr="00CD6D69" w:rsidRDefault="00EC4F97" w:rsidP="00EC4F9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/>
                <w:sz w:val="28"/>
                <w:szCs w:val="28"/>
              </w:rPr>
              <w:t>24,374</w:t>
            </w:r>
          </w:p>
        </w:tc>
        <w:tc>
          <w:tcPr>
            <w:tcW w:w="180" w:type="dxa"/>
          </w:tcPr>
          <w:p w14:paraId="14819C79" w14:textId="77777777" w:rsidR="00EC4F97" w:rsidRPr="00CD6D69" w:rsidRDefault="00EC4F97" w:rsidP="00EC4F9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5C8F98" w14:textId="4D042488" w:rsidR="00EC4F97" w:rsidRPr="00CD6D69" w:rsidRDefault="00EC4F97" w:rsidP="00EC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156,151</w:t>
            </w:r>
          </w:p>
        </w:tc>
      </w:tr>
      <w:tr w:rsidR="00581CEF" w:rsidRPr="00D72255" w14:paraId="532D842C" w14:textId="77777777">
        <w:tc>
          <w:tcPr>
            <w:tcW w:w="4050" w:type="dxa"/>
          </w:tcPr>
          <w:p w14:paraId="6C549F65" w14:textId="77777777" w:rsidR="00581CEF" w:rsidRPr="0056764B" w:rsidRDefault="00581CEF" w:rsidP="00EC4F9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73CB99" w14:textId="77777777" w:rsidR="00581CEF" w:rsidRPr="00CD6D69" w:rsidRDefault="00581CEF" w:rsidP="00EC4F97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6566CCC" w14:textId="77777777" w:rsidR="00581CEF" w:rsidRPr="00CD6D69" w:rsidRDefault="00581CEF" w:rsidP="00EC4F97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989B22" w14:textId="77777777" w:rsidR="00581CEF" w:rsidRPr="00CD6D69" w:rsidRDefault="00581CEF" w:rsidP="00EC4F9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845D11" w14:textId="77777777" w:rsidR="00581CEF" w:rsidRPr="00CD6D69" w:rsidRDefault="00581CEF" w:rsidP="00EC4F9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F31670" w14:textId="77777777" w:rsidR="00581CEF" w:rsidRPr="00CD6D69" w:rsidRDefault="00581CEF" w:rsidP="00EC4F9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B0A88C" w14:textId="77777777" w:rsidR="00581CEF" w:rsidRPr="00CD6D69" w:rsidRDefault="00581CEF" w:rsidP="00EC4F9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3EBEE1" w14:textId="77777777" w:rsidR="00581CEF" w:rsidRPr="00CD6D69" w:rsidRDefault="00581CEF" w:rsidP="00EC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4259" w:rsidRPr="0073782D" w14:paraId="6C5A20FC" w14:textId="77777777" w:rsidTr="00293859">
        <w:trPr>
          <w:tblHeader/>
        </w:trPr>
        <w:tc>
          <w:tcPr>
            <w:tcW w:w="4050" w:type="dxa"/>
          </w:tcPr>
          <w:p w14:paraId="5966E651" w14:textId="77777777" w:rsidR="008E4259" w:rsidRPr="00CD6D69" w:rsidRDefault="008E4259" w:rsidP="00293859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4950" w:type="dxa"/>
            <w:gridSpan w:val="7"/>
          </w:tcPr>
          <w:p w14:paraId="5B9E8B7D" w14:textId="77777777" w:rsidR="008E4259" w:rsidRPr="0056764B" w:rsidRDefault="008E4259" w:rsidP="0029385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(</w:t>
            </w:r>
            <w:r w:rsidRPr="0056764B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หน่วย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 xml:space="preserve">: </w:t>
            </w:r>
            <w:r w:rsidRPr="0056764B">
              <w:rPr>
                <w:rFonts w:asciiTheme="majorBidi" w:hAnsiTheme="majorBidi" w:cstheme="majorBidi" w:hint="cs"/>
                <w:caps/>
                <w:sz w:val="28"/>
                <w:szCs w:val="28"/>
                <w:cs/>
              </w:rPr>
              <w:t>พันบาท</w:t>
            </w:r>
            <w:r w:rsidRPr="00CD6D69">
              <w:rPr>
                <w:rFonts w:asciiTheme="majorBidi" w:hAnsiTheme="majorBidi" w:cstheme="majorBidi" w:hint="cs"/>
                <w:caps/>
                <w:sz w:val="28"/>
                <w:szCs w:val="28"/>
              </w:rPr>
              <w:t>)</w:t>
            </w:r>
          </w:p>
        </w:tc>
      </w:tr>
      <w:tr w:rsidR="008E4259" w:rsidRPr="0073782D" w14:paraId="352EE352" w14:textId="77777777" w:rsidTr="00293859">
        <w:trPr>
          <w:tblHeader/>
        </w:trPr>
        <w:tc>
          <w:tcPr>
            <w:tcW w:w="4050" w:type="dxa"/>
          </w:tcPr>
          <w:p w14:paraId="58B056EF" w14:textId="77777777" w:rsidR="008E4259" w:rsidRPr="00CD6D69" w:rsidRDefault="008E4259" w:rsidP="00293859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004048A" w14:textId="77777777" w:rsidR="008E4259" w:rsidRPr="0056764B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สำหรับรอบระยะเวลาสามเดือนสิ้นสุดวันที่</w:t>
            </w: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31</w:t>
            </w: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8E4259" w:rsidRPr="0073782D" w14:paraId="6360DC67" w14:textId="77777777" w:rsidTr="00293859">
        <w:trPr>
          <w:tblHeader/>
        </w:trPr>
        <w:tc>
          <w:tcPr>
            <w:tcW w:w="4050" w:type="dxa"/>
          </w:tcPr>
          <w:p w14:paraId="62D39BAD" w14:textId="77777777" w:rsidR="008E4259" w:rsidRPr="00CD6D69" w:rsidRDefault="008E4259" w:rsidP="00293859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6B08302C" w14:textId="77777777" w:rsidR="008E4259" w:rsidRPr="0056764B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42CF4EE" w14:textId="77777777" w:rsidR="008E4259" w:rsidRPr="00CD6D69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BBD2C7F" w14:textId="77777777" w:rsidR="008E4259" w:rsidRPr="0056764B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4259" w:rsidRPr="0073782D" w14:paraId="766D61C2" w14:textId="77777777" w:rsidTr="00293859">
        <w:trPr>
          <w:tblHeader/>
        </w:trPr>
        <w:tc>
          <w:tcPr>
            <w:tcW w:w="4050" w:type="dxa"/>
          </w:tcPr>
          <w:p w14:paraId="15F43436" w14:textId="77777777" w:rsidR="008E4259" w:rsidRPr="0056764B" w:rsidRDefault="008E4259" w:rsidP="00293859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3B875" w14:textId="77777777" w:rsidR="008E4259" w:rsidRPr="00CD6D69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C484D39" w14:textId="77777777" w:rsidR="008E4259" w:rsidRPr="00CD6D69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C7730D" w14:textId="77777777" w:rsidR="008E4259" w:rsidRPr="00CD6D69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A95906A" w14:textId="77777777" w:rsidR="008E4259" w:rsidRPr="00CD6D69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D2126B" w14:textId="77777777" w:rsidR="008E4259" w:rsidRPr="00CD6D69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4195987" w14:textId="77777777" w:rsidR="008E4259" w:rsidRPr="00CD6D69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8C74E6" w14:textId="77777777" w:rsidR="008E4259" w:rsidRPr="0056764B" w:rsidRDefault="008E4259" w:rsidP="00293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</w:tr>
      <w:tr w:rsidR="008E4259" w:rsidRPr="00CD6D69" w14:paraId="2B387FD1" w14:textId="77777777" w:rsidTr="00293859">
        <w:tc>
          <w:tcPr>
            <w:tcW w:w="4050" w:type="dxa"/>
          </w:tcPr>
          <w:p w14:paraId="452569DE" w14:textId="77777777" w:rsidR="008E4259" w:rsidRPr="0056764B" w:rsidRDefault="008E4259" w:rsidP="0029385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5B4549" w14:textId="77777777" w:rsidR="008E4259" w:rsidRPr="00CD6D69" w:rsidRDefault="008E4259" w:rsidP="00293859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7DE0FB" w14:textId="77777777" w:rsidR="008E4259" w:rsidRPr="00CD6D69" w:rsidRDefault="008E4259" w:rsidP="00293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2CC065" w14:textId="77777777" w:rsidR="008E4259" w:rsidRPr="00CD6D69" w:rsidRDefault="008E4259" w:rsidP="0029385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2DDB9E8" w14:textId="77777777" w:rsidR="008E4259" w:rsidRPr="00CD6D69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31E39B" w14:textId="77777777" w:rsidR="008E4259" w:rsidRPr="00CD6D69" w:rsidRDefault="008E4259" w:rsidP="00293859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F5817B" w14:textId="77777777" w:rsidR="008E4259" w:rsidRPr="00CD6D69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75332A" w14:textId="77777777" w:rsidR="008E4259" w:rsidRPr="00CD6D69" w:rsidRDefault="008E4259" w:rsidP="0029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4259" w:rsidRPr="00CD6D69" w14:paraId="64775C60" w14:textId="77777777" w:rsidTr="00293859">
        <w:tc>
          <w:tcPr>
            <w:tcW w:w="4050" w:type="dxa"/>
          </w:tcPr>
          <w:p w14:paraId="318C3930" w14:textId="77777777" w:rsidR="008E4259" w:rsidRPr="0056764B" w:rsidRDefault="008E4259" w:rsidP="00293859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ค่าตอบแทนผู้บริหารสำคัญ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7AB79F" w14:textId="77777777" w:rsidR="008E4259" w:rsidRPr="00CD6D69" w:rsidRDefault="008E4259" w:rsidP="00293859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E33467" w14:textId="77777777" w:rsidR="008E4259" w:rsidRPr="00CD6D69" w:rsidRDefault="008E4259" w:rsidP="00293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E295C" w14:textId="77777777" w:rsidR="008E4259" w:rsidRPr="00CD6D69" w:rsidRDefault="008E4259" w:rsidP="0029385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765955F" w14:textId="77777777" w:rsidR="008E4259" w:rsidRPr="00CD6D69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204D88" w14:textId="77777777" w:rsidR="008E4259" w:rsidRPr="00CD6D69" w:rsidRDefault="008E4259" w:rsidP="00293859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4B2316" w14:textId="77777777" w:rsidR="008E4259" w:rsidRPr="00CD6D69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8DE42D" w14:textId="77777777" w:rsidR="008E4259" w:rsidRPr="00CD6D69" w:rsidRDefault="008E4259" w:rsidP="0029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4259" w:rsidRPr="00492481" w14:paraId="2A7DDE3B" w14:textId="77777777" w:rsidTr="00293859">
        <w:tc>
          <w:tcPr>
            <w:tcW w:w="4050" w:type="dxa"/>
          </w:tcPr>
          <w:p w14:paraId="521FBA65" w14:textId="77777777" w:rsidR="008E4259" w:rsidRPr="00CD6D69" w:rsidRDefault="008E4259" w:rsidP="0029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ผลประโยชน์ระยะสั้นของพนักงาน   </w:t>
            </w:r>
          </w:p>
          <w:p w14:paraId="263EA7A2" w14:textId="77777777" w:rsidR="008E4259" w:rsidRPr="0056764B" w:rsidRDefault="008E4259" w:rsidP="00293859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(</w:t>
            </w: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B1BDC1" w14:textId="77777777" w:rsidR="008E4259" w:rsidRPr="00492481" w:rsidRDefault="008E4259" w:rsidP="00293859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4,333</w:t>
            </w:r>
          </w:p>
        </w:tc>
        <w:tc>
          <w:tcPr>
            <w:tcW w:w="180" w:type="dxa"/>
            <w:shd w:val="clear" w:color="auto" w:fill="auto"/>
          </w:tcPr>
          <w:p w14:paraId="59C96F07" w14:textId="77777777" w:rsidR="008E4259" w:rsidRPr="00492481" w:rsidRDefault="008E4259" w:rsidP="00293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B5382F" w14:textId="77777777" w:rsidR="008E4259" w:rsidRPr="00492481" w:rsidRDefault="008E4259" w:rsidP="0029385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481">
              <w:rPr>
                <w:rFonts w:asciiTheme="majorBidi" w:hAnsiTheme="majorBidi" w:cstheme="majorBidi" w:hint="cs"/>
                <w:sz w:val="28"/>
                <w:szCs w:val="28"/>
              </w:rPr>
              <w:t>6,607</w:t>
            </w:r>
          </w:p>
        </w:tc>
        <w:tc>
          <w:tcPr>
            <w:tcW w:w="180" w:type="dxa"/>
            <w:shd w:val="clear" w:color="auto" w:fill="auto"/>
          </w:tcPr>
          <w:p w14:paraId="06393859" w14:textId="77777777" w:rsidR="008E4259" w:rsidRPr="00492481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335691" w14:textId="77777777" w:rsidR="008E4259" w:rsidRPr="00492481" w:rsidRDefault="008E4259" w:rsidP="00293859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3,520</w:t>
            </w:r>
          </w:p>
        </w:tc>
        <w:tc>
          <w:tcPr>
            <w:tcW w:w="180" w:type="dxa"/>
          </w:tcPr>
          <w:p w14:paraId="388CE745" w14:textId="77777777" w:rsidR="008E4259" w:rsidRPr="00492481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911FCE" w14:textId="77777777" w:rsidR="008E4259" w:rsidRPr="00492481" w:rsidRDefault="008E4259" w:rsidP="0029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92481">
              <w:rPr>
                <w:rFonts w:asciiTheme="majorBidi" w:hAnsiTheme="majorBidi" w:cstheme="majorBidi" w:hint="cs"/>
                <w:sz w:val="28"/>
                <w:szCs w:val="28"/>
              </w:rPr>
              <w:t>5,615</w:t>
            </w:r>
          </w:p>
        </w:tc>
      </w:tr>
      <w:tr w:rsidR="008E4259" w:rsidRPr="00492481" w14:paraId="45D30950" w14:textId="77777777" w:rsidTr="00293859">
        <w:tc>
          <w:tcPr>
            <w:tcW w:w="4050" w:type="dxa"/>
          </w:tcPr>
          <w:p w14:paraId="39C34058" w14:textId="77777777" w:rsidR="008E4259" w:rsidRPr="0056764B" w:rsidRDefault="008E4259" w:rsidP="0029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851AE" w14:textId="77777777" w:rsidR="008E4259" w:rsidRPr="00492481" w:rsidRDefault="008E4259" w:rsidP="00293859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2B22E4C" w14:textId="77777777" w:rsidR="008E4259" w:rsidRPr="00492481" w:rsidRDefault="008E4259" w:rsidP="00293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6C1EB" w14:textId="77777777" w:rsidR="008E4259" w:rsidRPr="00492481" w:rsidRDefault="008E4259" w:rsidP="0029385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481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106A49F0" w14:textId="77777777" w:rsidR="008E4259" w:rsidRPr="00492481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32F70" w14:textId="77777777" w:rsidR="008E4259" w:rsidRPr="00492481" w:rsidRDefault="008E4259" w:rsidP="00293859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075FBED2" w14:textId="77777777" w:rsidR="008E4259" w:rsidRPr="00492481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283DAD" w14:textId="77777777" w:rsidR="008E4259" w:rsidRPr="00492481" w:rsidRDefault="008E4259" w:rsidP="0029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92481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</w:p>
        </w:tc>
      </w:tr>
      <w:tr w:rsidR="008E4259" w:rsidRPr="00492481" w14:paraId="0D6430FC" w14:textId="77777777" w:rsidTr="00293859">
        <w:tc>
          <w:tcPr>
            <w:tcW w:w="4050" w:type="dxa"/>
          </w:tcPr>
          <w:p w14:paraId="4C191874" w14:textId="77777777" w:rsidR="008E4259" w:rsidRPr="0056764B" w:rsidRDefault="008E4259" w:rsidP="0029385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CC0489" w14:textId="77777777" w:rsidR="008E4259" w:rsidRPr="00492481" w:rsidRDefault="008E4259" w:rsidP="00293859">
            <w:pPr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4,336</w:t>
            </w:r>
          </w:p>
        </w:tc>
        <w:tc>
          <w:tcPr>
            <w:tcW w:w="180" w:type="dxa"/>
            <w:shd w:val="clear" w:color="auto" w:fill="auto"/>
          </w:tcPr>
          <w:p w14:paraId="22D6F947" w14:textId="77777777" w:rsidR="008E4259" w:rsidRPr="00492481" w:rsidRDefault="008E4259" w:rsidP="00293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5D5DC" w14:textId="77777777" w:rsidR="008E4259" w:rsidRPr="00492481" w:rsidRDefault="008E4259" w:rsidP="00293859">
            <w:pPr>
              <w:ind w:left="-18"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248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6,631</w:t>
            </w:r>
          </w:p>
        </w:tc>
        <w:tc>
          <w:tcPr>
            <w:tcW w:w="180" w:type="dxa"/>
            <w:shd w:val="clear" w:color="auto" w:fill="auto"/>
          </w:tcPr>
          <w:p w14:paraId="428A342F" w14:textId="77777777" w:rsidR="008E4259" w:rsidRPr="00492481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0D20E" w14:textId="77777777" w:rsidR="008E4259" w:rsidRPr="00492481" w:rsidRDefault="008E4259" w:rsidP="00293859">
            <w:pPr>
              <w:ind w:left="-18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3,523</w:t>
            </w:r>
          </w:p>
        </w:tc>
        <w:tc>
          <w:tcPr>
            <w:tcW w:w="180" w:type="dxa"/>
          </w:tcPr>
          <w:p w14:paraId="79873AE6" w14:textId="77777777" w:rsidR="008E4259" w:rsidRPr="00492481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B8543" w14:textId="77777777" w:rsidR="008E4259" w:rsidRPr="00492481" w:rsidRDefault="008E4259" w:rsidP="0029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248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5,639</w:t>
            </w:r>
          </w:p>
        </w:tc>
      </w:tr>
      <w:tr w:rsidR="008E4259" w:rsidRPr="00CD6D69" w14:paraId="4F9D81EB" w14:textId="77777777" w:rsidTr="000B7832">
        <w:tc>
          <w:tcPr>
            <w:tcW w:w="4050" w:type="dxa"/>
          </w:tcPr>
          <w:p w14:paraId="57B7FEA0" w14:textId="77777777" w:rsidR="008E4259" w:rsidRPr="0056764B" w:rsidRDefault="008E4259" w:rsidP="00293859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B01A1D" w14:textId="77777777" w:rsidR="008E4259" w:rsidRPr="00CD6D69" w:rsidRDefault="008E4259" w:rsidP="00293859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E6AA25" w14:textId="77777777" w:rsidR="008E4259" w:rsidRPr="00CD6D69" w:rsidRDefault="008E4259" w:rsidP="00293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1A1E96" w14:textId="77777777" w:rsidR="008E4259" w:rsidRPr="00CD6D69" w:rsidRDefault="008E4259" w:rsidP="0029385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71455D4" w14:textId="77777777" w:rsidR="008E4259" w:rsidRPr="00CD6D69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2D913D" w14:textId="77777777" w:rsidR="008E4259" w:rsidRPr="00CD6D69" w:rsidRDefault="008E4259" w:rsidP="00293859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29A83A" w14:textId="77777777" w:rsidR="008E4259" w:rsidRPr="00CD6D69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E279574" w14:textId="77777777" w:rsidR="008E4259" w:rsidRPr="00CD6D69" w:rsidRDefault="008E4259" w:rsidP="0029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4259" w:rsidRPr="00CD6D69" w14:paraId="06085D66" w14:textId="77777777" w:rsidTr="000B7832">
        <w:tc>
          <w:tcPr>
            <w:tcW w:w="4050" w:type="dxa"/>
          </w:tcPr>
          <w:p w14:paraId="688DFB18" w14:textId="77777777" w:rsidR="008E4259" w:rsidRPr="0056764B" w:rsidRDefault="008E4259" w:rsidP="00293859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E6C90C" w14:textId="77777777" w:rsidR="008E4259" w:rsidRPr="00CD6D69" w:rsidRDefault="008E4259" w:rsidP="00293859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BB9878" w14:textId="77777777" w:rsidR="008E4259" w:rsidRPr="00CD6D69" w:rsidRDefault="008E4259" w:rsidP="00293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D4F588" w14:textId="77777777" w:rsidR="008E4259" w:rsidRPr="00CD6D69" w:rsidRDefault="008E4259" w:rsidP="0029385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CDC363F" w14:textId="77777777" w:rsidR="008E4259" w:rsidRPr="00CD6D69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1A18E8" w14:textId="77777777" w:rsidR="008E4259" w:rsidRPr="00CD6D69" w:rsidRDefault="008E4259" w:rsidP="00293859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3A463D" w14:textId="77777777" w:rsidR="008E4259" w:rsidRPr="00CD6D69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A55059" w14:textId="77777777" w:rsidR="008E4259" w:rsidRPr="00CD6D69" w:rsidRDefault="008E4259" w:rsidP="0029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4259" w:rsidRPr="00CD6D69" w14:paraId="55FD4B92" w14:textId="77777777" w:rsidTr="00293859">
        <w:tc>
          <w:tcPr>
            <w:tcW w:w="4050" w:type="dxa"/>
          </w:tcPr>
          <w:p w14:paraId="09F3B739" w14:textId="77777777" w:rsidR="008E4259" w:rsidRPr="0056764B" w:rsidRDefault="008E4259" w:rsidP="00293859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C8BCC7" w14:textId="77777777" w:rsidR="008E4259" w:rsidRPr="00CD6D69" w:rsidRDefault="008E4259" w:rsidP="00293859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/>
                <w:sz w:val="28"/>
                <w:szCs w:val="28"/>
              </w:rPr>
              <w:t>3,213</w:t>
            </w:r>
          </w:p>
        </w:tc>
        <w:tc>
          <w:tcPr>
            <w:tcW w:w="180" w:type="dxa"/>
            <w:shd w:val="clear" w:color="auto" w:fill="auto"/>
          </w:tcPr>
          <w:p w14:paraId="60FF0B89" w14:textId="77777777" w:rsidR="008E4259" w:rsidRPr="00CD6D69" w:rsidRDefault="008E4259" w:rsidP="00293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6A8087" w14:textId="77777777" w:rsidR="008E4259" w:rsidRPr="00CD6D69" w:rsidRDefault="008E4259" w:rsidP="00293859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7,996</w:t>
            </w:r>
          </w:p>
        </w:tc>
        <w:tc>
          <w:tcPr>
            <w:tcW w:w="180" w:type="dxa"/>
            <w:shd w:val="clear" w:color="auto" w:fill="auto"/>
          </w:tcPr>
          <w:p w14:paraId="17D19B41" w14:textId="77777777" w:rsidR="008E4259" w:rsidRPr="00CD6D69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3DC8C7" w14:textId="77777777" w:rsidR="008E4259" w:rsidRPr="00CD6D69" w:rsidRDefault="008E4259" w:rsidP="00293859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/>
                <w:sz w:val="28"/>
                <w:szCs w:val="28"/>
              </w:rPr>
              <w:t>3,213</w:t>
            </w:r>
          </w:p>
        </w:tc>
        <w:tc>
          <w:tcPr>
            <w:tcW w:w="180" w:type="dxa"/>
          </w:tcPr>
          <w:p w14:paraId="604C7506" w14:textId="77777777" w:rsidR="008E4259" w:rsidRPr="00CD6D69" w:rsidRDefault="008E4259" w:rsidP="00293859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32553F" w14:textId="77777777" w:rsidR="008E4259" w:rsidRPr="00CD6D69" w:rsidRDefault="008E4259" w:rsidP="0029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D6D69">
              <w:rPr>
                <w:rFonts w:asciiTheme="majorBidi" w:hAnsiTheme="majorBidi" w:cstheme="majorBidi" w:hint="cs"/>
                <w:sz w:val="28"/>
                <w:szCs w:val="28"/>
              </w:rPr>
              <w:t>7,996</w:t>
            </w:r>
          </w:p>
        </w:tc>
      </w:tr>
    </w:tbl>
    <w:p w14:paraId="1EA2C684" w14:textId="77777777" w:rsidR="00FB2A8F" w:rsidRDefault="00FB2A8F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</w:p>
    <w:p w14:paraId="4FC090AF" w14:textId="77777777" w:rsidR="00FB2A8F" w:rsidRDefault="00FB2A8F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</w:p>
    <w:p w14:paraId="484FB5F5" w14:textId="77777777" w:rsidR="00581CEF" w:rsidRDefault="00581CEF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</w:p>
    <w:p w14:paraId="7EDDDCF3" w14:textId="77777777" w:rsidR="00FB2A8F" w:rsidRDefault="00FB2A8F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</w:p>
    <w:p w14:paraId="5E69730C" w14:textId="77777777" w:rsidR="00FB2A8F" w:rsidRDefault="00FB2A8F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</w:p>
    <w:p w14:paraId="11867827" w14:textId="34307365" w:rsidR="00FB2A8F" w:rsidRPr="00D72255" w:rsidRDefault="002E4A0B" w:rsidP="00FB2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360" w:right="-43"/>
        <w:jc w:val="thaiDistribute"/>
        <w:rPr>
          <w:rFonts w:ascii="Angsana New" w:eastAsia="Malgun Gothic" w:hAnsi="Angsana New"/>
          <w:color w:val="000000"/>
          <w:spacing w:val="-2"/>
          <w:sz w:val="28"/>
          <w:szCs w:val="28"/>
        </w:rPr>
      </w:pPr>
      <w:r w:rsidRPr="0056764B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lastRenderedPageBreak/>
        <w:t>ยอดคงค้างระหว่างบริษัทและบุคคลหรือกิจการที่เกี่ยวข้องกัน ณ วันที่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 </w:t>
      </w:r>
      <w:r w:rsidR="00800EA3">
        <w:rPr>
          <w:rFonts w:ascii="Angsana New" w:eastAsia="Malgun Gothic" w:hAnsi="Angsana New"/>
          <w:color w:val="000000"/>
          <w:spacing w:val="-2"/>
          <w:sz w:val="28"/>
          <w:szCs w:val="28"/>
        </w:rPr>
        <w:t>31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 </w:t>
      </w:r>
      <w:r w:rsidRPr="0056764B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 xml:space="preserve">มีนาคม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2568 </w:t>
      </w:r>
      <w:r w:rsidRPr="0056764B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 xml:space="preserve">และวันที่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31 </w:t>
      </w:r>
      <w:r w:rsidRPr="0056764B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 xml:space="preserve">ธันวาคม </w:t>
      </w:r>
      <w:r w:rsidRPr="00D72255">
        <w:rPr>
          <w:rFonts w:ascii="Angsana New" w:eastAsia="Malgun Gothic" w:hAnsi="Angsana New" w:hint="cs"/>
          <w:color w:val="000000"/>
          <w:spacing w:val="-2"/>
          <w:sz w:val="28"/>
          <w:szCs w:val="28"/>
        </w:rPr>
        <w:t xml:space="preserve">2567  </w:t>
      </w:r>
      <w:r w:rsidR="00375040">
        <w:rPr>
          <w:rFonts w:ascii="Angsana New" w:eastAsia="Malgun Gothic" w:hAnsi="Angsana New"/>
          <w:color w:val="000000"/>
          <w:spacing w:val="-2"/>
          <w:sz w:val="28"/>
          <w:szCs w:val="28"/>
        </w:rPr>
        <w:t xml:space="preserve">                 </w:t>
      </w:r>
      <w:r w:rsidRPr="0035623C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มีรายละเอียดดังนี</w:t>
      </w:r>
      <w:r w:rsidR="00FB2A8F">
        <w:rPr>
          <w:rFonts w:ascii="Angsana New" w:eastAsia="Malgun Gothic" w:hAnsi="Angsana New" w:hint="cs"/>
          <w:color w:val="000000"/>
          <w:spacing w:val="-2"/>
          <w:sz w:val="28"/>
          <w:szCs w:val="28"/>
          <w:cs/>
        </w:rPr>
        <w:t>้</w:t>
      </w:r>
    </w:p>
    <w:tbl>
      <w:tblPr>
        <w:tblpPr w:leftFromText="180" w:rightFromText="180" w:vertAnchor="text" w:tblpX="360" w:tblpY="1"/>
        <w:tblOverlap w:val="never"/>
        <w:tblW w:w="89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185"/>
        <w:gridCol w:w="173"/>
        <w:gridCol w:w="1008"/>
        <w:gridCol w:w="173"/>
        <w:gridCol w:w="1009"/>
        <w:gridCol w:w="169"/>
        <w:gridCol w:w="1143"/>
      </w:tblGrid>
      <w:tr w:rsidR="001D0DD2" w:rsidRPr="00D72255" w14:paraId="58BB47BE" w14:textId="77777777" w:rsidTr="00AC0452">
        <w:trPr>
          <w:tblHeader/>
        </w:trPr>
        <w:tc>
          <w:tcPr>
            <w:tcW w:w="4050" w:type="dxa"/>
            <w:shd w:val="clear" w:color="auto" w:fill="auto"/>
          </w:tcPr>
          <w:p w14:paraId="4A505D56" w14:textId="77777777" w:rsidR="001D0DD2" w:rsidRPr="00D72255" w:rsidRDefault="001D0DD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shd w:val="clear" w:color="auto" w:fill="auto"/>
          </w:tcPr>
          <w:p w14:paraId="081999F1" w14:textId="77777777" w:rsidR="001D0DD2" w:rsidRPr="0056764B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" w:type="dxa"/>
            <w:shd w:val="clear" w:color="auto" w:fill="auto"/>
          </w:tcPr>
          <w:p w14:paraId="59336307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236AF164" w14:textId="77777777" w:rsidR="001D0DD2" w:rsidRPr="0056764B" w:rsidRDefault="001D0DD2">
            <w:pPr>
              <w:ind w:left="-108" w:right="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D0DD2" w:rsidRPr="00D72255" w14:paraId="6FB0B00E" w14:textId="77777777" w:rsidTr="00AC0452">
        <w:trPr>
          <w:tblHeader/>
        </w:trPr>
        <w:tc>
          <w:tcPr>
            <w:tcW w:w="4050" w:type="dxa"/>
            <w:shd w:val="clear" w:color="auto" w:fill="auto"/>
          </w:tcPr>
          <w:p w14:paraId="23BC29A1" w14:textId="77777777" w:rsidR="001D0DD2" w:rsidRPr="00D72255" w:rsidRDefault="001D0DD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95C4A8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3" w:type="dxa"/>
            <w:shd w:val="clear" w:color="auto" w:fill="auto"/>
          </w:tcPr>
          <w:p w14:paraId="00A6193B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22A8BF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DD2" w:rsidRPr="00D72255" w14:paraId="6595FCFD" w14:textId="77777777" w:rsidTr="00AC0452">
        <w:trPr>
          <w:tblHeader/>
        </w:trPr>
        <w:tc>
          <w:tcPr>
            <w:tcW w:w="4050" w:type="dxa"/>
            <w:shd w:val="clear" w:color="auto" w:fill="auto"/>
          </w:tcPr>
          <w:p w14:paraId="685EFA73" w14:textId="77777777" w:rsidR="001D0DD2" w:rsidRPr="0056764B" w:rsidRDefault="001D0D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1EBB073D" w14:textId="77777777" w:rsidR="001D0DD2" w:rsidRPr="0056764B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73" w:type="dxa"/>
            <w:tcBorders>
              <w:top w:val="single" w:sz="4" w:space="0" w:color="auto"/>
            </w:tcBorders>
            <w:shd w:val="clear" w:color="auto" w:fill="auto"/>
          </w:tcPr>
          <w:p w14:paraId="08117380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889BCA" w14:textId="77777777" w:rsidR="001D0DD2" w:rsidRPr="0056764B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3" w:type="dxa"/>
            <w:shd w:val="clear" w:color="auto" w:fill="auto"/>
          </w:tcPr>
          <w:p w14:paraId="33CD6741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69FEFE67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69" w:type="dxa"/>
            <w:tcBorders>
              <w:top w:val="single" w:sz="4" w:space="0" w:color="auto"/>
            </w:tcBorders>
            <w:shd w:val="clear" w:color="auto" w:fill="auto"/>
          </w:tcPr>
          <w:p w14:paraId="7672B4CB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298EC7DC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D0DD2" w:rsidRPr="00D72255" w14:paraId="45B555B0" w14:textId="77777777" w:rsidTr="00AC0452">
        <w:trPr>
          <w:tblHeader/>
        </w:trPr>
        <w:tc>
          <w:tcPr>
            <w:tcW w:w="4050" w:type="dxa"/>
            <w:shd w:val="clear" w:color="auto" w:fill="auto"/>
          </w:tcPr>
          <w:p w14:paraId="46176D59" w14:textId="77777777" w:rsidR="001D0DD2" w:rsidRPr="0056764B" w:rsidRDefault="001D0DD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0BCAB757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3" w:type="dxa"/>
            <w:shd w:val="clear" w:color="auto" w:fill="auto"/>
          </w:tcPr>
          <w:p w14:paraId="7AE84D6F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CEF8A72" w14:textId="77777777" w:rsidR="001D0DD2" w:rsidRPr="0056764B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73" w:type="dxa"/>
            <w:shd w:val="clear" w:color="auto" w:fill="auto"/>
          </w:tcPr>
          <w:p w14:paraId="4C9EF947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9CDE5AC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9" w:type="dxa"/>
            <w:shd w:val="clear" w:color="auto" w:fill="auto"/>
          </w:tcPr>
          <w:p w14:paraId="3AF0B8E6" w14:textId="77777777" w:rsidR="001D0DD2" w:rsidRPr="00D72255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3FF218FC" w14:textId="77777777" w:rsidR="001D0DD2" w:rsidRPr="0056764B" w:rsidRDefault="001D0D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1D0DD2" w:rsidRPr="00D72255" w14:paraId="5F525A43" w14:textId="77777777" w:rsidTr="00AC0452">
        <w:tc>
          <w:tcPr>
            <w:tcW w:w="4050" w:type="dxa"/>
            <w:shd w:val="clear" w:color="auto" w:fill="auto"/>
            <w:vAlign w:val="bottom"/>
          </w:tcPr>
          <w:p w14:paraId="4E35562B" w14:textId="1FF8C0B4" w:rsidR="001D0DD2" w:rsidRPr="00D72255" w:rsidRDefault="001D0DD2" w:rsidP="004303C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4303C4"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6F377F58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3F1D3700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ED3C15B" w14:textId="77777777" w:rsidR="001D0DD2" w:rsidRPr="00D72255" w:rsidRDefault="001D0DD2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7CADAF66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2E2ED91D" w14:textId="77777777" w:rsidR="001D0DD2" w:rsidRPr="0056764B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" w:type="dxa"/>
            <w:shd w:val="clear" w:color="auto" w:fill="auto"/>
          </w:tcPr>
          <w:p w14:paraId="564BE727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38EFB728" w14:textId="77777777" w:rsidR="001D0DD2" w:rsidRPr="00D72255" w:rsidRDefault="001D0DD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D0DD2" w:rsidRPr="00D72255" w14:paraId="4A2FEB6E" w14:textId="77777777" w:rsidTr="00AC0452">
        <w:tc>
          <w:tcPr>
            <w:tcW w:w="4050" w:type="dxa"/>
            <w:shd w:val="clear" w:color="auto" w:fill="auto"/>
            <w:vAlign w:val="bottom"/>
          </w:tcPr>
          <w:p w14:paraId="6B4CD485" w14:textId="45170811" w:rsidR="001D0DD2" w:rsidRPr="0056764B" w:rsidRDefault="004303C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D81DB70" w14:textId="6DB329A8" w:rsidR="001D0DD2" w:rsidRPr="00D72255" w:rsidRDefault="00F22BD5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  <w:shd w:val="clear" w:color="auto" w:fill="auto"/>
          </w:tcPr>
          <w:p w14:paraId="79CC51E4" w14:textId="77777777" w:rsidR="001D0DD2" w:rsidRPr="00D72255" w:rsidRDefault="001D0DD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6EA1EC" w14:textId="31C7AC5A" w:rsidR="001D0DD2" w:rsidRPr="00D72255" w:rsidRDefault="00BF2090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shd w:val="clear" w:color="auto" w:fill="auto"/>
            <w:vAlign w:val="center"/>
          </w:tcPr>
          <w:p w14:paraId="6546AB94" w14:textId="77777777" w:rsidR="001D0DD2" w:rsidRPr="00D72255" w:rsidRDefault="001D0DD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63314C97" w14:textId="11CCA06C" w:rsidR="001D0DD2" w:rsidRPr="00D72255" w:rsidRDefault="005452B1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="009C177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9" w:type="dxa"/>
            <w:shd w:val="clear" w:color="auto" w:fill="auto"/>
            <w:vAlign w:val="center"/>
          </w:tcPr>
          <w:p w14:paraId="75543869" w14:textId="77777777" w:rsidR="001D0DD2" w:rsidRPr="00D72255" w:rsidRDefault="001D0DD2">
            <w:pPr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B050224" w14:textId="16D545A3" w:rsidR="001D0DD2" w:rsidRPr="00D72255" w:rsidRDefault="00FF4050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  <w:tr w:rsidR="00324AA2" w:rsidRPr="00D72255" w14:paraId="3F84FE3C" w14:textId="77777777" w:rsidTr="00AC0452">
        <w:tc>
          <w:tcPr>
            <w:tcW w:w="4050" w:type="dxa"/>
            <w:shd w:val="clear" w:color="auto" w:fill="auto"/>
            <w:vAlign w:val="center"/>
          </w:tcPr>
          <w:p w14:paraId="755DA948" w14:textId="2127E970" w:rsidR="00324AA2" w:rsidRPr="0056764B" w:rsidRDefault="00324A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343368" w14:textId="30322464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  <w:shd w:val="clear" w:color="auto" w:fill="auto"/>
          </w:tcPr>
          <w:p w14:paraId="5EA4E72F" w14:textId="77777777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5DE12" w14:textId="4B1D655E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  <w:shd w:val="clear" w:color="auto" w:fill="auto"/>
            <w:vAlign w:val="center"/>
          </w:tcPr>
          <w:p w14:paraId="4E655D3D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B6BB03" w14:textId="79F8B427" w:rsidR="00324AA2" w:rsidRPr="00D72255" w:rsidRDefault="00324AA2" w:rsidP="00FF405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779</w:t>
            </w:r>
          </w:p>
        </w:tc>
        <w:tc>
          <w:tcPr>
            <w:tcW w:w="169" w:type="dxa"/>
            <w:shd w:val="clear" w:color="auto" w:fill="auto"/>
            <w:vAlign w:val="center"/>
          </w:tcPr>
          <w:p w14:paraId="7A31315C" w14:textId="77777777" w:rsidR="00324AA2" w:rsidRPr="00D72255" w:rsidRDefault="00324AA2">
            <w:pPr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F9D5E" w14:textId="66B78217" w:rsidR="00324AA2" w:rsidRPr="00D72255" w:rsidRDefault="00324AA2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563</w:t>
            </w:r>
          </w:p>
        </w:tc>
      </w:tr>
      <w:tr w:rsidR="00324AA2" w:rsidRPr="00D72255" w14:paraId="41F17862" w14:textId="77777777" w:rsidTr="00AC0452">
        <w:tc>
          <w:tcPr>
            <w:tcW w:w="4050" w:type="dxa"/>
            <w:shd w:val="clear" w:color="auto" w:fill="auto"/>
            <w:vAlign w:val="center"/>
          </w:tcPr>
          <w:p w14:paraId="6C1A0A87" w14:textId="29069003" w:rsidR="00324AA2" w:rsidRPr="0056764B" w:rsidRDefault="00324A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2C8DD" w14:textId="7BCF8CE4" w:rsidR="00324AA2" w:rsidRPr="00D72255" w:rsidRDefault="00324AA2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71B0AECF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F23F3" w14:textId="645D03CE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  <w:vAlign w:val="center"/>
          </w:tcPr>
          <w:p w14:paraId="0582F8B9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C83B6" w14:textId="5F67F523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  <w:vAlign w:val="center"/>
          </w:tcPr>
          <w:p w14:paraId="05A5A0EE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1B8CB3" w14:textId="323430DC" w:rsidR="00324AA2" w:rsidRPr="00D72255" w:rsidRDefault="00324AA2" w:rsidP="0040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5DBEAA60" w14:textId="77777777" w:rsidTr="00AC0452">
        <w:tc>
          <w:tcPr>
            <w:tcW w:w="4050" w:type="dxa"/>
            <w:shd w:val="clear" w:color="auto" w:fill="auto"/>
            <w:vAlign w:val="bottom"/>
          </w:tcPr>
          <w:p w14:paraId="1743260A" w14:textId="77777777" w:rsidR="00324AA2" w:rsidRPr="00D72255" w:rsidRDefault="00324A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เงินจ่ายล่วงหน้าผู้รับเหมา 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รวมอยู่ในลูกหนี้</w:t>
            </w:r>
          </w:p>
          <w:p w14:paraId="67A41AC5" w14:textId="0617175E" w:rsidR="00324AA2" w:rsidRPr="0056764B" w:rsidRDefault="00324A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A3E93C" w14:textId="77777777" w:rsidR="00324AA2" w:rsidRPr="00D72255" w:rsidRDefault="00324AA2">
            <w:pPr>
              <w:tabs>
                <w:tab w:val="decimal" w:pos="559"/>
                <w:tab w:val="left" w:pos="721"/>
              </w:tabs>
              <w:ind w:left="-108" w:right="8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34376B54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1D48C3" w14:textId="77777777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  <w:vAlign w:val="center"/>
          </w:tcPr>
          <w:p w14:paraId="777D331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91EA3F3" w14:textId="77777777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  <w:vAlign w:val="center"/>
          </w:tcPr>
          <w:p w14:paraId="47844E9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9C88C64" w14:textId="77777777" w:rsidR="00324AA2" w:rsidRPr="00D72255" w:rsidRDefault="00324AA2">
            <w:pPr>
              <w:tabs>
                <w:tab w:val="decimal" w:pos="98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72E78A62" w14:textId="77777777" w:rsidTr="00AC0452">
        <w:tc>
          <w:tcPr>
            <w:tcW w:w="4050" w:type="dxa"/>
            <w:shd w:val="clear" w:color="auto" w:fill="auto"/>
            <w:vAlign w:val="bottom"/>
          </w:tcPr>
          <w:p w14:paraId="769AFABD" w14:textId="694AF162" w:rsidR="00324AA2" w:rsidRPr="00D72255" w:rsidRDefault="00324A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22B02" w14:textId="7B1B2D5E" w:rsidR="00324AA2" w:rsidRPr="00D72255" w:rsidRDefault="00324AA2" w:rsidP="00DF401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  <w:shd w:val="clear" w:color="auto" w:fill="auto"/>
          </w:tcPr>
          <w:p w14:paraId="2C88B96E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E724D" w14:textId="5CA85726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shd w:val="clear" w:color="auto" w:fill="auto"/>
            <w:vAlign w:val="center"/>
          </w:tcPr>
          <w:p w14:paraId="3AB3B66F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9E96" w14:textId="4BA3BC98" w:rsidR="00324AA2" w:rsidRPr="00D72255" w:rsidRDefault="00324AA2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F1530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9" w:type="dxa"/>
            <w:shd w:val="clear" w:color="auto" w:fill="auto"/>
            <w:vAlign w:val="center"/>
          </w:tcPr>
          <w:p w14:paraId="6452A74C" w14:textId="77777777" w:rsidR="00324AA2" w:rsidRPr="00D72255" w:rsidRDefault="00324AA2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90166" w14:textId="2397D1DB" w:rsidR="00324AA2" w:rsidRPr="00D72255" w:rsidRDefault="00324AA2" w:rsidP="00BF2090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1,037</w:t>
            </w:r>
          </w:p>
        </w:tc>
      </w:tr>
      <w:tr w:rsidR="00324AA2" w:rsidRPr="00D72255" w14:paraId="454855F0" w14:textId="77777777" w:rsidTr="00AC0452">
        <w:tc>
          <w:tcPr>
            <w:tcW w:w="4050" w:type="dxa"/>
            <w:shd w:val="clear" w:color="auto" w:fill="auto"/>
            <w:vAlign w:val="bottom"/>
          </w:tcPr>
          <w:p w14:paraId="37B4B3C2" w14:textId="35F4B0FD" w:rsidR="00324AA2" w:rsidRPr="0056764B" w:rsidRDefault="00324AA2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0F185" w14:textId="59529625" w:rsidR="00324AA2" w:rsidRPr="00D72255" w:rsidRDefault="00324AA2" w:rsidP="00E0118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BD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  <w:shd w:val="clear" w:color="auto" w:fill="auto"/>
          </w:tcPr>
          <w:p w14:paraId="641E3F33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B7718" w14:textId="3100CB54" w:rsidR="00324AA2" w:rsidRPr="00D72255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2BD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3" w:type="dxa"/>
            <w:shd w:val="clear" w:color="auto" w:fill="auto"/>
            <w:vAlign w:val="center"/>
          </w:tcPr>
          <w:p w14:paraId="70C4BF50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EC59F9" w14:textId="49B74755" w:rsidR="00324AA2" w:rsidRPr="00D72255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F1530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9" w:type="dxa"/>
            <w:shd w:val="clear" w:color="auto" w:fill="auto"/>
            <w:vAlign w:val="center"/>
          </w:tcPr>
          <w:p w14:paraId="74446D4F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27753" w14:textId="36D0673C" w:rsidR="00324AA2" w:rsidRPr="00D72255" w:rsidRDefault="00324AA2" w:rsidP="00E01189">
            <w:pPr>
              <w:tabs>
                <w:tab w:val="clear" w:pos="907"/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16FA">
              <w:rPr>
                <w:rFonts w:ascii="Angsana New" w:hAnsi="Angsana New"/>
                <w:b/>
                <w:bCs/>
                <w:sz w:val="28"/>
                <w:szCs w:val="28"/>
              </w:rPr>
              <w:t>1,037</w:t>
            </w:r>
          </w:p>
        </w:tc>
      </w:tr>
      <w:tr w:rsidR="00324AA2" w:rsidRPr="00D72255" w14:paraId="0480AA91" w14:textId="77777777" w:rsidTr="00AC0452">
        <w:tc>
          <w:tcPr>
            <w:tcW w:w="4050" w:type="dxa"/>
            <w:shd w:val="clear" w:color="auto" w:fill="auto"/>
            <w:vAlign w:val="bottom"/>
          </w:tcPr>
          <w:p w14:paraId="0315A72B" w14:textId="7415433C" w:rsidR="00324AA2" w:rsidRPr="0056764B" w:rsidRDefault="00324AA2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70BAC95A" w14:textId="6EC137D9" w:rsidR="00324AA2" w:rsidRPr="00AC2BD0" w:rsidRDefault="00324AA2" w:rsidP="00E0118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48CB6C65" w14:textId="77777777" w:rsidR="00324AA2" w:rsidRPr="00AC2BD0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F0A426C" w14:textId="05888522" w:rsidR="00324AA2" w:rsidRPr="00AC2BD0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07A2FA03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125DF13A" w14:textId="61682238" w:rsidR="00324AA2" w:rsidRPr="00D72255" w:rsidRDefault="00324AA2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</w:tcPr>
          <w:p w14:paraId="38FBF106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345A3A70" w14:textId="72F5B960" w:rsidR="00324AA2" w:rsidRPr="00D72255" w:rsidRDefault="00324AA2" w:rsidP="00E0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46A80" w:rsidRPr="00D72255" w14:paraId="1A9938E4" w14:textId="77777777" w:rsidTr="005E37CD">
        <w:tc>
          <w:tcPr>
            <w:tcW w:w="4050" w:type="dxa"/>
            <w:shd w:val="clear" w:color="auto" w:fill="auto"/>
            <w:vAlign w:val="bottom"/>
          </w:tcPr>
          <w:p w14:paraId="31EF9C22" w14:textId="77777777" w:rsidR="00246A80" w:rsidRPr="0056764B" w:rsidRDefault="00246A80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50459DBE" w14:textId="77777777" w:rsidR="00246A80" w:rsidRPr="00AC2BD0" w:rsidRDefault="00246A80" w:rsidP="00E0118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19C15040" w14:textId="77777777" w:rsidR="00246A80" w:rsidRPr="00AC2BD0" w:rsidRDefault="00246A80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28307301" w14:textId="77777777" w:rsidR="00246A80" w:rsidRPr="00AC2BD0" w:rsidRDefault="00246A80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65B8B957" w14:textId="77777777" w:rsidR="00246A80" w:rsidRPr="00D72255" w:rsidRDefault="00246A80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7AAB1F7C" w14:textId="77777777" w:rsidR="00246A80" w:rsidRPr="00D72255" w:rsidRDefault="00246A80" w:rsidP="00E01189">
            <w:pPr>
              <w:tabs>
                <w:tab w:val="clear" w:pos="907"/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</w:tcPr>
          <w:p w14:paraId="11E3D2EF" w14:textId="77777777" w:rsidR="00246A80" w:rsidRPr="00D72255" w:rsidRDefault="00246A80" w:rsidP="00E01189">
            <w:pPr>
              <w:tabs>
                <w:tab w:val="clear" w:pos="907"/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C1FCA1A" w14:textId="77777777" w:rsidR="00246A80" w:rsidRPr="00D72255" w:rsidRDefault="00246A80" w:rsidP="00E0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93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2968AA46" w14:textId="77777777" w:rsidTr="005E37CD">
        <w:tc>
          <w:tcPr>
            <w:tcW w:w="4050" w:type="dxa"/>
            <w:shd w:val="clear" w:color="auto" w:fill="auto"/>
            <w:vAlign w:val="bottom"/>
          </w:tcPr>
          <w:p w14:paraId="571C21EA" w14:textId="57D57B74" w:rsidR="00324AA2" w:rsidRPr="0056764B" w:rsidRDefault="00324AA2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5" w:type="dxa"/>
            <w:shd w:val="clear" w:color="auto" w:fill="auto"/>
          </w:tcPr>
          <w:p w14:paraId="6D4DF269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62598F44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20DA1DEA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6ABA574C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09B3EEC8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</w:tcPr>
          <w:p w14:paraId="56DC1EE9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59AA995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4AA2" w:rsidRPr="00D72255" w14:paraId="501EBF9F" w14:textId="77777777" w:rsidTr="00AC0452">
        <w:tc>
          <w:tcPr>
            <w:tcW w:w="4050" w:type="dxa"/>
            <w:shd w:val="clear" w:color="auto" w:fill="auto"/>
            <w:vAlign w:val="bottom"/>
          </w:tcPr>
          <w:p w14:paraId="2F58FD8C" w14:textId="4BAC9637" w:rsidR="00324AA2" w:rsidRPr="0056764B" w:rsidRDefault="00324AA2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403AD98" w14:textId="370B906D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  <w:shd w:val="clear" w:color="auto" w:fill="auto"/>
          </w:tcPr>
          <w:p w14:paraId="1C274982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3BB6ED" w14:textId="51B07446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shd w:val="clear" w:color="auto" w:fill="auto"/>
          </w:tcPr>
          <w:p w14:paraId="4FE56C80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F805280" w14:textId="796970A0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10,407</w:t>
            </w:r>
          </w:p>
        </w:tc>
        <w:tc>
          <w:tcPr>
            <w:tcW w:w="169" w:type="dxa"/>
            <w:shd w:val="clear" w:color="auto" w:fill="auto"/>
          </w:tcPr>
          <w:p w14:paraId="68E9D6D5" w14:textId="77777777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DE39D84" w14:textId="5D12AA1A" w:rsidR="00324AA2" w:rsidRPr="00D72255" w:rsidRDefault="00324AA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21,</w:t>
            </w:r>
            <w:r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324AA2" w:rsidRPr="00D72255" w14:paraId="2D8633C3" w14:textId="77777777" w:rsidTr="00AC0452">
        <w:tc>
          <w:tcPr>
            <w:tcW w:w="4050" w:type="dxa"/>
            <w:shd w:val="clear" w:color="auto" w:fill="auto"/>
            <w:vAlign w:val="bottom"/>
          </w:tcPr>
          <w:p w14:paraId="46AA1B8A" w14:textId="1F150F28" w:rsidR="00324AA2" w:rsidRPr="0056764B" w:rsidRDefault="00324AA2" w:rsidP="00E0118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6EF62BD" w14:textId="5FB6A32B" w:rsidR="00324AA2" w:rsidRPr="00D72255" w:rsidRDefault="00324AA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21,066</w:t>
            </w:r>
          </w:p>
        </w:tc>
        <w:tc>
          <w:tcPr>
            <w:tcW w:w="173" w:type="dxa"/>
            <w:shd w:val="clear" w:color="auto" w:fill="auto"/>
          </w:tcPr>
          <w:p w14:paraId="28ABABD4" w14:textId="77777777" w:rsidR="00324AA2" w:rsidRPr="00D72255" w:rsidRDefault="00324AA2" w:rsidP="00E01189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EB9C36" w14:textId="696FA9FC" w:rsidR="00324AA2" w:rsidRPr="00D72255" w:rsidRDefault="00324AA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18,191</w:t>
            </w:r>
          </w:p>
        </w:tc>
        <w:tc>
          <w:tcPr>
            <w:tcW w:w="173" w:type="dxa"/>
            <w:shd w:val="clear" w:color="auto" w:fill="auto"/>
          </w:tcPr>
          <w:p w14:paraId="55D4A64C" w14:textId="77777777" w:rsidR="00324AA2" w:rsidRPr="00D72255" w:rsidRDefault="00324AA2" w:rsidP="00E01189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9FC93EA" w14:textId="50A1D199" w:rsidR="00324AA2" w:rsidRPr="00D72255" w:rsidRDefault="00324AA2" w:rsidP="00E01189">
            <w:pPr>
              <w:tabs>
                <w:tab w:val="clear" w:pos="907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21,066</w:t>
            </w:r>
          </w:p>
        </w:tc>
        <w:tc>
          <w:tcPr>
            <w:tcW w:w="169" w:type="dxa"/>
            <w:shd w:val="clear" w:color="auto" w:fill="auto"/>
          </w:tcPr>
          <w:p w14:paraId="49C35DD6" w14:textId="77777777" w:rsidR="00324AA2" w:rsidRPr="00D72255" w:rsidRDefault="00324AA2" w:rsidP="00E01189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6F3AECF" w14:textId="7FDD386A" w:rsidR="00324AA2" w:rsidRPr="00D72255" w:rsidRDefault="00324AA2" w:rsidP="00E01189">
            <w:pPr>
              <w:tabs>
                <w:tab w:val="clear" w:pos="907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18,191</w:t>
            </w:r>
          </w:p>
        </w:tc>
      </w:tr>
      <w:tr w:rsidR="00324AA2" w:rsidRPr="00D72255" w14:paraId="5C08057A" w14:textId="77777777" w:rsidTr="00AC0452">
        <w:trPr>
          <w:trHeight w:val="288"/>
        </w:trPr>
        <w:tc>
          <w:tcPr>
            <w:tcW w:w="4050" w:type="dxa"/>
            <w:shd w:val="clear" w:color="auto" w:fill="auto"/>
            <w:vAlign w:val="bottom"/>
          </w:tcPr>
          <w:p w14:paraId="107C7D49" w14:textId="3D74A747" w:rsidR="00324AA2" w:rsidRPr="0056764B" w:rsidRDefault="00324AA2" w:rsidP="00E0118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DF0AE6" w14:textId="683D3F19" w:rsidR="00324AA2" w:rsidRPr="00D72255" w:rsidRDefault="00324AA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26DF">
              <w:rPr>
                <w:rFonts w:ascii="Angsana New" w:hAnsi="Angsana New"/>
                <w:b/>
                <w:bCs/>
                <w:sz w:val="28"/>
                <w:szCs w:val="28"/>
              </w:rPr>
              <w:t>21,066</w:t>
            </w:r>
          </w:p>
        </w:tc>
        <w:tc>
          <w:tcPr>
            <w:tcW w:w="173" w:type="dxa"/>
            <w:shd w:val="clear" w:color="auto" w:fill="auto"/>
          </w:tcPr>
          <w:p w14:paraId="11B1E7EF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B6F26" w14:textId="7C0408FE" w:rsidR="00324AA2" w:rsidRPr="00D72255" w:rsidRDefault="00324AA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26DF">
              <w:rPr>
                <w:rFonts w:ascii="Angsana New" w:hAnsi="Angsana New"/>
                <w:b/>
                <w:bCs/>
                <w:sz w:val="28"/>
                <w:szCs w:val="28"/>
              </w:rPr>
              <w:t>18,191</w:t>
            </w:r>
          </w:p>
        </w:tc>
        <w:tc>
          <w:tcPr>
            <w:tcW w:w="173" w:type="dxa"/>
            <w:shd w:val="clear" w:color="auto" w:fill="auto"/>
          </w:tcPr>
          <w:p w14:paraId="4483EEE7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0F58D" w14:textId="5FF36B1A" w:rsidR="00324AA2" w:rsidRPr="00D72255" w:rsidRDefault="00324AA2" w:rsidP="00E01189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31,473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4C88EFB3" w14:textId="77777777" w:rsidR="00324AA2" w:rsidRPr="00D72255" w:rsidRDefault="00324AA2" w:rsidP="00E01189">
            <w:pPr>
              <w:tabs>
                <w:tab w:val="clear" w:pos="907"/>
                <w:tab w:val="decimal" w:pos="882"/>
                <w:tab w:val="decimal" w:pos="950"/>
              </w:tabs>
              <w:ind w:left="-126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078D3" w14:textId="4E20C2A1" w:rsidR="00324AA2" w:rsidRPr="00D72255" w:rsidRDefault="00324AA2" w:rsidP="00E01189">
            <w:pPr>
              <w:tabs>
                <w:tab w:val="clear" w:pos="907"/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39,828</w:t>
            </w:r>
          </w:p>
        </w:tc>
      </w:tr>
      <w:tr w:rsidR="00324AA2" w:rsidRPr="00D72255" w14:paraId="30DDE086" w14:textId="77777777" w:rsidTr="00AC0452">
        <w:tc>
          <w:tcPr>
            <w:tcW w:w="4050" w:type="dxa"/>
            <w:shd w:val="clear" w:color="auto" w:fill="auto"/>
            <w:vAlign w:val="bottom"/>
          </w:tcPr>
          <w:p w14:paraId="1A0D89B8" w14:textId="59D7827D" w:rsidR="00BC196A" w:rsidRPr="0056764B" w:rsidRDefault="00BC196A" w:rsidP="00E0118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4691D75" w14:textId="3BB5D3BF" w:rsidR="00324AA2" w:rsidRPr="00D72255" w:rsidRDefault="00324AA2" w:rsidP="00E01189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1F9BBB2B" w14:textId="77777777" w:rsidR="00324AA2" w:rsidRPr="00D72255" w:rsidRDefault="00324AA2" w:rsidP="00E01189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6813CC" w14:textId="49891429" w:rsidR="00324AA2" w:rsidRPr="00D72255" w:rsidRDefault="00324AA2" w:rsidP="00E01189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17CC5546" w14:textId="77777777" w:rsidR="00324AA2" w:rsidRPr="00D72255" w:rsidRDefault="00324AA2" w:rsidP="00E01189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14F021F1" w14:textId="2AD75791" w:rsidR="00324AA2" w:rsidRPr="0056764B" w:rsidRDefault="00324AA2" w:rsidP="00E01189">
            <w:pPr>
              <w:tabs>
                <w:tab w:val="clear" w:pos="907"/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B52E747" w14:textId="77777777" w:rsidR="00324AA2" w:rsidRPr="00D72255" w:rsidRDefault="00324AA2" w:rsidP="00E01189">
            <w:pPr>
              <w:tabs>
                <w:tab w:val="clear" w:pos="907"/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67F68A3" w14:textId="22471405" w:rsidR="00324AA2" w:rsidRPr="00D72255" w:rsidRDefault="00324AA2" w:rsidP="00E01189">
            <w:pPr>
              <w:tabs>
                <w:tab w:val="clear" w:pos="907"/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0452" w:rsidRPr="00D72255" w14:paraId="33D7F7B7" w14:textId="77777777">
        <w:tc>
          <w:tcPr>
            <w:tcW w:w="4050" w:type="dxa"/>
            <w:shd w:val="clear" w:color="auto" w:fill="auto"/>
            <w:vAlign w:val="center"/>
          </w:tcPr>
          <w:p w14:paraId="4AFB4E12" w14:textId="1BD7BC17" w:rsidR="00AC0452" w:rsidRPr="0056764B" w:rsidRDefault="00AC0452" w:rsidP="00AC0452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 (รวมอยู่ในเจ้าหนี้หมุนเวียนอื่น)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5EED6C4" w14:textId="77777777" w:rsidR="00AC0452" w:rsidRPr="00D72255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56B1E8F4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42CAFC" w14:textId="77777777" w:rsidR="00AC0452" w:rsidRPr="00D72255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  <w:vAlign w:val="center"/>
          </w:tcPr>
          <w:p w14:paraId="5771E011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DC0B2" w14:textId="77777777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  <w:vAlign w:val="center"/>
          </w:tcPr>
          <w:p w14:paraId="12C65950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D1413" w14:textId="77777777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0452" w:rsidRPr="00D72255" w14:paraId="495FD951" w14:textId="77777777">
        <w:tc>
          <w:tcPr>
            <w:tcW w:w="4050" w:type="dxa"/>
            <w:shd w:val="clear" w:color="auto" w:fill="auto"/>
            <w:vAlign w:val="center"/>
          </w:tcPr>
          <w:p w14:paraId="5D98F08B" w14:textId="601B85E0" w:rsidR="00AC0452" w:rsidRPr="0056764B" w:rsidRDefault="00AC0452" w:rsidP="00AC0452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F50E2AE" w14:textId="0AC878FB" w:rsidR="00AC0452" w:rsidRPr="00D72255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62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" w:type="dxa"/>
            <w:shd w:val="clear" w:color="auto" w:fill="auto"/>
          </w:tcPr>
          <w:p w14:paraId="6D151369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969A0E" w14:textId="76AFB184" w:rsidR="00AC0452" w:rsidRPr="00D72255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3" w:type="dxa"/>
            <w:shd w:val="clear" w:color="auto" w:fill="auto"/>
            <w:vAlign w:val="center"/>
          </w:tcPr>
          <w:p w14:paraId="18A0EF1E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2182E" w14:textId="48E88A3D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</w:rPr>
              <w:t>119,791</w:t>
            </w:r>
            <w:r w:rsidRPr="009B481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9" w:type="dxa"/>
            <w:shd w:val="clear" w:color="auto" w:fill="auto"/>
            <w:vAlign w:val="center"/>
          </w:tcPr>
          <w:p w14:paraId="78668515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C77E2" w14:textId="1AC0F451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sz w:val="28"/>
                <w:szCs w:val="28"/>
              </w:rPr>
              <w:t xml:space="preserve">           99,522 </w:t>
            </w:r>
          </w:p>
        </w:tc>
      </w:tr>
      <w:tr w:rsidR="00AC0452" w:rsidRPr="00D72255" w14:paraId="40044426" w14:textId="77777777">
        <w:tc>
          <w:tcPr>
            <w:tcW w:w="4050" w:type="dxa"/>
            <w:shd w:val="clear" w:color="auto" w:fill="auto"/>
            <w:vAlign w:val="center"/>
          </w:tcPr>
          <w:p w14:paraId="2429E4D3" w14:textId="1AEBC38F" w:rsidR="00AC0452" w:rsidRPr="0056764B" w:rsidRDefault="00AC0452" w:rsidP="00AC0452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763C37CF" w14:textId="2A685F02" w:rsidR="00AC0452" w:rsidRPr="00D72255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B949C6">
              <w:rPr>
                <w:rFonts w:ascii="Angsana New" w:hAnsi="Angsana New"/>
                <w:sz w:val="28"/>
                <w:szCs w:val="28"/>
              </w:rPr>
              <w:t>4,359</w:t>
            </w:r>
            <w:r w:rsidRPr="009B481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  <w:shd w:val="clear" w:color="auto" w:fill="auto"/>
          </w:tcPr>
          <w:p w14:paraId="7F35F323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BD7821" w14:textId="07815BE5" w:rsidR="00AC0452" w:rsidRPr="00D72255" w:rsidRDefault="006A7FE4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5,654</w:t>
            </w:r>
          </w:p>
        </w:tc>
        <w:tc>
          <w:tcPr>
            <w:tcW w:w="173" w:type="dxa"/>
            <w:shd w:val="clear" w:color="auto" w:fill="auto"/>
            <w:vAlign w:val="center"/>
          </w:tcPr>
          <w:p w14:paraId="26B671EA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CF560" w14:textId="77017326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sz w:val="28"/>
                <w:szCs w:val="28"/>
              </w:rPr>
              <w:t xml:space="preserve">           4,359 </w:t>
            </w:r>
          </w:p>
        </w:tc>
        <w:tc>
          <w:tcPr>
            <w:tcW w:w="169" w:type="dxa"/>
            <w:shd w:val="clear" w:color="auto" w:fill="auto"/>
            <w:vAlign w:val="center"/>
          </w:tcPr>
          <w:p w14:paraId="7D9E35C5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1B4DD" w14:textId="07568794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sz w:val="28"/>
                <w:szCs w:val="28"/>
              </w:rPr>
              <w:t xml:space="preserve">            5,654 </w:t>
            </w:r>
          </w:p>
        </w:tc>
      </w:tr>
      <w:tr w:rsidR="00AC0452" w:rsidRPr="00D72255" w14:paraId="41FEFA00" w14:textId="77777777">
        <w:tc>
          <w:tcPr>
            <w:tcW w:w="4050" w:type="dxa"/>
            <w:shd w:val="clear" w:color="auto" w:fill="auto"/>
            <w:vAlign w:val="center"/>
          </w:tcPr>
          <w:p w14:paraId="61AE749C" w14:textId="61BA0EFA" w:rsidR="00AC0452" w:rsidRPr="0056764B" w:rsidRDefault="00AC0452" w:rsidP="00AC0452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7CBC6972" w14:textId="1D9BF742" w:rsidR="00AC0452" w:rsidRPr="00D72255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73" w:type="dxa"/>
            <w:shd w:val="clear" w:color="auto" w:fill="auto"/>
          </w:tcPr>
          <w:p w14:paraId="63264661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66DCC4" w14:textId="08126282" w:rsidR="00AC0452" w:rsidRPr="00D72255" w:rsidRDefault="006A7FE4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1,242</w:t>
            </w:r>
          </w:p>
        </w:tc>
        <w:tc>
          <w:tcPr>
            <w:tcW w:w="173" w:type="dxa"/>
            <w:shd w:val="clear" w:color="auto" w:fill="auto"/>
            <w:vAlign w:val="center"/>
          </w:tcPr>
          <w:p w14:paraId="5B3029C3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F0085" w14:textId="7D5B9D7A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69" w:type="dxa"/>
            <w:shd w:val="clear" w:color="auto" w:fill="auto"/>
            <w:vAlign w:val="center"/>
          </w:tcPr>
          <w:p w14:paraId="7783D09F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74998" w14:textId="42D31366" w:rsidR="00AC0452" w:rsidRPr="00D72255" w:rsidRDefault="00447ECB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1,219</w:t>
            </w:r>
          </w:p>
        </w:tc>
      </w:tr>
      <w:tr w:rsidR="00AC0452" w:rsidRPr="00D72255" w14:paraId="1D21BB7D" w14:textId="77777777" w:rsidTr="00AC0452">
        <w:tc>
          <w:tcPr>
            <w:tcW w:w="4050" w:type="dxa"/>
            <w:shd w:val="clear" w:color="auto" w:fill="auto"/>
            <w:vAlign w:val="center"/>
          </w:tcPr>
          <w:p w14:paraId="602E7F6C" w14:textId="28D32FA1" w:rsidR="00AC0452" w:rsidRPr="0056764B" w:rsidRDefault="00AC0452" w:rsidP="00AC0452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B2A7F" w14:textId="560BB85B" w:rsidR="00AC0452" w:rsidRPr="00BA5B11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</w:t>
            </w:r>
            <w:r w:rsidR="0015543A">
              <w:rPr>
                <w:rFonts w:ascii="Angsana New" w:hAnsi="Angsana New"/>
                <w:b/>
                <w:bCs/>
                <w:sz w:val="28"/>
                <w:szCs w:val="28"/>
              </w:rPr>
              <w:t>953</w:t>
            </w:r>
          </w:p>
        </w:tc>
        <w:tc>
          <w:tcPr>
            <w:tcW w:w="173" w:type="dxa"/>
            <w:shd w:val="clear" w:color="auto" w:fill="auto"/>
          </w:tcPr>
          <w:p w14:paraId="5CFA494A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DA7F2B" w14:textId="424353F8" w:rsidR="00AC0452" w:rsidRPr="009B481E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</w:t>
            </w:r>
            <w:r w:rsidR="006A7FE4">
              <w:rPr>
                <w:rFonts w:ascii="Angsana New" w:hAnsi="Angsana New"/>
                <w:b/>
                <w:bCs/>
                <w:sz w:val="28"/>
                <w:szCs w:val="28"/>
              </w:rPr>
              <w:t>6,896</w:t>
            </w:r>
            <w:r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3" w:type="dxa"/>
            <w:shd w:val="clear" w:color="auto" w:fill="auto"/>
            <w:vAlign w:val="center"/>
          </w:tcPr>
          <w:p w14:paraId="414D3B96" w14:textId="77777777" w:rsidR="00AC0452" w:rsidRPr="009B481E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AF3AE5A" w14:textId="086950CF" w:rsidR="00AC0452" w:rsidRPr="009B481E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124,653 </w:t>
            </w:r>
          </w:p>
        </w:tc>
        <w:tc>
          <w:tcPr>
            <w:tcW w:w="169" w:type="dxa"/>
            <w:shd w:val="clear" w:color="auto" w:fill="auto"/>
            <w:vAlign w:val="center"/>
          </w:tcPr>
          <w:p w14:paraId="017489C4" w14:textId="77777777" w:rsidR="00AC0452" w:rsidRPr="009B481E" w:rsidRDefault="00AC0452" w:rsidP="00AC0452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ED5DA39" w14:textId="40E787A6" w:rsidR="00AC0452" w:rsidRPr="009B481E" w:rsidRDefault="006A7FE4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106,395</w:t>
            </w:r>
            <w:r w:rsidR="00AC0452" w:rsidRPr="009B48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C0452" w:rsidRPr="00D72255" w14:paraId="6B1E148D" w14:textId="77777777" w:rsidTr="00AC0452">
        <w:tc>
          <w:tcPr>
            <w:tcW w:w="4050" w:type="dxa"/>
            <w:shd w:val="clear" w:color="auto" w:fill="auto"/>
            <w:vAlign w:val="bottom"/>
          </w:tcPr>
          <w:p w14:paraId="32227650" w14:textId="4DB4B531" w:rsidR="00AC0452" w:rsidRPr="0056764B" w:rsidRDefault="00AC0452" w:rsidP="00AC0452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21B4F9" w14:textId="2897E861" w:rsidR="00AC0452" w:rsidRPr="00D72255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7B28B375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798B35" w14:textId="66BA97F8" w:rsidR="00AC0452" w:rsidRPr="00D72255" w:rsidRDefault="00AC0452" w:rsidP="00AC0452">
            <w:pPr>
              <w:tabs>
                <w:tab w:val="clear" w:pos="907"/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shd w:val="clear" w:color="auto" w:fill="auto"/>
          </w:tcPr>
          <w:p w14:paraId="48DE6C43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</w:tcPr>
          <w:p w14:paraId="17EC116C" w14:textId="1F64F0EB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6650FDC" w14:textId="77777777" w:rsidR="00AC0452" w:rsidRPr="00D72255" w:rsidRDefault="00AC0452" w:rsidP="00AC0452">
            <w:pPr>
              <w:tabs>
                <w:tab w:val="clear" w:pos="907"/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</w:tcPr>
          <w:p w14:paraId="7E1E4A87" w14:textId="7E7B2974" w:rsidR="00AC0452" w:rsidRPr="00D72255" w:rsidRDefault="00AC0452" w:rsidP="00AC0452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49073DC" w14:textId="77777777" w:rsidR="003E5D8F" w:rsidRDefault="003E5D8F" w:rsidP="004965CF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highlight w:val="yellow"/>
        </w:rPr>
      </w:pPr>
    </w:p>
    <w:p w14:paraId="0D9390C9" w14:textId="77777777" w:rsidR="005E37CD" w:rsidRDefault="005E37CD" w:rsidP="004965CF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highlight w:val="yellow"/>
        </w:rPr>
      </w:pPr>
    </w:p>
    <w:p w14:paraId="67DBFFBC" w14:textId="77777777" w:rsidR="00FB2A8F" w:rsidRDefault="00FB2A8F" w:rsidP="004965CF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highlight w:val="yellow"/>
        </w:rPr>
      </w:pPr>
    </w:p>
    <w:p w14:paraId="2A84FD9F" w14:textId="77777777" w:rsidR="00D15AE8" w:rsidRPr="00A42401" w:rsidRDefault="00D15AE8" w:rsidP="004965CF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highlight w:val="yellow"/>
        </w:rPr>
      </w:pPr>
    </w:p>
    <w:tbl>
      <w:tblPr>
        <w:tblW w:w="90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966"/>
        <w:gridCol w:w="1813"/>
        <w:gridCol w:w="269"/>
        <w:gridCol w:w="1172"/>
        <w:gridCol w:w="269"/>
        <w:gridCol w:w="983"/>
        <w:gridCol w:w="269"/>
        <w:gridCol w:w="997"/>
        <w:gridCol w:w="260"/>
        <w:gridCol w:w="1085"/>
      </w:tblGrid>
      <w:tr w:rsidR="0039500B" w:rsidRPr="00AC1E4B" w14:paraId="28C2DCB0" w14:textId="77777777" w:rsidTr="004D376F">
        <w:tc>
          <w:tcPr>
            <w:tcW w:w="1083" w:type="pct"/>
            <w:shd w:val="clear" w:color="auto" w:fill="auto"/>
          </w:tcPr>
          <w:p w14:paraId="26B35D55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</w:tcPr>
          <w:p w14:paraId="4A104305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8" w:type="pct"/>
            <w:shd w:val="clear" w:color="auto" w:fill="auto"/>
          </w:tcPr>
          <w:p w14:paraId="6CE7F90C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A4A2039" w14:textId="77777777" w:rsidR="0039500B" w:rsidRPr="00AC1E4B" w:rsidRDefault="0039500B">
            <w:pPr>
              <w:ind w:left="-108" w:right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E4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C1E4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C1E4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9500B" w:rsidRPr="00AC1E4B" w14:paraId="7FE2F075" w14:textId="77777777" w:rsidTr="004D376F">
        <w:trPr>
          <w:tblHeader/>
        </w:trPr>
        <w:tc>
          <w:tcPr>
            <w:tcW w:w="1083" w:type="pct"/>
            <w:shd w:val="clear" w:color="auto" w:fill="auto"/>
            <w:vAlign w:val="bottom"/>
          </w:tcPr>
          <w:p w14:paraId="56990555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1E4B">
              <w:rPr>
                <w:rFonts w:asciiTheme="majorBidi" w:hAnsiTheme="majorBidi" w:cstheme="majorBidi" w:hint="cs"/>
                <w:sz w:val="28"/>
                <w:szCs w:val="28"/>
              </w:rPr>
              <w:tab/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476E6CF6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E4B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2570676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1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FC8B1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9500B" w:rsidRPr="00AC1E4B" w14:paraId="1E8A3F35" w14:textId="77777777" w:rsidTr="004D376F">
        <w:trPr>
          <w:tblHeader/>
        </w:trPr>
        <w:tc>
          <w:tcPr>
            <w:tcW w:w="1083" w:type="pct"/>
            <w:shd w:val="clear" w:color="auto" w:fill="auto"/>
            <w:vAlign w:val="bottom"/>
          </w:tcPr>
          <w:p w14:paraId="402FC79E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9CFD8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</w:p>
          <w:p w14:paraId="077743F9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E4B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5776B45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AF84D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</w:p>
          <w:p w14:paraId="29F491B1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E4B">
              <w:rPr>
                <w:rFonts w:asciiTheme="majorBidi" w:hAnsiTheme="majorBidi" w:cstheme="majorBidi" w:hint="cs"/>
                <w:sz w:val="28"/>
                <w:szCs w:val="28"/>
              </w:rPr>
              <w:t xml:space="preserve">1 </w:t>
            </w: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60679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31B42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9A1DF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3BB42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3A53F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74CA8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ณ วันที่ </w:t>
            </w:r>
          </w:p>
          <w:p w14:paraId="1314C304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1E4B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39500B" w:rsidRPr="00AC1E4B" w14:paraId="62646E3C" w14:textId="77777777" w:rsidTr="004D376F">
        <w:trPr>
          <w:tblHeader/>
        </w:trPr>
        <w:tc>
          <w:tcPr>
            <w:tcW w:w="1083" w:type="pct"/>
            <w:shd w:val="clear" w:color="auto" w:fill="auto"/>
            <w:vAlign w:val="bottom"/>
          </w:tcPr>
          <w:p w14:paraId="38A7840F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1E4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208F2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509DE90E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2A051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0CD2249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922B6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4BA571F0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0EB84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527ECF0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7FB1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9500B" w:rsidRPr="00AC1E4B" w14:paraId="18428436" w14:textId="77777777" w:rsidTr="004D376F">
        <w:tc>
          <w:tcPr>
            <w:tcW w:w="1083" w:type="pct"/>
            <w:shd w:val="clear" w:color="auto" w:fill="auto"/>
          </w:tcPr>
          <w:p w14:paraId="41E5D1D5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8" w:type="pct"/>
            <w:shd w:val="clear" w:color="auto" w:fill="auto"/>
          </w:tcPr>
          <w:p w14:paraId="28AFB0A5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E4B">
              <w:rPr>
                <w:rFonts w:asciiTheme="majorBidi" w:hAnsiTheme="majorBidi" w:cstheme="majorBidi" w:hint="cs"/>
                <w:sz w:val="28"/>
                <w:szCs w:val="28"/>
              </w:rPr>
              <w:t>7.00 - 8.90</w:t>
            </w:r>
          </w:p>
        </w:tc>
        <w:tc>
          <w:tcPr>
            <w:tcW w:w="148" w:type="pct"/>
            <w:shd w:val="clear" w:color="auto" w:fill="auto"/>
          </w:tcPr>
          <w:p w14:paraId="771882BA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14:paraId="025C2325" w14:textId="77777777" w:rsidR="0039500B" w:rsidRPr="00AC1E4B" w:rsidRDefault="0039500B">
            <w:pPr>
              <w:tabs>
                <w:tab w:val="clear" w:pos="907"/>
                <w:tab w:val="decimal" w:pos="855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1E4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AC1E4B">
              <w:rPr>
                <w:rFonts w:asciiTheme="majorBidi" w:hAnsiTheme="majorBidi" w:cstheme="majorBidi"/>
                <w:sz w:val="28"/>
                <w:szCs w:val="28"/>
              </w:rPr>
              <w:t>2,002</w:t>
            </w:r>
          </w:p>
        </w:tc>
        <w:tc>
          <w:tcPr>
            <w:tcW w:w="148" w:type="pct"/>
            <w:shd w:val="clear" w:color="auto" w:fill="auto"/>
          </w:tcPr>
          <w:p w14:paraId="23BCE270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2047ABAC" w14:textId="2F48C2B6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E4B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887DCA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48" w:type="pct"/>
            <w:shd w:val="clear" w:color="auto" w:fill="auto"/>
          </w:tcPr>
          <w:p w14:paraId="7891ACD0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079FA4C5" w14:textId="55586BA6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1E4B">
              <w:rPr>
                <w:rFonts w:asciiTheme="majorBidi" w:hAnsiTheme="majorBidi" w:cstheme="majorBidi"/>
                <w:sz w:val="28"/>
                <w:szCs w:val="28"/>
              </w:rPr>
              <w:t>(502)</w:t>
            </w:r>
          </w:p>
        </w:tc>
        <w:tc>
          <w:tcPr>
            <w:tcW w:w="143" w:type="pct"/>
            <w:shd w:val="clear" w:color="auto" w:fill="auto"/>
          </w:tcPr>
          <w:p w14:paraId="1280E120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75494E01" w14:textId="3E72587A" w:rsidR="0039500B" w:rsidRPr="00AC1E4B" w:rsidRDefault="0039500B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1E4B">
              <w:rPr>
                <w:rFonts w:asciiTheme="majorBidi" w:hAnsiTheme="majorBidi" w:cstheme="majorBidi"/>
                <w:sz w:val="28"/>
                <w:szCs w:val="28"/>
              </w:rPr>
              <w:t>54,2</w:t>
            </w:r>
            <w:r w:rsidR="00613DE6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39500B" w:rsidRPr="00AC1E4B" w14:paraId="03455E1D" w14:textId="77777777" w:rsidTr="004D376F">
        <w:tc>
          <w:tcPr>
            <w:tcW w:w="1083" w:type="pct"/>
            <w:shd w:val="clear" w:color="auto" w:fill="auto"/>
          </w:tcPr>
          <w:p w14:paraId="4AD6CB3B" w14:textId="77777777" w:rsidR="0039500B" w:rsidRPr="005676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98" w:type="pct"/>
            <w:shd w:val="clear" w:color="auto" w:fill="auto"/>
          </w:tcPr>
          <w:p w14:paraId="2D3F7871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6FC5101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C77EB" w14:textId="77777777" w:rsidR="0039500B" w:rsidRPr="00AC1E4B" w:rsidRDefault="0039500B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1E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52,002</w:t>
            </w:r>
          </w:p>
        </w:tc>
        <w:tc>
          <w:tcPr>
            <w:tcW w:w="148" w:type="pct"/>
            <w:shd w:val="clear" w:color="auto" w:fill="auto"/>
          </w:tcPr>
          <w:p w14:paraId="01514339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C94CF" w14:textId="108E5BAD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1E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</w:t>
            </w:r>
            <w:r w:rsidR="00887D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48" w:type="pct"/>
            <w:shd w:val="clear" w:color="auto" w:fill="auto"/>
          </w:tcPr>
          <w:p w14:paraId="1D359E65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A5BD3" w14:textId="0DB18CE9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1E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(502)</w:t>
            </w:r>
          </w:p>
        </w:tc>
        <w:tc>
          <w:tcPr>
            <w:tcW w:w="143" w:type="pct"/>
            <w:shd w:val="clear" w:color="auto" w:fill="auto"/>
          </w:tcPr>
          <w:p w14:paraId="017188A8" w14:textId="77777777" w:rsidR="0039500B" w:rsidRPr="00AC1E4B" w:rsidRDefault="0039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44C70" w14:textId="68C4C17F" w:rsidR="0039500B" w:rsidRPr="00AC1E4B" w:rsidRDefault="0039500B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1E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54,2</w:t>
            </w:r>
            <w:r w:rsidR="00613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</w:tr>
    </w:tbl>
    <w:p w14:paraId="2EB9BDCE" w14:textId="77777777" w:rsidR="0039500B" w:rsidRDefault="0039500B" w:rsidP="004965CF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ajorBidi" w:eastAsia="Malgun Gothic" w:hAnsiTheme="majorBidi" w:cstheme="majorBidi"/>
          <w:b/>
          <w:bCs/>
          <w:sz w:val="28"/>
          <w:highlight w:val="yellow"/>
        </w:rPr>
      </w:pPr>
    </w:p>
    <w:tbl>
      <w:tblPr>
        <w:tblW w:w="90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966"/>
        <w:gridCol w:w="1813"/>
        <w:gridCol w:w="269"/>
        <w:gridCol w:w="1172"/>
        <w:gridCol w:w="269"/>
        <w:gridCol w:w="983"/>
        <w:gridCol w:w="269"/>
        <w:gridCol w:w="997"/>
        <w:gridCol w:w="260"/>
        <w:gridCol w:w="1085"/>
      </w:tblGrid>
      <w:tr w:rsidR="004965CF" w:rsidRPr="00EA75E9" w14:paraId="3143C661" w14:textId="77777777" w:rsidTr="004D376F">
        <w:tc>
          <w:tcPr>
            <w:tcW w:w="1083" w:type="pct"/>
          </w:tcPr>
          <w:p w14:paraId="4705E1D2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pct"/>
          </w:tcPr>
          <w:p w14:paraId="47B51D97" w14:textId="77777777" w:rsidR="004965CF" w:rsidRPr="0056764B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8" w:type="pct"/>
          </w:tcPr>
          <w:p w14:paraId="0A3CFDB4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1" w:type="pct"/>
            <w:gridSpan w:val="7"/>
          </w:tcPr>
          <w:p w14:paraId="60DD9FAE" w14:textId="21D04950" w:rsidR="004965CF" w:rsidRPr="00EA75E9" w:rsidRDefault="00BC196A">
            <w:pPr>
              <w:ind w:left="-108" w:right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75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A75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A75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965CF" w:rsidRPr="00EA75E9" w14:paraId="6B351EE6" w14:textId="77777777" w:rsidTr="004D376F">
        <w:tc>
          <w:tcPr>
            <w:tcW w:w="1083" w:type="pct"/>
            <w:shd w:val="clear" w:color="auto" w:fill="auto"/>
          </w:tcPr>
          <w:p w14:paraId="101E4DDC" w14:textId="77777777" w:rsidR="004965CF" w:rsidRPr="0056764B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A75E9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998" w:type="pct"/>
            <w:shd w:val="clear" w:color="auto" w:fill="auto"/>
          </w:tcPr>
          <w:p w14:paraId="759DA37F" w14:textId="77777777" w:rsidR="004965CF" w:rsidRPr="0056764B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5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8" w:type="pct"/>
            <w:shd w:val="clear" w:color="auto" w:fill="auto"/>
          </w:tcPr>
          <w:p w14:paraId="3B963047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0BC6F86D" w14:textId="5ACD4979" w:rsidR="004965CF" w:rsidRPr="0056764B" w:rsidRDefault="004965CF" w:rsidP="004965CF">
            <w:pPr>
              <w:ind w:left="-108" w:right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65CF" w:rsidRPr="00EA75E9" w14:paraId="6A3025C8" w14:textId="77777777" w:rsidTr="004D376F">
        <w:trPr>
          <w:tblHeader/>
        </w:trPr>
        <w:tc>
          <w:tcPr>
            <w:tcW w:w="1083" w:type="pct"/>
            <w:shd w:val="clear" w:color="auto" w:fill="auto"/>
            <w:vAlign w:val="bottom"/>
          </w:tcPr>
          <w:p w14:paraId="6FEF4B52" w14:textId="77777777" w:rsidR="004965CF" w:rsidRPr="00EA75E9" w:rsidRDefault="004965CF" w:rsidP="00CB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98D0A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</w:p>
          <w:p w14:paraId="3714830A" w14:textId="77777777" w:rsidR="004965CF" w:rsidRPr="0056764B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5E9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8F3D846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CAD67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</w:p>
          <w:p w14:paraId="3A551632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5E9">
              <w:rPr>
                <w:rFonts w:asciiTheme="majorBidi" w:hAnsiTheme="majorBidi" w:cstheme="majorBidi" w:hint="cs"/>
                <w:sz w:val="28"/>
                <w:szCs w:val="28"/>
              </w:rPr>
              <w:t xml:space="preserve">1 </w:t>
            </w: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14478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944B" w14:textId="77777777" w:rsidR="004965CF" w:rsidRPr="0056764B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2063F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6623F" w14:textId="77777777" w:rsidR="004965CF" w:rsidRPr="0056764B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3F00A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C91DC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ณ วันที่ </w:t>
            </w:r>
          </w:p>
          <w:p w14:paraId="69F4AA24" w14:textId="77777777" w:rsidR="004965CF" w:rsidRPr="0056764B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5E9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4965CF" w:rsidRPr="00EA75E9" w14:paraId="3873843A" w14:textId="77777777" w:rsidTr="004D376F">
        <w:trPr>
          <w:tblHeader/>
        </w:trPr>
        <w:tc>
          <w:tcPr>
            <w:tcW w:w="1083" w:type="pct"/>
            <w:shd w:val="clear" w:color="auto" w:fill="auto"/>
            <w:vAlign w:val="bottom"/>
          </w:tcPr>
          <w:p w14:paraId="5426496A" w14:textId="77777777" w:rsidR="004965CF" w:rsidRPr="00EA75E9" w:rsidRDefault="004965CF" w:rsidP="00CB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75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B4697" w14:textId="77777777" w:rsidR="004965CF" w:rsidRPr="0056764B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062FFBF4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18519" w14:textId="77777777" w:rsidR="004965CF" w:rsidRPr="0056764B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5BBBF888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A5B56" w14:textId="77777777" w:rsidR="004965CF" w:rsidRPr="0056764B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3ACEDB98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B1888" w14:textId="77777777" w:rsidR="004965CF" w:rsidRPr="0056764B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678E9BC" w14:textId="77777777" w:rsidR="004965CF" w:rsidRPr="00EA75E9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B79FB" w14:textId="77777777" w:rsidR="004965CF" w:rsidRPr="0056764B" w:rsidRDefault="004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75E9" w:rsidRPr="00EA75E9" w14:paraId="2E27DBB2" w14:textId="77777777" w:rsidTr="004D376F">
        <w:tc>
          <w:tcPr>
            <w:tcW w:w="1083" w:type="pct"/>
            <w:shd w:val="clear" w:color="auto" w:fill="auto"/>
          </w:tcPr>
          <w:p w14:paraId="42A46A14" w14:textId="77777777" w:rsidR="00EA75E9" w:rsidRPr="0056764B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8" w:type="pct"/>
            <w:shd w:val="clear" w:color="auto" w:fill="auto"/>
          </w:tcPr>
          <w:p w14:paraId="38866645" w14:textId="61E12B56" w:rsidR="00EA75E9" w:rsidRPr="00EA75E9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5E9">
              <w:rPr>
                <w:rFonts w:asciiTheme="majorBidi" w:hAnsiTheme="majorBidi" w:cstheme="majorBidi" w:hint="cs"/>
                <w:sz w:val="28"/>
                <w:szCs w:val="28"/>
              </w:rPr>
              <w:t>7.00</w:t>
            </w:r>
          </w:p>
        </w:tc>
        <w:tc>
          <w:tcPr>
            <w:tcW w:w="148" w:type="pct"/>
            <w:shd w:val="clear" w:color="auto" w:fill="auto"/>
          </w:tcPr>
          <w:p w14:paraId="170E3937" w14:textId="77777777" w:rsidR="00EA75E9" w:rsidRPr="00EA75E9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14:paraId="17B5A5C9" w14:textId="5FA4EC44" w:rsidR="00EA75E9" w:rsidRPr="00EA75E9" w:rsidRDefault="00EA75E9" w:rsidP="00EA75E9">
            <w:pPr>
              <w:tabs>
                <w:tab w:val="clear" w:pos="907"/>
                <w:tab w:val="decimal" w:pos="855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E9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EA75E9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EA75E9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48" w:type="pct"/>
            <w:shd w:val="clear" w:color="auto" w:fill="auto"/>
          </w:tcPr>
          <w:p w14:paraId="2EA5C957" w14:textId="77777777" w:rsidR="00EA75E9" w:rsidRPr="00EA75E9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2929E6B9" w14:textId="135791D9" w:rsidR="00EA75E9" w:rsidRPr="00EA75E9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5E9">
              <w:rPr>
                <w:rFonts w:asciiTheme="majorBidi" w:hAnsiTheme="majorBidi" w:cstheme="majorBidi"/>
                <w:sz w:val="28"/>
                <w:szCs w:val="28"/>
              </w:rPr>
              <w:t>1,960</w:t>
            </w:r>
          </w:p>
        </w:tc>
        <w:tc>
          <w:tcPr>
            <w:tcW w:w="148" w:type="pct"/>
            <w:shd w:val="clear" w:color="auto" w:fill="auto"/>
          </w:tcPr>
          <w:p w14:paraId="4785120F" w14:textId="77777777" w:rsidR="00EA75E9" w:rsidRPr="00EA75E9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712B4E5" w14:textId="344248D0" w:rsidR="00EA75E9" w:rsidRPr="00EA75E9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5E9">
              <w:rPr>
                <w:rFonts w:asciiTheme="majorBidi" w:hAnsiTheme="majorBidi" w:cstheme="majorBidi"/>
                <w:sz w:val="28"/>
                <w:szCs w:val="28"/>
              </w:rPr>
              <w:t>(502)</w:t>
            </w:r>
          </w:p>
        </w:tc>
        <w:tc>
          <w:tcPr>
            <w:tcW w:w="143" w:type="pct"/>
            <w:shd w:val="clear" w:color="auto" w:fill="auto"/>
          </w:tcPr>
          <w:p w14:paraId="03B2A12B" w14:textId="77777777" w:rsidR="00EA75E9" w:rsidRPr="00EA75E9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76DD9847" w14:textId="5DC90074" w:rsidR="00EA75E9" w:rsidRPr="00EA75E9" w:rsidRDefault="00EA75E9" w:rsidP="00EA75E9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E9">
              <w:rPr>
                <w:rFonts w:asciiTheme="majorBidi" w:hAnsiTheme="majorBidi" w:cstheme="majorBidi"/>
                <w:sz w:val="28"/>
                <w:szCs w:val="28"/>
              </w:rPr>
              <w:t>46,260</w:t>
            </w:r>
          </w:p>
        </w:tc>
      </w:tr>
      <w:tr w:rsidR="00EA75E9" w:rsidRPr="00EA75E9" w14:paraId="6B290025" w14:textId="77777777" w:rsidTr="004D376F">
        <w:tc>
          <w:tcPr>
            <w:tcW w:w="1083" w:type="pct"/>
            <w:shd w:val="clear" w:color="auto" w:fill="auto"/>
          </w:tcPr>
          <w:p w14:paraId="4A2417E7" w14:textId="77777777" w:rsidR="00EA75E9" w:rsidRPr="0056764B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98" w:type="pct"/>
            <w:shd w:val="clear" w:color="auto" w:fill="auto"/>
          </w:tcPr>
          <w:p w14:paraId="65B5C365" w14:textId="77777777" w:rsidR="00EA75E9" w:rsidRPr="00EA75E9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0915E8AA" w14:textId="77777777" w:rsidR="00EA75E9" w:rsidRPr="00EA75E9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B759C" w14:textId="04C56833" w:rsidR="00EA75E9" w:rsidRPr="00EA75E9" w:rsidRDefault="00EA75E9" w:rsidP="00EA75E9">
            <w:pPr>
              <w:tabs>
                <w:tab w:val="clear" w:pos="907"/>
                <w:tab w:val="decimal" w:pos="855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7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Pr="00EA75E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EA7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802</w:t>
            </w:r>
          </w:p>
        </w:tc>
        <w:tc>
          <w:tcPr>
            <w:tcW w:w="148" w:type="pct"/>
            <w:shd w:val="clear" w:color="auto" w:fill="auto"/>
          </w:tcPr>
          <w:p w14:paraId="092BAFD3" w14:textId="77777777" w:rsidR="00EA75E9" w:rsidRPr="00EA75E9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4F66F" w14:textId="2E503168" w:rsidR="00EA75E9" w:rsidRPr="00EA75E9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7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1,960</w:t>
            </w:r>
          </w:p>
        </w:tc>
        <w:tc>
          <w:tcPr>
            <w:tcW w:w="148" w:type="pct"/>
            <w:shd w:val="clear" w:color="auto" w:fill="auto"/>
          </w:tcPr>
          <w:p w14:paraId="156EF6CA" w14:textId="77777777" w:rsidR="00EA75E9" w:rsidRPr="00EA75E9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E5D9A" w14:textId="3180A04C" w:rsidR="00EA75E9" w:rsidRPr="00EA75E9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7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(502)</w:t>
            </w:r>
          </w:p>
        </w:tc>
        <w:tc>
          <w:tcPr>
            <w:tcW w:w="143" w:type="pct"/>
            <w:shd w:val="clear" w:color="auto" w:fill="auto"/>
          </w:tcPr>
          <w:p w14:paraId="2559BBF5" w14:textId="77777777" w:rsidR="00EA75E9" w:rsidRPr="00EA75E9" w:rsidRDefault="00EA75E9" w:rsidP="00EA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C65C4" w14:textId="13EACB45" w:rsidR="00EA75E9" w:rsidRPr="00EA75E9" w:rsidRDefault="00EA75E9" w:rsidP="00EA75E9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7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46,260</w:t>
            </w:r>
          </w:p>
        </w:tc>
      </w:tr>
    </w:tbl>
    <w:p w14:paraId="632E7893" w14:textId="0F62CD15" w:rsidR="00A406A5" w:rsidRPr="00455B72" w:rsidRDefault="001071F0" w:rsidP="00455B7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เงินสดและรายการเทียบเท่าเงินสด</w:t>
      </w:r>
    </w:p>
    <w:tbl>
      <w:tblPr>
        <w:tblW w:w="899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261"/>
        <w:gridCol w:w="90"/>
        <w:gridCol w:w="1259"/>
        <w:gridCol w:w="90"/>
        <w:gridCol w:w="1259"/>
      </w:tblGrid>
      <w:tr w:rsidR="00950538" w:rsidRPr="009E051C" w14:paraId="401D09F4" w14:textId="77777777" w:rsidTr="00872CC8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6957DB" w14:textId="77777777" w:rsidR="00950538" w:rsidRPr="009E051C" w:rsidRDefault="00950538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5C3FE1" w14:textId="77777777" w:rsidR="00950538" w:rsidRPr="009E051C" w:rsidRDefault="00950538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B73FB" w14:textId="77777777" w:rsidR="00950538" w:rsidRPr="0056764B" w:rsidRDefault="00950538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D2479" w14:textId="77777777" w:rsidR="00950538" w:rsidRPr="009E051C" w:rsidRDefault="00950538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หน่วย: พันบาท)</w:t>
            </w:r>
          </w:p>
        </w:tc>
      </w:tr>
      <w:tr w:rsidR="00950538" w:rsidRPr="009E051C" w14:paraId="3FB61F52" w14:textId="77777777" w:rsidTr="00872CC8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13AE82" w14:textId="77777777" w:rsidR="00950538" w:rsidRPr="009E051C" w:rsidRDefault="00950538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A7509" w14:textId="77777777" w:rsidR="00950538" w:rsidRPr="009E051C" w:rsidRDefault="00950538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8C2DF" w14:textId="77777777" w:rsidR="00950538" w:rsidRPr="009E051C" w:rsidRDefault="00950538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28AE5D" w14:textId="77777777" w:rsidR="00950538" w:rsidRPr="0056764B" w:rsidRDefault="00950538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538" w:rsidRPr="009E051C" w14:paraId="6BA7BECB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DC583E" w14:textId="77777777" w:rsidR="00950538" w:rsidRPr="0056764B" w:rsidRDefault="00950538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218FE" w14:textId="77777777" w:rsidR="00950538" w:rsidRPr="009E051C" w:rsidRDefault="009505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44F59347" w14:textId="77777777" w:rsidR="00950538" w:rsidRPr="009E051C" w:rsidRDefault="009505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FDDD1" w14:textId="77777777" w:rsidR="00950538" w:rsidRPr="009E051C" w:rsidRDefault="009505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D584C" w14:textId="77777777" w:rsidR="00950538" w:rsidRPr="0056764B" w:rsidRDefault="009505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02810606" w14:textId="77777777" w:rsidR="00950538" w:rsidRPr="0056764B" w:rsidRDefault="009505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D0C050" w14:textId="77777777" w:rsidR="00950538" w:rsidRPr="009E051C" w:rsidRDefault="009505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E9662" w14:textId="77777777" w:rsidR="00950538" w:rsidRPr="009E051C" w:rsidRDefault="009505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1E8BE580" w14:textId="77777777" w:rsidR="00950538" w:rsidRPr="009E051C" w:rsidRDefault="009505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0264E" w14:textId="77777777" w:rsidR="00950538" w:rsidRPr="009E051C" w:rsidRDefault="009505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A7120" w14:textId="77777777" w:rsidR="00950538" w:rsidRPr="0056764B" w:rsidRDefault="009505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6CD2BCF4" w14:textId="77777777" w:rsidR="00950538" w:rsidRPr="0056764B" w:rsidRDefault="009505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50538" w:rsidRPr="009E051C" w14:paraId="789C6F64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D4F7027" w14:textId="77777777" w:rsidR="00950538" w:rsidRPr="009E051C" w:rsidRDefault="00950538" w:rsidP="00CB0D44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8E4C22" w14:textId="4E17660D" w:rsidR="00950538" w:rsidRPr="009E051C" w:rsidRDefault="00A3291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11DF">
              <w:rPr>
                <w:rFonts w:ascii="Angsana New" w:hAnsi="Angsana New"/>
                <w:sz w:val="28"/>
                <w:szCs w:val="28"/>
              </w:rPr>
              <w:t xml:space="preserve">330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0B5E29" w14:textId="77777777" w:rsidR="00950538" w:rsidRPr="009E051C" w:rsidRDefault="0095053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8325E" w14:textId="3C0232EC" w:rsidR="00950538" w:rsidRPr="009E051C" w:rsidRDefault="008C71C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395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213A81" w14:textId="77777777" w:rsidR="00950538" w:rsidRPr="009E051C" w:rsidRDefault="00950538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E5875" w14:textId="2999B186" w:rsidR="00950538" w:rsidRPr="009E051C" w:rsidRDefault="001E370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244212" w14:textId="77777777" w:rsidR="00950538" w:rsidRPr="009E051C" w:rsidRDefault="0095053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F075D8B" w14:textId="2155F58A" w:rsidR="00950538" w:rsidRPr="009E051C" w:rsidRDefault="008C71C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130</w:t>
            </w:r>
          </w:p>
        </w:tc>
      </w:tr>
      <w:tr w:rsidR="00950538" w:rsidRPr="009E051C" w14:paraId="717C26D8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6A3DA0" w14:textId="77777777" w:rsidR="00950538" w:rsidRPr="0056764B" w:rsidRDefault="00950538" w:rsidP="00CB0D44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AE4FD" w14:textId="7DAE904F" w:rsidR="00950538" w:rsidRPr="009E051C" w:rsidRDefault="00E37C09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11DF">
              <w:rPr>
                <w:rFonts w:ascii="Angsana New" w:hAnsi="Angsana New"/>
                <w:sz w:val="28"/>
                <w:szCs w:val="28"/>
              </w:rPr>
              <w:t>36</w:t>
            </w:r>
            <w:r w:rsidRPr="00E37C09">
              <w:rPr>
                <w:rFonts w:ascii="Angsana New" w:hAnsi="Angsana New"/>
                <w:sz w:val="28"/>
                <w:szCs w:val="28"/>
              </w:rPr>
              <w:t>,</w:t>
            </w:r>
            <w:r w:rsidRPr="008C11DF">
              <w:rPr>
                <w:rFonts w:ascii="Angsana New" w:hAnsi="Angsana New"/>
                <w:sz w:val="28"/>
                <w:szCs w:val="28"/>
              </w:rPr>
              <w:t>4</w:t>
            </w:r>
            <w:r w:rsidR="00017610">
              <w:rPr>
                <w:rFonts w:ascii="Angsana New" w:hAnsi="Angsana New"/>
                <w:sz w:val="28"/>
                <w:szCs w:val="28"/>
              </w:rPr>
              <w:t>82</w:t>
            </w:r>
            <w:r w:rsidRPr="008C11D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BF8AC9" w14:textId="77777777" w:rsidR="00950538" w:rsidRPr="009E051C" w:rsidRDefault="0095053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33C28CB" w14:textId="56C1A3E1" w:rsidR="00950538" w:rsidRPr="009E051C" w:rsidRDefault="0095053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26,</w:t>
            </w:r>
            <w:r w:rsidR="008C71C0" w:rsidRPr="009E051C">
              <w:rPr>
                <w:rFonts w:ascii="Angsana New" w:hAnsi="Angsana New" w:hint="cs"/>
                <w:sz w:val="28"/>
                <w:szCs w:val="28"/>
              </w:rPr>
              <w:t>241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F5E39D" w14:textId="77777777" w:rsidR="00950538" w:rsidRPr="009E051C" w:rsidRDefault="00950538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529DF38" w14:textId="1979330D" w:rsidR="00950538" w:rsidRPr="009E051C" w:rsidRDefault="002B7D95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27DAB">
              <w:rPr>
                <w:rFonts w:ascii="Angsana New" w:hAnsi="Angsana New"/>
                <w:sz w:val="28"/>
                <w:szCs w:val="28"/>
              </w:rPr>
              <w:t>6</w:t>
            </w:r>
            <w:r w:rsidR="004F20C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641EA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65315F" w14:textId="77777777" w:rsidR="00950538" w:rsidRPr="009E051C" w:rsidRDefault="0095053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F23F50A" w14:textId="2A89B9EC" w:rsidR="00950538" w:rsidRPr="009E051C" w:rsidRDefault="008C71C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24,832</w:t>
            </w:r>
          </w:p>
        </w:tc>
      </w:tr>
      <w:tr w:rsidR="00950538" w:rsidRPr="009E051C" w14:paraId="64FFB31F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EB1EBC" w14:textId="77777777" w:rsidR="00950538" w:rsidRPr="0056764B" w:rsidRDefault="00950538" w:rsidP="00CB0D44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EC49" w14:textId="777CFD10" w:rsidR="00950538" w:rsidRPr="009E051C" w:rsidRDefault="00017610" w:rsidP="00F8032E">
            <w:pPr>
              <w:tabs>
                <w:tab w:val="clear" w:pos="907"/>
                <w:tab w:val="center" w:pos="583"/>
                <w:tab w:val="decimal" w:pos="887"/>
                <w:tab w:val="left" w:pos="112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A38C22" w14:textId="77777777" w:rsidR="00950538" w:rsidRPr="009E051C" w:rsidRDefault="0095053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A439F23" w14:textId="16324E4F" w:rsidR="00950538" w:rsidRPr="009E051C" w:rsidRDefault="008C71C0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353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CD0B1" w14:textId="77777777" w:rsidR="00950538" w:rsidRPr="009E051C" w:rsidRDefault="00950538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B1EDB02" w14:textId="74F5895E" w:rsidR="00950538" w:rsidRPr="009E051C" w:rsidRDefault="00150255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C4CB38" w14:textId="77777777" w:rsidR="00950538" w:rsidRPr="009E051C" w:rsidRDefault="0095053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DB507F9" w14:textId="5DDD07AB" w:rsidR="00950538" w:rsidRPr="009E051C" w:rsidRDefault="000C46AD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349</w:t>
            </w:r>
          </w:p>
        </w:tc>
      </w:tr>
      <w:tr w:rsidR="008A08AD" w:rsidRPr="009E051C" w14:paraId="25EA824A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A239DC" w14:textId="03480CC7" w:rsidR="008A08AD" w:rsidRPr="0056764B" w:rsidRDefault="008A08AD" w:rsidP="00CB0D44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2A9FB" w14:textId="65B9DEA1" w:rsidR="008A08AD" w:rsidRPr="009E051C" w:rsidRDefault="003D42D3" w:rsidP="00F8032E">
            <w:pPr>
              <w:tabs>
                <w:tab w:val="clear" w:pos="907"/>
                <w:tab w:val="center" w:pos="583"/>
                <w:tab w:val="decimal" w:pos="887"/>
                <w:tab w:val="left" w:pos="112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8FBBCF" w14:textId="77777777" w:rsidR="008A08AD" w:rsidRPr="009E051C" w:rsidRDefault="008A08AD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0249B77" w14:textId="7C707B08" w:rsidR="008A08AD" w:rsidRPr="009E051C" w:rsidRDefault="003D42D3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6CDE9A" w14:textId="77777777" w:rsidR="008A08AD" w:rsidRPr="009E051C" w:rsidRDefault="008A08AD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6A48086" w14:textId="022CD97F" w:rsidR="008A08AD" w:rsidRDefault="003D42D3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E398EE" w14:textId="77777777" w:rsidR="008A08AD" w:rsidRPr="009E051C" w:rsidRDefault="008A08AD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96EACDD" w14:textId="0DA08CB8" w:rsidR="008A08AD" w:rsidRPr="009E051C" w:rsidRDefault="003D42D3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72CC8" w:rsidRPr="009E051C" w14:paraId="55701D95" w14:textId="77777777" w:rsidTr="00AE00E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6335049" w14:textId="68C874B9" w:rsidR="00872CC8" w:rsidRPr="0056764B" w:rsidRDefault="00872CC8" w:rsidP="00CB0D44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</w:t>
            </w:r>
            <w:r w:rsidR="007D325F"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ฝากระหว่างทาง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C06B8" w14:textId="4DEDD851" w:rsidR="00872CC8" w:rsidRPr="009E051C" w:rsidRDefault="00484BE7" w:rsidP="00872CC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BA809B" w14:textId="77777777" w:rsidR="00872CC8" w:rsidRPr="009E051C" w:rsidRDefault="00872CC8" w:rsidP="00872CC8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4AA40" w14:textId="610335CB" w:rsidR="00872CC8" w:rsidRPr="009E051C" w:rsidRDefault="00484BE7" w:rsidP="00872CC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644153" w14:textId="77777777" w:rsidR="00872CC8" w:rsidRPr="009E051C" w:rsidRDefault="00872CC8" w:rsidP="00872CC8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AF275" w14:textId="5006A4AF" w:rsidR="00872CC8" w:rsidRPr="009E051C" w:rsidRDefault="00484BE7" w:rsidP="00872CC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A43C29" w14:textId="77777777" w:rsidR="00872CC8" w:rsidRPr="009E051C" w:rsidRDefault="00872CC8" w:rsidP="00872CC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4B994" w14:textId="237F95D5" w:rsidR="00872CC8" w:rsidRPr="009E051C" w:rsidRDefault="003D42D3" w:rsidP="00872CC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2CC8" w:rsidRPr="009E051C" w14:paraId="716C9677" w14:textId="77777777" w:rsidTr="00AE00E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897E7C" w14:textId="77777777" w:rsidR="00D77E41" w:rsidRPr="009E051C" w:rsidRDefault="00D77E41" w:rsidP="00CB0D44">
            <w:pPr>
              <w:pStyle w:val="Heading5"/>
              <w:spacing w:line="240" w:lineRule="auto"/>
              <w:ind w:right="58"/>
              <w:rPr>
                <w:rFonts w:ascii="Angsana New" w:hAnsi="Angsana New" w:cs="Angsana New"/>
                <w:sz w:val="28"/>
                <w:szCs w:val="28"/>
              </w:rPr>
            </w:pPr>
            <w:r w:rsidRPr="0056764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เงินสดและรายการเทียบเท่าเงินสดใน</w:t>
            </w:r>
          </w:p>
          <w:p w14:paraId="5ADE1B6F" w14:textId="65E6BBB5" w:rsidR="00872CC8" w:rsidRPr="0056764B" w:rsidRDefault="00D77E41" w:rsidP="00CB0D44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56764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งบฐานะการเงินและงบกระแสเงินสด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81C16" w14:textId="77777777" w:rsidR="00872CC8" w:rsidRDefault="00872CC8" w:rsidP="00872CC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5CF5069" w14:textId="29D8B715" w:rsidR="00582D3D" w:rsidRPr="009E051C" w:rsidRDefault="00582D3D" w:rsidP="00872CC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2D3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37,184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4C92E0" w14:textId="77777777" w:rsidR="00872CC8" w:rsidRPr="009E051C" w:rsidRDefault="00872CC8" w:rsidP="00872CC8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72843" w14:textId="77777777" w:rsidR="004D6ECB" w:rsidRPr="009E051C" w:rsidRDefault="004D6ECB" w:rsidP="00872CC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DAB8733" w14:textId="05FB6A3C" w:rsidR="00872CC8" w:rsidRPr="009E051C" w:rsidRDefault="0061063C" w:rsidP="00872CC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b/>
                <w:bCs/>
                <w:sz w:val="28"/>
                <w:szCs w:val="28"/>
              </w:rPr>
              <w:t>26,991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6E719E" w14:textId="77777777" w:rsidR="00872CC8" w:rsidRPr="009E051C" w:rsidRDefault="00872CC8" w:rsidP="00872CC8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1F5F6" w14:textId="77777777" w:rsidR="00872CC8" w:rsidRDefault="00872CC8" w:rsidP="00872CC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00975D2" w14:textId="5F07E196" w:rsidR="002B7D95" w:rsidRPr="009E051C" w:rsidRDefault="00466D29" w:rsidP="00872CC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C442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14E5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7D325F">
              <w:rPr>
                <w:rFonts w:ascii="Angsana New" w:hAnsi="Angsana New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F9AE56" w14:textId="77777777" w:rsidR="00872CC8" w:rsidRPr="009E051C" w:rsidRDefault="00872CC8" w:rsidP="00872CC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1AEE8" w14:textId="77777777" w:rsidR="004D6ECB" w:rsidRPr="009E051C" w:rsidRDefault="004D6ECB" w:rsidP="00872CC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6A20A28" w14:textId="0E40491E" w:rsidR="00872CC8" w:rsidRPr="009E051C" w:rsidRDefault="00CA7ABD" w:rsidP="00872CC8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b/>
                <w:bCs/>
                <w:sz w:val="28"/>
                <w:szCs w:val="28"/>
              </w:rPr>
              <w:t>25,313</w:t>
            </w:r>
          </w:p>
        </w:tc>
      </w:tr>
      <w:tr w:rsidR="00E6562A" w:rsidRPr="009E051C" w14:paraId="71FCD0FF" w14:textId="77777777" w:rsidTr="00AE00E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879A08" w14:textId="08B2FCE3" w:rsidR="00E6562A" w:rsidRPr="0056764B" w:rsidRDefault="00E6562A" w:rsidP="00CB0D44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D02B8" w14:textId="23AA77A3" w:rsidR="00E6562A" w:rsidRPr="009E051C" w:rsidRDefault="00C42876" w:rsidP="00E6562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876">
              <w:rPr>
                <w:rFonts w:ascii="Angsana New" w:hAnsi="Angsana New"/>
                <w:sz w:val="28"/>
                <w:szCs w:val="28"/>
              </w:rPr>
              <w:t>(24,656)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CE1035" w14:textId="77777777" w:rsidR="00E6562A" w:rsidRPr="009E051C" w:rsidRDefault="00E6562A" w:rsidP="00E6562A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650800C" w14:textId="64A0C03A" w:rsidR="00E6562A" w:rsidRPr="009E051C" w:rsidRDefault="004D6ECB" w:rsidP="00E6562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(27,604)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4D0813" w14:textId="77777777" w:rsidR="00E6562A" w:rsidRPr="009E051C" w:rsidRDefault="00E6562A" w:rsidP="00E6562A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B3BB831" w14:textId="36F1C11F" w:rsidR="00E6562A" w:rsidRPr="009E051C" w:rsidRDefault="004F20C0" w:rsidP="00E6562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2876">
              <w:rPr>
                <w:rFonts w:ascii="Angsana New" w:hAnsi="Angsana New"/>
                <w:sz w:val="28"/>
                <w:szCs w:val="28"/>
              </w:rPr>
              <w:t>(24,656)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15E9DE" w14:textId="77777777" w:rsidR="00E6562A" w:rsidRPr="009E051C" w:rsidRDefault="00E6562A" w:rsidP="00E6562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CB9E116" w14:textId="2AB69AA6" w:rsidR="00E6562A" w:rsidRPr="009E051C" w:rsidRDefault="00CA7ABD" w:rsidP="00E6562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(27,</w:t>
            </w:r>
            <w:r w:rsidR="004D6ECB" w:rsidRPr="009E051C">
              <w:rPr>
                <w:rFonts w:ascii="Angsana New" w:hAnsi="Angsana New" w:hint="cs"/>
                <w:sz w:val="28"/>
                <w:szCs w:val="28"/>
              </w:rPr>
              <w:t>604)</w:t>
            </w:r>
          </w:p>
        </w:tc>
      </w:tr>
      <w:tr w:rsidR="00E6562A" w:rsidRPr="009E051C" w14:paraId="060F4D2A" w14:textId="77777777" w:rsidTr="000A126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AB5D5" w14:textId="5774DBD9" w:rsidR="00E6562A" w:rsidRPr="0056764B" w:rsidRDefault="00E6562A" w:rsidP="0000757D">
            <w:pPr>
              <w:pStyle w:val="Heading5"/>
              <w:spacing w:line="240" w:lineRule="auto"/>
              <w:ind w:left="4" w:right="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4E7522" w14:textId="27208167" w:rsidR="00B43C07" w:rsidRPr="009E051C" w:rsidRDefault="00B43C07" w:rsidP="00E6562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A835A8">
              <w:rPr>
                <w:rFonts w:ascii="Angsana New" w:hAnsi="Angsana New"/>
                <w:b/>
                <w:bCs/>
                <w:sz w:val="28"/>
                <w:szCs w:val="28"/>
              </w:rPr>
              <w:t>,52</w:t>
            </w:r>
            <w:r w:rsidR="005D079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F08182" w14:textId="77777777" w:rsidR="00E6562A" w:rsidRPr="009E051C" w:rsidRDefault="00E6562A" w:rsidP="000A1263">
            <w:pPr>
              <w:tabs>
                <w:tab w:val="decimal" w:pos="10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F7C7" w14:textId="5AEDA065" w:rsidR="00E6562A" w:rsidRPr="00DC3A2D" w:rsidRDefault="004D6ECB" w:rsidP="00E6562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A2D">
              <w:rPr>
                <w:rFonts w:ascii="Angsana New" w:hAnsi="Angsana New" w:hint="cs"/>
                <w:b/>
                <w:bCs/>
                <w:sz w:val="28"/>
                <w:szCs w:val="28"/>
              </w:rPr>
              <w:t>(61</w:t>
            </w:r>
            <w:r w:rsidR="00E20AB6" w:rsidRPr="00DC3A2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C3A2D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C22C78" w14:textId="77777777" w:rsidR="00E6562A" w:rsidRPr="00DC3A2D" w:rsidRDefault="00E6562A" w:rsidP="00E6562A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0B148" w14:textId="519854DE" w:rsidR="002A73B0" w:rsidRPr="00DC3A2D" w:rsidRDefault="002A73B0" w:rsidP="00E6562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A2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C3A2D" w:rsidRPr="00DC3A2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DC3A2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C3A2D" w:rsidRPr="00DC3A2D">
              <w:rPr>
                <w:rFonts w:ascii="Angsana New" w:hAnsi="Angsana New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0E0A7E" w14:textId="77777777" w:rsidR="00E6562A" w:rsidRPr="009E051C" w:rsidRDefault="00E6562A" w:rsidP="00E6562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54470" w14:textId="5FFB21EB" w:rsidR="00E6562A" w:rsidRPr="009E051C" w:rsidRDefault="004D6ECB" w:rsidP="00E6562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b/>
                <w:bCs/>
                <w:sz w:val="28"/>
                <w:szCs w:val="28"/>
              </w:rPr>
              <w:t>(2</w:t>
            </w:r>
            <w:r w:rsidR="001C3E07" w:rsidRPr="009E051C">
              <w:rPr>
                <w:rFonts w:ascii="Angsana New" w:hAnsi="Angsana New" w:hint="cs"/>
                <w:b/>
                <w:bCs/>
                <w:sz w:val="28"/>
                <w:szCs w:val="28"/>
              </w:rPr>
              <w:t>,291)</w:t>
            </w:r>
          </w:p>
        </w:tc>
      </w:tr>
    </w:tbl>
    <w:p w14:paraId="6334CB57" w14:textId="6E1E3AB1" w:rsidR="001071F0" w:rsidRPr="00A94B64" w:rsidRDefault="008F1E8A" w:rsidP="00800EA3">
      <w:pPr>
        <w:pStyle w:val="BodyText2"/>
        <w:spacing w:before="120"/>
        <w:ind w:left="360"/>
        <w:rPr>
          <w:sz w:val="28"/>
          <w:szCs w:val="28"/>
        </w:rPr>
      </w:pPr>
      <w:r w:rsidRPr="0056764B">
        <w:rPr>
          <w:rFonts w:hint="cs"/>
          <w:sz w:val="28"/>
          <w:szCs w:val="28"/>
          <w:cs/>
          <w:lang w:val="en-US"/>
        </w:rPr>
        <w:t xml:space="preserve">เงินลงทุนระยะสั้นที่มีสภาพคล่องสูงมีอัตราดอกเบี้ยที่แท้จริงอยู่ที่ร้อยละ </w:t>
      </w:r>
      <w:r w:rsidR="00F05E3D" w:rsidRPr="00275207">
        <w:rPr>
          <w:sz w:val="28"/>
          <w:szCs w:val="28"/>
          <w:lang w:val="en-US"/>
        </w:rPr>
        <w:t>0.75</w:t>
      </w:r>
      <w:r w:rsidRPr="00275207">
        <w:rPr>
          <w:rFonts w:hint="cs"/>
          <w:sz w:val="28"/>
          <w:szCs w:val="28"/>
          <w:lang w:val="en-US"/>
        </w:rPr>
        <w:t xml:space="preserve"> </w:t>
      </w:r>
      <w:r w:rsidRPr="0056764B">
        <w:rPr>
          <w:rFonts w:hint="cs"/>
          <w:sz w:val="28"/>
          <w:szCs w:val="28"/>
          <w:cs/>
          <w:lang w:val="en-US"/>
        </w:rPr>
        <w:t xml:space="preserve">ถึง </w:t>
      </w:r>
      <w:r w:rsidR="00F05E3D" w:rsidRPr="00275207">
        <w:rPr>
          <w:sz w:val="28"/>
          <w:szCs w:val="28"/>
          <w:lang w:val="en-US"/>
        </w:rPr>
        <w:t>1.30</w:t>
      </w:r>
      <w:r w:rsidRPr="00275207">
        <w:rPr>
          <w:rFonts w:hint="cs"/>
          <w:sz w:val="28"/>
          <w:szCs w:val="28"/>
          <w:lang w:val="en-US"/>
        </w:rPr>
        <w:t xml:space="preserve"> </w:t>
      </w:r>
      <w:r w:rsidRPr="0056764B">
        <w:rPr>
          <w:rFonts w:hint="cs"/>
          <w:sz w:val="28"/>
          <w:szCs w:val="28"/>
          <w:cs/>
          <w:lang w:val="en-US"/>
        </w:rPr>
        <w:t>ต่อปี (</w:t>
      </w:r>
      <w:r w:rsidRPr="00D72255">
        <w:rPr>
          <w:rFonts w:hint="cs"/>
          <w:sz w:val="28"/>
          <w:szCs w:val="28"/>
          <w:lang w:val="en-US"/>
        </w:rPr>
        <w:t>256</w:t>
      </w:r>
      <w:r w:rsidR="00475D00" w:rsidRPr="00D72255">
        <w:rPr>
          <w:rFonts w:hint="cs"/>
          <w:sz w:val="28"/>
          <w:szCs w:val="28"/>
          <w:lang w:val="en-US"/>
        </w:rPr>
        <w:t>7</w:t>
      </w:r>
      <w:r w:rsidRPr="00D72255">
        <w:rPr>
          <w:rFonts w:hint="cs"/>
          <w:sz w:val="28"/>
          <w:szCs w:val="28"/>
          <w:lang w:val="en-US"/>
        </w:rPr>
        <w:t xml:space="preserve">: </w:t>
      </w:r>
      <w:r w:rsidRPr="0056764B">
        <w:rPr>
          <w:rFonts w:hint="cs"/>
          <w:sz w:val="28"/>
          <w:szCs w:val="28"/>
          <w:cs/>
          <w:lang w:val="en-US"/>
        </w:rPr>
        <w:t xml:space="preserve">ร้อยละ </w:t>
      </w:r>
      <w:r w:rsidRPr="00D72255">
        <w:rPr>
          <w:rFonts w:hint="cs"/>
          <w:sz w:val="28"/>
          <w:szCs w:val="28"/>
          <w:lang w:val="en-US"/>
        </w:rPr>
        <w:t>0.</w:t>
      </w:r>
      <w:r w:rsidR="00475D00" w:rsidRPr="00D72255">
        <w:rPr>
          <w:rFonts w:hint="cs"/>
          <w:sz w:val="28"/>
          <w:szCs w:val="28"/>
          <w:lang w:val="en-US"/>
        </w:rPr>
        <w:t>0</w:t>
      </w:r>
      <w:r w:rsidRPr="00D72255">
        <w:rPr>
          <w:rFonts w:hint="cs"/>
          <w:sz w:val="28"/>
          <w:szCs w:val="28"/>
          <w:lang w:val="en-US"/>
        </w:rPr>
        <w:t xml:space="preserve">5 </w:t>
      </w:r>
      <w:r w:rsidRPr="0056764B">
        <w:rPr>
          <w:rFonts w:hint="cs"/>
          <w:sz w:val="28"/>
          <w:szCs w:val="28"/>
          <w:cs/>
          <w:lang w:val="en-US"/>
        </w:rPr>
        <w:t xml:space="preserve">ถึง </w:t>
      </w:r>
      <w:r w:rsidR="00475D00" w:rsidRPr="00D72255">
        <w:rPr>
          <w:rFonts w:hint="cs"/>
          <w:sz w:val="28"/>
          <w:szCs w:val="28"/>
          <w:lang w:val="en-US"/>
        </w:rPr>
        <w:t>0.75</w:t>
      </w:r>
      <w:r w:rsidRPr="00D72255">
        <w:rPr>
          <w:rFonts w:hint="cs"/>
          <w:sz w:val="28"/>
          <w:szCs w:val="28"/>
          <w:lang w:val="en-US"/>
        </w:rPr>
        <w:t xml:space="preserve"> </w:t>
      </w:r>
      <w:r w:rsidRPr="0056764B">
        <w:rPr>
          <w:rFonts w:hint="cs"/>
          <w:sz w:val="28"/>
          <w:szCs w:val="28"/>
          <w:cs/>
          <w:lang w:val="en-US"/>
        </w:rPr>
        <w:t>ต่อปี)</w:t>
      </w:r>
      <w:r w:rsidR="00A94B64" w:rsidRPr="008C11DF">
        <w:rPr>
          <w:sz w:val="28"/>
          <w:szCs w:val="28"/>
        </w:rPr>
        <w:br w:type="page"/>
      </w:r>
    </w:p>
    <w:p w14:paraId="7A34D147" w14:textId="0EEE3330" w:rsidR="00B23029" w:rsidRPr="00E845B2" w:rsidRDefault="00B23029" w:rsidP="00E845B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lastRenderedPageBreak/>
        <w:t>ลูกหนี้การค้า</w:t>
      </w:r>
      <w:r w:rsidR="00FA0E43"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และลูกหนี้</w:t>
      </w:r>
      <w:r w:rsidR="005A140A"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หมุนเวียน</w:t>
      </w:r>
      <w:r w:rsidR="00FA0E43"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อื่น</w:t>
      </w:r>
    </w:p>
    <w:p w14:paraId="409DA255" w14:textId="47939C0E" w:rsidR="00AF0FAA" w:rsidRPr="00D72255" w:rsidRDefault="00B27582" w:rsidP="007A08A9">
      <w:pPr>
        <w:pStyle w:val="BodyText2"/>
        <w:ind w:left="360"/>
        <w:rPr>
          <w:sz w:val="28"/>
          <w:szCs w:val="28"/>
          <w:lang w:val="en-US"/>
        </w:rPr>
      </w:pPr>
      <w:r w:rsidRPr="0056764B">
        <w:rPr>
          <w:rFonts w:hint="cs"/>
          <w:sz w:val="28"/>
          <w:szCs w:val="28"/>
          <w:cs/>
          <w:lang w:val="en-US"/>
        </w:rPr>
        <w:t xml:space="preserve">ลูกหนี้การค้าและลูกหนี้หมุนเวียนอื่น ณ วันที่ </w:t>
      </w:r>
      <w:r w:rsidRPr="00D72255">
        <w:rPr>
          <w:rFonts w:hint="cs"/>
          <w:sz w:val="28"/>
          <w:szCs w:val="28"/>
          <w:lang w:val="en-US"/>
        </w:rPr>
        <w:t>31</w:t>
      </w:r>
      <w:r w:rsidRPr="0056764B">
        <w:rPr>
          <w:rFonts w:hint="cs"/>
          <w:sz w:val="28"/>
          <w:szCs w:val="28"/>
          <w:cs/>
          <w:lang w:val="en-US"/>
        </w:rPr>
        <w:t xml:space="preserve"> มีนาคม </w:t>
      </w:r>
      <w:r w:rsidRPr="00D72255">
        <w:rPr>
          <w:rFonts w:hint="cs"/>
          <w:sz w:val="28"/>
          <w:szCs w:val="28"/>
          <w:lang w:val="en-US"/>
        </w:rPr>
        <w:t>2568</w:t>
      </w:r>
      <w:r w:rsidRPr="0056764B">
        <w:rPr>
          <w:rFonts w:hint="cs"/>
          <w:sz w:val="28"/>
          <w:szCs w:val="28"/>
          <w:cs/>
          <w:lang w:val="en-US"/>
        </w:rPr>
        <w:t xml:space="preserve"> และวันที่ </w:t>
      </w:r>
      <w:r w:rsidRPr="00D72255">
        <w:rPr>
          <w:rFonts w:hint="cs"/>
          <w:sz w:val="28"/>
          <w:szCs w:val="28"/>
          <w:lang w:val="en-US"/>
        </w:rPr>
        <w:t>31</w:t>
      </w:r>
      <w:r w:rsidRPr="0056764B">
        <w:rPr>
          <w:rFonts w:hint="cs"/>
          <w:sz w:val="28"/>
          <w:szCs w:val="28"/>
          <w:cs/>
          <w:lang w:val="en-US"/>
        </w:rPr>
        <w:t xml:space="preserve"> ธันวาคม </w:t>
      </w:r>
      <w:r w:rsidRPr="00D72255">
        <w:rPr>
          <w:rFonts w:hint="cs"/>
          <w:sz w:val="28"/>
          <w:szCs w:val="28"/>
          <w:lang w:val="en-US"/>
        </w:rPr>
        <w:t>2567</w:t>
      </w:r>
      <w:r w:rsidRPr="0056764B">
        <w:rPr>
          <w:rFonts w:hint="cs"/>
          <w:sz w:val="28"/>
          <w:szCs w:val="28"/>
          <w:cs/>
          <w:lang w:val="en-US"/>
        </w:rPr>
        <w:t xml:space="preserve"> ประกอบด้วย</w:t>
      </w:r>
    </w:p>
    <w:tbl>
      <w:tblPr>
        <w:tblW w:w="90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"/>
        <w:gridCol w:w="2998"/>
        <w:gridCol w:w="971"/>
        <w:gridCol w:w="971"/>
        <w:gridCol w:w="80"/>
        <w:gridCol w:w="973"/>
        <w:gridCol w:w="80"/>
        <w:gridCol w:w="971"/>
        <w:gridCol w:w="80"/>
        <w:gridCol w:w="977"/>
      </w:tblGrid>
      <w:tr w:rsidR="00342BA3" w:rsidRPr="00D72255" w14:paraId="0DD6923A" w14:textId="77777777" w:rsidTr="00342BA3">
        <w:trPr>
          <w:trHeight w:val="371"/>
          <w:tblHeader/>
        </w:trPr>
        <w:tc>
          <w:tcPr>
            <w:tcW w:w="971" w:type="dxa"/>
          </w:tcPr>
          <w:p w14:paraId="49A77E38" w14:textId="77777777" w:rsidR="00342BA3" w:rsidRPr="00D72255" w:rsidRDefault="00342B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1" w:type="dxa"/>
            <w:gridSpan w:val="9"/>
          </w:tcPr>
          <w:p w14:paraId="581A8E6B" w14:textId="5A960E17" w:rsidR="00342BA3" w:rsidRPr="0056764B" w:rsidRDefault="00342B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42BA3" w:rsidRPr="00D72255" w14:paraId="263D5959" w14:textId="77777777" w:rsidTr="00BB55B8">
        <w:trPr>
          <w:trHeight w:val="386"/>
          <w:tblHeader/>
        </w:trPr>
        <w:tc>
          <w:tcPr>
            <w:tcW w:w="3969" w:type="dxa"/>
            <w:gridSpan w:val="2"/>
          </w:tcPr>
          <w:p w14:paraId="7BB473B6" w14:textId="77777777" w:rsidR="00342BA3" w:rsidRPr="00D72255" w:rsidRDefault="00342BA3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1" w:type="dxa"/>
          </w:tcPr>
          <w:p w14:paraId="58B83B85" w14:textId="77777777" w:rsidR="00342BA3" w:rsidRPr="00D72255" w:rsidRDefault="00342BA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4" w:type="dxa"/>
            <w:gridSpan w:val="3"/>
            <w:tcBorders>
              <w:bottom w:val="single" w:sz="4" w:space="0" w:color="auto"/>
            </w:tcBorders>
            <w:vAlign w:val="bottom"/>
          </w:tcPr>
          <w:p w14:paraId="54C8199B" w14:textId="23DC626A" w:rsidR="00342BA3" w:rsidRPr="00D72255" w:rsidRDefault="00342BA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1B8B3F54" w14:textId="77777777" w:rsidR="00342BA3" w:rsidRPr="00D72255" w:rsidRDefault="00342BA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8" w:type="dxa"/>
            <w:gridSpan w:val="3"/>
            <w:tcBorders>
              <w:bottom w:val="single" w:sz="4" w:space="0" w:color="auto"/>
            </w:tcBorders>
            <w:vAlign w:val="bottom"/>
          </w:tcPr>
          <w:p w14:paraId="48094232" w14:textId="77777777" w:rsidR="00342BA3" w:rsidRPr="00D72255" w:rsidRDefault="00342BA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2BA3" w:rsidRPr="00D72255" w14:paraId="3E6709F8" w14:textId="77777777" w:rsidTr="00BB55B8">
        <w:trPr>
          <w:trHeight w:val="386"/>
          <w:tblHeader/>
        </w:trPr>
        <w:tc>
          <w:tcPr>
            <w:tcW w:w="3969" w:type="dxa"/>
            <w:gridSpan w:val="2"/>
          </w:tcPr>
          <w:p w14:paraId="1A99755D" w14:textId="77777777" w:rsidR="00342BA3" w:rsidRPr="00D72255" w:rsidRDefault="00342BA3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1" w:type="dxa"/>
          </w:tcPr>
          <w:p w14:paraId="44436E42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center"/>
          </w:tcPr>
          <w:p w14:paraId="0C3835F3" w14:textId="4FDF4ABF" w:rsidR="00342BA3" w:rsidRPr="0056764B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center"/>
          </w:tcPr>
          <w:p w14:paraId="637A517D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center"/>
          </w:tcPr>
          <w:p w14:paraId="66951AAC" w14:textId="77777777" w:rsidR="00342BA3" w:rsidRPr="0056764B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0" w:type="dxa"/>
            <w:vAlign w:val="center"/>
          </w:tcPr>
          <w:p w14:paraId="012D38C4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center"/>
          </w:tcPr>
          <w:p w14:paraId="3EE7697B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center"/>
          </w:tcPr>
          <w:p w14:paraId="4EC668F4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14:paraId="2CB532B5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42BA3" w:rsidRPr="00D72255" w14:paraId="7BC83531" w14:textId="77777777" w:rsidTr="00BB55B8">
        <w:trPr>
          <w:trHeight w:val="371"/>
          <w:tblHeader/>
        </w:trPr>
        <w:tc>
          <w:tcPr>
            <w:tcW w:w="3969" w:type="dxa"/>
            <w:gridSpan w:val="2"/>
          </w:tcPr>
          <w:p w14:paraId="11F63C20" w14:textId="77777777" w:rsidR="00342BA3" w:rsidRPr="00D72255" w:rsidRDefault="00342BA3">
            <w:pPr>
              <w:tabs>
                <w:tab w:val="left" w:pos="18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1" w:type="dxa"/>
          </w:tcPr>
          <w:p w14:paraId="7CDBCEC5" w14:textId="0BEB861D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14:paraId="2E6D409D" w14:textId="7948E73C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0" w:type="dxa"/>
            <w:vAlign w:val="center"/>
          </w:tcPr>
          <w:p w14:paraId="30548839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35FACD99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center"/>
          </w:tcPr>
          <w:p w14:paraId="71AE26B8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14:paraId="41104D44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0" w:type="dxa"/>
            <w:vAlign w:val="center"/>
          </w:tcPr>
          <w:p w14:paraId="2970FD40" w14:textId="77777777" w:rsidR="00342BA3" w:rsidRPr="00D72255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14:paraId="6EB04807" w14:textId="77777777" w:rsidR="00342BA3" w:rsidRPr="0056764B" w:rsidRDefault="00342B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42BA3" w:rsidRPr="00D72255" w14:paraId="6A363300" w14:textId="77777777" w:rsidTr="00BB55B8">
        <w:trPr>
          <w:trHeight w:val="386"/>
        </w:trPr>
        <w:tc>
          <w:tcPr>
            <w:tcW w:w="3969" w:type="dxa"/>
            <w:gridSpan w:val="2"/>
          </w:tcPr>
          <w:p w14:paraId="10649EB4" w14:textId="7E36D929" w:rsidR="00342BA3" w:rsidRPr="0056764B" w:rsidRDefault="00342BA3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71" w:type="dxa"/>
          </w:tcPr>
          <w:p w14:paraId="0C48CEA5" w14:textId="77777777" w:rsidR="00342BA3" w:rsidRPr="00D72255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7F291569" w14:textId="0B746B66" w:rsidR="00342BA3" w:rsidRPr="00D72255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66275BEC" w14:textId="77777777" w:rsidR="00342BA3" w:rsidRPr="00D72255" w:rsidRDefault="00342BA3" w:rsidP="00133C2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0EFE5377" w14:textId="77777777" w:rsidR="00342BA3" w:rsidRPr="00D72255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4DD4B0D4" w14:textId="77777777" w:rsidR="00342BA3" w:rsidRPr="00D72255" w:rsidRDefault="00342BA3" w:rsidP="00133C2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390A27C" w14:textId="77777777" w:rsidR="00342BA3" w:rsidRPr="00D72255" w:rsidRDefault="00342BA3" w:rsidP="00133C23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0EB6575A" w14:textId="77777777" w:rsidR="00342BA3" w:rsidRPr="00D72255" w:rsidRDefault="00342BA3" w:rsidP="00133C2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441C52E" w14:textId="77777777" w:rsidR="00342BA3" w:rsidRPr="00D72255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2BA3" w:rsidRPr="00D72255" w14:paraId="6892F68E" w14:textId="77777777">
        <w:trPr>
          <w:trHeight w:val="371"/>
        </w:trPr>
        <w:tc>
          <w:tcPr>
            <w:tcW w:w="3969" w:type="dxa"/>
            <w:gridSpan w:val="2"/>
          </w:tcPr>
          <w:p w14:paraId="13EE1F7E" w14:textId="0184C2E7" w:rsidR="00342BA3" w:rsidRPr="00D72255" w:rsidRDefault="00FF3E3E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342BA3" w:rsidRPr="0056764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71" w:type="dxa"/>
          </w:tcPr>
          <w:p w14:paraId="79128D42" w14:textId="77777777" w:rsidR="00342BA3" w:rsidRPr="00D72255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313AE91C" w14:textId="30541EF1" w:rsidR="00342BA3" w:rsidRPr="00D72255" w:rsidRDefault="002D5AEA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AEA">
              <w:rPr>
                <w:rFonts w:ascii="Angsana New" w:hAnsi="Angsana New"/>
                <w:sz w:val="28"/>
                <w:szCs w:val="28"/>
              </w:rPr>
              <w:t xml:space="preserve"> 1,546,</w:t>
            </w:r>
            <w:r w:rsidR="003F63BF">
              <w:rPr>
                <w:rFonts w:ascii="Angsana New" w:hAnsi="Angsana New"/>
                <w:sz w:val="28"/>
                <w:szCs w:val="28"/>
              </w:rPr>
              <w:t>827</w:t>
            </w:r>
            <w:r w:rsidRPr="002D5AE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shd w:val="clear" w:color="auto" w:fill="auto"/>
          </w:tcPr>
          <w:p w14:paraId="3C0DA3D3" w14:textId="77777777" w:rsidR="00342BA3" w:rsidRPr="00D72255" w:rsidRDefault="00342BA3" w:rsidP="00133C2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7252A885" w14:textId="3C6330A0" w:rsidR="00342BA3" w:rsidRPr="00D72255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1,472,150</w:t>
            </w:r>
          </w:p>
        </w:tc>
        <w:tc>
          <w:tcPr>
            <w:tcW w:w="80" w:type="dxa"/>
            <w:shd w:val="clear" w:color="auto" w:fill="auto"/>
          </w:tcPr>
          <w:p w14:paraId="6817F278" w14:textId="77777777" w:rsidR="00342BA3" w:rsidRPr="00D72255" w:rsidRDefault="00342BA3" w:rsidP="00133C2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79BDE50B" w14:textId="56E94F75" w:rsidR="00342BA3" w:rsidRPr="00D72255" w:rsidRDefault="003F63BF" w:rsidP="006F654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A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340E" w:rsidRPr="009C340E">
              <w:rPr>
                <w:rFonts w:ascii="Angsana New" w:hAnsi="Angsana New"/>
                <w:sz w:val="28"/>
                <w:szCs w:val="28"/>
              </w:rPr>
              <w:t>1,546,827</w:t>
            </w:r>
            <w:r w:rsidRPr="002D5AE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508D614" w14:textId="77777777" w:rsidR="00342BA3" w:rsidRPr="00D72255" w:rsidRDefault="00342BA3" w:rsidP="00133C23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3F097324" w14:textId="2D0C4A34" w:rsidR="00342BA3" w:rsidRPr="00D72255" w:rsidRDefault="00342BA3" w:rsidP="00133C2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1,472,150</w:t>
            </w:r>
          </w:p>
        </w:tc>
      </w:tr>
      <w:tr w:rsidR="00342BA3" w:rsidRPr="00D72255" w14:paraId="6403B1B3" w14:textId="77777777" w:rsidTr="009D5358">
        <w:trPr>
          <w:trHeight w:val="371"/>
        </w:trPr>
        <w:tc>
          <w:tcPr>
            <w:tcW w:w="3969" w:type="dxa"/>
            <w:gridSpan w:val="2"/>
            <w:vAlign w:val="bottom"/>
          </w:tcPr>
          <w:p w14:paraId="6909948D" w14:textId="77777777" w:rsidR="00342BA3" w:rsidRPr="0056764B" w:rsidRDefault="00342BA3" w:rsidP="007A08A9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71" w:type="dxa"/>
          </w:tcPr>
          <w:p w14:paraId="69820382" w14:textId="77777777" w:rsidR="00342BA3" w:rsidRPr="00D72255" w:rsidRDefault="00342B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2F94E5CD" w14:textId="4E2B187B" w:rsidR="00342BA3" w:rsidRPr="00D72255" w:rsidRDefault="002D5AEA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AEA">
              <w:rPr>
                <w:rFonts w:ascii="Angsana New" w:hAnsi="Angsana New"/>
                <w:sz w:val="28"/>
                <w:szCs w:val="28"/>
              </w:rPr>
              <w:t xml:space="preserve"> 1,546,</w:t>
            </w:r>
            <w:r w:rsidR="003F63BF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80" w:type="dxa"/>
            <w:shd w:val="clear" w:color="auto" w:fill="auto"/>
          </w:tcPr>
          <w:p w14:paraId="7E40B79F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13D139EA" w14:textId="01A2D537" w:rsidR="00342BA3" w:rsidRPr="00D72255" w:rsidRDefault="00342B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1,472,150</w:t>
            </w:r>
          </w:p>
        </w:tc>
        <w:tc>
          <w:tcPr>
            <w:tcW w:w="80" w:type="dxa"/>
            <w:shd w:val="clear" w:color="auto" w:fill="auto"/>
          </w:tcPr>
          <w:p w14:paraId="5CA76FE4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1E7C6C46" w14:textId="68DD9859" w:rsidR="00342BA3" w:rsidRPr="00D72255" w:rsidRDefault="006F654E" w:rsidP="006F654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54E">
              <w:rPr>
                <w:rFonts w:ascii="Angsana New" w:hAnsi="Angsana New"/>
                <w:sz w:val="28"/>
                <w:szCs w:val="28"/>
              </w:rPr>
              <w:t xml:space="preserve"> 1,546,827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652893B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7676111" w14:textId="4EA80B0F" w:rsidR="00342BA3" w:rsidRPr="00D72255" w:rsidRDefault="00342B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1,472,150</w:t>
            </w:r>
          </w:p>
        </w:tc>
      </w:tr>
      <w:tr w:rsidR="00342BA3" w:rsidRPr="00D72255" w14:paraId="44389AF7" w14:textId="77777777" w:rsidTr="009D5358">
        <w:trPr>
          <w:trHeight w:val="371"/>
        </w:trPr>
        <w:tc>
          <w:tcPr>
            <w:tcW w:w="3969" w:type="dxa"/>
            <w:gridSpan w:val="2"/>
            <w:vAlign w:val="center"/>
          </w:tcPr>
          <w:p w14:paraId="7CC508C6" w14:textId="77777777" w:rsidR="00342BA3" w:rsidRPr="0056764B" w:rsidRDefault="00342BA3" w:rsidP="007A08A9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71" w:type="dxa"/>
          </w:tcPr>
          <w:p w14:paraId="1C0002D9" w14:textId="77777777" w:rsidR="00342BA3" w:rsidRPr="00D72255" w:rsidRDefault="00342B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2DEE9196" w14:textId="0C270B4D" w:rsidR="00342BA3" w:rsidRPr="00D72255" w:rsidRDefault="002D5AEA" w:rsidP="00390677">
            <w:pPr>
              <w:tabs>
                <w:tab w:val="decimal" w:pos="631"/>
              </w:tabs>
              <w:ind w:left="-176" w:right="90" w:firstLine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AEA">
              <w:rPr>
                <w:rFonts w:ascii="Angsana New" w:hAnsi="Angsana New"/>
                <w:sz w:val="28"/>
                <w:szCs w:val="28"/>
              </w:rPr>
              <w:t xml:space="preserve"> (352,205)</w:t>
            </w:r>
          </w:p>
        </w:tc>
        <w:tc>
          <w:tcPr>
            <w:tcW w:w="80" w:type="dxa"/>
            <w:shd w:val="clear" w:color="auto" w:fill="auto"/>
          </w:tcPr>
          <w:p w14:paraId="3453F27F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138AC529" w14:textId="1D21B39A" w:rsidR="00342BA3" w:rsidRPr="00D72255" w:rsidRDefault="00342B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(352,917)</w:t>
            </w:r>
          </w:p>
        </w:tc>
        <w:tc>
          <w:tcPr>
            <w:tcW w:w="80" w:type="dxa"/>
            <w:shd w:val="clear" w:color="auto" w:fill="auto"/>
          </w:tcPr>
          <w:p w14:paraId="4DBA7343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04E4A21E" w14:textId="32DED8A0" w:rsidR="00342BA3" w:rsidRPr="00D72255" w:rsidRDefault="006F654E" w:rsidP="002F265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54E">
              <w:rPr>
                <w:rFonts w:ascii="Angsana New" w:hAnsi="Angsana New"/>
                <w:sz w:val="28"/>
                <w:szCs w:val="28"/>
              </w:rPr>
              <w:t xml:space="preserve"> (352,205)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2C0508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7DC9DD38" w14:textId="7616A6BF" w:rsidR="00342BA3" w:rsidRPr="00D72255" w:rsidRDefault="00342B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(352,917)</w:t>
            </w:r>
          </w:p>
        </w:tc>
      </w:tr>
      <w:tr w:rsidR="00342BA3" w:rsidRPr="00D72255" w14:paraId="4A4901EE" w14:textId="77777777" w:rsidTr="009D5358">
        <w:trPr>
          <w:trHeight w:val="386"/>
        </w:trPr>
        <w:tc>
          <w:tcPr>
            <w:tcW w:w="3969" w:type="dxa"/>
            <w:gridSpan w:val="2"/>
          </w:tcPr>
          <w:p w14:paraId="4A9DC5AE" w14:textId="4B1FBCD7" w:rsidR="00342BA3" w:rsidRPr="0056764B" w:rsidRDefault="00342BA3" w:rsidP="007A08A9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71" w:type="dxa"/>
          </w:tcPr>
          <w:p w14:paraId="29D8326D" w14:textId="77777777" w:rsidR="00342BA3" w:rsidRPr="00D72255" w:rsidRDefault="00342BA3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576C9" w14:textId="2F85DFAD" w:rsidR="00342BA3" w:rsidRPr="002D5AEA" w:rsidRDefault="002D5AEA" w:rsidP="002D5AEA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5AEA">
              <w:rPr>
                <w:rFonts w:ascii="Angsana New" w:hAnsi="Angsana New"/>
                <w:sz w:val="28"/>
                <w:szCs w:val="28"/>
              </w:rPr>
              <w:t xml:space="preserve"> 1,19</w:t>
            </w:r>
            <w:r w:rsidR="00FF6C00">
              <w:rPr>
                <w:rFonts w:ascii="Angsana New" w:hAnsi="Angsana New"/>
                <w:sz w:val="28"/>
                <w:szCs w:val="28"/>
              </w:rPr>
              <w:t>4</w:t>
            </w:r>
            <w:r w:rsidRPr="002D5AEA">
              <w:rPr>
                <w:rFonts w:ascii="Angsana New" w:hAnsi="Angsana New"/>
                <w:sz w:val="28"/>
                <w:szCs w:val="28"/>
              </w:rPr>
              <w:t>,</w:t>
            </w:r>
            <w:r w:rsidR="000B702E">
              <w:rPr>
                <w:rFonts w:ascii="Angsana New" w:hAnsi="Angsana New"/>
                <w:sz w:val="28"/>
                <w:szCs w:val="28"/>
              </w:rPr>
              <w:t>622</w:t>
            </w:r>
            <w:r w:rsidRPr="002D5AE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shd w:val="clear" w:color="auto" w:fill="auto"/>
          </w:tcPr>
          <w:p w14:paraId="499AB6F0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8FEB0" w14:textId="48A1B4CD" w:rsidR="00342BA3" w:rsidRPr="00D72255" w:rsidRDefault="00342B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1,119,233</w:t>
            </w:r>
          </w:p>
        </w:tc>
        <w:tc>
          <w:tcPr>
            <w:tcW w:w="80" w:type="dxa"/>
            <w:shd w:val="clear" w:color="auto" w:fill="auto"/>
          </w:tcPr>
          <w:p w14:paraId="09FF7630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5D785" w14:textId="00A2E176" w:rsidR="00342BA3" w:rsidRPr="006F654E" w:rsidRDefault="006F654E" w:rsidP="006F654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54E">
              <w:rPr>
                <w:rFonts w:ascii="Angsana New" w:hAnsi="Angsana New"/>
                <w:sz w:val="28"/>
                <w:szCs w:val="28"/>
              </w:rPr>
              <w:t xml:space="preserve"> 1,194,622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609D91D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14:paraId="22DB1889" w14:textId="088F12D2" w:rsidR="00342BA3" w:rsidRPr="00D72255" w:rsidRDefault="00342B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1,119,233</w:t>
            </w:r>
          </w:p>
        </w:tc>
      </w:tr>
      <w:tr w:rsidR="00342BA3" w:rsidRPr="00D72255" w14:paraId="13DD9B9C" w14:textId="77777777" w:rsidTr="00BB55B8">
        <w:trPr>
          <w:trHeight w:val="371"/>
        </w:trPr>
        <w:tc>
          <w:tcPr>
            <w:tcW w:w="3969" w:type="dxa"/>
            <w:gridSpan w:val="2"/>
          </w:tcPr>
          <w:p w14:paraId="18AAE96A" w14:textId="4FA5776F" w:rsidR="00503173" w:rsidRPr="0056764B" w:rsidRDefault="00503173" w:rsidP="002A1658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1" w:type="dxa"/>
          </w:tcPr>
          <w:p w14:paraId="2BDEF782" w14:textId="77777777" w:rsidR="00342BA3" w:rsidRPr="00D72255" w:rsidRDefault="00342BA3" w:rsidP="002B602C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6FC950C9" w14:textId="3AC17CD6" w:rsidR="00342BA3" w:rsidRPr="00D72255" w:rsidRDefault="00342BA3" w:rsidP="002B602C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192D2196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736E46FD" w14:textId="023BEAA5" w:rsidR="00342BA3" w:rsidRPr="00D72255" w:rsidRDefault="00342B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68A64D65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4EF414B3" w14:textId="77777777" w:rsidR="00342BA3" w:rsidRPr="00D72255" w:rsidRDefault="00342BA3" w:rsidP="002F2650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04CAFE48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7A89CF2B" w14:textId="481C56D4" w:rsidR="00342BA3" w:rsidRPr="00D72255" w:rsidRDefault="00342B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2BA3" w:rsidRPr="00D72255" w14:paraId="16386FBC" w14:textId="77777777" w:rsidTr="00BB55B8">
        <w:trPr>
          <w:trHeight w:val="386"/>
        </w:trPr>
        <w:tc>
          <w:tcPr>
            <w:tcW w:w="3969" w:type="dxa"/>
            <w:gridSpan w:val="2"/>
          </w:tcPr>
          <w:p w14:paraId="501C0316" w14:textId="4FBAF944" w:rsidR="00342BA3" w:rsidRPr="0056764B" w:rsidRDefault="00342BA3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71" w:type="dxa"/>
          </w:tcPr>
          <w:p w14:paraId="55788AF9" w14:textId="77777777" w:rsidR="00342BA3" w:rsidRPr="00D72255" w:rsidRDefault="00342BA3" w:rsidP="002B602C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5DAF5269" w14:textId="6B77294E" w:rsidR="00342BA3" w:rsidRPr="00D72255" w:rsidRDefault="00342BA3" w:rsidP="002B602C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29F963CE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5F76B19F" w14:textId="77777777" w:rsidR="00342BA3" w:rsidRPr="00D72255" w:rsidRDefault="00342B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67890E28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0FF0F5DE" w14:textId="77777777" w:rsidR="00342BA3" w:rsidRPr="00D72255" w:rsidRDefault="00342BA3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2A14F741" w14:textId="77777777" w:rsidR="00342BA3" w:rsidRPr="00D72255" w:rsidRDefault="00342B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015E3589" w14:textId="77777777" w:rsidR="00342BA3" w:rsidRPr="00D72255" w:rsidRDefault="00342B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0C7" w:rsidRPr="00D72255" w14:paraId="7C3CB59F" w14:textId="77777777" w:rsidTr="009D5358">
        <w:trPr>
          <w:trHeight w:val="371"/>
        </w:trPr>
        <w:tc>
          <w:tcPr>
            <w:tcW w:w="3969" w:type="dxa"/>
            <w:gridSpan w:val="2"/>
          </w:tcPr>
          <w:p w14:paraId="08E2590C" w14:textId="26A384AF" w:rsidR="005870C7" w:rsidRPr="0056764B" w:rsidRDefault="00FF3E3E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255F">
              <w:rPr>
                <w:rFonts w:ascii="Angsana New" w:hAnsi="Angsana New"/>
                <w:sz w:val="28"/>
                <w:szCs w:val="28"/>
              </w:rPr>
              <w:t>-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="002425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255F" w:rsidRPr="0024255F">
              <w:rPr>
                <w:rFonts w:ascii="Angsana New" w:hAnsi="Angsana New"/>
                <w:sz w:val="28"/>
                <w:szCs w:val="28"/>
              </w:rPr>
              <w:t>(</w:t>
            </w:r>
            <w:r w:rsidR="0024255F" w:rsidRPr="0056764B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ดูหมายเหตุข้อ </w:t>
            </w:r>
            <w:r w:rsidR="00D15AE8">
              <w:rPr>
                <w:rFonts w:ascii="Angsana New" w:hAnsi="Angsana New"/>
                <w:sz w:val="28"/>
                <w:szCs w:val="28"/>
              </w:rPr>
              <w:t>5</w:t>
            </w:r>
            <w:r w:rsidR="0024255F" w:rsidRPr="002425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1" w:type="dxa"/>
          </w:tcPr>
          <w:p w14:paraId="3232EBD1" w14:textId="77777777" w:rsidR="005870C7" w:rsidRPr="00D72255" w:rsidRDefault="005870C7" w:rsidP="005870C7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6E7EDFC6" w14:textId="21A57A02" w:rsidR="005870C7" w:rsidRPr="00D72255" w:rsidRDefault="0041737C" w:rsidP="004719D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19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F6A0D">
              <w:rPr>
                <w:rFonts w:ascii="Angsana New" w:hAnsi="Angsana New"/>
                <w:sz w:val="28"/>
                <w:szCs w:val="28"/>
              </w:rPr>
              <w:t>-</w:t>
            </w:r>
            <w:r w:rsidRPr="004719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shd w:val="clear" w:color="auto" w:fill="auto"/>
          </w:tcPr>
          <w:p w14:paraId="145B9489" w14:textId="77777777" w:rsidR="005870C7" w:rsidRPr="00D72255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185E0AF0" w14:textId="6CFD731D" w:rsidR="005870C7" w:rsidRPr="00D72255" w:rsidRDefault="005870C7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AD65162" w14:textId="77777777" w:rsidR="005870C7" w:rsidRPr="00D72255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3AFCFF48" w14:textId="4EC0A84B" w:rsidR="005870C7" w:rsidRPr="00D72255" w:rsidRDefault="00046F29" w:rsidP="00AD29C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9CD">
              <w:rPr>
                <w:rFonts w:ascii="Angsana New" w:hAnsi="Angsana New"/>
                <w:sz w:val="28"/>
                <w:szCs w:val="28"/>
              </w:rPr>
              <w:t xml:space="preserve"> 779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6DA4F8A" w14:textId="77777777" w:rsidR="005870C7" w:rsidRPr="00D72255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502A2791" w14:textId="5EA4D79C" w:rsidR="005870C7" w:rsidRPr="00D72255" w:rsidRDefault="005870C7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563</w:t>
            </w:r>
          </w:p>
        </w:tc>
      </w:tr>
      <w:tr w:rsidR="005870C7" w:rsidRPr="00D72255" w14:paraId="67652068" w14:textId="77777777" w:rsidTr="00144B5C">
        <w:trPr>
          <w:trHeight w:val="386"/>
        </w:trPr>
        <w:tc>
          <w:tcPr>
            <w:tcW w:w="3969" w:type="dxa"/>
            <w:gridSpan w:val="2"/>
          </w:tcPr>
          <w:p w14:paraId="3DDE241B" w14:textId="55D343D8" w:rsidR="005870C7" w:rsidRPr="0056764B" w:rsidRDefault="00FF3E3E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3227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71" w:type="dxa"/>
          </w:tcPr>
          <w:p w14:paraId="54E93023" w14:textId="77777777" w:rsidR="005870C7" w:rsidRPr="00D72255" w:rsidRDefault="005870C7" w:rsidP="005870C7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0E1BF275" w14:textId="7E9BDA4E" w:rsidR="005870C7" w:rsidRPr="00D72255" w:rsidRDefault="0041737C" w:rsidP="004719D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19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44B5C" w:rsidRPr="004719DB">
              <w:rPr>
                <w:rFonts w:ascii="Angsana New" w:hAnsi="Angsana New"/>
                <w:sz w:val="28"/>
                <w:szCs w:val="28"/>
              </w:rPr>
              <w:t>1</w:t>
            </w:r>
            <w:r w:rsidR="006C769B">
              <w:rPr>
                <w:rFonts w:ascii="Angsana New" w:hAnsi="Angsana New"/>
                <w:sz w:val="28"/>
                <w:szCs w:val="28"/>
              </w:rPr>
              <w:t>97</w:t>
            </w:r>
            <w:r w:rsidRPr="004719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1313364" w14:textId="77777777" w:rsidR="005870C7" w:rsidRPr="00D72255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378D68B5" w14:textId="72BBDFFD" w:rsidR="005870C7" w:rsidRPr="00D72255" w:rsidRDefault="00FE1747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80" w:type="dxa"/>
            <w:shd w:val="clear" w:color="auto" w:fill="auto"/>
          </w:tcPr>
          <w:p w14:paraId="46F6B860" w14:textId="77777777" w:rsidR="005870C7" w:rsidRPr="00D72255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020C25CD" w14:textId="4E9B7492" w:rsidR="005870C7" w:rsidRPr="00D72255" w:rsidRDefault="00046F29" w:rsidP="00AD29C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9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44B5C" w:rsidRPr="00AD29CD">
              <w:rPr>
                <w:rFonts w:ascii="Angsana New" w:hAnsi="Angsana New"/>
                <w:sz w:val="28"/>
                <w:szCs w:val="28"/>
              </w:rPr>
              <w:t>1</w:t>
            </w:r>
            <w:r w:rsidR="006C769B">
              <w:rPr>
                <w:rFonts w:ascii="Angsana New" w:hAnsi="Angsana New"/>
                <w:sz w:val="28"/>
                <w:szCs w:val="28"/>
              </w:rPr>
              <w:t>97</w:t>
            </w:r>
            <w:r w:rsidRPr="00AD29C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712E4AB" w14:textId="77777777" w:rsidR="005870C7" w:rsidRPr="00D72255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1ADB3AA2" w14:textId="2ABACD67" w:rsidR="005870C7" w:rsidRPr="00D72255" w:rsidRDefault="00300900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</w:tr>
      <w:tr w:rsidR="005870C7" w:rsidRPr="00D72255" w14:paraId="632A8D02" w14:textId="77777777" w:rsidTr="00144B5C">
        <w:trPr>
          <w:trHeight w:val="371"/>
        </w:trPr>
        <w:tc>
          <w:tcPr>
            <w:tcW w:w="3969" w:type="dxa"/>
            <w:gridSpan w:val="2"/>
          </w:tcPr>
          <w:p w14:paraId="3F869A1A" w14:textId="43A48926" w:rsidR="005870C7" w:rsidRPr="0056764B" w:rsidRDefault="00144B5C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71" w:type="dxa"/>
          </w:tcPr>
          <w:p w14:paraId="0C1886AF" w14:textId="77777777" w:rsidR="005870C7" w:rsidRPr="00800EA3" w:rsidRDefault="005870C7" w:rsidP="005870C7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29D2B987" w14:textId="145311B0" w:rsidR="005870C7" w:rsidRPr="00800EA3" w:rsidRDefault="00144B5C" w:rsidP="004719D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0E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437F" w:rsidRPr="00800EA3">
              <w:rPr>
                <w:rFonts w:ascii="Angsana New" w:hAnsi="Angsana New"/>
                <w:sz w:val="28"/>
                <w:szCs w:val="28"/>
              </w:rPr>
              <w:t>10,733</w:t>
            </w:r>
            <w:r w:rsidRPr="00800E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shd w:val="clear" w:color="auto" w:fill="auto"/>
          </w:tcPr>
          <w:p w14:paraId="142440F8" w14:textId="77777777" w:rsidR="005870C7" w:rsidRPr="00800EA3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4DDD242A" w14:textId="69A0E1C0" w:rsidR="005870C7" w:rsidRPr="00800EA3" w:rsidRDefault="00144B5C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0EA3">
              <w:rPr>
                <w:rFonts w:ascii="Angsana New" w:hAnsi="Angsana New" w:hint="cs"/>
                <w:sz w:val="28"/>
                <w:szCs w:val="28"/>
              </w:rPr>
              <w:t>7,519</w:t>
            </w:r>
          </w:p>
        </w:tc>
        <w:tc>
          <w:tcPr>
            <w:tcW w:w="80" w:type="dxa"/>
            <w:shd w:val="clear" w:color="auto" w:fill="auto"/>
          </w:tcPr>
          <w:p w14:paraId="37C13055" w14:textId="77777777" w:rsidR="005870C7" w:rsidRPr="00800EA3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0967F4E3" w14:textId="7CEF33F7" w:rsidR="005870C7" w:rsidRPr="00800EA3" w:rsidRDefault="00144B5C" w:rsidP="00AD29C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0E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437F" w:rsidRPr="00800EA3">
              <w:rPr>
                <w:rFonts w:ascii="Angsana New" w:hAnsi="Angsana New"/>
                <w:sz w:val="28"/>
                <w:szCs w:val="28"/>
              </w:rPr>
              <w:t>10,438</w:t>
            </w:r>
            <w:r w:rsidRPr="00800E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42A714B" w14:textId="77777777" w:rsidR="005870C7" w:rsidRPr="00800EA3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1B49395E" w14:textId="3597D2DD" w:rsidR="005870C7" w:rsidRPr="00800EA3" w:rsidRDefault="00144B5C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0EA3">
              <w:rPr>
                <w:rFonts w:ascii="Angsana New" w:hAnsi="Angsana New" w:hint="cs"/>
                <w:sz w:val="28"/>
                <w:szCs w:val="28"/>
              </w:rPr>
              <w:t>7,144</w:t>
            </w:r>
          </w:p>
        </w:tc>
      </w:tr>
      <w:tr w:rsidR="005870C7" w:rsidRPr="00D72255" w14:paraId="11268CBC" w14:textId="77777777" w:rsidTr="009D5358">
        <w:trPr>
          <w:trHeight w:val="371"/>
        </w:trPr>
        <w:tc>
          <w:tcPr>
            <w:tcW w:w="3969" w:type="dxa"/>
            <w:gridSpan w:val="2"/>
          </w:tcPr>
          <w:p w14:paraId="5F2F27FC" w14:textId="25FDB55C" w:rsidR="005870C7" w:rsidRPr="0056764B" w:rsidRDefault="00144B5C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5870C7" w:rsidRPr="0056764B">
              <w:rPr>
                <w:rFonts w:ascii="Angsana New" w:hAnsi="Angsana New" w:hint="cs"/>
                <w:sz w:val="28"/>
                <w:szCs w:val="28"/>
                <w:cs/>
              </w:rPr>
              <w:t>จ่ายล่วงหน้า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ค่าสินค้า</w:t>
            </w:r>
          </w:p>
        </w:tc>
        <w:tc>
          <w:tcPr>
            <w:tcW w:w="971" w:type="dxa"/>
          </w:tcPr>
          <w:p w14:paraId="5A09D4EF" w14:textId="77777777" w:rsidR="005870C7" w:rsidRPr="00800EA3" w:rsidRDefault="005870C7" w:rsidP="005870C7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2F1DCDC8" w14:textId="5E4E357E" w:rsidR="005870C7" w:rsidRPr="00800EA3" w:rsidRDefault="00144B5C" w:rsidP="004719D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0E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437F" w:rsidRPr="00800EA3">
              <w:rPr>
                <w:rFonts w:ascii="Angsana New" w:hAnsi="Angsana New"/>
                <w:sz w:val="28"/>
                <w:szCs w:val="28"/>
              </w:rPr>
              <w:t>212,690</w:t>
            </w:r>
            <w:r w:rsidRPr="00800E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shd w:val="clear" w:color="auto" w:fill="auto"/>
          </w:tcPr>
          <w:p w14:paraId="256C4654" w14:textId="77777777" w:rsidR="005870C7" w:rsidRPr="00800EA3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45D2C1BB" w14:textId="7D539839" w:rsidR="005870C7" w:rsidRPr="00800EA3" w:rsidRDefault="00144B5C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0EA3">
              <w:rPr>
                <w:rFonts w:ascii="Angsana New" w:hAnsi="Angsana New" w:hint="cs"/>
                <w:sz w:val="28"/>
                <w:szCs w:val="28"/>
              </w:rPr>
              <w:t>85,828</w:t>
            </w:r>
          </w:p>
        </w:tc>
        <w:tc>
          <w:tcPr>
            <w:tcW w:w="80" w:type="dxa"/>
            <w:shd w:val="clear" w:color="auto" w:fill="auto"/>
          </w:tcPr>
          <w:p w14:paraId="415F0C22" w14:textId="77777777" w:rsidR="005870C7" w:rsidRPr="00800EA3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76614F16" w14:textId="2D5A9CB9" w:rsidR="005870C7" w:rsidRPr="00800EA3" w:rsidRDefault="00144B5C" w:rsidP="00AD29C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0E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437F" w:rsidRPr="00800EA3">
              <w:rPr>
                <w:rFonts w:ascii="Angsana New" w:hAnsi="Angsana New"/>
                <w:sz w:val="28"/>
                <w:szCs w:val="28"/>
              </w:rPr>
              <w:t>212,690</w:t>
            </w:r>
            <w:r w:rsidRPr="00800E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E23FDED" w14:textId="77777777" w:rsidR="005870C7" w:rsidRPr="00800EA3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15D11530" w14:textId="01BF9970" w:rsidR="005870C7" w:rsidRPr="00800EA3" w:rsidRDefault="00144B5C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0EA3">
              <w:rPr>
                <w:rFonts w:ascii="Angsana New" w:hAnsi="Angsana New" w:hint="cs"/>
                <w:sz w:val="28"/>
                <w:szCs w:val="28"/>
              </w:rPr>
              <w:t>85,828</w:t>
            </w:r>
          </w:p>
        </w:tc>
      </w:tr>
      <w:tr w:rsidR="005870C7" w:rsidRPr="00D72255" w14:paraId="0FF585AE" w14:textId="77777777" w:rsidTr="009D5358">
        <w:trPr>
          <w:trHeight w:val="386"/>
        </w:trPr>
        <w:tc>
          <w:tcPr>
            <w:tcW w:w="3969" w:type="dxa"/>
            <w:gridSpan w:val="2"/>
          </w:tcPr>
          <w:p w14:paraId="5A74910D" w14:textId="77777777" w:rsidR="005870C7" w:rsidRDefault="00144B5C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เงินจ่ายล่วงหน้าผู้รับเหมา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- 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  <w:p w14:paraId="574C94B7" w14:textId="3C0532E1" w:rsidR="005870C7" w:rsidRPr="0056764B" w:rsidRDefault="00DB34BD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B34BD">
              <w:rPr>
                <w:rFonts w:ascii="Angsana New" w:hAnsi="Angsana New"/>
                <w:sz w:val="28"/>
                <w:szCs w:val="28"/>
              </w:rPr>
              <w:t>(</w:t>
            </w:r>
            <w:r w:rsidRPr="0056764B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ดูหมายเหตุข้อ </w:t>
            </w:r>
            <w:r w:rsidR="00D15AE8">
              <w:rPr>
                <w:rFonts w:ascii="Angsana New" w:hAnsi="Angsana New"/>
                <w:sz w:val="28"/>
                <w:szCs w:val="28"/>
              </w:rPr>
              <w:t>5</w:t>
            </w:r>
            <w:r w:rsidRPr="00DB34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1" w:type="dxa"/>
          </w:tcPr>
          <w:p w14:paraId="40D197DA" w14:textId="77777777" w:rsidR="005870C7" w:rsidRPr="00D72255" w:rsidRDefault="005870C7" w:rsidP="005870C7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6F904871" w14:textId="77777777" w:rsidR="00DB34BD" w:rsidRDefault="00DB34BD" w:rsidP="004719D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FF21689" w14:textId="5120BA1A" w:rsidR="005870C7" w:rsidRPr="009D5358" w:rsidRDefault="0041737C" w:rsidP="004719D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719DB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75574861" w14:textId="77777777" w:rsidR="005870C7" w:rsidRPr="009D5358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73" w:type="dxa"/>
            <w:shd w:val="clear" w:color="auto" w:fill="auto"/>
          </w:tcPr>
          <w:p w14:paraId="39E14161" w14:textId="77777777" w:rsidR="00DB34BD" w:rsidRDefault="00DB34BD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0809D70" w14:textId="0D3809EB" w:rsidR="005870C7" w:rsidRPr="009D5358" w:rsidRDefault="00144B5C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1249040" w14:textId="77777777" w:rsidR="005870C7" w:rsidRPr="009D5358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71" w:type="dxa"/>
            <w:shd w:val="clear" w:color="auto" w:fill="auto"/>
          </w:tcPr>
          <w:p w14:paraId="443A1DAB" w14:textId="77777777" w:rsidR="00DB34BD" w:rsidRDefault="00DB34BD" w:rsidP="00AD29C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2BEDACB" w14:textId="79079DC6" w:rsidR="005870C7" w:rsidRPr="009D5358" w:rsidRDefault="00046F29" w:rsidP="00AD29C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D29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44B5C" w:rsidRPr="00AD29CD">
              <w:rPr>
                <w:rFonts w:ascii="Angsana New" w:hAnsi="Angsana New"/>
                <w:sz w:val="28"/>
                <w:szCs w:val="28"/>
              </w:rPr>
              <w:t>25</w:t>
            </w:r>
            <w:r w:rsidR="00144B5C">
              <w:rPr>
                <w:rFonts w:ascii="Angsana New" w:hAnsi="Angsana New"/>
                <w:sz w:val="28"/>
                <w:szCs w:val="28"/>
              </w:rPr>
              <w:t>3</w:t>
            </w:r>
            <w:r w:rsidRPr="00AD29C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EDC54AA" w14:textId="77777777" w:rsidR="005870C7" w:rsidRPr="009D5358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4A118A34" w14:textId="77777777" w:rsidR="00DB34BD" w:rsidRDefault="00DB34BD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5A9036F" w14:textId="0491024A" w:rsidR="005870C7" w:rsidRPr="009D5358" w:rsidRDefault="00144B5C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1,037</w:t>
            </w:r>
          </w:p>
        </w:tc>
      </w:tr>
      <w:tr w:rsidR="00360543" w:rsidRPr="00D72255" w14:paraId="6079E9E5" w14:textId="77777777" w:rsidTr="009D5358">
        <w:trPr>
          <w:trHeight w:val="386"/>
        </w:trPr>
        <w:tc>
          <w:tcPr>
            <w:tcW w:w="3969" w:type="dxa"/>
            <w:gridSpan w:val="2"/>
          </w:tcPr>
          <w:p w14:paraId="62831896" w14:textId="2D4BF729" w:rsidR="00360543" w:rsidRPr="0056764B" w:rsidRDefault="00360543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เงินจ่ายล่วงหน้าผู้รับเหมา</w:t>
            </w:r>
          </w:p>
        </w:tc>
        <w:tc>
          <w:tcPr>
            <w:tcW w:w="971" w:type="dxa"/>
          </w:tcPr>
          <w:p w14:paraId="5A532581" w14:textId="77777777" w:rsidR="00360543" w:rsidRPr="00D72255" w:rsidRDefault="00360543" w:rsidP="0036054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42D2BF19" w14:textId="30814174" w:rsidR="00360543" w:rsidRPr="00D72255" w:rsidRDefault="0041737C" w:rsidP="004719D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19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44B5C" w:rsidRPr="004719DB">
              <w:rPr>
                <w:rFonts w:ascii="Angsana New" w:hAnsi="Angsana New"/>
                <w:sz w:val="28"/>
                <w:szCs w:val="28"/>
              </w:rPr>
              <w:t>7,190</w:t>
            </w:r>
            <w:r w:rsidRPr="004719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shd w:val="clear" w:color="auto" w:fill="auto"/>
          </w:tcPr>
          <w:p w14:paraId="29F9F7E0" w14:textId="77777777" w:rsidR="00360543" w:rsidRPr="00D72255" w:rsidRDefault="00360543" w:rsidP="0036054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75A72563" w14:textId="7385A58F" w:rsidR="00360543" w:rsidRPr="00D72255" w:rsidRDefault="00144B5C" w:rsidP="0036054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8,071</w:t>
            </w:r>
          </w:p>
        </w:tc>
        <w:tc>
          <w:tcPr>
            <w:tcW w:w="80" w:type="dxa"/>
            <w:shd w:val="clear" w:color="auto" w:fill="auto"/>
          </w:tcPr>
          <w:p w14:paraId="28523F14" w14:textId="77777777" w:rsidR="00360543" w:rsidRPr="00D72255" w:rsidRDefault="00360543" w:rsidP="0036054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764A9C55" w14:textId="0C29B29C" w:rsidR="00360543" w:rsidRPr="00D72255" w:rsidRDefault="00046F29" w:rsidP="00AD29C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9C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44B5C" w:rsidRPr="00AD29CD">
              <w:rPr>
                <w:rFonts w:ascii="Angsana New" w:hAnsi="Angsana New"/>
                <w:sz w:val="28"/>
                <w:szCs w:val="28"/>
              </w:rPr>
              <w:t>7,190</w:t>
            </w:r>
            <w:r w:rsidRPr="00AD29C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75C6051" w14:textId="77777777" w:rsidR="00360543" w:rsidRPr="00D72255" w:rsidRDefault="00360543" w:rsidP="0036054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1DE7CB96" w14:textId="74B43054" w:rsidR="00360543" w:rsidRPr="00D72255" w:rsidRDefault="00144B5C" w:rsidP="0036054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8,072</w:t>
            </w:r>
          </w:p>
        </w:tc>
      </w:tr>
      <w:tr w:rsidR="005870C7" w:rsidRPr="00D72255" w14:paraId="706D7637" w14:textId="77777777" w:rsidTr="00144B5C">
        <w:trPr>
          <w:trHeight w:val="371"/>
        </w:trPr>
        <w:tc>
          <w:tcPr>
            <w:tcW w:w="3969" w:type="dxa"/>
            <w:gridSpan w:val="2"/>
          </w:tcPr>
          <w:p w14:paraId="5F484C59" w14:textId="36CD0799" w:rsidR="005870C7" w:rsidRPr="0056764B" w:rsidRDefault="00144B5C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71" w:type="dxa"/>
          </w:tcPr>
          <w:p w14:paraId="62333AD5" w14:textId="77777777" w:rsidR="005870C7" w:rsidRPr="00D72255" w:rsidRDefault="005870C7" w:rsidP="005870C7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73A5C93F" w14:textId="61E90C24" w:rsidR="005870C7" w:rsidRPr="00D72255" w:rsidRDefault="0041737C" w:rsidP="004719D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19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44B5C" w:rsidRPr="004719DB">
              <w:rPr>
                <w:rFonts w:ascii="Angsana New" w:hAnsi="Angsana New"/>
                <w:sz w:val="28"/>
                <w:szCs w:val="28"/>
              </w:rPr>
              <w:t>3,530</w:t>
            </w:r>
            <w:r w:rsidRPr="004719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0" w:type="dxa"/>
            <w:shd w:val="clear" w:color="auto" w:fill="auto"/>
          </w:tcPr>
          <w:p w14:paraId="3A266AB3" w14:textId="77777777" w:rsidR="005870C7" w:rsidRPr="00D72255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6ED835C2" w14:textId="0B4A9379" w:rsidR="005870C7" w:rsidRPr="00D72255" w:rsidRDefault="00144B5C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793406B" w14:textId="77777777" w:rsidR="005870C7" w:rsidRPr="00D72255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671B4D44" w14:textId="22AFB83D" w:rsidR="005870C7" w:rsidRPr="00D72255" w:rsidRDefault="00144B5C" w:rsidP="00AD29C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9CD">
              <w:rPr>
                <w:rFonts w:ascii="Angsana New" w:hAnsi="Angsana New"/>
                <w:sz w:val="28"/>
                <w:szCs w:val="28"/>
              </w:rPr>
              <w:t>3,530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D702869" w14:textId="77777777" w:rsidR="005870C7" w:rsidRPr="00D72255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72CAFD89" w14:textId="71ECEDEE" w:rsidR="005870C7" w:rsidRPr="00D72255" w:rsidRDefault="00144B5C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6F29" w:rsidRPr="00D72255" w14:paraId="63964C8E" w14:textId="77777777" w:rsidTr="00144B5C">
        <w:trPr>
          <w:trHeight w:val="371"/>
        </w:trPr>
        <w:tc>
          <w:tcPr>
            <w:tcW w:w="3969" w:type="dxa"/>
            <w:gridSpan w:val="2"/>
          </w:tcPr>
          <w:p w14:paraId="7EC94457" w14:textId="66C71A3A" w:rsidR="00046F29" w:rsidRPr="0056764B" w:rsidRDefault="00144B5C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71" w:type="dxa"/>
          </w:tcPr>
          <w:p w14:paraId="0A4FC561" w14:textId="77777777" w:rsidR="00046F29" w:rsidRPr="00D72255" w:rsidRDefault="00046F29" w:rsidP="00046F29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3D2CF" w14:textId="398411C6" w:rsidR="00046F29" w:rsidRPr="00D72255" w:rsidRDefault="00144B5C" w:rsidP="004719D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32F9">
              <w:rPr>
                <w:rFonts w:ascii="Angsana New" w:hAnsi="Angsana New"/>
                <w:sz w:val="28"/>
                <w:szCs w:val="28"/>
              </w:rPr>
              <w:t>23</w:t>
            </w:r>
            <w:r w:rsidR="00B17A39">
              <w:rPr>
                <w:rFonts w:ascii="Angsana New" w:hAnsi="Angsana New"/>
                <w:sz w:val="28"/>
                <w:szCs w:val="28"/>
              </w:rPr>
              <w:t>4</w:t>
            </w:r>
            <w:r w:rsidRPr="004D32F9">
              <w:rPr>
                <w:rFonts w:ascii="Angsana New" w:hAnsi="Angsana New"/>
                <w:sz w:val="28"/>
                <w:szCs w:val="28"/>
              </w:rPr>
              <w:t>,</w:t>
            </w:r>
            <w:r w:rsidR="003C51CD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80" w:type="dxa"/>
            <w:shd w:val="clear" w:color="auto" w:fill="auto"/>
          </w:tcPr>
          <w:p w14:paraId="77CB2E5B" w14:textId="77777777" w:rsidR="00046F29" w:rsidRPr="00D72255" w:rsidRDefault="00046F29" w:rsidP="00046F29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E4D1F" w14:textId="3445E215" w:rsidR="00046F29" w:rsidRPr="00D72255" w:rsidRDefault="00144B5C" w:rsidP="00046F2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101,</w:t>
            </w:r>
            <w:r w:rsidR="00FE1747"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80" w:type="dxa"/>
            <w:shd w:val="clear" w:color="auto" w:fill="auto"/>
          </w:tcPr>
          <w:p w14:paraId="47A1860A" w14:textId="77777777" w:rsidR="00046F29" w:rsidRPr="00D72255" w:rsidRDefault="00046F29" w:rsidP="00046F29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FF711" w14:textId="592B51F9" w:rsidR="00046F29" w:rsidRPr="00AD29CD" w:rsidRDefault="00144B5C" w:rsidP="00AD29C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B7A">
              <w:rPr>
                <w:rFonts w:ascii="Angsana New" w:hAnsi="Angsana New"/>
                <w:sz w:val="28"/>
                <w:szCs w:val="28"/>
              </w:rPr>
              <w:t>235,</w:t>
            </w:r>
            <w:r w:rsidR="0043662F">
              <w:rPr>
                <w:rFonts w:ascii="Angsana New" w:hAnsi="Angsana New"/>
                <w:sz w:val="28"/>
                <w:szCs w:val="28"/>
              </w:rPr>
              <w:t>077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5D5FAF5" w14:textId="77777777" w:rsidR="00046F29" w:rsidRPr="00D72255" w:rsidRDefault="00046F29" w:rsidP="00046F29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929D2" w14:textId="5E1A4B84" w:rsidR="00046F29" w:rsidRPr="00D72255" w:rsidRDefault="00144B5C" w:rsidP="00046F2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102,</w:t>
            </w:r>
            <w:r w:rsidR="00300900">
              <w:rPr>
                <w:rFonts w:ascii="Angsana New" w:hAnsi="Angsana New"/>
                <w:sz w:val="28"/>
                <w:szCs w:val="28"/>
              </w:rPr>
              <w:t>995</w:t>
            </w:r>
          </w:p>
        </w:tc>
      </w:tr>
      <w:tr w:rsidR="00D72255" w:rsidRPr="00D72255" w14:paraId="3C71A9C5" w14:textId="77777777" w:rsidTr="00144B5C">
        <w:trPr>
          <w:trHeight w:val="386"/>
        </w:trPr>
        <w:tc>
          <w:tcPr>
            <w:tcW w:w="3969" w:type="dxa"/>
            <w:gridSpan w:val="2"/>
          </w:tcPr>
          <w:p w14:paraId="30EDD2F7" w14:textId="47861390" w:rsidR="005870C7" w:rsidRPr="0056764B" w:rsidRDefault="00144B5C" w:rsidP="007A08A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71" w:type="dxa"/>
          </w:tcPr>
          <w:p w14:paraId="382609AB" w14:textId="77777777" w:rsidR="005870C7" w:rsidRPr="00D72255" w:rsidRDefault="005870C7" w:rsidP="005870C7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32925" w14:textId="0438FBA5" w:rsidR="005870C7" w:rsidRPr="0056764B" w:rsidRDefault="00144B5C" w:rsidP="004719D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19DB">
              <w:rPr>
                <w:rFonts w:ascii="Angsana New" w:hAnsi="Angsana New"/>
                <w:b/>
                <w:bCs/>
                <w:sz w:val="28"/>
                <w:szCs w:val="28"/>
              </w:rPr>
              <w:t>1,428,9</w:t>
            </w:r>
            <w:r w:rsidR="00245F3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CC345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100E3B00" w14:textId="77777777" w:rsidR="005870C7" w:rsidRPr="00D72255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FA1837" w14:textId="72C0A122" w:rsidR="005870C7" w:rsidRPr="00D72255" w:rsidRDefault="00144B5C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1,22</w:t>
            </w:r>
            <w:r w:rsidR="0042647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426475">
              <w:rPr>
                <w:rFonts w:ascii="Angsana New" w:hAnsi="Angsana New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0" w:type="dxa"/>
            <w:shd w:val="clear" w:color="auto" w:fill="auto"/>
          </w:tcPr>
          <w:p w14:paraId="717FA5B5" w14:textId="77777777" w:rsidR="005870C7" w:rsidRPr="00D72255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505A4" w14:textId="6D94A1A8" w:rsidR="005870C7" w:rsidRPr="00D72255" w:rsidRDefault="00144B5C" w:rsidP="004719D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320C">
              <w:rPr>
                <w:rFonts w:ascii="Angsana New" w:hAnsi="Angsana New"/>
                <w:b/>
                <w:bCs/>
                <w:sz w:val="28"/>
                <w:szCs w:val="28"/>
              </w:rPr>
              <w:t>1,429,</w:t>
            </w:r>
            <w:r w:rsidR="001A4D9A"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  <w:r w:rsidR="00C744A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0B64C34" w14:textId="77777777" w:rsidR="005870C7" w:rsidRPr="00D72255" w:rsidRDefault="005870C7" w:rsidP="005870C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648BF" w14:textId="52F16AE2" w:rsidR="005870C7" w:rsidRPr="00D72255" w:rsidRDefault="00144B5C" w:rsidP="005870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1,222,22</w:t>
            </w:r>
            <w:r w:rsidR="00B67DF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6D85AC0C" w14:textId="3490C5A3" w:rsidR="00E44D1D" w:rsidRPr="00E963C7" w:rsidRDefault="004C0F09" w:rsidP="00910A43">
      <w:pPr>
        <w:pStyle w:val="BodyText2"/>
        <w:spacing w:before="120"/>
        <w:ind w:left="360"/>
        <w:rPr>
          <w:sz w:val="28"/>
          <w:szCs w:val="28"/>
        </w:rPr>
      </w:pPr>
      <w:r w:rsidRPr="0056764B">
        <w:rPr>
          <w:sz w:val="28"/>
          <w:szCs w:val="28"/>
          <w:cs/>
          <w:lang w:val="en-US"/>
        </w:rPr>
        <w:t xml:space="preserve">ณ วันที่ </w:t>
      </w:r>
      <w:r w:rsidRPr="00E963C7">
        <w:rPr>
          <w:sz w:val="28"/>
          <w:szCs w:val="28"/>
        </w:rPr>
        <w:t xml:space="preserve">31 </w:t>
      </w:r>
      <w:r w:rsidRPr="0056764B">
        <w:rPr>
          <w:sz w:val="28"/>
          <w:szCs w:val="28"/>
          <w:cs/>
          <w:lang w:val="en-US"/>
        </w:rPr>
        <w:t xml:space="preserve">มีนาคม </w:t>
      </w:r>
      <w:r w:rsidRPr="00E963C7">
        <w:rPr>
          <w:sz w:val="28"/>
          <w:szCs w:val="28"/>
        </w:rPr>
        <w:t>256</w:t>
      </w:r>
      <w:r w:rsidR="004C3147" w:rsidRPr="00E963C7">
        <w:rPr>
          <w:sz w:val="28"/>
          <w:szCs w:val="28"/>
        </w:rPr>
        <w:t>8</w:t>
      </w:r>
      <w:r w:rsidRPr="00E963C7">
        <w:rPr>
          <w:sz w:val="28"/>
          <w:szCs w:val="28"/>
        </w:rPr>
        <w:t xml:space="preserve"> </w:t>
      </w:r>
      <w:r w:rsidRPr="0056764B">
        <w:rPr>
          <w:sz w:val="28"/>
          <w:szCs w:val="28"/>
          <w:cs/>
          <w:lang w:val="en-US"/>
        </w:rPr>
        <w:t xml:space="preserve">บริษัทได้นำลูกหนี้การค้าจำนวน </w:t>
      </w:r>
      <w:r w:rsidR="004719DB" w:rsidRPr="00E963C7">
        <w:rPr>
          <w:sz w:val="28"/>
          <w:szCs w:val="28"/>
        </w:rPr>
        <w:t>17</w:t>
      </w:r>
      <w:r w:rsidR="00712A58" w:rsidRPr="00E963C7">
        <w:rPr>
          <w:sz w:val="28"/>
          <w:szCs w:val="28"/>
        </w:rPr>
        <w:t>4</w:t>
      </w:r>
      <w:r w:rsidRPr="00E963C7">
        <w:rPr>
          <w:sz w:val="28"/>
          <w:szCs w:val="28"/>
        </w:rPr>
        <w:t>.</w:t>
      </w:r>
      <w:r w:rsidR="004719DB" w:rsidRPr="00E963C7">
        <w:rPr>
          <w:sz w:val="28"/>
          <w:szCs w:val="28"/>
        </w:rPr>
        <w:t>16</w:t>
      </w:r>
      <w:r w:rsidRPr="00E963C7">
        <w:rPr>
          <w:sz w:val="28"/>
          <w:szCs w:val="28"/>
        </w:rPr>
        <w:t xml:space="preserve"> </w:t>
      </w:r>
      <w:r w:rsidRPr="0056764B">
        <w:rPr>
          <w:sz w:val="28"/>
          <w:szCs w:val="28"/>
          <w:cs/>
          <w:lang w:val="en-US"/>
        </w:rPr>
        <w:t>ล้านบาทไปเป็นหลักประกันสินเชื่อแฟคเตอริ่ง</w:t>
      </w:r>
      <w:r w:rsidR="00A12D89" w:rsidRPr="0056764B">
        <w:rPr>
          <w:sz w:val="28"/>
          <w:szCs w:val="28"/>
          <w:cs/>
          <w:lang w:val="en-US"/>
        </w:rPr>
        <w:t xml:space="preserve"> </w:t>
      </w:r>
      <w:r w:rsidR="00B45F15" w:rsidRPr="00E963C7">
        <w:rPr>
          <w:sz w:val="28"/>
          <w:szCs w:val="28"/>
        </w:rPr>
        <w:t xml:space="preserve"> </w:t>
      </w:r>
      <w:r w:rsidR="00B45F15">
        <w:rPr>
          <w:sz w:val="28"/>
          <w:szCs w:val="28"/>
          <w:lang w:val="en-US"/>
        </w:rPr>
        <w:t xml:space="preserve">       </w:t>
      </w:r>
      <w:r w:rsidR="00E963C7">
        <w:rPr>
          <w:sz w:val="28"/>
          <w:szCs w:val="28"/>
          <w:lang w:val="en-US"/>
        </w:rPr>
        <w:t xml:space="preserve">    </w:t>
      </w:r>
      <w:r w:rsidR="00A12D89" w:rsidRPr="00E963C7">
        <w:rPr>
          <w:sz w:val="28"/>
          <w:szCs w:val="28"/>
        </w:rPr>
        <w:t>(31</w:t>
      </w:r>
      <w:r w:rsidR="00A12D89" w:rsidRPr="0056764B">
        <w:rPr>
          <w:sz w:val="28"/>
          <w:szCs w:val="28"/>
          <w:cs/>
          <w:lang w:val="en-US"/>
        </w:rPr>
        <w:t xml:space="preserve"> ธันวาคม </w:t>
      </w:r>
      <w:r w:rsidR="00A12D89" w:rsidRPr="00E963C7">
        <w:rPr>
          <w:sz w:val="28"/>
          <w:szCs w:val="28"/>
        </w:rPr>
        <w:t xml:space="preserve">2567: </w:t>
      </w:r>
      <w:r w:rsidR="00AC0D60" w:rsidRPr="0056764B">
        <w:rPr>
          <w:sz w:val="28"/>
          <w:szCs w:val="28"/>
          <w:cs/>
          <w:lang w:val="en-US"/>
        </w:rPr>
        <w:t xml:space="preserve">บริษัทได้นำลูกหนี้การค้าจำนวน </w:t>
      </w:r>
      <w:r w:rsidR="00AC0D60" w:rsidRPr="00E963C7">
        <w:rPr>
          <w:sz w:val="28"/>
          <w:szCs w:val="28"/>
        </w:rPr>
        <w:t>353.</w:t>
      </w:r>
      <w:r w:rsidR="00AF36AD" w:rsidRPr="00E963C7">
        <w:rPr>
          <w:sz w:val="28"/>
          <w:szCs w:val="28"/>
        </w:rPr>
        <w:t>27</w:t>
      </w:r>
      <w:r w:rsidR="00AC0D60" w:rsidRPr="00E963C7">
        <w:rPr>
          <w:sz w:val="28"/>
          <w:szCs w:val="28"/>
        </w:rPr>
        <w:t xml:space="preserve"> </w:t>
      </w:r>
      <w:r w:rsidR="00AC0D60" w:rsidRPr="0056764B">
        <w:rPr>
          <w:sz w:val="28"/>
          <w:szCs w:val="28"/>
          <w:cs/>
          <w:lang w:val="en-US"/>
        </w:rPr>
        <w:t>ล้านบาทไปเป็นหลักประกันเงินกู้ยืมระยะสั้นจากสถาบันการเงินและสินเชื่อแฟคเตอริ่ง</w:t>
      </w:r>
      <w:r w:rsidR="00A12D89" w:rsidRPr="00E963C7">
        <w:rPr>
          <w:sz w:val="28"/>
          <w:szCs w:val="28"/>
        </w:rPr>
        <w:t>)</w:t>
      </w:r>
    </w:p>
    <w:p w14:paraId="070FE81C" w14:textId="6AF49AAE" w:rsidR="000C60A2" w:rsidRPr="00C82E6C" w:rsidRDefault="000C60A2" w:rsidP="007A08A9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56764B">
        <w:rPr>
          <w:sz w:val="28"/>
          <w:szCs w:val="28"/>
          <w:cs/>
          <w:lang w:val="en-US"/>
        </w:rPr>
        <w:t xml:space="preserve">ลูกค้ารายหนึ่งของกลุ่มบริษัทและบริษัทซึ่งเป็นผู้รับเหมาหลักในงานก่อสร้างโครงการแห่งหนึ่งมีการชำระเงินล่าช้าให้กับกลุ่มบริษัทและบริษัท ณ วันที่ </w:t>
      </w:r>
      <w:r w:rsidRPr="00C82E6C">
        <w:rPr>
          <w:sz w:val="28"/>
          <w:szCs w:val="28"/>
          <w:lang w:val="en-US"/>
        </w:rPr>
        <w:t xml:space="preserve">31 </w:t>
      </w:r>
      <w:r w:rsidR="00667D4E" w:rsidRPr="0056764B">
        <w:rPr>
          <w:sz w:val="28"/>
          <w:szCs w:val="28"/>
          <w:cs/>
          <w:lang w:val="en-US"/>
        </w:rPr>
        <w:t>มีน</w:t>
      </w:r>
      <w:r w:rsidRPr="0056764B">
        <w:rPr>
          <w:sz w:val="28"/>
          <w:szCs w:val="28"/>
          <w:cs/>
          <w:lang w:val="en-US"/>
        </w:rPr>
        <w:t xml:space="preserve">าคม </w:t>
      </w:r>
      <w:r w:rsidRPr="00C82E6C">
        <w:rPr>
          <w:sz w:val="28"/>
          <w:szCs w:val="28"/>
          <w:lang w:val="en-US"/>
        </w:rPr>
        <w:t>256</w:t>
      </w:r>
      <w:r w:rsidR="00667D4E" w:rsidRPr="00C82E6C">
        <w:rPr>
          <w:sz w:val="28"/>
          <w:szCs w:val="28"/>
          <w:lang w:val="en-US"/>
        </w:rPr>
        <w:t>8</w:t>
      </w:r>
      <w:r w:rsidRPr="00C82E6C">
        <w:rPr>
          <w:sz w:val="28"/>
          <w:szCs w:val="28"/>
          <w:lang w:val="en-US"/>
        </w:rPr>
        <w:t xml:space="preserve"> </w:t>
      </w:r>
      <w:r w:rsidRPr="0056764B">
        <w:rPr>
          <w:sz w:val="28"/>
          <w:szCs w:val="28"/>
          <w:cs/>
          <w:lang w:val="en-US"/>
        </w:rPr>
        <w:t xml:space="preserve">ยอดคงเหลือกับลูกค้ารายดังกล่าวประกอบด้วยลูกหนี้การค้าจำนวน </w:t>
      </w:r>
      <w:r w:rsidRPr="00C82E6C">
        <w:rPr>
          <w:sz w:val="28"/>
          <w:szCs w:val="28"/>
          <w:lang w:val="en-US"/>
        </w:rPr>
        <w:t>1,</w:t>
      </w:r>
      <w:r w:rsidR="002F3286" w:rsidRPr="00C82E6C">
        <w:rPr>
          <w:sz w:val="28"/>
          <w:szCs w:val="28"/>
          <w:lang w:val="en-US"/>
        </w:rPr>
        <w:t>450</w:t>
      </w:r>
      <w:r w:rsidRPr="00C82E6C">
        <w:rPr>
          <w:sz w:val="28"/>
          <w:szCs w:val="28"/>
          <w:lang w:val="en-US"/>
        </w:rPr>
        <w:t xml:space="preserve"> </w:t>
      </w:r>
      <w:r w:rsidRPr="0056764B">
        <w:rPr>
          <w:sz w:val="28"/>
          <w:szCs w:val="28"/>
          <w:cs/>
          <w:lang w:val="en-US"/>
        </w:rPr>
        <w:t xml:space="preserve">ล้านบาท สินทรัพย์ที่เกิดจากสัญญาจำนวน </w:t>
      </w:r>
      <w:r w:rsidR="00910B68">
        <w:rPr>
          <w:sz w:val="28"/>
          <w:szCs w:val="28"/>
          <w:lang w:val="en-US"/>
        </w:rPr>
        <w:t>690</w:t>
      </w:r>
      <w:r w:rsidRPr="00C82E6C">
        <w:rPr>
          <w:sz w:val="28"/>
          <w:szCs w:val="28"/>
          <w:lang w:val="en-US"/>
        </w:rPr>
        <w:t xml:space="preserve"> </w:t>
      </w:r>
      <w:r w:rsidRPr="0056764B">
        <w:rPr>
          <w:sz w:val="28"/>
          <w:szCs w:val="28"/>
          <w:cs/>
          <w:lang w:val="en-US"/>
        </w:rPr>
        <w:t xml:space="preserve">ล้านบาท หนี้สินที่เกิดจากสัญญาจำนวน </w:t>
      </w:r>
      <w:r w:rsidR="00E2773C" w:rsidRPr="00C82E6C">
        <w:rPr>
          <w:sz w:val="28"/>
          <w:szCs w:val="28"/>
          <w:lang w:val="en-US"/>
        </w:rPr>
        <w:t>211</w:t>
      </w:r>
      <w:r w:rsidRPr="00C82E6C">
        <w:rPr>
          <w:sz w:val="28"/>
          <w:szCs w:val="28"/>
          <w:lang w:val="en-US"/>
        </w:rPr>
        <w:t xml:space="preserve"> </w:t>
      </w:r>
      <w:r w:rsidRPr="0056764B">
        <w:rPr>
          <w:sz w:val="28"/>
          <w:szCs w:val="28"/>
          <w:cs/>
          <w:lang w:val="en-US"/>
        </w:rPr>
        <w:t xml:space="preserve">ล้านบาท และลูกหนี้เงินประกันผลงานตามสัญญาจำนวน </w:t>
      </w:r>
      <w:r w:rsidRPr="00C82E6C">
        <w:rPr>
          <w:sz w:val="28"/>
          <w:szCs w:val="28"/>
          <w:lang w:val="en-US"/>
        </w:rPr>
        <w:t xml:space="preserve">116 </w:t>
      </w:r>
      <w:r w:rsidRPr="0056764B">
        <w:rPr>
          <w:sz w:val="28"/>
          <w:szCs w:val="28"/>
          <w:cs/>
          <w:lang w:val="en-US"/>
        </w:rPr>
        <w:t xml:space="preserve">ล้านบาท </w:t>
      </w:r>
    </w:p>
    <w:p w14:paraId="430B8EA4" w14:textId="566674B4" w:rsidR="00152A6A" w:rsidRPr="00152A6A" w:rsidRDefault="007E4DF9" w:rsidP="0073782D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56764B">
        <w:rPr>
          <w:sz w:val="28"/>
          <w:szCs w:val="28"/>
          <w:cs/>
          <w:lang w:val="en-US"/>
        </w:rPr>
        <w:lastRenderedPageBreak/>
        <w:t>ขณะนี้ผู้บริหารของกลุ่มบริษัทและบริษัทอยู่ในระหว่างการติดตามการชำระเงินของลูกค้ารายดังกล่าว รวมถึงการดำเนินการตามกฎหมายเพื่อเรียกชำระเงินจากลูกค้า</w:t>
      </w:r>
      <w:r w:rsidR="00165587" w:rsidRPr="0056764B">
        <w:rPr>
          <w:sz w:val="28"/>
          <w:szCs w:val="28"/>
          <w:cs/>
          <w:lang w:val="en-US"/>
        </w:rPr>
        <w:t xml:space="preserve"> </w:t>
      </w:r>
      <w:r w:rsidR="00152A6A" w:rsidRPr="0056764B">
        <w:rPr>
          <w:sz w:val="28"/>
          <w:szCs w:val="28"/>
          <w:cs/>
          <w:lang w:val="en-US"/>
        </w:rPr>
        <w:t xml:space="preserve">ในระหว่าง </w:t>
      </w:r>
      <w:r w:rsidR="00152A6A" w:rsidRPr="00152A6A">
        <w:rPr>
          <w:sz w:val="28"/>
          <w:szCs w:val="28"/>
          <w:lang w:val="en-US"/>
        </w:rPr>
        <w:t xml:space="preserve">2567 </w:t>
      </w:r>
      <w:r w:rsidR="00152A6A" w:rsidRPr="0056764B">
        <w:rPr>
          <w:sz w:val="28"/>
          <w:szCs w:val="28"/>
          <w:cs/>
          <w:lang w:val="en-US"/>
        </w:rPr>
        <w:t xml:space="preserve">กลุ่มบริษัทและบริษัทได้รับชำระเงินจากลูกค้าบางส่วนตามจำนวนเงินที่ตกลงกันและจะมีการเจรจากำหนดชำระเงินส่วนที่เหลือเมื่อมีความชัดเจนเกี่ยวกับการก่อสร้างโครงการดังกล่าวระหว่างเจ้าของโครงการและผู้รับเหมาหลักซึ่งคาดว่าจะเกิดขึ้นภายในปี </w:t>
      </w:r>
      <w:r w:rsidR="00152A6A" w:rsidRPr="00152A6A">
        <w:rPr>
          <w:sz w:val="28"/>
          <w:szCs w:val="28"/>
          <w:lang w:val="en-US"/>
        </w:rPr>
        <w:t>2568</w:t>
      </w:r>
    </w:p>
    <w:p w14:paraId="2D6C08F7" w14:textId="60EDAC76" w:rsidR="00152A6A" w:rsidRPr="00152A6A" w:rsidRDefault="00152A6A" w:rsidP="0073782D">
      <w:pPr>
        <w:pStyle w:val="BodyText2"/>
        <w:spacing w:before="120"/>
        <w:ind w:left="360"/>
        <w:rPr>
          <w:sz w:val="28"/>
          <w:szCs w:val="28"/>
          <w:lang w:val="en-US"/>
        </w:rPr>
      </w:pPr>
      <w:r w:rsidRPr="0056764B">
        <w:rPr>
          <w:sz w:val="28"/>
          <w:szCs w:val="28"/>
          <w:cs/>
          <w:lang w:val="en-US"/>
        </w:rPr>
        <w:t xml:space="preserve">ทั้งนี้ เมื่อวันที่ </w:t>
      </w:r>
      <w:r w:rsidRPr="00152A6A">
        <w:rPr>
          <w:sz w:val="28"/>
          <w:szCs w:val="28"/>
          <w:lang w:val="en-US"/>
        </w:rPr>
        <w:t>21</w:t>
      </w:r>
      <w:r w:rsidR="00F0319E" w:rsidRPr="0056764B">
        <w:rPr>
          <w:sz w:val="28"/>
          <w:szCs w:val="28"/>
          <w:cs/>
          <w:lang w:val="en-US"/>
        </w:rPr>
        <w:t xml:space="preserve"> กุมภาพันธ์ </w:t>
      </w:r>
      <w:r w:rsidR="00F0319E" w:rsidRPr="008C11DF">
        <w:rPr>
          <w:sz w:val="28"/>
          <w:szCs w:val="28"/>
          <w:lang w:val="en-US"/>
        </w:rPr>
        <w:t xml:space="preserve">2568 </w:t>
      </w:r>
      <w:r w:rsidRPr="0056764B">
        <w:rPr>
          <w:sz w:val="28"/>
          <w:szCs w:val="28"/>
          <w:cs/>
          <w:lang w:val="en-US"/>
        </w:rPr>
        <w:t xml:space="preserve">ที่ประชุมผู้ถือหุ้นของเจ้าของโครงการอนุมัติการเพิ่มเงินลงทุนในโครงการดังกล่าว เพื่อใช้ในการก่อสร้างโครงการให้แล้วเสร็จ </w:t>
      </w:r>
    </w:p>
    <w:p w14:paraId="2E04628A" w14:textId="6AEAE569" w:rsidR="000814BC" w:rsidRPr="00CA0FD5" w:rsidRDefault="00152A6A" w:rsidP="0073782D">
      <w:pPr>
        <w:pStyle w:val="BodyText2"/>
        <w:spacing w:before="120"/>
        <w:ind w:left="360"/>
        <w:rPr>
          <w:rFonts w:eastAsia="Malgun Gothic"/>
          <w:sz w:val="28"/>
          <w:szCs w:val="28"/>
          <w:lang w:val="en-US"/>
        </w:rPr>
      </w:pPr>
      <w:r w:rsidRPr="0056764B">
        <w:rPr>
          <w:sz w:val="28"/>
          <w:szCs w:val="28"/>
          <w:cs/>
          <w:lang w:val="en-US"/>
        </w:rPr>
        <w:t xml:space="preserve">สำหรับความคืบหน้าในระหว่างปี </w:t>
      </w:r>
      <w:r w:rsidRPr="008C11DF">
        <w:rPr>
          <w:sz w:val="28"/>
          <w:szCs w:val="28"/>
          <w:lang w:val="en-US"/>
        </w:rPr>
        <w:t xml:space="preserve">2568 </w:t>
      </w:r>
      <w:r w:rsidRPr="0056764B">
        <w:rPr>
          <w:sz w:val="28"/>
          <w:szCs w:val="28"/>
          <w:cs/>
          <w:lang w:val="en-US"/>
        </w:rPr>
        <w:t>ศาลได้นัด</w:t>
      </w:r>
      <w:r w:rsidR="006C6DFA" w:rsidRPr="0056764B">
        <w:rPr>
          <w:rFonts w:hint="cs"/>
          <w:sz w:val="28"/>
          <w:szCs w:val="28"/>
          <w:cs/>
          <w:lang w:val="en-US"/>
        </w:rPr>
        <w:t>ไต่สวน</w:t>
      </w:r>
      <w:r w:rsidRPr="0056764B">
        <w:rPr>
          <w:sz w:val="28"/>
          <w:szCs w:val="28"/>
          <w:cs/>
          <w:lang w:val="en-US"/>
        </w:rPr>
        <w:t xml:space="preserve">คำร้องของบริษัท </w:t>
      </w:r>
      <w:r w:rsidR="00F0319E" w:rsidRPr="0056764B">
        <w:rPr>
          <w:sz w:val="28"/>
          <w:szCs w:val="28"/>
          <w:cs/>
          <w:lang w:val="en-US"/>
        </w:rPr>
        <w:t xml:space="preserve">ในวันที่ </w:t>
      </w:r>
      <w:r w:rsidR="00655842" w:rsidRPr="008C11DF">
        <w:rPr>
          <w:sz w:val="28"/>
          <w:szCs w:val="28"/>
          <w:lang w:val="en-US"/>
        </w:rPr>
        <w:t xml:space="preserve">16 </w:t>
      </w:r>
      <w:r w:rsidR="00F0319E" w:rsidRPr="0056764B">
        <w:rPr>
          <w:sz w:val="28"/>
          <w:szCs w:val="28"/>
          <w:cs/>
          <w:lang w:val="en-US"/>
        </w:rPr>
        <w:t xml:space="preserve">มิถุนายน </w:t>
      </w:r>
      <w:r w:rsidR="00655842" w:rsidRPr="008C11DF">
        <w:rPr>
          <w:sz w:val="28"/>
          <w:szCs w:val="28"/>
          <w:lang w:val="en-US"/>
        </w:rPr>
        <w:t>2568</w:t>
      </w:r>
    </w:p>
    <w:p w14:paraId="3DFFB79D" w14:textId="145578B5" w:rsidR="00F56D15" w:rsidRPr="00E845B2" w:rsidRDefault="00B7518E" w:rsidP="00F3290E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E845B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สินทรัพย์และหนี้สินที่เกิดจากสัญญา</w:t>
      </w:r>
    </w:p>
    <w:p w14:paraId="40DEF2EB" w14:textId="312997A7" w:rsidR="00C929E6" w:rsidRPr="009E051C" w:rsidRDefault="00C929E6" w:rsidP="007378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30" w:firstLine="360"/>
        <w:jc w:val="thaiDistribute"/>
        <w:rPr>
          <w:rFonts w:ascii="Angsana New" w:hAnsi="Angsana New"/>
          <w:spacing w:val="-2"/>
          <w:sz w:val="28"/>
          <w:szCs w:val="28"/>
        </w:rPr>
      </w:pPr>
      <w:r w:rsidRPr="009E051C">
        <w:rPr>
          <w:rFonts w:ascii="Angsana New" w:hAnsi="Angsana New" w:hint="cs"/>
          <w:spacing w:val="-2"/>
          <w:sz w:val="28"/>
          <w:szCs w:val="28"/>
          <w:cs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tbl>
      <w:tblPr>
        <w:tblW w:w="90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"/>
        <w:gridCol w:w="2998"/>
        <w:gridCol w:w="971"/>
        <w:gridCol w:w="971"/>
        <w:gridCol w:w="80"/>
        <w:gridCol w:w="973"/>
        <w:gridCol w:w="80"/>
        <w:gridCol w:w="971"/>
        <w:gridCol w:w="80"/>
        <w:gridCol w:w="977"/>
      </w:tblGrid>
      <w:tr w:rsidR="007C71FD" w:rsidRPr="009E051C" w14:paraId="45088697" w14:textId="77777777" w:rsidTr="00800EA3">
        <w:trPr>
          <w:trHeight w:val="371"/>
        </w:trPr>
        <w:tc>
          <w:tcPr>
            <w:tcW w:w="971" w:type="dxa"/>
          </w:tcPr>
          <w:p w14:paraId="3C065D0A" w14:textId="77777777" w:rsidR="007C71FD" w:rsidRPr="009E051C" w:rsidRDefault="007C71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1" w:type="dxa"/>
            <w:gridSpan w:val="9"/>
          </w:tcPr>
          <w:p w14:paraId="5B2C1402" w14:textId="77777777" w:rsidR="007C71FD" w:rsidRPr="0056764B" w:rsidRDefault="007C71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E051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C71FD" w:rsidRPr="009E051C" w14:paraId="7D2D4A5F" w14:textId="77777777" w:rsidTr="00800EA3">
        <w:trPr>
          <w:trHeight w:val="386"/>
        </w:trPr>
        <w:tc>
          <w:tcPr>
            <w:tcW w:w="3969" w:type="dxa"/>
            <w:gridSpan w:val="2"/>
          </w:tcPr>
          <w:p w14:paraId="73201DFA" w14:textId="77777777" w:rsidR="007C71FD" w:rsidRPr="009E051C" w:rsidRDefault="007C71FD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1" w:type="dxa"/>
          </w:tcPr>
          <w:p w14:paraId="322AF8D5" w14:textId="77777777" w:rsidR="007C71FD" w:rsidRPr="009E051C" w:rsidRDefault="007C71F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4" w:type="dxa"/>
            <w:gridSpan w:val="3"/>
            <w:tcBorders>
              <w:bottom w:val="single" w:sz="4" w:space="0" w:color="auto"/>
            </w:tcBorders>
            <w:vAlign w:val="bottom"/>
          </w:tcPr>
          <w:p w14:paraId="3598C458" w14:textId="77777777" w:rsidR="007C71FD" w:rsidRPr="009E051C" w:rsidRDefault="007C71FD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40B129F4" w14:textId="77777777" w:rsidR="007C71FD" w:rsidRPr="009E051C" w:rsidRDefault="007C71FD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8" w:type="dxa"/>
            <w:gridSpan w:val="3"/>
            <w:tcBorders>
              <w:bottom w:val="single" w:sz="4" w:space="0" w:color="auto"/>
            </w:tcBorders>
            <w:vAlign w:val="bottom"/>
          </w:tcPr>
          <w:p w14:paraId="67A34224" w14:textId="77777777" w:rsidR="007C71FD" w:rsidRPr="009E051C" w:rsidRDefault="007C71FD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71FD" w:rsidRPr="009E051C" w14:paraId="26011CC3" w14:textId="77777777" w:rsidTr="00800EA3">
        <w:trPr>
          <w:trHeight w:val="386"/>
        </w:trPr>
        <w:tc>
          <w:tcPr>
            <w:tcW w:w="3969" w:type="dxa"/>
            <w:gridSpan w:val="2"/>
          </w:tcPr>
          <w:p w14:paraId="4D8B22E9" w14:textId="77777777" w:rsidR="007C71FD" w:rsidRPr="009E051C" w:rsidRDefault="007C71FD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1" w:type="dxa"/>
          </w:tcPr>
          <w:p w14:paraId="6DC71CFC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center"/>
          </w:tcPr>
          <w:p w14:paraId="0AAFCF4F" w14:textId="77777777" w:rsidR="007C71FD" w:rsidRPr="0056764B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center"/>
          </w:tcPr>
          <w:p w14:paraId="15B0C293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center"/>
          </w:tcPr>
          <w:p w14:paraId="39252FB5" w14:textId="77777777" w:rsidR="007C71FD" w:rsidRPr="0056764B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0" w:type="dxa"/>
            <w:vAlign w:val="center"/>
          </w:tcPr>
          <w:p w14:paraId="62A41655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center"/>
          </w:tcPr>
          <w:p w14:paraId="4BF9A414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center"/>
          </w:tcPr>
          <w:p w14:paraId="43186E01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14:paraId="1B40F4EE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7C71FD" w:rsidRPr="009E051C" w14:paraId="70325E78" w14:textId="77777777" w:rsidTr="00800EA3">
        <w:trPr>
          <w:trHeight w:val="371"/>
        </w:trPr>
        <w:tc>
          <w:tcPr>
            <w:tcW w:w="3969" w:type="dxa"/>
            <w:gridSpan w:val="2"/>
          </w:tcPr>
          <w:p w14:paraId="13B93790" w14:textId="77777777" w:rsidR="007C71FD" w:rsidRPr="009E051C" w:rsidRDefault="007C71FD">
            <w:pPr>
              <w:tabs>
                <w:tab w:val="left" w:pos="18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1" w:type="dxa"/>
          </w:tcPr>
          <w:p w14:paraId="4395572B" w14:textId="4FA7C2AF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14:paraId="533DEDE1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0" w:type="dxa"/>
            <w:vAlign w:val="center"/>
          </w:tcPr>
          <w:p w14:paraId="09DBA1BD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49D890B3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center"/>
          </w:tcPr>
          <w:p w14:paraId="1433EFFB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14:paraId="278A3891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0" w:type="dxa"/>
            <w:vAlign w:val="center"/>
          </w:tcPr>
          <w:p w14:paraId="7CA8D7FB" w14:textId="77777777" w:rsidR="007C71FD" w:rsidRPr="009E051C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14:paraId="7472B90F" w14:textId="77777777" w:rsidR="007C71FD" w:rsidRPr="0056764B" w:rsidRDefault="007C71F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7C71FD" w:rsidRPr="009E051C" w14:paraId="493AF13F" w14:textId="77777777" w:rsidTr="00800EA3">
        <w:trPr>
          <w:trHeight w:val="386"/>
        </w:trPr>
        <w:tc>
          <w:tcPr>
            <w:tcW w:w="3969" w:type="dxa"/>
            <w:gridSpan w:val="2"/>
          </w:tcPr>
          <w:p w14:paraId="575F22B2" w14:textId="70D8D99E" w:rsidR="007C71FD" w:rsidRPr="0056764B" w:rsidRDefault="007C71FD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71" w:type="dxa"/>
          </w:tcPr>
          <w:p w14:paraId="77C2DF4D" w14:textId="77777777" w:rsidR="007C71FD" w:rsidRPr="009E051C" w:rsidRDefault="007C71F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09FD889C" w14:textId="77777777" w:rsidR="007C71FD" w:rsidRPr="009E051C" w:rsidRDefault="007C71F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5E6E710F" w14:textId="77777777" w:rsidR="007C71FD" w:rsidRPr="009E051C" w:rsidRDefault="007C71F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4DF4229E" w14:textId="77777777" w:rsidR="007C71FD" w:rsidRPr="009E051C" w:rsidRDefault="007C71F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29E0DCE5" w14:textId="77777777" w:rsidR="007C71FD" w:rsidRPr="009E051C" w:rsidRDefault="007C71F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286FA56" w14:textId="77777777" w:rsidR="007C71FD" w:rsidRPr="009E051C" w:rsidRDefault="007C71FD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7F3E711B" w14:textId="77777777" w:rsidR="007C71FD" w:rsidRPr="009E051C" w:rsidRDefault="007C71F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9861E09" w14:textId="77777777" w:rsidR="007C71FD" w:rsidRPr="009E051C" w:rsidRDefault="007C71F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4117" w:rsidRPr="009E051C" w14:paraId="2DF74ADE" w14:textId="77777777" w:rsidTr="00800EA3">
        <w:trPr>
          <w:trHeight w:val="371"/>
        </w:trPr>
        <w:tc>
          <w:tcPr>
            <w:tcW w:w="3969" w:type="dxa"/>
            <w:gridSpan w:val="2"/>
          </w:tcPr>
          <w:p w14:paraId="7545DDA4" w14:textId="1C2EE482" w:rsidR="002A4117" w:rsidRPr="009E051C" w:rsidRDefault="002A4117" w:rsidP="002A4117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971" w:type="dxa"/>
          </w:tcPr>
          <w:p w14:paraId="1454E207" w14:textId="77777777" w:rsidR="002A4117" w:rsidRPr="009E051C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76FED5A" w14:textId="480A25FC" w:rsidR="002A4117" w:rsidRPr="009E051C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11DF">
              <w:rPr>
                <w:rFonts w:ascii="Angsana New" w:hAnsi="Angsana New"/>
                <w:sz w:val="28"/>
                <w:szCs w:val="28"/>
              </w:rPr>
              <w:t>5</w:t>
            </w:r>
            <w:r w:rsidRPr="0027436B">
              <w:rPr>
                <w:rFonts w:ascii="Angsana New" w:hAnsi="Angsana New"/>
                <w:sz w:val="28"/>
                <w:szCs w:val="28"/>
              </w:rPr>
              <w:t>,</w:t>
            </w:r>
            <w:r w:rsidRPr="008C11DF">
              <w:rPr>
                <w:rFonts w:ascii="Angsana New" w:hAnsi="Angsana New"/>
                <w:sz w:val="28"/>
                <w:szCs w:val="28"/>
              </w:rPr>
              <w:t>105</w:t>
            </w:r>
            <w:r w:rsidRPr="0027436B">
              <w:rPr>
                <w:rFonts w:ascii="Angsana New" w:hAnsi="Angsana New"/>
                <w:sz w:val="28"/>
                <w:szCs w:val="28"/>
              </w:rPr>
              <w:t>,</w:t>
            </w:r>
            <w:r w:rsidRPr="008C11DF">
              <w:rPr>
                <w:rFonts w:ascii="Angsana New" w:hAnsi="Angsana New"/>
                <w:sz w:val="28"/>
                <w:szCs w:val="28"/>
              </w:rPr>
              <w:t>595</w:t>
            </w:r>
          </w:p>
        </w:tc>
        <w:tc>
          <w:tcPr>
            <w:tcW w:w="80" w:type="dxa"/>
            <w:shd w:val="clear" w:color="auto" w:fill="auto"/>
          </w:tcPr>
          <w:p w14:paraId="3BF1621F" w14:textId="77777777" w:rsidR="002A4117" w:rsidRPr="009E051C" w:rsidRDefault="002A4117" w:rsidP="002A411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64E2397" w14:textId="036159DD" w:rsidR="002A4117" w:rsidRPr="009E051C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7,880,967</w:t>
            </w:r>
          </w:p>
        </w:tc>
        <w:tc>
          <w:tcPr>
            <w:tcW w:w="80" w:type="dxa"/>
            <w:shd w:val="clear" w:color="auto" w:fill="auto"/>
          </w:tcPr>
          <w:p w14:paraId="6EB83A02" w14:textId="77777777" w:rsidR="002A4117" w:rsidRPr="009E051C" w:rsidRDefault="002A4117" w:rsidP="002A4117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2C965CFB" w14:textId="14F4CBC9" w:rsidR="002A4117" w:rsidRPr="0056764B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4117">
              <w:rPr>
                <w:rFonts w:ascii="Angsana New" w:hAnsi="Angsana New"/>
                <w:sz w:val="28"/>
                <w:szCs w:val="28"/>
              </w:rPr>
              <w:t xml:space="preserve"> 5,105,595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F79E593" w14:textId="77777777" w:rsidR="002A4117" w:rsidRPr="009E051C" w:rsidRDefault="002A4117" w:rsidP="002A4117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268EA75" w14:textId="01EBFB54" w:rsidR="002A4117" w:rsidRPr="009E051C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7,880,967</w:t>
            </w:r>
          </w:p>
        </w:tc>
      </w:tr>
      <w:tr w:rsidR="002A4117" w:rsidRPr="009E051C" w14:paraId="3ED6584A" w14:textId="77777777" w:rsidTr="00800EA3">
        <w:trPr>
          <w:trHeight w:val="108"/>
        </w:trPr>
        <w:tc>
          <w:tcPr>
            <w:tcW w:w="3969" w:type="dxa"/>
            <w:gridSpan w:val="2"/>
          </w:tcPr>
          <w:p w14:paraId="207BD746" w14:textId="77777777" w:rsidR="002A4117" w:rsidRPr="0056764B" w:rsidRDefault="002A4117" w:rsidP="002A4117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1" w:type="dxa"/>
          </w:tcPr>
          <w:p w14:paraId="49FE5559" w14:textId="77777777" w:rsidR="002A4117" w:rsidRPr="009E051C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3D1D04A9" w14:textId="77777777" w:rsidR="002A4117" w:rsidRPr="009E051C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1D488C42" w14:textId="77777777" w:rsidR="002A4117" w:rsidRPr="009E051C" w:rsidRDefault="002A4117" w:rsidP="002A411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33970AF" w14:textId="77777777" w:rsidR="002A4117" w:rsidRPr="009E051C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4DA49F99" w14:textId="77777777" w:rsidR="002A4117" w:rsidRPr="009E051C" w:rsidRDefault="002A4117" w:rsidP="002A411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3F8B8900" w14:textId="77777777" w:rsidR="002A4117" w:rsidRPr="009E051C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7139C5D" w14:textId="77777777" w:rsidR="002A4117" w:rsidRPr="009E051C" w:rsidRDefault="002A4117" w:rsidP="002A411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662940B" w14:textId="77777777" w:rsidR="002A4117" w:rsidRPr="009E051C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4117" w:rsidRPr="00D72255" w14:paraId="1A7A0632" w14:textId="77777777" w:rsidTr="00800EA3">
        <w:trPr>
          <w:trHeight w:val="371"/>
        </w:trPr>
        <w:tc>
          <w:tcPr>
            <w:tcW w:w="3969" w:type="dxa"/>
            <w:gridSpan w:val="2"/>
          </w:tcPr>
          <w:p w14:paraId="06691E28" w14:textId="4076A181" w:rsidR="002A4117" w:rsidRPr="0056764B" w:rsidRDefault="002A4117" w:rsidP="002A4117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971" w:type="dxa"/>
          </w:tcPr>
          <w:p w14:paraId="09B6A8DF" w14:textId="77777777" w:rsidR="002A4117" w:rsidRPr="00D72255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3F79194D" w14:textId="3A54FBC4" w:rsidR="002A4117" w:rsidRPr="00D72255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2D93">
              <w:rPr>
                <w:rFonts w:ascii="Angsana New" w:hAnsi="Angsana New"/>
                <w:sz w:val="28"/>
                <w:szCs w:val="28"/>
              </w:rPr>
              <w:t>4,608,</w:t>
            </w:r>
            <w:r w:rsidRPr="00292CDB">
              <w:rPr>
                <w:rFonts w:ascii="Angsana New" w:hAnsi="Angsana New"/>
                <w:sz w:val="28"/>
                <w:szCs w:val="28"/>
              </w:rPr>
              <w:t>16</w:t>
            </w:r>
            <w:r w:rsidR="004A295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23CC71D8" w14:textId="77777777" w:rsidR="002A4117" w:rsidRPr="00D72255" w:rsidRDefault="002A4117" w:rsidP="002A411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5384142" w14:textId="3731FEE8" w:rsidR="002A4117" w:rsidRPr="00D72255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6,879,394</w:t>
            </w:r>
          </w:p>
        </w:tc>
        <w:tc>
          <w:tcPr>
            <w:tcW w:w="80" w:type="dxa"/>
            <w:shd w:val="clear" w:color="auto" w:fill="auto"/>
          </w:tcPr>
          <w:p w14:paraId="0A2C805C" w14:textId="77777777" w:rsidR="002A4117" w:rsidRPr="00D72255" w:rsidRDefault="002A4117" w:rsidP="002A411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6844F4CE" w14:textId="31E4BD63" w:rsidR="002A4117" w:rsidRPr="00D72255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117">
              <w:rPr>
                <w:rFonts w:ascii="Angsana New" w:hAnsi="Angsana New"/>
                <w:sz w:val="28"/>
                <w:szCs w:val="28"/>
              </w:rPr>
              <w:t>4,608,16</w:t>
            </w:r>
            <w:r w:rsidR="004A295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8706332" w14:textId="77777777" w:rsidR="002A4117" w:rsidRPr="00D72255" w:rsidRDefault="002A4117" w:rsidP="002A411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A9A3F45" w14:textId="1BE69AB6" w:rsidR="002A4117" w:rsidRPr="00D72255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6,879,394</w:t>
            </w:r>
          </w:p>
        </w:tc>
      </w:tr>
      <w:tr w:rsidR="002A4117" w:rsidRPr="00D72255" w14:paraId="3DA60CDF" w14:textId="77777777" w:rsidTr="00800EA3">
        <w:trPr>
          <w:trHeight w:val="386"/>
        </w:trPr>
        <w:tc>
          <w:tcPr>
            <w:tcW w:w="3969" w:type="dxa"/>
            <w:gridSpan w:val="2"/>
          </w:tcPr>
          <w:p w14:paraId="564C749E" w14:textId="1AF752FC" w:rsidR="002A4117" w:rsidRPr="0056764B" w:rsidRDefault="002A4117" w:rsidP="002A4117">
            <w:pPr>
              <w:tabs>
                <w:tab w:val="clear" w:pos="454"/>
                <w:tab w:val="left" w:pos="0"/>
                <w:tab w:val="left" w:pos="360"/>
                <w:tab w:val="left" w:pos="442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มูลค่างานบริการที่เรียกเก็บ</w:t>
            </w:r>
          </w:p>
        </w:tc>
        <w:tc>
          <w:tcPr>
            <w:tcW w:w="971" w:type="dxa"/>
          </w:tcPr>
          <w:p w14:paraId="4E22C40A" w14:textId="77777777" w:rsidR="002A4117" w:rsidRPr="00D72255" w:rsidRDefault="002A4117" w:rsidP="002A4117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26C78A07" w14:textId="1E989F48" w:rsidR="002A4117" w:rsidRPr="00D72255" w:rsidRDefault="002A4117" w:rsidP="002A4117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200D">
              <w:rPr>
                <w:rFonts w:ascii="Angsana New" w:hAnsi="Angsana New"/>
                <w:sz w:val="28"/>
                <w:szCs w:val="28"/>
              </w:rPr>
              <w:t>(3,781,453)</w:t>
            </w:r>
          </w:p>
        </w:tc>
        <w:tc>
          <w:tcPr>
            <w:tcW w:w="80" w:type="dxa"/>
            <w:shd w:val="clear" w:color="auto" w:fill="auto"/>
          </w:tcPr>
          <w:p w14:paraId="5006F294" w14:textId="77777777" w:rsidR="002A4117" w:rsidRPr="00D72255" w:rsidRDefault="002A4117" w:rsidP="002A411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4EEE8" w14:textId="4BFA5D8E" w:rsidR="002A4117" w:rsidRPr="00D72255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(6,078,233)</w:t>
            </w:r>
          </w:p>
        </w:tc>
        <w:tc>
          <w:tcPr>
            <w:tcW w:w="80" w:type="dxa"/>
            <w:shd w:val="clear" w:color="auto" w:fill="auto"/>
          </w:tcPr>
          <w:p w14:paraId="2D9E1DA3" w14:textId="77777777" w:rsidR="002A4117" w:rsidRPr="00D72255" w:rsidRDefault="002A4117" w:rsidP="002A411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25E3CA83" w14:textId="2355D367" w:rsidR="002A4117" w:rsidRPr="00A8200D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117">
              <w:rPr>
                <w:rFonts w:ascii="Angsana New" w:hAnsi="Angsana New"/>
                <w:sz w:val="28"/>
                <w:szCs w:val="28"/>
              </w:rPr>
              <w:t>(3,781,453)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EDCC454" w14:textId="77777777" w:rsidR="002A4117" w:rsidRPr="00D72255" w:rsidRDefault="002A4117" w:rsidP="002A411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4A1F4" w14:textId="76DB66D1" w:rsidR="002A4117" w:rsidRPr="00D72255" w:rsidRDefault="002A4117" w:rsidP="002A411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(6,078,233)</w:t>
            </w:r>
          </w:p>
        </w:tc>
      </w:tr>
      <w:tr w:rsidR="00826588" w:rsidRPr="00D72255" w14:paraId="67877B59" w14:textId="77777777" w:rsidTr="00800EA3">
        <w:trPr>
          <w:trHeight w:val="371"/>
        </w:trPr>
        <w:tc>
          <w:tcPr>
            <w:tcW w:w="3969" w:type="dxa"/>
            <w:gridSpan w:val="2"/>
          </w:tcPr>
          <w:p w14:paraId="26488AD3" w14:textId="1136561A" w:rsidR="00826588" w:rsidRPr="0056764B" w:rsidRDefault="00826588" w:rsidP="00826588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971" w:type="dxa"/>
          </w:tcPr>
          <w:p w14:paraId="480282E4" w14:textId="77777777" w:rsidR="00826588" w:rsidRPr="00D72255" w:rsidRDefault="00826588" w:rsidP="00826588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23642E2F" w14:textId="0B790FF7" w:rsidR="00826588" w:rsidRPr="00D72255" w:rsidRDefault="00A8200D" w:rsidP="00826588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200D">
              <w:rPr>
                <w:rFonts w:ascii="Angsana New" w:hAnsi="Angsana New"/>
                <w:sz w:val="28"/>
                <w:szCs w:val="28"/>
              </w:rPr>
              <w:t>826,</w:t>
            </w:r>
            <w:r w:rsidRPr="00292CDB">
              <w:rPr>
                <w:rFonts w:ascii="Angsana New" w:hAnsi="Angsana New"/>
                <w:sz w:val="28"/>
                <w:szCs w:val="28"/>
              </w:rPr>
              <w:t>71</w:t>
            </w:r>
            <w:r w:rsidR="004A295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554C943E" w14:textId="77777777" w:rsidR="00826588" w:rsidRPr="00D72255" w:rsidRDefault="00826588" w:rsidP="00826588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00030" w14:textId="5EE3FBF5" w:rsidR="00826588" w:rsidRPr="00D72255" w:rsidRDefault="00826588" w:rsidP="00826588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801,161</w:t>
            </w:r>
          </w:p>
        </w:tc>
        <w:tc>
          <w:tcPr>
            <w:tcW w:w="80" w:type="dxa"/>
            <w:shd w:val="clear" w:color="auto" w:fill="auto"/>
          </w:tcPr>
          <w:p w14:paraId="2D742055" w14:textId="77777777" w:rsidR="00826588" w:rsidRPr="00D72255" w:rsidRDefault="00826588" w:rsidP="00826588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5B09301F" w14:textId="074A68E4" w:rsidR="00826588" w:rsidRPr="00A8200D" w:rsidRDefault="00571690" w:rsidP="00A8200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200D">
              <w:rPr>
                <w:rFonts w:ascii="Angsana New" w:hAnsi="Angsana New"/>
                <w:sz w:val="28"/>
                <w:szCs w:val="28"/>
              </w:rPr>
              <w:t>826,</w:t>
            </w:r>
            <w:r w:rsidR="00A8200D" w:rsidRPr="00292CDB">
              <w:rPr>
                <w:rFonts w:ascii="Angsana New" w:hAnsi="Angsana New"/>
                <w:sz w:val="28"/>
                <w:szCs w:val="28"/>
              </w:rPr>
              <w:t>71</w:t>
            </w:r>
            <w:r w:rsidR="004A295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A880DE6" w14:textId="77777777" w:rsidR="00826588" w:rsidRPr="00D72255" w:rsidRDefault="00826588" w:rsidP="00826588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9F4F7" w14:textId="73D4B026" w:rsidR="00826588" w:rsidRPr="00D72255" w:rsidRDefault="00826588" w:rsidP="00826588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801,161</w:t>
            </w:r>
          </w:p>
        </w:tc>
      </w:tr>
      <w:tr w:rsidR="00826588" w:rsidRPr="00D72255" w14:paraId="0553F5D5" w14:textId="77777777" w:rsidTr="00800EA3">
        <w:trPr>
          <w:trHeight w:val="386"/>
        </w:trPr>
        <w:tc>
          <w:tcPr>
            <w:tcW w:w="3969" w:type="dxa"/>
            <w:gridSpan w:val="2"/>
          </w:tcPr>
          <w:p w14:paraId="5393FA72" w14:textId="63057B7B" w:rsidR="00826588" w:rsidRPr="0056764B" w:rsidRDefault="00826588" w:rsidP="00826588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71" w:type="dxa"/>
          </w:tcPr>
          <w:p w14:paraId="6EFBBD94" w14:textId="77777777" w:rsidR="00826588" w:rsidRPr="00D72255" w:rsidRDefault="00826588" w:rsidP="00826588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4AA4D29F" w14:textId="48641F9F" w:rsidR="00826588" w:rsidRPr="00D72255" w:rsidRDefault="00A8200D" w:rsidP="00826588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1690">
              <w:rPr>
                <w:rFonts w:ascii="Angsana New" w:hAnsi="Angsana New"/>
                <w:sz w:val="28"/>
                <w:szCs w:val="28"/>
              </w:rPr>
              <w:t>(196,104)</w:t>
            </w:r>
          </w:p>
        </w:tc>
        <w:tc>
          <w:tcPr>
            <w:tcW w:w="80" w:type="dxa"/>
            <w:shd w:val="clear" w:color="auto" w:fill="auto"/>
          </w:tcPr>
          <w:p w14:paraId="30310158" w14:textId="77777777" w:rsidR="00826588" w:rsidRPr="00D72255" w:rsidRDefault="00826588" w:rsidP="00826588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D4FCE" w14:textId="6B45CB01" w:rsidR="00826588" w:rsidRPr="00D72255" w:rsidRDefault="00826588" w:rsidP="00826588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(196,104)</w:t>
            </w:r>
          </w:p>
        </w:tc>
        <w:tc>
          <w:tcPr>
            <w:tcW w:w="80" w:type="dxa"/>
            <w:shd w:val="clear" w:color="auto" w:fill="auto"/>
          </w:tcPr>
          <w:p w14:paraId="10BB6C94" w14:textId="77777777" w:rsidR="00826588" w:rsidRPr="00D72255" w:rsidRDefault="00826588" w:rsidP="00826588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01411BF9" w14:textId="474CCA7F" w:rsidR="00826588" w:rsidRPr="00D72255" w:rsidRDefault="00571690" w:rsidP="00A8200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1690">
              <w:rPr>
                <w:rFonts w:ascii="Angsana New" w:hAnsi="Angsana New"/>
                <w:sz w:val="28"/>
                <w:szCs w:val="28"/>
              </w:rPr>
              <w:t>(196,104)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9DAC765" w14:textId="77777777" w:rsidR="00826588" w:rsidRPr="00D72255" w:rsidRDefault="00826588" w:rsidP="00826588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0406B" w14:textId="7C383AD1" w:rsidR="00826588" w:rsidRPr="00D72255" w:rsidRDefault="00826588" w:rsidP="00826588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(196,104)</w:t>
            </w:r>
          </w:p>
        </w:tc>
      </w:tr>
      <w:tr w:rsidR="00826588" w:rsidRPr="00D72255" w14:paraId="749A669D" w14:textId="77777777" w:rsidTr="00800EA3">
        <w:trPr>
          <w:trHeight w:val="371"/>
        </w:trPr>
        <w:tc>
          <w:tcPr>
            <w:tcW w:w="3969" w:type="dxa"/>
            <w:gridSpan w:val="2"/>
          </w:tcPr>
          <w:p w14:paraId="010A9F42" w14:textId="2CEE6C9A" w:rsidR="00826588" w:rsidRPr="0056764B" w:rsidRDefault="00826588" w:rsidP="00826588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71" w:type="dxa"/>
          </w:tcPr>
          <w:p w14:paraId="0F8C6745" w14:textId="77777777" w:rsidR="00826588" w:rsidRPr="00D72255" w:rsidRDefault="00826588" w:rsidP="00826588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26FB4" w14:textId="73706243" w:rsidR="00826588" w:rsidRPr="00D72255" w:rsidRDefault="00A8200D" w:rsidP="00826588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200D">
              <w:rPr>
                <w:rFonts w:ascii="Angsana New" w:hAnsi="Angsana New"/>
                <w:b/>
                <w:bCs/>
                <w:sz w:val="28"/>
                <w:szCs w:val="28"/>
              </w:rPr>
              <w:t>630,</w:t>
            </w:r>
            <w:r w:rsidRPr="00292CDB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  <w:r w:rsidR="004A295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14:paraId="1363FCC3" w14:textId="77777777" w:rsidR="00826588" w:rsidRPr="00D72255" w:rsidRDefault="00826588" w:rsidP="00826588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E46EAF" w14:textId="175E4741" w:rsidR="00826588" w:rsidRPr="00D72255" w:rsidRDefault="00826588" w:rsidP="00826588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605,057</w:t>
            </w:r>
          </w:p>
        </w:tc>
        <w:tc>
          <w:tcPr>
            <w:tcW w:w="80" w:type="dxa"/>
            <w:shd w:val="clear" w:color="auto" w:fill="auto"/>
          </w:tcPr>
          <w:p w14:paraId="3F772DB7" w14:textId="77777777" w:rsidR="00826588" w:rsidRPr="00D72255" w:rsidRDefault="00826588" w:rsidP="00826588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1AA8F" w14:textId="18B86D0E" w:rsidR="00826588" w:rsidRPr="00D72255" w:rsidRDefault="00571690" w:rsidP="00A8200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1690">
              <w:rPr>
                <w:rFonts w:ascii="Angsana New" w:hAnsi="Angsana New"/>
                <w:b/>
                <w:bCs/>
                <w:sz w:val="28"/>
                <w:szCs w:val="28"/>
              </w:rPr>
              <w:t>630,</w:t>
            </w:r>
            <w:r w:rsidR="00A8200D" w:rsidRPr="00292CDB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  <w:r w:rsidR="004A295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8990B10" w14:textId="77777777" w:rsidR="00826588" w:rsidRPr="00D72255" w:rsidRDefault="00826588" w:rsidP="00826588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A39DC" w14:textId="5E43C3D6" w:rsidR="00826588" w:rsidRPr="00D72255" w:rsidRDefault="00826588" w:rsidP="00826588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605,057</w:t>
            </w:r>
          </w:p>
        </w:tc>
      </w:tr>
      <w:tr w:rsidR="00826588" w:rsidRPr="00D72255" w14:paraId="4D13161D" w14:textId="77777777" w:rsidTr="00800EA3">
        <w:trPr>
          <w:trHeight w:val="386"/>
        </w:trPr>
        <w:tc>
          <w:tcPr>
            <w:tcW w:w="3969" w:type="dxa"/>
            <w:gridSpan w:val="2"/>
          </w:tcPr>
          <w:p w14:paraId="625F8FFE" w14:textId="7DEAF363" w:rsidR="00826588" w:rsidRPr="0056764B" w:rsidRDefault="00826588" w:rsidP="00826588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971" w:type="dxa"/>
          </w:tcPr>
          <w:p w14:paraId="0723F6E4" w14:textId="77777777" w:rsidR="00826588" w:rsidRPr="008052D3" w:rsidRDefault="00826588" w:rsidP="00826588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C346B9" w14:textId="4A0BE7FB" w:rsidR="00826588" w:rsidRPr="008052D3" w:rsidRDefault="00A8200D" w:rsidP="00826588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200D">
              <w:rPr>
                <w:rFonts w:ascii="Angsana New" w:hAnsi="Angsana New"/>
                <w:b/>
                <w:bCs/>
                <w:sz w:val="28"/>
                <w:szCs w:val="28"/>
              </w:rPr>
              <w:t>164,895</w:t>
            </w:r>
          </w:p>
        </w:tc>
        <w:tc>
          <w:tcPr>
            <w:tcW w:w="80" w:type="dxa"/>
            <w:shd w:val="clear" w:color="auto" w:fill="auto"/>
          </w:tcPr>
          <w:p w14:paraId="237CDC09" w14:textId="77777777" w:rsidR="00826588" w:rsidRPr="008052D3" w:rsidRDefault="00826588" w:rsidP="00826588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11FAEC" w14:textId="355C79C9" w:rsidR="00826588" w:rsidRPr="008052D3" w:rsidRDefault="00826588" w:rsidP="00826588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52D3">
              <w:rPr>
                <w:rFonts w:ascii="Angsana New" w:hAnsi="Angsana New" w:hint="cs"/>
                <w:b/>
                <w:bCs/>
                <w:sz w:val="28"/>
                <w:szCs w:val="28"/>
              </w:rPr>
              <w:t>188,888</w:t>
            </w:r>
          </w:p>
        </w:tc>
        <w:tc>
          <w:tcPr>
            <w:tcW w:w="80" w:type="dxa"/>
            <w:shd w:val="clear" w:color="auto" w:fill="auto"/>
          </w:tcPr>
          <w:p w14:paraId="34D3E54F" w14:textId="77777777" w:rsidR="00826588" w:rsidRPr="008052D3" w:rsidRDefault="00826588" w:rsidP="00826588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10DCAB" w14:textId="0F4B82EE" w:rsidR="00826588" w:rsidRPr="008052D3" w:rsidRDefault="007D29ED" w:rsidP="00A8200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29ED">
              <w:rPr>
                <w:rFonts w:ascii="Angsana New" w:hAnsi="Angsana New"/>
                <w:b/>
                <w:bCs/>
                <w:sz w:val="28"/>
                <w:szCs w:val="28"/>
              </w:rPr>
              <w:t>164,895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1EE6536" w14:textId="77777777" w:rsidR="00826588" w:rsidRPr="008052D3" w:rsidRDefault="00826588" w:rsidP="00826588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DA156" w14:textId="5B859A43" w:rsidR="00826588" w:rsidRPr="008052D3" w:rsidRDefault="00826588" w:rsidP="00826588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52D3">
              <w:rPr>
                <w:rFonts w:ascii="Angsana New" w:hAnsi="Angsana New" w:hint="cs"/>
                <w:b/>
                <w:bCs/>
                <w:sz w:val="28"/>
                <w:szCs w:val="28"/>
              </w:rPr>
              <w:t>188,888</w:t>
            </w:r>
          </w:p>
        </w:tc>
      </w:tr>
      <w:tr w:rsidR="009A03F0" w:rsidRPr="00D72255" w14:paraId="1FDB186F" w14:textId="77777777" w:rsidTr="00800EA3">
        <w:trPr>
          <w:trHeight w:val="386"/>
        </w:trPr>
        <w:tc>
          <w:tcPr>
            <w:tcW w:w="3969" w:type="dxa"/>
            <w:gridSpan w:val="2"/>
          </w:tcPr>
          <w:p w14:paraId="0D410654" w14:textId="6994DD89" w:rsidR="009A03F0" w:rsidRPr="0056764B" w:rsidRDefault="009A03F0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1" w:type="dxa"/>
          </w:tcPr>
          <w:p w14:paraId="129C7CB7" w14:textId="77777777" w:rsidR="009A03F0" w:rsidRPr="00D72255" w:rsidRDefault="009A03F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  <w:shd w:val="clear" w:color="auto" w:fill="auto"/>
          </w:tcPr>
          <w:p w14:paraId="186934CD" w14:textId="77777777" w:rsidR="009A03F0" w:rsidRPr="00D72255" w:rsidRDefault="009A03F0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171B586B" w14:textId="77777777" w:rsidR="009A03F0" w:rsidRPr="00D72255" w:rsidRDefault="009A03F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shd w:val="clear" w:color="auto" w:fill="auto"/>
          </w:tcPr>
          <w:p w14:paraId="0F1BC057" w14:textId="77777777" w:rsidR="009A03F0" w:rsidRPr="00D72255" w:rsidRDefault="009A03F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36AE7750" w14:textId="77777777" w:rsidR="009A03F0" w:rsidRPr="00D72255" w:rsidRDefault="009A03F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  <w:shd w:val="clear" w:color="auto" w:fill="auto"/>
          </w:tcPr>
          <w:p w14:paraId="5E240A42" w14:textId="77777777" w:rsidR="009A03F0" w:rsidRPr="00D72255" w:rsidRDefault="009A03F0" w:rsidP="00A8200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27AA69C8" w14:textId="77777777" w:rsidR="009A03F0" w:rsidRPr="00D72255" w:rsidRDefault="009A03F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A8F566" w14:textId="3C325213" w:rsidR="009A03F0" w:rsidRPr="00D72255" w:rsidRDefault="009A03F0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426A" w:rsidRPr="00D72255" w14:paraId="6E5FAFE3" w14:textId="77777777" w:rsidTr="00800EA3">
        <w:trPr>
          <w:trHeight w:val="386"/>
        </w:trPr>
        <w:tc>
          <w:tcPr>
            <w:tcW w:w="3969" w:type="dxa"/>
            <w:gridSpan w:val="2"/>
            <w:vAlign w:val="bottom"/>
          </w:tcPr>
          <w:p w14:paraId="277826A3" w14:textId="08F2F025" w:rsidR="0012426A" w:rsidRPr="0056764B" w:rsidRDefault="0012426A" w:rsidP="0012426A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71" w:type="dxa"/>
          </w:tcPr>
          <w:p w14:paraId="476F12F5" w14:textId="77777777" w:rsidR="0012426A" w:rsidRPr="00D72255" w:rsidRDefault="0012426A" w:rsidP="0012426A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0B370F62" w14:textId="77777777" w:rsidR="0012426A" w:rsidRPr="00D72255" w:rsidRDefault="0012426A" w:rsidP="0012426A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5A55D5ED" w14:textId="77777777" w:rsidR="0012426A" w:rsidRPr="00D72255" w:rsidRDefault="0012426A" w:rsidP="0012426A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29FCCF33" w14:textId="77777777" w:rsidR="0012426A" w:rsidRPr="00D72255" w:rsidRDefault="0012426A" w:rsidP="0012426A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62A592CB" w14:textId="77777777" w:rsidR="0012426A" w:rsidRPr="00D72255" w:rsidRDefault="0012426A" w:rsidP="0012426A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04FD6997" w14:textId="77777777" w:rsidR="0012426A" w:rsidRPr="00D72255" w:rsidRDefault="0012426A" w:rsidP="00A8200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08C8724B" w14:textId="77777777" w:rsidR="0012426A" w:rsidRPr="00D72255" w:rsidRDefault="0012426A" w:rsidP="0012426A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CD54FB6" w14:textId="77777777" w:rsidR="0012426A" w:rsidRPr="00D72255" w:rsidRDefault="0012426A" w:rsidP="0012426A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904" w:rsidRPr="00D72255" w14:paraId="5ECBD1C2" w14:textId="77777777" w:rsidTr="00800EA3">
        <w:trPr>
          <w:trHeight w:val="386"/>
        </w:trPr>
        <w:tc>
          <w:tcPr>
            <w:tcW w:w="3969" w:type="dxa"/>
            <w:gridSpan w:val="2"/>
            <w:vAlign w:val="bottom"/>
          </w:tcPr>
          <w:p w14:paraId="5846BE59" w14:textId="6AF36B65" w:rsidR="00D34904" w:rsidRPr="0056764B" w:rsidRDefault="00D34904" w:rsidP="00D3490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971" w:type="dxa"/>
          </w:tcPr>
          <w:p w14:paraId="2D0130A1" w14:textId="77777777" w:rsidR="00D34904" w:rsidRPr="00D72255" w:rsidRDefault="00D34904" w:rsidP="00D3490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21B3513A" w14:textId="0B88E60A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4904">
              <w:rPr>
                <w:rFonts w:ascii="Angsana New" w:hAnsi="Angsana New"/>
                <w:sz w:val="28"/>
                <w:szCs w:val="28"/>
              </w:rPr>
              <w:t>5,998,175</w:t>
            </w:r>
          </w:p>
        </w:tc>
        <w:tc>
          <w:tcPr>
            <w:tcW w:w="80" w:type="dxa"/>
            <w:shd w:val="clear" w:color="auto" w:fill="auto"/>
          </w:tcPr>
          <w:p w14:paraId="773FF582" w14:textId="77777777" w:rsidR="00D34904" w:rsidRPr="00D72255" w:rsidRDefault="00D34904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6BBA7B74" w14:textId="61B1B217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2,874,229</w:t>
            </w:r>
          </w:p>
        </w:tc>
        <w:tc>
          <w:tcPr>
            <w:tcW w:w="80" w:type="dxa"/>
            <w:shd w:val="clear" w:color="auto" w:fill="auto"/>
          </w:tcPr>
          <w:p w14:paraId="6C1EFB76" w14:textId="77777777" w:rsidR="00D34904" w:rsidRPr="00D72255" w:rsidRDefault="00D34904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7BA1D47A" w14:textId="525BD090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29ED">
              <w:rPr>
                <w:rFonts w:ascii="Angsana New" w:hAnsi="Angsana New"/>
                <w:sz w:val="28"/>
                <w:szCs w:val="28"/>
              </w:rPr>
              <w:t>5,99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7D29E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A613AD8" w14:textId="77777777" w:rsidR="00D34904" w:rsidRPr="00D72255" w:rsidRDefault="00D34904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F1B20F2" w14:textId="31B86FBA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2,874,229</w:t>
            </w:r>
          </w:p>
        </w:tc>
      </w:tr>
      <w:tr w:rsidR="003458C2" w:rsidRPr="00D72255" w14:paraId="2C6D560F" w14:textId="77777777" w:rsidTr="00800EA3">
        <w:trPr>
          <w:trHeight w:val="225"/>
        </w:trPr>
        <w:tc>
          <w:tcPr>
            <w:tcW w:w="3969" w:type="dxa"/>
            <w:gridSpan w:val="2"/>
            <w:vAlign w:val="bottom"/>
          </w:tcPr>
          <w:p w14:paraId="65F1F4DB" w14:textId="77777777" w:rsidR="003458C2" w:rsidRPr="0056764B" w:rsidRDefault="003458C2" w:rsidP="00D3490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1" w:type="dxa"/>
          </w:tcPr>
          <w:p w14:paraId="0E4B6BB9" w14:textId="77777777" w:rsidR="003458C2" w:rsidRPr="00D72255" w:rsidRDefault="003458C2" w:rsidP="00D3490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7E705CD6" w14:textId="77777777" w:rsidR="003458C2" w:rsidRPr="00D34904" w:rsidRDefault="003458C2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37A68CA2" w14:textId="77777777" w:rsidR="003458C2" w:rsidRPr="00D72255" w:rsidRDefault="003458C2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0B6DE551" w14:textId="77777777" w:rsidR="003458C2" w:rsidRPr="00D72255" w:rsidRDefault="003458C2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12030C53" w14:textId="77777777" w:rsidR="003458C2" w:rsidRPr="00D72255" w:rsidRDefault="003458C2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19FC92F6" w14:textId="77777777" w:rsidR="003458C2" w:rsidRPr="007D29ED" w:rsidRDefault="003458C2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099EB3CC" w14:textId="77777777" w:rsidR="003458C2" w:rsidRPr="00D72255" w:rsidRDefault="003458C2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8645714" w14:textId="77777777" w:rsidR="003458C2" w:rsidRPr="00D72255" w:rsidRDefault="003458C2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904" w:rsidRPr="00D72255" w14:paraId="6F4AA8E7" w14:textId="77777777" w:rsidTr="00800EA3">
        <w:trPr>
          <w:trHeight w:val="386"/>
        </w:trPr>
        <w:tc>
          <w:tcPr>
            <w:tcW w:w="3969" w:type="dxa"/>
            <w:gridSpan w:val="2"/>
            <w:vAlign w:val="bottom"/>
          </w:tcPr>
          <w:p w14:paraId="0533B8EB" w14:textId="7858D360" w:rsidR="00D34904" w:rsidRPr="0056764B" w:rsidRDefault="00D34904" w:rsidP="00D3490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971" w:type="dxa"/>
          </w:tcPr>
          <w:p w14:paraId="2C49B044" w14:textId="77777777" w:rsidR="00D34904" w:rsidRPr="00D72255" w:rsidRDefault="00D34904" w:rsidP="00D3490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21FBF094" w14:textId="46EAABC3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4904">
              <w:rPr>
                <w:rFonts w:ascii="Angsana New" w:hAnsi="Angsana New"/>
                <w:sz w:val="28"/>
                <w:szCs w:val="28"/>
              </w:rPr>
              <w:t>5,246,856</w:t>
            </w:r>
          </w:p>
        </w:tc>
        <w:tc>
          <w:tcPr>
            <w:tcW w:w="80" w:type="dxa"/>
            <w:shd w:val="clear" w:color="auto" w:fill="auto"/>
          </w:tcPr>
          <w:p w14:paraId="5949295E" w14:textId="77777777" w:rsidR="00D34904" w:rsidRPr="00D72255" w:rsidRDefault="00D34904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6C4DF8D" w14:textId="0DF796D5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2,043,498</w:t>
            </w:r>
          </w:p>
        </w:tc>
        <w:tc>
          <w:tcPr>
            <w:tcW w:w="80" w:type="dxa"/>
            <w:shd w:val="clear" w:color="auto" w:fill="auto"/>
          </w:tcPr>
          <w:p w14:paraId="29C10D59" w14:textId="77777777" w:rsidR="00D34904" w:rsidRPr="00D72255" w:rsidRDefault="00D34904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6E29E319" w14:textId="1B657328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29ED">
              <w:rPr>
                <w:rFonts w:ascii="Angsana New" w:hAnsi="Angsana New"/>
                <w:sz w:val="28"/>
                <w:szCs w:val="28"/>
              </w:rPr>
              <w:t>5,24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7D29E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7FA3921" w14:textId="77777777" w:rsidR="00D34904" w:rsidRPr="00D72255" w:rsidRDefault="00D34904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356E9B5A" w14:textId="58E674DB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2,043,498</w:t>
            </w:r>
          </w:p>
        </w:tc>
      </w:tr>
      <w:tr w:rsidR="00D34904" w:rsidRPr="00D72255" w14:paraId="74316FC2" w14:textId="77777777" w:rsidTr="00800EA3">
        <w:trPr>
          <w:trHeight w:val="386"/>
        </w:trPr>
        <w:tc>
          <w:tcPr>
            <w:tcW w:w="3969" w:type="dxa"/>
            <w:gridSpan w:val="2"/>
            <w:vAlign w:val="bottom"/>
          </w:tcPr>
          <w:p w14:paraId="6D7D8006" w14:textId="1763F464" w:rsidR="00D34904" w:rsidRPr="0056764B" w:rsidRDefault="00D34904" w:rsidP="00D3490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72255">
              <w:rPr>
                <w:rFonts w:ascii="Angsana New" w:hAnsi="Angsana New" w:hint="cs"/>
                <w:sz w:val="28"/>
                <w:szCs w:val="28"/>
                <w:u w:val="single"/>
              </w:rPr>
              <w:t>: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971" w:type="dxa"/>
          </w:tcPr>
          <w:p w14:paraId="02A544D1" w14:textId="77777777" w:rsidR="00D34904" w:rsidRPr="00D72255" w:rsidRDefault="00D34904" w:rsidP="00D3490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194DC94A" w14:textId="3E5AF233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4904">
              <w:rPr>
                <w:rFonts w:ascii="Angsana New" w:hAnsi="Angsana New"/>
                <w:sz w:val="28"/>
                <w:szCs w:val="28"/>
              </w:rPr>
              <w:t>(4,728,613)</w:t>
            </w:r>
          </w:p>
        </w:tc>
        <w:tc>
          <w:tcPr>
            <w:tcW w:w="80" w:type="dxa"/>
            <w:shd w:val="clear" w:color="auto" w:fill="auto"/>
          </w:tcPr>
          <w:p w14:paraId="582FDAAD" w14:textId="77777777" w:rsidR="00D34904" w:rsidRPr="00D72255" w:rsidRDefault="00D34904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4F192" w14:textId="6E62313C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(1,638,090)</w:t>
            </w:r>
          </w:p>
        </w:tc>
        <w:tc>
          <w:tcPr>
            <w:tcW w:w="80" w:type="dxa"/>
            <w:shd w:val="clear" w:color="auto" w:fill="auto"/>
          </w:tcPr>
          <w:p w14:paraId="701435E5" w14:textId="77777777" w:rsidR="00D34904" w:rsidRPr="00D72255" w:rsidRDefault="00D34904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52647373" w14:textId="06DABDF9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6ED7">
              <w:rPr>
                <w:rFonts w:ascii="Angsana New" w:hAnsi="Angsana New"/>
                <w:sz w:val="28"/>
                <w:szCs w:val="28"/>
              </w:rPr>
              <w:t>(4,72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C06ED7">
              <w:rPr>
                <w:rFonts w:ascii="Angsana New" w:hAnsi="Angsana New"/>
                <w:sz w:val="28"/>
                <w:szCs w:val="28"/>
              </w:rPr>
              <w:t>,6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Pr="00C06ED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ADD3EC" w14:textId="77777777" w:rsidR="00D34904" w:rsidRPr="00D72255" w:rsidRDefault="00D34904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7FA13" w14:textId="1C1DD120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(1,638,090)</w:t>
            </w:r>
          </w:p>
        </w:tc>
      </w:tr>
      <w:tr w:rsidR="00D34904" w:rsidRPr="00D72255" w14:paraId="59110E6D" w14:textId="77777777" w:rsidTr="00800EA3">
        <w:trPr>
          <w:trHeight w:val="386"/>
        </w:trPr>
        <w:tc>
          <w:tcPr>
            <w:tcW w:w="3969" w:type="dxa"/>
            <w:gridSpan w:val="2"/>
          </w:tcPr>
          <w:p w14:paraId="3279C4E6" w14:textId="0F3CEAFA" w:rsidR="00D34904" w:rsidRPr="0056764B" w:rsidRDefault="00D34904" w:rsidP="00D3490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971" w:type="dxa"/>
          </w:tcPr>
          <w:p w14:paraId="04836973" w14:textId="77777777" w:rsidR="00D34904" w:rsidRPr="00D72255" w:rsidRDefault="00D34904" w:rsidP="00D3490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1159A" w14:textId="226CE5AE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4904">
              <w:rPr>
                <w:rFonts w:ascii="Angsana New" w:hAnsi="Angsana New"/>
                <w:sz w:val="28"/>
                <w:szCs w:val="28"/>
              </w:rPr>
              <w:t>518,243</w:t>
            </w:r>
          </w:p>
        </w:tc>
        <w:tc>
          <w:tcPr>
            <w:tcW w:w="80" w:type="dxa"/>
            <w:shd w:val="clear" w:color="auto" w:fill="auto"/>
          </w:tcPr>
          <w:p w14:paraId="4D5690F5" w14:textId="77777777" w:rsidR="00D34904" w:rsidRPr="00D72255" w:rsidRDefault="00D34904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3E2F2" w14:textId="4807AC0E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405,408</w:t>
            </w:r>
          </w:p>
        </w:tc>
        <w:tc>
          <w:tcPr>
            <w:tcW w:w="80" w:type="dxa"/>
            <w:shd w:val="clear" w:color="auto" w:fill="auto"/>
          </w:tcPr>
          <w:p w14:paraId="69260C84" w14:textId="77777777" w:rsidR="00D34904" w:rsidRPr="00D72255" w:rsidRDefault="00D34904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B2367" w14:textId="30E081A4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E89">
              <w:rPr>
                <w:rFonts w:ascii="Angsana New" w:hAnsi="Angsana New"/>
                <w:sz w:val="28"/>
                <w:szCs w:val="28"/>
              </w:rPr>
              <w:t>518,243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D4A257E" w14:textId="77777777" w:rsidR="00D34904" w:rsidRPr="00D72255" w:rsidRDefault="00D34904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D555F" w14:textId="3EEC6AC1" w:rsidR="00D34904" w:rsidRPr="00D72255" w:rsidRDefault="00D34904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405,408</w:t>
            </w:r>
          </w:p>
        </w:tc>
      </w:tr>
      <w:tr w:rsidR="003458C2" w:rsidRPr="00D72255" w14:paraId="5BD3F7FD" w14:textId="77777777" w:rsidTr="00800EA3">
        <w:trPr>
          <w:trHeight w:val="386"/>
        </w:trPr>
        <w:tc>
          <w:tcPr>
            <w:tcW w:w="3969" w:type="dxa"/>
            <w:gridSpan w:val="2"/>
          </w:tcPr>
          <w:p w14:paraId="132CCDCA" w14:textId="77777777" w:rsidR="003458C2" w:rsidRPr="0056764B" w:rsidRDefault="003458C2" w:rsidP="00D34904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1" w:type="dxa"/>
          </w:tcPr>
          <w:p w14:paraId="38DF6E6A" w14:textId="77777777" w:rsidR="003458C2" w:rsidRPr="00D72255" w:rsidRDefault="003458C2" w:rsidP="00D34904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6E9B9C8A" w14:textId="77777777" w:rsidR="003458C2" w:rsidRPr="00D34904" w:rsidRDefault="003458C2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62D157A3" w14:textId="77777777" w:rsidR="003458C2" w:rsidRPr="00D72255" w:rsidRDefault="003458C2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BEBA6" w14:textId="77777777" w:rsidR="003458C2" w:rsidRPr="00D72255" w:rsidRDefault="003458C2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0E2BF435" w14:textId="77777777" w:rsidR="003458C2" w:rsidRPr="00D72255" w:rsidRDefault="003458C2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474451DF" w14:textId="77777777" w:rsidR="003458C2" w:rsidRPr="00821E89" w:rsidRDefault="003458C2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2305AFD4" w14:textId="77777777" w:rsidR="003458C2" w:rsidRPr="00D72255" w:rsidRDefault="003458C2" w:rsidP="00D34904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72D5C" w14:textId="77777777" w:rsidR="003458C2" w:rsidRPr="00D72255" w:rsidRDefault="003458C2" w:rsidP="00D3490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18321E9" w14:textId="77777777" w:rsidR="00800EA3" w:rsidRDefault="00800EA3" w:rsidP="00800EA3">
      <w:pPr>
        <w:pStyle w:val="ListParagraph"/>
        <w:overflowPunct w:val="0"/>
        <w:autoSpaceDE w:val="0"/>
        <w:autoSpaceDN w:val="0"/>
        <w:adjustRightInd w:val="0"/>
        <w:spacing w:before="12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tbl>
      <w:tblPr>
        <w:tblW w:w="90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"/>
        <w:gridCol w:w="2998"/>
        <w:gridCol w:w="971"/>
        <w:gridCol w:w="971"/>
        <w:gridCol w:w="80"/>
        <w:gridCol w:w="973"/>
        <w:gridCol w:w="80"/>
        <w:gridCol w:w="971"/>
        <w:gridCol w:w="80"/>
        <w:gridCol w:w="977"/>
      </w:tblGrid>
      <w:tr w:rsidR="00800EA3" w:rsidRPr="0035623C" w14:paraId="5EC6B364" w14:textId="77777777" w:rsidTr="00800EA3">
        <w:trPr>
          <w:trHeight w:val="371"/>
        </w:trPr>
        <w:tc>
          <w:tcPr>
            <w:tcW w:w="971" w:type="dxa"/>
          </w:tcPr>
          <w:p w14:paraId="3706C247" w14:textId="77777777" w:rsidR="00800EA3" w:rsidRPr="009E051C" w:rsidRDefault="00800EA3" w:rsidP="00800E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1" w:type="dxa"/>
            <w:gridSpan w:val="9"/>
          </w:tcPr>
          <w:p w14:paraId="1957F7B6" w14:textId="77777777" w:rsidR="00800EA3" w:rsidRPr="0056764B" w:rsidRDefault="00800EA3" w:rsidP="00800E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E051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00EA3" w:rsidRPr="009E051C" w14:paraId="21A2289F" w14:textId="77777777" w:rsidTr="00800EA3">
        <w:trPr>
          <w:trHeight w:val="386"/>
        </w:trPr>
        <w:tc>
          <w:tcPr>
            <w:tcW w:w="3969" w:type="dxa"/>
            <w:gridSpan w:val="2"/>
          </w:tcPr>
          <w:p w14:paraId="07DCFEF7" w14:textId="77777777" w:rsidR="00800EA3" w:rsidRPr="009E051C" w:rsidRDefault="00800EA3" w:rsidP="00800EA3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1" w:type="dxa"/>
          </w:tcPr>
          <w:p w14:paraId="442DF1F8" w14:textId="77777777" w:rsidR="00800EA3" w:rsidRPr="009E051C" w:rsidRDefault="00800EA3" w:rsidP="00800EA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4" w:type="dxa"/>
            <w:gridSpan w:val="3"/>
            <w:tcBorders>
              <w:bottom w:val="single" w:sz="4" w:space="0" w:color="auto"/>
            </w:tcBorders>
            <w:vAlign w:val="bottom"/>
          </w:tcPr>
          <w:p w14:paraId="31A87F53" w14:textId="77777777" w:rsidR="00800EA3" w:rsidRPr="009E051C" w:rsidRDefault="00800EA3" w:rsidP="00800EA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82970E4" w14:textId="77777777" w:rsidR="00800EA3" w:rsidRPr="009E051C" w:rsidRDefault="00800EA3" w:rsidP="00800EA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8" w:type="dxa"/>
            <w:gridSpan w:val="3"/>
            <w:tcBorders>
              <w:bottom w:val="single" w:sz="4" w:space="0" w:color="auto"/>
            </w:tcBorders>
            <w:vAlign w:val="bottom"/>
          </w:tcPr>
          <w:p w14:paraId="58DC9738" w14:textId="77777777" w:rsidR="00800EA3" w:rsidRPr="009E051C" w:rsidRDefault="00800EA3" w:rsidP="00800EA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EA3" w:rsidRPr="009E051C" w14:paraId="1E40DB62" w14:textId="77777777" w:rsidTr="00800EA3">
        <w:trPr>
          <w:trHeight w:val="386"/>
        </w:trPr>
        <w:tc>
          <w:tcPr>
            <w:tcW w:w="3969" w:type="dxa"/>
            <w:gridSpan w:val="2"/>
          </w:tcPr>
          <w:p w14:paraId="64FD171A" w14:textId="77777777" w:rsidR="00800EA3" w:rsidRPr="009E051C" w:rsidRDefault="00800EA3" w:rsidP="00800EA3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1" w:type="dxa"/>
          </w:tcPr>
          <w:p w14:paraId="5C6C3B40" w14:textId="77777777" w:rsidR="00800EA3" w:rsidRPr="009E051C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center"/>
          </w:tcPr>
          <w:p w14:paraId="3F29FB4A" w14:textId="77777777" w:rsidR="00800EA3" w:rsidRPr="0056764B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center"/>
          </w:tcPr>
          <w:p w14:paraId="489A1515" w14:textId="77777777" w:rsidR="00800EA3" w:rsidRPr="009E051C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center"/>
          </w:tcPr>
          <w:p w14:paraId="5A27A03E" w14:textId="77777777" w:rsidR="00800EA3" w:rsidRPr="0056764B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0" w:type="dxa"/>
            <w:vAlign w:val="center"/>
          </w:tcPr>
          <w:p w14:paraId="3D3B4DA7" w14:textId="77777777" w:rsidR="00800EA3" w:rsidRPr="009E051C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center"/>
          </w:tcPr>
          <w:p w14:paraId="271EE56C" w14:textId="77777777" w:rsidR="00800EA3" w:rsidRPr="009E051C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center"/>
          </w:tcPr>
          <w:p w14:paraId="67542D55" w14:textId="77777777" w:rsidR="00800EA3" w:rsidRPr="009E051C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14:paraId="235C1290" w14:textId="77777777" w:rsidR="00800EA3" w:rsidRPr="009E051C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00EA3" w:rsidRPr="0035623C" w14:paraId="5BF89579" w14:textId="77777777" w:rsidTr="00800EA3">
        <w:trPr>
          <w:trHeight w:val="371"/>
        </w:trPr>
        <w:tc>
          <w:tcPr>
            <w:tcW w:w="3969" w:type="dxa"/>
            <w:gridSpan w:val="2"/>
          </w:tcPr>
          <w:p w14:paraId="392CF380" w14:textId="77777777" w:rsidR="00800EA3" w:rsidRPr="009E051C" w:rsidRDefault="00800EA3" w:rsidP="00800EA3">
            <w:pPr>
              <w:tabs>
                <w:tab w:val="left" w:pos="18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1" w:type="dxa"/>
          </w:tcPr>
          <w:p w14:paraId="0C86587C" w14:textId="77777777" w:rsidR="00800EA3" w:rsidRPr="009E051C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14:paraId="18FD3E81" w14:textId="77777777" w:rsidR="00800EA3" w:rsidRPr="009E051C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0" w:type="dxa"/>
            <w:vAlign w:val="center"/>
          </w:tcPr>
          <w:p w14:paraId="465389D8" w14:textId="77777777" w:rsidR="00800EA3" w:rsidRPr="009E051C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0DDBF90A" w14:textId="77777777" w:rsidR="00800EA3" w:rsidRPr="009E051C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center"/>
          </w:tcPr>
          <w:p w14:paraId="4AEDB8BE" w14:textId="77777777" w:rsidR="00800EA3" w:rsidRPr="009E051C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center"/>
          </w:tcPr>
          <w:p w14:paraId="1CD52F23" w14:textId="77777777" w:rsidR="00800EA3" w:rsidRPr="009E051C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0" w:type="dxa"/>
            <w:vAlign w:val="center"/>
          </w:tcPr>
          <w:p w14:paraId="397E0A96" w14:textId="77777777" w:rsidR="00800EA3" w:rsidRPr="009E051C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14:paraId="3368F12A" w14:textId="77777777" w:rsidR="00800EA3" w:rsidRPr="0056764B" w:rsidRDefault="00800EA3" w:rsidP="00800EA3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51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00EA3" w:rsidRPr="00D72255" w14:paraId="45527FDA" w14:textId="77777777" w:rsidTr="00800EA3">
        <w:trPr>
          <w:trHeight w:val="386"/>
        </w:trPr>
        <w:tc>
          <w:tcPr>
            <w:tcW w:w="3969" w:type="dxa"/>
            <w:gridSpan w:val="2"/>
            <w:vAlign w:val="bottom"/>
          </w:tcPr>
          <w:p w14:paraId="06D2E074" w14:textId="77777777" w:rsidR="00800EA3" w:rsidRPr="0056764B" w:rsidRDefault="00800EA3" w:rsidP="00800EA3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971" w:type="dxa"/>
          </w:tcPr>
          <w:p w14:paraId="62F97A69" w14:textId="77777777" w:rsidR="00800EA3" w:rsidRPr="00D72255" w:rsidRDefault="00800EA3" w:rsidP="00800EA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17D9F7CC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4904">
              <w:rPr>
                <w:rFonts w:ascii="Angsana New" w:hAnsi="Angsana New"/>
                <w:sz w:val="28"/>
                <w:szCs w:val="28"/>
              </w:rPr>
              <w:t>15,044</w:t>
            </w:r>
          </w:p>
        </w:tc>
        <w:tc>
          <w:tcPr>
            <w:tcW w:w="80" w:type="dxa"/>
            <w:shd w:val="clear" w:color="auto" w:fill="auto"/>
          </w:tcPr>
          <w:p w14:paraId="200404EF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E04AA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55,54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14:paraId="4745BE4E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59A29A4A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891">
              <w:rPr>
                <w:rFonts w:ascii="Angsana New" w:hAnsi="Angsana New"/>
                <w:sz w:val="28"/>
                <w:szCs w:val="28"/>
              </w:rPr>
              <w:t>15,044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E05EE8F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DD072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55,54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00EA3" w:rsidRPr="00D72255" w14:paraId="5976F78C" w14:textId="77777777" w:rsidTr="00800EA3">
        <w:trPr>
          <w:trHeight w:val="386"/>
        </w:trPr>
        <w:tc>
          <w:tcPr>
            <w:tcW w:w="3969" w:type="dxa"/>
            <w:gridSpan w:val="2"/>
          </w:tcPr>
          <w:p w14:paraId="08FFB141" w14:textId="77777777" w:rsidR="00800EA3" w:rsidRPr="0056764B" w:rsidRDefault="00800EA3" w:rsidP="00800EA3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971" w:type="dxa"/>
          </w:tcPr>
          <w:p w14:paraId="543FC309" w14:textId="77777777" w:rsidR="00800EA3" w:rsidRPr="00D72255" w:rsidRDefault="00800EA3" w:rsidP="00800EA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A017E" w14:textId="77777777" w:rsidR="00800EA3" w:rsidRPr="00A8200D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200D">
              <w:rPr>
                <w:rFonts w:ascii="Angsana New" w:hAnsi="Angsana New"/>
                <w:b/>
                <w:bCs/>
                <w:sz w:val="28"/>
                <w:szCs w:val="28"/>
              </w:rPr>
              <w:t>533,287</w:t>
            </w:r>
          </w:p>
        </w:tc>
        <w:tc>
          <w:tcPr>
            <w:tcW w:w="80" w:type="dxa"/>
            <w:shd w:val="clear" w:color="auto" w:fill="auto"/>
          </w:tcPr>
          <w:p w14:paraId="3F8814B7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F976E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460,95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39B146D4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7141F" w14:textId="77777777" w:rsidR="00800EA3" w:rsidRPr="00A8200D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200D">
              <w:rPr>
                <w:rFonts w:ascii="Angsana New" w:hAnsi="Angsana New"/>
                <w:b/>
                <w:bCs/>
                <w:sz w:val="28"/>
                <w:szCs w:val="28"/>
              </w:rPr>
              <w:t>533,287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1CBD2B1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E7339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460,95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800EA3" w:rsidRPr="00D72255" w14:paraId="00625E75" w14:textId="77777777" w:rsidTr="00800EA3">
        <w:trPr>
          <w:trHeight w:val="386"/>
        </w:trPr>
        <w:tc>
          <w:tcPr>
            <w:tcW w:w="3969" w:type="dxa"/>
            <w:gridSpan w:val="2"/>
          </w:tcPr>
          <w:p w14:paraId="44039C47" w14:textId="77777777" w:rsidR="00800EA3" w:rsidRPr="0056764B" w:rsidRDefault="00800EA3" w:rsidP="00800EA3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1" w:type="dxa"/>
          </w:tcPr>
          <w:p w14:paraId="598F25F6" w14:textId="77777777" w:rsidR="00800EA3" w:rsidRPr="00D72255" w:rsidRDefault="00800EA3" w:rsidP="00800EA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  <w:shd w:val="clear" w:color="auto" w:fill="auto"/>
          </w:tcPr>
          <w:p w14:paraId="63B023DC" w14:textId="77777777" w:rsidR="00800EA3" w:rsidRPr="00D72255" w:rsidRDefault="00800EA3" w:rsidP="00800EA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775C926C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shd w:val="clear" w:color="auto" w:fill="auto"/>
          </w:tcPr>
          <w:p w14:paraId="356A41D4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486C40F3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  <w:shd w:val="clear" w:color="auto" w:fill="auto"/>
          </w:tcPr>
          <w:p w14:paraId="7C04896F" w14:textId="77777777" w:rsidR="00800EA3" w:rsidRPr="00D72255" w:rsidRDefault="00800EA3" w:rsidP="00800EA3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5195B63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D3CCBE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EA3" w:rsidRPr="00D72255" w14:paraId="71ECA144" w14:textId="77777777" w:rsidTr="00800EA3">
        <w:trPr>
          <w:trHeight w:val="386"/>
        </w:trPr>
        <w:tc>
          <w:tcPr>
            <w:tcW w:w="3969" w:type="dxa"/>
            <w:gridSpan w:val="2"/>
          </w:tcPr>
          <w:p w14:paraId="58CE6247" w14:textId="77777777" w:rsidR="00800EA3" w:rsidRPr="0056764B" w:rsidRDefault="00800EA3" w:rsidP="00800EA3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1" w:type="dxa"/>
          </w:tcPr>
          <w:p w14:paraId="009D2B58" w14:textId="77777777" w:rsidR="00800EA3" w:rsidRPr="00D72255" w:rsidRDefault="00800EA3" w:rsidP="00800EA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28947FE6" w14:textId="77777777" w:rsidR="00800EA3" w:rsidRPr="00D72255" w:rsidRDefault="00800EA3" w:rsidP="00800EA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63FB657B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3E711D9A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14896D1F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772BFF5F" w14:textId="77777777" w:rsidR="00800EA3" w:rsidRPr="00D72255" w:rsidRDefault="00800EA3" w:rsidP="00800EA3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DF0D9CB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BE02B5E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EA3" w:rsidRPr="00D72255" w14:paraId="7146B8B3" w14:textId="77777777" w:rsidTr="00800EA3">
        <w:trPr>
          <w:trHeight w:val="386"/>
        </w:trPr>
        <w:tc>
          <w:tcPr>
            <w:tcW w:w="3969" w:type="dxa"/>
            <w:gridSpan w:val="2"/>
          </w:tcPr>
          <w:p w14:paraId="1DF3B207" w14:textId="77777777" w:rsidR="00800EA3" w:rsidRPr="0056764B" w:rsidRDefault="00800EA3" w:rsidP="00800EA3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71" w:type="dxa"/>
          </w:tcPr>
          <w:p w14:paraId="290187FE" w14:textId="77777777" w:rsidR="00800EA3" w:rsidRPr="00D72255" w:rsidRDefault="00800EA3" w:rsidP="00800EA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3ACADFC2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200D">
              <w:rPr>
                <w:rFonts w:ascii="Angsana New" w:hAnsi="Angsana New"/>
                <w:sz w:val="28"/>
                <w:szCs w:val="28"/>
              </w:rPr>
              <w:t xml:space="preserve"> 196,104 </w:t>
            </w:r>
          </w:p>
        </w:tc>
        <w:tc>
          <w:tcPr>
            <w:tcW w:w="80" w:type="dxa"/>
            <w:shd w:val="clear" w:color="auto" w:fill="auto"/>
          </w:tcPr>
          <w:p w14:paraId="13F6F011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36486CF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2946361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shd w:val="clear" w:color="auto" w:fill="auto"/>
          </w:tcPr>
          <w:p w14:paraId="51B55236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200D">
              <w:rPr>
                <w:rFonts w:ascii="Angsana New" w:hAnsi="Angsana New"/>
                <w:sz w:val="28"/>
                <w:szCs w:val="28"/>
              </w:rPr>
              <w:t xml:space="preserve"> 196,104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41FB085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3EC39C0F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00EA3" w:rsidRPr="00D72255" w14:paraId="5D73AA88" w14:textId="77777777" w:rsidTr="00800EA3">
        <w:trPr>
          <w:trHeight w:val="386"/>
        </w:trPr>
        <w:tc>
          <w:tcPr>
            <w:tcW w:w="3969" w:type="dxa"/>
            <w:gridSpan w:val="2"/>
          </w:tcPr>
          <w:p w14:paraId="41288F48" w14:textId="77777777" w:rsidR="00800EA3" w:rsidRPr="0056764B" w:rsidRDefault="00800EA3" w:rsidP="00800EA3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71" w:type="dxa"/>
          </w:tcPr>
          <w:p w14:paraId="4C0D987E" w14:textId="77777777" w:rsidR="00800EA3" w:rsidRPr="00D72255" w:rsidRDefault="00800EA3" w:rsidP="00800EA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40A003B9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200D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80" w:type="dxa"/>
            <w:shd w:val="clear" w:color="auto" w:fill="auto"/>
          </w:tcPr>
          <w:p w14:paraId="55BBA3E7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1A8BAAA3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196,104</w:t>
            </w:r>
          </w:p>
        </w:tc>
        <w:tc>
          <w:tcPr>
            <w:tcW w:w="80" w:type="dxa"/>
            <w:shd w:val="clear" w:color="auto" w:fill="auto"/>
          </w:tcPr>
          <w:p w14:paraId="7B1E0142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49233D35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200D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7EFFA63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7C658386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196,104</w:t>
            </w:r>
          </w:p>
        </w:tc>
      </w:tr>
      <w:tr w:rsidR="00800EA3" w:rsidRPr="00D72255" w14:paraId="16B45A29" w14:textId="77777777" w:rsidTr="00800EA3">
        <w:trPr>
          <w:trHeight w:val="386"/>
        </w:trPr>
        <w:tc>
          <w:tcPr>
            <w:tcW w:w="3969" w:type="dxa"/>
            <w:gridSpan w:val="2"/>
          </w:tcPr>
          <w:p w14:paraId="3962112D" w14:textId="77777777" w:rsidR="00800EA3" w:rsidRPr="0056764B" w:rsidRDefault="00800EA3" w:rsidP="00800EA3">
            <w:pPr>
              <w:tabs>
                <w:tab w:val="left" w:pos="0"/>
                <w:tab w:val="left" w:pos="360"/>
                <w:tab w:val="left" w:pos="2160"/>
              </w:tabs>
              <w:ind w:right="-38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971" w:type="dxa"/>
          </w:tcPr>
          <w:p w14:paraId="0239C929" w14:textId="77777777" w:rsidR="00800EA3" w:rsidRPr="00D72255" w:rsidRDefault="00800EA3" w:rsidP="00800EA3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6ED40" w14:textId="77777777" w:rsidR="00800EA3" w:rsidRPr="00A8200D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200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196,104 </w:t>
            </w:r>
          </w:p>
        </w:tc>
        <w:tc>
          <w:tcPr>
            <w:tcW w:w="80" w:type="dxa"/>
            <w:shd w:val="clear" w:color="auto" w:fill="auto"/>
          </w:tcPr>
          <w:p w14:paraId="1F28BBC5" w14:textId="77777777" w:rsidR="00800EA3" w:rsidRPr="00A8200D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8475C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196,104</w:t>
            </w:r>
          </w:p>
        </w:tc>
        <w:tc>
          <w:tcPr>
            <w:tcW w:w="80" w:type="dxa"/>
            <w:shd w:val="clear" w:color="auto" w:fill="auto"/>
          </w:tcPr>
          <w:p w14:paraId="5096899C" w14:textId="77777777" w:rsidR="00800EA3" w:rsidRPr="00A8200D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A02CF" w14:textId="77777777" w:rsidR="00800EA3" w:rsidRPr="00A8200D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200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196,104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8BA9091" w14:textId="77777777" w:rsidR="00800EA3" w:rsidRPr="00D72255" w:rsidRDefault="00800EA3" w:rsidP="00800EA3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14EC" w14:textId="77777777" w:rsidR="00800EA3" w:rsidRPr="00D72255" w:rsidRDefault="00800EA3" w:rsidP="00800EA3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196,104</w:t>
            </w:r>
          </w:p>
        </w:tc>
      </w:tr>
    </w:tbl>
    <w:p w14:paraId="3C30402A" w14:textId="3CF015DA" w:rsidR="00252C34" w:rsidRPr="00E845B2" w:rsidRDefault="00252C34" w:rsidP="00FA1238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เงินฝ</w:t>
      </w:r>
      <w:r w:rsidR="00CD7EFD"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า</w:t>
      </w:r>
      <w:r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ก</w:t>
      </w:r>
      <w:r w:rsidR="00CD7EFD"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สถาบันการเงินที่ติดภาระค้ำประกัน</w:t>
      </w:r>
    </w:p>
    <w:p w14:paraId="12D7FD31" w14:textId="1D5EBDF4" w:rsidR="00CD7EFD" w:rsidRPr="00D72255" w:rsidRDefault="00262297" w:rsidP="000C7A1A">
      <w:pPr>
        <w:pStyle w:val="BodyText2"/>
        <w:ind w:left="547" w:hanging="187"/>
        <w:rPr>
          <w:sz w:val="28"/>
          <w:szCs w:val="28"/>
          <w:lang w:val="en-US"/>
        </w:rPr>
      </w:pPr>
      <w:r w:rsidRPr="000C60A2">
        <w:rPr>
          <w:rFonts w:hint="cs"/>
          <w:sz w:val="28"/>
          <w:szCs w:val="28"/>
          <w:cs/>
          <w:lang w:val="en-US"/>
        </w:rPr>
        <w:t>เงินฝากสถาบันการเงินที่ติดภาระค้ำประกัน</w:t>
      </w:r>
      <w:r w:rsidR="00DD3377" w:rsidRPr="000C60A2">
        <w:rPr>
          <w:rFonts w:hint="cs"/>
          <w:sz w:val="28"/>
          <w:szCs w:val="28"/>
          <w:cs/>
          <w:lang w:val="en-US"/>
        </w:rPr>
        <w:t xml:space="preserve"> ณ วันที่</w:t>
      </w:r>
      <w:r w:rsidR="00DD3377" w:rsidRPr="000C60A2">
        <w:rPr>
          <w:rFonts w:hint="cs"/>
          <w:sz w:val="28"/>
          <w:szCs w:val="28"/>
          <w:lang w:val="en-US"/>
        </w:rPr>
        <w:t xml:space="preserve"> </w:t>
      </w:r>
      <w:r w:rsidR="00DD3377" w:rsidRPr="00D72255">
        <w:rPr>
          <w:rFonts w:hint="cs"/>
          <w:sz w:val="28"/>
          <w:szCs w:val="28"/>
          <w:lang w:val="en-US"/>
        </w:rPr>
        <w:t>31</w:t>
      </w:r>
      <w:r w:rsidR="00DD3377" w:rsidRPr="0056764B">
        <w:rPr>
          <w:rFonts w:hint="cs"/>
          <w:sz w:val="28"/>
          <w:szCs w:val="28"/>
          <w:cs/>
          <w:lang w:val="en-US"/>
        </w:rPr>
        <w:t xml:space="preserve"> มีนาคม </w:t>
      </w:r>
      <w:r w:rsidR="00DD3377" w:rsidRPr="00D72255">
        <w:rPr>
          <w:rFonts w:hint="cs"/>
          <w:sz w:val="28"/>
          <w:szCs w:val="28"/>
          <w:lang w:val="en-US"/>
        </w:rPr>
        <w:t xml:space="preserve">2568 </w:t>
      </w:r>
      <w:r w:rsidR="00DD3377" w:rsidRPr="0056764B">
        <w:rPr>
          <w:rFonts w:hint="cs"/>
          <w:sz w:val="28"/>
          <w:szCs w:val="28"/>
          <w:cs/>
          <w:lang w:val="en-US"/>
        </w:rPr>
        <w:t xml:space="preserve">และ </w:t>
      </w:r>
      <w:r w:rsidR="00DD3377" w:rsidRPr="00D72255">
        <w:rPr>
          <w:rFonts w:hint="cs"/>
          <w:sz w:val="28"/>
          <w:szCs w:val="28"/>
          <w:lang w:val="en-US"/>
        </w:rPr>
        <w:t xml:space="preserve">31 </w:t>
      </w:r>
      <w:r w:rsidR="00DD3377" w:rsidRPr="0056764B">
        <w:rPr>
          <w:rFonts w:hint="cs"/>
          <w:sz w:val="28"/>
          <w:szCs w:val="28"/>
          <w:cs/>
          <w:lang w:val="en-US"/>
        </w:rPr>
        <w:t xml:space="preserve">ธันวาคม </w:t>
      </w:r>
      <w:r w:rsidR="00DD3377" w:rsidRPr="00D72255">
        <w:rPr>
          <w:rFonts w:hint="cs"/>
          <w:sz w:val="28"/>
          <w:szCs w:val="28"/>
          <w:lang w:val="en-US"/>
        </w:rPr>
        <w:t xml:space="preserve">2567 </w:t>
      </w:r>
      <w:r w:rsidR="00DD3377" w:rsidRPr="0056764B">
        <w:rPr>
          <w:rFonts w:hint="cs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17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9"/>
        <w:gridCol w:w="981"/>
        <w:gridCol w:w="94"/>
        <w:gridCol w:w="995"/>
        <w:gridCol w:w="71"/>
        <w:gridCol w:w="991"/>
        <w:gridCol w:w="100"/>
        <w:gridCol w:w="1016"/>
        <w:gridCol w:w="81"/>
        <w:gridCol w:w="999"/>
        <w:gridCol w:w="63"/>
        <w:gridCol w:w="983"/>
      </w:tblGrid>
      <w:tr w:rsidR="00AC7BC2" w:rsidRPr="00D72255" w14:paraId="228B5AA3" w14:textId="77777777" w:rsidTr="00862C21">
        <w:trPr>
          <w:trHeight w:val="70"/>
        </w:trPr>
        <w:tc>
          <w:tcPr>
            <w:tcW w:w="2799" w:type="dxa"/>
            <w:vAlign w:val="bottom"/>
          </w:tcPr>
          <w:p w14:paraId="2E5239B1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37C0662" w14:textId="77777777" w:rsidR="00AC7BC2" w:rsidRPr="0056764B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680D913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7" w:type="dxa"/>
            <w:gridSpan w:val="3"/>
            <w:vAlign w:val="bottom"/>
          </w:tcPr>
          <w:p w14:paraId="6B893DAD" w14:textId="77777777" w:rsidR="00AC7BC2" w:rsidRPr="0056764B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0B100D5D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5" w:type="dxa"/>
            <w:gridSpan w:val="3"/>
            <w:vAlign w:val="bottom"/>
          </w:tcPr>
          <w:p w14:paraId="01DD517A" w14:textId="77777777" w:rsidR="00AC7BC2" w:rsidRPr="0056764B" w:rsidRDefault="00AC7BC2" w:rsidP="00F67EB6">
            <w:pPr>
              <w:ind w:right="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60A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C7BC2" w:rsidRPr="00D72255" w14:paraId="1D0CB5D8" w14:textId="77777777" w:rsidTr="00862C21">
        <w:trPr>
          <w:trHeight w:val="70"/>
        </w:trPr>
        <w:tc>
          <w:tcPr>
            <w:tcW w:w="2799" w:type="dxa"/>
            <w:vAlign w:val="bottom"/>
          </w:tcPr>
          <w:p w14:paraId="5720E43A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23E05AB7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C60A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71" w:type="dxa"/>
          </w:tcPr>
          <w:p w14:paraId="7104E98E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7" w:type="dxa"/>
            <w:gridSpan w:val="3"/>
            <w:tcBorders>
              <w:bottom w:val="single" w:sz="4" w:space="0" w:color="auto"/>
            </w:tcBorders>
            <w:vAlign w:val="bottom"/>
          </w:tcPr>
          <w:p w14:paraId="6480ECF0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410E92DF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5" w:type="dxa"/>
            <w:gridSpan w:val="3"/>
            <w:tcBorders>
              <w:bottom w:val="single" w:sz="4" w:space="0" w:color="auto"/>
            </w:tcBorders>
            <w:vAlign w:val="bottom"/>
          </w:tcPr>
          <w:p w14:paraId="67254D20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7BC2" w:rsidRPr="00D72255" w14:paraId="3A807826" w14:textId="77777777" w:rsidTr="00862C21">
        <w:trPr>
          <w:trHeight w:val="70"/>
        </w:trPr>
        <w:tc>
          <w:tcPr>
            <w:tcW w:w="2799" w:type="dxa"/>
            <w:vAlign w:val="bottom"/>
          </w:tcPr>
          <w:p w14:paraId="0BA8E48E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6954E131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94" w:type="dxa"/>
          </w:tcPr>
          <w:p w14:paraId="78500B2F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31CA09FA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" w:type="dxa"/>
            <w:tcBorders>
              <w:left w:val="nil"/>
            </w:tcBorders>
          </w:tcPr>
          <w:p w14:paraId="2EED980F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BEF41ED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00" w:type="dxa"/>
          </w:tcPr>
          <w:p w14:paraId="54C11011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D923678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3D404859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624655B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63" w:type="dxa"/>
          </w:tcPr>
          <w:p w14:paraId="1D514AE6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14:paraId="52B3102D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C7BC2" w:rsidRPr="00D72255" w14:paraId="5C678CFC" w14:textId="77777777" w:rsidTr="00862C21">
        <w:trPr>
          <w:trHeight w:val="70"/>
        </w:trPr>
        <w:tc>
          <w:tcPr>
            <w:tcW w:w="2799" w:type="dxa"/>
            <w:vAlign w:val="bottom"/>
          </w:tcPr>
          <w:p w14:paraId="6D8E0F8F" w14:textId="77777777" w:rsidR="00AC7BC2" w:rsidRPr="00D72255" w:rsidRDefault="00AC7B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DF7E545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4" w:type="dxa"/>
          </w:tcPr>
          <w:p w14:paraId="2A237FE1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2EED9F4D" w14:textId="77777777" w:rsidR="00AC7BC2" w:rsidRPr="00D72255" w:rsidRDefault="00AC7BC2">
            <w:pPr>
              <w:ind w:left="-2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71" w:type="dxa"/>
            <w:tcBorders>
              <w:left w:val="nil"/>
            </w:tcBorders>
          </w:tcPr>
          <w:p w14:paraId="6D05082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5172020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00" w:type="dxa"/>
          </w:tcPr>
          <w:p w14:paraId="133868FC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76203AAC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1" w:type="dxa"/>
          </w:tcPr>
          <w:p w14:paraId="4D77E25A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B3378EE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63" w:type="dxa"/>
          </w:tcPr>
          <w:p w14:paraId="50B2FAF5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7D526131" w14:textId="77777777" w:rsidR="00AC7BC2" w:rsidRPr="00D72255" w:rsidRDefault="00AC7BC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383DA9" w:rsidRPr="00D72255" w14:paraId="4E95E697" w14:textId="77777777" w:rsidTr="0030216B">
        <w:tc>
          <w:tcPr>
            <w:tcW w:w="2799" w:type="dxa"/>
          </w:tcPr>
          <w:p w14:paraId="17BEB0B3" w14:textId="77777777" w:rsidR="00383DA9" w:rsidRPr="00D72255" w:rsidRDefault="00383DA9" w:rsidP="001D3983">
            <w:pPr>
              <w:ind w:right="-108" w:firstLine="2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เงินฝากสถาบันการเงินที่ติดภาระ</w:t>
            </w:r>
          </w:p>
          <w:p w14:paraId="0B9886E0" w14:textId="2964E10F" w:rsidR="00383DA9" w:rsidRPr="0056764B" w:rsidRDefault="00383DA9" w:rsidP="001D3983">
            <w:pPr>
              <w:ind w:right="-108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 xml:space="preserve">    ค้ำประกัน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B055B" w14:textId="3E225DB2" w:rsidR="00383DA9" w:rsidRPr="0058249E" w:rsidRDefault="006870FF" w:rsidP="00383D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49E">
              <w:rPr>
                <w:rFonts w:ascii="Angsana New" w:hAnsi="Angsana New"/>
                <w:sz w:val="28"/>
                <w:szCs w:val="28"/>
              </w:rPr>
              <w:t>0.</w:t>
            </w:r>
            <w:r w:rsidR="00553FCB" w:rsidRPr="0058249E">
              <w:rPr>
                <w:rFonts w:ascii="Angsana New" w:hAnsi="Angsana New"/>
                <w:sz w:val="28"/>
                <w:szCs w:val="28"/>
              </w:rPr>
              <w:t>50</w:t>
            </w:r>
            <w:r w:rsidRPr="005824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7F82" w:rsidRPr="0058249E">
              <w:rPr>
                <w:rFonts w:ascii="Angsana New" w:hAnsi="Angsana New"/>
                <w:sz w:val="28"/>
                <w:szCs w:val="28"/>
              </w:rPr>
              <w:t>-</w:t>
            </w:r>
            <w:r w:rsidRPr="005824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3FCB" w:rsidRPr="0058249E">
              <w:rPr>
                <w:rFonts w:ascii="Angsana New" w:hAnsi="Angsana New"/>
                <w:sz w:val="28"/>
                <w:szCs w:val="28"/>
              </w:rPr>
              <w:t>0.55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0B8966ED" w14:textId="77777777" w:rsidR="00383DA9" w:rsidRPr="0058249E" w:rsidRDefault="00383DA9" w:rsidP="00383D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E571C" w14:textId="7D4B7DB6" w:rsidR="00383DA9" w:rsidRPr="0058249E" w:rsidRDefault="006870FF" w:rsidP="00383D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49E">
              <w:rPr>
                <w:rFonts w:ascii="Angsana New" w:hAnsi="Angsana New"/>
                <w:sz w:val="28"/>
                <w:szCs w:val="28"/>
              </w:rPr>
              <w:t>0.5</w:t>
            </w:r>
            <w:r w:rsidR="00553FCB" w:rsidRPr="0058249E">
              <w:rPr>
                <w:rFonts w:ascii="Angsana New" w:hAnsi="Angsana New"/>
                <w:sz w:val="28"/>
                <w:szCs w:val="28"/>
              </w:rPr>
              <w:t>0</w:t>
            </w:r>
            <w:r w:rsidRPr="005824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7F82" w:rsidRPr="0058249E">
              <w:rPr>
                <w:rFonts w:ascii="Angsana New" w:hAnsi="Angsana New"/>
                <w:sz w:val="28"/>
                <w:szCs w:val="28"/>
              </w:rPr>
              <w:t>-</w:t>
            </w:r>
            <w:r w:rsidRPr="005824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3FCB" w:rsidRPr="0058249E">
              <w:rPr>
                <w:rFonts w:ascii="Angsana New" w:hAnsi="Angsana New"/>
                <w:sz w:val="28"/>
                <w:szCs w:val="28"/>
              </w:rPr>
              <w:t>0.</w:t>
            </w:r>
            <w:r w:rsidR="00792B3C" w:rsidRPr="0058249E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71" w:type="dxa"/>
            <w:vAlign w:val="bottom"/>
          </w:tcPr>
          <w:p w14:paraId="3FA08BD0" w14:textId="77777777" w:rsidR="00383DA9" w:rsidRPr="00D72255" w:rsidRDefault="00383DA9" w:rsidP="00383DA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07EB6" w14:textId="2601C4C0" w:rsidR="00383DA9" w:rsidRPr="00D72255" w:rsidRDefault="00383DA9" w:rsidP="00383DA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63F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A063F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00" w:type="dxa"/>
            <w:vAlign w:val="bottom"/>
          </w:tcPr>
          <w:p w14:paraId="32A9BEEB" w14:textId="77777777" w:rsidR="00383DA9" w:rsidRPr="00D72255" w:rsidRDefault="00383DA9" w:rsidP="00383DA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E1D0E" w14:textId="6F698DA7" w:rsidR="00383DA9" w:rsidRPr="00D72255" w:rsidRDefault="00383DA9" w:rsidP="00383DA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0C9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D20C9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81" w:type="dxa"/>
            <w:vAlign w:val="bottom"/>
          </w:tcPr>
          <w:p w14:paraId="797D7A33" w14:textId="77777777" w:rsidR="00383DA9" w:rsidRPr="00D72255" w:rsidRDefault="00383DA9" w:rsidP="00383DA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5E7BE" w14:textId="537709A0" w:rsidR="00383DA9" w:rsidRPr="0056764B" w:rsidRDefault="00383DA9" w:rsidP="00383DA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63F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A063F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63" w:type="dxa"/>
            <w:vAlign w:val="bottom"/>
          </w:tcPr>
          <w:p w14:paraId="0C584F8D" w14:textId="77777777" w:rsidR="00383DA9" w:rsidRPr="00D72255" w:rsidRDefault="00383DA9" w:rsidP="00383DA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07A70" w14:textId="5FE427BE" w:rsidR="00383DA9" w:rsidRPr="00D72255" w:rsidRDefault="00383DA9" w:rsidP="00383DA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0C9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D20C9">
              <w:rPr>
                <w:rFonts w:ascii="Angsana New" w:hAnsi="Angsana New"/>
                <w:sz w:val="28"/>
                <w:szCs w:val="28"/>
              </w:rPr>
              <w:t>982</w:t>
            </w:r>
          </w:p>
        </w:tc>
      </w:tr>
      <w:tr w:rsidR="00383DA9" w:rsidRPr="00D72255" w14:paraId="539F0E0C" w14:textId="77777777" w:rsidTr="0030216B">
        <w:tc>
          <w:tcPr>
            <w:tcW w:w="2799" w:type="dxa"/>
            <w:vAlign w:val="bottom"/>
          </w:tcPr>
          <w:p w14:paraId="67BC08C4" w14:textId="77777777" w:rsidR="00383DA9" w:rsidRPr="0056764B" w:rsidRDefault="00383DA9" w:rsidP="001D3983">
            <w:pPr>
              <w:ind w:right="-108" w:firstLine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3A94635" w14:textId="77777777" w:rsidR="00383DA9" w:rsidRPr="00D72255" w:rsidRDefault="00383DA9" w:rsidP="00383DA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" w:type="dxa"/>
            <w:shd w:val="clear" w:color="auto" w:fill="auto"/>
          </w:tcPr>
          <w:p w14:paraId="7FF73485" w14:textId="77777777" w:rsidR="00383DA9" w:rsidRPr="00862C21" w:rsidRDefault="00383DA9" w:rsidP="00383DA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9A6C747" w14:textId="77777777" w:rsidR="00383DA9" w:rsidRPr="00D72255" w:rsidRDefault="00383DA9" w:rsidP="00383DA9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" w:type="dxa"/>
          </w:tcPr>
          <w:p w14:paraId="1E37DD77" w14:textId="77777777" w:rsidR="00383DA9" w:rsidRPr="00D72255" w:rsidRDefault="00383DA9" w:rsidP="00383D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7DC92" w14:textId="6999B39F" w:rsidR="00383DA9" w:rsidRPr="00D72255" w:rsidRDefault="00383DA9" w:rsidP="00383DA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63F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A063F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00" w:type="dxa"/>
            <w:shd w:val="clear" w:color="auto" w:fill="auto"/>
          </w:tcPr>
          <w:p w14:paraId="5A15ABAC" w14:textId="77777777" w:rsidR="00383DA9" w:rsidRPr="00D72255" w:rsidRDefault="00383DA9" w:rsidP="00383D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7CF23" w14:textId="2060E44A" w:rsidR="00383DA9" w:rsidRPr="00D72255" w:rsidRDefault="00383DA9" w:rsidP="00383DA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20C9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D20C9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81" w:type="dxa"/>
          </w:tcPr>
          <w:p w14:paraId="0582298A" w14:textId="77777777" w:rsidR="00383DA9" w:rsidRPr="00D72255" w:rsidRDefault="00383DA9" w:rsidP="00383D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052F8" w14:textId="18B92687" w:rsidR="00383DA9" w:rsidRPr="00D72255" w:rsidRDefault="00383DA9" w:rsidP="00383DA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63F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A063F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63" w:type="dxa"/>
          </w:tcPr>
          <w:p w14:paraId="6EFBEB01" w14:textId="77777777" w:rsidR="00383DA9" w:rsidRPr="00D72255" w:rsidRDefault="00383DA9" w:rsidP="00383D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51736964" w14:textId="4ED59B62" w:rsidR="00383DA9" w:rsidRPr="00D72255" w:rsidRDefault="00383DA9" w:rsidP="00383DA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20C9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D20C9">
              <w:rPr>
                <w:rFonts w:ascii="Angsana New" w:hAnsi="Angsana New"/>
                <w:sz w:val="28"/>
                <w:szCs w:val="28"/>
              </w:rPr>
              <w:t>982</w:t>
            </w:r>
          </w:p>
        </w:tc>
      </w:tr>
    </w:tbl>
    <w:p w14:paraId="47A2429A" w14:textId="5E0D6FE6" w:rsidR="00A94B64" w:rsidRDefault="00BF14DA" w:rsidP="00F67EB6">
      <w:pPr>
        <w:pStyle w:val="BodyText2"/>
        <w:spacing w:before="120"/>
        <w:ind w:left="547" w:hanging="187"/>
        <w:rPr>
          <w:sz w:val="28"/>
          <w:szCs w:val="28"/>
          <w:cs/>
          <w:lang w:val="en-US"/>
        </w:rPr>
      </w:pPr>
      <w:r w:rsidRPr="00BE672D">
        <w:rPr>
          <w:rFonts w:hint="cs"/>
          <w:sz w:val="28"/>
          <w:szCs w:val="28"/>
          <w:cs/>
          <w:lang w:val="en-US"/>
        </w:rPr>
        <w:t xml:space="preserve">เงินฝากสถาบันการเงินที่ติดภาระค้ำประกัน </w:t>
      </w:r>
      <w:r w:rsidR="00464B88" w:rsidRPr="00BE672D">
        <w:rPr>
          <w:rFonts w:hint="cs"/>
          <w:sz w:val="28"/>
          <w:szCs w:val="28"/>
          <w:cs/>
          <w:lang w:val="en-US"/>
        </w:rPr>
        <w:t>บริษัท</w:t>
      </w:r>
      <w:r w:rsidRPr="00BE672D">
        <w:rPr>
          <w:rFonts w:hint="cs"/>
          <w:sz w:val="28"/>
          <w:szCs w:val="28"/>
          <w:cs/>
          <w:lang w:val="en-US"/>
        </w:rPr>
        <w:t>ได้นำไปเป็นหลักทรัพย์ค้ำประกันวงเงินสินเชื่อ</w:t>
      </w:r>
    </w:p>
    <w:p w14:paraId="6EDC06AE" w14:textId="77777777" w:rsidR="00A94B64" w:rsidRDefault="00A9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14:paraId="59943210" w14:textId="73F2944D" w:rsidR="00F56D15" w:rsidRPr="00E845B2" w:rsidRDefault="00F56D15" w:rsidP="00E845B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E845B2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lastRenderedPageBreak/>
        <w:t>ที่ดิน อาคารและอุปกรณ์</w:t>
      </w:r>
    </w:p>
    <w:p w14:paraId="4BEC023C" w14:textId="78051532" w:rsidR="00432DAE" w:rsidRPr="00D72255" w:rsidRDefault="00432DAE" w:rsidP="00E713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 w:right="-43"/>
        <w:jc w:val="thaiDistribute"/>
        <w:rPr>
          <w:rFonts w:ascii="Angsana New" w:hAnsi="Angsana New"/>
          <w:sz w:val="28"/>
          <w:szCs w:val="28"/>
        </w:rPr>
      </w:pPr>
      <w:r w:rsidRPr="00D72255">
        <w:rPr>
          <w:rFonts w:ascii="Angsana New" w:hAnsi="Angsana New" w:hint="cs"/>
          <w:b/>
          <w:sz w:val="28"/>
          <w:szCs w:val="28"/>
          <w:cs/>
        </w:rPr>
        <w:t>รายการเคลื่อนไหวของ</w:t>
      </w:r>
      <w:r w:rsidRPr="00D72255">
        <w:rPr>
          <w:rFonts w:ascii="Angsana New" w:hAnsi="Angsana New" w:hint="cs"/>
          <w:sz w:val="28"/>
          <w:szCs w:val="28"/>
          <w:cs/>
        </w:rPr>
        <w:t>ที่ดิน อาคารและอุปกรณ์ระหว่าง</w:t>
      </w:r>
      <w:r w:rsidR="009A78B3" w:rsidRPr="00D72255">
        <w:rPr>
          <w:rFonts w:ascii="Angsana New" w:hAnsi="Angsana New" w:hint="cs"/>
          <w:sz w:val="28"/>
          <w:szCs w:val="28"/>
          <w:cs/>
        </w:rPr>
        <w:t>รอบระยะเวลา</w:t>
      </w:r>
      <w:r w:rsidR="00856465" w:rsidRPr="00D72255">
        <w:rPr>
          <w:rFonts w:ascii="Angsana New" w:hAnsi="Angsana New" w:hint="cs"/>
          <w:sz w:val="28"/>
          <w:szCs w:val="28"/>
          <w:cs/>
        </w:rPr>
        <w:t>สาม</w:t>
      </w:r>
      <w:r w:rsidRPr="00D72255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D72255">
        <w:rPr>
          <w:rFonts w:ascii="Angsana New" w:hAnsi="Angsana New" w:hint="cs"/>
          <w:sz w:val="28"/>
          <w:szCs w:val="28"/>
        </w:rPr>
        <w:t xml:space="preserve"> </w:t>
      </w:r>
      <w:r w:rsidR="00366FB9" w:rsidRPr="00D72255">
        <w:rPr>
          <w:rFonts w:ascii="Angsana New" w:hAnsi="Angsana New" w:hint="cs"/>
          <w:sz w:val="28"/>
          <w:szCs w:val="28"/>
        </w:rPr>
        <w:t>3</w:t>
      </w:r>
      <w:r w:rsidR="00856465" w:rsidRPr="00D72255">
        <w:rPr>
          <w:rFonts w:ascii="Angsana New" w:hAnsi="Angsana New" w:hint="cs"/>
          <w:sz w:val="28"/>
          <w:szCs w:val="28"/>
        </w:rPr>
        <w:t xml:space="preserve">1 </w:t>
      </w:r>
      <w:r w:rsidR="00856465" w:rsidRPr="0056764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493A4B" w:rsidRPr="00D72255">
        <w:rPr>
          <w:rFonts w:ascii="Angsana New" w:hAnsi="Angsana New" w:hint="cs"/>
          <w:sz w:val="28"/>
          <w:szCs w:val="28"/>
        </w:rPr>
        <w:t>2</w:t>
      </w:r>
      <w:r w:rsidRPr="00D72255">
        <w:rPr>
          <w:rFonts w:ascii="Angsana New" w:hAnsi="Angsana New" w:hint="cs"/>
          <w:sz w:val="28"/>
          <w:szCs w:val="28"/>
        </w:rPr>
        <w:t>56</w:t>
      </w:r>
      <w:r w:rsidR="00B83F13" w:rsidRPr="00D72255">
        <w:rPr>
          <w:rFonts w:ascii="Angsana New" w:hAnsi="Angsana New" w:hint="cs"/>
          <w:sz w:val="28"/>
          <w:szCs w:val="28"/>
        </w:rPr>
        <w:t>8</w:t>
      </w:r>
      <w:r w:rsidRPr="0056764B">
        <w:rPr>
          <w:rFonts w:ascii="Angsana New" w:hAnsi="Angsana New" w:hint="cs"/>
          <w:sz w:val="28"/>
          <w:szCs w:val="28"/>
          <w:cs/>
        </w:rPr>
        <w:t xml:space="preserve"> </w:t>
      </w:r>
      <w:r w:rsidR="00BF76E1" w:rsidRPr="0056764B">
        <w:rPr>
          <w:rFonts w:ascii="Angsana New" w:hAnsi="Angsana New" w:hint="cs"/>
          <w:sz w:val="28"/>
          <w:szCs w:val="28"/>
          <w:cs/>
        </w:rPr>
        <w:t>และ</w:t>
      </w:r>
      <w:r w:rsidR="00BF76E1" w:rsidRPr="008C11DF">
        <w:rPr>
          <w:rFonts w:ascii="Angsana New" w:hAnsi="Angsana New" w:hint="cs"/>
          <w:sz w:val="28"/>
          <w:szCs w:val="28"/>
        </w:rPr>
        <w:t xml:space="preserve"> </w:t>
      </w:r>
      <w:r w:rsidR="00E0471C">
        <w:rPr>
          <w:rFonts w:ascii="Angsana New" w:hAnsi="Angsana New"/>
          <w:sz w:val="28"/>
          <w:szCs w:val="28"/>
        </w:rPr>
        <w:br/>
      </w:r>
      <w:r w:rsidR="00BF76E1">
        <w:rPr>
          <w:rFonts w:ascii="Angsana New" w:hAnsi="Angsana New"/>
          <w:sz w:val="28"/>
          <w:szCs w:val="28"/>
        </w:rPr>
        <w:t xml:space="preserve">31 </w:t>
      </w:r>
      <w:r w:rsidR="00BF76E1" w:rsidRPr="0056764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F76E1">
        <w:rPr>
          <w:rFonts w:ascii="Angsana New" w:hAnsi="Angsana New"/>
          <w:sz w:val="28"/>
          <w:szCs w:val="28"/>
        </w:rPr>
        <w:t>2567</w:t>
      </w:r>
      <w:r w:rsidRPr="0056764B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899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261"/>
        <w:gridCol w:w="90"/>
        <w:gridCol w:w="1259"/>
        <w:gridCol w:w="90"/>
        <w:gridCol w:w="1259"/>
      </w:tblGrid>
      <w:tr w:rsidR="00473D9C" w:rsidRPr="00D72255" w14:paraId="17B88861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CC7B74" w14:textId="77777777" w:rsidR="00473D9C" w:rsidRPr="00D72255" w:rsidRDefault="00473D9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A915D7" w14:textId="77777777" w:rsidR="00473D9C" w:rsidRPr="00D72255" w:rsidRDefault="00473D9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7A6F5" w14:textId="77777777" w:rsidR="00473D9C" w:rsidRPr="0056764B" w:rsidRDefault="00473D9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D447" w14:textId="77777777" w:rsidR="00473D9C" w:rsidRPr="00D72255" w:rsidRDefault="00473D9C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หน่วย: พันบาท)</w:t>
            </w:r>
          </w:p>
        </w:tc>
      </w:tr>
      <w:tr w:rsidR="00473D9C" w:rsidRPr="00D72255" w14:paraId="046E7591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D54A9E3" w14:textId="77777777" w:rsidR="00473D9C" w:rsidRPr="00D72255" w:rsidRDefault="00473D9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6293A" w14:textId="77777777" w:rsidR="00473D9C" w:rsidRPr="00D72255" w:rsidRDefault="00473D9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88604" w14:textId="77777777" w:rsidR="00473D9C" w:rsidRPr="00D72255" w:rsidRDefault="00473D9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EA092A" w14:textId="77777777" w:rsidR="00473D9C" w:rsidRPr="0056764B" w:rsidRDefault="00473D9C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3D9C" w:rsidRPr="00D72255" w14:paraId="1BA07526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A0DEF8" w14:textId="77777777" w:rsidR="00473D9C" w:rsidRPr="0056764B" w:rsidRDefault="00473D9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698C6" w14:textId="77777777" w:rsidR="00473D9C" w:rsidRPr="00D72255" w:rsidRDefault="00473D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466FC51D" w14:textId="77777777" w:rsidR="00473D9C" w:rsidRPr="00D72255" w:rsidRDefault="00473D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9B390" w14:textId="77777777" w:rsidR="00473D9C" w:rsidRPr="00D72255" w:rsidRDefault="00473D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A86D6" w14:textId="77777777" w:rsidR="00473D9C" w:rsidRPr="0056764B" w:rsidRDefault="00473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6B338C51" w14:textId="77777777" w:rsidR="00473D9C" w:rsidRPr="0056764B" w:rsidRDefault="00473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9AF1B1" w14:textId="77777777" w:rsidR="00473D9C" w:rsidRPr="00D72255" w:rsidRDefault="00473D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6ED4A" w14:textId="77777777" w:rsidR="00473D9C" w:rsidRPr="00D72255" w:rsidRDefault="00473D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083A0F7F" w14:textId="77777777" w:rsidR="00473D9C" w:rsidRPr="00D72255" w:rsidRDefault="00473D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125EC" w14:textId="77777777" w:rsidR="00473D9C" w:rsidRPr="00D72255" w:rsidRDefault="00473D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89DB6" w14:textId="77777777" w:rsidR="00473D9C" w:rsidRPr="0056764B" w:rsidRDefault="00473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045713D5" w14:textId="77777777" w:rsidR="00473D9C" w:rsidRPr="0056764B" w:rsidRDefault="00473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73D9C" w:rsidRPr="00D72255" w14:paraId="78CCA420" w14:textId="77777777" w:rsidTr="00473D9C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0597B6B" w14:textId="5C539A24" w:rsidR="00473D9C" w:rsidRPr="0056764B" w:rsidRDefault="00C119E0" w:rsidP="00E7136F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มูลค่าสุทธิตามบัญชี</w:t>
            </w:r>
            <w:r w:rsidR="000C734E" w:rsidRPr="0056764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ต้นรอบระยะเวลา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07158" w14:textId="4466F2C5" w:rsidR="00473D9C" w:rsidRPr="00D72255" w:rsidRDefault="003302E0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573,781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68FCA8" w14:textId="77777777" w:rsidR="00473D9C" w:rsidRPr="00D72255" w:rsidRDefault="00473D9C" w:rsidP="00473D9C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AB1A201" w14:textId="54199C5A" w:rsidR="00473D9C" w:rsidRPr="00D72255" w:rsidRDefault="00F45EA9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554,6</w:t>
            </w:r>
            <w:r w:rsidR="003302E0" w:rsidRPr="00D72255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A0ECA3" w14:textId="77777777" w:rsidR="00473D9C" w:rsidRPr="00D72255" w:rsidRDefault="00473D9C" w:rsidP="00473D9C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7A2EED3" w14:textId="1B50808F" w:rsidR="00473D9C" w:rsidRPr="00D72255" w:rsidRDefault="002C4E34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556,095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B0E4AE" w14:textId="77777777" w:rsidR="00473D9C" w:rsidRPr="00D72255" w:rsidRDefault="00473D9C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D419A64" w14:textId="712C03E2" w:rsidR="00473D9C" w:rsidRPr="00D72255" w:rsidRDefault="003E381F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528,770</w:t>
            </w:r>
          </w:p>
        </w:tc>
      </w:tr>
      <w:tr w:rsidR="00473D9C" w:rsidRPr="00D72255" w14:paraId="6FB997C1" w14:textId="77777777" w:rsidTr="00473D9C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378FE6" w14:textId="04A47BBE" w:rsidR="00473D9C" w:rsidRPr="0056764B" w:rsidRDefault="00E20541" w:rsidP="00E7136F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56764B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 ซื้อระหว่าง</w:t>
            </w:r>
            <w:r w:rsidRPr="0056764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81F4F" w14:textId="7591D1C5" w:rsidR="00473D9C" w:rsidRPr="00D72255" w:rsidRDefault="00A81326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F5C861" w14:textId="77777777" w:rsidR="00473D9C" w:rsidRPr="00D72255" w:rsidRDefault="00473D9C" w:rsidP="00473D9C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E15114D" w14:textId="5563E0C0" w:rsidR="00473D9C" w:rsidRPr="00D72255" w:rsidRDefault="001F037F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174,805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456534" w14:textId="77777777" w:rsidR="00473D9C" w:rsidRPr="00D72255" w:rsidRDefault="00473D9C" w:rsidP="00473D9C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6485880" w14:textId="411FDAE6" w:rsidR="00473D9C" w:rsidRPr="00D72255" w:rsidRDefault="00193DB3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7813D2" w14:textId="77777777" w:rsidR="00473D9C" w:rsidRPr="00D72255" w:rsidRDefault="00473D9C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99D39A8" w14:textId="5482E82E" w:rsidR="00473D9C" w:rsidRPr="00D72255" w:rsidRDefault="003E381F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173,664</w:t>
            </w:r>
          </w:p>
        </w:tc>
      </w:tr>
      <w:tr w:rsidR="00473D9C" w:rsidRPr="00D72255" w14:paraId="164F6AF0" w14:textId="77777777" w:rsidTr="00473D9C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6E5CBA" w14:textId="5A81B432" w:rsidR="00473D9C" w:rsidRPr="0056764B" w:rsidRDefault="00D3635D" w:rsidP="00E7136F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F557B9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2721AA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</w:rPr>
              <w:t xml:space="preserve">     </w:t>
            </w:r>
            <w:r w:rsidRPr="0056764B">
              <w:rPr>
                <w:rFonts w:asciiTheme="majorBidi" w:eastAsia="MS Mincho" w:hAnsiTheme="majorBidi" w:cstheme="majorBidi"/>
                <w:b w:val="0"/>
                <w:bCs w:val="0"/>
                <w:sz w:val="28"/>
                <w:szCs w:val="28"/>
                <w:cs/>
              </w:rPr>
              <w:t>จำหน่ายระหว่าง</w:t>
            </w:r>
            <w:r w:rsidRPr="0056764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4122" w14:textId="67357696" w:rsidR="00473D9C" w:rsidRPr="00D72255" w:rsidRDefault="008E0D44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11DF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582AB5">
              <w:rPr>
                <w:rFonts w:ascii="Angsana New" w:hAnsi="Angsana New"/>
                <w:sz w:val="28"/>
                <w:szCs w:val="28"/>
              </w:rPr>
              <w:t>1</w:t>
            </w:r>
            <w:r w:rsidRPr="008C11D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178EF7" w14:textId="77777777" w:rsidR="00473D9C" w:rsidRPr="00D72255" w:rsidRDefault="00473D9C" w:rsidP="00473D9C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8D47CDD" w14:textId="47129C18" w:rsidR="00473D9C" w:rsidRPr="00D72255" w:rsidRDefault="001F037F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 w:rsidR="00A146AA" w:rsidRPr="00D72255">
              <w:rPr>
                <w:rFonts w:ascii="Angsana New" w:hAnsi="Angsana New" w:hint="cs"/>
                <w:sz w:val="28"/>
                <w:szCs w:val="28"/>
              </w:rPr>
              <w:t>48,851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C6E9C0" w14:textId="77777777" w:rsidR="00473D9C" w:rsidRPr="00D72255" w:rsidRDefault="00473D9C" w:rsidP="00473D9C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C023ED2" w14:textId="60D96FBC" w:rsidR="00473D9C" w:rsidRPr="00D72255" w:rsidRDefault="00193DB3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11DF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Pr="008C11D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30D07C" w14:textId="77777777" w:rsidR="00473D9C" w:rsidRPr="00D72255" w:rsidRDefault="00473D9C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4BB08DB" w14:textId="68A8B093" w:rsidR="00473D9C" w:rsidRPr="00D72255" w:rsidRDefault="00BF7255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(48,826)</w:t>
            </w:r>
          </w:p>
        </w:tc>
      </w:tr>
      <w:tr w:rsidR="00473D9C" w:rsidRPr="00D72255" w14:paraId="569731FD" w14:textId="77777777" w:rsidTr="00473D9C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BAF111" w14:textId="37F52F26" w:rsidR="00473D9C" w:rsidRPr="005136FA" w:rsidRDefault="00473D9C" w:rsidP="00A55B94">
            <w:pPr>
              <w:pStyle w:val="Heading5"/>
              <w:keepNext w:val="0"/>
              <w:spacing w:line="240" w:lineRule="auto"/>
              <w:ind w:right="58" w:firstLine="53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6764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</w:t>
            </w:r>
            <w:r w:rsidR="009D2E33" w:rsidRPr="0056764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F1735" w14:textId="6CC9841F" w:rsidR="00473D9C" w:rsidRPr="00D72255" w:rsidRDefault="008E0D44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11DF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21,</w:t>
            </w:r>
            <w:r w:rsidR="00137E58">
              <w:rPr>
                <w:rFonts w:ascii="Angsana New" w:hAnsi="Angsana New"/>
                <w:sz w:val="28"/>
                <w:szCs w:val="28"/>
              </w:rPr>
              <w:t>650</w:t>
            </w:r>
            <w:r w:rsidRPr="008C11D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EA13D1" w14:textId="77777777" w:rsidR="00473D9C" w:rsidRPr="00D72255" w:rsidRDefault="00473D9C" w:rsidP="00473D9C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6D7F3" w14:textId="2FE7553F" w:rsidR="00473D9C" w:rsidRPr="00D72255" w:rsidRDefault="00103B6A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 w:rsidR="00A146AA" w:rsidRPr="00D72255">
              <w:rPr>
                <w:rFonts w:ascii="Angsana New" w:hAnsi="Angsana New" w:hint="cs"/>
                <w:sz w:val="28"/>
                <w:szCs w:val="28"/>
              </w:rPr>
              <w:t>106,870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74066" w14:textId="77777777" w:rsidR="00473D9C" w:rsidRPr="00D72255" w:rsidRDefault="00473D9C" w:rsidP="00473D9C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E5419" w14:textId="77AEEA5C" w:rsidR="00473D9C" w:rsidRPr="00D72255" w:rsidRDefault="00193DB3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11DF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19,905</w:t>
            </w:r>
            <w:r w:rsidRPr="008C11D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3D0667" w14:textId="77777777" w:rsidR="00473D9C" w:rsidRPr="00D72255" w:rsidRDefault="00473D9C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B9245" w14:textId="6BD8260C" w:rsidR="00473D9C" w:rsidRPr="00D72255" w:rsidRDefault="004B5B91" w:rsidP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(</w:t>
            </w:r>
            <w:r w:rsidR="00BF7255" w:rsidRPr="00D72255">
              <w:rPr>
                <w:rFonts w:ascii="Angsana New" w:hAnsi="Angsana New" w:hint="cs"/>
                <w:sz w:val="28"/>
                <w:szCs w:val="28"/>
              </w:rPr>
              <w:t>97,513</w:t>
            </w:r>
            <w:r w:rsidRPr="00D722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73D9C" w:rsidRPr="00D72255" w14:paraId="25E9B494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659759" w14:textId="0E849DEC" w:rsidR="00473D9C" w:rsidRPr="0056764B" w:rsidRDefault="00CC03FD" w:rsidP="00E7136F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="00B604D2" w:rsidRPr="0056764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6BDC0B" w14:textId="494DF22B" w:rsidR="00473D9C" w:rsidRPr="00D72255" w:rsidRDefault="00AB764A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552,392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E55A02" w14:textId="77777777" w:rsidR="00473D9C" w:rsidRPr="00D72255" w:rsidRDefault="00473D9C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BAACB2" w14:textId="6DAF89A8" w:rsidR="00473D9C" w:rsidRPr="00D72255" w:rsidRDefault="00873B47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573,781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800011" w14:textId="77777777" w:rsidR="00473D9C" w:rsidRPr="00D72255" w:rsidRDefault="00473D9C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F74BD" w14:textId="430AF0E9" w:rsidR="00473D9C" w:rsidRPr="00D72255" w:rsidRDefault="00193DB3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536,493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7E4FAE" w14:textId="77777777" w:rsidR="00473D9C" w:rsidRPr="00D72255" w:rsidRDefault="00473D9C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37198" w14:textId="01593EC0" w:rsidR="00473D9C" w:rsidRPr="00D72255" w:rsidRDefault="002C4E3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b/>
                <w:bCs/>
                <w:sz w:val="28"/>
                <w:szCs w:val="28"/>
              </w:rPr>
              <w:t>556,095</w:t>
            </w:r>
          </w:p>
        </w:tc>
      </w:tr>
    </w:tbl>
    <w:p w14:paraId="665E15AE" w14:textId="73B5C3FE" w:rsidR="00B2662C" w:rsidRPr="00D929F3" w:rsidRDefault="00B2662C" w:rsidP="00B266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360" w:right="-43"/>
        <w:jc w:val="thaiDistribute"/>
        <w:rPr>
          <w:rFonts w:ascii="Angsana New" w:eastAsia="Malgun Gothic" w:hAnsi="Angsana New"/>
          <w:b/>
          <w:sz w:val="28"/>
          <w:szCs w:val="28"/>
        </w:rPr>
      </w:pPr>
      <w:r w:rsidRPr="0056764B">
        <w:rPr>
          <w:rFonts w:ascii="Angsana New" w:eastAsia="Malgun Gothic" w:hAnsi="Angsana New" w:hint="cs"/>
          <w:b/>
          <w:sz w:val="28"/>
          <w:szCs w:val="28"/>
          <w:cs/>
        </w:rPr>
        <w:t xml:space="preserve">ในระหว่างปี </w:t>
      </w:r>
      <w:r w:rsidRPr="007D126C">
        <w:rPr>
          <w:rFonts w:ascii="Angsana New" w:eastAsia="Malgun Gothic" w:hAnsi="Angsana New"/>
          <w:bCs/>
          <w:sz w:val="28"/>
          <w:szCs w:val="28"/>
        </w:rPr>
        <w:t>2567</w:t>
      </w:r>
      <w:r>
        <w:rPr>
          <w:rFonts w:ascii="Angsana New" w:eastAsia="Malgun Gothic" w:hAnsi="Angsana New"/>
          <w:b/>
          <w:sz w:val="28"/>
          <w:szCs w:val="28"/>
        </w:rPr>
        <w:t xml:space="preserve"> </w:t>
      </w:r>
      <w:r w:rsidRPr="0056764B">
        <w:rPr>
          <w:rFonts w:ascii="Angsana New" w:eastAsia="Malgun Gothic" w:hAnsi="Angsana New" w:hint="cs"/>
          <w:b/>
          <w:sz w:val="28"/>
          <w:szCs w:val="28"/>
          <w:cs/>
        </w:rPr>
        <w:t xml:space="preserve">กลุ่มบริษัทและบริษัทได้เข้าทำสัญญาเช่าที่ดิน และอุปกรณ์เป็นระยะเวลา </w:t>
      </w:r>
      <w:r w:rsidRPr="00726F12">
        <w:rPr>
          <w:rFonts w:ascii="Angsana New" w:eastAsia="Malgun Gothic" w:hAnsi="Angsana New" w:hint="cs"/>
          <w:bCs/>
          <w:sz w:val="28"/>
          <w:szCs w:val="28"/>
        </w:rPr>
        <w:t>1 - 3</w:t>
      </w:r>
      <w:r w:rsidRPr="00726F12">
        <w:rPr>
          <w:rFonts w:ascii="Angsana New" w:eastAsia="Malgun Gothic" w:hAnsi="Angsana New" w:hint="cs"/>
          <w:b/>
          <w:sz w:val="28"/>
          <w:szCs w:val="28"/>
        </w:rPr>
        <w:t xml:space="preserve"> </w:t>
      </w:r>
      <w:r w:rsidRPr="0056764B">
        <w:rPr>
          <w:rFonts w:ascii="Angsana New" w:eastAsia="Malgun Gothic" w:hAnsi="Angsana New" w:hint="cs"/>
          <w:b/>
          <w:sz w:val="28"/>
          <w:szCs w:val="28"/>
          <w:cs/>
        </w:rPr>
        <w:t xml:space="preserve">ปี โดยมีค่าเช่าคงที่ตลอดระยะเวลาเช่า กลุ่มบริษัทและบริษัทได้รับรู้สินทรัพย์สิทธิการใช้ที่มีไว้เพื่อใช้งานเป็นจำนวน </w:t>
      </w:r>
      <w:r w:rsidR="00C07D82" w:rsidRPr="00C07D82">
        <w:rPr>
          <w:rFonts w:ascii="Angsana New" w:eastAsia="Malgun Gothic" w:hAnsi="Angsana New"/>
          <w:bCs/>
          <w:sz w:val="28"/>
          <w:szCs w:val="28"/>
        </w:rPr>
        <w:t>109.32</w:t>
      </w:r>
      <w:r w:rsidR="00C07D82">
        <w:rPr>
          <w:rFonts w:ascii="Angsana New" w:eastAsia="Malgun Gothic" w:hAnsi="Angsana New"/>
          <w:b/>
          <w:sz w:val="28"/>
          <w:szCs w:val="28"/>
        </w:rPr>
        <w:t xml:space="preserve"> </w:t>
      </w:r>
      <w:r w:rsidRPr="0056764B">
        <w:rPr>
          <w:rFonts w:ascii="Angsana New" w:eastAsia="Malgun Gothic" w:hAnsi="Angsana New" w:hint="cs"/>
          <w:b/>
          <w:sz w:val="28"/>
          <w:szCs w:val="28"/>
          <w:cs/>
        </w:rPr>
        <w:t xml:space="preserve">ล้านบาท และ </w:t>
      </w:r>
      <w:r w:rsidR="00C07D82" w:rsidRPr="00C07D82">
        <w:rPr>
          <w:rFonts w:ascii="Angsana New" w:eastAsia="Malgun Gothic" w:hAnsi="Angsana New"/>
          <w:bCs/>
          <w:sz w:val="28"/>
          <w:szCs w:val="28"/>
        </w:rPr>
        <w:t>109.32</w:t>
      </w:r>
      <w:r w:rsidR="00C07D82">
        <w:rPr>
          <w:rFonts w:ascii="Angsana New" w:eastAsia="Malgun Gothic" w:hAnsi="Angsana New"/>
          <w:b/>
          <w:sz w:val="28"/>
          <w:szCs w:val="28"/>
        </w:rPr>
        <w:t xml:space="preserve"> </w:t>
      </w:r>
      <w:r w:rsidRPr="0056764B">
        <w:rPr>
          <w:rFonts w:ascii="Angsana New" w:eastAsia="Malgun Gothic" w:hAnsi="Angsana New" w:hint="cs"/>
          <w:b/>
          <w:sz w:val="28"/>
          <w:szCs w:val="28"/>
          <w:cs/>
        </w:rPr>
        <w:t>ล้านบาท</w:t>
      </w:r>
    </w:p>
    <w:p w14:paraId="48F2A86B" w14:textId="51ED2B45" w:rsidR="00F33F42" w:rsidRPr="00BB020A" w:rsidRDefault="00037079" w:rsidP="00E713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360" w:right="-43"/>
        <w:jc w:val="thaiDistribute"/>
        <w:rPr>
          <w:rFonts w:ascii="Angsana New" w:eastAsia="Malgun Gothic" w:hAnsi="Angsana New"/>
          <w:b/>
          <w:sz w:val="28"/>
          <w:szCs w:val="28"/>
        </w:rPr>
      </w:pPr>
      <w:r w:rsidRPr="0056764B">
        <w:rPr>
          <w:rFonts w:ascii="Angsana New" w:hAnsi="Angsana New" w:hint="cs"/>
          <w:b/>
          <w:sz w:val="28"/>
          <w:szCs w:val="28"/>
          <w:cs/>
        </w:rPr>
        <w:t xml:space="preserve">ณ วันที่ </w:t>
      </w:r>
      <w:r w:rsidRPr="00A13AF1">
        <w:rPr>
          <w:rFonts w:ascii="Angsana New" w:hAnsi="Angsana New" w:hint="cs"/>
          <w:bCs/>
          <w:sz w:val="28"/>
          <w:szCs w:val="28"/>
        </w:rPr>
        <w:t>31</w:t>
      </w:r>
      <w:r w:rsidRPr="00A13AF1">
        <w:rPr>
          <w:rFonts w:ascii="Angsana New" w:hAnsi="Angsana New" w:hint="cs"/>
          <w:b/>
          <w:sz w:val="28"/>
          <w:szCs w:val="28"/>
        </w:rPr>
        <w:t xml:space="preserve"> </w:t>
      </w:r>
      <w:r w:rsidRPr="0056764B">
        <w:rPr>
          <w:rFonts w:ascii="Angsana New" w:hAnsi="Angsana New" w:hint="cs"/>
          <w:b/>
          <w:sz w:val="28"/>
          <w:szCs w:val="28"/>
          <w:cs/>
        </w:rPr>
        <w:t xml:space="preserve">มีนาคม </w:t>
      </w:r>
      <w:r w:rsidRPr="00A13AF1">
        <w:rPr>
          <w:rFonts w:ascii="Angsana New" w:hAnsi="Angsana New" w:hint="cs"/>
          <w:bCs/>
          <w:sz w:val="28"/>
          <w:szCs w:val="28"/>
        </w:rPr>
        <w:t>256</w:t>
      </w:r>
      <w:r w:rsidR="00115EBF" w:rsidRPr="00A13AF1">
        <w:rPr>
          <w:rFonts w:ascii="Angsana New" w:hAnsi="Angsana New"/>
          <w:bCs/>
          <w:sz w:val="28"/>
          <w:szCs w:val="28"/>
        </w:rPr>
        <w:t>8</w:t>
      </w:r>
      <w:r w:rsidRPr="00A13AF1">
        <w:rPr>
          <w:rFonts w:ascii="Angsana New" w:hAnsi="Angsana New" w:hint="cs"/>
          <w:b/>
          <w:sz w:val="28"/>
          <w:szCs w:val="28"/>
        </w:rPr>
        <w:t xml:space="preserve"> </w:t>
      </w:r>
      <w:r w:rsidRPr="0056764B">
        <w:rPr>
          <w:rFonts w:ascii="Angsana New" w:hAnsi="Angsana New" w:hint="cs"/>
          <w:b/>
          <w:sz w:val="28"/>
          <w:szCs w:val="28"/>
          <w:cs/>
        </w:rPr>
        <w:t xml:space="preserve">มูลค่าตามบัญชีของที่ดิน อาคารและอุปกรณ์ของกลุ่มบริษัทและบริษัท จำนวน </w:t>
      </w:r>
      <w:r w:rsidR="00A305E9" w:rsidRPr="003E6D3A">
        <w:rPr>
          <w:rFonts w:ascii="Angsana New" w:hAnsi="Angsana New"/>
          <w:bCs/>
          <w:sz w:val="28"/>
          <w:szCs w:val="28"/>
        </w:rPr>
        <w:t>4</w:t>
      </w:r>
      <w:r w:rsidR="00A305E9">
        <w:rPr>
          <w:rFonts w:ascii="Angsana New" w:hAnsi="Angsana New"/>
          <w:bCs/>
          <w:sz w:val="28"/>
          <w:szCs w:val="28"/>
        </w:rPr>
        <w:t>18</w:t>
      </w:r>
      <w:r w:rsidR="00A305E9" w:rsidRPr="003E6D3A">
        <w:rPr>
          <w:rFonts w:ascii="Angsana New" w:hAnsi="Angsana New"/>
          <w:bCs/>
          <w:sz w:val="28"/>
          <w:szCs w:val="28"/>
        </w:rPr>
        <w:t>.</w:t>
      </w:r>
      <w:r w:rsidR="00A305E9">
        <w:rPr>
          <w:rFonts w:ascii="Angsana New" w:hAnsi="Angsana New"/>
          <w:bCs/>
          <w:sz w:val="28"/>
          <w:szCs w:val="28"/>
        </w:rPr>
        <w:t>04</w:t>
      </w:r>
      <w:r w:rsidRPr="003E6D3A">
        <w:rPr>
          <w:rFonts w:ascii="Angsana New" w:hAnsi="Angsana New" w:hint="cs"/>
          <w:bCs/>
          <w:sz w:val="28"/>
          <w:szCs w:val="28"/>
        </w:rPr>
        <w:t xml:space="preserve"> </w:t>
      </w:r>
      <w:r w:rsidRPr="0056764B">
        <w:rPr>
          <w:rFonts w:ascii="Angsana New" w:hAnsi="Angsana New" w:hint="cs"/>
          <w:b/>
          <w:sz w:val="28"/>
          <w:szCs w:val="28"/>
          <w:cs/>
        </w:rPr>
        <w:t xml:space="preserve">ล้านบาท และ </w:t>
      </w:r>
      <w:r w:rsidR="00C36245" w:rsidRPr="003E6D3A">
        <w:rPr>
          <w:rFonts w:ascii="Angsana New" w:hAnsi="Angsana New"/>
          <w:bCs/>
          <w:sz w:val="28"/>
          <w:szCs w:val="28"/>
        </w:rPr>
        <w:t>4</w:t>
      </w:r>
      <w:r w:rsidR="00C36245">
        <w:rPr>
          <w:rFonts w:ascii="Angsana New" w:hAnsi="Angsana New"/>
          <w:bCs/>
          <w:sz w:val="28"/>
          <w:szCs w:val="28"/>
        </w:rPr>
        <w:t>15</w:t>
      </w:r>
      <w:r w:rsidR="00C36245" w:rsidRPr="003E6D3A">
        <w:rPr>
          <w:rFonts w:ascii="Angsana New" w:hAnsi="Angsana New"/>
          <w:bCs/>
          <w:sz w:val="28"/>
          <w:szCs w:val="28"/>
        </w:rPr>
        <w:t>.</w:t>
      </w:r>
      <w:r w:rsidR="00C36245">
        <w:rPr>
          <w:rFonts w:ascii="Angsana New" w:hAnsi="Angsana New"/>
          <w:bCs/>
          <w:sz w:val="28"/>
          <w:szCs w:val="28"/>
        </w:rPr>
        <w:t>54</w:t>
      </w:r>
      <w:r w:rsidRPr="003E6D3A">
        <w:rPr>
          <w:rFonts w:ascii="Angsana New" w:hAnsi="Angsana New" w:hint="cs"/>
          <w:bCs/>
          <w:sz w:val="28"/>
          <w:szCs w:val="28"/>
        </w:rPr>
        <w:t xml:space="preserve"> </w:t>
      </w:r>
      <w:r w:rsidRPr="0056764B">
        <w:rPr>
          <w:rFonts w:ascii="Angsana New" w:hAnsi="Angsana New" w:hint="cs"/>
          <w:b/>
          <w:sz w:val="28"/>
          <w:szCs w:val="28"/>
          <w:cs/>
        </w:rPr>
        <w:t>ล้านบาท ตามลำดับ ได้นำไปวางเป็นหลักประกันเงินกู้ยืมจากสถาบันการเงิน (</w:t>
      </w:r>
      <w:r w:rsidRPr="00A13AF1">
        <w:rPr>
          <w:rFonts w:ascii="Angsana New" w:hAnsi="Angsana New" w:hint="cs"/>
          <w:bCs/>
          <w:sz w:val="28"/>
          <w:szCs w:val="28"/>
        </w:rPr>
        <w:t>31</w:t>
      </w:r>
      <w:r w:rsidRPr="00A13AF1">
        <w:rPr>
          <w:rFonts w:ascii="Angsana New" w:hAnsi="Angsana New" w:hint="cs"/>
          <w:b/>
          <w:sz w:val="28"/>
          <w:szCs w:val="28"/>
        </w:rPr>
        <w:t xml:space="preserve"> </w:t>
      </w:r>
      <w:r w:rsidRPr="0056764B">
        <w:rPr>
          <w:rFonts w:ascii="Angsana New" w:hAnsi="Angsana New" w:hint="cs"/>
          <w:b/>
          <w:sz w:val="28"/>
          <w:szCs w:val="28"/>
          <w:cs/>
        </w:rPr>
        <w:t xml:space="preserve">ธันวาคม </w:t>
      </w:r>
      <w:r w:rsidRPr="00A13AF1">
        <w:rPr>
          <w:rFonts w:ascii="Angsana New" w:hAnsi="Angsana New" w:hint="cs"/>
          <w:bCs/>
          <w:sz w:val="28"/>
          <w:szCs w:val="28"/>
        </w:rPr>
        <w:t>256</w:t>
      </w:r>
      <w:r w:rsidR="002C4B43" w:rsidRPr="00A13AF1">
        <w:rPr>
          <w:rFonts w:ascii="Angsana New" w:hAnsi="Angsana New"/>
          <w:bCs/>
          <w:sz w:val="28"/>
          <w:szCs w:val="28"/>
        </w:rPr>
        <w:t>7</w:t>
      </w:r>
      <w:r w:rsidRPr="00A13AF1">
        <w:rPr>
          <w:rFonts w:ascii="Angsana New" w:hAnsi="Angsana New" w:hint="cs"/>
          <w:bCs/>
          <w:sz w:val="28"/>
          <w:szCs w:val="28"/>
        </w:rPr>
        <w:t xml:space="preserve">: </w:t>
      </w:r>
      <w:r w:rsidR="00367B17" w:rsidRPr="003E6D3A">
        <w:rPr>
          <w:rFonts w:ascii="Angsana New" w:hAnsi="Angsana New"/>
          <w:bCs/>
          <w:sz w:val="28"/>
          <w:szCs w:val="28"/>
        </w:rPr>
        <w:t>4</w:t>
      </w:r>
      <w:r w:rsidR="00B767A9">
        <w:rPr>
          <w:rFonts w:ascii="Angsana New" w:hAnsi="Angsana New"/>
          <w:bCs/>
          <w:sz w:val="28"/>
          <w:szCs w:val="28"/>
        </w:rPr>
        <w:t>25</w:t>
      </w:r>
      <w:r w:rsidR="006C6DFA">
        <w:rPr>
          <w:rFonts w:ascii="Angsana New" w:hAnsi="Angsana New"/>
          <w:bCs/>
          <w:sz w:val="28"/>
          <w:szCs w:val="28"/>
        </w:rPr>
        <w:t xml:space="preserve">.10     </w:t>
      </w:r>
      <w:r w:rsidRPr="003E6D3A">
        <w:rPr>
          <w:rFonts w:ascii="Angsana New" w:hAnsi="Angsana New" w:hint="cs"/>
          <w:bCs/>
          <w:sz w:val="28"/>
          <w:szCs w:val="28"/>
        </w:rPr>
        <w:t xml:space="preserve"> </w:t>
      </w:r>
      <w:r w:rsidRPr="0056764B">
        <w:rPr>
          <w:rFonts w:ascii="Angsana New" w:hAnsi="Angsana New" w:hint="cs"/>
          <w:b/>
          <w:sz w:val="28"/>
          <w:szCs w:val="28"/>
          <w:cs/>
        </w:rPr>
        <w:t xml:space="preserve">ล้านบาท และ </w:t>
      </w:r>
      <w:r w:rsidR="00E873A5" w:rsidRPr="003E6D3A">
        <w:rPr>
          <w:rFonts w:ascii="Angsana New" w:hAnsi="Angsana New"/>
          <w:bCs/>
          <w:sz w:val="28"/>
          <w:szCs w:val="28"/>
        </w:rPr>
        <w:t>4</w:t>
      </w:r>
      <w:r w:rsidR="009E28C3">
        <w:rPr>
          <w:rFonts w:ascii="Angsana New" w:hAnsi="Angsana New"/>
          <w:bCs/>
          <w:sz w:val="28"/>
          <w:szCs w:val="28"/>
        </w:rPr>
        <w:t>24.</w:t>
      </w:r>
      <w:r w:rsidR="00B767A9">
        <w:rPr>
          <w:rFonts w:ascii="Angsana New" w:hAnsi="Angsana New"/>
          <w:bCs/>
          <w:sz w:val="28"/>
          <w:szCs w:val="28"/>
        </w:rPr>
        <w:t>07</w:t>
      </w:r>
      <w:r w:rsidRPr="003E6D3A">
        <w:rPr>
          <w:rFonts w:ascii="Angsana New" w:hAnsi="Angsana New" w:hint="cs"/>
          <w:bCs/>
          <w:sz w:val="28"/>
          <w:szCs w:val="28"/>
        </w:rPr>
        <w:t xml:space="preserve"> </w:t>
      </w:r>
      <w:r w:rsidRPr="0056764B">
        <w:rPr>
          <w:rFonts w:ascii="Angsana New" w:hAnsi="Angsana New" w:hint="cs"/>
          <w:b/>
          <w:sz w:val="28"/>
          <w:szCs w:val="28"/>
          <w:cs/>
        </w:rPr>
        <w:t>ล้านบาท ตามลำดับ)</w:t>
      </w:r>
    </w:p>
    <w:p w14:paraId="265D6757" w14:textId="5187C666" w:rsidR="002455AF" w:rsidRPr="00E845B2" w:rsidRDefault="00CA2A28" w:rsidP="00E845B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เจ้าหนี้การค้าและเจ้าหนี้หมุนเวียนอื่น</w:t>
      </w:r>
    </w:p>
    <w:tbl>
      <w:tblPr>
        <w:tblW w:w="899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261"/>
        <w:gridCol w:w="90"/>
        <w:gridCol w:w="1259"/>
        <w:gridCol w:w="90"/>
        <w:gridCol w:w="1259"/>
      </w:tblGrid>
      <w:tr w:rsidR="00B65A90" w:rsidRPr="00D72255" w14:paraId="10D8D821" w14:textId="77777777" w:rsidTr="0005670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68D1AAE" w14:textId="77777777" w:rsidR="00B65A90" w:rsidRPr="00D72255" w:rsidRDefault="00B65A9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45292D" w14:textId="77777777" w:rsidR="00B65A90" w:rsidRPr="00D72255" w:rsidRDefault="00B65A9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99B5F" w14:textId="77777777" w:rsidR="00B65A90" w:rsidRPr="0056764B" w:rsidRDefault="00B65A9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A7C22" w14:textId="77777777" w:rsidR="00B65A90" w:rsidRPr="00D72255" w:rsidRDefault="00B65A90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หน่วย: พันบาท)</w:t>
            </w:r>
          </w:p>
        </w:tc>
      </w:tr>
      <w:tr w:rsidR="00B65A90" w:rsidRPr="00D72255" w14:paraId="5C4C7FF8" w14:textId="77777777" w:rsidTr="0005670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E8312B" w14:textId="77777777" w:rsidR="00B65A90" w:rsidRPr="00D72255" w:rsidRDefault="00B65A9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32DE5" w14:textId="77777777" w:rsidR="00B65A90" w:rsidRPr="00D72255" w:rsidRDefault="00B65A9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4538D" w14:textId="77777777" w:rsidR="00B65A90" w:rsidRPr="00D72255" w:rsidRDefault="00B65A9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362C40" w14:textId="77777777" w:rsidR="00B65A90" w:rsidRPr="0056764B" w:rsidRDefault="00B65A9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5A90" w:rsidRPr="00D72255" w14:paraId="572E1571" w14:textId="77777777" w:rsidTr="00DA218C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D63C82" w14:textId="77777777" w:rsidR="00B65A90" w:rsidRPr="0056764B" w:rsidRDefault="00B65A9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C4B41" w14:textId="0B1E5EB4" w:rsidR="00B65A90" w:rsidRPr="00D72255" w:rsidRDefault="00B65A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043FB231" w14:textId="77777777" w:rsidR="00B65A90" w:rsidRPr="00D72255" w:rsidRDefault="00B65A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3B069" w14:textId="77777777" w:rsidR="00B65A90" w:rsidRPr="00D72255" w:rsidRDefault="00B65A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35EE0" w14:textId="77777777" w:rsidR="00B65A90" w:rsidRPr="0056764B" w:rsidRDefault="00B65A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04B69BA" w14:textId="77777777" w:rsidR="00B65A90" w:rsidRPr="0056764B" w:rsidRDefault="00B65A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23E0CF" w14:textId="77777777" w:rsidR="00B65A90" w:rsidRPr="00D72255" w:rsidRDefault="00B65A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42FAF" w14:textId="77777777" w:rsidR="00B65A90" w:rsidRPr="00D72255" w:rsidRDefault="00B65A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1B55EED2" w14:textId="77777777" w:rsidR="00B65A90" w:rsidRPr="00D72255" w:rsidRDefault="00B65A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7A224" w14:textId="77777777" w:rsidR="00B65A90" w:rsidRPr="00D72255" w:rsidRDefault="00B65A9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40D3C" w14:textId="77777777" w:rsidR="00B65A90" w:rsidRPr="0056764B" w:rsidRDefault="00B65A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3F0C5538" w14:textId="77777777" w:rsidR="00B65A90" w:rsidRPr="0056764B" w:rsidRDefault="00B65A9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2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85BB0" w:rsidRPr="00D72255" w14:paraId="0BE5B2C2" w14:textId="77777777" w:rsidTr="00885BB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B92B545" w14:textId="06B5A58B" w:rsidR="00885BB0" w:rsidRPr="0056764B" w:rsidRDefault="00885BB0" w:rsidP="00885BB0">
            <w:pPr>
              <w:pStyle w:val="Heading5"/>
              <w:keepNext w:val="0"/>
              <w:spacing w:line="240" w:lineRule="auto"/>
              <w:ind w:left="270" w:right="58" w:hanging="27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  <w:r w:rsidRPr="00FB55C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- </w:t>
            </w: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กิจการที่เกี่ยวข้องกัน</w:t>
            </w:r>
            <w:r w:rsidRPr="00FB55C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FB55C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br/>
              <w:t>(</w:t>
            </w: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ดูหมายเหตุข้อ </w:t>
            </w:r>
            <w:r w:rsidRPr="00FB55C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D3C8" w14:textId="6EA3CAD3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  21,066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996F1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07BFB" w14:textId="4EB41C05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  18,191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1439F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BF2EB" w14:textId="5ACB9230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  31,473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2F823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63D98" w14:textId="722F47C2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  39,828 </w:t>
            </w:r>
          </w:p>
        </w:tc>
      </w:tr>
      <w:tr w:rsidR="00885BB0" w:rsidRPr="00D72255" w14:paraId="50CCFA49" w14:textId="77777777" w:rsidTr="00885BB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EDFF07" w14:textId="71A64304" w:rsidR="00885BB0" w:rsidRPr="0056764B" w:rsidRDefault="00885BB0" w:rsidP="00885BB0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  <w:r w:rsidRPr="00FB55C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- </w:t>
            </w: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D7800" w14:textId="1CA8E6C8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811,825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16448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0CE30" w14:textId="16AA5050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661,777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CB78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4B81A" w14:textId="5D7E8BF1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768,252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77A71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0EEFB" w14:textId="1AE0E314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619,865 </w:t>
            </w:r>
          </w:p>
        </w:tc>
      </w:tr>
      <w:tr w:rsidR="00885BB0" w:rsidRPr="00D72255" w14:paraId="559F5687" w14:textId="77777777" w:rsidTr="00885BB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E6DB34" w14:textId="6C95D625" w:rsidR="00885BB0" w:rsidRPr="0056764B" w:rsidRDefault="00885BB0" w:rsidP="00885BB0">
            <w:pPr>
              <w:pStyle w:val="Heading5"/>
              <w:keepNext w:val="0"/>
              <w:spacing w:line="240" w:lineRule="auto"/>
              <w:ind w:left="270" w:right="58" w:hanging="27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ค่าใช้จ่ายค้างจ่าย - </w:t>
            </w: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บุคคลและ</w:t>
            </w: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กิจการ</w:t>
            </w:r>
            <w:r w:rsidRPr="00FB55C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br/>
            </w: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ที่เกี่ยวข้องกัน </w:t>
            </w:r>
            <w:r w:rsidRPr="00FB55C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ดูหมายเหตุข้อ </w:t>
            </w:r>
            <w:r w:rsidRPr="00FB55C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41C95" w14:textId="125BE0A8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 4,</w:t>
            </w:r>
            <w:r w:rsidR="00B83837">
              <w:rPr>
                <w:rFonts w:ascii="Angsana New" w:hAnsi="Angsana New"/>
                <w:sz w:val="27"/>
                <w:szCs w:val="27"/>
              </w:rPr>
              <w:t>953</w:t>
            </w:r>
            <w:r w:rsidRPr="00885BB0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92692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9697C" w14:textId="6714EC96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 </w:t>
            </w:r>
            <w:r w:rsidR="00B3367F">
              <w:rPr>
                <w:rFonts w:ascii="Angsana New" w:hAnsi="Angsana New"/>
                <w:sz w:val="27"/>
                <w:szCs w:val="27"/>
              </w:rPr>
              <w:t>6,896</w:t>
            </w:r>
            <w:r w:rsidRPr="00885BB0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08799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EDDD0" w14:textId="29BE67F4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124,653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03740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5F0D" w14:textId="3544DAD4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10</w:t>
            </w:r>
            <w:r w:rsidR="007E2508">
              <w:rPr>
                <w:rFonts w:ascii="Angsana New" w:hAnsi="Angsana New"/>
                <w:sz w:val="27"/>
                <w:szCs w:val="27"/>
              </w:rPr>
              <w:t>6</w:t>
            </w:r>
            <w:r w:rsidRPr="00885BB0">
              <w:rPr>
                <w:rFonts w:ascii="Angsana New" w:hAnsi="Angsana New"/>
                <w:sz w:val="27"/>
                <w:szCs w:val="27"/>
              </w:rPr>
              <w:t>,</w:t>
            </w:r>
            <w:r w:rsidR="007E2508">
              <w:rPr>
                <w:rFonts w:ascii="Angsana New" w:hAnsi="Angsana New"/>
                <w:sz w:val="27"/>
                <w:szCs w:val="27"/>
              </w:rPr>
              <w:t>395</w:t>
            </w:r>
            <w:r w:rsidRPr="00885BB0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885BB0" w:rsidRPr="00D72255" w14:paraId="73687D2F" w14:textId="77777777" w:rsidTr="00885BB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A400C0" w14:textId="10541CA9" w:rsidR="00885BB0" w:rsidRPr="0056764B" w:rsidRDefault="00885BB0" w:rsidP="00885BB0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ค่าใช้จ่ายค้างจ่าย</w:t>
            </w:r>
            <w:r w:rsidRPr="00FB55C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- </w:t>
            </w:r>
            <w:r w:rsidRPr="00567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DBE63" w14:textId="172DAA49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201,845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DA05F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E5680" w14:textId="4DEA77AE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125,488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14E3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31EA2" w14:textId="1FFC9FBA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192,601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0259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5CD79" w14:textId="42AEB87D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120,375 </w:t>
            </w:r>
          </w:p>
        </w:tc>
      </w:tr>
      <w:tr w:rsidR="00885BB0" w:rsidRPr="00D72255" w14:paraId="4D680AE1" w14:textId="77777777" w:rsidTr="00885BB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172364" w14:textId="42854869" w:rsidR="00885BB0" w:rsidRPr="0056764B" w:rsidRDefault="00885BB0" w:rsidP="00885BB0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5676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5AA63" w14:textId="5D1080A8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  5</w:t>
            </w:r>
            <w:r w:rsidR="006C2885">
              <w:rPr>
                <w:rFonts w:ascii="Angsana New" w:hAnsi="Angsana New"/>
                <w:sz w:val="27"/>
                <w:szCs w:val="27"/>
              </w:rPr>
              <w:t>6</w:t>
            </w:r>
            <w:r w:rsidRPr="00885BB0">
              <w:rPr>
                <w:rFonts w:ascii="Angsana New" w:hAnsi="Angsana New"/>
                <w:sz w:val="27"/>
                <w:szCs w:val="27"/>
              </w:rPr>
              <w:t>,</w:t>
            </w:r>
            <w:r w:rsidR="006C2885">
              <w:rPr>
                <w:rFonts w:ascii="Angsana New" w:hAnsi="Angsana New"/>
                <w:sz w:val="27"/>
                <w:szCs w:val="27"/>
              </w:rPr>
              <w:t>615</w:t>
            </w:r>
            <w:r w:rsidRPr="00885BB0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89EF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653DE" w14:textId="31A41FB9" w:rsidR="00885BB0" w:rsidRPr="00885BB0" w:rsidRDefault="004479AD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37,245</w:t>
            </w:r>
            <w:r w:rsidR="00885BB0" w:rsidRPr="00885BB0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2E68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D45EA" w14:textId="48632E86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  56,417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FED9" w14:textId="77777777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08054" w14:textId="17675D86" w:rsidR="00885BB0" w:rsidRPr="00885BB0" w:rsidRDefault="00885BB0" w:rsidP="0088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85BB0">
              <w:rPr>
                <w:rFonts w:ascii="Angsana New" w:hAnsi="Angsana New"/>
                <w:sz w:val="27"/>
                <w:szCs w:val="27"/>
              </w:rPr>
              <w:t xml:space="preserve">               3</w:t>
            </w:r>
            <w:r w:rsidR="007E2508">
              <w:rPr>
                <w:rFonts w:ascii="Angsana New" w:hAnsi="Angsana New"/>
                <w:sz w:val="27"/>
                <w:szCs w:val="27"/>
              </w:rPr>
              <w:t>6</w:t>
            </w:r>
            <w:r w:rsidRPr="00885BB0">
              <w:rPr>
                <w:rFonts w:ascii="Angsana New" w:hAnsi="Angsana New"/>
                <w:sz w:val="27"/>
                <w:szCs w:val="27"/>
              </w:rPr>
              <w:t>,</w:t>
            </w:r>
            <w:r w:rsidR="007E2508">
              <w:rPr>
                <w:rFonts w:ascii="Angsana New" w:hAnsi="Angsana New"/>
                <w:sz w:val="27"/>
                <w:szCs w:val="27"/>
              </w:rPr>
              <w:t>590</w:t>
            </w:r>
            <w:r w:rsidRPr="00885BB0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056704" w:rsidRPr="00056704" w14:paraId="15A8AA5F" w14:textId="77777777" w:rsidTr="00056704">
        <w:trPr>
          <w:cantSplit/>
          <w:trHeight w:val="2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7636F3" w14:textId="1714A1F6" w:rsidR="00056704" w:rsidRPr="0056764B" w:rsidRDefault="00056704" w:rsidP="00056704">
            <w:pPr>
              <w:pStyle w:val="Heading5"/>
              <w:keepNext w:val="0"/>
              <w:spacing w:line="240" w:lineRule="auto"/>
              <w:ind w:right="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26E09D" w14:textId="001567E1" w:rsidR="00056704" w:rsidRPr="001C0CF1" w:rsidRDefault="00056704" w:rsidP="0005670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6704">
              <w:rPr>
                <w:rFonts w:ascii="Angsana New" w:hAnsi="Angsana New"/>
                <w:b/>
                <w:bCs/>
                <w:sz w:val="28"/>
                <w:szCs w:val="28"/>
              </w:rPr>
              <w:t>1,096,304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ED27" w14:textId="77777777" w:rsidR="00056704" w:rsidRPr="001C0CF1" w:rsidRDefault="00056704" w:rsidP="00056704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2DF6C5" w14:textId="24654A75" w:rsidR="00056704" w:rsidRPr="00056704" w:rsidRDefault="00056704" w:rsidP="0005670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6704">
              <w:rPr>
                <w:rFonts w:ascii="Angsana New" w:hAnsi="Angsana New"/>
                <w:b/>
                <w:bCs/>
                <w:sz w:val="28"/>
                <w:szCs w:val="28"/>
              </w:rPr>
              <w:t>849,597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6091F2" w14:textId="77777777" w:rsidR="00056704" w:rsidRPr="001C0CF1" w:rsidRDefault="00056704" w:rsidP="00056704">
            <w:pPr>
              <w:tabs>
                <w:tab w:val="clear" w:pos="907"/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0CBDB77" w14:textId="62B52504" w:rsidR="00056704" w:rsidRPr="001C0CF1" w:rsidRDefault="00056704" w:rsidP="0005670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6704">
              <w:rPr>
                <w:rFonts w:ascii="Angsana New" w:hAnsi="Angsana New"/>
                <w:b/>
                <w:bCs/>
                <w:sz w:val="28"/>
                <w:szCs w:val="28"/>
              </w:rPr>
              <w:t>1,173,396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AF2318" w14:textId="77777777" w:rsidR="00056704" w:rsidRPr="001C0CF1" w:rsidRDefault="00056704" w:rsidP="0005670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4E238C5" w14:textId="2C7508D7" w:rsidR="00056704" w:rsidRPr="001C0CF1" w:rsidRDefault="00056704" w:rsidP="00056704">
            <w:pPr>
              <w:tabs>
                <w:tab w:val="clear" w:pos="907"/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6704">
              <w:rPr>
                <w:rFonts w:ascii="Angsana New" w:hAnsi="Angsana New"/>
                <w:b/>
                <w:bCs/>
                <w:sz w:val="28"/>
                <w:szCs w:val="28"/>
              </w:rPr>
              <w:t>923,053</w:t>
            </w:r>
          </w:p>
        </w:tc>
      </w:tr>
    </w:tbl>
    <w:p w14:paraId="627B90FE" w14:textId="078C6912" w:rsidR="00956B69" w:rsidRPr="00C339B2" w:rsidRDefault="00956B69" w:rsidP="00E845B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lastRenderedPageBreak/>
        <w:t>หนี้สินที่มีภาระดอกเบี้ย</w:t>
      </w:r>
    </w:p>
    <w:tbl>
      <w:tblPr>
        <w:tblStyle w:val="TableGrid"/>
        <w:tblW w:w="970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6"/>
        <w:gridCol w:w="994"/>
        <w:gridCol w:w="265"/>
        <w:gridCol w:w="904"/>
        <w:gridCol w:w="267"/>
        <w:gridCol w:w="907"/>
        <w:gridCol w:w="270"/>
        <w:gridCol w:w="987"/>
        <w:gridCol w:w="236"/>
        <w:gridCol w:w="934"/>
        <w:gridCol w:w="244"/>
        <w:gridCol w:w="818"/>
      </w:tblGrid>
      <w:tr w:rsidR="00067C0F" w:rsidRPr="00552A14" w14:paraId="450D5348" w14:textId="77777777" w:rsidTr="00DA218C">
        <w:trPr>
          <w:tblHeader/>
        </w:trPr>
        <w:tc>
          <w:tcPr>
            <w:tcW w:w="2876" w:type="dxa"/>
          </w:tcPr>
          <w:p w14:paraId="1D73708B" w14:textId="77777777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1" w:type="dxa"/>
            <w:gridSpan w:val="11"/>
            <w:vAlign w:val="center"/>
          </w:tcPr>
          <w:p w14:paraId="5A107961" w14:textId="07425404" w:rsidR="00067C0F" w:rsidRPr="0056764B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caps/>
                <w:sz w:val="27"/>
                <w:szCs w:val="27"/>
              </w:rPr>
              <w:t>(</w:t>
            </w:r>
            <w:r w:rsidRPr="0056764B">
              <w:rPr>
                <w:rFonts w:ascii="Angsana New" w:hAnsi="Angsana New" w:hint="cs"/>
                <w:caps/>
                <w:sz w:val="27"/>
                <w:szCs w:val="27"/>
                <w:cs/>
              </w:rPr>
              <w:t>หน่วย: พันบาท)</w:t>
            </w:r>
          </w:p>
        </w:tc>
      </w:tr>
      <w:tr w:rsidR="00067C0F" w:rsidRPr="00552A14" w14:paraId="72BB4651" w14:textId="77777777" w:rsidTr="00DA218C">
        <w:trPr>
          <w:tblHeader/>
        </w:trPr>
        <w:tc>
          <w:tcPr>
            <w:tcW w:w="2876" w:type="dxa"/>
          </w:tcPr>
          <w:p w14:paraId="195212BB" w14:textId="77777777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1" w:type="dxa"/>
            <w:gridSpan w:val="11"/>
            <w:tcBorders>
              <w:bottom w:val="single" w:sz="4" w:space="0" w:color="auto"/>
            </w:tcBorders>
          </w:tcPr>
          <w:p w14:paraId="6D766987" w14:textId="77777777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b/>
                <w:sz w:val="27"/>
                <w:szCs w:val="27"/>
                <w:cs/>
              </w:rPr>
              <w:t>งบการเงินรวม</w:t>
            </w:r>
          </w:p>
        </w:tc>
      </w:tr>
      <w:tr w:rsidR="00067C0F" w:rsidRPr="00552A14" w14:paraId="4809033B" w14:textId="77777777" w:rsidTr="00DA218C">
        <w:trPr>
          <w:tblHeader/>
        </w:trPr>
        <w:tc>
          <w:tcPr>
            <w:tcW w:w="2876" w:type="dxa"/>
          </w:tcPr>
          <w:p w14:paraId="15858F62" w14:textId="77777777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8193870" w14:textId="30B19954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</w:tcPr>
          <w:p w14:paraId="3A96DF8E" w14:textId="77777777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0B0D46" w14:textId="0F12F200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4D185A" w:rsidRPr="00552A14" w14:paraId="04016C80" w14:textId="77777777" w:rsidTr="00DA218C">
        <w:trPr>
          <w:tblHeader/>
        </w:trPr>
        <w:tc>
          <w:tcPr>
            <w:tcW w:w="2876" w:type="dxa"/>
          </w:tcPr>
          <w:p w14:paraId="1CCDCF3E" w14:textId="77777777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0F1AB" w14:textId="77777777" w:rsidR="00067C0F" w:rsidRPr="00100492" w:rsidRDefault="00067C0F" w:rsidP="0019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3713F7D3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28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7372A" w14:textId="39D2B3D2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</w:t>
            </w:r>
            <w:r w:rsidR="005D4E47" w:rsidRPr="0056764B">
              <w:rPr>
                <w:rFonts w:ascii="Angsana New" w:hAnsi="Angsana New" w:hint="cs"/>
                <w:sz w:val="27"/>
                <w:szCs w:val="27"/>
                <w:cs/>
              </w:rPr>
              <w:t>่ไม่</w:t>
            </w: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มีหลักประกัน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59AC141B" w14:textId="77777777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C4572" w14:textId="77777777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55106FF" w14:textId="77777777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643A6" w14:textId="77777777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9DDF711" w14:textId="77777777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C371F" w14:textId="77777777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73BB61F9" w14:textId="77777777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A72C2" w14:textId="77777777" w:rsidR="00067C0F" w:rsidRPr="00100492" w:rsidRDefault="00067C0F" w:rsidP="0031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067C0F" w:rsidRPr="00552A14" w14:paraId="173FE586" w14:textId="77777777" w:rsidTr="00DA218C">
        <w:tc>
          <w:tcPr>
            <w:tcW w:w="2876" w:type="dxa"/>
          </w:tcPr>
          <w:p w14:paraId="06EB6D8B" w14:textId="77777777" w:rsidR="00067C0F" w:rsidRPr="0056764B" w:rsidRDefault="00067C0F" w:rsidP="005B12AB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994" w:type="dxa"/>
            <w:vAlign w:val="bottom"/>
          </w:tcPr>
          <w:p w14:paraId="01B042A6" w14:textId="01FF96F9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24,656</w:t>
            </w:r>
          </w:p>
        </w:tc>
        <w:tc>
          <w:tcPr>
            <w:tcW w:w="265" w:type="dxa"/>
            <w:vAlign w:val="bottom"/>
          </w:tcPr>
          <w:p w14:paraId="61F99DD0" w14:textId="77777777" w:rsidR="00067C0F" w:rsidRPr="00100492" w:rsidRDefault="00067C0F" w:rsidP="00A2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vAlign w:val="bottom"/>
          </w:tcPr>
          <w:p w14:paraId="402827A8" w14:textId="454F86CE" w:rsidR="00067C0F" w:rsidRPr="00100492" w:rsidRDefault="00067C0F" w:rsidP="00E00DF6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7" w:type="dxa"/>
            <w:vAlign w:val="bottom"/>
          </w:tcPr>
          <w:p w14:paraId="5F862282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vAlign w:val="bottom"/>
          </w:tcPr>
          <w:p w14:paraId="37E6C432" w14:textId="1060FE6D" w:rsidR="00067C0F" w:rsidRPr="0056764B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24,656</w:t>
            </w:r>
          </w:p>
        </w:tc>
        <w:tc>
          <w:tcPr>
            <w:tcW w:w="270" w:type="dxa"/>
            <w:vAlign w:val="bottom"/>
          </w:tcPr>
          <w:p w14:paraId="2B018C61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75733363" w14:textId="4ADEBF07" w:rsidR="00067C0F" w:rsidRPr="00100492" w:rsidRDefault="00067C0F" w:rsidP="00E828B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27,604</w:t>
            </w:r>
          </w:p>
        </w:tc>
        <w:tc>
          <w:tcPr>
            <w:tcW w:w="236" w:type="dxa"/>
            <w:vAlign w:val="bottom"/>
          </w:tcPr>
          <w:p w14:paraId="5F87481C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63E650C8" w14:textId="3EAB69D2" w:rsidR="00067C0F" w:rsidRPr="0056764B" w:rsidRDefault="00067C0F" w:rsidP="00E00DF6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44" w:type="dxa"/>
            <w:vAlign w:val="bottom"/>
          </w:tcPr>
          <w:p w14:paraId="15B5F71A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5" w:type="dxa"/>
            <w:vAlign w:val="bottom"/>
          </w:tcPr>
          <w:p w14:paraId="00D57040" w14:textId="287D2720" w:rsidR="00067C0F" w:rsidRPr="0056764B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27,604</w:t>
            </w:r>
          </w:p>
        </w:tc>
      </w:tr>
      <w:tr w:rsidR="00067C0F" w:rsidRPr="00552A14" w14:paraId="69067131" w14:textId="77777777" w:rsidTr="00DA218C">
        <w:tc>
          <w:tcPr>
            <w:tcW w:w="2876" w:type="dxa"/>
          </w:tcPr>
          <w:p w14:paraId="1E1AB75C" w14:textId="5AAB337A" w:rsidR="00067C0F" w:rsidRPr="0056764B" w:rsidRDefault="00067C0F" w:rsidP="005B12AB">
            <w:pPr>
              <w:pStyle w:val="Heading5"/>
              <w:keepNext w:val="0"/>
              <w:spacing w:line="240" w:lineRule="auto"/>
              <w:ind w:left="180" w:right="-16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vAlign w:val="bottom"/>
          </w:tcPr>
          <w:p w14:paraId="491B3F57" w14:textId="77777777" w:rsidR="00067C0F" w:rsidRPr="00100492" w:rsidRDefault="00067C0F" w:rsidP="00E00DF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65" w:type="dxa"/>
            <w:vAlign w:val="bottom"/>
          </w:tcPr>
          <w:p w14:paraId="3559CBCE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vAlign w:val="bottom"/>
          </w:tcPr>
          <w:p w14:paraId="50EC72CE" w14:textId="77777777" w:rsidR="00067C0F" w:rsidRPr="00100492" w:rsidRDefault="00067C0F" w:rsidP="00E00DF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67" w:type="dxa"/>
            <w:vAlign w:val="bottom"/>
          </w:tcPr>
          <w:p w14:paraId="19FD21EE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vAlign w:val="bottom"/>
          </w:tcPr>
          <w:p w14:paraId="1F0B59D1" w14:textId="77777777" w:rsidR="00067C0F" w:rsidRPr="0056764B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11815CCD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2AD1EEF4" w14:textId="77777777" w:rsidR="00067C0F" w:rsidRPr="00100492" w:rsidRDefault="00067C0F" w:rsidP="00E828B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vAlign w:val="bottom"/>
          </w:tcPr>
          <w:p w14:paraId="52C8CF3F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7CC37E19" w14:textId="77777777" w:rsidR="00067C0F" w:rsidRPr="0056764B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4" w:type="dxa"/>
            <w:vAlign w:val="bottom"/>
          </w:tcPr>
          <w:p w14:paraId="72C97998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5" w:type="dxa"/>
            <w:vAlign w:val="bottom"/>
          </w:tcPr>
          <w:p w14:paraId="364AA771" w14:textId="77777777" w:rsidR="00067C0F" w:rsidRPr="0056764B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67C0F" w:rsidRPr="00552A14" w14:paraId="2A5A8AB8" w14:textId="77777777" w:rsidTr="00DA218C">
        <w:tc>
          <w:tcPr>
            <w:tcW w:w="2876" w:type="dxa"/>
          </w:tcPr>
          <w:p w14:paraId="37314828" w14:textId="77777777" w:rsidR="00067C0F" w:rsidRPr="0056764B" w:rsidRDefault="00067C0F" w:rsidP="005B12AB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  - </w:t>
            </w:r>
            <w:r w:rsidRPr="0056764B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C0857C1" w14:textId="4C99E041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47,894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71B5E8E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0074673" w14:textId="3AF5C7B3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195,122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22693F3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D06B9E0" w14:textId="7107F916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243,016</w:t>
            </w:r>
          </w:p>
        </w:tc>
        <w:tc>
          <w:tcPr>
            <w:tcW w:w="270" w:type="dxa"/>
            <w:vAlign w:val="bottom"/>
          </w:tcPr>
          <w:p w14:paraId="6615B617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69F789E3" w14:textId="54D85C26" w:rsidR="00067C0F" w:rsidRPr="00100492" w:rsidRDefault="00067C0F" w:rsidP="00E828B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200,537</w:t>
            </w:r>
          </w:p>
        </w:tc>
        <w:tc>
          <w:tcPr>
            <w:tcW w:w="236" w:type="dxa"/>
            <w:vAlign w:val="bottom"/>
          </w:tcPr>
          <w:p w14:paraId="5871BB21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1E24CFE2" w14:textId="2EE30B87" w:rsidR="00067C0F" w:rsidRPr="00100492" w:rsidRDefault="00067C0F" w:rsidP="00E828B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246,754</w:t>
            </w:r>
          </w:p>
        </w:tc>
        <w:tc>
          <w:tcPr>
            <w:tcW w:w="244" w:type="dxa"/>
            <w:vAlign w:val="bottom"/>
          </w:tcPr>
          <w:p w14:paraId="0547E45A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5" w:type="dxa"/>
            <w:vAlign w:val="bottom"/>
          </w:tcPr>
          <w:p w14:paraId="320FFC9B" w14:textId="03F5121F" w:rsidR="00067C0F" w:rsidRPr="0056764B" w:rsidRDefault="00067C0F" w:rsidP="0071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7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447,291</w:t>
            </w:r>
          </w:p>
        </w:tc>
      </w:tr>
      <w:tr w:rsidR="00067C0F" w:rsidRPr="00552A14" w14:paraId="338B9ACA" w14:textId="77777777" w:rsidTr="00487282">
        <w:tc>
          <w:tcPr>
            <w:tcW w:w="2876" w:type="dxa"/>
          </w:tcPr>
          <w:p w14:paraId="6E888876" w14:textId="24B72086" w:rsidR="00067C0F" w:rsidRPr="00100492" w:rsidRDefault="00067C0F" w:rsidP="005B12AB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เงินกู้ยืมระยะสั้นจากบุคคลที่เกี่ยวข้องกัน</w:t>
            </w:r>
            <w:r w:rsidR="00640047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</w:t>
            </w:r>
            <w:r w:rsidR="00640047" w:rsidRPr="00640047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(</w:t>
            </w:r>
            <w:r w:rsidR="00640047" w:rsidRPr="0056764B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ดูหมายเหตุข้อ </w:t>
            </w:r>
            <w:r w:rsidR="00640047" w:rsidRPr="00640047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5)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F20726E" w14:textId="61E23CDB" w:rsidR="00067C0F" w:rsidRPr="00100492" w:rsidRDefault="00067C0F" w:rsidP="00E00DF6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AD29C0F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CB9CAD6" w14:textId="04D4CEFE" w:rsidR="00067C0F" w:rsidRPr="00100492" w:rsidRDefault="001635B0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2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7282">
              <w:rPr>
                <w:rFonts w:ascii="Angsana New" w:hAnsi="Angsana New"/>
                <w:sz w:val="27"/>
                <w:szCs w:val="27"/>
              </w:rPr>
              <w:t>54,259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EA7300F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EEB91C2" w14:textId="04347D95" w:rsidR="00067C0F" w:rsidRPr="00100492" w:rsidRDefault="001635B0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487282">
              <w:rPr>
                <w:rFonts w:ascii="Angsana New" w:hAnsi="Angsana New"/>
                <w:sz w:val="27"/>
                <w:szCs w:val="27"/>
              </w:rPr>
              <w:t>54,259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37EF1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E69B7A0" w14:textId="7BED764F" w:rsidR="00067C0F" w:rsidRPr="00100492" w:rsidRDefault="00067C0F" w:rsidP="00E00DF6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B620F6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E1B3ACF" w14:textId="117BE731" w:rsidR="00067C0F" w:rsidRPr="00100492" w:rsidRDefault="00DB16EC" w:rsidP="00E828B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</w:rPr>
            </w:pPr>
            <w:r w:rsidRPr="00487282">
              <w:rPr>
                <w:rFonts w:ascii="Angsana New" w:hAnsi="Angsana New"/>
                <w:sz w:val="27"/>
                <w:szCs w:val="27"/>
              </w:rPr>
              <w:t>52,002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5ABEEF2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FFA61ED" w14:textId="409975EB" w:rsidR="00067C0F" w:rsidRPr="00100492" w:rsidRDefault="00DB16EC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7282">
              <w:rPr>
                <w:rFonts w:ascii="Angsana New" w:hAnsi="Angsana New"/>
                <w:sz w:val="27"/>
                <w:szCs w:val="27"/>
              </w:rPr>
              <w:t>52,002</w:t>
            </w:r>
          </w:p>
        </w:tc>
      </w:tr>
      <w:tr w:rsidR="00067C0F" w:rsidRPr="00552A14" w14:paraId="17AD5966" w14:textId="77777777" w:rsidTr="00487282">
        <w:tc>
          <w:tcPr>
            <w:tcW w:w="2876" w:type="dxa"/>
          </w:tcPr>
          <w:p w14:paraId="0DBDFB1F" w14:textId="4655452E" w:rsidR="00067C0F" w:rsidRPr="0056764B" w:rsidRDefault="00067C0F" w:rsidP="005B12AB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62A21E2" w14:textId="42AD9125" w:rsidR="00067C0F" w:rsidRPr="00100492" w:rsidRDefault="00067C0F" w:rsidP="00E00DF6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962ADE6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9B61F61" w14:textId="07560D99" w:rsidR="00067C0F" w:rsidRPr="00100492" w:rsidRDefault="00950BDA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1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7282">
              <w:rPr>
                <w:rFonts w:ascii="Angsana New" w:hAnsi="Angsana New"/>
                <w:sz w:val="27"/>
                <w:szCs w:val="27"/>
              </w:rPr>
              <w:t>58,000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ADEA95F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B14993E" w14:textId="6431D907" w:rsidR="00067C0F" w:rsidRPr="00100492" w:rsidRDefault="00950BDA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487282">
              <w:rPr>
                <w:rFonts w:ascii="Angsana New" w:hAnsi="Angsana New"/>
                <w:sz w:val="27"/>
                <w:szCs w:val="27"/>
              </w:rPr>
              <w:t>58,000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7E9EA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1E5A2BB" w14:textId="4AFBD283" w:rsidR="00067C0F" w:rsidRPr="00100492" w:rsidRDefault="00067C0F" w:rsidP="00E00DF6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A0A8EA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7CEFB4" w14:textId="67E40DFA" w:rsidR="00067C0F" w:rsidRPr="00100492" w:rsidRDefault="00487282" w:rsidP="00E828B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</w:rPr>
            </w:pPr>
            <w:r w:rsidRPr="00487282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30485EF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F930ED9" w14:textId="51C39CC0" w:rsidR="00067C0F" w:rsidRPr="00100492" w:rsidRDefault="00487282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7282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</w:tr>
      <w:tr w:rsidR="00067C0F" w:rsidRPr="00552A14" w14:paraId="02D0D96A" w14:textId="77777777" w:rsidTr="00DA218C">
        <w:tc>
          <w:tcPr>
            <w:tcW w:w="2876" w:type="dxa"/>
          </w:tcPr>
          <w:p w14:paraId="704B6B3A" w14:textId="4A97E56D" w:rsidR="00067C0F" w:rsidRPr="0056764B" w:rsidRDefault="00067C0F" w:rsidP="008A6F6B">
            <w:pPr>
              <w:pStyle w:val="Heading5"/>
              <w:keepNext w:val="0"/>
              <w:spacing w:line="240" w:lineRule="auto"/>
              <w:ind w:left="180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  <w:vAlign w:val="bottom"/>
          </w:tcPr>
          <w:p w14:paraId="58F8D93A" w14:textId="60FC2B8A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108,584</w:t>
            </w:r>
          </w:p>
        </w:tc>
        <w:tc>
          <w:tcPr>
            <w:tcW w:w="265" w:type="dxa"/>
            <w:vAlign w:val="bottom"/>
          </w:tcPr>
          <w:p w14:paraId="5DB268AD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4" w:type="dxa"/>
            <w:vAlign w:val="bottom"/>
          </w:tcPr>
          <w:p w14:paraId="20669030" w14:textId="69C8A6B7" w:rsidR="00067C0F" w:rsidRPr="00100492" w:rsidRDefault="00F74019" w:rsidP="00F74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7" w:type="dxa"/>
            <w:vAlign w:val="bottom"/>
          </w:tcPr>
          <w:p w14:paraId="19B64507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7" w:type="dxa"/>
            <w:vAlign w:val="bottom"/>
          </w:tcPr>
          <w:p w14:paraId="0082CAE1" w14:textId="18944629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108,584</w:t>
            </w:r>
          </w:p>
        </w:tc>
        <w:tc>
          <w:tcPr>
            <w:tcW w:w="270" w:type="dxa"/>
            <w:vAlign w:val="bottom"/>
          </w:tcPr>
          <w:p w14:paraId="34ADC918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vAlign w:val="bottom"/>
          </w:tcPr>
          <w:p w14:paraId="0A086FC5" w14:textId="01C4EAFE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114,70</w:t>
            </w:r>
            <w:r w:rsidRPr="00100492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bottom"/>
          </w:tcPr>
          <w:p w14:paraId="00B49394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4" w:type="dxa"/>
            <w:vAlign w:val="bottom"/>
          </w:tcPr>
          <w:p w14:paraId="2A8E36AC" w14:textId="701C0871" w:rsidR="00067C0F" w:rsidRPr="00100492" w:rsidRDefault="00067C0F" w:rsidP="00E00DF6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44" w:type="dxa"/>
            <w:vAlign w:val="bottom"/>
          </w:tcPr>
          <w:p w14:paraId="2CD43286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5" w:type="dxa"/>
            <w:vAlign w:val="bottom"/>
          </w:tcPr>
          <w:p w14:paraId="63A317B1" w14:textId="545010EC" w:rsidR="00067C0F" w:rsidRPr="0056764B" w:rsidRDefault="00067C0F" w:rsidP="0071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1" w:right="-20" w:firstLine="23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114,70</w:t>
            </w:r>
            <w:r w:rsidRPr="00100492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4D185A" w:rsidRPr="00552A14" w14:paraId="32C0F57B" w14:textId="77777777" w:rsidTr="00DA218C">
        <w:tc>
          <w:tcPr>
            <w:tcW w:w="2876" w:type="dxa"/>
            <w:shd w:val="clear" w:color="auto" w:fill="auto"/>
          </w:tcPr>
          <w:p w14:paraId="21317181" w14:textId="77777777" w:rsidR="00067C0F" w:rsidRPr="0056764B" w:rsidRDefault="00067C0F" w:rsidP="005B12AB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หนี้สินตามสัญญาเช่า</w:t>
            </w: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8FAC3A" w14:textId="4060B362" w:rsidR="00067C0F" w:rsidRPr="00100492" w:rsidRDefault="00DE2AD8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69,180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EEC76" w14:textId="72D8917B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24379" w14:textId="6BF91D87" w:rsidR="00067C0F" w:rsidRPr="00100492" w:rsidRDefault="00DE2AD8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6F33799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A8BCBA" w14:textId="7FF5FF3C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69,180</w:t>
            </w:r>
          </w:p>
        </w:tc>
        <w:tc>
          <w:tcPr>
            <w:tcW w:w="270" w:type="dxa"/>
            <w:vAlign w:val="bottom"/>
          </w:tcPr>
          <w:p w14:paraId="735D04BB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528B7FFB" w14:textId="22A93DC5" w:rsidR="00067C0F" w:rsidRPr="0056764B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color w:val="000000"/>
                <w:sz w:val="27"/>
                <w:szCs w:val="27"/>
              </w:rPr>
              <w:t>71,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923</w:t>
            </w:r>
            <w:r w:rsidRPr="00100492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CB99860" w14:textId="51B37646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 w:hint="cs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vAlign w:val="center"/>
          </w:tcPr>
          <w:p w14:paraId="07176CB3" w14:textId="168754FE" w:rsidR="00067C0F" w:rsidRPr="00100492" w:rsidRDefault="00067C0F" w:rsidP="00E00DF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947</w:t>
            </w:r>
            <w:r w:rsidRPr="00100492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28B1CFFE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48850942" w14:textId="4CBFCC2D" w:rsidR="00067C0F" w:rsidRPr="0056764B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color w:val="000000"/>
                <w:sz w:val="27"/>
                <w:szCs w:val="27"/>
              </w:rPr>
              <w:t>72,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870</w:t>
            </w:r>
            <w:r w:rsidRPr="00100492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</w:p>
        </w:tc>
      </w:tr>
      <w:tr w:rsidR="004D185A" w:rsidRPr="00552A14" w14:paraId="618C07F8" w14:textId="77777777" w:rsidTr="00DA218C">
        <w:tc>
          <w:tcPr>
            <w:tcW w:w="2876" w:type="dxa"/>
          </w:tcPr>
          <w:p w14:paraId="2F96349E" w14:textId="75BD9F24" w:rsidR="00067C0F" w:rsidRPr="00100492" w:rsidRDefault="00067C0F" w:rsidP="005B12AB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sz w:val="27"/>
                <w:szCs w:val="27"/>
              </w:rPr>
            </w:pPr>
            <w:r w:rsidRPr="0056764B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58CD96" w14:textId="089FFAF1" w:rsidR="00067C0F" w:rsidRPr="00100492" w:rsidRDefault="00DE0B3A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>250,314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3F2A4" w14:textId="70F7B1AD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108739" w14:textId="63C8C680" w:rsidR="00067C0F" w:rsidRPr="00100492" w:rsidRDefault="00081E9E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>307</w:t>
            </w:r>
            <w:r w:rsidR="003624A8" w:rsidRPr="00100492">
              <w:rPr>
                <w:rFonts w:ascii="Angsana New" w:hAnsi="Angsana New"/>
                <w:b/>
                <w:bCs/>
                <w:sz w:val="27"/>
                <w:szCs w:val="27"/>
              </w:rPr>
              <w:t>,381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20631B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86F500" w14:textId="099D228E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>557,695</w:t>
            </w:r>
          </w:p>
        </w:tc>
        <w:tc>
          <w:tcPr>
            <w:tcW w:w="270" w:type="dxa"/>
            <w:vAlign w:val="bottom"/>
          </w:tcPr>
          <w:p w14:paraId="7E71D3F1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CC7AC" w14:textId="581F3CAF" w:rsidR="00067C0F" w:rsidRPr="0056764B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b/>
                <w:bCs/>
                <w:sz w:val="27"/>
                <w:szCs w:val="27"/>
              </w:rPr>
              <w:t>414,76</w:t>
            </w: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236" w:type="dxa"/>
            <w:vAlign w:val="bottom"/>
          </w:tcPr>
          <w:p w14:paraId="03E50CE5" w14:textId="6291D5EA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C66F7" w14:textId="138E0470" w:rsidR="00067C0F" w:rsidRPr="00100492" w:rsidRDefault="00067C0F" w:rsidP="00E00DF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319,</w:t>
            </w:r>
            <w:r w:rsidRPr="00100492">
              <w:rPr>
                <w:rFonts w:ascii="Angsana New" w:hAnsi="Angsana New" w:hint="cs"/>
                <w:b/>
                <w:bCs/>
                <w:sz w:val="27"/>
                <w:szCs w:val="27"/>
              </w:rPr>
              <w:t>703</w:t>
            </w:r>
            <w:r w:rsidRPr="0010049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1376C6EF" w14:textId="77777777" w:rsidR="00067C0F" w:rsidRPr="00100492" w:rsidRDefault="00067C0F" w:rsidP="00E0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A70F3" w14:textId="4B69DCEF" w:rsidR="00067C0F" w:rsidRPr="0056764B" w:rsidRDefault="00067C0F" w:rsidP="0071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1" w:right="-20" w:firstLine="141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734,46</w:t>
            </w:r>
            <w:r w:rsidRPr="0010049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</w:t>
            </w:r>
          </w:p>
        </w:tc>
      </w:tr>
    </w:tbl>
    <w:p w14:paraId="034A4841" w14:textId="77777777" w:rsidR="00956B69" w:rsidRDefault="00956B69" w:rsidP="00E00DF6">
      <w:pPr>
        <w:pStyle w:val="BodyText2"/>
        <w:ind w:left="547"/>
        <w:rPr>
          <w:b/>
          <w:bCs/>
          <w:sz w:val="28"/>
          <w:szCs w:val="28"/>
          <w:lang w:val="en-US"/>
        </w:rPr>
      </w:pPr>
    </w:p>
    <w:tbl>
      <w:tblPr>
        <w:tblStyle w:val="TableGrid"/>
        <w:tblW w:w="970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90"/>
        <w:gridCol w:w="270"/>
        <w:gridCol w:w="896"/>
        <w:gridCol w:w="270"/>
        <w:gridCol w:w="900"/>
        <w:gridCol w:w="270"/>
        <w:gridCol w:w="900"/>
        <w:gridCol w:w="244"/>
        <w:gridCol w:w="822"/>
      </w:tblGrid>
      <w:tr w:rsidR="00067C0F" w:rsidRPr="00552A14" w14:paraId="13087E4D" w14:textId="77777777" w:rsidTr="003338BD">
        <w:trPr>
          <w:tblHeader/>
        </w:trPr>
        <w:tc>
          <w:tcPr>
            <w:tcW w:w="2880" w:type="dxa"/>
          </w:tcPr>
          <w:p w14:paraId="69B05149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2" w:type="dxa"/>
            <w:gridSpan w:val="11"/>
            <w:vAlign w:val="center"/>
          </w:tcPr>
          <w:p w14:paraId="2C2B4526" w14:textId="77777777" w:rsidR="00067C0F" w:rsidRPr="0056764B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 w:hint="cs"/>
                <w:caps/>
                <w:sz w:val="27"/>
                <w:szCs w:val="27"/>
              </w:rPr>
              <w:t>(</w:t>
            </w:r>
            <w:r w:rsidRPr="0056764B">
              <w:rPr>
                <w:rFonts w:ascii="Angsana New" w:hAnsi="Angsana New" w:hint="cs"/>
                <w:caps/>
                <w:sz w:val="27"/>
                <w:szCs w:val="27"/>
                <w:cs/>
              </w:rPr>
              <w:t>หน่วย: พันบาท)</w:t>
            </w:r>
          </w:p>
        </w:tc>
      </w:tr>
      <w:tr w:rsidR="00067C0F" w:rsidRPr="00552A14" w14:paraId="0FFD50B5" w14:textId="77777777" w:rsidTr="003338BD">
        <w:trPr>
          <w:tblHeader/>
        </w:trPr>
        <w:tc>
          <w:tcPr>
            <w:tcW w:w="2880" w:type="dxa"/>
          </w:tcPr>
          <w:p w14:paraId="47E20BFD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22" w:type="dxa"/>
            <w:gridSpan w:val="11"/>
            <w:tcBorders>
              <w:bottom w:val="single" w:sz="4" w:space="0" w:color="auto"/>
            </w:tcBorders>
          </w:tcPr>
          <w:p w14:paraId="45F2D5B5" w14:textId="55E8857A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b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67C0F" w:rsidRPr="00552A14" w14:paraId="1005F414" w14:textId="77777777" w:rsidTr="003338BD">
        <w:trPr>
          <w:tblHeader/>
        </w:trPr>
        <w:tc>
          <w:tcPr>
            <w:tcW w:w="2880" w:type="dxa"/>
          </w:tcPr>
          <w:p w14:paraId="040DDBF7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1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2BC4CA7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</w:tcPr>
          <w:p w14:paraId="2CD565CE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AF6016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100492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100492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067C0F" w:rsidRPr="00552A14" w14:paraId="2D939FE4" w14:textId="77777777" w:rsidTr="00302EEF">
        <w:trPr>
          <w:tblHeader/>
        </w:trPr>
        <w:tc>
          <w:tcPr>
            <w:tcW w:w="2880" w:type="dxa"/>
          </w:tcPr>
          <w:p w14:paraId="4F714CB3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85A06" w14:textId="77777777" w:rsidR="00067C0F" w:rsidRPr="00100492" w:rsidRDefault="00067C0F" w:rsidP="00D67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204" w:firstLine="108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C280B5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28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06225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51D65F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9C570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0384C1B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C695F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F338E0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9E1A4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58B1F238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63D8A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764B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067C0F" w:rsidRPr="00552A14" w14:paraId="5033C0AA" w14:textId="77777777" w:rsidTr="00302EEF">
        <w:tc>
          <w:tcPr>
            <w:tcW w:w="2880" w:type="dxa"/>
          </w:tcPr>
          <w:p w14:paraId="1369AF9E" w14:textId="77777777" w:rsidR="00067C0F" w:rsidRPr="0056764B" w:rsidRDefault="00067C0F" w:rsidP="00067C0F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เงินเบิกเกินบัญชี</w:t>
            </w:r>
          </w:p>
        </w:tc>
        <w:tc>
          <w:tcPr>
            <w:tcW w:w="990" w:type="dxa"/>
            <w:vAlign w:val="bottom"/>
          </w:tcPr>
          <w:p w14:paraId="5883064E" w14:textId="36DBEDDB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24,656</w:t>
            </w:r>
          </w:p>
        </w:tc>
        <w:tc>
          <w:tcPr>
            <w:tcW w:w="270" w:type="dxa"/>
            <w:vAlign w:val="bottom"/>
          </w:tcPr>
          <w:p w14:paraId="3595CA3C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E7C28DA" w14:textId="064268A7" w:rsidR="00067C0F" w:rsidRPr="00100492" w:rsidRDefault="00067C0F" w:rsidP="00067C0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C3810DC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5DEB7D58" w14:textId="19F57B20" w:rsidR="00067C0F" w:rsidRPr="0056764B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24,656</w:t>
            </w:r>
          </w:p>
        </w:tc>
        <w:tc>
          <w:tcPr>
            <w:tcW w:w="270" w:type="dxa"/>
            <w:vAlign w:val="bottom"/>
          </w:tcPr>
          <w:p w14:paraId="2E34865E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30137F1E" w14:textId="6DA6F809" w:rsidR="00067C0F" w:rsidRPr="00100492" w:rsidRDefault="00067C0F" w:rsidP="00067C0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27,604 </w:t>
            </w:r>
          </w:p>
        </w:tc>
        <w:tc>
          <w:tcPr>
            <w:tcW w:w="270" w:type="dxa"/>
            <w:vAlign w:val="center"/>
          </w:tcPr>
          <w:p w14:paraId="770079DC" w14:textId="39865D8B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bottom"/>
          </w:tcPr>
          <w:p w14:paraId="684FF690" w14:textId="75B2143D" w:rsidR="00067C0F" w:rsidRPr="0056764B" w:rsidRDefault="00067C0F" w:rsidP="00067C0F">
            <w:pPr>
              <w:tabs>
                <w:tab w:val="clear" w:pos="680"/>
                <w:tab w:val="decimal" w:pos="166"/>
                <w:tab w:val="left" w:pos="34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4" w:type="dxa"/>
            <w:vAlign w:val="bottom"/>
          </w:tcPr>
          <w:p w14:paraId="5EB2E613" w14:textId="322A0EEB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center"/>
          </w:tcPr>
          <w:p w14:paraId="10315919" w14:textId="7FC53047" w:rsidR="00067C0F" w:rsidRPr="0056764B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9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27,604 </w:t>
            </w:r>
          </w:p>
        </w:tc>
      </w:tr>
      <w:tr w:rsidR="00067C0F" w:rsidRPr="00552A14" w14:paraId="7CBC9469" w14:textId="77777777" w:rsidTr="00302EEF">
        <w:tc>
          <w:tcPr>
            <w:tcW w:w="2880" w:type="dxa"/>
          </w:tcPr>
          <w:p w14:paraId="6C731684" w14:textId="77777777" w:rsidR="00067C0F" w:rsidRPr="0056764B" w:rsidRDefault="00067C0F">
            <w:pPr>
              <w:pStyle w:val="Heading5"/>
              <w:keepNext w:val="0"/>
              <w:spacing w:line="240" w:lineRule="auto"/>
              <w:ind w:left="180" w:right="-16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1633C137" w14:textId="77777777" w:rsidR="00067C0F" w:rsidRPr="00100492" w:rsidRDefault="00067C0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5A8806D0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F7A3D5E" w14:textId="77777777" w:rsidR="00067C0F" w:rsidRPr="00100492" w:rsidRDefault="00067C0F" w:rsidP="005335B8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5" w:right="-104" w:firstLine="5"/>
              <w:rPr>
                <w:rFonts w:ascii="Angsana New" w:hAnsi="Angsana New"/>
                <w:sz w:val="27"/>
                <w:szCs w:val="27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7F9116E3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7C27F733" w14:textId="77777777" w:rsidR="00067C0F" w:rsidRPr="0056764B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24435FBB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7BC5AAE" w14:textId="77777777" w:rsidR="00067C0F" w:rsidRPr="00100492" w:rsidRDefault="00067C0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1FEFA592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7AF9C25" w14:textId="77777777" w:rsidR="00067C0F" w:rsidRPr="0056764B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4" w:type="dxa"/>
            <w:vAlign w:val="bottom"/>
          </w:tcPr>
          <w:p w14:paraId="37060392" w14:textId="77777777" w:rsidR="00067C0F" w:rsidRPr="00100492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2" w:type="dxa"/>
            <w:vAlign w:val="bottom"/>
          </w:tcPr>
          <w:p w14:paraId="7CC3C07E" w14:textId="77777777" w:rsidR="00067C0F" w:rsidRPr="0056764B" w:rsidRDefault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67C0F" w:rsidRPr="00552A14" w14:paraId="71955FBD" w14:textId="77777777" w:rsidTr="00302EEF">
        <w:tc>
          <w:tcPr>
            <w:tcW w:w="2880" w:type="dxa"/>
          </w:tcPr>
          <w:p w14:paraId="69967D0C" w14:textId="77777777" w:rsidR="00067C0F" w:rsidRPr="0056764B" w:rsidRDefault="00067C0F" w:rsidP="00067C0F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  - </w:t>
            </w:r>
            <w:r w:rsidRPr="0056764B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482DC5" w14:textId="02CE6111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47,894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0B46F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E6E64F" w14:textId="426E83C5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195,122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E3253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E7D7AE3" w14:textId="24C1F80F" w:rsidR="00067C0F" w:rsidRPr="00100492" w:rsidRDefault="00067C0F" w:rsidP="0071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243,016</w:t>
            </w:r>
          </w:p>
        </w:tc>
        <w:tc>
          <w:tcPr>
            <w:tcW w:w="270" w:type="dxa"/>
            <w:vAlign w:val="bottom"/>
          </w:tcPr>
          <w:p w14:paraId="7EE01D0B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76C7333E" w14:textId="4056199C" w:rsidR="00067C0F" w:rsidRPr="00100492" w:rsidRDefault="00067C0F" w:rsidP="00067C0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200,537 </w:t>
            </w:r>
          </w:p>
        </w:tc>
        <w:tc>
          <w:tcPr>
            <w:tcW w:w="270" w:type="dxa"/>
            <w:vAlign w:val="bottom"/>
          </w:tcPr>
          <w:p w14:paraId="5305C24A" w14:textId="42215E6C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center"/>
          </w:tcPr>
          <w:p w14:paraId="1EFB78F6" w14:textId="15302C87" w:rsidR="00067C0F" w:rsidRPr="00100492" w:rsidRDefault="00067C0F" w:rsidP="00067C0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246,754 </w:t>
            </w:r>
          </w:p>
        </w:tc>
        <w:tc>
          <w:tcPr>
            <w:tcW w:w="244" w:type="dxa"/>
            <w:vAlign w:val="bottom"/>
          </w:tcPr>
          <w:p w14:paraId="305C344F" w14:textId="742901F8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center"/>
          </w:tcPr>
          <w:p w14:paraId="5C4F845A" w14:textId="643D7982" w:rsidR="00067C0F" w:rsidRPr="0056764B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447,291 </w:t>
            </w:r>
          </w:p>
        </w:tc>
      </w:tr>
      <w:tr w:rsidR="00067C0F" w:rsidRPr="00552A14" w14:paraId="787C0524" w14:textId="77777777" w:rsidTr="00302EEF">
        <w:tc>
          <w:tcPr>
            <w:tcW w:w="2880" w:type="dxa"/>
          </w:tcPr>
          <w:p w14:paraId="0A86B6D9" w14:textId="438A1844" w:rsidR="00067C0F" w:rsidRPr="00100492" w:rsidRDefault="00067C0F" w:rsidP="00067C0F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เงินกู้ยืมระยะสั้นจากบุคคลที่เกี่ยวข้องกัน</w:t>
            </w:r>
            <w:r w:rsidR="008A2FFA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</w:t>
            </w:r>
            <w:r w:rsidR="008A2FFA" w:rsidRPr="008A2FFA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(</w:t>
            </w:r>
            <w:r w:rsidR="008A2FFA" w:rsidRPr="0056764B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ดูหมายเหตุข้อ </w:t>
            </w:r>
            <w:r w:rsidR="008A2FFA" w:rsidRPr="008A2FFA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5)</w:t>
            </w:r>
          </w:p>
        </w:tc>
        <w:tc>
          <w:tcPr>
            <w:tcW w:w="990" w:type="dxa"/>
            <w:vAlign w:val="bottom"/>
          </w:tcPr>
          <w:p w14:paraId="6D214692" w14:textId="3D6988EC" w:rsidR="00067C0F" w:rsidRPr="00100492" w:rsidRDefault="00067C0F" w:rsidP="00067C0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09D4188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BE7C6DD" w14:textId="5927F5CC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2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4</w:t>
            </w:r>
            <w:r w:rsidR="00907BA6">
              <w:rPr>
                <w:rFonts w:ascii="Angsana New" w:hAnsi="Angsana New"/>
                <w:sz w:val="27"/>
                <w:szCs w:val="27"/>
              </w:rPr>
              <w:t>6</w:t>
            </w:r>
            <w:r w:rsidRPr="00100492">
              <w:rPr>
                <w:rFonts w:ascii="Angsana New" w:hAnsi="Angsana New"/>
                <w:sz w:val="27"/>
                <w:szCs w:val="27"/>
              </w:rPr>
              <w:t>,</w:t>
            </w:r>
            <w:r w:rsidR="00907BA6">
              <w:rPr>
                <w:rFonts w:ascii="Angsana New" w:hAnsi="Angsana New"/>
                <w:sz w:val="27"/>
                <w:szCs w:val="27"/>
              </w:rPr>
              <w:t>260</w:t>
            </w:r>
          </w:p>
        </w:tc>
        <w:tc>
          <w:tcPr>
            <w:tcW w:w="270" w:type="dxa"/>
            <w:vAlign w:val="bottom"/>
          </w:tcPr>
          <w:p w14:paraId="25C4D890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0BB4E2B5" w14:textId="22B412ED" w:rsidR="00067C0F" w:rsidRPr="00100492" w:rsidRDefault="00907BA6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907BA6">
              <w:rPr>
                <w:rFonts w:ascii="Angsana New" w:hAnsi="Angsana New"/>
                <w:sz w:val="27"/>
                <w:szCs w:val="27"/>
              </w:rPr>
              <w:t>46,260</w:t>
            </w:r>
          </w:p>
        </w:tc>
        <w:tc>
          <w:tcPr>
            <w:tcW w:w="270" w:type="dxa"/>
            <w:vAlign w:val="bottom"/>
          </w:tcPr>
          <w:p w14:paraId="3569FDCA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0F3F2411" w14:textId="77777777" w:rsidR="00AD5DCB" w:rsidRPr="00100492" w:rsidRDefault="00AD5DCB" w:rsidP="00067C0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3E3A0586" w14:textId="6CE45934" w:rsidR="00067C0F" w:rsidRPr="00100492" w:rsidRDefault="00067C0F" w:rsidP="00067C0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2F2C909" w14:textId="10319612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center"/>
          </w:tcPr>
          <w:p w14:paraId="279263ED" w14:textId="77777777" w:rsidR="00AD5DCB" w:rsidRPr="00100492" w:rsidRDefault="00AD5DCB" w:rsidP="00067C0F">
            <w:pPr>
              <w:pStyle w:val="acctfourfigures"/>
              <w:tabs>
                <w:tab w:val="clear" w:pos="765"/>
                <w:tab w:val="decimal" w:pos="346"/>
                <w:tab w:val="decimal" w:pos="526"/>
                <w:tab w:val="left" w:pos="616"/>
              </w:tabs>
              <w:spacing w:line="240" w:lineRule="auto"/>
              <w:ind w:right="-49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47173290" w14:textId="5671116F" w:rsidR="00067C0F" w:rsidRPr="00100492" w:rsidRDefault="007C67A2" w:rsidP="00067C0F">
            <w:pPr>
              <w:pStyle w:val="acctfourfigures"/>
              <w:tabs>
                <w:tab w:val="clear" w:pos="765"/>
                <w:tab w:val="decimal" w:pos="346"/>
                <w:tab w:val="decimal" w:pos="526"/>
                <w:tab w:val="left" w:pos="616"/>
              </w:tabs>
              <w:spacing w:line="240" w:lineRule="auto"/>
              <w:ind w:right="-4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C67A2">
              <w:rPr>
                <w:rFonts w:ascii="Angsana New" w:hAnsi="Angsana New"/>
                <w:sz w:val="27"/>
                <w:szCs w:val="27"/>
              </w:rPr>
              <w:t>44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7C67A2">
              <w:rPr>
                <w:rFonts w:ascii="Angsana New" w:hAnsi="Angsana New"/>
                <w:sz w:val="27"/>
                <w:szCs w:val="27"/>
              </w:rPr>
              <w:t>802</w:t>
            </w:r>
          </w:p>
        </w:tc>
        <w:tc>
          <w:tcPr>
            <w:tcW w:w="244" w:type="dxa"/>
            <w:vAlign w:val="bottom"/>
          </w:tcPr>
          <w:p w14:paraId="5FFBA56A" w14:textId="758F78D8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center"/>
          </w:tcPr>
          <w:p w14:paraId="2713C0DA" w14:textId="77777777" w:rsidR="00AD5DCB" w:rsidRPr="00100492" w:rsidRDefault="00AD5DCB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3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5405AAF3" w14:textId="0366435D" w:rsidR="00067C0F" w:rsidRPr="00100492" w:rsidRDefault="007C67A2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3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C67A2">
              <w:rPr>
                <w:rFonts w:ascii="Angsana New" w:hAnsi="Angsana New"/>
                <w:sz w:val="27"/>
                <w:szCs w:val="27"/>
              </w:rPr>
              <w:t>44,802</w:t>
            </w:r>
            <w:r w:rsidR="00067C0F" w:rsidRPr="00100492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067C0F" w:rsidRPr="00552A14" w14:paraId="46B4F592" w14:textId="77777777" w:rsidTr="00302EEF">
        <w:tc>
          <w:tcPr>
            <w:tcW w:w="2880" w:type="dxa"/>
          </w:tcPr>
          <w:p w14:paraId="48DE2040" w14:textId="77777777" w:rsidR="00067C0F" w:rsidRPr="0056764B" w:rsidRDefault="00067C0F" w:rsidP="00067C0F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990" w:type="dxa"/>
            <w:vAlign w:val="bottom"/>
          </w:tcPr>
          <w:p w14:paraId="0C881FEE" w14:textId="243EB8AC" w:rsidR="00067C0F" w:rsidRPr="00100492" w:rsidRDefault="00067C0F" w:rsidP="00067C0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D3D976B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EE6D949" w14:textId="4D1CCDE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1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5</w:t>
            </w:r>
            <w:r w:rsidR="005F46BC">
              <w:rPr>
                <w:rFonts w:ascii="Angsana New" w:hAnsi="Angsana New"/>
                <w:sz w:val="27"/>
                <w:szCs w:val="27"/>
              </w:rPr>
              <w:t>8</w:t>
            </w:r>
            <w:r w:rsidRPr="00100492">
              <w:rPr>
                <w:rFonts w:ascii="Angsana New" w:hAnsi="Angsana New"/>
                <w:sz w:val="27"/>
                <w:szCs w:val="27"/>
              </w:rPr>
              <w:t>,</w:t>
            </w:r>
            <w:r w:rsidR="005F46BC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192A9133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1111168A" w14:textId="7803DAEA" w:rsidR="00067C0F" w:rsidRPr="00100492" w:rsidRDefault="005F46BC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5F46BC">
              <w:rPr>
                <w:rFonts w:ascii="Angsana New" w:hAnsi="Angsana New"/>
                <w:sz w:val="27"/>
                <w:szCs w:val="27"/>
              </w:rPr>
              <w:t>58,000</w:t>
            </w:r>
          </w:p>
        </w:tc>
        <w:tc>
          <w:tcPr>
            <w:tcW w:w="270" w:type="dxa"/>
            <w:vAlign w:val="bottom"/>
          </w:tcPr>
          <w:p w14:paraId="579A6AC6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59FF0213" w14:textId="5B0ED4E3" w:rsidR="00067C0F" w:rsidRPr="00100492" w:rsidRDefault="00067C0F" w:rsidP="00067C0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6FF6C12" w14:textId="6309FB2E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center"/>
          </w:tcPr>
          <w:p w14:paraId="3AD472C7" w14:textId="77777777" w:rsidR="00AD5DCB" w:rsidRPr="00100492" w:rsidRDefault="00AD5DCB" w:rsidP="00067C0F">
            <w:pPr>
              <w:pStyle w:val="acctfourfigures"/>
              <w:tabs>
                <w:tab w:val="clear" w:pos="765"/>
                <w:tab w:val="decimal" w:pos="256"/>
                <w:tab w:val="decimal" w:pos="436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2FE1A7DC" w14:textId="4B4E96ED" w:rsidR="00067C0F" w:rsidRPr="00100492" w:rsidRDefault="00067C0F" w:rsidP="00067C0F">
            <w:pPr>
              <w:pStyle w:val="acctfourfigures"/>
              <w:tabs>
                <w:tab w:val="clear" w:pos="765"/>
                <w:tab w:val="decimal" w:pos="256"/>
                <w:tab w:val="decimal" w:pos="436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2</w:t>
            </w:r>
            <w:r w:rsidR="009F2B4D">
              <w:rPr>
                <w:rFonts w:ascii="Angsana New" w:hAnsi="Angsana New"/>
                <w:sz w:val="27"/>
                <w:szCs w:val="27"/>
              </w:rPr>
              <w:t>0</w:t>
            </w:r>
            <w:r w:rsidRPr="00100492">
              <w:rPr>
                <w:rFonts w:ascii="Angsana New" w:hAnsi="Angsana New"/>
                <w:sz w:val="27"/>
                <w:szCs w:val="27"/>
              </w:rPr>
              <w:t>,</w:t>
            </w:r>
            <w:r w:rsidR="009F2B4D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44" w:type="dxa"/>
            <w:vAlign w:val="bottom"/>
          </w:tcPr>
          <w:p w14:paraId="7EF17B09" w14:textId="736D9A70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center"/>
          </w:tcPr>
          <w:p w14:paraId="6365C6CD" w14:textId="77777777" w:rsidR="00AD5DCB" w:rsidRPr="00100492" w:rsidRDefault="00AD5DCB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3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109F97D" w14:textId="097191F9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3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2</w:t>
            </w:r>
            <w:r w:rsidR="009F2B4D">
              <w:rPr>
                <w:rFonts w:ascii="Angsana New" w:hAnsi="Angsana New"/>
                <w:sz w:val="27"/>
                <w:szCs w:val="27"/>
              </w:rPr>
              <w:t>0</w:t>
            </w:r>
            <w:r w:rsidRPr="00100492">
              <w:rPr>
                <w:rFonts w:ascii="Angsana New" w:hAnsi="Angsana New"/>
                <w:sz w:val="27"/>
                <w:szCs w:val="27"/>
              </w:rPr>
              <w:t>,</w:t>
            </w:r>
            <w:r w:rsidR="009F2B4D">
              <w:rPr>
                <w:rFonts w:ascii="Angsana New" w:hAnsi="Angsana New"/>
                <w:sz w:val="27"/>
                <w:szCs w:val="27"/>
              </w:rPr>
              <w:t>000</w:t>
            </w:r>
            <w:r w:rsidRPr="00100492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067C0F" w:rsidRPr="00552A14" w14:paraId="4B9217E5" w14:textId="77777777" w:rsidTr="00302EEF">
        <w:trPr>
          <w:trHeight w:val="207"/>
        </w:trPr>
        <w:tc>
          <w:tcPr>
            <w:tcW w:w="2880" w:type="dxa"/>
          </w:tcPr>
          <w:p w14:paraId="273DAE9E" w14:textId="77777777" w:rsidR="00067C0F" w:rsidRPr="0056764B" w:rsidRDefault="00067C0F" w:rsidP="00067C0F">
            <w:pPr>
              <w:pStyle w:val="Heading5"/>
              <w:keepNext w:val="0"/>
              <w:spacing w:line="240" w:lineRule="auto"/>
              <w:ind w:left="180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0460AF4E" w14:textId="391B9504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99,498</w:t>
            </w:r>
          </w:p>
        </w:tc>
        <w:tc>
          <w:tcPr>
            <w:tcW w:w="270" w:type="dxa"/>
            <w:vAlign w:val="bottom"/>
          </w:tcPr>
          <w:p w14:paraId="0C31F6E4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3D93B1A" w14:textId="72307C2A" w:rsidR="00067C0F" w:rsidRPr="00100492" w:rsidRDefault="00067C0F" w:rsidP="002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192"/>
              <w:jc w:val="center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FBD5013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4CB5DE04" w14:textId="49183C90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99,498</w:t>
            </w:r>
          </w:p>
        </w:tc>
        <w:tc>
          <w:tcPr>
            <w:tcW w:w="270" w:type="dxa"/>
            <w:vAlign w:val="bottom"/>
          </w:tcPr>
          <w:p w14:paraId="781315B1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center"/>
          </w:tcPr>
          <w:p w14:paraId="0F342A21" w14:textId="1CCED7C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105,332</w:t>
            </w:r>
          </w:p>
        </w:tc>
        <w:tc>
          <w:tcPr>
            <w:tcW w:w="270" w:type="dxa"/>
            <w:vAlign w:val="bottom"/>
          </w:tcPr>
          <w:p w14:paraId="5F40ED28" w14:textId="4638A81D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vAlign w:val="center"/>
          </w:tcPr>
          <w:p w14:paraId="58D70813" w14:textId="49EBC1D6" w:rsidR="00067C0F" w:rsidRPr="00100492" w:rsidRDefault="00067C0F" w:rsidP="0066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4" w:type="dxa"/>
            <w:vAlign w:val="bottom"/>
          </w:tcPr>
          <w:p w14:paraId="4C5D93FF" w14:textId="7477FB51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vAlign w:val="center"/>
          </w:tcPr>
          <w:p w14:paraId="3D038856" w14:textId="77E51449" w:rsidR="00067C0F" w:rsidRPr="0056764B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105,332 </w:t>
            </w:r>
          </w:p>
        </w:tc>
      </w:tr>
      <w:tr w:rsidR="00067C0F" w:rsidRPr="00552A14" w14:paraId="63CD8AED" w14:textId="77777777" w:rsidTr="00302EEF">
        <w:tc>
          <w:tcPr>
            <w:tcW w:w="2880" w:type="dxa"/>
          </w:tcPr>
          <w:p w14:paraId="3EAB7F10" w14:textId="77777777" w:rsidR="00067C0F" w:rsidRPr="0056764B" w:rsidRDefault="00067C0F" w:rsidP="00067C0F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r w:rsidRPr="0056764B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หนี้สินตามสัญญาเช่า</w:t>
            </w:r>
            <w:r w:rsidRPr="0010049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365E9B" w14:textId="727B79EC" w:rsidR="00067C0F" w:rsidRPr="00100492" w:rsidRDefault="00460482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53,88</w:t>
            </w:r>
            <w:r w:rsidR="00176336" w:rsidRPr="00100492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83953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1BF6E6" w14:textId="0778737A" w:rsidR="00067C0F" w:rsidRPr="00100492" w:rsidRDefault="00460482" w:rsidP="002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192"/>
              <w:jc w:val="center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BB5E9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E9C1D" w14:textId="777C451C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53,88</w:t>
            </w:r>
            <w:r w:rsidR="00176336" w:rsidRPr="00100492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vAlign w:val="bottom"/>
          </w:tcPr>
          <w:p w14:paraId="7317D0A9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3ACD236" w14:textId="2FF8C4EC" w:rsidR="00067C0F" w:rsidRPr="0056764B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54,684</w:t>
            </w:r>
          </w:p>
        </w:tc>
        <w:tc>
          <w:tcPr>
            <w:tcW w:w="270" w:type="dxa"/>
            <w:vAlign w:val="center"/>
          </w:tcPr>
          <w:p w14:paraId="48095455" w14:textId="75A760B5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F51E51" w14:textId="3135EAD4" w:rsidR="00067C0F" w:rsidRPr="00100492" w:rsidRDefault="00067C0F" w:rsidP="0066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 xml:space="preserve">948 </w:t>
            </w:r>
          </w:p>
        </w:tc>
        <w:tc>
          <w:tcPr>
            <w:tcW w:w="244" w:type="dxa"/>
            <w:vAlign w:val="bottom"/>
          </w:tcPr>
          <w:p w14:paraId="5E98D04E" w14:textId="7C7E9038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0492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14:paraId="277C3A19" w14:textId="1E6F9FF1" w:rsidR="00067C0F" w:rsidRPr="0056764B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sz w:val="27"/>
                <w:szCs w:val="27"/>
              </w:rPr>
              <w:t>55,632</w:t>
            </w:r>
          </w:p>
        </w:tc>
      </w:tr>
      <w:tr w:rsidR="00067C0F" w:rsidRPr="00552A14" w14:paraId="6FAE9554" w14:textId="77777777" w:rsidTr="00302EEF">
        <w:tc>
          <w:tcPr>
            <w:tcW w:w="2880" w:type="dxa"/>
          </w:tcPr>
          <w:p w14:paraId="5F5788A0" w14:textId="77777777" w:rsidR="00067C0F" w:rsidRPr="00100492" w:rsidRDefault="00067C0F" w:rsidP="00067C0F">
            <w:pPr>
              <w:pStyle w:val="Heading5"/>
              <w:keepNext w:val="0"/>
              <w:spacing w:line="240" w:lineRule="auto"/>
              <w:ind w:left="180" w:right="58" w:hanging="197"/>
              <w:rPr>
                <w:rFonts w:ascii="Angsana New" w:hAnsi="Angsana New" w:cs="Angsana New"/>
                <w:sz w:val="27"/>
                <w:szCs w:val="27"/>
              </w:rPr>
            </w:pPr>
            <w:r w:rsidRPr="0056764B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215CDC" w14:textId="785F4294" w:rsidR="00067C0F" w:rsidRPr="00100492" w:rsidRDefault="00A6422A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>22</w:t>
            </w:r>
            <w:r w:rsidR="00C864CB" w:rsidRPr="00100492">
              <w:rPr>
                <w:rFonts w:ascii="Angsana New" w:hAnsi="Angsana New"/>
                <w:b/>
                <w:bCs/>
                <w:sz w:val="27"/>
                <w:szCs w:val="27"/>
              </w:rPr>
              <w:t>5,935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42BA0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3A92CF" w14:textId="7E367E7E" w:rsidR="00067C0F" w:rsidRPr="00100492" w:rsidRDefault="00243942" w:rsidP="0024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</w:tabs>
              <w:ind w:right="-192"/>
              <w:jc w:val="center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>299,38</w:t>
            </w:r>
            <w:r w:rsidR="00F55976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1EE871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C7F758" w14:textId="6B8A1374" w:rsidR="00067C0F" w:rsidRPr="00100492" w:rsidRDefault="00067C0F" w:rsidP="0071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ind w:left="-190"/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>525,31</w:t>
            </w:r>
            <w:r w:rsidR="00A8767F" w:rsidRPr="00100492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8989A" w14:textId="77777777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3172D" w14:textId="2EA4EADD" w:rsidR="00067C0F" w:rsidRPr="0056764B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049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388,157</w:t>
            </w:r>
          </w:p>
        </w:tc>
        <w:tc>
          <w:tcPr>
            <w:tcW w:w="270" w:type="dxa"/>
            <w:vAlign w:val="bottom"/>
          </w:tcPr>
          <w:p w14:paraId="4C8CDAE9" w14:textId="07D2FA94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049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6F403" w14:textId="43E3AE85" w:rsidR="00067C0F" w:rsidRPr="00100492" w:rsidRDefault="00067C0F" w:rsidP="0066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312,504 </w:t>
            </w:r>
          </w:p>
        </w:tc>
        <w:tc>
          <w:tcPr>
            <w:tcW w:w="244" w:type="dxa"/>
            <w:vAlign w:val="bottom"/>
          </w:tcPr>
          <w:p w14:paraId="4FBBE8FC" w14:textId="10AB0B59" w:rsidR="00067C0F" w:rsidRPr="00100492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049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5F9D7" w14:textId="0CDEFF72" w:rsidR="00067C0F" w:rsidRPr="0056764B" w:rsidRDefault="00067C0F" w:rsidP="0006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0492">
              <w:rPr>
                <w:rFonts w:ascii="Angsana New" w:hAnsi="Angsana New"/>
                <w:b/>
                <w:bCs/>
                <w:sz w:val="27"/>
                <w:szCs w:val="27"/>
              </w:rPr>
              <w:t>700,661</w:t>
            </w:r>
          </w:p>
        </w:tc>
      </w:tr>
    </w:tbl>
    <w:p w14:paraId="1322AE0B" w14:textId="77777777" w:rsidR="006923B4" w:rsidRPr="006923B4" w:rsidRDefault="006923B4" w:rsidP="006923B4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1973A34B" w14:textId="2498C0A1" w:rsidR="0099581A" w:rsidRPr="001E1B3E" w:rsidRDefault="00267FDF" w:rsidP="00E845B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4796FA83" w14:textId="40977D65" w:rsidR="00A24C99" w:rsidRDefault="00524F6E" w:rsidP="00073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eastAsia="Malgun Gothic" w:hAnsi="Angsana New"/>
          <w:sz w:val="28"/>
          <w:szCs w:val="28"/>
        </w:rPr>
      </w:pPr>
      <w:r w:rsidRPr="0056764B">
        <w:rPr>
          <w:rFonts w:ascii="Angsana New" w:eastAsia="Malgun Gothic" w:hAnsi="Angsana New"/>
          <w:sz w:val="28"/>
          <w:szCs w:val="28"/>
          <w:cs/>
        </w:rPr>
        <w:t xml:space="preserve">ประมาณการหนี้สินไม่หมุนเวียนสำหรับผลประโยชน์พนักงาน ณ วันที่ </w:t>
      </w:r>
      <w:r w:rsidR="0007399C" w:rsidRPr="007627A1">
        <w:rPr>
          <w:rFonts w:ascii="Angsana New" w:eastAsia="Malgun Gothic" w:hAnsi="Angsana New"/>
          <w:sz w:val="28"/>
          <w:szCs w:val="28"/>
        </w:rPr>
        <w:t>31</w:t>
      </w:r>
      <w:r w:rsidRPr="007627A1">
        <w:rPr>
          <w:rFonts w:ascii="Angsana New" w:eastAsia="Malgun Gothic" w:hAnsi="Angsana New"/>
          <w:sz w:val="28"/>
          <w:szCs w:val="28"/>
        </w:rPr>
        <w:t xml:space="preserve"> 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มีนาคม </w:t>
      </w:r>
      <w:r w:rsidR="0007399C" w:rsidRPr="007627A1">
        <w:rPr>
          <w:rFonts w:ascii="Angsana New" w:eastAsia="Malgun Gothic" w:hAnsi="Angsana New"/>
          <w:sz w:val="28"/>
          <w:szCs w:val="28"/>
        </w:rPr>
        <w:t>2568</w:t>
      </w:r>
      <w:r w:rsidRPr="007627A1">
        <w:rPr>
          <w:rFonts w:ascii="Angsana New" w:eastAsia="Malgun Gothic" w:hAnsi="Angsana New"/>
          <w:sz w:val="28"/>
          <w:szCs w:val="28"/>
        </w:rPr>
        <w:t xml:space="preserve"> 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และวันที่ </w:t>
      </w:r>
      <w:r w:rsidR="0007399C" w:rsidRPr="007627A1">
        <w:rPr>
          <w:rFonts w:ascii="Angsana New" w:eastAsia="Malgun Gothic" w:hAnsi="Angsana New"/>
          <w:sz w:val="28"/>
          <w:szCs w:val="28"/>
        </w:rPr>
        <w:t xml:space="preserve">31 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ธันวาคม </w:t>
      </w:r>
      <w:r w:rsidR="0007399C" w:rsidRPr="007627A1">
        <w:rPr>
          <w:rFonts w:ascii="Angsana New" w:eastAsia="Malgun Gothic" w:hAnsi="Angsana New"/>
          <w:sz w:val="28"/>
          <w:szCs w:val="28"/>
        </w:rPr>
        <w:t>2567</w:t>
      </w:r>
      <w:r w:rsidRPr="007627A1">
        <w:rPr>
          <w:rFonts w:ascii="Angsana New" w:eastAsia="Malgun Gothic" w:hAnsi="Angsana New"/>
          <w:sz w:val="28"/>
          <w:szCs w:val="28"/>
        </w:rPr>
        <w:t xml:space="preserve"> </w:t>
      </w:r>
      <w:r w:rsidRPr="0056764B">
        <w:rPr>
          <w:rFonts w:ascii="Angsana New" w:eastAsia="Malgun Gothic" w:hAnsi="Angsana New"/>
          <w:sz w:val="28"/>
          <w:szCs w:val="28"/>
          <w:cs/>
        </w:rPr>
        <w:t>ประกอบด้วย</w:t>
      </w:r>
    </w:p>
    <w:p w14:paraId="6680A2E7" w14:textId="77777777" w:rsidR="0009537A" w:rsidRPr="0007399C" w:rsidRDefault="0009537A" w:rsidP="00073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eastAsia="Malgun Gothic" w:hAnsi="Angsana New"/>
          <w:sz w:val="28"/>
          <w:szCs w:val="28"/>
        </w:rPr>
      </w:pPr>
    </w:p>
    <w:tbl>
      <w:tblPr>
        <w:tblW w:w="915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32"/>
        <w:gridCol w:w="90"/>
        <w:gridCol w:w="1170"/>
        <w:gridCol w:w="180"/>
        <w:gridCol w:w="1170"/>
        <w:gridCol w:w="90"/>
        <w:gridCol w:w="1170"/>
      </w:tblGrid>
      <w:tr w:rsidR="0007399C" w:rsidRPr="00D2689D" w14:paraId="7B9B36AE" w14:textId="77777777" w:rsidTr="00800EA3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3C6F7" w14:textId="77777777" w:rsidR="0007399C" w:rsidRPr="0056764B" w:rsidRDefault="0007399C" w:rsidP="00800EA3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4DB3A" w14:textId="77777777" w:rsidR="0007399C" w:rsidRPr="0007399C" w:rsidRDefault="0007399C" w:rsidP="00800E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399C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</w:t>
            </w:r>
            <w:r w:rsidRPr="0007399C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พันบาท</w:t>
            </w:r>
            <w:r w:rsidRPr="0007399C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07399C" w:rsidRPr="00D2689D" w14:paraId="18550A31" w14:textId="77777777" w:rsidTr="00800EA3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D9FA9" w14:textId="77777777" w:rsidR="0007399C" w:rsidRPr="0007399C" w:rsidRDefault="0007399C" w:rsidP="00800EA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7A1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2BFFB" w14:textId="77777777" w:rsidR="0007399C" w:rsidRPr="0056764B" w:rsidRDefault="0007399C" w:rsidP="00800EA3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FBD2C2" w14:textId="77777777" w:rsidR="0007399C" w:rsidRPr="0007399C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11665" w14:textId="77777777" w:rsidR="0007399C" w:rsidRPr="0007399C" w:rsidRDefault="0007399C" w:rsidP="00800EA3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399C" w:rsidRPr="00D2689D" w14:paraId="3FF3A8A5" w14:textId="77777777" w:rsidTr="00800EA3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4CA0D" w14:textId="77777777" w:rsidR="0007399C" w:rsidRPr="0007399C" w:rsidRDefault="0007399C" w:rsidP="00800EA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48781CCE" w14:textId="77777777" w:rsidR="0007399C" w:rsidRPr="0056764B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9C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31</w:t>
            </w:r>
            <w:r w:rsidRPr="005676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F5DAA2" w14:textId="77777777" w:rsidR="0007399C" w:rsidRPr="0007399C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D163D9" w14:textId="77777777" w:rsidR="0007399C" w:rsidRPr="0007399C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9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F0645C" w14:textId="77777777" w:rsidR="0007399C" w:rsidRPr="0007399C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46DFE3" w14:textId="77777777" w:rsidR="0007399C" w:rsidRPr="0056764B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99C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31</w:t>
            </w:r>
            <w:r w:rsidRPr="005676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07BF5C" w14:textId="77777777" w:rsidR="0007399C" w:rsidRPr="0007399C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451997" w14:textId="77777777" w:rsidR="0007399C" w:rsidRPr="0007399C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9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7399C" w:rsidRPr="00D2689D" w14:paraId="0C8A3CDE" w14:textId="77777777" w:rsidTr="00800EA3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9A646" w14:textId="77777777" w:rsidR="0007399C" w:rsidRPr="0007399C" w:rsidRDefault="0007399C" w:rsidP="00800EA3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C8738" w14:textId="77777777" w:rsidR="0007399C" w:rsidRPr="0007399C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9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2C6D99" w14:textId="77777777" w:rsidR="0007399C" w:rsidRPr="0007399C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56E81" w14:textId="77777777" w:rsidR="0007399C" w:rsidRPr="0007399C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9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1D48AA" w14:textId="77777777" w:rsidR="0007399C" w:rsidRPr="0007399C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9A110" w14:textId="77777777" w:rsidR="0007399C" w:rsidRPr="0007399C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9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4ADAB" w14:textId="77777777" w:rsidR="0007399C" w:rsidRPr="0007399C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73E34" w14:textId="77777777" w:rsidR="0007399C" w:rsidRPr="0007399C" w:rsidRDefault="0007399C" w:rsidP="00800E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99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7399C" w:rsidRPr="00E4146B" w14:paraId="5969AB40" w14:textId="77777777" w:rsidTr="00800EA3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DBA4F" w14:textId="77777777" w:rsidR="0007399C" w:rsidRPr="0007399C" w:rsidRDefault="0007399C" w:rsidP="00800EA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1423C" w14:textId="77777777" w:rsidR="0007399C" w:rsidRPr="0007399C" w:rsidRDefault="0007399C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86FA53" w14:textId="77777777" w:rsidR="0007399C" w:rsidRPr="0007399C" w:rsidRDefault="0007399C" w:rsidP="00800EA3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3E05CF" w14:textId="77777777" w:rsidR="0007399C" w:rsidRPr="0007399C" w:rsidRDefault="0007399C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71D739" w14:textId="77777777" w:rsidR="0007399C" w:rsidRPr="0007399C" w:rsidRDefault="0007399C" w:rsidP="00800EA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A9DD2" w14:textId="77777777" w:rsidR="0007399C" w:rsidRPr="0007399C" w:rsidRDefault="0007399C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653B48" w14:textId="77777777" w:rsidR="0007399C" w:rsidRPr="0007399C" w:rsidRDefault="0007399C" w:rsidP="00800EA3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A0299F" w14:textId="77777777" w:rsidR="0007399C" w:rsidRPr="0007399C" w:rsidRDefault="0007399C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7399C" w:rsidRPr="0019421B" w14:paraId="01DAF611" w14:textId="77777777" w:rsidTr="00800EA3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BA512" w14:textId="77777777" w:rsidR="0007399C" w:rsidRPr="0056764B" w:rsidRDefault="0007399C" w:rsidP="00800EA3">
            <w:pPr>
              <w:tabs>
                <w:tab w:val="clear" w:pos="454"/>
                <w:tab w:val="left" w:pos="450"/>
                <w:tab w:val="left" w:pos="477"/>
              </w:tabs>
              <w:ind w:firstLine="1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27A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7399C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ผลประโยชน์พนักงานต้นรอบระยะเวลา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16586FD2" w14:textId="406852B3" w:rsidR="0007399C" w:rsidRPr="0007399C" w:rsidRDefault="00CF203D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9,058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C67B51" w14:textId="77777777" w:rsidR="0007399C" w:rsidRPr="0007399C" w:rsidRDefault="0007399C" w:rsidP="00800EA3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75BCD3" w14:textId="687F8A22" w:rsidR="0007399C" w:rsidRPr="0007399C" w:rsidRDefault="005F790D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8,051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D9C1CA" w14:textId="77777777" w:rsidR="0007399C" w:rsidRPr="0007399C" w:rsidRDefault="0007399C" w:rsidP="00800EA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C6C1A" w14:textId="23E2055B" w:rsidR="0007399C" w:rsidRPr="0007399C" w:rsidRDefault="005F790D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8,398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FBF5E4" w14:textId="77777777" w:rsidR="0007399C" w:rsidRPr="0007399C" w:rsidRDefault="0007399C" w:rsidP="00800EA3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14FA81" w14:textId="6B378B83" w:rsidR="0007399C" w:rsidRPr="0007399C" w:rsidRDefault="005F790D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7,493</w:t>
            </w:r>
          </w:p>
        </w:tc>
      </w:tr>
      <w:tr w:rsidR="0007399C" w:rsidRPr="00D2689D" w14:paraId="772B9079" w14:textId="77777777" w:rsidTr="00800EA3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E9D6D" w14:textId="77777777" w:rsidR="0007399C" w:rsidRPr="0056764B" w:rsidRDefault="0007399C" w:rsidP="00800EA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A41BB" w14:textId="77777777" w:rsidR="0007399C" w:rsidRPr="0007399C" w:rsidRDefault="0007399C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087954" w14:textId="77777777" w:rsidR="0007399C" w:rsidRPr="0007399C" w:rsidRDefault="0007399C" w:rsidP="00800EA3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34F8C" w14:textId="77777777" w:rsidR="0007399C" w:rsidRPr="0007399C" w:rsidRDefault="0007399C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AFAB5E" w14:textId="77777777" w:rsidR="0007399C" w:rsidRPr="0007399C" w:rsidRDefault="0007399C" w:rsidP="00800EA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DF224" w14:textId="77777777" w:rsidR="0007399C" w:rsidRPr="0007399C" w:rsidRDefault="0007399C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4F2360" w14:textId="77777777" w:rsidR="0007399C" w:rsidRPr="0007399C" w:rsidRDefault="0007399C" w:rsidP="00800EA3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DA9D" w14:textId="77777777" w:rsidR="0007399C" w:rsidRPr="0007399C" w:rsidRDefault="0007399C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7399C" w:rsidRPr="00D2689D" w14:paraId="2FDFD6AF" w14:textId="77777777" w:rsidTr="00800EA3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2712F" w14:textId="77777777" w:rsidR="0007399C" w:rsidRPr="0007399C" w:rsidRDefault="0007399C" w:rsidP="00800EA3">
            <w:pPr>
              <w:ind w:left="270" w:firstLine="2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0266" w14:textId="52CE9A0E" w:rsidR="0007399C" w:rsidRPr="0007399C" w:rsidRDefault="00B7565F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D33A" w14:textId="77777777" w:rsidR="0007399C" w:rsidRPr="0007399C" w:rsidRDefault="0007399C" w:rsidP="00800EA3">
            <w:pPr>
              <w:tabs>
                <w:tab w:val="decimal" w:pos="98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13F8C" w14:textId="0B874B0C" w:rsidR="0007399C" w:rsidRPr="0007399C" w:rsidRDefault="005F790D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FB1C7" w14:textId="77777777" w:rsidR="0007399C" w:rsidRPr="0007399C" w:rsidRDefault="0007399C" w:rsidP="00800E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409EB" w14:textId="3AC886E9" w:rsidR="0007399C" w:rsidRPr="0007399C" w:rsidRDefault="005F790D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D420F" w14:textId="77777777" w:rsidR="0007399C" w:rsidRPr="0007399C" w:rsidRDefault="0007399C" w:rsidP="00800EA3">
            <w:pPr>
              <w:tabs>
                <w:tab w:val="decimal" w:pos="62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BEA14" w14:textId="55FF58B4" w:rsidR="0007399C" w:rsidRPr="0007399C" w:rsidRDefault="005F790D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817</w:t>
            </w:r>
          </w:p>
        </w:tc>
      </w:tr>
      <w:tr w:rsidR="0007399C" w:rsidRPr="00D2689D" w14:paraId="764538CF" w14:textId="77777777" w:rsidTr="00800EA3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BD41D" w14:textId="77777777" w:rsidR="0007399C" w:rsidRPr="0007399C" w:rsidRDefault="0007399C" w:rsidP="00800EA3">
            <w:pPr>
              <w:ind w:left="270" w:firstLine="21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51C86" w14:textId="1950AB53" w:rsidR="0007399C" w:rsidRPr="0007399C" w:rsidRDefault="00B7565F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41F2A" w14:textId="77777777" w:rsidR="0007399C" w:rsidRPr="0007399C" w:rsidRDefault="0007399C" w:rsidP="00800EA3">
            <w:pPr>
              <w:tabs>
                <w:tab w:val="decimal" w:pos="98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69F9" w14:textId="5DA8F4B8" w:rsidR="0007399C" w:rsidRPr="0007399C" w:rsidRDefault="005F790D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A3586" w14:textId="77777777" w:rsidR="0007399C" w:rsidRPr="0007399C" w:rsidRDefault="0007399C" w:rsidP="00800EA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414C5" w14:textId="3DFC7BB6" w:rsidR="0007399C" w:rsidRPr="0007399C" w:rsidRDefault="005F790D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A128" w14:textId="77777777" w:rsidR="0007399C" w:rsidRPr="0007399C" w:rsidRDefault="0007399C" w:rsidP="00800EA3">
            <w:pPr>
              <w:tabs>
                <w:tab w:val="decimal" w:pos="624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6255" w14:textId="107A770F" w:rsidR="0007399C" w:rsidRPr="0007399C" w:rsidRDefault="005F790D" w:rsidP="00800EA3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</w:tr>
      <w:tr w:rsidR="0007399C" w:rsidRPr="00D2689D" w14:paraId="0A23568D" w14:textId="77777777" w:rsidTr="00800EA3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A5319" w14:textId="77777777" w:rsidR="0007399C" w:rsidRPr="0007399C" w:rsidRDefault="0007399C" w:rsidP="00800EA3">
            <w:pPr>
              <w:tabs>
                <w:tab w:val="left" w:pos="351"/>
                <w:tab w:val="left" w:pos="486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764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6764B">
              <w:rPr>
                <w:rFonts w:asciiTheme="majorBidi" w:hAnsiTheme="majorBidi" w:cstheme="majorBidi"/>
                <w:sz w:val="28"/>
                <w:szCs w:val="28"/>
                <w:cs/>
              </w:rPr>
              <w:t>:    จ่ายผลประโยชน์</w:t>
            </w:r>
            <w:r w:rsidRPr="0056764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2E143" w14:textId="3B189C14" w:rsidR="0007399C" w:rsidRPr="0007399C" w:rsidRDefault="00B7565F" w:rsidP="00800EA3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27A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</w:t>
            </w:r>
            <w:r w:rsidRPr="007627A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08B8DB" w14:textId="77777777" w:rsidR="0007399C" w:rsidRPr="0007399C" w:rsidRDefault="0007399C" w:rsidP="00800EA3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88A85" w14:textId="05A98DC8" w:rsidR="0007399C" w:rsidRPr="00D65F02" w:rsidRDefault="005F790D" w:rsidP="00800EA3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27A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(</w:t>
            </w:r>
            <w:r w:rsidRPr="00D65F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7627A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D6C572" w14:textId="77777777" w:rsidR="0007399C" w:rsidRPr="0007399C" w:rsidRDefault="0007399C" w:rsidP="00800EA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15193" w14:textId="63A8CAC1" w:rsidR="0007399C" w:rsidRPr="0007399C" w:rsidRDefault="005F790D" w:rsidP="00800EA3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833FDB" w14:textId="77777777" w:rsidR="0007399C" w:rsidRPr="0007399C" w:rsidRDefault="0007399C" w:rsidP="00800EA3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58B06" w14:textId="1636AE85" w:rsidR="0007399C" w:rsidRPr="0007399C" w:rsidRDefault="005F790D" w:rsidP="00800EA3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7399C" w14:paraId="38ABC558" w14:textId="77777777" w:rsidTr="00800EA3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C0BF5" w14:textId="77777777" w:rsidR="0007399C" w:rsidRPr="0056764B" w:rsidRDefault="0007399C" w:rsidP="00800EA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37A57" w14:textId="77777777" w:rsidR="0007399C" w:rsidRPr="0007399C" w:rsidRDefault="0007399C" w:rsidP="00800EA3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192842" w14:textId="77777777" w:rsidR="0007399C" w:rsidRPr="0007399C" w:rsidRDefault="0007399C" w:rsidP="00800EA3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A3EDA" w14:textId="77777777" w:rsidR="0007399C" w:rsidRPr="0007399C" w:rsidRDefault="0007399C" w:rsidP="00800EA3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B9E0A1" w14:textId="77777777" w:rsidR="0007399C" w:rsidRPr="0007399C" w:rsidRDefault="0007399C" w:rsidP="00800EA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EB3324" w14:textId="77777777" w:rsidR="0007399C" w:rsidRPr="0007399C" w:rsidRDefault="0007399C" w:rsidP="00800EA3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15BDD3" w14:textId="77777777" w:rsidR="0007399C" w:rsidRPr="0007399C" w:rsidRDefault="0007399C" w:rsidP="00800EA3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02803" w14:textId="77777777" w:rsidR="0007399C" w:rsidRPr="0007399C" w:rsidRDefault="0007399C" w:rsidP="00800EA3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7399C" w:rsidRPr="00D2689D" w14:paraId="14967A01" w14:textId="77777777" w:rsidTr="00800EA3">
        <w:trPr>
          <w:cantSplit/>
          <w:trHeight w:val="2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E9B09" w14:textId="77777777" w:rsidR="0007399C" w:rsidRPr="0056764B" w:rsidRDefault="0007399C" w:rsidP="00800EA3">
            <w:pPr>
              <w:tabs>
                <w:tab w:val="left" w:pos="486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ผลประโยชน์ของพนักงานสิ้นรอบระยะเวลา</w:t>
            </w:r>
          </w:p>
        </w:tc>
        <w:tc>
          <w:tcPr>
            <w:tcW w:w="12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4E687C" w14:textId="7F603FB0" w:rsidR="0007399C" w:rsidRPr="0056764B" w:rsidRDefault="00B7565F" w:rsidP="00800EA3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9,162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0B2A13" w14:textId="77777777" w:rsidR="0007399C" w:rsidRPr="0007399C" w:rsidRDefault="0007399C" w:rsidP="00800EA3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59EA41" w14:textId="33F85F90" w:rsidR="0007399C" w:rsidRPr="00CF203D" w:rsidRDefault="00CF203D" w:rsidP="00800EA3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F20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9,058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7C80CD" w14:textId="77777777" w:rsidR="0007399C" w:rsidRPr="0007399C" w:rsidRDefault="0007399C" w:rsidP="00800EA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66135D" w14:textId="28DD662D" w:rsidR="0007399C" w:rsidRPr="0007399C" w:rsidRDefault="005F790D" w:rsidP="00800EA3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0196ED" w14:textId="77777777" w:rsidR="0007399C" w:rsidRPr="0007399C" w:rsidRDefault="0007399C" w:rsidP="00800EA3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07C828" w14:textId="33C22CF9" w:rsidR="0007399C" w:rsidRPr="005F790D" w:rsidRDefault="005F790D" w:rsidP="00800EA3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79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8,398</w:t>
            </w:r>
          </w:p>
        </w:tc>
      </w:tr>
    </w:tbl>
    <w:p w14:paraId="702DA655" w14:textId="61AA5B3E" w:rsidR="003E48AA" w:rsidRPr="00196650" w:rsidRDefault="003E48AA" w:rsidP="00E845B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theme="majorBidi"/>
          <w:b/>
          <w:bCs/>
          <w:sz w:val="28"/>
          <w:cs/>
          <w:lang w:val="en-US"/>
        </w:rPr>
        <w:t>ทุนสำรองตามกฎหมาย</w:t>
      </w:r>
    </w:p>
    <w:p w14:paraId="458D8DF1" w14:textId="5F8C0877" w:rsidR="00A867DC" w:rsidRPr="002721AA" w:rsidRDefault="00A07F62" w:rsidP="00A867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56764B">
        <w:rPr>
          <w:rFonts w:ascii="Angsana New" w:eastAsia="Malgun Gothic" w:hAnsi="Angsana New" w:hint="cs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 </w:t>
      </w:r>
      <w:r w:rsidRPr="0056764B">
        <w:rPr>
          <w:rFonts w:ascii="Angsana New" w:eastAsia="Malgun Gothic" w:hAnsi="Angsana New" w:hint="cs"/>
          <w:sz w:val="28"/>
          <w:szCs w:val="28"/>
          <w:cs/>
        </w:rPr>
        <w:t>พ</w:t>
      </w:r>
      <w:r w:rsidRPr="0056764B">
        <w:rPr>
          <w:rFonts w:ascii="Angsana New" w:eastAsia="Malgun Gothic" w:hAnsi="Angsana New"/>
          <w:sz w:val="28"/>
          <w:szCs w:val="28"/>
          <w:cs/>
        </w:rPr>
        <w:t>.</w:t>
      </w:r>
      <w:r w:rsidRPr="0056764B">
        <w:rPr>
          <w:rFonts w:ascii="Angsana New" w:eastAsia="Malgun Gothic" w:hAnsi="Angsana New" w:hint="cs"/>
          <w:sz w:val="28"/>
          <w:szCs w:val="28"/>
          <w:cs/>
        </w:rPr>
        <w:t>ศ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. </w:t>
      </w:r>
      <w:r w:rsidRPr="00196650">
        <w:rPr>
          <w:rFonts w:ascii="Angsana New" w:eastAsia="Malgun Gothic" w:hAnsi="Angsana New"/>
          <w:sz w:val="28"/>
          <w:szCs w:val="28"/>
        </w:rPr>
        <w:t>2535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 </w:t>
      </w:r>
      <w:r w:rsidRPr="0056764B">
        <w:rPr>
          <w:rFonts w:ascii="Angsana New" w:eastAsia="Malgun Gothic" w:hAnsi="Angsana New" w:hint="cs"/>
          <w:sz w:val="28"/>
          <w:szCs w:val="28"/>
          <w:cs/>
        </w:rPr>
        <w:t>มาตรา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 </w:t>
      </w:r>
      <w:r w:rsidRPr="00196650">
        <w:rPr>
          <w:rFonts w:ascii="Angsana New" w:eastAsia="Malgun Gothic" w:hAnsi="Angsana New"/>
          <w:sz w:val="28"/>
          <w:szCs w:val="28"/>
        </w:rPr>
        <w:t>116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 </w:t>
      </w:r>
      <w:r w:rsidRPr="0056764B">
        <w:rPr>
          <w:rFonts w:ascii="Angsana New" w:eastAsia="Malgun Gothic" w:hAnsi="Angsana New" w:hint="cs"/>
          <w:sz w:val="28"/>
          <w:szCs w:val="28"/>
          <w:cs/>
        </w:rPr>
        <w:t>บริษัทจะต้องจัดสรรบัญชีสำรอง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 (</w:t>
      </w:r>
      <w:r w:rsidRPr="0056764B">
        <w:rPr>
          <w:rFonts w:ascii="Angsana New" w:eastAsia="Malgun Gothic" w:hAnsi="Angsana New" w:hint="eastAsia"/>
          <w:sz w:val="28"/>
          <w:szCs w:val="28"/>
          <w:cs/>
        </w:rPr>
        <w:t>“</w:t>
      </w:r>
      <w:r w:rsidRPr="0056764B">
        <w:rPr>
          <w:rFonts w:ascii="Angsana New" w:eastAsia="Malgun Gothic" w:hAnsi="Angsana New" w:hint="cs"/>
          <w:sz w:val="28"/>
          <w:szCs w:val="28"/>
          <w:cs/>
        </w:rPr>
        <w:t>สำรองตามกฎหมาย</w:t>
      </w:r>
      <w:r w:rsidRPr="0056764B">
        <w:rPr>
          <w:rFonts w:ascii="Angsana New" w:eastAsia="Malgun Gothic" w:hAnsi="Angsana New" w:hint="eastAsia"/>
          <w:sz w:val="28"/>
          <w:szCs w:val="28"/>
          <w:cs/>
        </w:rPr>
        <w:t>”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) </w:t>
      </w:r>
      <w:r w:rsidRPr="0056764B">
        <w:rPr>
          <w:rFonts w:ascii="Angsana New" w:eastAsia="Malgun Gothic" w:hAnsi="Angsana New" w:hint="cs"/>
          <w:sz w:val="28"/>
          <w:szCs w:val="28"/>
          <w:cs/>
        </w:rPr>
        <w:t>อย่างน้อยร้อยละ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 </w:t>
      </w:r>
      <w:r w:rsidRPr="00196650">
        <w:rPr>
          <w:rFonts w:ascii="Angsana New" w:eastAsia="Malgun Gothic" w:hAnsi="Angsana New"/>
          <w:sz w:val="28"/>
          <w:szCs w:val="28"/>
        </w:rPr>
        <w:t>5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 </w:t>
      </w:r>
      <w:r w:rsidRPr="0056764B">
        <w:rPr>
          <w:rFonts w:ascii="Angsana New" w:eastAsia="Malgun Gothic" w:hAnsi="Angsana New" w:hint="cs"/>
          <w:sz w:val="28"/>
          <w:szCs w:val="28"/>
          <w:cs/>
        </w:rPr>
        <w:t>ของกำไรสุทธิประจำปีสุทธิจากขาดทุนสะสมยกมา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 (</w:t>
      </w:r>
      <w:r w:rsidRPr="0056764B">
        <w:rPr>
          <w:rFonts w:ascii="Angsana New" w:eastAsia="Malgun Gothic" w:hAnsi="Angsana New" w:hint="cs"/>
          <w:sz w:val="28"/>
          <w:szCs w:val="28"/>
          <w:cs/>
        </w:rPr>
        <w:t>ถ้ามี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) </w:t>
      </w:r>
      <w:r w:rsidRPr="0056764B">
        <w:rPr>
          <w:rFonts w:ascii="Angsana New" w:eastAsia="Malgun Gothic" w:hAnsi="Angsana New" w:hint="cs"/>
          <w:sz w:val="28"/>
          <w:szCs w:val="28"/>
          <w:cs/>
        </w:rPr>
        <w:t>จนกว่าสำรองตามกฎหมายนี้จะมีจำนวนไม่น้อยกว่าร้อยละ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 </w:t>
      </w:r>
      <w:r w:rsidRPr="00196650">
        <w:rPr>
          <w:rFonts w:ascii="Angsana New" w:eastAsia="Malgun Gothic" w:hAnsi="Angsana New"/>
          <w:sz w:val="28"/>
          <w:szCs w:val="28"/>
        </w:rPr>
        <w:t>10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 </w:t>
      </w:r>
      <w:r w:rsidRPr="0056764B">
        <w:rPr>
          <w:rFonts w:ascii="Angsana New" w:eastAsia="Malgun Gothic" w:hAnsi="Angsana New" w:hint="cs"/>
          <w:sz w:val="28"/>
          <w:szCs w:val="28"/>
          <w:cs/>
        </w:rPr>
        <w:t>ของทุนจดทะเบียน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 </w:t>
      </w:r>
      <w:r w:rsidRPr="0056764B">
        <w:rPr>
          <w:rFonts w:ascii="Angsana New" w:eastAsia="Malgun Gothic" w:hAnsi="Angsana New" w:hint="cs"/>
          <w:sz w:val="28"/>
          <w:szCs w:val="28"/>
          <w:cs/>
        </w:rPr>
        <w:t>เงินสำรองตามกฎหมายนี้จะนำไปจ่ายเป็นเงินปันผลไม่ได้</w:t>
      </w:r>
      <w:r w:rsidRPr="0056764B">
        <w:rPr>
          <w:rFonts w:ascii="Angsana New" w:eastAsia="Malgun Gothic" w:hAnsi="Angsana New"/>
          <w:sz w:val="28"/>
          <w:szCs w:val="28"/>
          <w:cs/>
        </w:rPr>
        <w:t xml:space="preserve"> </w:t>
      </w:r>
    </w:p>
    <w:p w14:paraId="1F87E102" w14:textId="694D7DAD" w:rsidR="004F2A93" w:rsidRDefault="007B4B1C" w:rsidP="00504673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ค่าใช้จ่ายภาษีเงินได้</w:t>
      </w:r>
    </w:p>
    <w:p w14:paraId="61F1CB64" w14:textId="1F1C47DD" w:rsidR="007B4B1C" w:rsidRPr="00643BC8" w:rsidRDefault="0057499F" w:rsidP="00643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eastAsia="Malgun Gothic" w:hAnsiTheme="majorBidi" w:cstheme="majorBidi"/>
          <w:sz w:val="28"/>
          <w:szCs w:val="28"/>
        </w:rPr>
      </w:pPr>
      <w:r w:rsidRPr="0056764B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</w:t>
      </w:r>
      <w:r w:rsidR="00643BC8" w:rsidRPr="0056764B">
        <w:rPr>
          <w:rFonts w:asciiTheme="majorBidi" w:hAnsiTheme="majorBidi" w:cstheme="majorBidi" w:hint="cs"/>
          <w:sz w:val="28"/>
          <w:szCs w:val="28"/>
          <w:cs/>
        </w:rPr>
        <w:t>รอบระยะเวลา</w:t>
      </w:r>
      <w:r w:rsidRPr="0056764B">
        <w:rPr>
          <w:rFonts w:asciiTheme="majorBidi" w:hAnsiTheme="majorBidi" w:cstheme="majorBidi"/>
          <w:sz w:val="28"/>
          <w:szCs w:val="28"/>
          <w:cs/>
        </w:rPr>
        <w:t>ระหว่างกาล อัตราภาษีเงินได้ที่แท้จริงรวมในการดำเนินงานสำหรับ</w:t>
      </w:r>
      <w:r w:rsidR="00643BC8" w:rsidRPr="0056764B">
        <w:rPr>
          <w:rFonts w:asciiTheme="majorBidi" w:hAnsiTheme="majorBidi" w:cstheme="majorBidi" w:hint="cs"/>
          <w:sz w:val="28"/>
          <w:szCs w:val="28"/>
          <w:cs/>
        </w:rPr>
        <w:t>รอบระยะเวล</w:t>
      </w:r>
      <w:r w:rsidRPr="0056764B">
        <w:rPr>
          <w:rFonts w:asciiTheme="majorBidi" w:hAnsiTheme="majorBidi" w:cstheme="majorBidi" w:hint="cs"/>
          <w:sz w:val="28"/>
          <w:szCs w:val="28"/>
          <w:cs/>
        </w:rPr>
        <w:t>า</w:t>
      </w:r>
      <w:r w:rsidR="00643BC8" w:rsidRPr="0056764B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56764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FF560E">
        <w:rPr>
          <w:rFonts w:asciiTheme="majorBidi" w:hAnsiTheme="majorBidi" w:cstheme="majorBidi"/>
          <w:sz w:val="28"/>
          <w:szCs w:val="28"/>
        </w:rPr>
        <w:t>3</w:t>
      </w:r>
      <w:r w:rsidR="00643BC8" w:rsidRPr="00FF560E">
        <w:rPr>
          <w:rFonts w:asciiTheme="majorBidi" w:hAnsiTheme="majorBidi" w:cstheme="majorBidi"/>
          <w:sz w:val="28"/>
          <w:szCs w:val="28"/>
        </w:rPr>
        <w:t>1</w:t>
      </w:r>
      <w:r w:rsidRPr="0056764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43BC8" w:rsidRPr="0056764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56764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560E">
        <w:rPr>
          <w:rFonts w:asciiTheme="majorBidi" w:hAnsiTheme="majorBidi" w:cstheme="majorBidi"/>
          <w:sz w:val="28"/>
          <w:szCs w:val="28"/>
        </w:rPr>
        <w:t>256</w:t>
      </w:r>
      <w:r w:rsidR="00643BC8" w:rsidRPr="00FF560E">
        <w:rPr>
          <w:rFonts w:asciiTheme="majorBidi" w:hAnsiTheme="majorBidi" w:cstheme="majorBidi"/>
          <w:sz w:val="28"/>
          <w:szCs w:val="28"/>
        </w:rPr>
        <w:t>8</w:t>
      </w:r>
      <w:r w:rsidRPr="0056764B">
        <w:rPr>
          <w:rFonts w:asciiTheme="majorBidi" w:hAnsiTheme="majorBidi" w:cstheme="majorBidi"/>
          <w:sz w:val="28"/>
          <w:szCs w:val="28"/>
          <w:cs/>
        </w:rPr>
        <w:t xml:space="preserve"> ของกลุ่มบริษัทและบริษัท คือ ร้อยละ</w:t>
      </w:r>
      <w:r w:rsidRPr="0056764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8417E" w:rsidRPr="00FF560E">
        <w:rPr>
          <w:rFonts w:asciiTheme="majorBidi" w:hAnsiTheme="majorBidi" w:cstheme="majorBidi"/>
          <w:sz w:val="28"/>
          <w:szCs w:val="28"/>
        </w:rPr>
        <w:t>21</w:t>
      </w:r>
      <w:r w:rsidRPr="00FF560E">
        <w:rPr>
          <w:rFonts w:asciiTheme="majorBidi" w:hAnsiTheme="majorBidi" w:cstheme="majorBidi"/>
          <w:sz w:val="28"/>
          <w:szCs w:val="28"/>
        </w:rPr>
        <w:t>.</w:t>
      </w:r>
      <w:r w:rsidR="0088417E" w:rsidRPr="00FF560E">
        <w:rPr>
          <w:rFonts w:asciiTheme="majorBidi" w:hAnsiTheme="majorBidi" w:cstheme="majorBidi"/>
          <w:sz w:val="28"/>
          <w:szCs w:val="28"/>
        </w:rPr>
        <w:t>88</w:t>
      </w:r>
      <w:r w:rsidRPr="0056764B">
        <w:rPr>
          <w:rFonts w:asciiTheme="majorBidi" w:hAnsiTheme="majorBidi" w:cstheme="majorBidi"/>
          <w:sz w:val="28"/>
          <w:szCs w:val="28"/>
          <w:cs/>
        </w:rPr>
        <w:t xml:space="preserve"> และร้อยล</w:t>
      </w:r>
      <w:r w:rsidRPr="0056764B"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B721BC" w:rsidRPr="00FF560E">
        <w:rPr>
          <w:rFonts w:asciiTheme="majorBidi" w:hAnsiTheme="majorBidi" w:cstheme="majorBidi"/>
          <w:sz w:val="28"/>
          <w:szCs w:val="28"/>
        </w:rPr>
        <w:t>21.65</w:t>
      </w:r>
      <w:r w:rsidRPr="00FF560E">
        <w:rPr>
          <w:rFonts w:asciiTheme="majorBidi" w:hAnsiTheme="majorBidi" w:cstheme="majorBidi"/>
          <w:sz w:val="28"/>
          <w:szCs w:val="28"/>
        </w:rPr>
        <w:t xml:space="preserve"> </w:t>
      </w:r>
      <w:r w:rsidRPr="0056764B">
        <w:rPr>
          <w:rFonts w:asciiTheme="majorBidi" w:hAnsiTheme="majorBidi" w:cstheme="majorBidi"/>
          <w:sz w:val="28"/>
          <w:szCs w:val="28"/>
          <w:cs/>
        </w:rPr>
        <w:t>ตามลำดับ (สำหรับ</w:t>
      </w:r>
      <w:r w:rsidR="00643BC8" w:rsidRPr="0056764B">
        <w:rPr>
          <w:rFonts w:asciiTheme="majorBidi" w:hAnsiTheme="majorBidi" w:cstheme="majorBidi" w:hint="cs"/>
          <w:sz w:val="28"/>
          <w:szCs w:val="28"/>
          <w:cs/>
        </w:rPr>
        <w:t>รอบระยะเวลาสาม</w:t>
      </w:r>
      <w:r w:rsidRPr="0056764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FF560E">
        <w:rPr>
          <w:rFonts w:asciiTheme="majorBidi" w:hAnsiTheme="majorBidi" w:cstheme="majorBidi"/>
          <w:sz w:val="28"/>
          <w:szCs w:val="28"/>
        </w:rPr>
        <w:t>3</w:t>
      </w:r>
      <w:r w:rsidR="00643BC8" w:rsidRPr="00FF560E">
        <w:rPr>
          <w:rFonts w:asciiTheme="majorBidi" w:hAnsiTheme="majorBidi" w:cstheme="majorBidi"/>
          <w:sz w:val="28"/>
          <w:szCs w:val="28"/>
        </w:rPr>
        <w:t>1</w:t>
      </w:r>
      <w:r w:rsidRPr="00FF560E">
        <w:rPr>
          <w:rFonts w:asciiTheme="majorBidi" w:hAnsiTheme="majorBidi" w:cstheme="majorBidi"/>
          <w:sz w:val="28"/>
          <w:szCs w:val="28"/>
        </w:rPr>
        <w:t xml:space="preserve"> </w:t>
      </w:r>
      <w:r w:rsidR="00643BC8" w:rsidRPr="0056764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56764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560E">
        <w:rPr>
          <w:rFonts w:asciiTheme="majorBidi" w:hAnsiTheme="majorBidi" w:cstheme="majorBidi"/>
          <w:sz w:val="28"/>
          <w:szCs w:val="28"/>
        </w:rPr>
        <w:t>256</w:t>
      </w:r>
      <w:r w:rsidR="00B721BC" w:rsidRPr="00FF560E">
        <w:rPr>
          <w:rFonts w:asciiTheme="majorBidi" w:hAnsiTheme="majorBidi" w:cstheme="majorBidi"/>
          <w:sz w:val="28"/>
          <w:szCs w:val="28"/>
        </w:rPr>
        <w:t>7</w:t>
      </w:r>
      <w:r w:rsidRPr="007627A1">
        <w:rPr>
          <w:rFonts w:asciiTheme="majorBidi" w:hAnsiTheme="majorBidi" w:cstheme="majorBidi"/>
          <w:sz w:val="28"/>
          <w:szCs w:val="28"/>
        </w:rPr>
        <w:t xml:space="preserve"> : </w:t>
      </w:r>
      <w:r w:rsidRPr="0056764B">
        <w:rPr>
          <w:rFonts w:asciiTheme="majorBidi" w:hAnsiTheme="majorBidi" w:cstheme="majorBidi"/>
          <w:sz w:val="28"/>
          <w:szCs w:val="28"/>
          <w:cs/>
        </w:rPr>
        <w:t xml:space="preserve">อัตราภาษีเงินได้ที่แท้จริงของกลุ่มบริษัทและบริษัท คือ ร้อยละ </w:t>
      </w:r>
      <w:r w:rsidR="00206754" w:rsidRPr="00FF560E">
        <w:rPr>
          <w:rFonts w:asciiTheme="majorBidi" w:hAnsiTheme="majorBidi" w:cstheme="majorBidi"/>
          <w:sz w:val="28"/>
          <w:szCs w:val="28"/>
        </w:rPr>
        <w:t>20.11</w:t>
      </w:r>
      <w:r w:rsidRPr="0056764B">
        <w:rPr>
          <w:rFonts w:asciiTheme="majorBidi" w:hAnsiTheme="majorBidi" w:cstheme="majorBidi"/>
          <w:sz w:val="28"/>
          <w:szCs w:val="28"/>
          <w:cs/>
        </w:rPr>
        <w:t xml:space="preserve"> และร้อยละ </w:t>
      </w:r>
      <w:r w:rsidR="00206754" w:rsidRPr="00FF560E">
        <w:rPr>
          <w:rFonts w:asciiTheme="majorBidi" w:hAnsiTheme="majorBidi" w:cstheme="majorBidi"/>
          <w:sz w:val="28"/>
          <w:szCs w:val="28"/>
        </w:rPr>
        <w:t>20.21</w:t>
      </w:r>
      <w:r w:rsidRPr="00FF560E">
        <w:rPr>
          <w:rFonts w:asciiTheme="majorBidi" w:hAnsiTheme="majorBidi" w:cstheme="majorBidi"/>
          <w:sz w:val="28"/>
          <w:szCs w:val="28"/>
        </w:rPr>
        <w:t xml:space="preserve"> </w:t>
      </w:r>
      <w:r w:rsidRPr="0056764B">
        <w:rPr>
          <w:rFonts w:asciiTheme="majorBidi" w:hAnsiTheme="majorBidi" w:cstheme="majorBidi"/>
          <w:sz w:val="28"/>
          <w:szCs w:val="28"/>
          <w:cs/>
        </w:rPr>
        <w:t>ตามลำดับ)</w:t>
      </w:r>
    </w:p>
    <w:p w14:paraId="11098A10" w14:textId="77777777" w:rsidR="000924FE" w:rsidRDefault="000924FE" w:rsidP="000924FE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11FF1126" w14:textId="77777777" w:rsidR="000924FE" w:rsidRDefault="000924FE" w:rsidP="000924FE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398D3808" w14:textId="5CB11899" w:rsidR="00F356A1" w:rsidRDefault="00EB009E" w:rsidP="00E845B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lastRenderedPageBreak/>
        <w:t>กำไรต่อหุ้น</w:t>
      </w:r>
    </w:p>
    <w:p w14:paraId="72B9A305" w14:textId="6AB7B5AE" w:rsidR="009D085B" w:rsidRDefault="00020156" w:rsidP="0000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56764B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กำไรต่อหุ้นขั้นพื้นฐานคำนวณโดยหารกำไรสำหรับรอบระยะเวลาที่เป็นของผู้ถือหุ้นของบริษัทใหญ่ (ไม่รวมกำไ</w:t>
      </w:r>
      <w:r w:rsidR="00004431" w:rsidRPr="0056764B">
        <w:rPr>
          <w:rFonts w:ascii="Angsana New" w:hAnsi="Angsana New" w:hint="cs"/>
          <w:sz w:val="28"/>
          <w:szCs w:val="28"/>
          <w:cs/>
        </w:rPr>
        <w:t>ร</w:t>
      </w:r>
      <w:r w:rsidRPr="0056764B">
        <w:rPr>
          <w:rFonts w:ascii="Angsana New" w:hAnsi="Angsana New"/>
          <w:sz w:val="28"/>
          <w:szCs w:val="28"/>
          <w:cs/>
        </w:rPr>
        <w:t>(ขาดทุน) เบ็ดเสร็จอื่น) ด้วยจำนวนถัวเฉลี่ยถ่วงน้ำหนักของหุ้นสามัญที่ออกอยู่ในระหว่างรอบระยะเวลา</w:t>
      </w:r>
    </w:p>
    <w:p w14:paraId="547D9F00" w14:textId="46A04D0B" w:rsidR="00020156" w:rsidRDefault="00A72685" w:rsidP="00A7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56764B">
        <w:rPr>
          <w:rFonts w:ascii="Angsana New" w:hAnsi="Angsana New"/>
          <w:sz w:val="28"/>
          <w:szCs w:val="28"/>
          <w:cs/>
        </w:rPr>
        <w:t>บริษัทไม่มีการออกหุ้นสามัญเทียบเท่ากับปรับลดในระหว่างรอบระยะเวลาที่นำเสนอรายงาน ดังนั้นจึงไม่ส่งผลต่อการคำนวณกำไรต่อหุ้นปรับลด</w:t>
      </w:r>
    </w:p>
    <w:p w14:paraId="1DBE51FE" w14:textId="583F618C" w:rsidR="005A5A50" w:rsidRDefault="00C2497B" w:rsidP="00A7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56764B">
        <w:rPr>
          <w:rFonts w:ascii="Angsana New" w:hAnsi="Angsana New"/>
          <w:sz w:val="28"/>
          <w:szCs w:val="28"/>
          <w:cs/>
        </w:rPr>
        <w:t xml:space="preserve">กำไรต่อหุ้นขั้นพื้นฐาน สำหรับรอบระยะเวลาสามเดือนสิ้นสุดวันที่ </w:t>
      </w:r>
      <w:r w:rsidRPr="002721AA">
        <w:rPr>
          <w:rFonts w:ascii="Angsana New" w:hAnsi="Angsana New"/>
          <w:sz w:val="28"/>
          <w:szCs w:val="28"/>
        </w:rPr>
        <w:t xml:space="preserve">31 </w:t>
      </w:r>
      <w:r w:rsidRPr="0056764B">
        <w:rPr>
          <w:rFonts w:ascii="Angsana New" w:hAnsi="Angsana New"/>
          <w:sz w:val="28"/>
          <w:szCs w:val="28"/>
          <w:cs/>
        </w:rPr>
        <w:t>มีนาคม 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2"/>
        <w:gridCol w:w="1056"/>
        <w:gridCol w:w="87"/>
        <w:gridCol w:w="1056"/>
        <w:gridCol w:w="89"/>
        <w:gridCol w:w="1056"/>
        <w:gridCol w:w="87"/>
        <w:gridCol w:w="1044"/>
      </w:tblGrid>
      <w:tr w:rsidR="002721AA" w:rsidRPr="00EC08B1" w14:paraId="7C3B7395" w14:textId="77777777" w:rsidTr="009B481E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DCA02" w14:textId="77777777" w:rsidR="002721AA" w:rsidRPr="0056764B" w:rsidRDefault="002721AA" w:rsidP="009B481E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764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2721AA" w:rsidRPr="00273E96" w14:paraId="13171197" w14:textId="77777777" w:rsidTr="009B481E">
        <w:trPr>
          <w:trHeight w:val="249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E1890" w14:textId="77777777" w:rsidR="002721AA" w:rsidRPr="002721AA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1027C" w14:textId="77777777" w:rsidR="002721AA" w:rsidRPr="002721AA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6193567" w14:textId="77777777" w:rsidR="002721AA" w:rsidRPr="002721AA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268B1" w14:textId="77777777" w:rsidR="002721AA" w:rsidRPr="0056764B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21AA" w:rsidRPr="00273E96" w14:paraId="6F5EE327" w14:textId="77777777" w:rsidTr="009B481E">
        <w:trPr>
          <w:trHeight w:val="51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A85AD" w14:textId="77777777" w:rsidR="002721AA" w:rsidRPr="0056764B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7240C" w14:textId="77777777" w:rsidR="002721AA" w:rsidRPr="002721AA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EED746" w14:textId="77777777" w:rsidR="002721AA" w:rsidRPr="002721AA" w:rsidRDefault="002721AA" w:rsidP="009B481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55606" w14:textId="77777777" w:rsidR="002721AA" w:rsidRPr="002721AA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5781E37E" w14:textId="77777777" w:rsidR="002721AA" w:rsidRPr="002721AA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14545" w14:textId="77777777" w:rsidR="002721AA" w:rsidRPr="002721AA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B4282" w14:textId="77777777" w:rsidR="002721AA" w:rsidRPr="002721AA" w:rsidRDefault="002721AA" w:rsidP="009B481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331EC" w14:textId="77777777" w:rsidR="002721AA" w:rsidRPr="002721AA" w:rsidRDefault="002721AA" w:rsidP="009B481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721A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721AA" w:rsidRPr="00273E96" w14:paraId="5CDD9C6B" w14:textId="77777777" w:rsidTr="009B481E">
        <w:trPr>
          <w:trHeight w:val="264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D46C1" w14:textId="77777777" w:rsidR="002721AA" w:rsidRPr="0056764B" w:rsidRDefault="002721AA" w:rsidP="009B481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56764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 xml:space="preserve">กำไร (ขาดทุน) </w:t>
            </w:r>
            <w:r w:rsidRPr="0056764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สำหรับรอบระยะเวลาสามเดือน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D0300F" w14:textId="77777777" w:rsidR="002721AA" w:rsidRPr="002721AA" w:rsidRDefault="002721AA" w:rsidP="009B481E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0700A" w14:textId="77777777" w:rsidR="002721AA" w:rsidRPr="002721AA" w:rsidRDefault="002721AA" w:rsidP="009B481E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6F923" w14:textId="77777777" w:rsidR="002721AA" w:rsidRPr="002721AA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C7094D3" w14:textId="77777777" w:rsidR="002721AA" w:rsidRPr="002721AA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A25B6" w14:textId="77777777" w:rsidR="002721AA" w:rsidRPr="002721AA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5E55A6C2" w14:textId="77777777" w:rsidR="002721AA" w:rsidRPr="002721AA" w:rsidRDefault="002721AA" w:rsidP="009B481E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B530B" w14:textId="77777777" w:rsidR="002721AA" w:rsidRPr="002721AA" w:rsidRDefault="002721AA" w:rsidP="009B481E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</w:tr>
      <w:tr w:rsidR="002721AA" w:rsidRPr="001E532B" w14:paraId="1AC1D517" w14:textId="77777777" w:rsidTr="00B671A7">
        <w:trPr>
          <w:trHeight w:val="264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6A364" w14:textId="77777777" w:rsidR="002721AA" w:rsidRPr="002721AA" w:rsidRDefault="002721AA" w:rsidP="009B481E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6764B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70A19" w14:textId="24530A50" w:rsidR="002721AA" w:rsidRPr="002721AA" w:rsidRDefault="00873FA0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3FA0">
              <w:rPr>
                <w:rFonts w:asciiTheme="majorBidi" w:hAnsiTheme="majorBidi" w:cstheme="majorBidi"/>
                <w:sz w:val="28"/>
                <w:szCs w:val="28"/>
              </w:rPr>
              <w:t xml:space="preserve"> 39,587 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B2199" w14:textId="77777777" w:rsidR="002721AA" w:rsidRPr="002721AA" w:rsidRDefault="002721AA" w:rsidP="00B671A7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4AD1E" w14:textId="325E0C9A" w:rsidR="002721AA" w:rsidRPr="002721AA" w:rsidRDefault="00036CB6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6CB6">
              <w:rPr>
                <w:rFonts w:asciiTheme="majorBidi" w:hAnsiTheme="majorBidi" w:cstheme="majorBidi"/>
                <w:sz w:val="28"/>
                <w:szCs w:val="28"/>
              </w:rPr>
              <w:t xml:space="preserve"> 52,324 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23D21" w14:textId="77777777" w:rsidR="002721AA" w:rsidRPr="002721AA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FDDAD" w14:textId="72C59B63" w:rsidR="002721AA" w:rsidRPr="002721AA" w:rsidRDefault="00036CB6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6CB6">
              <w:rPr>
                <w:rFonts w:asciiTheme="majorBidi" w:hAnsiTheme="majorBidi" w:cstheme="majorBidi"/>
                <w:sz w:val="28"/>
                <w:szCs w:val="28"/>
              </w:rPr>
              <w:t xml:space="preserve"> 37,997 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802A6" w14:textId="77777777" w:rsidR="002721AA" w:rsidRPr="002721AA" w:rsidRDefault="002721AA" w:rsidP="00B671A7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A7B1E" w14:textId="3B9C4C2A" w:rsidR="002721AA" w:rsidRPr="002721AA" w:rsidRDefault="00036CB6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6CB6">
              <w:rPr>
                <w:rFonts w:asciiTheme="majorBidi" w:hAnsiTheme="majorBidi" w:cstheme="majorBidi"/>
                <w:sz w:val="28"/>
                <w:szCs w:val="28"/>
              </w:rPr>
              <w:t xml:space="preserve"> 51,228 </w:t>
            </w:r>
          </w:p>
        </w:tc>
      </w:tr>
      <w:tr w:rsidR="002721AA" w:rsidRPr="001E532B" w14:paraId="018C39F5" w14:textId="77777777" w:rsidTr="00B671A7">
        <w:trPr>
          <w:trHeight w:val="264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886C2" w14:textId="77777777" w:rsidR="002721AA" w:rsidRPr="0056764B" w:rsidRDefault="002721AA" w:rsidP="009B481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64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68B2E" w14:textId="77777777" w:rsidR="002721AA" w:rsidRPr="002721AA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64138" w14:textId="77777777" w:rsidR="002721AA" w:rsidRPr="002721AA" w:rsidRDefault="002721AA" w:rsidP="00B671A7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0F58F" w14:textId="77777777" w:rsidR="002721AA" w:rsidRPr="002721AA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93E4D" w14:textId="77777777" w:rsidR="002721AA" w:rsidRPr="002721AA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7D12A" w14:textId="77777777" w:rsidR="002721AA" w:rsidRPr="002721AA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FECC8" w14:textId="77777777" w:rsidR="002721AA" w:rsidRPr="002721AA" w:rsidRDefault="002721AA" w:rsidP="00B671A7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B9B29" w14:textId="77777777" w:rsidR="002721AA" w:rsidRPr="002721AA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21AA" w:rsidRPr="001E532B" w14:paraId="59758AF0" w14:textId="77777777" w:rsidTr="00B671A7">
        <w:trPr>
          <w:trHeight w:val="264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8191C" w14:textId="77777777" w:rsidR="002721AA" w:rsidRPr="002721AA" w:rsidRDefault="002721AA" w:rsidP="009B481E">
            <w:pPr>
              <w:ind w:left="27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6764B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ที่ถือโดยผู้ถือหุ้น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82E5A" w14:textId="30D72738" w:rsidR="002721AA" w:rsidRPr="002721AA" w:rsidRDefault="00036CB6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6F65A" w14:textId="77777777" w:rsidR="002721AA" w:rsidRPr="002721AA" w:rsidRDefault="002721AA" w:rsidP="00B671A7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5DBB9" w14:textId="7CAAEA2B" w:rsidR="002721AA" w:rsidRPr="002721AA" w:rsidRDefault="00B671A7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B19F5" w14:textId="77777777" w:rsidR="002721AA" w:rsidRPr="002721AA" w:rsidRDefault="002721AA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F8600" w14:textId="43E67745" w:rsidR="002721AA" w:rsidRPr="0056764B" w:rsidRDefault="00B671A7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4781B" w14:textId="77777777" w:rsidR="002721AA" w:rsidRPr="002721AA" w:rsidRDefault="002721AA" w:rsidP="00B671A7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086F0" w14:textId="7B7A7172" w:rsidR="002721AA" w:rsidRPr="002721AA" w:rsidRDefault="00B671A7" w:rsidP="00B671A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</w:tr>
      <w:tr w:rsidR="002721AA" w:rsidRPr="002721AA" w14:paraId="3C3C316C" w14:textId="77777777" w:rsidTr="007921A2">
        <w:trPr>
          <w:trHeight w:val="251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00CA8" w14:textId="77777777" w:rsidR="002721AA" w:rsidRPr="002721AA" w:rsidRDefault="002721AA" w:rsidP="009B481E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764B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กำไร (ขาดทุน) </w:t>
            </w:r>
            <w:r w:rsidRPr="005676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272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5676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D238FC" w14:textId="1ECCA199" w:rsidR="002721AA" w:rsidRPr="002721AA" w:rsidRDefault="007921A2" w:rsidP="007921A2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1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0.13 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FEF9" w14:textId="77777777" w:rsidR="002721AA" w:rsidRPr="002721AA" w:rsidRDefault="002721AA" w:rsidP="009B481E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A29816" w14:textId="61776727" w:rsidR="002721AA" w:rsidRPr="002721AA" w:rsidRDefault="007921A2" w:rsidP="007921A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140C3" w14:textId="77777777" w:rsidR="002721AA" w:rsidRPr="002721AA" w:rsidRDefault="002721AA" w:rsidP="007921A2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0E383A" w14:textId="0A70F0E7" w:rsidR="002721AA" w:rsidRPr="002721AA" w:rsidRDefault="007921A2" w:rsidP="007921A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FFC8A" w14:textId="77777777" w:rsidR="002721AA" w:rsidRPr="002721AA" w:rsidRDefault="002721AA" w:rsidP="007921A2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D7EA15" w14:textId="587EDF8D" w:rsidR="002721AA" w:rsidRPr="0056764B" w:rsidRDefault="007921A2" w:rsidP="007921A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0.17</w:t>
            </w:r>
          </w:p>
        </w:tc>
      </w:tr>
    </w:tbl>
    <w:p w14:paraId="64BFC848" w14:textId="78C28858" w:rsidR="009C28E1" w:rsidRPr="0056764B" w:rsidRDefault="00EF2244" w:rsidP="00E845B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ส่วนงานดำเนินงาน</w:t>
      </w:r>
      <w:r w:rsidR="009C28E1"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และการจำแนกรายได้</w:t>
      </w:r>
    </w:p>
    <w:p w14:paraId="60E088A8" w14:textId="3B19121D" w:rsidR="00A009ED" w:rsidRPr="00FB19D2" w:rsidRDefault="00A009ED" w:rsidP="00210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187"/>
        <w:jc w:val="thaiDistribute"/>
        <w:rPr>
          <w:rFonts w:ascii="Angsana New" w:hAnsi="Angsana New"/>
          <w:i/>
          <w:iCs/>
          <w:sz w:val="28"/>
          <w:szCs w:val="28"/>
        </w:rPr>
      </w:pPr>
      <w:r w:rsidRPr="0056764B">
        <w:rPr>
          <w:rFonts w:ascii="Angsana New" w:hAnsi="Angsana New" w:hint="cs"/>
          <w:i/>
          <w:iCs/>
          <w:sz w:val="28"/>
          <w:szCs w:val="28"/>
          <w:cs/>
        </w:rPr>
        <w:t>ส่วนงานภูมิศาสตร์</w:t>
      </w:r>
    </w:p>
    <w:p w14:paraId="6CA02FA2" w14:textId="2A5CE011" w:rsidR="00A009ED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796A81" w:rsidRPr="0056764B">
        <w:rPr>
          <w:rFonts w:ascii="Angsana New" w:hAnsi="Angsana New" w:hint="cs"/>
          <w:sz w:val="28"/>
          <w:szCs w:val="28"/>
          <w:cs/>
        </w:rPr>
        <w:t>กลุ่ม</w:t>
      </w:r>
      <w:r w:rsidR="00A009ED" w:rsidRPr="0056764B">
        <w:rPr>
          <w:rFonts w:ascii="Angsana New" w:hAnsi="Angsana New" w:hint="cs"/>
          <w:sz w:val="28"/>
          <w:szCs w:val="28"/>
          <w:cs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1CE684E8" w14:textId="27FC53D7" w:rsidR="00237909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FB19D2">
        <w:rPr>
          <w:rFonts w:ascii="Angsana New" w:hAnsi="Angsana New" w:hint="cs"/>
          <w:i/>
          <w:iCs/>
          <w:sz w:val="28"/>
          <w:szCs w:val="28"/>
        </w:rPr>
        <w:tab/>
      </w:r>
      <w:r w:rsidR="00237909" w:rsidRPr="0056764B">
        <w:rPr>
          <w:rFonts w:ascii="Angsana New" w:hAnsi="Angsana New" w:hint="cs"/>
          <w:i/>
          <w:iCs/>
          <w:sz w:val="28"/>
          <w:szCs w:val="28"/>
          <w:cs/>
        </w:rPr>
        <w:t>ส่วนงานธุรกิจ</w:t>
      </w:r>
    </w:p>
    <w:p w14:paraId="6BE04EE1" w14:textId="006D5C64" w:rsidR="00B372CC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237909" w:rsidRPr="0056764B">
        <w:rPr>
          <w:rFonts w:ascii="Angsana New" w:hAnsi="Angsana New" w:hint="cs"/>
          <w:sz w:val="28"/>
          <w:szCs w:val="28"/>
          <w:cs/>
        </w:rPr>
        <w:t>ผู้บริหารเห็นว่า</w:t>
      </w:r>
      <w:r w:rsidR="00796A81" w:rsidRPr="0056764B">
        <w:rPr>
          <w:rFonts w:ascii="Angsana New" w:hAnsi="Angsana New" w:hint="cs"/>
          <w:sz w:val="28"/>
          <w:szCs w:val="28"/>
          <w:cs/>
        </w:rPr>
        <w:t>กลุ่ม</w:t>
      </w:r>
      <w:r w:rsidR="00237909" w:rsidRPr="0056764B">
        <w:rPr>
          <w:rFonts w:ascii="Angsana New" w:hAnsi="Angsana New" w:hint="cs"/>
          <w:sz w:val="28"/>
          <w:szCs w:val="28"/>
          <w:cs/>
        </w:rPr>
        <w:t>บริษัทดำเนินกิจการในส่วนงานธุรกิจเดียวคือ ธุรกิจก่อสร้าง</w:t>
      </w:r>
      <w:r w:rsidR="00D070C8" w:rsidRPr="0056764B">
        <w:rPr>
          <w:rFonts w:ascii="Angsana New" w:hAnsi="Angsana New" w:hint="cs"/>
          <w:sz w:val="28"/>
          <w:szCs w:val="28"/>
          <w:cs/>
        </w:rPr>
        <w:t xml:space="preserve"> </w:t>
      </w:r>
      <w:r w:rsidR="00237909" w:rsidRPr="0056764B">
        <w:rPr>
          <w:rFonts w:ascii="Angsana New" w:hAnsi="Angsana New" w:hint="cs"/>
          <w:sz w:val="28"/>
          <w:szCs w:val="28"/>
          <w:cs/>
        </w:rPr>
        <w:t>ดังนั้นฝ่ายบริหารจึงพิจารณาว่า</w:t>
      </w:r>
      <w:r w:rsidR="00796A81" w:rsidRPr="0056764B">
        <w:rPr>
          <w:rFonts w:ascii="Angsana New" w:hAnsi="Angsana New" w:hint="cs"/>
          <w:sz w:val="28"/>
          <w:szCs w:val="28"/>
          <w:cs/>
        </w:rPr>
        <w:t>กลุ่ม</w:t>
      </w:r>
      <w:r w:rsidR="00237909" w:rsidRPr="0056764B">
        <w:rPr>
          <w:rFonts w:ascii="Angsana New" w:hAnsi="Angsana New" w:hint="cs"/>
          <w:sz w:val="28"/>
          <w:szCs w:val="28"/>
          <w:cs/>
        </w:rPr>
        <w:t>บริษัทมีส่วนงานธุรกิจเพียงส่วนงานเดียว</w:t>
      </w:r>
    </w:p>
    <w:p w14:paraId="3C01E9E2" w14:textId="66F2A536" w:rsidR="002C334E" w:rsidRPr="00FB19D2" w:rsidRDefault="00BC14AB" w:rsidP="00417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FB19D2">
        <w:rPr>
          <w:rFonts w:ascii="Angsana New" w:hAnsi="Angsana New" w:hint="cs"/>
          <w:i/>
          <w:iCs/>
          <w:sz w:val="28"/>
          <w:szCs w:val="28"/>
        </w:rPr>
        <w:tab/>
      </w:r>
      <w:r w:rsidR="00717396" w:rsidRPr="0056764B">
        <w:rPr>
          <w:rFonts w:ascii="Angsana New" w:hAnsi="Angsana New" w:hint="cs"/>
          <w:i/>
          <w:iCs/>
          <w:sz w:val="28"/>
          <w:szCs w:val="28"/>
          <w:cs/>
        </w:rPr>
        <w:t>จังหวะเวลาการรับรู้รายได้</w:t>
      </w:r>
    </w:p>
    <w:p w14:paraId="7E326EEB" w14:textId="17FDD24D" w:rsidR="0014251B" w:rsidRDefault="00BC14AB" w:rsidP="00845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hanging="547"/>
        <w:rPr>
          <w:rFonts w:ascii="Angsana New" w:hAnsi="Angsana New"/>
          <w:sz w:val="28"/>
          <w:szCs w:val="28"/>
        </w:rPr>
      </w:pPr>
      <w:r w:rsidRPr="00FB19D2">
        <w:rPr>
          <w:rFonts w:ascii="Angsana New" w:hAnsi="Angsana New" w:hint="cs"/>
          <w:sz w:val="28"/>
          <w:szCs w:val="28"/>
        </w:rPr>
        <w:tab/>
      </w:r>
      <w:r w:rsidR="002C334E" w:rsidRPr="00FB19D2">
        <w:rPr>
          <w:rFonts w:ascii="Angsana New" w:hAnsi="Angsana New" w:hint="cs"/>
          <w:sz w:val="28"/>
          <w:szCs w:val="28"/>
          <w:cs/>
        </w:rPr>
        <w:t>รายได้ทั้งหมดของกลุ่มบริษัทมีการรับรู้รายได้ตลอดช่วงเวลา</w:t>
      </w:r>
      <w:r w:rsidR="004436F5" w:rsidRPr="00FB19D2">
        <w:rPr>
          <w:rFonts w:ascii="Angsana New" w:hAnsi="Angsana New" w:hint="cs"/>
          <w:sz w:val="28"/>
          <w:szCs w:val="28"/>
          <w:cs/>
        </w:rPr>
        <w:t>หนึ่ง</w:t>
      </w:r>
      <w:r w:rsidR="002C334E" w:rsidRPr="00FB19D2">
        <w:rPr>
          <w:rFonts w:ascii="Angsana New" w:hAnsi="Angsana New" w:hint="cs"/>
          <w:sz w:val="28"/>
          <w:szCs w:val="28"/>
          <w:cs/>
        </w:rPr>
        <w:t>ตามภาระที่ต้องปฏิบัติ</w:t>
      </w:r>
      <w:r w:rsidR="00D05CF7" w:rsidRPr="00FB19D2">
        <w:rPr>
          <w:rFonts w:ascii="Angsana New" w:hAnsi="Angsana New" w:hint="cs"/>
          <w:sz w:val="28"/>
          <w:szCs w:val="28"/>
        </w:rPr>
        <w:t xml:space="preserve"> (over</w:t>
      </w:r>
      <w:r w:rsidR="004436F5" w:rsidRPr="00FB19D2">
        <w:rPr>
          <w:rFonts w:ascii="Angsana New" w:hAnsi="Angsana New" w:hint="cs"/>
          <w:sz w:val="28"/>
          <w:szCs w:val="28"/>
        </w:rPr>
        <w:t xml:space="preserve"> </w:t>
      </w:r>
      <w:r w:rsidR="00D05CF7" w:rsidRPr="00FB19D2">
        <w:rPr>
          <w:rFonts w:ascii="Angsana New" w:hAnsi="Angsana New" w:hint="cs"/>
          <w:sz w:val="28"/>
          <w:szCs w:val="28"/>
        </w:rPr>
        <w:t>time</w:t>
      </w:r>
      <w:r w:rsidR="00287A37" w:rsidRPr="00FB19D2">
        <w:rPr>
          <w:rFonts w:ascii="Angsana New" w:hAnsi="Angsana New" w:hint="cs"/>
          <w:sz w:val="28"/>
          <w:szCs w:val="28"/>
        </w:rPr>
        <w:t>)</w:t>
      </w:r>
      <w:bookmarkStart w:id="2" w:name="_Hlk78289610"/>
    </w:p>
    <w:tbl>
      <w:tblPr>
        <w:tblW w:w="868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118"/>
      </w:tblGrid>
      <w:tr w:rsidR="00504FA9" w:rsidRPr="00BE672D" w14:paraId="2845F613" w14:textId="77777777" w:rsidTr="00B35838">
        <w:trPr>
          <w:trHeight w:val="423"/>
          <w:tblHeader/>
        </w:trPr>
        <w:tc>
          <w:tcPr>
            <w:tcW w:w="4050" w:type="dxa"/>
          </w:tcPr>
          <w:p w14:paraId="2AB06535" w14:textId="77777777" w:rsidR="00504FA9" w:rsidRPr="00FB19D2" w:rsidRDefault="00504FA9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2773A0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</w:tcPr>
          <w:p w14:paraId="208BA502" w14:textId="2644323F" w:rsidR="00504FA9" w:rsidRPr="0056764B" w:rsidRDefault="00504FA9" w:rsidP="00504FA9">
            <w:pPr>
              <w:tabs>
                <w:tab w:val="clear" w:pos="4451"/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404CC6" w:rsidRPr="00BE672D" w14:paraId="3AC57870" w14:textId="77777777" w:rsidTr="00504FA9">
        <w:trPr>
          <w:trHeight w:val="423"/>
          <w:tblHeader/>
        </w:trPr>
        <w:tc>
          <w:tcPr>
            <w:tcW w:w="4050" w:type="dxa"/>
          </w:tcPr>
          <w:p w14:paraId="3E47F4E8" w14:textId="77777777" w:rsidR="00404CC6" w:rsidRPr="00FB19D2" w:rsidRDefault="00404CC6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8B4B8F" w14:textId="77777777" w:rsidR="00404CC6" w:rsidRPr="00FB19D2" w:rsidRDefault="00404CC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</w:tcPr>
          <w:p w14:paraId="1FDEA0A4" w14:textId="26998FCA" w:rsidR="00404CC6" w:rsidRPr="0056764B" w:rsidRDefault="00F356A1" w:rsidP="00F34FC6">
            <w:pPr>
              <w:tabs>
                <w:tab w:val="clear" w:pos="4451"/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56764B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504FA9" w:rsidRPr="00BE672D" w14:paraId="51D0F151" w14:textId="77777777" w:rsidTr="00B843C2">
        <w:trPr>
          <w:trHeight w:val="423"/>
          <w:tblHeader/>
        </w:trPr>
        <w:tc>
          <w:tcPr>
            <w:tcW w:w="4050" w:type="dxa"/>
          </w:tcPr>
          <w:p w14:paraId="1B38973E" w14:textId="77777777" w:rsidR="00504FA9" w:rsidRPr="00FB19D2" w:rsidRDefault="00504FA9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23411D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  <w:vAlign w:val="center"/>
          </w:tcPr>
          <w:p w14:paraId="1185B72D" w14:textId="61B8E944" w:rsidR="00504FA9" w:rsidRPr="0056764B" w:rsidRDefault="00504FA9" w:rsidP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Pr="00504F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04FA9" w:rsidRPr="000C60A2" w14:paraId="5B942C3A" w14:textId="77777777" w:rsidTr="00504FA9">
        <w:trPr>
          <w:trHeight w:val="372"/>
          <w:tblHeader/>
        </w:trPr>
        <w:tc>
          <w:tcPr>
            <w:tcW w:w="4050" w:type="dxa"/>
          </w:tcPr>
          <w:p w14:paraId="57C6A490" w14:textId="77777777" w:rsidR="00504FA9" w:rsidRPr="0056764B" w:rsidRDefault="00504FA9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C13D6BC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021A21E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55553F1A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426298FE" w14:textId="77777777" w:rsidR="00504FA9" w:rsidRPr="0056764B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04FA9" w:rsidRPr="000C60A2" w14:paraId="449C0904" w14:textId="77777777" w:rsidTr="00504FA9">
        <w:trPr>
          <w:trHeight w:val="386"/>
          <w:tblHeader/>
        </w:trPr>
        <w:tc>
          <w:tcPr>
            <w:tcW w:w="4050" w:type="dxa"/>
          </w:tcPr>
          <w:p w14:paraId="5E7192BF" w14:textId="59C46117" w:rsidR="00504FA9" w:rsidRPr="008455B7" w:rsidRDefault="00504FA9" w:rsidP="00AC0F1B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ลูกค้ารายใหญ่</w:t>
            </w:r>
            <w:r w:rsidRPr="008455B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8455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9301E39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60441EE" w14:textId="5C85A324" w:rsidR="00504FA9" w:rsidRPr="00F67F89" w:rsidRDefault="000436ED" w:rsidP="008A4C98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F8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5C621D67" w14:textId="77777777" w:rsidR="00504FA9" w:rsidRPr="00F67F89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</w:tcPr>
          <w:p w14:paraId="3B0EDF5F" w14:textId="48C61C12" w:rsidR="00504FA9" w:rsidRPr="0056764B" w:rsidRDefault="000436ED" w:rsidP="008A4C98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7F8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04FA9" w:rsidRPr="00FB19D2" w14:paraId="7F36DD59" w14:textId="77777777" w:rsidTr="00504FA9">
        <w:trPr>
          <w:trHeight w:val="372"/>
          <w:tblHeader/>
        </w:trPr>
        <w:tc>
          <w:tcPr>
            <w:tcW w:w="4050" w:type="dxa"/>
          </w:tcPr>
          <w:p w14:paraId="3112BF90" w14:textId="77777777" w:rsidR="00504FA9" w:rsidRPr="0056764B" w:rsidRDefault="00504FA9" w:rsidP="00AC0F1B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รายได้จากส่วนงานของกลุ่มบริษัท</w:t>
            </w:r>
          </w:p>
        </w:tc>
        <w:tc>
          <w:tcPr>
            <w:tcW w:w="180" w:type="dxa"/>
          </w:tcPr>
          <w:p w14:paraId="72948BCB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7C3E03C" w14:textId="69ED7963" w:rsidR="00504FA9" w:rsidRPr="00FB19D2" w:rsidRDefault="00745392" w:rsidP="008A4C98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5392">
              <w:rPr>
                <w:rFonts w:ascii="Angsana New" w:hAnsi="Angsana New"/>
                <w:sz w:val="28"/>
                <w:szCs w:val="28"/>
              </w:rPr>
              <w:t>73</w:t>
            </w:r>
            <w:r w:rsidR="008455B7">
              <w:rPr>
                <w:rFonts w:ascii="Angsana New" w:hAnsi="Angsana New"/>
                <w:sz w:val="28"/>
                <w:szCs w:val="28"/>
              </w:rPr>
              <w:t>6</w:t>
            </w:r>
            <w:r w:rsidRPr="00745392">
              <w:rPr>
                <w:rFonts w:ascii="Angsana New" w:hAnsi="Angsana New"/>
                <w:sz w:val="28"/>
                <w:szCs w:val="28"/>
              </w:rPr>
              <w:t>,</w:t>
            </w:r>
            <w:r w:rsidR="008455B7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80" w:type="dxa"/>
          </w:tcPr>
          <w:p w14:paraId="407E3071" w14:textId="77777777" w:rsidR="00504FA9" w:rsidRPr="00FB19D2" w:rsidRDefault="00504FA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4415464D" w14:textId="607554EE" w:rsidR="00504FA9" w:rsidRPr="00FB19D2" w:rsidRDefault="002C4A80" w:rsidP="008A4C98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A80">
              <w:rPr>
                <w:rFonts w:ascii="Angsana New" w:hAnsi="Angsana New"/>
                <w:sz w:val="28"/>
                <w:szCs w:val="28"/>
              </w:rPr>
              <w:t>824,1</w:t>
            </w:r>
            <w:r w:rsidR="008455B7">
              <w:rPr>
                <w:rFonts w:ascii="Angsana New" w:hAnsi="Angsana New"/>
                <w:sz w:val="28"/>
                <w:szCs w:val="28"/>
              </w:rPr>
              <w:t>7</w:t>
            </w:r>
            <w:r w:rsidRPr="002C4A8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E672D" w:rsidRPr="00FB19D2" w14:paraId="74970894" w14:textId="77777777" w:rsidTr="00504FA9">
        <w:trPr>
          <w:trHeight w:val="372"/>
          <w:tblHeader/>
        </w:trPr>
        <w:tc>
          <w:tcPr>
            <w:tcW w:w="4050" w:type="dxa"/>
          </w:tcPr>
          <w:p w14:paraId="6BCDF452" w14:textId="23EC885F" w:rsidR="00BE672D" w:rsidRPr="0056764B" w:rsidRDefault="00BE672D" w:rsidP="00AC0F1B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ร้อยละของรายได้รวม</w:t>
            </w:r>
          </w:p>
        </w:tc>
        <w:tc>
          <w:tcPr>
            <w:tcW w:w="180" w:type="dxa"/>
          </w:tcPr>
          <w:p w14:paraId="5722E6F2" w14:textId="77777777" w:rsidR="00BE672D" w:rsidRPr="00FB19D2" w:rsidRDefault="00BE672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102C72D" w14:textId="3C4D6F5B" w:rsidR="00BE672D" w:rsidRPr="00FB19D2" w:rsidRDefault="000436ED" w:rsidP="008A4C98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80" w:type="dxa"/>
          </w:tcPr>
          <w:p w14:paraId="129FED74" w14:textId="77777777" w:rsidR="00BE672D" w:rsidRPr="00FB19D2" w:rsidRDefault="00BE672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</w:tcPr>
          <w:p w14:paraId="1C654865" w14:textId="36154651" w:rsidR="00BE672D" w:rsidRPr="00FB19D2" w:rsidRDefault="000436ED" w:rsidP="008A4C98">
            <w:pPr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</w:tbl>
    <w:p w14:paraId="6FD62B3F" w14:textId="66172DFB" w:rsidR="00917523" w:rsidRPr="0056764B" w:rsidRDefault="00917523" w:rsidP="00E845B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cs/>
          <w:lang w:val="en-US"/>
        </w:rPr>
      </w:pPr>
      <w:r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lastRenderedPageBreak/>
        <w:t>เครื่องมือทางการเงิน</w:t>
      </w:r>
      <w:r w:rsidR="001168DD"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 xml:space="preserve">  </w:t>
      </w:r>
    </w:p>
    <w:bookmarkEnd w:id="2"/>
    <w:p w14:paraId="49CA09C2" w14:textId="77777777" w:rsidR="00D3273E" w:rsidRPr="0056764B" w:rsidRDefault="00D3273E" w:rsidP="00B65E93">
      <w:pPr>
        <w:pStyle w:val="block"/>
        <w:spacing w:after="0" w:line="240" w:lineRule="atLeast"/>
        <w:ind w:left="0" w:firstLine="360"/>
        <w:jc w:val="both"/>
        <w:rPr>
          <w:rFonts w:ascii="Angsana New" w:hAnsi="Angsana New"/>
          <w:i/>
          <w:iCs/>
          <w:sz w:val="28"/>
          <w:szCs w:val="28"/>
          <w:cs/>
          <w:lang w:val="en-US" w:bidi="th-TH"/>
        </w:rPr>
      </w:pPr>
      <w:r w:rsidRPr="0056764B">
        <w:rPr>
          <w:rFonts w:ascii="Angsana New" w:hAnsi="Angsana New" w:hint="cs"/>
          <w:i/>
          <w:iCs/>
          <w:sz w:val="28"/>
          <w:szCs w:val="28"/>
          <w:cs/>
          <w:lang w:val="en-US" w:bidi="th-TH"/>
        </w:rPr>
        <w:t>มูลค่าตามบัญชีและมูลค่ายุติธรรม</w:t>
      </w:r>
    </w:p>
    <w:p w14:paraId="7F31FE28" w14:textId="47EFA8AD" w:rsidR="00D3273E" w:rsidRPr="00FB19D2" w:rsidRDefault="00D3273E" w:rsidP="00417CFB">
      <w:pPr>
        <w:pStyle w:val="block"/>
        <w:spacing w:before="120" w:after="0" w:line="240" w:lineRule="atLeast"/>
        <w:ind w:left="360" w:right="-7"/>
        <w:jc w:val="thaiDistribute"/>
        <w:rPr>
          <w:rFonts w:ascii="Angsana New" w:hAnsi="Angsana New"/>
          <w:sz w:val="28"/>
          <w:szCs w:val="28"/>
          <w:lang w:bidi="th-TH"/>
        </w:rPr>
      </w:pPr>
      <w:r w:rsidRPr="0056764B">
        <w:rPr>
          <w:rFonts w:ascii="Angsana New" w:hAnsi="Angsana New" w:hint="cs"/>
          <w:sz w:val="28"/>
          <w:szCs w:val="28"/>
          <w:cs/>
          <w:lang w:val="en-US" w:bidi="th-TH"/>
        </w:rPr>
        <w:t>ตารางดังต่อไปนี้มูลค่าตามบัญชีและมูลค่ายุติธรรมของ</w:t>
      </w:r>
      <w:r w:rsidR="00D17727" w:rsidRPr="0056764B">
        <w:rPr>
          <w:rFonts w:ascii="Angsana New" w:hAnsi="Angsana New" w:hint="cs"/>
          <w:sz w:val="28"/>
          <w:szCs w:val="28"/>
          <w:cs/>
          <w:lang w:val="en-US" w:bidi="th-TH"/>
        </w:rPr>
        <w:t>สินทรัพย์ทางการเงินและ</w:t>
      </w:r>
      <w:r w:rsidRPr="0056764B">
        <w:rPr>
          <w:rFonts w:ascii="Angsana New" w:hAnsi="Angsana New" w:hint="cs"/>
          <w:sz w:val="28"/>
          <w:szCs w:val="28"/>
          <w:cs/>
          <w:lang w:val="en-US" w:bidi="th-TH"/>
        </w:rPr>
        <w:t>หนี้สินทางการเงินรวมถึงลำดับชั้นมูลค่ายุติธรรม</w:t>
      </w:r>
      <w:r w:rsidR="000A3E00" w:rsidRPr="0056764B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56764B">
        <w:rPr>
          <w:rFonts w:ascii="Angsana New" w:hAnsi="Angsana New" w:hint="cs"/>
          <w:sz w:val="28"/>
          <w:szCs w:val="28"/>
          <w:cs/>
          <w:lang w:val="en-US" w:bidi="th-TH"/>
        </w:rPr>
        <w:t>แต่ไม่รวมถึงการแสดงข้อมูลมูลค่ายุติธรรมสำหรับ</w:t>
      </w:r>
      <w:r w:rsidR="00D17727" w:rsidRPr="0056764B">
        <w:rPr>
          <w:rFonts w:ascii="Angsana New" w:hAnsi="Angsana New" w:hint="cs"/>
          <w:sz w:val="28"/>
          <w:szCs w:val="28"/>
          <w:cs/>
          <w:lang w:val="en-US" w:bidi="th-TH"/>
        </w:rPr>
        <w:t>สินทรัพย์ทางการเงินและ</w:t>
      </w:r>
      <w:r w:rsidRPr="0056764B">
        <w:rPr>
          <w:rFonts w:ascii="Angsana New" w:hAnsi="Angsana New" w:hint="cs"/>
          <w:sz w:val="28"/>
          <w:szCs w:val="28"/>
          <w:cs/>
          <w:lang w:val="en-US" w:bidi="th-TH"/>
        </w:rPr>
        <w:t>หนี้สินทางการเงินที่</w:t>
      </w:r>
      <w:r w:rsidR="00F50685" w:rsidRPr="0056764B">
        <w:rPr>
          <w:rFonts w:ascii="Angsana New" w:hAnsi="Angsana New" w:hint="cs"/>
          <w:sz w:val="28"/>
          <w:szCs w:val="28"/>
          <w:cs/>
          <w:lang w:val="en-US" w:bidi="th-TH"/>
        </w:rPr>
        <w:t>วัดมูลค่าด้วยราคาทุนตัดจำหน่าย</w:t>
      </w:r>
      <w:r w:rsidRPr="0056764B">
        <w:rPr>
          <w:rFonts w:ascii="Angsana New" w:hAnsi="Angsana New" w:hint="cs"/>
          <w:sz w:val="28"/>
          <w:szCs w:val="28"/>
          <w:cs/>
          <w:lang w:val="en-US" w:bidi="th-TH"/>
        </w:rPr>
        <w:t>หากมูลค่าตามบัญชีใกล้เคียงกับมูลค่ายุติธรรมอย่างสมเหตุสมผล</w:t>
      </w:r>
    </w:p>
    <w:p w14:paraId="3BF05033" w14:textId="04125A5F" w:rsidR="007F046C" w:rsidRPr="00FB19D2" w:rsidRDefault="007F046C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10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80"/>
        <w:gridCol w:w="1260"/>
        <w:gridCol w:w="182"/>
        <w:gridCol w:w="898"/>
        <w:gridCol w:w="181"/>
        <w:gridCol w:w="889"/>
        <w:gridCol w:w="180"/>
        <w:gridCol w:w="911"/>
        <w:gridCol w:w="180"/>
        <w:gridCol w:w="1001"/>
      </w:tblGrid>
      <w:tr w:rsidR="00646F76" w:rsidRPr="00FB19D2" w14:paraId="0A59B6DA" w14:textId="77777777" w:rsidTr="004E3F90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0B92163E" w14:textId="77777777" w:rsidR="00646F76" w:rsidRPr="00FB19D2" w:rsidRDefault="00646F76" w:rsidP="001A1BF3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6C0F41" w14:textId="77777777" w:rsidR="00646F76" w:rsidRPr="0056764B" w:rsidRDefault="00646F76" w:rsidP="001A1BF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vAlign w:val="bottom"/>
          </w:tcPr>
          <w:p w14:paraId="12921C70" w14:textId="7308AB78" w:rsidR="00646F76" w:rsidRPr="0056764B" w:rsidRDefault="00646F76" w:rsidP="00087351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5A08C3" w:rsidRPr="00FB19D2" w14:paraId="3EC1C01E" w14:textId="77777777" w:rsidTr="004E3F90">
        <w:trPr>
          <w:cantSplit/>
          <w:trHeight w:val="20"/>
          <w:tblHeader/>
        </w:trPr>
        <w:tc>
          <w:tcPr>
            <w:tcW w:w="3240" w:type="dxa"/>
            <w:vAlign w:val="bottom"/>
            <w:hideMark/>
          </w:tcPr>
          <w:p w14:paraId="5F8ADA89" w14:textId="77777777" w:rsidR="005A08C3" w:rsidRPr="00FB19D2" w:rsidRDefault="005A08C3" w:rsidP="001A1BF3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EEA703" w14:textId="77777777" w:rsidR="005A08C3" w:rsidRPr="00FB19D2" w:rsidRDefault="005A08C3" w:rsidP="001A1BF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1A8A17DA" w14:textId="4485C384" w:rsidR="005A08C3" w:rsidRPr="0056764B" w:rsidRDefault="00531D01" w:rsidP="001A1BF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A08C3" w:rsidRPr="00FB19D2" w14:paraId="12EE7754" w14:textId="77777777" w:rsidTr="004E3F90">
        <w:trPr>
          <w:cantSplit/>
          <w:trHeight w:val="20"/>
          <w:tblHeader/>
        </w:trPr>
        <w:tc>
          <w:tcPr>
            <w:tcW w:w="3240" w:type="dxa"/>
            <w:hideMark/>
          </w:tcPr>
          <w:p w14:paraId="29F40209" w14:textId="77777777" w:rsidR="005A08C3" w:rsidRPr="00FB19D2" w:rsidRDefault="005A08C3" w:rsidP="001A1BF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0FEE385" w14:textId="77777777" w:rsidR="005A08C3" w:rsidRPr="0056764B" w:rsidRDefault="005A08C3" w:rsidP="001A1BF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1D6B2D66" w14:textId="3B303F4D" w:rsidR="005A08C3" w:rsidRPr="00FB19D2" w:rsidRDefault="005A08C3" w:rsidP="001A1BF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33B971DB" w14:textId="77777777" w:rsidR="005A08C3" w:rsidRPr="00FB19D2" w:rsidRDefault="005A08C3" w:rsidP="001A1BF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51A331" w14:textId="77777777" w:rsidR="005A08C3" w:rsidRPr="00FB19D2" w:rsidRDefault="005A08C3" w:rsidP="001A1BF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5A08C3" w:rsidRPr="00FB19D2" w14:paraId="38B789F3" w14:textId="77777777" w:rsidTr="004E3F90">
        <w:trPr>
          <w:cantSplit/>
          <w:trHeight w:val="20"/>
          <w:tblHeader/>
        </w:trPr>
        <w:tc>
          <w:tcPr>
            <w:tcW w:w="3240" w:type="dxa"/>
            <w:hideMark/>
          </w:tcPr>
          <w:p w14:paraId="616493FA" w14:textId="77777777" w:rsidR="005A08C3" w:rsidRPr="00FB19D2" w:rsidRDefault="005A08C3" w:rsidP="001A1BF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A8DBC14" w14:textId="77777777" w:rsidR="005A08C3" w:rsidRPr="00FB19D2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75386F" w14:textId="52A5AD1C" w:rsidR="005A08C3" w:rsidRPr="00C25EEF" w:rsidRDefault="007B52B0" w:rsidP="00C25EE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6764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</w:t>
            </w:r>
            <w:r w:rsidR="00C25EEF"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</w:t>
            </w:r>
            <w:r w:rsidRPr="0056764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บัญชี</w:t>
            </w:r>
          </w:p>
        </w:tc>
        <w:tc>
          <w:tcPr>
            <w:tcW w:w="182" w:type="dxa"/>
          </w:tcPr>
          <w:p w14:paraId="5E02ED1D" w14:textId="77777777" w:rsidR="005A08C3" w:rsidRPr="00FB19D2" w:rsidRDefault="005A08C3" w:rsidP="001A1B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4F55DE" w14:textId="77777777" w:rsidR="005A08C3" w:rsidRPr="00FB19D2" w:rsidRDefault="005A08C3" w:rsidP="001A1BF3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DE171" w14:textId="77777777" w:rsidR="005A08C3" w:rsidRPr="00FB19D2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DE83F2" w14:textId="77777777" w:rsidR="005A08C3" w:rsidRPr="00FB19D2" w:rsidRDefault="005A08C3" w:rsidP="001A1BF3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890DD" w14:textId="77777777" w:rsidR="005A08C3" w:rsidRPr="00FB19D2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5A3FBD" w14:textId="77777777" w:rsidR="005A08C3" w:rsidRPr="00FB19D2" w:rsidRDefault="005A08C3" w:rsidP="001A1BF3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BEAC8" w14:textId="77777777" w:rsidR="005A08C3" w:rsidRPr="00FB19D2" w:rsidRDefault="005A08C3" w:rsidP="001A1BF3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7AF28A" w14:textId="77777777" w:rsidR="005A08C3" w:rsidRPr="00FB19D2" w:rsidRDefault="005A08C3" w:rsidP="001A1BF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C960E8" w:rsidRPr="00FB19D2" w14:paraId="64873C0A" w14:textId="77777777" w:rsidTr="004E3F90">
        <w:trPr>
          <w:cantSplit/>
          <w:trHeight w:val="20"/>
        </w:trPr>
        <w:tc>
          <w:tcPr>
            <w:tcW w:w="3240" w:type="dxa"/>
          </w:tcPr>
          <w:p w14:paraId="4189BB6D" w14:textId="5D966C25" w:rsidR="00C960E8" w:rsidRPr="00417CFB" w:rsidRDefault="00C960E8" w:rsidP="00C960E8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7CF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417CFB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5BE822A2" w14:textId="77777777" w:rsidR="00C960E8" w:rsidRPr="00FB19D2" w:rsidRDefault="00C960E8" w:rsidP="00C960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85791D" w14:textId="77777777" w:rsidR="00C960E8" w:rsidRPr="00FB19D2" w:rsidRDefault="00C960E8" w:rsidP="00C960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2844CB0" w14:textId="77777777" w:rsidR="00C960E8" w:rsidRPr="00FB19D2" w:rsidRDefault="00C960E8" w:rsidP="00C960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087EDF39" w14:textId="77777777" w:rsidR="00C960E8" w:rsidRPr="00FB19D2" w:rsidRDefault="00C960E8" w:rsidP="00C960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64634AC" w14:textId="77777777" w:rsidR="00C960E8" w:rsidRPr="00FB19D2" w:rsidRDefault="00C960E8" w:rsidP="00C960E8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4E5F6F58" w14:textId="77777777" w:rsidR="00C960E8" w:rsidRPr="00FB19D2" w:rsidRDefault="00C960E8" w:rsidP="00C960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3F5A09" w14:textId="77777777" w:rsidR="00C960E8" w:rsidRPr="00FB19D2" w:rsidRDefault="00C960E8" w:rsidP="00C960E8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1F6DE7A9" w14:textId="77777777" w:rsidR="00C960E8" w:rsidRPr="00FB19D2" w:rsidRDefault="00C960E8" w:rsidP="00C960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5CF072" w14:textId="77777777" w:rsidR="00C960E8" w:rsidRPr="00FB19D2" w:rsidRDefault="00C960E8" w:rsidP="00C960E8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46812C24" w14:textId="77777777" w:rsidR="00C960E8" w:rsidRPr="00FB19D2" w:rsidRDefault="00C960E8" w:rsidP="00C960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F7AFD" w:rsidRPr="00FB19D2" w14:paraId="2634209D" w14:textId="77777777" w:rsidTr="004E3F90">
        <w:trPr>
          <w:cantSplit/>
          <w:trHeight w:val="20"/>
        </w:trPr>
        <w:tc>
          <w:tcPr>
            <w:tcW w:w="3240" w:type="dxa"/>
          </w:tcPr>
          <w:p w14:paraId="52972899" w14:textId="6EBFA254" w:rsidR="00DF7AFD" w:rsidRPr="00FB19D2" w:rsidRDefault="00DF7AFD" w:rsidP="00DF7AF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0BFD63BB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E7B0DD" w14:textId="2B6E6753" w:rsidR="00DF7AFD" w:rsidRPr="00DF7AFD" w:rsidRDefault="00DF7AFD" w:rsidP="00DF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7AFD">
              <w:rPr>
                <w:rFonts w:ascii="Angsana New" w:hAnsi="Angsana New"/>
                <w:sz w:val="28"/>
                <w:szCs w:val="28"/>
              </w:rPr>
              <w:t>108,584</w:t>
            </w:r>
          </w:p>
        </w:tc>
        <w:tc>
          <w:tcPr>
            <w:tcW w:w="182" w:type="dxa"/>
          </w:tcPr>
          <w:p w14:paraId="5D78BD0A" w14:textId="77777777" w:rsidR="00DF7AFD" w:rsidRPr="00DF7AFD" w:rsidRDefault="00DF7AFD" w:rsidP="00DF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7BF90FA8" w14:textId="3F67E60F" w:rsidR="00DF7AFD" w:rsidRPr="00DF7AFD" w:rsidRDefault="00DF7AFD" w:rsidP="00DF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CDA96DF" w14:textId="77777777" w:rsidR="00DF7AFD" w:rsidRPr="00DF7AFD" w:rsidRDefault="00DF7AFD" w:rsidP="00DF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8DA9FCA" w14:textId="0FF1AAE3" w:rsidR="00DF7AFD" w:rsidRPr="00DF7AFD" w:rsidRDefault="00DF7AFD" w:rsidP="00DF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30B364" w14:textId="77777777" w:rsidR="00DF7AFD" w:rsidRPr="00DF7AFD" w:rsidRDefault="00DF7AFD" w:rsidP="00DF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555EE735" w14:textId="3AAF51BF" w:rsidR="00DF7AFD" w:rsidRPr="00DF7AFD" w:rsidRDefault="00DF7AFD" w:rsidP="00DF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7AFD">
              <w:rPr>
                <w:rFonts w:ascii="Angsana New" w:hAnsi="Angsana New"/>
                <w:sz w:val="28"/>
                <w:szCs w:val="28"/>
              </w:rPr>
              <w:t>10</w:t>
            </w:r>
            <w:r w:rsidR="00B76A8C">
              <w:rPr>
                <w:rFonts w:ascii="Angsana New" w:hAnsi="Angsana New"/>
                <w:sz w:val="28"/>
                <w:szCs w:val="28"/>
              </w:rPr>
              <w:t>9</w:t>
            </w:r>
            <w:r w:rsidRPr="00DF7AFD">
              <w:rPr>
                <w:rFonts w:ascii="Angsana New" w:hAnsi="Angsana New"/>
                <w:sz w:val="28"/>
                <w:szCs w:val="28"/>
              </w:rPr>
              <w:t>,</w:t>
            </w:r>
            <w:r w:rsidR="00B76A8C">
              <w:rPr>
                <w:rFonts w:ascii="Angsana New" w:hAnsi="Angsana New"/>
                <w:sz w:val="28"/>
                <w:szCs w:val="28"/>
              </w:rPr>
              <w:t>092</w:t>
            </w:r>
          </w:p>
        </w:tc>
        <w:tc>
          <w:tcPr>
            <w:tcW w:w="180" w:type="dxa"/>
          </w:tcPr>
          <w:p w14:paraId="34D8BAF7" w14:textId="77777777" w:rsidR="00DF7AFD" w:rsidRPr="00DF7AFD" w:rsidRDefault="00DF7AFD" w:rsidP="00DF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9895FFB" w14:textId="3FF28FAC" w:rsidR="00DF7AFD" w:rsidRPr="00DF7AFD" w:rsidRDefault="00DF7AFD" w:rsidP="00DF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7AFD">
              <w:rPr>
                <w:rFonts w:ascii="Angsana New" w:hAnsi="Angsana New"/>
                <w:sz w:val="28"/>
                <w:szCs w:val="28"/>
              </w:rPr>
              <w:t>10</w:t>
            </w:r>
            <w:r w:rsidR="00B76A8C">
              <w:rPr>
                <w:rFonts w:ascii="Angsana New" w:hAnsi="Angsana New"/>
                <w:sz w:val="28"/>
                <w:szCs w:val="28"/>
              </w:rPr>
              <w:t>9</w:t>
            </w:r>
            <w:r w:rsidRPr="00DF7AFD">
              <w:rPr>
                <w:rFonts w:ascii="Angsana New" w:hAnsi="Angsana New"/>
                <w:sz w:val="28"/>
                <w:szCs w:val="28"/>
              </w:rPr>
              <w:t>,</w:t>
            </w:r>
            <w:r w:rsidR="00B76A8C">
              <w:rPr>
                <w:rFonts w:ascii="Angsana New" w:hAnsi="Angsana New"/>
                <w:sz w:val="28"/>
                <w:szCs w:val="28"/>
              </w:rPr>
              <w:t>092</w:t>
            </w:r>
          </w:p>
        </w:tc>
      </w:tr>
      <w:tr w:rsidR="00DF7AFD" w:rsidRPr="00FB19D2" w14:paraId="5F0EC53D" w14:textId="77777777" w:rsidTr="004E3F90">
        <w:trPr>
          <w:cantSplit/>
          <w:trHeight w:val="20"/>
        </w:trPr>
        <w:tc>
          <w:tcPr>
            <w:tcW w:w="3240" w:type="dxa"/>
          </w:tcPr>
          <w:p w14:paraId="159DDD75" w14:textId="77777777" w:rsidR="00DF7AFD" w:rsidRDefault="00DF7AFD" w:rsidP="00DF7AF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4D3F4110" w14:textId="77777777" w:rsidR="00DF7AFD" w:rsidRPr="00FB19D2" w:rsidRDefault="00DF7AFD" w:rsidP="00F348B3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EAFE7BF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5A3134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581E4ED0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1DC260E0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50B26A6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57D68DC3" w14:textId="77777777" w:rsidR="00DF7AFD" w:rsidRPr="00FB19D2" w:rsidRDefault="00DF7AFD" w:rsidP="00DF7A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D095B6A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4B04C8B9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1954B89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277F7095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F7AFD" w:rsidRPr="00FB19D2" w14:paraId="5281D017" w14:textId="77777777" w:rsidTr="004E3F90">
        <w:trPr>
          <w:cantSplit/>
          <w:trHeight w:val="20"/>
        </w:trPr>
        <w:tc>
          <w:tcPr>
            <w:tcW w:w="3240" w:type="dxa"/>
            <w:hideMark/>
          </w:tcPr>
          <w:p w14:paraId="68C69367" w14:textId="7068DAEB" w:rsidR="00DF7AFD" w:rsidRPr="00417CFB" w:rsidRDefault="00DF7AFD" w:rsidP="00DF7AF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7CF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17CFB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511BFD8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F98AC0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44CB3F3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6DA06710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D9EBF55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0E1EF6B9" w14:textId="77777777" w:rsidR="00DF7AFD" w:rsidRPr="00FB19D2" w:rsidRDefault="00DF7AFD" w:rsidP="00DF7A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EBDEB0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77CAEAB7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9B5415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67F58F28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F7AFD" w:rsidRPr="00FB19D2" w14:paraId="7F8C3803" w14:textId="77777777" w:rsidTr="004E3F90">
        <w:trPr>
          <w:cantSplit/>
          <w:trHeight w:val="20"/>
        </w:trPr>
        <w:tc>
          <w:tcPr>
            <w:tcW w:w="3240" w:type="dxa"/>
            <w:shd w:val="clear" w:color="auto" w:fill="auto"/>
            <w:hideMark/>
          </w:tcPr>
          <w:p w14:paraId="5918E509" w14:textId="77777777" w:rsidR="00DF7AFD" w:rsidRPr="00FB19D2" w:rsidRDefault="00DF7AFD" w:rsidP="00DF7AFD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2B176C94" w14:textId="77777777" w:rsidR="00DF7AFD" w:rsidRPr="00FB19D2" w:rsidRDefault="00DF7AFD" w:rsidP="00DF7AFD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AD293B" w14:textId="7AE2B40E" w:rsidR="00DF7AFD" w:rsidRPr="00FB19D2" w:rsidRDefault="00DF7AFD" w:rsidP="00DF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114,7</w:t>
            </w:r>
            <w:r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82" w:type="dxa"/>
            <w:vAlign w:val="bottom"/>
          </w:tcPr>
          <w:p w14:paraId="5A139080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3B9B770F" w14:textId="77777777" w:rsidR="00DF7AFD" w:rsidRPr="00FB19D2" w:rsidRDefault="00DF7AFD" w:rsidP="00DF7AF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6335E41" w14:textId="77777777" w:rsidR="00DF7AFD" w:rsidRPr="00FB19D2" w:rsidRDefault="00DF7AFD" w:rsidP="00DF7AFD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BB3BB5C" w14:textId="77777777" w:rsidR="00DF7AFD" w:rsidRPr="00FB19D2" w:rsidRDefault="00DF7AFD" w:rsidP="00DF7AF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276070" w14:textId="77777777" w:rsidR="00DF7AFD" w:rsidRPr="00FB19D2" w:rsidRDefault="00DF7AFD" w:rsidP="00DF7AFD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6AB5C03" w14:textId="0AAFC1F8" w:rsidR="00DF7AFD" w:rsidRPr="00FB19D2" w:rsidRDefault="00DF7AFD" w:rsidP="00DF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114,7</w:t>
            </w:r>
            <w:r w:rsidR="00E31BFE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80" w:type="dxa"/>
            <w:vAlign w:val="bottom"/>
          </w:tcPr>
          <w:p w14:paraId="36F5C930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0E341813" w14:textId="2C6294F4" w:rsidR="00DF7AFD" w:rsidRPr="00FB19D2" w:rsidRDefault="00DF7AFD" w:rsidP="00DF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114,7</w:t>
            </w:r>
            <w:r w:rsidR="00E31BFE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</w:tbl>
    <w:p w14:paraId="12D17C51" w14:textId="77777777" w:rsidR="00823303" w:rsidRPr="00FB19D2" w:rsidRDefault="00823303" w:rsidP="00FD6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tbl>
      <w:tblPr>
        <w:tblW w:w="909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80"/>
        <w:gridCol w:w="126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646F76" w:rsidRPr="00FB19D2" w14:paraId="073B0693" w14:textId="77777777" w:rsidTr="00E356EF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55462455" w14:textId="77777777" w:rsidR="00646F76" w:rsidRPr="00FB19D2" w:rsidRDefault="00646F76" w:rsidP="00417CFB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ECB8F3" w14:textId="77777777" w:rsidR="00646F76" w:rsidRPr="0056764B" w:rsidRDefault="00646F76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5A804DF1" w14:textId="7E77D7B7" w:rsidR="00646F76" w:rsidRPr="0056764B" w:rsidRDefault="00646F76" w:rsidP="00087351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EC722E" w:rsidRPr="00FB19D2" w14:paraId="12806E22" w14:textId="77777777" w:rsidTr="00E356EF">
        <w:trPr>
          <w:cantSplit/>
          <w:trHeight w:val="20"/>
          <w:tblHeader/>
        </w:trPr>
        <w:tc>
          <w:tcPr>
            <w:tcW w:w="3240" w:type="dxa"/>
            <w:vAlign w:val="bottom"/>
            <w:hideMark/>
          </w:tcPr>
          <w:p w14:paraId="2FC64549" w14:textId="77777777" w:rsidR="00EC722E" w:rsidRPr="00FB19D2" w:rsidRDefault="00EC722E" w:rsidP="00417CFB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5CDEF4" w14:textId="77777777" w:rsidR="00EC722E" w:rsidRPr="00FB19D2" w:rsidRDefault="00EC722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53878EDC" w14:textId="77777777" w:rsidR="00EC722E" w:rsidRPr="0056764B" w:rsidRDefault="00EC722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C722E" w:rsidRPr="00FB19D2" w14:paraId="7B064E95" w14:textId="77777777" w:rsidTr="00E356EF">
        <w:trPr>
          <w:cantSplit/>
          <w:trHeight w:val="20"/>
          <w:tblHeader/>
        </w:trPr>
        <w:tc>
          <w:tcPr>
            <w:tcW w:w="3240" w:type="dxa"/>
            <w:hideMark/>
          </w:tcPr>
          <w:p w14:paraId="640DCA84" w14:textId="77777777" w:rsidR="00EC722E" w:rsidRPr="00FB19D2" w:rsidRDefault="00EC722E" w:rsidP="00417CFB">
            <w:pPr>
              <w:spacing w:line="240" w:lineRule="auto"/>
              <w:ind w:left="180" w:hanging="19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01F24B1" w14:textId="77777777" w:rsidR="00EC722E" w:rsidRPr="0056764B" w:rsidRDefault="00EC72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45CF3BA5" w14:textId="6CF8EEBB" w:rsidR="00EC722E" w:rsidRPr="00FB19D2" w:rsidRDefault="00EC72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A2FFC44" w14:textId="77777777" w:rsidR="00EC722E" w:rsidRPr="00FB19D2" w:rsidRDefault="00EC72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ED7DF7" w14:textId="77777777" w:rsidR="00EC722E" w:rsidRPr="00FB19D2" w:rsidRDefault="00EC72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EC722E" w:rsidRPr="00FB19D2" w14:paraId="5C3C5397" w14:textId="77777777" w:rsidTr="00E356EF">
        <w:trPr>
          <w:cantSplit/>
          <w:trHeight w:val="20"/>
          <w:tblHeader/>
        </w:trPr>
        <w:tc>
          <w:tcPr>
            <w:tcW w:w="3240" w:type="dxa"/>
            <w:hideMark/>
          </w:tcPr>
          <w:p w14:paraId="3C01B2E0" w14:textId="77777777" w:rsidR="00EC722E" w:rsidRPr="00FB19D2" w:rsidRDefault="00EC722E" w:rsidP="00417CFB">
            <w:pPr>
              <w:spacing w:line="240" w:lineRule="auto"/>
              <w:ind w:left="180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83801E2" w14:textId="77777777" w:rsidR="00EC722E" w:rsidRPr="00FB19D2" w:rsidRDefault="00EC72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AD1206" w14:textId="1692A380" w:rsidR="00EC722E" w:rsidRPr="001C0E5B" w:rsidRDefault="001C0E5B" w:rsidP="001C0E5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5991845" w14:textId="77777777" w:rsidR="00EC722E" w:rsidRPr="00FB19D2" w:rsidRDefault="00EC72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44C95D" w14:textId="77777777" w:rsidR="00EC722E" w:rsidRPr="00FB19D2" w:rsidRDefault="00EC722E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DB466" w14:textId="77777777" w:rsidR="00EC722E" w:rsidRPr="00FB19D2" w:rsidRDefault="00EC72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2E8F10" w14:textId="77777777" w:rsidR="00EC722E" w:rsidRPr="00FB19D2" w:rsidRDefault="00EC722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322C3" w14:textId="77777777" w:rsidR="00EC722E" w:rsidRPr="00FB19D2" w:rsidRDefault="00EC72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C99DC2" w14:textId="77777777" w:rsidR="00EC722E" w:rsidRPr="00FB19D2" w:rsidRDefault="00EC722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ระดับ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B19D2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5EC54" w14:textId="77777777" w:rsidR="00EC722E" w:rsidRPr="00FB19D2" w:rsidRDefault="00EC72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38059F" w14:textId="77777777" w:rsidR="00EC722E" w:rsidRPr="00FB19D2" w:rsidRDefault="00EC722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C960E8" w:rsidRPr="00FB19D2" w14:paraId="47C6C43A" w14:textId="77777777" w:rsidTr="00E356EF">
        <w:trPr>
          <w:cantSplit/>
          <w:trHeight w:val="20"/>
        </w:trPr>
        <w:tc>
          <w:tcPr>
            <w:tcW w:w="3240" w:type="dxa"/>
          </w:tcPr>
          <w:p w14:paraId="2C418CC6" w14:textId="779C44AF" w:rsidR="00C960E8" w:rsidRPr="00FB19D2" w:rsidRDefault="00C960E8" w:rsidP="00417CFB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FB19D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9C2533B" w14:textId="77777777" w:rsidR="00C960E8" w:rsidRPr="00FB19D2" w:rsidRDefault="00C960E8" w:rsidP="00C960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FFED53" w14:textId="77777777" w:rsidR="00C960E8" w:rsidRPr="00FB19D2" w:rsidRDefault="00C960E8" w:rsidP="00C960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B4082C3" w14:textId="77777777" w:rsidR="00C960E8" w:rsidRPr="00FB19D2" w:rsidRDefault="00C960E8" w:rsidP="00C960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4E5451D" w14:textId="77777777" w:rsidR="00C960E8" w:rsidRPr="00FB19D2" w:rsidRDefault="00C960E8" w:rsidP="00C960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A992DF2" w14:textId="77777777" w:rsidR="00C960E8" w:rsidRPr="00FB19D2" w:rsidRDefault="00C960E8" w:rsidP="00C960E8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1847089" w14:textId="77777777" w:rsidR="00C960E8" w:rsidRPr="00FB19D2" w:rsidRDefault="00C960E8" w:rsidP="00C960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0DE0684" w14:textId="77777777" w:rsidR="00C960E8" w:rsidRPr="00FB19D2" w:rsidRDefault="00C960E8" w:rsidP="00C960E8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0ACF27D" w14:textId="77777777" w:rsidR="00C960E8" w:rsidRPr="00FB19D2" w:rsidRDefault="00C960E8" w:rsidP="00C960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5DF54B0" w14:textId="77777777" w:rsidR="00C960E8" w:rsidRPr="00FB19D2" w:rsidRDefault="00C960E8" w:rsidP="00C960E8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3C0D560" w14:textId="77777777" w:rsidR="00C960E8" w:rsidRPr="00FB19D2" w:rsidRDefault="00C960E8" w:rsidP="00C960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F7AFD" w:rsidRPr="00FB19D2" w14:paraId="5BC49A81" w14:textId="77777777" w:rsidTr="00E356EF">
        <w:trPr>
          <w:cantSplit/>
          <w:trHeight w:val="20"/>
        </w:trPr>
        <w:tc>
          <w:tcPr>
            <w:tcW w:w="3240" w:type="dxa"/>
          </w:tcPr>
          <w:p w14:paraId="75B62654" w14:textId="4103D49A" w:rsidR="00DF7AFD" w:rsidRPr="00FB19D2" w:rsidRDefault="00DF7AFD" w:rsidP="00DF7AFD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7E95009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B05C48" w14:textId="51522A74" w:rsidR="00DF7AFD" w:rsidRPr="00DF7AFD" w:rsidRDefault="00DF7AFD" w:rsidP="00DF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7AFD">
              <w:rPr>
                <w:rFonts w:ascii="Angsana New" w:hAnsi="Angsana New"/>
                <w:sz w:val="28"/>
                <w:szCs w:val="28"/>
              </w:rPr>
              <w:t>99,498</w:t>
            </w:r>
          </w:p>
        </w:tc>
        <w:tc>
          <w:tcPr>
            <w:tcW w:w="180" w:type="dxa"/>
          </w:tcPr>
          <w:p w14:paraId="14D12F65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13E546" w14:textId="419326A9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4F6F04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62DC51" w14:textId="453EEF52" w:rsidR="00DF7AFD" w:rsidRPr="00FB19D2" w:rsidRDefault="00DF7AFD" w:rsidP="00DF7A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AB16FA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9D188F" w14:textId="72EF6B6E" w:rsidR="00DF7AFD" w:rsidRPr="0025021F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DF7AFD">
              <w:rPr>
                <w:rFonts w:ascii="Angsana New" w:hAnsi="Angsana New"/>
                <w:sz w:val="28"/>
                <w:szCs w:val="28"/>
              </w:rPr>
              <w:t>9</w:t>
            </w:r>
            <w:r w:rsidR="0041617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25021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1617C">
              <w:rPr>
                <w:rFonts w:ascii="Angsana New" w:hAnsi="Angsana New"/>
                <w:sz w:val="28"/>
                <w:szCs w:val="28"/>
                <w:lang w:val="en-US"/>
              </w:rPr>
              <w:t>681</w:t>
            </w:r>
          </w:p>
        </w:tc>
        <w:tc>
          <w:tcPr>
            <w:tcW w:w="180" w:type="dxa"/>
            <w:vAlign w:val="bottom"/>
          </w:tcPr>
          <w:p w14:paraId="06C41872" w14:textId="77777777" w:rsidR="00DF7AFD" w:rsidRPr="00FB19D2" w:rsidRDefault="00DF7AFD" w:rsidP="00DF7AF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EA6F82" w14:textId="21CFCD63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F7AFD">
              <w:rPr>
                <w:rFonts w:ascii="Angsana New" w:hAnsi="Angsana New"/>
                <w:sz w:val="28"/>
                <w:szCs w:val="28"/>
              </w:rPr>
              <w:t>9</w:t>
            </w:r>
            <w:r w:rsidR="0041617C">
              <w:rPr>
                <w:rFonts w:ascii="Angsana New" w:hAnsi="Angsana New"/>
                <w:sz w:val="28"/>
                <w:szCs w:val="28"/>
              </w:rPr>
              <w:t>9</w:t>
            </w:r>
            <w:r w:rsidRPr="00DF7AFD">
              <w:rPr>
                <w:rFonts w:ascii="Angsana New" w:hAnsi="Angsana New"/>
                <w:sz w:val="28"/>
                <w:szCs w:val="28"/>
              </w:rPr>
              <w:t>,</w:t>
            </w:r>
            <w:r w:rsidR="0041617C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  <w:tr w:rsidR="00DF7AFD" w:rsidRPr="00FB19D2" w14:paraId="3AF5D600" w14:textId="77777777" w:rsidTr="00E356EF">
        <w:trPr>
          <w:cantSplit/>
          <w:trHeight w:val="20"/>
        </w:trPr>
        <w:tc>
          <w:tcPr>
            <w:tcW w:w="3240" w:type="dxa"/>
          </w:tcPr>
          <w:p w14:paraId="02CAB776" w14:textId="77777777" w:rsidR="00DF7AFD" w:rsidRPr="00FB19D2" w:rsidRDefault="00DF7AFD" w:rsidP="00DF7AFD">
            <w:pPr>
              <w:tabs>
                <w:tab w:val="decimal" w:pos="510"/>
              </w:tabs>
              <w:spacing w:line="240" w:lineRule="auto"/>
              <w:ind w:left="180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5ECDEFE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3387CC" w14:textId="77777777" w:rsidR="00DF7AFD" w:rsidRPr="007751A7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2ED7F90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C43AB14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06EA17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34F6DAA" w14:textId="77777777" w:rsidR="00DF7AFD" w:rsidRPr="00FB19D2" w:rsidRDefault="00DF7AFD" w:rsidP="00DF7A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92EEF86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8A79635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03A67BE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BAA9A7F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F7AFD" w:rsidRPr="00FB19D2" w14:paraId="6F316AF9" w14:textId="77777777" w:rsidTr="00E356EF">
        <w:trPr>
          <w:cantSplit/>
          <w:trHeight w:val="20"/>
        </w:trPr>
        <w:tc>
          <w:tcPr>
            <w:tcW w:w="3240" w:type="dxa"/>
            <w:hideMark/>
          </w:tcPr>
          <w:p w14:paraId="326CDB89" w14:textId="77777777" w:rsidR="00DF7AFD" w:rsidRPr="00FB19D2" w:rsidRDefault="00DF7AFD" w:rsidP="00DF7AF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676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B19D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52EEF1D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97E4EE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365D8C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AAF8A97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B64AEAD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8E0B4C" w14:textId="77777777" w:rsidR="00DF7AFD" w:rsidRPr="00FB19D2" w:rsidRDefault="00DF7AFD" w:rsidP="00DF7AF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544465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D08BD0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90A272" w14:textId="77777777" w:rsidR="00DF7AFD" w:rsidRPr="00FB19D2" w:rsidRDefault="00DF7AFD" w:rsidP="00DF7AF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DB4E13C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F7AFD" w:rsidRPr="00FB19D2" w14:paraId="159E587A" w14:textId="77777777" w:rsidTr="00E356EF">
        <w:trPr>
          <w:cantSplit/>
          <w:trHeight w:val="20"/>
        </w:trPr>
        <w:tc>
          <w:tcPr>
            <w:tcW w:w="3240" w:type="dxa"/>
            <w:shd w:val="clear" w:color="auto" w:fill="auto"/>
            <w:hideMark/>
          </w:tcPr>
          <w:p w14:paraId="55E1CACA" w14:textId="77777777" w:rsidR="00DF7AFD" w:rsidRPr="00FB19D2" w:rsidRDefault="00DF7AFD" w:rsidP="00DF7AFD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22D9CCB" w14:textId="77777777" w:rsidR="00DF7AFD" w:rsidRPr="00FB19D2" w:rsidRDefault="00DF7AFD" w:rsidP="00DF7AFD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E509CA" w14:textId="77777777" w:rsidR="00DF7AFD" w:rsidRPr="00FB19D2" w:rsidRDefault="00DF7AFD" w:rsidP="00DF7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105,332</w:t>
            </w:r>
          </w:p>
        </w:tc>
        <w:tc>
          <w:tcPr>
            <w:tcW w:w="180" w:type="dxa"/>
            <w:vAlign w:val="bottom"/>
          </w:tcPr>
          <w:p w14:paraId="7FB54F63" w14:textId="77777777" w:rsidR="00DF7AFD" w:rsidRPr="00FB19D2" w:rsidRDefault="00DF7AFD" w:rsidP="00DF7AFD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9B39454" w14:textId="77777777" w:rsidR="00DF7AFD" w:rsidRPr="00FB19D2" w:rsidRDefault="00DF7AFD" w:rsidP="00DF7AFD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9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4E5506" w14:textId="77777777" w:rsidR="00DF7AFD" w:rsidRPr="00FB19D2" w:rsidRDefault="00DF7AFD" w:rsidP="00DF7AF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D20A058" w14:textId="77777777" w:rsidR="00DF7AFD" w:rsidRPr="00FB19D2" w:rsidRDefault="00DF7AFD" w:rsidP="00DF7AFD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9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B42FA7" w14:textId="77777777" w:rsidR="00DF7AFD" w:rsidRPr="00FB19D2" w:rsidRDefault="00DF7AFD" w:rsidP="00DF7AF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94F1C9" w14:textId="65422556" w:rsidR="00DF7AFD" w:rsidRPr="00FB19D2" w:rsidRDefault="00DF7AFD" w:rsidP="00DF7AF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9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105,3</w:t>
            </w:r>
            <w:r w:rsidR="00D47EDC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5B0C76DF" w14:textId="77777777" w:rsidR="00DF7AFD" w:rsidRPr="00FB19D2" w:rsidRDefault="00DF7AFD" w:rsidP="00DF7AF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393476" w14:textId="0AD2E1A5" w:rsidR="00DF7AFD" w:rsidRPr="00FB19D2" w:rsidRDefault="00DF7AFD" w:rsidP="00DF7AF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19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105,</w:t>
            </w:r>
            <w:r w:rsidR="00D47EDC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</w:p>
        </w:tc>
      </w:tr>
    </w:tbl>
    <w:p w14:paraId="3ED003C2" w14:textId="79CA5AFC" w:rsidR="00F356A1" w:rsidRPr="0028402E" w:rsidRDefault="00F356A1" w:rsidP="00284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algun Gothic" w:hAnsiTheme="majorBidi" w:cstheme="majorBidi"/>
          <w:b/>
          <w:bCs/>
          <w:sz w:val="28"/>
          <w:szCs w:val="28"/>
        </w:rPr>
      </w:pPr>
      <w:bookmarkStart w:id="3" w:name="_Hlk78280964"/>
    </w:p>
    <w:p w14:paraId="6E382889" w14:textId="77777777" w:rsidR="000924FE" w:rsidRDefault="000924FE" w:rsidP="000924FE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44AE1BCC" w14:textId="77777777" w:rsidR="000924FE" w:rsidRDefault="000924FE" w:rsidP="000924FE">
      <w:pPr>
        <w:pStyle w:val="ListParagraph"/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</w:p>
    <w:p w14:paraId="7425FEF3" w14:textId="169506F2" w:rsidR="00423EDA" w:rsidRPr="00CC28D1" w:rsidRDefault="00FB07B9" w:rsidP="00E845B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lastRenderedPageBreak/>
        <w:t>ภาระผูกพันกับ</w:t>
      </w:r>
      <w:r w:rsidR="00826CFE"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บุคคลหรือ</w:t>
      </w:r>
      <w:r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กิจการที่ไม่เกี่ยวข้องกัน</w:t>
      </w:r>
    </w:p>
    <w:tbl>
      <w:tblPr>
        <w:tblW w:w="911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598"/>
        <w:gridCol w:w="1605"/>
        <w:gridCol w:w="315"/>
        <w:gridCol w:w="1593"/>
      </w:tblGrid>
      <w:tr w:rsidR="00646F76" w:rsidRPr="00FB19D2" w14:paraId="6F9D2816" w14:textId="77777777" w:rsidTr="009E051C">
        <w:trPr>
          <w:tblHeader/>
        </w:trPr>
        <w:tc>
          <w:tcPr>
            <w:tcW w:w="3072" w:type="pct"/>
            <w:shd w:val="clear" w:color="auto" w:fill="auto"/>
          </w:tcPr>
          <w:p w14:paraId="2E9AEA2F" w14:textId="77777777" w:rsidR="00646F76" w:rsidRPr="00FB19D2" w:rsidRDefault="006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8" w:type="pct"/>
            <w:gridSpan w:val="3"/>
            <w:shd w:val="clear" w:color="auto" w:fill="auto"/>
          </w:tcPr>
          <w:p w14:paraId="0816D95B" w14:textId="441D6808" w:rsidR="00646F76" w:rsidRPr="0056764B" w:rsidRDefault="00646F76" w:rsidP="00646F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(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</w:rPr>
              <w:t>หน่วย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 xml:space="preserve">: </w:t>
            </w:r>
            <w:r w:rsidRPr="0056764B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พันบาท</w:t>
            </w:r>
            <w:r w:rsidRPr="00FB19D2">
              <w:rPr>
                <w:rFonts w:ascii="Angsana New" w:hAnsi="Angsana New" w:hint="cs"/>
                <w:caps/>
                <w:sz w:val="28"/>
                <w:szCs w:val="28"/>
              </w:rPr>
              <w:t>)</w:t>
            </w:r>
          </w:p>
        </w:tc>
      </w:tr>
      <w:tr w:rsidR="00A52F55" w:rsidRPr="00FB19D2" w14:paraId="2E378DEB" w14:textId="77777777" w:rsidTr="009E051C">
        <w:trPr>
          <w:tblHeader/>
        </w:trPr>
        <w:tc>
          <w:tcPr>
            <w:tcW w:w="3072" w:type="pct"/>
            <w:shd w:val="clear" w:color="auto" w:fill="auto"/>
          </w:tcPr>
          <w:p w14:paraId="52A6A1C0" w14:textId="497E1F7A" w:rsidR="00A52F55" w:rsidRPr="00FB19D2" w:rsidRDefault="00A5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9813AC" w14:textId="77777777" w:rsidR="00A52F55" w:rsidRPr="00FB19D2" w:rsidRDefault="00A5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FB19D2">
              <w:rPr>
                <w:rFonts w:ascii="Angsana New" w:hAnsi="Angsana New" w:hint="cs"/>
                <w:sz w:val="28"/>
                <w:szCs w:val="28"/>
              </w:rPr>
              <w:t xml:space="preserve"> / </w:t>
            </w: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2F55" w:rsidRPr="00FB19D2" w14:paraId="5EB6309C" w14:textId="77777777" w:rsidTr="009E051C">
        <w:trPr>
          <w:trHeight w:val="344"/>
          <w:tblHeader/>
        </w:trPr>
        <w:tc>
          <w:tcPr>
            <w:tcW w:w="3072" w:type="pct"/>
            <w:shd w:val="clear" w:color="auto" w:fill="auto"/>
          </w:tcPr>
          <w:p w14:paraId="244C4172" w14:textId="77777777" w:rsidR="00A52F55" w:rsidRPr="0056764B" w:rsidRDefault="00A5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77A6C" w14:textId="3C434A0B" w:rsidR="00A52F55" w:rsidRPr="00FB19D2" w:rsidRDefault="00A5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46F76" w:rsidRPr="00FB19D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auto" w:fill="auto"/>
          </w:tcPr>
          <w:p w14:paraId="2EA04A11" w14:textId="77777777" w:rsidR="00A52F55" w:rsidRPr="00FB19D2" w:rsidRDefault="00A5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636EE" w14:textId="4B85979F" w:rsidR="00A52F55" w:rsidRPr="00FB19D2" w:rsidRDefault="00A5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46F76" w:rsidRPr="00FB19D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D01554" w:rsidRPr="00FB19D2" w14:paraId="2CB331DA" w14:textId="77777777" w:rsidTr="009E051C">
        <w:tc>
          <w:tcPr>
            <w:tcW w:w="3072" w:type="pct"/>
            <w:shd w:val="clear" w:color="auto" w:fill="auto"/>
          </w:tcPr>
          <w:p w14:paraId="64AE70AF" w14:textId="144A4117" w:rsidR="00D01554" w:rsidRPr="00FB19D2" w:rsidRDefault="00D01554" w:rsidP="00D01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81" w:type="pct"/>
            <w:shd w:val="clear" w:color="auto" w:fill="auto"/>
          </w:tcPr>
          <w:p w14:paraId="1325E8CE" w14:textId="77777777" w:rsidR="00D01554" w:rsidRPr="0056764B" w:rsidRDefault="00D01554" w:rsidP="00D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" w:type="pct"/>
            <w:shd w:val="clear" w:color="auto" w:fill="auto"/>
          </w:tcPr>
          <w:p w14:paraId="3060EAA6" w14:textId="77777777" w:rsidR="00D01554" w:rsidRPr="00FB19D2" w:rsidRDefault="00D01554" w:rsidP="00D01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</w:tcPr>
          <w:p w14:paraId="1116A48B" w14:textId="77777777" w:rsidR="00D01554" w:rsidRPr="00FB19D2" w:rsidRDefault="00D01554" w:rsidP="00D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554" w:rsidRPr="00FB19D2" w14:paraId="2F22DC8A" w14:textId="77777777" w:rsidTr="00A052BE">
        <w:tc>
          <w:tcPr>
            <w:tcW w:w="3072" w:type="pct"/>
            <w:shd w:val="clear" w:color="auto" w:fill="auto"/>
          </w:tcPr>
          <w:p w14:paraId="4E8901BD" w14:textId="3DFEDCDC" w:rsidR="00D01554" w:rsidRPr="0056764B" w:rsidRDefault="00D01554" w:rsidP="00D01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>คำสั่งซื้อวัสดุก่อสร้าง</w:t>
            </w:r>
          </w:p>
        </w:tc>
        <w:tc>
          <w:tcPr>
            <w:tcW w:w="881" w:type="pct"/>
            <w:shd w:val="clear" w:color="auto" w:fill="auto"/>
          </w:tcPr>
          <w:p w14:paraId="79148FF1" w14:textId="4EC3B6BC" w:rsidR="00D01554" w:rsidRPr="0056764B" w:rsidRDefault="00BA660E" w:rsidP="00D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EC720A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C720A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73" w:type="pct"/>
            <w:shd w:val="clear" w:color="auto" w:fill="auto"/>
          </w:tcPr>
          <w:p w14:paraId="24E2FA0D" w14:textId="77777777" w:rsidR="00D01554" w:rsidRPr="00FB19D2" w:rsidRDefault="00D01554" w:rsidP="00D01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</w:tcPr>
          <w:p w14:paraId="329F94F9" w14:textId="756BB01F" w:rsidR="00D01554" w:rsidRPr="00FB19D2" w:rsidRDefault="00D01554" w:rsidP="00D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="Angsana New" w:hAnsi="Angsana New"/>
                <w:sz w:val="28"/>
                <w:szCs w:val="28"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365,314</w:t>
            </w:r>
          </w:p>
        </w:tc>
      </w:tr>
      <w:tr w:rsidR="00D01554" w:rsidRPr="00FB19D2" w14:paraId="76EA74AF" w14:textId="77777777" w:rsidTr="009E051C">
        <w:tc>
          <w:tcPr>
            <w:tcW w:w="3072" w:type="pct"/>
            <w:shd w:val="clear" w:color="auto" w:fill="auto"/>
          </w:tcPr>
          <w:p w14:paraId="4FE52B31" w14:textId="77777777" w:rsidR="00D01554" w:rsidRPr="0056764B" w:rsidRDefault="00D01554" w:rsidP="00D01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81" w:type="pct"/>
            <w:shd w:val="clear" w:color="auto" w:fill="auto"/>
          </w:tcPr>
          <w:p w14:paraId="25B6E47F" w14:textId="694CF24D" w:rsidR="00D01554" w:rsidRPr="0056764B" w:rsidRDefault="007751A7" w:rsidP="007F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="Angsana New" w:hAnsi="Angsana New"/>
                <w:sz w:val="28"/>
                <w:szCs w:val="28"/>
                <w:cs/>
              </w:rPr>
            </w:pPr>
            <w:r w:rsidRPr="007751A7">
              <w:rPr>
                <w:rFonts w:ascii="Angsana New" w:hAnsi="Angsana New"/>
                <w:sz w:val="28"/>
                <w:szCs w:val="28"/>
              </w:rPr>
              <w:t>1,180,08</w:t>
            </w:r>
            <w:r w:rsidR="0097115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3" w:type="pct"/>
            <w:shd w:val="clear" w:color="auto" w:fill="auto"/>
          </w:tcPr>
          <w:p w14:paraId="7468B2FA" w14:textId="77777777" w:rsidR="00D01554" w:rsidRPr="00FB19D2" w:rsidRDefault="00D01554" w:rsidP="00D01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</w:tcPr>
          <w:p w14:paraId="6FA70EAA" w14:textId="3EEB7BD0" w:rsidR="00D01554" w:rsidRPr="0056764B" w:rsidRDefault="00D01554" w:rsidP="00D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="Angsana New" w:hAnsi="Angsana New"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sz w:val="28"/>
                <w:szCs w:val="28"/>
              </w:rPr>
              <w:t>1,427,196</w:t>
            </w:r>
          </w:p>
        </w:tc>
      </w:tr>
      <w:tr w:rsidR="00D01554" w:rsidRPr="00FB19D2" w14:paraId="1DF5E960" w14:textId="77777777" w:rsidTr="009E051C">
        <w:tc>
          <w:tcPr>
            <w:tcW w:w="3072" w:type="pct"/>
            <w:shd w:val="clear" w:color="auto" w:fill="auto"/>
          </w:tcPr>
          <w:p w14:paraId="1B8B5131" w14:textId="77777777" w:rsidR="00D01554" w:rsidRPr="0056764B" w:rsidRDefault="00D01554" w:rsidP="00D01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5676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B682C4" w14:textId="76718E1B" w:rsidR="00D01554" w:rsidRPr="0056764B" w:rsidRDefault="00EC0124" w:rsidP="00D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28D1">
              <w:rPr>
                <w:rFonts w:ascii="Angsana New" w:hAnsi="Angsana New"/>
                <w:b/>
                <w:bCs/>
                <w:sz w:val="28"/>
                <w:szCs w:val="28"/>
              </w:rPr>
              <w:t>1,22</w:t>
            </w:r>
            <w:r w:rsidR="00E04A3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34104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04A3F">
              <w:rPr>
                <w:rFonts w:ascii="Angsana New" w:hAnsi="Angsana New"/>
                <w:b/>
                <w:bCs/>
                <w:sz w:val="28"/>
                <w:szCs w:val="28"/>
              </w:rPr>
              <w:t>209</w:t>
            </w:r>
          </w:p>
        </w:tc>
        <w:tc>
          <w:tcPr>
            <w:tcW w:w="173" w:type="pct"/>
            <w:shd w:val="clear" w:color="auto" w:fill="auto"/>
          </w:tcPr>
          <w:p w14:paraId="56C37B5C" w14:textId="77777777" w:rsidR="00D01554" w:rsidRPr="00FB19D2" w:rsidRDefault="00D01554" w:rsidP="00D01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05051" w14:textId="73690B75" w:rsidR="00D01554" w:rsidRPr="0056764B" w:rsidRDefault="00D01554" w:rsidP="00D01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19D2">
              <w:rPr>
                <w:rFonts w:ascii="Angsana New" w:hAnsi="Angsana New" w:hint="cs"/>
                <w:b/>
                <w:bCs/>
                <w:sz w:val="28"/>
                <w:szCs w:val="28"/>
              </w:rPr>
              <w:t>1,792,510</w:t>
            </w:r>
          </w:p>
        </w:tc>
      </w:tr>
    </w:tbl>
    <w:bookmarkEnd w:id="3"/>
    <w:p w14:paraId="3BFB7679" w14:textId="60FD4A93" w:rsidR="000E3A4E" w:rsidRDefault="00FD61C0" w:rsidP="00E845B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after="0" w:line="360" w:lineRule="auto"/>
        <w:ind w:left="360"/>
        <w:contextualSpacing w:val="0"/>
        <w:textAlignment w:val="baseline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หนี้สินที่</w:t>
      </w:r>
      <w:r w:rsidR="00D01554" w:rsidRPr="0056764B">
        <w:rPr>
          <w:rFonts w:asciiTheme="majorBidi" w:eastAsia="Malgun Gothic" w:hAnsiTheme="majorBidi" w:cstheme="majorBidi" w:hint="cs"/>
          <w:b/>
          <w:bCs/>
          <w:sz w:val="28"/>
          <w:cs/>
          <w:lang w:val="en-US"/>
        </w:rPr>
        <w:t>อาจเกิดขึ้น</w:t>
      </w:r>
    </w:p>
    <w:p w14:paraId="3118ABBC" w14:textId="2C131913" w:rsidR="00A123F9" w:rsidRPr="000E3A4E" w:rsidRDefault="000E3A4E" w:rsidP="007160B8">
      <w:pPr>
        <w:pStyle w:val="BodyText2"/>
        <w:ind w:left="360"/>
        <w:rPr>
          <w:sz w:val="28"/>
          <w:szCs w:val="28"/>
          <w:lang w:val="en-US"/>
        </w:rPr>
      </w:pPr>
      <w:r w:rsidRPr="0056764B">
        <w:rPr>
          <w:sz w:val="28"/>
          <w:szCs w:val="28"/>
          <w:cs/>
          <w:lang w:val="en-US"/>
        </w:rPr>
        <w:t xml:space="preserve">ในเดือนมกราคมและกุมภาพันธ์ </w:t>
      </w:r>
      <w:r w:rsidRPr="007B4EC0">
        <w:rPr>
          <w:sz w:val="28"/>
          <w:szCs w:val="28"/>
        </w:rPr>
        <w:t xml:space="preserve">2568 </w:t>
      </w:r>
      <w:r w:rsidRPr="0056764B">
        <w:rPr>
          <w:sz w:val="28"/>
          <w:szCs w:val="28"/>
          <w:cs/>
          <w:lang w:val="en-US"/>
        </w:rPr>
        <w:t>บริษัทได้รับหนังสือแจ้งจากลูกค้ารายหนึ่งของบริษัทซึ่งเป็นผู้รับเหมาหลักในงานก่อสร้างโครงการแห่งหนึ่งเกี่ยวกับการเรียกเก็บค่าเสียหายจากความล่าช้า (</w:t>
      </w:r>
      <w:r w:rsidRPr="007B4EC0">
        <w:rPr>
          <w:sz w:val="28"/>
          <w:szCs w:val="28"/>
        </w:rPr>
        <w:t xml:space="preserve">Liquidated damage) </w:t>
      </w:r>
      <w:r w:rsidRPr="0056764B">
        <w:rPr>
          <w:sz w:val="28"/>
          <w:szCs w:val="28"/>
          <w:cs/>
          <w:lang w:val="en-US"/>
        </w:rPr>
        <w:t>และการเรียกคืนค่าใช้จ่ายเพิ่มเติม (</w:t>
      </w:r>
      <w:r w:rsidRPr="007B4EC0">
        <w:rPr>
          <w:sz w:val="28"/>
          <w:szCs w:val="28"/>
        </w:rPr>
        <w:t xml:space="preserve">Back charge) </w:t>
      </w:r>
      <w:r w:rsidRPr="0056764B">
        <w:rPr>
          <w:sz w:val="28"/>
          <w:szCs w:val="28"/>
          <w:cs/>
          <w:lang w:val="en-US"/>
        </w:rPr>
        <w:t>ซึ่งเกิดขึ้นจากเหตุการณ์ที่เกี่ยวกับการปฏิบัติงานของบริษัทในระหว่างการดำเนินงานตามสัญญาก่อสร้าง อย่างไรก็ตาม บริษัทได้ออกหนังสือตอบกลับโดยไม่สามารถยอมรับข้อเรียกร้องดังกล่าวและบริษัทอยู่ระหว่างการหารือกับคู่สัญญาเกี่ยวกับข้อเรียกร้องดังกล่าวว่าเป็นไปตามที่กำหนดไว้ในสัญญาหรือไม่ ผู้บริหารเชื่อว่าความล่าช้านั้นไม่ได้เกิดขึ้นจากการปฏิบัติงานของบริษัท แต่เป็นผลมาจากความล่าช้าในการชำระเงินอย่างต่อเนื่อง การเปลี่ยนแปลงขอบเขตงานและการแก้ไขสัญญาจากปริมาณงานที่เพิ่มขึ้น รวมถึงความล่าช้าในการส่งมอบพื้นที่และความบกพร่องของอุปกรณ์ที่รับส่งมอบจากผู้รับเหมาหลัก ซึ่งเหล่านี้ถือเป็นเหตุผลหลักที่ส่งผลกระทบต่อความคืบหน้าของงาน ทั้งนี้บริษัทไม่มีภาระที่จะต้องจ่ายตามหนังสือแจ้งดังกล่าว</w:t>
      </w:r>
    </w:p>
    <w:p w14:paraId="46FDD9B1" w14:textId="207C09A8" w:rsidR="00FD61C0" w:rsidRPr="00E845B2" w:rsidRDefault="000E3A4E" w:rsidP="0009537A">
      <w:pPr>
        <w:pStyle w:val="ListParagraph"/>
        <w:numPr>
          <w:ilvl w:val="0"/>
          <w:numId w:val="38"/>
        </w:numPr>
        <w:spacing w:before="240"/>
        <w:ind w:left="360"/>
        <w:rPr>
          <w:rFonts w:asciiTheme="majorBidi" w:eastAsia="Malgun Gothic" w:hAnsiTheme="majorBidi" w:cstheme="majorBidi"/>
          <w:b/>
          <w:bCs/>
          <w:sz w:val="28"/>
          <w:lang w:val="en-US"/>
        </w:rPr>
      </w:pPr>
      <w:r w:rsidRPr="0056764B">
        <w:rPr>
          <w:rFonts w:asciiTheme="majorBidi" w:eastAsia="Malgun Gothic" w:hAnsiTheme="majorBidi" w:cs="Angsana New" w:hint="cs"/>
          <w:b/>
          <w:bCs/>
          <w:sz w:val="28"/>
          <w:cs/>
          <w:lang w:val="en-US"/>
        </w:rPr>
        <w:t>เหตุ</w:t>
      </w:r>
      <w:r w:rsidRPr="0056764B">
        <w:rPr>
          <w:rFonts w:asciiTheme="majorBidi" w:eastAsia="Malgun Gothic" w:hAnsiTheme="majorBidi" w:cs="Angsana New"/>
          <w:b/>
          <w:bCs/>
          <w:sz w:val="28"/>
          <w:cs/>
          <w:lang w:val="en-US"/>
        </w:rPr>
        <w:t>การณ์ภายหลังรอบระยะเวลารายงาน</w:t>
      </w:r>
    </w:p>
    <w:p w14:paraId="1A548E10" w14:textId="5E1E3A1C" w:rsidR="00C779B3" w:rsidRPr="00E04AE7" w:rsidRDefault="00C779B3" w:rsidP="0056764B">
      <w:pPr>
        <w:pStyle w:val="ListParagraph"/>
        <w:numPr>
          <w:ilvl w:val="0"/>
          <w:numId w:val="42"/>
        </w:numPr>
        <w:tabs>
          <w:tab w:val="left" w:pos="360"/>
        </w:tabs>
        <w:overflowPunct w:val="0"/>
        <w:autoSpaceDE w:val="0"/>
        <w:autoSpaceDN w:val="0"/>
        <w:adjustRightInd w:val="0"/>
        <w:spacing w:before="240" w:after="0" w:line="360" w:lineRule="auto"/>
        <w:ind w:left="360" w:firstLine="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56764B">
        <w:rPr>
          <w:rFonts w:asciiTheme="majorBidi" w:eastAsia="Malgun Gothic" w:hAnsiTheme="majorBidi" w:cstheme="majorBidi" w:hint="cs"/>
          <w:sz w:val="28"/>
          <w:cs/>
          <w:lang w:val="en-US"/>
        </w:rPr>
        <w:t>คดีความฟ้องร้อง</w:t>
      </w:r>
    </w:p>
    <w:p w14:paraId="56C77E8D" w14:textId="74FC31AD" w:rsidR="00627CAD" w:rsidRPr="0056764B" w:rsidRDefault="000E3A4E" w:rsidP="0056764B">
      <w:pPr>
        <w:pStyle w:val="BodyText2"/>
        <w:ind w:left="900"/>
        <w:rPr>
          <w:sz w:val="28"/>
          <w:szCs w:val="28"/>
          <w:lang w:val="en-US"/>
        </w:rPr>
      </w:pPr>
      <w:r w:rsidRPr="0056764B">
        <w:rPr>
          <w:sz w:val="28"/>
          <w:szCs w:val="28"/>
          <w:cs/>
          <w:lang w:val="en-US"/>
        </w:rPr>
        <w:t xml:space="preserve">ในเดือนกุมภาพันธ์ และเมษายน </w:t>
      </w:r>
      <w:r w:rsidRPr="007627A1">
        <w:rPr>
          <w:sz w:val="28"/>
          <w:szCs w:val="28"/>
          <w:lang w:val="en-US"/>
        </w:rPr>
        <w:t xml:space="preserve">2568 </w:t>
      </w:r>
      <w:r w:rsidRPr="0056764B">
        <w:rPr>
          <w:sz w:val="28"/>
          <w:szCs w:val="28"/>
          <w:cs/>
          <w:lang w:val="en-US"/>
        </w:rPr>
        <w:t xml:space="preserve">บริษัทได้รับหนังสือฟ้องร้องจากเจ้าหนี้ของบริษัท บริษัทได้ผิดสัญญาซื้อขาย เรียกร้องให้บริษัทชำระเงินจำนวน </w:t>
      </w:r>
      <w:r w:rsidRPr="007627A1">
        <w:rPr>
          <w:sz w:val="28"/>
          <w:szCs w:val="28"/>
          <w:lang w:val="en-US"/>
        </w:rPr>
        <w:t xml:space="preserve">4.63 </w:t>
      </w:r>
      <w:r w:rsidRPr="0056764B">
        <w:rPr>
          <w:sz w:val="28"/>
          <w:szCs w:val="28"/>
          <w:cs/>
          <w:lang w:val="en-US"/>
        </w:rPr>
        <w:t xml:space="preserve">ล้านบาท และ </w:t>
      </w:r>
      <w:r w:rsidRPr="007627A1">
        <w:rPr>
          <w:sz w:val="28"/>
          <w:szCs w:val="28"/>
          <w:lang w:val="en-US"/>
        </w:rPr>
        <w:t xml:space="preserve">5.05 </w:t>
      </w:r>
      <w:r w:rsidRPr="0056764B">
        <w:rPr>
          <w:sz w:val="28"/>
          <w:szCs w:val="28"/>
          <w:cs/>
          <w:lang w:val="en-US"/>
        </w:rPr>
        <w:t xml:space="preserve">ล้านบาท พร้อมดอกเบี้ยนับตั้งแต่วันที่ผิดนัดชำระหนี้ ศาลชั้นต้นได้นัดสืบพยาน และไกล่เกลี่ยในวันที่ </w:t>
      </w:r>
      <w:r w:rsidRPr="007627A1">
        <w:rPr>
          <w:sz w:val="28"/>
          <w:szCs w:val="28"/>
          <w:lang w:val="en-US"/>
        </w:rPr>
        <w:t xml:space="preserve">19 </w:t>
      </w:r>
      <w:r w:rsidRPr="0056764B">
        <w:rPr>
          <w:sz w:val="28"/>
          <w:szCs w:val="28"/>
          <w:cs/>
          <w:lang w:val="en-US"/>
        </w:rPr>
        <w:t xml:space="preserve">และ </w:t>
      </w:r>
      <w:r w:rsidRPr="007627A1">
        <w:rPr>
          <w:sz w:val="28"/>
          <w:szCs w:val="28"/>
          <w:lang w:val="en-US"/>
        </w:rPr>
        <w:t xml:space="preserve">28 </w:t>
      </w:r>
      <w:r w:rsidRPr="0056764B">
        <w:rPr>
          <w:sz w:val="28"/>
          <w:szCs w:val="28"/>
          <w:cs/>
          <w:lang w:val="en-US"/>
        </w:rPr>
        <w:t xml:space="preserve">พฤษภาคม </w:t>
      </w:r>
      <w:r w:rsidRPr="007627A1">
        <w:rPr>
          <w:sz w:val="28"/>
          <w:szCs w:val="28"/>
          <w:lang w:val="en-US"/>
        </w:rPr>
        <w:t>2568</w:t>
      </w:r>
      <w:bookmarkStart w:id="4" w:name="_Hlk197688652"/>
    </w:p>
    <w:p w14:paraId="00645C97" w14:textId="5BCCEC0B" w:rsidR="00BB0C71" w:rsidRPr="00627CAD" w:rsidRDefault="00BB0C71" w:rsidP="0056764B">
      <w:pPr>
        <w:pStyle w:val="ListParagraph"/>
        <w:numPr>
          <w:ilvl w:val="0"/>
          <w:numId w:val="42"/>
        </w:numPr>
        <w:tabs>
          <w:tab w:val="left" w:pos="360"/>
        </w:tabs>
        <w:overflowPunct w:val="0"/>
        <w:autoSpaceDE w:val="0"/>
        <w:autoSpaceDN w:val="0"/>
        <w:adjustRightInd w:val="0"/>
        <w:spacing w:before="240" w:after="0" w:line="360" w:lineRule="auto"/>
        <w:ind w:left="360" w:firstLine="0"/>
        <w:contextualSpacing w:val="0"/>
        <w:textAlignment w:val="baseline"/>
        <w:rPr>
          <w:rFonts w:asciiTheme="majorBidi" w:eastAsia="Malgun Gothic" w:hAnsiTheme="majorBidi" w:cstheme="majorBidi"/>
          <w:sz w:val="28"/>
          <w:lang w:val="en-US"/>
        </w:rPr>
      </w:pPr>
      <w:r w:rsidRPr="0056764B">
        <w:rPr>
          <w:rFonts w:asciiTheme="majorBidi" w:eastAsia="Malgun Gothic" w:hAnsiTheme="majorBidi" w:cstheme="majorBidi"/>
          <w:sz w:val="28"/>
          <w:cs/>
          <w:lang w:val="en-US"/>
        </w:rPr>
        <w:t>ความคืบหน้าของโครงการก่อสร้างแห่งหนึ่ง</w:t>
      </w:r>
    </w:p>
    <w:bookmarkEnd w:id="4"/>
    <w:p w14:paraId="0A384C83" w14:textId="0959C37B" w:rsidR="00027C3A" w:rsidRPr="0056764B" w:rsidRDefault="00B02554" w:rsidP="0056764B">
      <w:pPr>
        <w:pStyle w:val="BodyText2"/>
        <w:ind w:left="900"/>
        <w:rPr>
          <w:sz w:val="28"/>
          <w:szCs w:val="28"/>
          <w:lang w:val="en-US"/>
        </w:rPr>
      </w:pPr>
      <w:r w:rsidRPr="0056764B">
        <w:rPr>
          <w:sz w:val="28"/>
          <w:szCs w:val="28"/>
          <w:cs/>
          <w:lang w:val="en-US"/>
        </w:rPr>
        <w:t xml:space="preserve">ในเดือนเมษายน </w:t>
      </w:r>
      <w:r w:rsidRPr="0056764B">
        <w:rPr>
          <w:sz w:val="28"/>
          <w:szCs w:val="28"/>
          <w:lang w:val="en-US"/>
        </w:rPr>
        <w:t xml:space="preserve">2568 </w:t>
      </w:r>
      <w:r w:rsidRPr="0056764B">
        <w:rPr>
          <w:sz w:val="28"/>
          <w:szCs w:val="28"/>
          <w:cs/>
          <w:lang w:val="en-US"/>
        </w:rPr>
        <w:t xml:space="preserve">บริษัทได้รับชำระเงินจำนวน </w:t>
      </w:r>
      <w:r w:rsidRPr="0056764B">
        <w:rPr>
          <w:sz w:val="28"/>
          <w:szCs w:val="28"/>
          <w:lang w:val="en-US"/>
        </w:rPr>
        <w:t xml:space="preserve">134.50 </w:t>
      </w:r>
      <w:r w:rsidRPr="0056764B">
        <w:rPr>
          <w:sz w:val="28"/>
          <w:szCs w:val="28"/>
          <w:cs/>
          <w:lang w:val="en-US"/>
        </w:rPr>
        <w:t xml:space="preserve">ล้านบาท จากลูกค้ารายหนึ่งซึ่งเป็นผู้รับเหมาหลักในโครงการก่อสร้างแห่งหนึ่ง </w:t>
      </w:r>
      <w:r w:rsidRPr="0056764B">
        <w:rPr>
          <w:sz w:val="28"/>
          <w:szCs w:val="28"/>
          <w:lang w:val="en-US"/>
        </w:rPr>
        <w:t>(</w:t>
      </w:r>
      <w:r w:rsidRPr="0056764B">
        <w:rPr>
          <w:sz w:val="28"/>
          <w:szCs w:val="28"/>
          <w:cs/>
          <w:lang w:val="en-US"/>
        </w:rPr>
        <w:t xml:space="preserve">ดูหมายเหตุข้อ </w:t>
      </w:r>
      <w:r w:rsidRPr="0056764B">
        <w:rPr>
          <w:sz w:val="28"/>
          <w:szCs w:val="28"/>
          <w:lang w:val="en-US"/>
        </w:rPr>
        <w:t xml:space="preserve">7) </w:t>
      </w:r>
      <w:r w:rsidR="00645146" w:rsidRPr="00645146">
        <w:rPr>
          <w:sz w:val="28"/>
          <w:szCs w:val="28"/>
          <w:cs/>
          <w:lang w:val="en-US"/>
        </w:rPr>
        <w:t xml:space="preserve">โดยเจ้าของโครงการมีการจัดทำแผนสำหรับการดำเนินงานโครงการก่อสร้างและได้มีการจัดจ้างที่ปรึกษาเพื่อการบริหารจัดการโครงการด้านวิศวกรรม การจัดหา และการก่อสร้างให้แล้วเสร็จตามแผนงานภายในไตรมาส </w:t>
      </w:r>
      <w:r w:rsidR="00DB4852">
        <w:rPr>
          <w:sz w:val="28"/>
          <w:szCs w:val="28"/>
          <w:lang w:val="en-US"/>
        </w:rPr>
        <w:t xml:space="preserve">3 </w:t>
      </w:r>
      <w:r w:rsidR="00645146" w:rsidRPr="00645146">
        <w:rPr>
          <w:sz w:val="28"/>
          <w:szCs w:val="28"/>
          <w:cs/>
          <w:lang w:val="en-US"/>
        </w:rPr>
        <w:t xml:space="preserve">ของปี </w:t>
      </w:r>
      <w:r w:rsidR="00DB4852">
        <w:rPr>
          <w:sz w:val="28"/>
          <w:szCs w:val="28"/>
          <w:lang w:val="en-US"/>
        </w:rPr>
        <w:t>2571</w:t>
      </w:r>
    </w:p>
    <w:p w14:paraId="0D5C6250" w14:textId="114A43E2" w:rsidR="002E2096" w:rsidRPr="002E2096" w:rsidRDefault="002E2096" w:rsidP="00D205D6">
      <w:pPr>
        <w:pStyle w:val="ListParagraph"/>
        <w:numPr>
          <w:ilvl w:val="0"/>
          <w:numId w:val="38"/>
        </w:numPr>
        <w:spacing w:before="240" w:after="120"/>
        <w:ind w:left="360"/>
        <w:rPr>
          <w:rFonts w:ascii="Angsana New" w:hAnsi="Angsana New" w:cs="Angsana New"/>
          <w:b/>
          <w:bCs/>
          <w:sz w:val="28"/>
          <w:lang w:val="en-US"/>
        </w:rPr>
      </w:pPr>
      <w:r w:rsidRPr="0056764B">
        <w:rPr>
          <w:rFonts w:ascii="Angsana New" w:hAnsi="Angsana New" w:cs="Angsana New"/>
          <w:b/>
          <w:bCs/>
          <w:sz w:val="28"/>
          <w:cs/>
          <w:lang w:val="en-US"/>
        </w:rPr>
        <w:lastRenderedPageBreak/>
        <w:t>การจัดประเภทรายการใหม่</w:t>
      </w:r>
    </w:p>
    <w:p w14:paraId="1EA05225" w14:textId="07D09AD4" w:rsidR="00522BE6" w:rsidRDefault="004747F1" w:rsidP="00552374">
      <w:pPr>
        <w:pStyle w:val="BodyText2"/>
        <w:ind w:left="360"/>
        <w:rPr>
          <w:sz w:val="28"/>
          <w:szCs w:val="28"/>
          <w:lang w:val="en-US"/>
        </w:rPr>
      </w:pPr>
      <w:r>
        <w:rPr>
          <w:rFonts w:hint="cs"/>
          <w:sz w:val="28"/>
          <w:szCs w:val="28"/>
          <w:cs/>
          <w:lang w:val="en-US"/>
        </w:rPr>
        <w:t>กลุ่ม</w:t>
      </w:r>
      <w:r w:rsidR="002E2096" w:rsidRPr="007627A1">
        <w:rPr>
          <w:sz w:val="28"/>
          <w:szCs w:val="28"/>
          <w:cs/>
          <w:lang w:val="en-US"/>
        </w:rPr>
        <w:t>บริษัท</w:t>
      </w:r>
      <w:r>
        <w:rPr>
          <w:rFonts w:hint="cs"/>
          <w:sz w:val="28"/>
          <w:szCs w:val="28"/>
          <w:cs/>
          <w:lang w:val="en-US"/>
        </w:rPr>
        <w:t>และบริษัท</w:t>
      </w:r>
      <w:r w:rsidR="002E2096" w:rsidRPr="007627A1">
        <w:rPr>
          <w:sz w:val="28"/>
          <w:szCs w:val="28"/>
          <w:cs/>
          <w:lang w:val="en-US"/>
        </w:rPr>
        <w:t>ได้มีการจัดประเภทรายการทางบัญชีใน</w:t>
      </w:r>
      <w:r w:rsidR="002E2096" w:rsidRPr="007627A1">
        <w:rPr>
          <w:rFonts w:hint="cs"/>
          <w:sz w:val="28"/>
          <w:szCs w:val="28"/>
          <w:cs/>
          <w:lang w:val="en-US"/>
        </w:rPr>
        <w:t>งบฐานะการเงินรวมและเฉพาะกิจการ ณ วันที่</w:t>
      </w:r>
      <w:r w:rsidR="002E2096" w:rsidRPr="007627A1">
        <w:rPr>
          <w:rFonts w:hint="cs"/>
          <w:sz w:val="28"/>
          <w:szCs w:val="28"/>
          <w:lang w:val="en-US"/>
        </w:rPr>
        <w:t xml:space="preserve"> </w:t>
      </w:r>
      <w:r w:rsidR="002E2096" w:rsidRPr="00C316FD">
        <w:rPr>
          <w:sz w:val="28"/>
          <w:szCs w:val="28"/>
          <w:lang w:val="en-US"/>
        </w:rPr>
        <w:t>31</w:t>
      </w:r>
      <w:r w:rsidR="002E2096" w:rsidRPr="0056764B">
        <w:rPr>
          <w:rFonts w:hint="cs"/>
          <w:sz w:val="28"/>
          <w:szCs w:val="28"/>
          <w:cs/>
          <w:lang w:val="en-US"/>
        </w:rPr>
        <w:t xml:space="preserve"> ธันวาคม </w:t>
      </w:r>
      <w:r w:rsidR="002E2096" w:rsidRPr="00C316FD">
        <w:rPr>
          <w:sz w:val="28"/>
          <w:szCs w:val="28"/>
          <w:lang w:val="en-US"/>
        </w:rPr>
        <w:t xml:space="preserve">2567 </w:t>
      </w:r>
      <w:r w:rsidR="002E2096" w:rsidRPr="00C316FD">
        <w:rPr>
          <w:sz w:val="28"/>
          <w:szCs w:val="28"/>
          <w:cs/>
          <w:lang w:val="en-US"/>
        </w:rPr>
        <w:t>เพื่อให้สอดคล้องกับการน</w:t>
      </w:r>
      <w:r w:rsidR="002E2096" w:rsidRPr="00C316FD">
        <w:rPr>
          <w:rFonts w:hint="cs"/>
          <w:sz w:val="28"/>
          <w:szCs w:val="28"/>
          <w:cs/>
          <w:lang w:val="en-US"/>
        </w:rPr>
        <w:t>ำ</w:t>
      </w:r>
      <w:r w:rsidR="002E2096" w:rsidRPr="00C316FD">
        <w:rPr>
          <w:sz w:val="28"/>
          <w:szCs w:val="28"/>
          <w:cs/>
          <w:lang w:val="en-US"/>
        </w:rPr>
        <w:t>เสนองบการเงิน</w:t>
      </w:r>
      <w:r w:rsidR="002E2096" w:rsidRPr="00C316FD">
        <w:rPr>
          <w:rFonts w:hint="cs"/>
          <w:sz w:val="28"/>
          <w:szCs w:val="28"/>
          <w:cs/>
          <w:lang w:val="en-US"/>
        </w:rPr>
        <w:t>รอบระยะเวลา</w:t>
      </w:r>
      <w:r w:rsidR="002E2096" w:rsidRPr="00C316FD">
        <w:rPr>
          <w:sz w:val="28"/>
          <w:szCs w:val="28"/>
          <w:cs/>
          <w:lang w:val="en-US"/>
        </w:rPr>
        <w:t>ปัจจุบัน โดยประกอบด้วยรายการดังต่อไปนี้</w:t>
      </w:r>
    </w:p>
    <w:tbl>
      <w:tblPr>
        <w:tblW w:w="9337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241"/>
        <w:gridCol w:w="1527"/>
        <w:gridCol w:w="236"/>
        <w:gridCol w:w="1564"/>
        <w:gridCol w:w="270"/>
        <w:gridCol w:w="1440"/>
      </w:tblGrid>
      <w:tr w:rsidR="00251BBA" w:rsidRPr="00251BBA" w14:paraId="3A4D15C1" w14:textId="77777777">
        <w:trPr>
          <w:trHeight w:val="40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C0348A" w14:textId="77777777" w:rsidR="00251BBA" w:rsidRPr="00F356A1" w:rsidRDefault="00251BBA" w:rsidP="00F348B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57AC6DC5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62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FE07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356A1">
              <w:rPr>
                <w:rFonts w:ascii="Angsana New" w:eastAsia="Malgun Gothic" w:hAnsi="Angsana New"/>
                <w:sz w:val="28"/>
                <w:szCs w:val="28"/>
              </w:rPr>
              <w:t>(</w:t>
            </w:r>
            <w:r w:rsidRPr="0056764B">
              <w:rPr>
                <w:rFonts w:ascii="Angsana New" w:eastAsia="Malgun Gothic" w:hAnsi="Angsana New"/>
                <w:sz w:val="28"/>
                <w:szCs w:val="28"/>
                <w:cs/>
              </w:rPr>
              <w:t>หน่วย</w:t>
            </w:r>
            <w:r w:rsidRPr="00F356A1">
              <w:rPr>
                <w:rFonts w:ascii="Angsana New" w:eastAsia="Malgun Gothic" w:hAnsi="Angsana New"/>
                <w:sz w:val="28"/>
                <w:szCs w:val="28"/>
              </w:rPr>
              <w:t xml:space="preserve">: </w:t>
            </w:r>
            <w:r w:rsidRPr="0056764B">
              <w:rPr>
                <w:rFonts w:ascii="Angsana New" w:eastAsia="Malgun Gothic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51BBA" w:rsidRPr="00251BBA" w14:paraId="497910AB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6455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DD4D8" w14:textId="77777777" w:rsidR="00251BBA" w:rsidRPr="0056764B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B0C48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2E744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F15FD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DB4F2C" w14:textId="77777777" w:rsidR="00251BBA" w:rsidRPr="0056764B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</w:tr>
      <w:tr w:rsidR="00251BBA" w:rsidRPr="00251BBA" w14:paraId="1B0A7D83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1471D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1F8F4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6764B">
              <w:rPr>
                <w:rFonts w:ascii="Angsana New" w:eastAsia="Malgun Gothic" w:hAnsi="Angsana New" w:hint="cs"/>
                <w:sz w:val="28"/>
                <w:szCs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8852E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9F5B3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6764B">
              <w:rPr>
                <w:rFonts w:ascii="Angsana New" w:eastAsia="Malgun Gothic" w:hAnsi="Angsana New" w:hint="cs"/>
                <w:sz w:val="28"/>
                <w:szCs w:val="28"/>
                <w:cs/>
              </w:rPr>
              <w:t>จัดประเภท</w:t>
            </w:r>
          </w:p>
          <w:p w14:paraId="6083B283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6764B">
              <w:rPr>
                <w:rFonts w:ascii="Angsana New" w:eastAsia="Malgun Gothic" w:hAnsi="Angsana New" w:hint="cs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4274E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49B67" w14:textId="77777777" w:rsidR="00251BBA" w:rsidRPr="00F356A1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6764B">
              <w:rPr>
                <w:rFonts w:ascii="Angsana New" w:eastAsia="Malgun Gothic" w:hAnsi="Angsana New" w:hint="cs"/>
                <w:sz w:val="28"/>
                <w:szCs w:val="28"/>
                <w:cs/>
              </w:rPr>
              <w:t>หลังจัดประเภทรายการใหม่</w:t>
            </w:r>
          </w:p>
        </w:tc>
      </w:tr>
      <w:tr w:rsidR="00251BBA" w:rsidRPr="00251BBA" w14:paraId="603B338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BBD0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</w:rPr>
            </w:pPr>
            <w:r w:rsidRPr="0056764B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งบฐานะการเงิน</w:t>
            </w:r>
            <w:r w:rsidRPr="0056764B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251BBA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31</w:t>
            </w:r>
            <w:r w:rsidRPr="0056764B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51BBA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9B27B9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FEC81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0D3ED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EF460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1F970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251BBA" w:rsidRPr="00251BBA" w14:paraId="74B8E69D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57758" w14:textId="77777777" w:rsidR="00251BBA" w:rsidRPr="0056764B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63FA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85512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478EC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A011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C9E12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9A046D" w:rsidRPr="00251BBA" w14:paraId="7FD20BB5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F936" w14:textId="77777777" w:rsidR="009A046D" w:rsidRPr="0056764B" w:rsidRDefault="007F650E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C8747" w14:textId="77777777" w:rsidR="009A046D" w:rsidRPr="003D0BD4" w:rsidRDefault="00A71DC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1</w:t>
            </w:r>
            <w:r w:rsidR="00ED76A0"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220</w:t>
            </w:r>
            <w:r w:rsidR="00ED76A0"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997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E6F9B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C6BB8" w14:textId="77777777" w:rsidR="009A046D" w:rsidRPr="003D0BD4" w:rsidRDefault="00ED76A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D4697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9D30B" w14:textId="77777777" w:rsidR="009A046D" w:rsidRPr="003D0BD4" w:rsidRDefault="00ED76A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1,221,002</w:t>
            </w:r>
          </w:p>
        </w:tc>
      </w:tr>
      <w:tr w:rsidR="009A046D" w:rsidRPr="00251BBA" w14:paraId="3CFEE0C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203B" w14:textId="77777777" w:rsidR="009A046D" w:rsidRPr="0056764B" w:rsidRDefault="00A71DC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4C7B" w14:textId="77777777" w:rsidR="009A046D" w:rsidRPr="003D0BD4" w:rsidRDefault="00ED792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24,343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C460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591D4" w14:textId="77777777" w:rsidR="009A046D" w:rsidRPr="003D0BD4" w:rsidRDefault="00ED792C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5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74FD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CFB3C" w14:textId="77777777" w:rsidR="009A046D" w:rsidRPr="003D0BD4" w:rsidRDefault="006D6028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24,338</w:t>
            </w:r>
          </w:p>
        </w:tc>
      </w:tr>
      <w:tr w:rsidR="009A046D" w:rsidRPr="00251BBA" w14:paraId="687BE79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CE33" w14:textId="77777777" w:rsidR="009A046D" w:rsidRPr="0056764B" w:rsidRDefault="006D6028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="007F650E" w:rsidRPr="0056764B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3712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7E63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B756D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4D228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1029" w14:textId="77777777" w:rsidR="009A046D" w:rsidRPr="003D0BD4" w:rsidRDefault="009A046D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251BBA" w:rsidRPr="00251BBA" w14:paraId="79D940AA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12908" w14:textId="77777777" w:rsidR="00251BBA" w:rsidRPr="0056764B" w:rsidRDefault="003E73F8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FFE2F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 w:hint="eastAsia"/>
                <w:sz w:val="28"/>
                <w:szCs w:val="28"/>
              </w:rPr>
              <w:t xml:space="preserve"> </w:t>
            </w:r>
            <w:r w:rsidR="007B5696" w:rsidRPr="007627A1">
              <w:rPr>
                <w:rFonts w:ascii="Angsana New" w:eastAsia="Malgun Gothic" w:hAnsi="Angsana New"/>
                <w:sz w:val="28"/>
                <w:szCs w:val="28"/>
              </w:rPr>
              <w:t xml:space="preserve"> 811</w:t>
            </w:r>
            <w:r w:rsidR="007B5696"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="007B5696" w:rsidRPr="007627A1">
              <w:rPr>
                <w:rFonts w:ascii="Angsana New" w:eastAsia="Malgun Gothic" w:hAnsi="Angsana New"/>
                <w:sz w:val="28"/>
                <w:szCs w:val="28"/>
              </w:rPr>
              <w:t>826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28AB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FE890" w14:textId="77777777" w:rsidR="00251BBA" w:rsidRPr="00251BBA" w:rsidRDefault="00321BF6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37,</w:t>
            </w:r>
            <w:r w:rsidR="00AA2A05">
              <w:rPr>
                <w:rFonts w:ascii="Angsana New" w:eastAsia="Malgun Gothic" w:hAnsi="Angsana New"/>
                <w:sz w:val="28"/>
                <w:szCs w:val="28"/>
              </w:rPr>
              <w:t>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97E2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47C16" w14:textId="77777777" w:rsidR="00251BBA" w:rsidRPr="00251BBA" w:rsidRDefault="007B5696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/>
                <w:sz w:val="28"/>
                <w:szCs w:val="28"/>
              </w:rPr>
              <w:t>849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="00C4099D">
              <w:rPr>
                <w:rFonts w:ascii="Angsana New" w:eastAsia="Malgun Gothic" w:hAnsi="Angsana New"/>
                <w:sz w:val="28"/>
                <w:szCs w:val="28"/>
              </w:rPr>
              <w:t>597</w:t>
            </w:r>
          </w:p>
        </w:tc>
      </w:tr>
      <w:tr w:rsidR="00251BBA" w:rsidRPr="00251BBA" w14:paraId="489E6DBF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83A87" w14:textId="77777777" w:rsidR="00251BBA" w:rsidRPr="0056764B" w:rsidRDefault="00EE7B94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FC06" w14:textId="77777777" w:rsidR="00251BBA" w:rsidRPr="00251BBA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752C43">
              <w:rPr>
                <w:rFonts w:ascii="Angsana New" w:eastAsia="Malgun Gothic" w:hAnsi="Angsana New"/>
                <w:sz w:val="28"/>
                <w:szCs w:val="28"/>
              </w:rPr>
              <w:t>50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52C43">
              <w:rPr>
                <w:rFonts w:ascii="Angsana New" w:eastAsia="Malgun Gothic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47C0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B54DC" w14:textId="77777777" w:rsidR="00251BBA" w:rsidRPr="00251BBA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1,502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35A08" w14:textId="77777777" w:rsidR="00251BBA" w:rsidRPr="00251BBA" w:rsidRDefault="00251BBA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1C424" w14:textId="77777777" w:rsidR="00251BBA" w:rsidRPr="00251BBA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752C43">
              <w:rPr>
                <w:rFonts w:ascii="Angsana New" w:eastAsia="Malgun Gothic" w:hAnsi="Angsana New"/>
                <w:sz w:val="28"/>
                <w:szCs w:val="28"/>
              </w:rPr>
              <w:t>52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52C43">
              <w:rPr>
                <w:rFonts w:ascii="Angsana New" w:eastAsia="Malgun Gothic" w:hAnsi="Angsana New"/>
                <w:sz w:val="28"/>
                <w:szCs w:val="28"/>
              </w:rPr>
              <w:t>002</w:t>
            </w:r>
          </w:p>
        </w:tc>
      </w:tr>
      <w:tr w:rsidR="003D0BD4" w:rsidRPr="00251BBA" w14:paraId="10E1136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1BF8" w14:textId="77777777" w:rsidR="003D0BD4" w:rsidRPr="0056764B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EBBED" w14:textId="77777777" w:rsidR="003D0BD4" w:rsidRPr="00251BBA" w:rsidRDefault="005C4ED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5C4ED0">
              <w:rPr>
                <w:rFonts w:ascii="Angsana New" w:eastAsia="Malgun Gothic" w:hAnsi="Angsana New"/>
                <w:sz w:val="28"/>
                <w:szCs w:val="28"/>
              </w:rPr>
              <w:t>21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4ED0">
              <w:rPr>
                <w:rFonts w:ascii="Angsana New" w:eastAsia="Malgun Gothic" w:hAnsi="Angsana New"/>
                <w:sz w:val="28"/>
                <w:szCs w:val="28"/>
              </w:rPr>
              <w:t>502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7433" w14:textId="77777777" w:rsidR="003D0BD4" w:rsidRPr="00251BBA" w:rsidRDefault="003D0BD4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2ACB5" w14:textId="77777777" w:rsidR="003D0BD4" w:rsidRPr="00251BBA" w:rsidRDefault="00752C43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>
              <w:rPr>
                <w:rFonts w:ascii="Angsana New" w:eastAsia="Malgun Gothic" w:hAnsi="Angsana New"/>
                <w:sz w:val="28"/>
                <w:szCs w:val="28"/>
              </w:rPr>
              <w:t>1,502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6FF9" w14:textId="77777777" w:rsidR="003D0BD4" w:rsidRPr="00251BBA" w:rsidRDefault="003D0BD4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C8398" w14:textId="77777777" w:rsidR="003D0BD4" w:rsidRPr="00251BBA" w:rsidRDefault="005C4ED0" w:rsidP="0025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5C4ED0">
              <w:rPr>
                <w:rFonts w:ascii="Angsana New" w:eastAsia="Malgun Gothic" w:hAnsi="Angsana New"/>
                <w:sz w:val="28"/>
                <w:szCs w:val="28"/>
              </w:rPr>
              <w:t>20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4ED0">
              <w:rPr>
                <w:rFonts w:ascii="Angsana New" w:eastAsia="Malgun Gothic" w:hAnsi="Angsana New"/>
                <w:sz w:val="28"/>
                <w:szCs w:val="28"/>
              </w:rPr>
              <w:t>000</w:t>
            </w:r>
          </w:p>
        </w:tc>
      </w:tr>
      <w:tr w:rsidR="00BD2593" w:rsidRPr="00251BBA" w14:paraId="3A775006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1E5D" w14:textId="068807D9" w:rsidR="00BD2593" w:rsidRPr="0056764B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 xml:space="preserve">หนี้สินหมุนเวียนอื่น 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C8D89" w14:textId="2BA1B7C5" w:rsidR="00BD2593" w:rsidRPr="005C4ED0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134,656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79A5" w14:textId="77777777" w:rsidR="00BD2593" w:rsidRPr="00251BBA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D7441" w14:textId="7613D349" w:rsidR="00BD2593" w:rsidRPr="0056764B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37,</w:t>
            </w:r>
            <w:r>
              <w:rPr>
                <w:rFonts w:ascii="Angsana New" w:eastAsia="Malgun Gothic" w:hAnsi="Angsana New"/>
                <w:sz w:val="28"/>
                <w:szCs w:val="28"/>
              </w:rPr>
              <w:t>771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95C3" w14:textId="77777777" w:rsidR="00BD2593" w:rsidRPr="00251BBA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B43DD" w14:textId="719D85BD" w:rsidR="00BD2593" w:rsidRPr="005C4ED0" w:rsidRDefault="00BD2593" w:rsidP="00BD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/>
                <w:sz w:val="28"/>
                <w:szCs w:val="28"/>
              </w:rPr>
              <w:t>96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>8</w:t>
            </w:r>
            <w:r>
              <w:rPr>
                <w:rFonts w:ascii="Angsana New" w:eastAsia="Malgun Gothic" w:hAnsi="Angsana New"/>
                <w:sz w:val="28"/>
                <w:szCs w:val="28"/>
              </w:rPr>
              <w:t>85</w:t>
            </w:r>
          </w:p>
        </w:tc>
      </w:tr>
    </w:tbl>
    <w:p w14:paraId="382B053B" w14:textId="77777777" w:rsidR="00434B63" w:rsidRDefault="00434B63"/>
    <w:tbl>
      <w:tblPr>
        <w:tblW w:w="9337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241"/>
        <w:gridCol w:w="1527"/>
        <w:gridCol w:w="236"/>
        <w:gridCol w:w="1564"/>
        <w:gridCol w:w="270"/>
        <w:gridCol w:w="1440"/>
      </w:tblGrid>
      <w:tr w:rsidR="00482E4D" w:rsidRPr="00F356A1" w14:paraId="1DA22E8E" w14:textId="77777777" w:rsidTr="00541703">
        <w:trPr>
          <w:trHeight w:val="40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D08429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3E6ADE21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62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86B89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907" w:right="-105" w:hanging="907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F356A1">
              <w:rPr>
                <w:rFonts w:ascii="Angsana New" w:eastAsia="Malgun Gothic" w:hAnsi="Angsana New"/>
                <w:sz w:val="28"/>
                <w:szCs w:val="28"/>
              </w:rPr>
              <w:t>(</w:t>
            </w:r>
            <w:r w:rsidRPr="0056764B">
              <w:rPr>
                <w:rFonts w:ascii="Angsana New" w:eastAsia="Malgun Gothic" w:hAnsi="Angsana New"/>
                <w:sz w:val="28"/>
                <w:szCs w:val="28"/>
                <w:cs/>
              </w:rPr>
              <w:t>หน่วย</w:t>
            </w:r>
            <w:r w:rsidRPr="00F356A1">
              <w:rPr>
                <w:rFonts w:ascii="Angsana New" w:eastAsia="Malgun Gothic" w:hAnsi="Angsana New"/>
                <w:sz w:val="28"/>
                <w:szCs w:val="28"/>
              </w:rPr>
              <w:t xml:space="preserve">: </w:t>
            </w:r>
            <w:r w:rsidRPr="0056764B">
              <w:rPr>
                <w:rFonts w:ascii="Angsana New" w:eastAsia="Malgun Gothic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82E4D" w:rsidRPr="00627CAD" w14:paraId="228EDDC8" w14:textId="77777777" w:rsidTr="0054170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B182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50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6C3B5" w14:textId="77777777" w:rsidR="00482E4D" w:rsidRPr="0056764B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2E4D" w:rsidRPr="00F356A1" w14:paraId="331F0438" w14:textId="77777777" w:rsidTr="0054170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F1221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758F9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6764B">
              <w:rPr>
                <w:rFonts w:ascii="Angsana New" w:eastAsia="Malgun Gothic" w:hAnsi="Angsana New" w:hint="cs"/>
                <w:sz w:val="28"/>
                <w:szCs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D3241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DD3BB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6764B">
              <w:rPr>
                <w:rFonts w:ascii="Angsana New" w:eastAsia="Malgun Gothic" w:hAnsi="Angsana New" w:hint="cs"/>
                <w:sz w:val="28"/>
                <w:szCs w:val="28"/>
                <w:cs/>
              </w:rPr>
              <w:t>จัดประเภท</w:t>
            </w:r>
          </w:p>
          <w:p w14:paraId="6260B141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6764B">
              <w:rPr>
                <w:rFonts w:ascii="Angsana New" w:eastAsia="Malgun Gothic" w:hAnsi="Angsana New" w:hint="cs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D026D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D2D416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 w:right="-130"/>
              <w:jc w:val="center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6764B">
              <w:rPr>
                <w:rFonts w:ascii="Angsana New" w:eastAsia="Malgun Gothic" w:hAnsi="Angsana New" w:hint="cs"/>
                <w:sz w:val="28"/>
                <w:szCs w:val="28"/>
                <w:cs/>
              </w:rPr>
              <w:t>หลังจัดประเภทรายการใหม่</w:t>
            </w:r>
          </w:p>
        </w:tc>
      </w:tr>
      <w:tr w:rsidR="00482E4D" w:rsidRPr="00F356A1" w14:paraId="6CCBC94D" w14:textId="77777777" w:rsidTr="0054170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1A2F9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</w:rPr>
            </w:pPr>
            <w:r w:rsidRPr="0056764B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งบฐานะการเงิน</w:t>
            </w:r>
            <w:r w:rsidRPr="0056764B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F356A1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31</w:t>
            </w:r>
            <w:r w:rsidRPr="0056764B">
              <w:rPr>
                <w:rFonts w:ascii="Angsana New" w:eastAsia="Malgun Gothic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356A1">
              <w:rPr>
                <w:rFonts w:ascii="Angsana New" w:eastAsia="Malgun Gothic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60C81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6B29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DC383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343C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AABC0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482E4D" w:rsidRPr="00F356A1" w14:paraId="571F43B4" w14:textId="77777777" w:rsidTr="0054170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8608" w14:textId="77777777" w:rsidR="00482E4D" w:rsidRPr="0056764B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D2DF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996B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860A2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FFAA0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E8272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</w:tr>
      <w:tr w:rsidR="00482E4D" w:rsidRPr="00F356A1" w14:paraId="27571098" w14:textId="77777777" w:rsidTr="0054170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26A2" w14:textId="77777777" w:rsidR="00482E4D" w:rsidRPr="0056764B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F150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4B7115">
              <w:rPr>
                <w:rFonts w:ascii="Angsana New" w:eastAsia="Malgun Gothic" w:hAnsi="Angsana New"/>
                <w:sz w:val="28"/>
                <w:szCs w:val="28"/>
              </w:rPr>
              <w:t>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4B7115">
              <w:rPr>
                <w:rFonts w:ascii="Angsana New" w:eastAsia="Malgun Gothic" w:hAnsi="Angsana New"/>
                <w:sz w:val="28"/>
                <w:szCs w:val="28"/>
              </w:rPr>
              <w:t>222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4B7115">
              <w:rPr>
                <w:rFonts w:ascii="Angsana New" w:eastAsia="Malgun Gothic" w:hAnsi="Angsana New"/>
                <w:sz w:val="28"/>
                <w:szCs w:val="28"/>
              </w:rPr>
              <w:t>223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6971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1D05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3D0BD4">
              <w:rPr>
                <w:rFonts w:ascii="Angsana New" w:eastAsia="Malgun Gothic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2427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4D61D" w14:textId="77777777" w:rsidR="00482E4D" w:rsidRPr="00F356A1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A34DA8">
              <w:rPr>
                <w:rFonts w:ascii="Angsana New" w:eastAsia="Malgun Gothic" w:hAnsi="Angsana New"/>
                <w:sz w:val="28"/>
                <w:szCs w:val="28"/>
              </w:rPr>
              <w:t>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A34DA8">
              <w:rPr>
                <w:rFonts w:ascii="Angsana New" w:eastAsia="Malgun Gothic" w:hAnsi="Angsana New"/>
                <w:sz w:val="28"/>
                <w:szCs w:val="28"/>
              </w:rPr>
              <w:t>222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A34DA8">
              <w:rPr>
                <w:rFonts w:ascii="Angsana New" w:eastAsia="Malgun Gothic" w:hAnsi="Angsana New"/>
                <w:sz w:val="28"/>
                <w:szCs w:val="28"/>
              </w:rPr>
              <w:t>228</w:t>
            </w:r>
          </w:p>
        </w:tc>
      </w:tr>
      <w:tr w:rsidR="00482E4D" w:rsidRPr="00251BBA" w14:paraId="07A8BA60" w14:textId="77777777" w:rsidTr="0054170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6D03" w14:textId="77777777" w:rsidR="00482E4D" w:rsidRPr="0056764B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E51A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745C44">
              <w:rPr>
                <w:rFonts w:ascii="Angsana New" w:eastAsia="Malgun Gothic" w:hAnsi="Angsana New"/>
                <w:sz w:val="28"/>
                <w:szCs w:val="28"/>
              </w:rPr>
              <w:t>21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45C44">
              <w:rPr>
                <w:rFonts w:ascii="Angsana New" w:eastAsia="Malgun Gothic" w:hAnsi="Angsana New"/>
                <w:sz w:val="28"/>
                <w:szCs w:val="28"/>
              </w:rPr>
              <w:t>438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00E8F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3DF2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3D0BD4">
              <w:rPr>
                <w:rFonts w:ascii="Angsana New" w:eastAsia="Malgun Gothic" w:hAnsi="Angsana New"/>
                <w:sz w:val="28"/>
                <w:szCs w:val="28"/>
              </w:rPr>
              <w:t>5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3706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F86F2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D720BD">
              <w:rPr>
                <w:rFonts w:ascii="Angsana New" w:eastAsia="Malgun Gothic" w:hAnsi="Angsana New"/>
                <w:sz w:val="28"/>
                <w:szCs w:val="28"/>
              </w:rPr>
              <w:t>21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D720BD">
              <w:rPr>
                <w:rFonts w:ascii="Angsana New" w:eastAsia="Malgun Gothic" w:hAnsi="Angsana New"/>
                <w:sz w:val="28"/>
                <w:szCs w:val="28"/>
              </w:rPr>
              <w:t>433</w:t>
            </w:r>
          </w:p>
        </w:tc>
      </w:tr>
      <w:tr w:rsidR="00482E4D" w:rsidRPr="00251BBA" w14:paraId="5B959472" w14:textId="77777777" w:rsidTr="0054170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29AC9" w14:textId="77777777" w:rsidR="00482E4D" w:rsidRPr="0056764B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90DC6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4F67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D0087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1A47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EEA77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</w:tr>
      <w:tr w:rsidR="00482E4D" w:rsidRPr="00251BBA" w14:paraId="66BEA325" w14:textId="77777777" w:rsidTr="0054170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C29E" w14:textId="77777777" w:rsidR="00482E4D" w:rsidRPr="0056764B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2DBC6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7627A1">
              <w:rPr>
                <w:rFonts w:ascii="Angsana New" w:eastAsia="Malgun Gothic" w:hAnsi="Angsana New" w:hint="eastAsia"/>
                <w:sz w:val="28"/>
                <w:szCs w:val="28"/>
              </w:rPr>
              <w:t xml:space="preserve"> 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 xml:space="preserve"> 885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>929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137E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6BD71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63792D">
              <w:rPr>
                <w:rFonts w:ascii="Angsana New" w:eastAsia="Malgun Gothic" w:hAnsi="Angsana New"/>
                <w:sz w:val="28"/>
                <w:szCs w:val="28"/>
              </w:rPr>
              <w:t>3</w:t>
            </w:r>
            <w:r>
              <w:rPr>
                <w:rFonts w:ascii="Angsana New" w:eastAsia="Malgun Gothic" w:hAnsi="Angsana New"/>
                <w:sz w:val="28"/>
                <w:szCs w:val="28"/>
              </w:rPr>
              <w:t>7,124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447B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617DF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7627A1">
              <w:rPr>
                <w:rFonts w:ascii="Angsana New" w:eastAsia="Malgun Gothic" w:hAnsi="Angsana New"/>
                <w:sz w:val="28"/>
                <w:szCs w:val="28"/>
              </w:rPr>
              <w:t>923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>053</w:t>
            </w:r>
          </w:p>
        </w:tc>
      </w:tr>
      <w:tr w:rsidR="00482E4D" w:rsidRPr="00251BBA" w14:paraId="589948FB" w14:textId="77777777" w:rsidTr="0054170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BA2D" w14:textId="77777777" w:rsidR="00482E4D" w:rsidRPr="0056764B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343A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3343EE">
              <w:rPr>
                <w:rFonts w:ascii="Angsana New" w:eastAsia="Malgun Gothic" w:hAnsi="Angsana New"/>
                <w:sz w:val="28"/>
                <w:szCs w:val="28"/>
              </w:rPr>
              <w:t>43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3343EE">
              <w:rPr>
                <w:rFonts w:ascii="Angsana New" w:eastAsia="Malgun Gothic" w:hAnsi="Angsana New"/>
                <w:sz w:val="28"/>
                <w:szCs w:val="28"/>
              </w:rPr>
              <w:t>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473C7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A89E9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>
              <w:rPr>
                <w:rFonts w:ascii="Angsana New" w:eastAsia="Malgun Gothic" w:hAnsi="Angsana New"/>
                <w:sz w:val="28"/>
                <w:szCs w:val="28"/>
              </w:rPr>
              <w:t>1,502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989B5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4CB56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3343EE">
              <w:rPr>
                <w:rFonts w:ascii="Angsana New" w:eastAsia="Malgun Gothic" w:hAnsi="Angsana New"/>
                <w:sz w:val="28"/>
                <w:szCs w:val="28"/>
              </w:rPr>
              <w:t>44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3343EE">
              <w:rPr>
                <w:rFonts w:ascii="Angsana New" w:eastAsia="Malgun Gothic" w:hAnsi="Angsana New"/>
                <w:sz w:val="28"/>
                <w:szCs w:val="28"/>
              </w:rPr>
              <w:t>802</w:t>
            </w:r>
          </w:p>
        </w:tc>
      </w:tr>
      <w:tr w:rsidR="00482E4D" w:rsidRPr="00251BBA" w14:paraId="2FC41EF2" w14:textId="77777777" w:rsidTr="0054170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9B82" w14:textId="77777777" w:rsidR="00482E4D" w:rsidRPr="0056764B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77EE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C4ED0">
              <w:rPr>
                <w:rFonts w:ascii="Angsana New" w:eastAsia="Malgun Gothic" w:hAnsi="Angsana New"/>
                <w:sz w:val="28"/>
                <w:szCs w:val="28"/>
              </w:rPr>
              <w:t>21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4ED0">
              <w:rPr>
                <w:rFonts w:ascii="Angsana New" w:eastAsia="Malgun Gothic" w:hAnsi="Angsana New"/>
                <w:sz w:val="28"/>
                <w:szCs w:val="28"/>
              </w:rPr>
              <w:t>502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DE05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249B2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>
              <w:rPr>
                <w:rFonts w:ascii="Angsana New" w:eastAsia="Malgun Gothic" w:hAnsi="Angsana New"/>
                <w:sz w:val="28"/>
                <w:szCs w:val="28"/>
              </w:rPr>
              <w:t>1,502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1072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DDD00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  <w:r w:rsidRPr="005C4ED0">
              <w:rPr>
                <w:rFonts w:ascii="Angsana New" w:eastAsia="Malgun Gothic" w:hAnsi="Angsana New"/>
                <w:sz w:val="28"/>
                <w:szCs w:val="28"/>
              </w:rPr>
              <w:t>20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4ED0">
              <w:rPr>
                <w:rFonts w:ascii="Angsana New" w:eastAsia="Malgun Gothic" w:hAnsi="Angsana New"/>
                <w:sz w:val="28"/>
                <w:szCs w:val="28"/>
              </w:rPr>
              <w:t>000</w:t>
            </w:r>
          </w:p>
        </w:tc>
      </w:tr>
      <w:tr w:rsidR="00482E4D" w:rsidRPr="005C4ED0" w14:paraId="6718420A" w14:textId="77777777" w:rsidTr="0054170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EA81" w14:textId="77777777" w:rsidR="00482E4D" w:rsidRPr="0056764B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9"/>
              <w:textAlignment w:val="baseline"/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</w:pPr>
            <w:r w:rsidRPr="0056764B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 xml:space="preserve">หนี้สินหมุนเวียนอื่น 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205E" w14:textId="77777777" w:rsidR="00482E4D" w:rsidRPr="005C4ED0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5C0A18">
              <w:rPr>
                <w:rFonts w:ascii="Angsana New" w:eastAsia="Malgun Gothic" w:hAnsi="Angsana New"/>
                <w:sz w:val="28"/>
                <w:szCs w:val="28"/>
              </w:rPr>
              <w:t>132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5C0A18">
              <w:rPr>
                <w:rFonts w:ascii="Angsana New" w:eastAsia="Malgun Gothic" w:hAnsi="Angsana New"/>
                <w:sz w:val="28"/>
                <w:szCs w:val="28"/>
              </w:rPr>
              <w:t>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E9742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D820A" w14:textId="77777777" w:rsidR="00482E4D" w:rsidRPr="0056764B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(</w:t>
            </w:r>
            <w:r w:rsidRPr="005C0A18">
              <w:rPr>
                <w:rFonts w:ascii="Angsana New" w:eastAsia="Malgun Gothic" w:hAnsi="Angsana New"/>
                <w:sz w:val="28"/>
                <w:szCs w:val="28"/>
              </w:rPr>
              <w:t>37,124</w:t>
            </w:r>
            <w:r w:rsidRPr="007627A1">
              <w:rPr>
                <w:rFonts w:ascii="Angsana New" w:eastAsia="Malgun Gothic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82EA" w14:textId="77777777" w:rsidR="00482E4D" w:rsidRPr="00251BBA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51736" w14:textId="77777777" w:rsidR="00482E4D" w:rsidRPr="005C4ED0" w:rsidRDefault="00482E4D" w:rsidP="00541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9"/>
              <w:jc w:val="right"/>
              <w:textAlignment w:val="baseline"/>
              <w:rPr>
                <w:rFonts w:ascii="Angsana New" w:eastAsia="Malgun Gothic" w:hAnsi="Angsana New"/>
                <w:sz w:val="28"/>
                <w:szCs w:val="28"/>
              </w:rPr>
            </w:pPr>
            <w:r w:rsidRPr="007627A1">
              <w:rPr>
                <w:rFonts w:ascii="Angsana New" w:eastAsia="Malgun Gothic" w:hAnsi="Angsana New"/>
                <w:sz w:val="28"/>
                <w:szCs w:val="28"/>
              </w:rPr>
              <w:t>95</w:t>
            </w:r>
            <w:r>
              <w:rPr>
                <w:rFonts w:ascii="Angsana New" w:eastAsia="Malgun Gothic" w:hAnsi="Angsana New"/>
                <w:sz w:val="28"/>
                <w:szCs w:val="28"/>
              </w:rPr>
              <w:t>,</w:t>
            </w:r>
            <w:r w:rsidRPr="007627A1">
              <w:rPr>
                <w:rFonts w:ascii="Angsana New" w:eastAsia="Malgun Gothic" w:hAnsi="Angsana New"/>
                <w:sz w:val="28"/>
                <w:szCs w:val="28"/>
              </w:rPr>
              <w:t>436</w:t>
            </w:r>
          </w:p>
        </w:tc>
      </w:tr>
    </w:tbl>
    <w:p w14:paraId="0D2A8F84" w14:textId="63E374D9" w:rsidR="00482E4D" w:rsidRPr="0037350D" w:rsidRDefault="00482E4D" w:rsidP="00434B63">
      <w:pPr>
        <w:pStyle w:val="BodyText2"/>
        <w:spacing w:before="120"/>
        <w:rPr>
          <w:rFonts w:eastAsia="Calibri"/>
          <w:sz w:val="28"/>
          <w:szCs w:val="28"/>
          <w:lang w:val="en-US"/>
        </w:rPr>
      </w:pPr>
    </w:p>
    <w:sectPr w:rsidR="00482E4D" w:rsidRPr="0037350D" w:rsidSect="00C67BC4">
      <w:headerReference w:type="default" r:id="rId11"/>
      <w:footerReference w:type="default" r:id="rId12"/>
      <w:type w:val="continuous"/>
      <w:pgSz w:w="11909" w:h="16834" w:code="9"/>
      <w:pgMar w:top="1440" w:right="1008" w:bottom="1080" w:left="1584" w:header="720" w:footer="720" w:gutter="0"/>
      <w:pgNumType w:start="1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64644" w14:textId="77777777" w:rsidR="000E0D56" w:rsidRDefault="000E0D56" w:rsidP="003D743A">
      <w:r>
        <w:separator/>
      </w:r>
    </w:p>
  </w:endnote>
  <w:endnote w:type="continuationSeparator" w:id="0">
    <w:p w14:paraId="2C0F1089" w14:textId="77777777" w:rsidR="000E0D56" w:rsidRDefault="000E0D56" w:rsidP="003D743A">
      <w:r>
        <w:continuationSeparator/>
      </w:r>
    </w:p>
  </w:endnote>
  <w:endnote w:type="continuationNotice" w:id="1">
    <w:p w14:paraId="0CF2B187" w14:textId="77777777" w:rsidR="000E0D56" w:rsidRDefault="000E0D5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mbri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01B3" w14:textId="77777777" w:rsidR="001A1BF3" w:rsidRPr="00D97BBD" w:rsidRDefault="001A1BF3" w:rsidP="002A5076">
    <w:pPr>
      <w:pStyle w:val="Footer"/>
      <w:jc w:val="right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164BFD">
      <w:rPr>
        <w:rFonts w:ascii="Angsana New" w:hAnsi="Angsana New"/>
        <w:noProof/>
        <w:sz w:val="30"/>
        <w:szCs w:val="30"/>
      </w:rPr>
      <w:t>22</w:t>
    </w:r>
    <w:r w:rsidRPr="00D97BBD">
      <w:rPr>
        <w:rFonts w:ascii="Angsana New" w:hAnsi="Angsana New"/>
        <w:sz w:val="30"/>
        <w:szCs w:val="30"/>
      </w:rPr>
      <w:fldChar w:fldCharType="end"/>
    </w:r>
  </w:p>
  <w:p w14:paraId="5FFDF839" w14:textId="77777777" w:rsidR="00FD234D" w:rsidRDefault="00FD23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5ABE7" w14:textId="77777777" w:rsidR="000E0D56" w:rsidRDefault="000E0D56" w:rsidP="003D743A">
      <w:r>
        <w:separator/>
      </w:r>
    </w:p>
  </w:footnote>
  <w:footnote w:type="continuationSeparator" w:id="0">
    <w:p w14:paraId="5B3E0B12" w14:textId="77777777" w:rsidR="000E0D56" w:rsidRDefault="000E0D56" w:rsidP="003D743A">
      <w:r>
        <w:continuationSeparator/>
      </w:r>
    </w:p>
  </w:footnote>
  <w:footnote w:type="continuationNotice" w:id="1">
    <w:p w14:paraId="67AEFF44" w14:textId="77777777" w:rsidR="000E0D56" w:rsidRDefault="000E0D5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C5C1" w14:textId="09B0ACAD" w:rsidR="001A1BF3" w:rsidRPr="00FD234D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บริษัท ซี เอ แซด (ประเทศไทย) จำกัด</w:t>
    </w:r>
    <w:r w:rsidRPr="00FD234D">
      <w:rPr>
        <w:rFonts w:ascii="Angsana New" w:eastAsia="Malgun Gothic" w:hAnsi="Angsana New" w:hint="cs"/>
        <w:b/>
        <w:bCs/>
        <w:sz w:val="28"/>
        <w:szCs w:val="28"/>
      </w:rPr>
      <w:t xml:space="preserve"> 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(มหาชน)</w:t>
    </w:r>
  </w:p>
  <w:p w14:paraId="4EB557B3" w14:textId="77777777" w:rsidR="001A1BF3" w:rsidRPr="00FD234D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/>
        <w:b/>
        <w:bCs/>
        <w:sz w:val="28"/>
        <w:szCs w:val="28"/>
        <w:cs/>
      </w:rPr>
      <w:t>หมายเหตุประกอบงบการเงิน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ระหว่างกาลแบบย่อ</w:t>
    </w:r>
  </w:p>
  <w:p w14:paraId="5A54C468" w14:textId="77777777" w:rsidR="00170AD4" w:rsidRPr="00FD234D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/>
        <w:b/>
        <w:bCs/>
        <w:sz w:val="28"/>
        <w:szCs w:val="28"/>
        <w:cs/>
      </w:rPr>
      <w:t>สำหรับ</w:t>
    </w:r>
    <w:r w:rsidR="00F61850" w:rsidRPr="00FD234D">
      <w:rPr>
        <w:rFonts w:ascii="Angsana New" w:eastAsia="Malgun Gothic" w:hAnsi="Angsana New" w:hint="cs"/>
        <w:b/>
        <w:bCs/>
        <w:sz w:val="28"/>
        <w:szCs w:val="28"/>
        <w:cs/>
      </w:rPr>
      <w:t>รอบระยะเวลา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สามเดือน</w:t>
    </w:r>
    <w:r w:rsidRPr="00FD234D">
      <w:rPr>
        <w:rFonts w:ascii="Angsana New" w:eastAsia="Malgun Gothic" w:hAnsi="Angsana New"/>
        <w:b/>
        <w:bCs/>
        <w:sz w:val="28"/>
        <w:szCs w:val="28"/>
        <w:cs/>
      </w:rPr>
      <w:t>สิ้นสุดวันที่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 xml:space="preserve"> </w:t>
    </w:r>
    <w:r w:rsidRPr="00FD234D">
      <w:rPr>
        <w:rFonts w:ascii="Angsana New" w:eastAsia="Malgun Gothic" w:hAnsi="Angsana New"/>
        <w:b/>
        <w:bCs/>
        <w:sz w:val="28"/>
        <w:szCs w:val="28"/>
      </w:rPr>
      <w:t xml:space="preserve">31 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 xml:space="preserve">มีนาคม </w:t>
    </w:r>
    <w:r w:rsidRPr="00FD234D">
      <w:rPr>
        <w:rFonts w:ascii="Angsana New" w:eastAsia="Malgun Gothic" w:hAnsi="Angsana New"/>
        <w:b/>
        <w:bCs/>
        <w:sz w:val="28"/>
        <w:szCs w:val="28"/>
      </w:rPr>
      <w:t>256</w:t>
    </w:r>
    <w:r w:rsidR="00A954EB" w:rsidRPr="00FD234D">
      <w:rPr>
        <w:rFonts w:ascii="Angsana New" w:eastAsia="Malgun Gothic" w:hAnsi="Angsana New"/>
        <w:b/>
        <w:bCs/>
        <w:sz w:val="28"/>
        <w:szCs w:val="28"/>
      </w:rPr>
      <w:t>8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 xml:space="preserve"> </w:t>
    </w:r>
  </w:p>
  <w:p w14:paraId="1DF25F06" w14:textId="2089409A" w:rsidR="00FD234D" w:rsidRDefault="001A1BF3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(</w:t>
    </w:r>
    <w:r w:rsidR="0085248D" w:rsidRPr="00FD234D">
      <w:rPr>
        <w:rFonts w:ascii="Angsana New" w:eastAsia="Malgun Gothic" w:hAnsi="Angsana New" w:hint="cs"/>
        <w:b/>
        <w:bCs/>
        <w:sz w:val="28"/>
        <w:szCs w:val="28"/>
        <w:cs/>
      </w:rPr>
      <w:t>ยัง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ไม่ได้ตรวจสอบ</w:t>
    </w:r>
    <w:r w:rsidR="0085248D" w:rsidRPr="00FD234D">
      <w:rPr>
        <w:rFonts w:ascii="Angsana New" w:eastAsia="Malgun Gothic" w:hAnsi="Angsana New" w:hint="cs"/>
        <w:b/>
        <w:bCs/>
        <w:sz w:val="28"/>
        <w:szCs w:val="28"/>
        <w:cs/>
      </w:rPr>
      <w:t xml:space="preserve"> แต่สอบทานแล้ว</w:t>
    </w:r>
    <w:r w:rsidRPr="00FD234D">
      <w:rPr>
        <w:rFonts w:ascii="Angsana New" w:eastAsia="Malgun Gothic" w:hAnsi="Angsana New" w:hint="cs"/>
        <w:b/>
        <w:bCs/>
        <w:sz w:val="28"/>
        <w:szCs w:val="28"/>
        <w:cs/>
      </w:rPr>
      <w:t>)</w:t>
    </w:r>
  </w:p>
  <w:p w14:paraId="7737E58D" w14:textId="77777777" w:rsidR="00FB2A8F" w:rsidRPr="00FD234D" w:rsidRDefault="00FB2A8F" w:rsidP="00FD23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rPr>
        <w:rFonts w:ascii="Angsana New" w:eastAsia="Malgun Gothic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EB7223F8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2934FBB"/>
    <w:multiLevelType w:val="hybridMultilevel"/>
    <w:tmpl w:val="E5FC748C"/>
    <w:lvl w:ilvl="0" w:tplc="BBD0C758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9" w15:restartNumberingAfterBreak="0">
    <w:nsid w:val="1FB33C82"/>
    <w:multiLevelType w:val="multilevel"/>
    <w:tmpl w:val="8A320AC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11772E9"/>
    <w:multiLevelType w:val="hybridMultilevel"/>
    <w:tmpl w:val="4524E63A"/>
    <w:lvl w:ilvl="0" w:tplc="E728781E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hint="cs"/>
        <w:b/>
        <w:bCs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2B7BF1"/>
    <w:multiLevelType w:val="hybridMultilevel"/>
    <w:tmpl w:val="3808F1DA"/>
    <w:lvl w:ilvl="0" w:tplc="AF7C97D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B95B37"/>
    <w:multiLevelType w:val="hybridMultilevel"/>
    <w:tmpl w:val="12F0F5BA"/>
    <w:lvl w:ilvl="0" w:tplc="8D300F6A">
      <w:start w:val="1"/>
      <w:numFmt w:val="decimal"/>
      <w:lvlText w:val="2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2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78C33A1"/>
    <w:multiLevelType w:val="hybridMultilevel"/>
    <w:tmpl w:val="D15AE894"/>
    <w:lvl w:ilvl="0" w:tplc="AF7C97D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79783623">
    <w:abstractNumId w:val="6"/>
  </w:num>
  <w:num w:numId="2" w16cid:durableId="1349599775">
    <w:abstractNumId w:val="5"/>
  </w:num>
  <w:num w:numId="3" w16cid:durableId="327100763">
    <w:abstractNumId w:val="9"/>
  </w:num>
  <w:num w:numId="4" w16cid:durableId="580214124">
    <w:abstractNumId w:val="7"/>
  </w:num>
  <w:num w:numId="5" w16cid:durableId="856774191">
    <w:abstractNumId w:val="8"/>
  </w:num>
  <w:num w:numId="6" w16cid:durableId="226457596">
    <w:abstractNumId w:val="3"/>
  </w:num>
  <w:num w:numId="7" w16cid:durableId="91781756">
    <w:abstractNumId w:val="2"/>
  </w:num>
  <w:num w:numId="8" w16cid:durableId="1928808637">
    <w:abstractNumId w:val="0"/>
  </w:num>
  <w:num w:numId="9" w16cid:durableId="2001735807">
    <w:abstractNumId w:val="1"/>
  </w:num>
  <w:num w:numId="10" w16cid:durableId="1534229108">
    <w:abstractNumId w:val="4"/>
  </w:num>
  <w:num w:numId="11" w16cid:durableId="799684417">
    <w:abstractNumId w:val="26"/>
  </w:num>
  <w:num w:numId="12" w16cid:durableId="365175702">
    <w:abstractNumId w:val="20"/>
  </w:num>
  <w:num w:numId="13" w16cid:durableId="1533570076">
    <w:abstractNumId w:val="36"/>
  </w:num>
  <w:num w:numId="14" w16cid:durableId="214656838">
    <w:abstractNumId w:val="23"/>
  </w:num>
  <w:num w:numId="15" w16cid:durableId="1171220717">
    <w:abstractNumId w:val="27"/>
  </w:num>
  <w:num w:numId="16" w16cid:durableId="160122113">
    <w:abstractNumId w:val="39"/>
  </w:num>
  <w:num w:numId="17" w16cid:durableId="112477358">
    <w:abstractNumId w:val="41"/>
  </w:num>
  <w:num w:numId="18" w16cid:durableId="1983850331">
    <w:abstractNumId w:val="15"/>
  </w:num>
  <w:num w:numId="19" w16cid:durableId="948900457">
    <w:abstractNumId w:val="11"/>
  </w:num>
  <w:num w:numId="20" w16cid:durableId="1431926527">
    <w:abstractNumId w:val="18"/>
  </w:num>
  <w:num w:numId="21" w16cid:durableId="2012757576">
    <w:abstractNumId w:val="32"/>
  </w:num>
  <w:num w:numId="22" w16cid:durableId="128713498">
    <w:abstractNumId w:val="17"/>
  </w:num>
  <w:num w:numId="23" w16cid:durableId="91903636">
    <w:abstractNumId w:val="22"/>
  </w:num>
  <w:num w:numId="24" w16cid:durableId="1566842185">
    <w:abstractNumId w:val="29"/>
  </w:num>
  <w:num w:numId="25" w16cid:durableId="1273366067">
    <w:abstractNumId w:val="34"/>
  </w:num>
  <w:num w:numId="26" w16cid:durableId="66924257">
    <w:abstractNumId w:val="12"/>
  </w:num>
  <w:num w:numId="27" w16cid:durableId="1818187887">
    <w:abstractNumId w:val="35"/>
  </w:num>
  <w:num w:numId="28" w16cid:durableId="868107632">
    <w:abstractNumId w:val="38"/>
  </w:num>
  <w:num w:numId="29" w16cid:durableId="1695883173">
    <w:abstractNumId w:val="30"/>
  </w:num>
  <w:num w:numId="30" w16cid:durableId="1961910240">
    <w:abstractNumId w:val="10"/>
  </w:num>
  <w:num w:numId="31" w16cid:durableId="1257324009">
    <w:abstractNumId w:val="16"/>
  </w:num>
  <w:num w:numId="32" w16cid:durableId="1439787434">
    <w:abstractNumId w:val="25"/>
  </w:num>
  <w:num w:numId="33" w16cid:durableId="821893231">
    <w:abstractNumId w:val="31"/>
  </w:num>
  <w:num w:numId="34" w16cid:durableId="94131381">
    <w:abstractNumId w:val="14"/>
  </w:num>
  <w:num w:numId="35" w16cid:durableId="580602697">
    <w:abstractNumId w:val="33"/>
  </w:num>
  <w:num w:numId="36" w16cid:durableId="344669169">
    <w:abstractNumId w:val="40"/>
  </w:num>
  <w:num w:numId="37" w16cid:durableId="311570265">
    <w:abstractNumId w:val="21"/>
  </w:num>
  <w:num w:numId="38" w16cid:durableId="270476830">
    <w:abstractNumId w:val="13"/>
  </w:num>
  <w:num w:numId="39" w16cid:durableId="1628243799">
    <w:abstractNumId w:val="24"/>
  </w:num>
  <w:num w:numId="40" w16cid:durableId="1988435802">
    <w:abstractNumId w:val="37"/>
  </w:num>
  <w:num w:numId="41" w16cid:durableId="57674090">
    <w:abstractNumId w:val="19"/>
  </w:num>
  <w:num w:numId="42" w16cid:durableId="1760440888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3DF"/>
    <w:rsid w:val="000004B9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DA5"/>
    <w:rsid w:val="00003EF7"/>
    <w:rsid w:val="00003F94"/>
    <w:rsid w:val="00004185"/>
    <w:rsid w:val="000041DD"/>
    <w:rsid w:val="00004431"/>
    <w:rsid w:val="000044DD"/>
    <w:rsid w:val="00004544"/>
    <w:rsid w:val="000045D2"/>
    <w:rsid w:val="0000489B"/>
    <w:rsid w:val="00004A99"/>
    <w:rsid w:val="00004D33"/>
    <w:rsid w:val="00004F42"/>
    <w:rsid w:val="00004F84"/>
    <w:rsid w:val="00005218"/>
    <w:rsid w:val="0000525E"/>
    <w:rsid w:val="0000541D"/>
    <w:rsid w:val="00005A5F"/>
    <w:rsid w:val="00005C69"/>
    <w:rsid w:val="00005C96"/>
    <w:rsid w:val="00005EA8"/>
    <w:rsid w:val="0000605F"/>
    <w:rsid w:val="00006347"/>
    <w:rsid w:val="00006571"/>
    <w:rsid w:val="000068DA"/>
    <w:rsid w:val="00006A49"/>
    <w:rsid w:val="000070C8"/>
    <w:rsid w:val="0000720D"/>
    <w:rsid w:val="000072EF"/>
    <w:rsid w:val="0000757D"/>
    <w:rsid w:val="00007723"/>
    <w:rsid w:val="00007CEB"/>
    <w:rsid w:val="0001054B"/>
    <w:rsid w:val="00010558"/>
    <w:rsid w:val="00010567"/>
    <w:rsid w:val="00010892"/>
    <w:rsid w:val="000110E8"/>
    <w:rsid w:val="0001156F"/>
    <w:rsid w:val="00011992"/>
    <w:rsid w:val="00011BC0"/>
    <w:rsid w:val="0001323F"/>
    <w:rsid w:val="0001354F"/>
    <w:rsid w:val="00013673"/>
    <w:rsid w:val="00013E15"/>
    <w:rsid w:val="00013F04"/>
    <w:rsid w:val="000143DF"/>
    <w:rsid w:val="0001461C"/>
    <w:rsid w:val="00014651"/>
    <w:rsid w:val="00014BFA"/>
    <w:rsid w:val="00014D0F"/>
    <w:rsid w:val="00014E79"/>
    <w:rsid w:val="0001512B"/>
    <w:rsid w:val="00015B11"/>
    <w:rsid w:val="00016611"/>
    <w:rsid w:val="00016CEB"/>
    <w:rsid w:val="00016D8B"/>
    <w:rsid w:val="00016EE6"/>
    <w:rsid w:val="0001705A"/>
    <w:rsid w:val="00017610"/>
    <w:rsid w:val="0001785C"/>
    <w:rsid w:val="00017A1A"/>
    <w:rsid w:val="00017B1F"/>
    <w:rsid w:val="00017B35"/>
    <w:rsid w:val="00017BDE"/>
    <w:rsid w:val="00017C87"/>
    <w:rsid w:val="00017D44"/>
    <w:rsid w:val="00020156"/>
    <w:rsid w:val="00020658"/>
    <w:rsid w:val="000207FE"/>
    <w:rsid w:val="00020ABE"/>
    <w:rsid w:val="00020BB8"/>
    <w:rsid w:val="0002105A"/>
    <w:rsid w:val="00021140"/>
    <w:rsid w:val="00021283"/>
    <w:rsid w:val="00021715"/>
    <w:rsid w:val="00021F59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33CE"/>
    <w:rsid w:val="00023A5D"/>
    <w:rsid w:val="00023F33"/>
    <w:rsid w:val="00024686"/>
    <w:rsid w:val="000246C8"/>
    <w:rsid w:val="00024812"/>
    <w:rsid w:val="000249B4"/>
    <w:rsid w:val="00024EF0"/>
    <w:rsid w:val="000250C9"/>
    <w:rsid w:val="000255D9"/>
    <w:rsid w:val="0002697E"/>
    <w:rsid w:val="00026A3B"/>
    <w:rsid w:val="00026CE0"/>
    <w:rsid w:val="00026F42"/>
    <w:rsid w:val="00027C3A"/>
    <w:rsid w:val="00027F78"/>
    <w:rsid w:val="00027F91"/>
    <w:rsid w:val="00027FFE"/>
    <w:rsid w:val="00030249"/>
    <w:rsid w:val="0003026C"/>
    <w:rsid w:val="0003030E"/>
    <w:rsid w:val="00030A64"/>
    <w:rsid w:val="00030A73"/>
    <w:rsid w:val="00030C00"/>
    <w:rsid w:val="00030CC6"/>
    <w:rsid w:val="00030DEF"/>
    <w:rsid w:val="00030E4F"/>
    <w:rsid w:val="000310FF"/>
    <w:rsid w:val="000315F5"/>
    <w:rsid w:val="00031836"/>
    <w:rsid w:val="00031A2A"/>
    <w:rsid w:val="00031A5A"/>
    <w:rsid w:val="00031EBA"/>
    <w:rsid w:val="0003286A"/>
    <w:rsid w:val="00032C84"/>
    <w:rsid w:val="00033113"/>
    <w:rsid w:val="0003315C"/>
    <w:rsid w:val="0003331F"/>
    <w:rsid w:val="00033666"/>
    <w:rsid w:val="00033A34"/>
    <w:rsid w:val="00033E87"/>
    <w:rsid w:val="00033FA6"/>
    <w:rsid w:val="0003409F"/>
    <w:rsid w:val="00034305"/>
    <w:rsid w:val="0003440C"/>
    <w:rsid w:val="00034FD3"/>
    <w:rsid w:val="00035149"/>
    <w:rsid w:val="00035452"/>
    <w:rsid w:val="000355ED"/>
    <w:rsid w:val="00035D97"/>
    <w:rsid w:val="00035EC1"/>
    <w:rsid w:val="0003669F"/>
    <w:rsid w:val="000366A9"/>
    <w:rsid w:val="00036A62"/>
    <w:rsid w:val="00036AB3"/>
    <w:rsid w:val="00036CB6"/>
    <w:rsid w:val="00036F26"/>
    <w:rsid w:val="00037079"/>
    <w:rsid w:val="00037470"/>
    <w:rsid w:val="0004064A"/>
    <w:rsid w:val="000407B9"/>
    <w:rsid w:val="00040ACC"/>
    <w:rsid w:val="00040B03"/>
    <w:rsid w:val="00040D11"/>
    <w:rsid w:val="00040EF6"/>
    <w:rsid w:val="00040FE5"/>
    <w:rsid w:val="000410E8"/>
    <w:rsid w:val="00041133"/>
    <w:rsid w:val="000412FC"/>
    <w:rsid w:val="00041A2B"/>
    <w:rsid w:val="00041B09"/>
    <w:rsid w:val="00042012"/>
    <w:rsid w:val="000424F0"/>
    <w:rsid w:val="00042E35"/>
    <w:rsid w:val="00042E49"/>
    <w:rsid w:val="000433CB"/>
    <w:rsid w:val="000436ED"/>
    <w:rsid w:val="000436FE"/>
    <w:rsid w:val="0004374A"/>
    <w:rsid w:val="00043956"/>
    <w:rsid w:val="00043AB4"/>
    <w:rsid w:val="0004447D"/>
    <w:rsid w:val="00044490"/>
    <w:rsid w:val="00044B5F"/>
    <w:rsid w:val="00044C18"/>
    <w:rsid w:val="00044F86"/>
    <w:rsid w:val="000458D2"/>
    <w:rsid w:val="00045B61"/>
    <w:rsid w:val="00045B6B"/>
    <w:rsid w:val="00046344"/>
    <w:rsid w:val="000465CD"/>
    <w:rsid w:val="00046F29"/>
    <w:rsid w:val="00047691"/>
    <w:rsid w:val="00047BE5"/>
    <w:rsid w:val="00047D99"/>
    <w:rsid w:val="00047F49"/>
    <w:rsid w:val="00050C9F"/>
    <w:rsid w:val="0005108A"/>
    <w:rsid w:val="0005138F"/>
    <w:rsid w:val="000513D1"/>
    <w:rsid w:val="000518E7"/>
    <w:rsid w:val="0005220B"/>
    <w:rsid w:val="000530C6"/>
    <w:rsid w:val="00053159"/>
    <w:rsid w:val="000532F4"/>
    <w:rsid w:val="00053624"/>
    <w:rsid w:val="000541C9"/>
    <w:rsid w:val="000543BA"/>
    <w:rsid w:val="000543BB"/>
    <w:rsid w:val="000543C5"/>
    <w:rsid w:val="00054C3A"/>
    <w:rsid w:val="00054DA4"/>
    <w:rsid w:val="00054DEC"/>
    <w:rsid w:val="00054E4F"/>
    <w:rsid w:val="000550F6"/>
    <w:rsid w:val="00055674"/>
    <w:rsid w:val="000559FC"/>
    <w:rsid w:val="00055EDE"/>
    <w:rsid w:val="0005602B"/>
    <w:rsid w:val="00056704"/>
    <w:rsid w:val="00057A7A"/>
    <w:rsid w:val="00057D59"/>
    <w:rsid w:val="00057EF4"/>
    <w:rsid w:val="00057F7A"/>
    <w:rsid w:val="00060440"/>
    <w:rsid w:val="00060603"/>
    <w:rsid w:val="0006061C"/>
    <w:rsid w:val="0006079D"/>
    <w:rsid w:val="00060D8C"/>
    <w:rsid w:val="000611B1"/>
    <w:rsid w:val="000612DA"/>
    <w:rsid w:val="00061402"/>
    <w:rsid w:val="00061AC6"/>
    <w:rsid w:val="00061B47"/>
    <w:rsid w:val="00061B78"/>
    <w:rsid w:val="0006246A"/>
    <w:rsid w:val="000627A5"/>
    <w:rsid w:val="00062F98"/>
    <w:rsid w:val="00063256"/>
    <w:rsid w:val="00063A8F"/>
    <w:rsid w:val="00064280"/>
    <w:rsid w:val="0006500B"/>
    <w:rsid w:val="000652C5"/>
    <w:rsid w:val="000654BC"/>
    <w:rsid w:val="00065859"/>
    <w:rsid w:val="00065947"/>
    <w:rsid w:val="00065AE6"/>
    <w:rsid w:val="00065DB2"/>
    <w:rsid w:val="00066054"/>
    <w:rsid w:val="000662B2"/>
    <w:rsid w:val="000664CF"/>
    <w:rsid w:val="00066A11"/>
    <w:rsid w:val="00066A49"/>
    <w:rsid w:val="000671FD"/>
    <w:rsid w:val="000675E2"/>
    <w:rsid w:val="00067C0F"/>
    <w:rsid w:val="00070230"/>
    <w:rsid w:val="000702D5"/>
    <w:rsid w:val="00070B95"/>
    <w:rsid w:val="00071077"/>
    <w:rsid w:val="00071457"/>
    <w:rsid w:val="00071599"/>
    <w:rsid w:val="00071CC1"/>
    <w:rsid w:val="000720AD"/>
    <w:rsid w:val="0007243C"/>
    <w:rsid w:val="00072C19"/>
    <w:rsid w:val="0007303C"/>
    <w:rsid w:val="0007333A"/>
    <w:rsid w:val="000735E5"/>
    <w:rsid w:val="0007399C"/>
    <w:rsid w:val="00073F0B"/>
    <w:rsid w:val="0007409F"/>
    <w:rsid w:val="00074285"/>
    <w:rsid w:val="0007457F"/>
    <w:rsid w:val="0007469B"/>
    <w:rsid w:val="00074DCB"/>
    <w:rsid w:val="00074F99"/>
    <w:rsid w:val="0007564D"/>
    <w:rsid w:val="000764FA"/>
    <w:rsid w:val="0007657C"/>
    <w:rsid w:val="000765FC"/>
    <w:rsid w:val="0007693A"/>
    <w:rsid w:val="000769B3"/>
    <w:rsid w:val="00076A81"/>
    <w:rsid w:val="000773AD"/>
    <w:rsid w:val="00077D38"/>
    <w:rsid w:val="000807AC"/>
    <w:rsid w:val="00080D76"/>
    <w:rsid w:val="00080EA7"/>
    <w:rsid w:val="00080F95"/>
    <w:rsid w:val="000814BC"/>
    <w:rsid w:val="000815E1"/>
    <w:rsid w:val="000815FE"/>
    <w:rsid w:val="000817C0"/>
    <w:rsid w:val="00081876"/>
    <w:rsid w:val="00081A59"/>
    <w:rsid w:val="00081E9E"/>
    <w:rsid w:val="00082079"/>
    <w:rsid w:val="000828B0"/>
    <w:rsid w:val="00082ABC"/>
    <w:rsid w:val="00083276"/>
    <w:rsid w:val="00084704"/>
    <w:rsid w:val="00084BCE"/>
    <w:rsid w:val="000851A5"/>
    <w:rsid w:val="00085894"/>
    <w:rsid w:val="00085A47"/>
    <w:rsid w:val="00085D3E"/>
    <w:rsid w:val="00085DF1"/>
    <w:rsid w:val="00085F0E"/>
    <w:rsid w:val="0008634C"/>
    <w:rsid w:val="00086E02"/>
    <w:rsid w:val="00086FF3"/>
    <w:rsid w:val="00087351"/>
    <w:rsid w:val="0008740C"/>
    <w:rsid w:val="0008752A"/>
    <w:rsid w:val="00087613"/>
    <w:rsid w:val="00087D7E"/>
    <w:rsid w:val="00087F68"/>
    <w:rsid w:val="00090162"/>
    <w:rsid w:val="000903EF"/>
    <w:rsid w:val="00090A0C"/>
    <w:rsid w:val="00090A66"/>
    <w:rsid w:val="00090E2F"/>
    <w:rsid w:val="000912BA"/>
    <w:rsid w:val="0009181E"/>
    <w:rsid w:val="0009192B"/>
    <w:rsid w:val="0009192C"/>
    <w:rsid w:val="00092135"/>
    <w:rsid w:val="0009234E"/>
    <w:rsid w:val="000924FE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37A"/>
    <w:rsid w:val="00095859"/>
    <w:rsid w:val="00095A61"/>
    <w:rsid w:val="00095C8D"/>
    <w:rsid w:val="00096401"/>
    <w:rsid w:val="000965DD"/>
    <w:rsid w:val="00096F03"/>
    <w:rsid w:val="0009730C"/>
    <w:rsid w:val="0009759D"/>
    <w:rsid w:val="00097D74"/>
    <w:rsid w:val="000A00DF"/>
    <w:rsid w:val="000A0165"/>
    <w:rsid w:val="000A0367"/>
    <w:rsid w:val="000A063F"/>
    <w:rsid w:val="000A0F2C"/>
    <w:rsid w:val="000A0F9C"/>
    <w:rsid w:val="000A1263"/>
    <w:rsid w:val="000A14D2"/>
    <w:rsid w:val="000A17E8"/>
    <w:rsid w:val="000A1854"/>
    <w:rsid w:val="000A1D87"/>
    <w:rsid w:val="000A1F4B"/>
    <w:rsid w:val="000A21EF"/>
    <w:rsid w:val="000A248B"/>
    <w:rsid w:val="000A2C98"/>
    <w:rsid w:val="000A2E0E"/>
    <w:rsid w:val="000A2FBB"/>
    <w:rsid w:val="000A3157"/>
    <w:rsid w:val="000A3948"/>
    <w:rsid w:val="000A39A0"/>
    <w:rsid w:val="000A3A7D"/>
    <w:rsid w:val="000A3C98"/>
    <w:rsid w:val="000A3E00"/>
    <w:rsid w:val="000A44D1"/>
    <w:rsid w:val="000A4840"/>
    <w:rsid w:val="000A53DA"/>
    <w:rsid w:val="000A5BBA"/>
    <w:rsid w:val="000A6086"/>
    <w:rsid w:val="000A6224"/>
    <w:rsid w:val="000A6320"/>
    <w:rsid w:val="000A65A7"/>
    <w:rsid w:val="000A66C2"/>
    <w:rsid w:val="000A6955"/>
    <w:rsid w:val="000A69B8"/>
    <w:rsid w:val="000A6BDA"/>
    <w:rsid w:val="000A7C03"/>
    <w:rsid w:val="000A7D6E"/>
    <w:rsid w:val="000B1042"/>
    <w:rsid w:val="000B1EB0"/>
    <w:rsid w:val="000B1FB5"/>
    <w:rsid w:val="000B268D"/>
    <w:rsid w:val="000B2A80"/>
    <w:rsid w:val="000B2C33"/>
    <w:rsid w:val="000B32F3"/>
    <w:rsid w:val="000B395E"/>
    <w:rsid w:val="000B3C2B"/>
    <w:rsid w:val="000B460D"/>
    <w:rsid w:val="000B477D"/>
    <w:rsid w:val="000B4990"/>
    <w:rsid w:val="000B4A06"/>
    <w:rsid w:val="000B4F05"/>
    <w:rsid w:val="000B545B"/>
    <w:rsid w:val="000B548D"/>
    <w:rsid w:val="000B5503"/>
    <w:rsid w:val="000B5510"/>
    <w:rsid w:val="000B58CC"/>
    <w:rsid w:val="000B67ED"/>
    <w:rsid w:val="000B6803"/>
    <w:rsid w:val="000B695F"/>
    <w:rsid w:val="000B6BA1"/>
    <w:rsid w:val="000B701B"/>
    <w:rsid w:val="000B702E"/>
    <w:rsid w:val="000B720E"/>
    <w:rsid w:val="000B7365"/>
    <w:rsid w:val="000B7832"/>
    <w:rsid w:val="000B7AE5"/>
    <w:rsid w:val="000B7D02"/>
    <w:rsid w:val="000B7D94"/>
    <w:rsid w:val="000C00B3"/>
    <w:rsid w:val="000C021A"/>
    <w:rsid w:val="000C0A17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E0E"/>
    <w:rsid w:val="000C1FE9"/>
    <w:rsid w:val="000C2651"/>
    <w:rsid w:val="000C281C"/>
    <w:rsid w:val="000C2AA3"/>
    <w:rsid w:val="000C2EF0"/>
    <w:rsid w:val="000C2FD3"/>
    <w:rsid w:val="000C33F6"/>
    <w:rsid w:val="000C3768"/>
    <w:rsid w:val="000C3AA9"/>
    <w:rsid w:val="000C3BE3"/>
    <w:rsid w:val="000C3C48"/>
    <w:rsid w:val="000C41C8"/>
    <w:rsid w:val="000C422B"/>
    <w:rsid w:val="000C435E"/>
    <w:rsid w:val="000C46AD"/>
    <w:rsid w:val="000C495E"/>
    <w:rsid w:val="000C4E55"/>
    <w:rsid w:val="000C4F84"/>
    <w:rsid w:val="000C5080"/>
    <w:rsid w:val="000C5125"/>
    <w:rsid w:val="000C5DEF"/>
    <w:rsid w:val="000C5E91"/>
    <w:rsid w:val="000C60A2"/>
    <w:rsid w:val="000C624D"/>
    <w:rsid w:val="000C6262"/>
    <w:rsid w:val="000C6A61"/>
    <w:rsid w:val="000C7295"/>
    <w:rsid w:val="000C734E"/>
    <w:rsid w:val="000C74C4"/>
    <w:rsid w:val="000C77E5"/>
    <w:rsid w:val="000C7A1A"/>
    <w:rsid w:val="000D00E0"/>
    <w:rsid w:val="000D09EB"/>
    <w:rsid w:val="000D0BE4"/>
    <w:rsid w:val="000D16AD"/>
    <w:rsid w:val="000D17AF"/>
    <w:rsid w:val="000D19BC"/>
    <w:rsid w:val="000D22E1"/>
    <w:rsid w:val="000D2626"/>
    <w:rsid w:val="000D27E2"/>
    <w:rsid w:val="000D3589"/>
    <w:rsid w:val="000D36AE"/>
    <w:rsid w:val="000D36B4"/>
    <w:rsid w:val="000D389C"/>
    <w:rsid w:val="000D38BF"/>
    <w:rsid w:val="000D402E"/>
    <w:rsid w:val="000D4227"/>
    <w:rsid w:val="000D437F"/>
    <w:rsid w:val="000D4886"/>
    <w:rsid w:val="000D524B"/>
    <w:rsid w:val="000D5807"/>
    <w:rsid w:val="000D59D4"/>
    <w:rsid w:val="000D5C8D"/>
    <w:rsid w:val="000D5F90"/>
    <w:rsid w:val="000D66A6"/>
    <w:rsid w:val="000D6950"/>
    <w:rsid w:val="000D6FCD"/>
    <w:rsid w:val="000D714D"/>
    <w:rsid w:val="000D7231"/>
    <w:rsid w:val="000D7280"/>
    <w:rsid w:val="000D78CE"/>
    <w:rsid w:val="000D7936"/>
    <w:rsid w:val="000D7A76"/>
    <w:rsid w:val="000E041D"/>
    <w:rsid w:val="000E0423"/>
    <w:rsid w:val="000E04D5"/>
    <w:rsid w:val="000E06F2"/>
    <w:rsid w:val="000E0B38"/>
    <w:rsid w:val="000E0D56"/>
    <w:rsid w:val="000E0E9F"/>
    <w:rsid w:val="000E0EC0"/>
    <w:rsid w:val="000E0FA7"/>
    <w:rsid w:val="000E1847"/>
    <w:rsid w:val="000E18CA"/>
    <w:rsid w:val="000E235D"/>
    <w:rsid w:val="000E27AF"/>
    <w:rsid w:val="000E28CA"/>
    <w:rsid w:val="000E29D4"/>
    <w:rsid w:val="000E32B0"/>
    <w:rsid w:val="000E3A4E"/>
    <w:rsid w:val="000E3D5A"/>
    <w:rsid w:val="000E4353"/>
    <w:rsid w:val="000E4A3E"/>
    <w:rsid w:val="000E4C6C"/>
    <w:rsid w:val="000E56E0"/>
    <w:rsid w:val="000E571C"/>
    <w:rsid w:val="000E5A8D"/>
    <w:rsid w:val="000E6927"/>
    <w:rsid w:val="000E74CA"/>
    <w:rsid w:val="000E7855"/>
    <w:rsid w:val="000E7E80"/>
    <w:rsid w:val="000E7EA7"/>
    <w:rsid w:val="000F0DDB"/>
    <w:rsid w:val="000F0F10"/>
    <w:rsid w:val="000F1359"/>
    <w:rsid w:val="000F1B88"/>
    <w:rsid w:val="000F1BEC"/>
    <w:rsid w:val="000F1C1F"/>
    <w:rsid w:val="000F1D3D"/>
    <w:rsid w:val="000F1F5D"/>
    <w:rsid w:val="000F28CD"/>
    <w:rsid w:val="000F2B89"/>
    <w:rsid w:val="000F327C"/>
    <w:rsid w:val="000F37F1"/>
    <w:rsid w:val="000F38AA"/>
    <w:rsid w:val="000F399D"/>
    <w:rsid w:val="000F39AB"/>
    <w:rsid w:val="000F407D"/>
    <w:rsid w:val="000F42A3"/>
    <w:rsid w:val="000F4332"/>
    <w:rsid w:val="000F46D1"/>
    <w:rsid w:val="000F4C44"/>
    <w:rsid w:val="000F4F27"/>
    <w:rsid w:val="000F4F70"/>
    <w:rsid w:val="000F5190"/>
    <w:rsid w:val="000F5A07"/>
    <w:rsid w:val="000F5A69"/>
    <w:rsid w:val="000F5D11"/>
    <w:rsid w:val="000F6C2A"/>
    <w:rsid w:val="000F71D3"/>
    <w:rsid w:val="000F7489"/>
    <w:rsid w:val="000F7504"/>
    <w:rsid w:val="000F75E3"/>
    <w:rsid w:val="000F7604"/>
    <w:rsid w:val="000F7C14"/>
    <w:rsid w:val="001003A3"/>
    <w:rsid w:val="00100492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1F36"/>
    <w:rsid w:val="001026F8"/>
    <w:rsid w:val="001029BD"/>
    <w:rsid w:val="00102A14"/>
    <w:rsid w:val="00102B35"/>
    <w:rsid w:val="00103B6A"/>
    <w:rsid w:val="00103CB9"/>
    <w:rsid w:val="001052FE"/>
    <w:rsid w:val="00105678"/>
    <w:rsid w:val="0010589C"/>
    <w:rsid w:val="00105AB3"/>
    <w:rsid w:val="00105B00"/>
    <w:rsid w:val="00105B2C"/>
    <w:rsid w:val="00105B60"/>
    <w:rsid w:val="00106255"/>
    <w:rsid w:val="00106771"/>
    <w:rsid w:val="00106991"/>
    <w:rsid w:val="00106ED0"/>
    <w:rsid w:val="001071F0"/>
    <w:rsid w:val="00107752"/>
    <w:rsid w:val="00110186"/>
    <w:rsid w:val="001101AE"/>
    <w:rsid w:val="001101DA"/>
    <w:rsid w:val="00110335"/>
    <w:rsid w:val="00110705"/>
    <w:rsid w:val="00110B89"/>
    <w:rsid w:val="00110E52"/>
    <w:rsid w:val="00110E65"/>
    <w:rsid w:val="00110EB4"/>
    <w:rsid w:val="0011153C"/>
    <w:rsid w:val="00111BD7"/>
    <w:rsid w:val="0011258D"/>
    <w:rsid w:val="00112755"/>
    <w:rsid w:val="00112984"/>
    <w:rsid w:val="00112A5A"/>
    <w:rsid w:val="00112C2A"/>
    <w:rsid w:val="0011314D"/>
    <w:rsid w:val="00113313"/>
    <w:rsid w:val="00113905"/>
    <w:rsid w:val="00113B6D"/>
    <w:rsid w:val="0011438F"/>
    <w:rsid w:val="0011479E"/>
    <w:rsid w:val="00114A39"/>
    <w:rsid w:val="00114BB5"/>
    <w:rsid w:val="00114CA1"/>
    <w:rsid w:val="00114E55"/>
    <w:rsid w:val="0011505B"/>
    <w:rsid w:val="001150FA"/>
    <w:rsid w:val="0011535B"/>
    <w:rsid w:val="00115562"/>
    <w:rsid w:val="00115B77"/>
    <w:rsid w:val="00115BF5"/>
    <w:rsid w:val="00115EBF"/>
    <w:rsid w:val="00116187"/>
    <w:rsid w:val="0011642D"/>
    <w:rsid w:val="001168DD"/>
    <w:rsid w:val="00116D94"/>
    <w:rsid w:val="00116E23"/>
    <w:rsid w:val="00117294"/>
    <w:rsid w:val="001175DC"/>
    <w:rsid w:val="00117800"/>
    <w:rsid w:val="00117D35"/>
    <w:rsid w:val="00117E05"/>
    <w:rsid w:val="00117FB7"/>
    <w:rsid w:val="00120804"/>
    <w:rsid w:val="00120BF7"/>
    <w:rsid w:val="001211F7"/>
    <w:rsid w:val="001212D6"/>
    <w:rsid w:val="0012162E"/>
    <w:rsid w:val="001217D7"/>
    <w:rsid w:val="001218E2"/>
    <w:rsid w:val="00121F2D"/>
    <w:rsid w:val="001222B3"/>
    <w:rsid w:val="00122614"/>
    <w:rsid w:val="001226A5"/>
    <w:rsid w:val="001229C3"/>
    <w:rsid w:val="0012313E"/>
    <w:rsid w:val="0012366D"/>
    <w:rsid w:val="001237B8"/>
    <w:rsid w:val="00123B42"/>
    <w:rsid w:val="00123EA1"/>
    <w:rsid w:val="00123EE8"/>
    <w:rsid w:val="001240B9"/>
    <w:rsid w:val="0012426A"/>
    <w:rsid w:val="00124370"/>
    <w:rsid w:val="001249F7"/>
    <w:rsid w:val="00124BFA"/>
    <w:rsid w:val="00124F36"/>
    <w:rsid w:val="00124F89"/>
    <w:rsid w:val="00125433"/>
    <w:rsid w:val="00125792"/>
    <w:rsid w:val="00125845"/>
    <w:rsid w:val="00125BF9"/>
    <w:rsid w:val="001261FE"/>
    <w:rsid w:val="001266FA"/>
    <w:rsid w:val="001268A5"/>
    <w:rsid w:val="0012693D"/>
    <w:rsid w:val="00126A42"/>
    <w:rsid w:val="00126C69"/>
    <w:rsid w:val="00126D68"/>
    <w:rsid w:val="00126E40"/>
    <w:rsid w:val="00126FCF"/>
    <w:rsid w:val="0012729C"/>
    <w:rsid w:val="00127F13"/>
    <w:rsid w:val="0013020D"/>
    <w:rsid w:val="00130A82"/>
    <w:rsid w:val="00130A9C"/>
    <w:rsid w:val="00131301"/>
    <w:rsid w:val="00131634"/>
    <w:rsid w:val="001316CF"/>
    <w:rsid w:val="00131872"/>
    <w:rsid w:val="00131E18"/>
    <w:rsid w:val="00131E59"/>
    <w:rsid w:val="001322AC"/>
    <w:rsid w:val="00132318"/>
    <w:rsid w:val="001323A6"/>
    <w:rsid w:val="001325AA"/>
    <w:rsid w:val="00132C08"/>
    <w:rsid w:val="00132D0D"/>
    <w:rsid w:val="00132E12"/>
    <w:rsid w:val="00132FEC"/>
    <w:rsid w:val="001333A8"/>
    <w:rsid w:val="0013349B"/>
    <w:rsid w:val="00133837"/>
    <w:rsid w:val="00133C23"/>
    <w:rsid w:val="00133F87"/>
    <w:rsid w:val="0013415D"/>
    <w:rsid w:val="00134407"/>
    <w:rsid w:val="001344A0"/>
    <w:rsid w:val="00134AF8"/>
    <w:rsid w:val="0013518D"/>
    <w:rsid w:val="00135453"/>
    <w:rsid w:val="001354A3"/>
    <w:rsid w:val="00135A10"/>
    <w:rsid w:val="00135B65"/>
    <w:rsid w:val="00135BE3"/>
    <w:rsid w:val="00135D2A"/>
    <w:rsid w:val="00135DE2"/>
    <w:rsid w:val="00136A06"/>
    <w:rsid w:val="00136A6D"/>
    <w:rsid w:val="00136AAF"/>
    <w:rsid w:val="00136ACF"/>
    <w:rsid w:val="00136EC2"/>
    <w:rsid w:val="00137725"/>
    <w:rsid w:val="00137C16"/>
    <w:rsid w:val="00137E58"/>
    <w:rsid w:val="00137EA8"/>
    <w:rsid w:val="00140AA4"/>
    <w:rsid w:val="00140C7C"/>
    <w:rsid w:val="00140E12"/>
    <w:rsid w:val="00141304"/>
    <w:rsid w:val="00141660"/>
    <w:rsid w:val="00141781"/>
    <w:rsid w:val="00141E68"/>
    <w:rsid w:val="00142062"/>
    <w:rsid w:val="00142175"/>
    <w:rsid w:val="0014251B"/>
    <w:rsid w:val="00142AF2"/>
    <w:rsid w:val="00142B89"/>
    <w:rsid w:val="00142C73"/>
    <w:rsid w:val="00143542"/>
    <w:rsid w:val="00143FC6"/>
    <w:rsid w:val="00143FCA"/>
    <w:rsid w:val="0014402E"/>
    <w:rsid w:val="0014410D"/>
    <w:rsid w:val="0014488B"/>
    <w:rsid w:val="00144B5C"/>
    <w:rsid w:val="00144E52"/>
    <w:rsid w:val="001453F4"/>
    <w:rsid w:val="001460E0"/>
    <w:rsid w:val="0014645C"/>
    <w:rsid w:val="00146723"/>
    <w:rsid w:val="001474D5"/>
    <w:rsid w:val="001479E1"/>
    <w:rsid w:val="00147DB1"/>
    <w:rsid w:val="00150255"/>
    <w:rsid w:val="00150805"/>
    <w:rsid w:val="001508E9"/>
    <w:rsid w:val="00150ED1"/>
    <w:rsid w:val="0015125E"/>
    <w:rsid w:val="001513CA"/>
    <w:rsid w:val="00151750"/>
    <w:rsid w:val="00151DFB"/>
    <w:rsid w:val="00151EF3"/>
    <w:rsid w:val="00152A6A"/>
    <w:rsid w:val="00152C2F"/>
    <w:rsid w:val="001539CA"/>
    <w:rsid w:val="001542A0"/>
    <w:rsid w:val="001543A0"/>
    <w:rsid w:val="001544AE"/>
    <w:rsid w:val="0015466F"/>
    <w:rsid w:val="00154955"/>
    <w:rsid w:val="00154973"/>
    <w:rsid w:val="00154CD4"/>
    <w:rsid w:val="00154F29"/>
    <w:rsid w:val="0015543A"/>
    <w:rsid w:val="00155466"/>
    <w:rsid w:val="00155622"/>
    <w:rsid w:val="00155951"/>
    <w:rsid w:val="00155AB9"/>
    <w:rsid w:val="00155BB9"/>
    <w:rsid w:val="00156247"/>
    <w:rsid w:val="00156738"/>
    <w:rsid w:val="00156F2F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94C"/>
    <w:rsid w:val="00161D04"/>
    <w:rsid w:val="00161E82"/>
    <w:rsid w:val="00162376"/>
    <w:rsid w:val="001623C6"/>
    <w:rsid w:val="00162954"/>
    <w:rsid w:val="001629E0"/>
    <w:rsid w:val="00162D6C"/>
    <w:rsid w:val="001634A2"/>
    <w:rsid w:val="001635B0"/>
    <w:rsid w:val="0016372B"/>
    <w:rsid w:val="001637D3"/>
    <w:rsid w:val="001639D6"/>
    <w:rsid w:val="00163B33"/>
    <w:rsid w:val="00163CF5"/>
    <w:rsid w:val="00163F75"/>
    <w:rsid w:val="001642EC"/>
    <w:rsid w:val="00164540"/>
    <w:rsid w:val="0016474C"/>
    <w:rsid w:val="00164A44"/>
    <w:rsid w:val="00164AF8"/>
    <w:rsid w:val="00164B3A"/>
    <w:rsid w:val="00164BFD"/>
    <w:rsid w:val="00165022"/>
    <w:rsid w:val="00165587"/>
    <w:rsid w:val="001655DE"/>
    <w:rsid w:val="001656F8"/>
    <w:rsid w:val="001657EE"/>
    <w:rsid w:val="00165C3F"/>
    <w:rsid w:val="00165E00"/>
    <w:rsid w:val="00165F8F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3E8"/>
    <w:rsid w:val="00170430"/>
    <w:rsid w:val="001704D4"/>
    <w:rsid w:val="00170AD4"/>
    <w:rsid w:val="00170B7A"/>
    <w:rsid w:val="00171287"/>
    <w:rsid w:val="001712A9"/>
    <w:rsid w:val="001714DB"/>
    <w:rsid w:val="0017159D"/>
    <w:rsid w:val="00171885"/>
    <w:rsid w:val="00171DD0"/>
    <w:rsid w:val="00171FD6"/>
    <w:rsid w:val="001720B5"/>
    <w:rsid w:val="0017217F"/>
    <w:rsid w:val="001721A8"/>
    <w:rsid w:val="0017236A"/>
    <w:rsid w:val="00172394"/>
    <w:rsid w:val="001728C6"/>
    <w:rsid w:val="0017299E"/>
    <w:rsid w:val="00172ADD"/>
    <w:rsid w:val="00172C2D"/>
    <w:rsid w:val="00172CCB"/>
    <w:rsid w:val="00172D13"/>
    <w:rsid w:val="001730F9"/>
    <w:rsid w:val="001734C1"/>
    <w:rsid w:val="00173A6C"/>
    <w:rsid w:val="00173C37"/>
    <w:rsid w:val="00173D21"/>
    <w:rsid w:val="00173EE2"/>
    <w:rsid w:val="001745E9"/>
    <w:rsid w:val="001747E8"/>
    <w:rsid w:val="00174883"/>
    <w:rsid w:val="00174B28"/>
    <w:rsid w:val="00174B4C"/>
    <w:rsid w:val="0017550F"/>
    <w:rsid w:val="001755BC"/>
    <w:rsid w:val="001757A5"/>
    <w:rsid w:val="00175867"/>
    <w:rsid w:val="00175E78"/>
    <w:rsid w:val="00175FF7"/>
    <w:rsid w:val="00176336"/>
    <w:rsid w:val="00176352"/>
    <w:rsid w:val="00176498"/>
    <w:rsid w:val="0017671D"/>
    <w:rsid w:val="00177245"/>
    <w:rsid w:val="00177377"/>
    <w:rsid w:val="00177CDF"/>
    <w:rsid w:val="00177D3D"/>
    <w:rsid w:val="00180730"/>
    <w:rsid w:val="001807C9"/>
    <w:rsid w:val="00180A0D"/>
    <w:rsid w:val="00180B3C"/>
    <w:rsid w:val="00180E7E"/>
    <w:rsid w:val="001814A3"/>
    <w:rsid w:val="00181B0C"/>
    <w:rsid w:val="00181EF0"/>
    <w:rsid w:val="001821A2"/>
    <w:rsid w:val="00182D60"/>
    <w:rsid w:val="00183126"/>
    <w:rsid w:val="0018323C"/>
    <w:rsid w:val="00183409"/>
    <w:rsid w:val="00183C36"/>
    <w:rsid w:val="0018404A"/>
    <w:rsid w:val="001842EB"/>
    <w:rsid w:val="00184882"/>
    <w:rsid w:val="00184900"/>
    <w:rsid w:val="0018498D"/>
    <w:rsid w:val="00184D3B"/>
    <w:rsid w:val="00184DC8"/>
    <w:rsid w:val="00185390"/>
    <w:rsid w:val="00185512"/>
    <w:rsid w:val="0018570F"/>
    <w:rsid w:val="00185899"/>
    <w:rsid w:val="00185D0E"/>
    <w:rsid w:val="001860BA"/>
    <w:rsid w:val="0018613F"/>
    <w:rsid w:val="00186146"/>
    <w:rsid w:val="0018629B"/>
    <w:rsid w:val="00187031"/>
    <w:rsid w:val="001870E2"/>
    <w:rsid w:val="00187EDB"/>
    <w:rsid w:val="0019016C"/>
    <w:rsid w:val="00190AE4"/>
    <w:rsid w:val="00190B14"/>
    <w:rsid w:val="00190C77"/>
    <w:rsid w:val="00190CE8"/>
    <w:rsid w:val="00190F4C"/>
    <w:rsid w:val="001910F9"/>
    <w:rsid w:val="00191189"/>
    <w:rsid w:val="0019122E"/>
    <w:rsid w:val="00191409"/>
    <w:rsid w:val="00191411"/>
    <w:rsid w:val="00191589"/>
    <w:rsid w:val="0019161C"/>
    <w:rsid w:val="00191ACE"/>
    <w:rsid w:val="00191C15"/>
    <w:rsid w:val="00191E74"/>
    <w:rsid w:val="0019239D"/>
    <w:rsid w:val="001924B2"/>
    <w:rsid w:val="00192706"/>
    <w:rsid w:val="00192DE5"/>
    <w:rsid w:val="00192FC8"/>
    <w:rsid w:val="001933FC"/>
    <w:rsid w:val="00193628"/>
    <w:rsid w:val="00193A8A"/>
    <w:rsid w:val="00193CB8"/>
    <w:rsid w:val="00193DB3"/>
    <w:rsid w:val="00194293"/>
    <w:rsid w:val="001944BB"/>
    <w:rsid w:val="00194765"/>
    <w:rsid w:val="001948CB"/>
    <w:rsid w:val="001949CA"/>
    <w:rsid w:val="001949E5"/>
    <w:rsid w:val="0019502B"/>
    <w:rsid w:val="00195031"/>
    <w:rsid w:val="0019622E"/>
    <w:rsid w:val="00196253"/>
    <w:rsid w:val="00196650"/>
    <w:rsid w:val="00196BED"/>
    <w:rsid w:val="00196C80"/>
    <w:rsid w:val="00196CBE"/>
    <w:rsid w:val="00196DDD"/>
    <w:rsid w:val="00196FB6"/>
    <w:rsid w:val="00197385"/>
    <w:rsid w:val="00197BBA"/>
    <w:rsid w:val="00197C5A"/>
    <w:rsid w:val="00197CF0"/>
    <w:rsid w:val="001A01BB"/>
    <w:rsid w:val="001A062D"/>
    <w:rsid w:val="001A0C2B"/>
    <w:rsid w:val="001A0E5F"/>
    <w:rsid w:val="001A0EFD"/>
    <w:rsid w:val="001A119C"/>
    <w:rsid w:val="001A17E1"/>
    <w:rsid w:val="001A1849"/>
    <w:rsid w:val="001A19C7"/>
    <w:rsid w:val="001A1AA7"/>
    <w:rsid w:val="001A1BF3"/>
    <w:rsid w:val="001A1D26"/>
    <w:rsid w:val="001A21D0"/>
    <w:rsid w:val="001A2356"/>
    <w:rsid w:val="001A25CE"/>
    <w:rsid w:val="001A27FD"/>
    <w:rsid w:val="001A2D52"/>
    <w:rsid w:val="001A4473"/>
    <w:rsid w:val="001A487F"/>
    <w:rsid w:val="001A4AC6"/>
    <w:rsid w:val="001A4C88"/>
    <w:rsid w:val="001A4D9A"/>
    <w:rsid w:val="001A5128"/>
    <w:rsid w:val="001A535F"/>
    <w:rsid w:val="001A62EA"/>
    <w:rsid w:val="001A6325"/>
    <w:rsid w:val="001A63A6"/>
    <w:rsid w:val="001A6B1D"/>
    <w:rsid w:val="001A6BD2"/>
    <w:rsid w:val="001A736A"/>
    <w:rsid w:val="001A7DAE"/>
    <w:rsid w:val="001B02A8"/>
    <w:rsid w:val="001B02F8"/>
    <w:rsid w:val="001B0309"/>
    <w:rsid w:val="001B0826"/>
    <w:rsid w:val="001B0887"/>
    <w:rsid w:val="001B0F80"/>
    <w:rsid w:val="001B16F9"/>
    <w:rsid w:val="001B1C3F"/>
    <w:rsid w:val="001B1D55"/>
    <w:rsid w:val="001B2385"/>
    <w:rsid w:val="001B254A"/>
    <w:rsid w:val="001B261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AA5"/>
    <w:rsid w:val="001B5B80"/>
    <w:rsid w:val="001B5CB7"/>
    <w:rsid w:val="001B5E27"/>
    <w:rsid w:val="001B5F14"/>
    <w:rsid w:val="001B5FEE"/>
    <w:rsid w:val="001B69A4"/>
    <w:rsid w:val="001B6C1A"/>
    <w:rsid w:val="001B6E29"/>
    <w:rsid w:val="001B6E4E"/>
    <w:rsid w:val="001B7121"/>
    <w:rsid w:val="001B725A"/>
    <w:rsid w:val="001B7CBE"/>
    <w:rsid w:val="001B7E82"/>
    <w:rsid w:val="001C0CF1"/>
    <w:rsid w:val="001C0E5B"/>
    <w:rsid w:val="001C17CF"/>
    <w:rsid w:val="001C1981"/>
    <w:rsid w:val="001C2EAB"/>
    <w:rsid w:val="001C334B"/>
    <w:rsid w:val="001C3821"/>
    <w:rsid w:val="001C3E07"/>
    <w:rsid w:val="001C4FA9"/>
    <w:rsid w:val="001C50F7"/>
    <w:rsid w:val="001C58BA"/>
    <w:rsid w:val="001C5B6C"/>
    <w:rsid w:val="001C5E12"/>
    <w:rsid w:val="001C6050"/>
    <w:rsid w:val="001C61CB"/>
    <w:rsid w:val="001C629F"/>
    <w:rsid w:val="001C657E"/>
    <w:rsid w:val="001C6ED7"/>
    <w:rsid w:val="001C70D8"/>
    <w:rsid w:val="001C75E4"/>
    <w:rsid w:val="001C7658"/>
    <w:rsid w:val="001C796E"/>
    <w:rsid w:val="001D089A"/>
    <w:rsid w:val="001D0C60"/>
    <w:rsid w:val="001D0DD2"/>
    <w:rsid w:val="001D1006"/>
    <w:rsid w:val="001D13B4"/>
    <w:rsid w:val="001D1F9C"/>
    <w:rsid w:val="001D2694"/>
    <w:rsid w:val="001D2989"/>
    <w:rsid w:val="001D29F4"/>
    <w:rsid w:val="001D325D"/>
    <w:rsid w:val="001D35D5"/>
    <w:rsid w:val="001D377A"/>
    <w:rsid w:val="001D38B0"/>
    <w:rsid w:val="001D3983"/>
    <w:rsid w:val="001D3A75"/>
    <w:rsid w:val="001D443F"/>
    <w:rsid w:val="001D4604"/>
    <w:rsid w:val="001D4790"/>
    <w:rsid w:val="001D4F27"/>
    <w:rsid w:val="001D545F"/>
    <w:rsid w:val="001D5736"/>
    <w:rsid w:val="001D5A12"/>
    <w:rsid w:val="001D61BB"/>
    <w:rsid w:val="001D6B71"/>
    <w:rsid w:val="001D6CAB"/>
    <w:rsid w:val="001D70AD"/>
    <w:rsid w:val="001D70C8"/>
    <w:rsid w:val="001D7319"/>
    <w:rsid w:val="001D7B45"/>
    <w:rsid w:val="001D7BBA"/>
    <w:rsid w:val="001E045E"/>
    <w:rsid w:val="001E0927"/>
    <w:rsid w:val="001E09A8"/>
    <w:rsid w:val="001E1095"/>
    <w:rsid w:val="001E1586"/>
    <w:rsid w:val="001E1B3E"/>
    <w:rsid w:val="001E1C14"/>
    <w:rsid w:val="001E1F86"/>
    <w:rsid w:val="001E2062"/>
    <w:rsid w:val="001E20BC"/>
    <w:rsid w:val="001E2730"/>
    <w:rsid w:val="001E2842"/>
    <w:rsid w:val="001E32F5"/>
    <w:rsid w:val="001E333C"/>
    <w:rsid w:val="001E36B9"/>
    <w:rsid w:val="001E36BC"/>
    <w:rsid w:val="001E3704"/>
    <w:rsid w:val="001E3B25"/>
    <w:rsid w:val="001E3DAB"/>
    <w:rsid w:val="001E3FF6"/>
    <w:rsid w:val="001E41DC"/>
    <w:rsid w:val="001E4601"/>
    <w:rsid w:val="001E465A"/>
    <w:rsid w:val="001E4714"/>
    <w:rsid w:val="001E48BC"/>
    <w:rsid w:val="001E48DF"/>
    <w:rsid w:val="001E4C6D"/>
    <w:rsid w:val="001E4ED2"/>
    <w:rsid w:val="001E506A"/>
    <w:rsid w:val="001E53AF"/>
    <w:rsid w:val="001E5775"/>
    <w:rsid w:val="001E5960"/>
    <w:rsid w:val="001E61DB"/>
    <w:rsid w:val="001E6549"/>
    <w:rsid w:val="001E6E72"/>
    <w:rsid w:val="001E76ED"/>
    <w:rsid w:val="001E7B89"/>
    <w:rsid w:val="001E7E51"/>
    <w:rsid w:val="001F0000"/>
    <w:rsid w:val="001F037F"/>
    <w:rsid w:val="001F03CB"/>
    <w:rsid w:val="001F0A79"/>
    <w:rsid w:val="001F0D1B"/>
    <w:rsid w:val="001F1569"/>
    <w:rsid w:val="001F16E3"/>
    <w:rsid w:val="001F1726"/>
    <w:rsid w:val="001F1784"/>
    <w:rsid w:val="001F1988"/>
    <w:rsid w:val="001F19CC"/>
    <w:rsid w:val="001F1E8E"/>
    <w:rsid w:val="001F1FAB"/>
    <w:rsid w:val="001F2275"/>
    <w:rsid w:val="001F23A7"/>
    <w:rsid w:val="001F23CF"/>
    <w:rsid w:val="001F30D9"/>
    <w:rsid w:val="001F3984"/>
    <w:rsid w:val="001F3CD2"/>
    <w:rsid w:val="001F3CDD"/>
    <w:rsid w:val="001F4001"/>
    <w:rsid w:val="001F41C5"/>
    <w:rsid w:val="001F484C"/>
    <w:rsid w:val="001F4BBE"/>
    <w:rsid w:val="001F5480"/>
    <w:rsid w:val="001F5597"/>
    <w:rsid w:val="001F55A5"/>
    <w:rsid w:val="001F57A5"/>
    <w:rsid w:val="001F57F2"/>
    <w:rsid w:val="001F5A72"/>
    <w:rsid w:val="001F5C2D"/>
    <w:rsid w:val="001F5FC4"/>
    <w:rsid w:val="001F64A1"/>
    <w:rsid w:val="001F6513"/>
    <w:rsid w:val="001F6581"/>
    <w:rsid w:val="001F6631"/>
    <w:rsid w:val="001F6ADC"/>
    <w:rsid w:val="001F6B15"/>
    <w:rsid w:val="001F6D62"/>
    <w:rsid w:val="001F79FE"/>
    <w:rsid w:val="001F7C3F"/>
    <w:rsid w:val="001F7CE8"/>
    <w:rsid w:val="00200391"/>
    <w:rsid w:val="00200A9D"/>
    <w:rsid w:val="00200E06"/>
    <w:rsid w:val="00200E9A"/>
    <w:rsid w:val="00200F53"/>
    <w:rsid w:val="00201323"/>
    <w:rsid w:val="00201504"/>
    <w:rsid w:val="00201802"/>
    <w:rsid w:val="0020244C"/>
    <w:rsid w:val="002027BD"/>
    <w:rsid w:val="00202860"/>
    <w:rsid w:val="0020319A"/>
    <w:rsid w:val="00203B63"/>
    <w:rsid w:val="00203EBB"/>
    <w:rsid w:val="00204340"/>
    <w:rsid w:val="002043CE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705"/>
    <w:rsid w:val="00206754"/>
    <w:rsid w:val="0020686F"/>
    <w:rsid w:val="00206953"/>
    <w:rsid w:val="002069EA"/>
    <w:rsid w:val="00206E70"/>
    <w:rsid w:val="00207119"/>
    <w:rsid w:val="002072C6"/>
    <w:rsid w:val="0020748D"/>
    <w:rsid w:val="00207626"/>
    <w:rsid w:val="00207A18"/>
    <w:rsid w:val="00207A9A"/>
    <w:rsid w:val="00207B0A"/>
    <w:rsid w:val="00210173"/>
    <w:rsid w:val="00210664"/>
    <w:rsid w:val="002108B6"/>
    <w:rsid w:val="0021090B"/>
    <w:rsid w:val="00210CCB"/>
    <w:rsid w:val="00210D80"/>
    <w:rsid w:val="00210DBF"/>
    <w:rsid w:val="00210E74"/>
    <w:rsid w:val="00211063"/>
    <w:rsid w:val="002116C5"/>
    <w:rsid w:val="00211827"/>
    <w:rsid w:val="0021194C"/>
    <w:rsid w:val="00211BDE"/>
    <w:rsid w:val="00211C91"/>
    <w:rsid w:val="00211D27"/>
    <w:rsid w:val="00212537"/>
    <w:rsid w:val="00212572"/>
    <w:rsid w:val="002129F4"/>
    <w:rsid w:val="002132C5"/>
    <w:rsid w:val="00213325"/>
    <w:rsid w:val="002139FE"/>
    <w:rsid w:val="00213C52"/>
    <w:rsid w:val="00214393"/>
    <w:rsid w:val="002149D1"/>
    <w:rsid w:val="00214A42"/>
    <w:rsid w:val="00214DD0"/>
    <w:rsid w:val="002152E0"/>
    <w:rsid w:val="0021548B"/>
    <w:rsid w:val="0021589F"/>
    <w:rsid w:val="002158AC"/>
    <w:rsid w:val="00215B23"/>
    <w:rsid w:val="002161FB"/>
    <w:rsid w:val="0021693F"/>
    <w:rsid w:val="00216C4A"/>
    <w:rsid w:val="00216FBA"/>
    <w:rsid w:val="00221202"/>
    <w:rsid w:val="0022198A"/>
    <w:rsid w:val="00221D4C"/>
    <w:rsid w:val="0022241C"/>
    <w:rsid w:val="00222599"/>
    <w:rsid w:val="002225D7"/>
    <w:rsid w:val="00222904"/>
    <w:rsid w:val="00222A93"/>
    <w:rsid w:val="00222F6F"/>
    <w:rsid w:val="00222F96"/>
    <w:rsid w:val="002231D4"/>
    <w:rsid w:val="00223504"/>
    <w:rsid w:val="0022358B"/>
    <w:rsid w:val="00223E5C"/>
    <w:rsid w:val="00224384"/>
    <w:rsid w:val="002248ED"/>
    <w:rsid w:val="00225286"/>
    <w:rsid w:val="002259E0"/>
    <w:rsid w:val="0022690B"/>
    <w:rsid w:val="00226BA6"/>
    <w:rsid w:val="00226D2B"/>
    <w:rsid w:val="00226EE6"/>
    <w:rsid w:val="002279F6"/>
    <w:rsid w:val="00227C65"/>
    <w:rsid w:val="00227D0F"/>
    <w:rsid w:val="00227E1D"/>
    <w:rsid w:val="00227F18"/>
    <w:rsid w:val="00230CCC"/>
    <w:rsid w:val="00231365"/>
    <w:rsid w:val="002313CE"/>
    <w:rsid w:val="00231E3D"/>
    <w:rsid w:val="00231F99"/>
    <w:rsid w:val="00232398"/>
    <w:rsid w:val="002326E6"/>
    <w:rsid w:val="00232E05"/>
    <w:rsid w:val="00233050"/>
    <w:rsid w:val="0023336F"/>
    <w:rsid w:val="0023426A"/>
    <w:rsid w:val="00234672"/>
    <w:rsid w:val="002346FD"/>
    <w:rsid w:val="002357BF"/>
    <w:rsid w:val="00235F64"/>
    <w:rsid w:val="00236295"/>
    <w:rsid w:val="0023651F"/>
    <w:rsid w:val="00236B12"/>
    <w:rsid w:val="00236D16"/>
    <w:rsid w:val="00237145"/>
    <w:rsid w:val="00237909"/>
    <w:rsid w:val="00237EB3"/>
    <w:rsid w:val="00240DD5"/>
    <w:rsid w:val="00240FAC"/>
    <w:rsid w:val="00241460"/>
    <w:rsid w:val="0024173E"/>
    <w:rsid w:val="00241D54"/>
    <w:rsid w:val="002421EC"/>
    <w:rsid w:val="0024225F"/>
    <w:rsid w:val="0024253D"/>
    <w:rsid w:val="0024255F"/>
    <w:rsid w:val="002429F0"/>
    <w:rsid w:val="002431FC"/>
    <w:rsid w:val="002433DC"/>
    <w:rsid w:val="002435FA"/>
    <w:rsid w:val="00243942"/>
    <w:rsid w:val="00243953"/>
    <w:rsid w:val="00243E62"/>
    <w:rsid w:val="0024404E"/>
    <w:rsid w:val="0024441D"/>
    <w:rsid w:val="002451A5"/>
    <w:rsid w:val="00245237"/>
    <w:rsid w:val="00245497"/>
    <w:rsid w:val="002454EE"/>
    <w:rsid w:val="002455AF"/>
    <w:rsid w:val="002455E6"/>
    <w:rsid w:val="00245F34"/>
    <w:rsid w:val="00246112"/>
    <w:rsid w:val="00246640"/>
    <w:rsid w:val="0024671E"/>
    <w:rsid w:val="002467B2"/>
    <w:rsid w:val="00246A80"/>
    <w:rsid w:val="00246ADD"/>
    <w:rsid w:val="0024724E"/>
    <w:rsid w:val="002472FB"/>
    <w:rsid w:val="0024767A"/>
    <w:rsid w:val="00247AFE"/>
    <w:rsid w:val="0025021F"/>
    <w:rsid w:val="002504AD"/>
    <w:rsid w:val="00250573"/>
    <w:rsid w:val="0025113B"/>
    <w:rsid w:val="002511DF"/>
    <w:rsid w:val="002519C3"/>
    <w:rsid w:val="00251BBA"/>
    <w:rsid w:val="002520AA"/>
    <w:rsid w:val="0025243A"/>
    <w:rsid w:val="002525C7"/>
    <w:rsid w:val="00252C34"/>
    <w:rsid w:val="00252D2C"/>
    <w:rsid w:val="00253083"/>
    <w:rsid w:val="0025354D"/>
    <w:rsid w:val="00253BB4"/>
    <w:rsid w:val="00253C11"/>
    <w:rsid w:val="00253E25"/>
    <w:rsid w:val="0025404F"/>
    <w:rsid w:val="002541C2"/>
    <w:rsid w:val="002549D0"/>
    <w:rsid w:val="00254F65"/>
    <w:rsid w:val="00255307"/>
    <w:rsid w:val="0025553C"/>
    <w:rsid w:val="0025565B"/>
    <w:rsid w:val="00255C6E"/>
    <w:rsid w:val="00255F66"/>
    <w:rsid w:val="002563B8"/>
    <w:rsid w:val="0025645E"/>
    <w:rsid w:val="00256D15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90C"/>
    <w:rsid w:val="00260BF0"/>
    <w:rsid w:val="00260DCE"/>
    <w:rsid w:val="00260E33"/>
    <w:rsid w:val="00261809"/>
    <w:rsid w:val="00261882"/>
    <w:rsid w:val="00261B9A"/>
    <w:rsid w:val="00261F66"/>
    <w:rsid w:val="0026200E"/>
    <w:rsid w:val="00262297"/>
    <w:rsid w:val="00262390"/>
    <w:rsid w:val="00262600"/>
    <w:rsid w:val="002629A5"/>
    <w:rsid w:val="00262DD7"/>
    <w:rsid w:val="00262E67"/>
    <w:rsid w:val="002631D8"/>
    <w:rsid w:val="00263283"/>
    <w:rsid w:val="00263E59"/>
    <w:rsid w:val="00263F46"/>
    <w:rsid w:val="00264124"/>
    <w:rsid w:val="00264162"/>
    <w:rsid w:val="00264549"/>
    <w:rsid w:val="00264DCF"/>
    <w:rsid w:val="00264E4A"/>
    <w:rsid w:val="00264F44"/>
    <w:rsid w:val="002650E6"/>
    <w:rsid w:val="00265301"/>
    <w:rsid w:val="00265422"/>
    <w:rsid w:val="00265F71"/>
    <w:rsid w:val="0026630E"/>
    <w:rsid w:val="00266346"/>
    <w:rsid w:val="00266937"/>
    <w:rsid w:val="00266AF7"/>
    <w:rsid w:val="0026774A"/>
    <w:rsid w:val="002677F1"/>
    <w:rsid w:val="00267FDF"/>
    <w:rsid w:val="002700CB"/>
    <w:rsid w:val="002701CF"/>
    <w:rsid w:val="00270361"/>
    <w:rsid w:val="0027046F"/>
    <w:rsid w:val="002708FC"/>
    <w:rsid w:val="00270FC5"/>
    <w:rsid w:val="002710BE"/>
    <w:rsid w:val="002713B1"/>
    <w:rsid w:val="0027148A"/>
    <w:rsid w:val="00271E5A"/>
    <w:rsid w:val="002721AA"/>
    <w:rsid w:val="002726A7"/>
    <w:rsid w:val="00272C44"/>
    <w:rsid w:val="0027389F"/>
    <w:rsid w:val="00273926"/>
    <w:rsid w:val="00274128"/>
    <w:rsid w:val="00274213"/>
    <w:rsid w:val="0027422B"/>
    <w:rsid w:val="00274238"/>
    <w:rsid w:val="0027436B"/>
    <w:rsid w:val="00275207"/>
    <w:rsid w:val="002753C3"/>
    <w:rsid w:val="002759DC"/>
    <w:rsid w:val="00275B4D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8BB"/>
    <w:rsid w:val="00281B75"/>
    <w:rsid w:val="00282AF4"/>
    <w:rsid w:val="00282DA9"/>
    <w:rsid w:val="00282FEA"/>
    <w:rsid w:val="002835B5"/>
    <w:rsid w:val="0028360C"/>
    <w:rsid w:val="002838AF"/>
    <w:rsid w:val="00283921"/>
    <w:rsid w:val="0028402E"/>
    <w:rsid w:val="002842E8"/>
    <w:rsid w:val="00284541"/>
    <w:rsid w:val="0028476F"/>
    <w:rsid w:val="00284820"/>
    <w:rsid w:val="00284B9D"/>
    <w:rsid w:val="00284BBC"/>
    <w:rsid w:val="00284DA6"/>
    <w:rsid w:val="00285850"/>
    <w:rsid w:val="00285F80"/>
    <w:rsid w:val="00286186"/>
    <w:rsid w:val="0028659B"/>
    <w:rsid w:val="002865EE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325"/>
    <w:rsid w:val="0029150F"/>
    <w:rsid w:val="00291598"/>
    <w:rsid w:val="0029164C"/>
    <w:rsid w:val="0029183D"/>
    <w:rsid w:val="00291AC4"/>
    <w:rsid w:val="0029202D"/>
    <w:rsid w:val="002922E6"/>
    <w:rsid w:val="002926BC"/>
    <w:rsid w:val="00292824"/>
    <w:rsid w:val="00292B5A"/>
    <w:rsid w:val="00292CDB"/>
    <w:rsid w:val="002931B3"/>
    <w:rsid w:val="00293372"/>
    <w:rsid w:val="002936ED"/>
    <w:rsid w:val="00293859"/>
    <w:rsid w:val="002938AC"/>
    <w:rsid w:val="00293B08"/>
    <w:rsid w:val="00293BF2"/>
    <w:rsid w:val="00293DA2"/>
    <w:rsid w:val="00293EB7"/>
    <w:rsid w:val="002941BD"/>
    <w:rsid w:val="002942AD"/>
    <w:rsid w:val="002943DF"/>
    <w:rsid w:val="002944D6"/>
    <w:rsid w:val="0029454B"/>
    <w:rsid w:val="002945E1"/>
    <w:rsid w:val="0029465E"/>
    <w:rsid w:val="002946BD"/>
    <w:rsid w:val="00294B4C"/>
    <w:rsid w:val="00294BA4"/>
    <w:rsid w:val="00294D6D"/>
    <w:rsid w:val="00294E38"/>
    <w:rsid w:val="002951F1"/>
    <w:rsid w:val="00295275"/>
    <w:rsid w:val="0029545E"/>
    <w:rsid w:val="0029561F"/>
    <w:rsid w:val="0029582F"/>
    <w:rsid w:val="0029588B"/>
    <w:rsid w:val="00295B8D"/>
    <w:rsid w:val="00295FFD"/>
    <w:rsid w:val="00296046"/>
    <w:rsid w:val="00296D96"/>
    <w:rsid w:val="00297007"/>
    <w:rsid w:val="00297171"/>
    <w:rsid w:val="002974D6"/>
    <w:rsid w:val="00297614"/>
    <w:rsid w:val="00297A03"/>
    <w:rsid w:val="002A01BF"/>
    <w:rsid w:val="002A03D0"/>
    <w:rsid w:val="002A141C"/>
    <w:rsid w:val="002A1658"/>
    <w:rsid w:val="002A16E4"/>
    <w:rsid w:val="002A19BC"/>
    <w:rsid w:val="002A1ADB"/>
    <w:rsid w:val="002A1FC5"/>
    <w:rsid w:val="002A207C"/>
    <w:rsid w:val="002A216E"/>
    <w:rsid w:val="002A24C1"/>
    <w:rsid w:val="002A2AE0"/>
    <w:rsid w:val="002A2B63"/>
    <w:rsid w:val="002A2C90"/>
    <w:rsid w:val="002A2EE2"/>
    <w:rsid w:val="002A2F29"/>
    <w:rsid w:val="002A2FA1"/>
    <w:rsid w:val="002A3AC3"/>
    <w:rsid w:val="002A4117"/>
    <w:rsid w:val="002A46B2"/>
    <w:rsid w:val="002A5076"/>
    <w:rsid w:val="002A5473"/>
    <w:rsid w:val="002A5564"/>
    <w:rsid w:val="002A619F"/>
    <w:rsid w:val="002A6211"/>
    <w:rsid w:val="002A67C0"/>
    <w:rsid w:val="002A688D"/>
    <w:rsid w:val="002A6D7B"/>
    <w:rsid w:val="002A6DC2"/>
    <w:rsid w:val="002A6DCB"/>
    <w:rsid w:val="002A7320"/>
    <w:rsid w:val="002A73B0"/>
    <w:rsid w:val="002A799E"/>
    <w:rsid w:val="002B010D"/>
    <w:rsid w:val="002B08FE"/>
    <w:rsid w:val="002B0B68"/>
    <w:rsid w:val="002B1073"/>
    <w:rsid w:val="002B12BF"/>
    <w:rsid w:val="002B1482"/>
    <w:rsid w:val="002B15A5"/>
    <w:rsid w:val="002B15AA"/>
    <w:rsid w:val="002B17DF"/>
    <w:rsid w:val="002B185E"/>
    <w:rsid w:val="002B19AE"/>
    <w:rsid w:val="002B1DB1"/>
    <w:rsid w:val="002B1EB2"/>
    <w:rsid w:val="002B1EB5"/>
    <w:rsid w:val="002B2262"/>
    <w:rsid w:val="002B27C1"/>
    <w:rsid w:val="002B3020"/>
    <w:rsid w:val="002B3022"/>
    <w:rsid w:val="002B3777"/>
    <w:rsid w:val="002B4130"/>
    <w:rsid w:val="002B517F"/>
    <w:rsid w:val="002B53CD"/>
    <w:rsid w:val="002B55C8"/>
    <w:rsid w:val="002B58AB"/>
    <w:rsid w:val="002B602C"/>
    <w:rsid w:val="002B62A7"/>
    <w:rsid w:val="002B6407"/>
    <w:rsid w:val="002B64F2"/>
    <w:rsid w:val="002B666F"/>
    <w:rsid w:val="002B68FA"/>
    <w:rsid w:val="002B698A"/>
    <w:rsid w:val="002B735E"/>
    <w:rsid w:val="002B754D"/>
    <w:rsid w:val="002B7734"/>
    <w:rsid w:val="002B7BD7"/>
    <w:rsid w:val="002B7D95"/>
    <w:rsid w:val="002B7E7D"/>
    <w:rsid w:val="002C004B"/>
    <w:rsid w:val="002C02B5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37DD"/>
    <w:rsid w:val="002C412E"/>
    <w:rsid w:val="002C4272"/>
    <w:rsid w:val="002C43A9"/>
    <w:rsid w:val="002C4A36"/>
    <w:rsid w:val="002C4A80"/>
    <w:rsid w:val="002C4B43"/>
    <w:rsid w:val="002C4B69"/>
    <w:rsid w:val="002C4C68"/>
    <w:rsid w:val="002C4E34"/>
    <w:rsid w:val="002C5880"/>
    <w:rsid w:val="002C5D3B"/>
    <w:rsid w:val="002C6068"/>
    <w:rsid w:val="002C692E"/>
    <w:rsid w:val="002C69C2"/>
    <w:rsid w:val="002C6F15"/>
    <w:rsid w:val="002C71E7"/>
    <w:rsid w:val="002C7354"/>
    <w:rsid w:val="002C73CC"/>
    <w:rsid w:val="002C75B7"/>
    <w:rsid w:val="002D0088"/>
    <w:rsid w:val="002D0464"/>
    <w:rsid w:val="002D05BF"/>
    <w:rsid w:val="002D09F5"/>
    <w:rsid w:val="002D162A"/>
    <w:rsid w:val="002D1728"/>
    <w:rsid w:val="002D1A7E"/>
    <w:rsid w:val="002D20C9"/>
    <w:rsid w:val="002D221F"/>
    <w:rsid w:val="002D2741"/>
    <w:rsid w:val="002D299A"/>
    <w:rsid w:val="002D2B13"/>
    <w:rsid w:val="002D2D47"/>
    <w:rsid w:val="002D2D89"/>
    <w:rsid w:val="002D2E54"/>
    <w:rsid w:val="002D2F4A"/>
    <w:rsid w:val="002D36F0"/>
    <w:rsid w:val="002D3C58"/>
    <w:rsid w:val="002D41AC"/>
    <w:rsid w:val="002D47C4"/>
    <w:rsid w:val="002D545A"/>
    <w:rsid w:val="002D58C0"/>
    <w:rsid w:val="002D5AEA"/>
    <w:rsid w:val="002D5C8E"/>
    <w:rsid w:val="002D5F34"/>
    <w:rsid w:val="002D63FC"/>
    <w:rsid w:val="002D6404"/>
    <w:rsid w:val="002D6956"/>
    <w:rsid w:val="002D6A01"/>
    <w:rsid w:val="002D702A"/>
    <w:rsid w:val="002D71AF"/>
    <w:rsid w:val="002D730C"/>
    <w:rsid w:val="002D79DD"/>
    <w:rsid w:val="002D7EDE"/>
    <w:rsid w:val="002D7F33"/>
    <w:rsid w:val="002E06E7"/>
    <w:rsid w:val="002E093F"/>
    <w:rsid w:val="002E0E61"/>
    <w:rsid w:val="002E12FB"/>
    <w:rsid w:val="002E166F"/>
    <w:rsid w:val="002E19FB"/>
    <w:rsid w:val="002E1EE6"/>
    <w:rsid w:val="002E2096"/>
    <w:rsid w:val="002E2348"/>
    <w:rsid w:val="002E26AC"/>
    <w:rsid w:val="002E291F"/>
    <w:rsid w:val="002E2A8B"/>
    <w:rsid w:val="002E3804"/>
    <w:rsid w:val="002E3914"/>
    <w:rsid w:val="002E3D4E"/>
    <w:rsid w:val="002E3F0C"/>
    <w:rsid w:val="002E402B"/>
    <w:rsid w:val="002E4718"/>
    <w:rsid w:val="002E47F5"/>
    <w:rsid w:val="002E4A0B"/>
    <w:rsid w:val="002E4AD2"/>
    <w:rsid w:val="002E4E9C"/>
    <w:rsid w:val="002E566B"/>
    <w:rsid w:val="002E56EC"/>
    <w:rsid w:val="002E591A"/>
    <w:rsid w:val="002E5C9F"/>
    <w:rsid w:val="002E613C"/>
    <w:rsid w:val="002E6258"/>
    <w:rsid w:val="002E6990"/>
    <w:rsid w:val="002E6F37"/>
    <w:rsid w:val="002E746C"/>
    <w:rsid w:val="002E766D"/>
    <w:rsid w:val="002E7AD8"/>
    <w:rsid w:val="002E7F7C"/>
    <w:rsid w:val="002F0613"/>
    <w:rsid w:val="002F0F72"/>
    <w:rsid w:val="002F12B5"/>
    <w:rsid w:val="002F15B2"/>
    <w:rsid w:val="002F1922"/>
    <w:rsid w:val="002F1F30"/>
    <w:rsid w:val="002F2292"/>
    <w:rsid w:val="002F2650"/>
    <w:rsid w:val="002F2C89"/>
    <w:rsid w:val="002F3286"/>
    <w:rsid w:val="002F3B6D"/>
    <w:rsid w:val="002F3D55"/>
    <w:rsid w:val="002F4CC7"/>
    <w:rsid w:val="002F4E86"/>
    <w:rsid w:val="002F4ECF"/>
    <w:rsid w:val="002F5301"/>
    <w:rsid w:val="002F55DF"/>
    <w:rsid w:val="002F5613"/>
    <w:rsid w:val="002F5E82"/>
    <w:rsid w:val="002F5FA2"/>
    <w:rsid w:val="002F616F"/>
    <w:rsid w:val="002F6224"/>
    <w:rsid w:val="002F6D8F"/>
    <w:rsid w:val="002F7392"/>
    <w:rsid w:val="002F73EE"/>
    <w:rsid w:val="002F746B"/>
    <w:rsid w:val="002F7739"/>
    <w:rsid w:val="002F7BEA"/>
    <w:rsid w:val="00300282"/>
    <w:rsid w:val="003002B8"/>
    <w:rsid w:val="003004DE"/>
    <w:rsid w:val="003005EE"/>
    <w:rsid w:val="00300698"/>
    <w:rsid w:val="00300900"/>
    <w:rsid w:val="00300A18"/>
    <w:rsid w:val="00300ECB"/>
    <w:rsid w:val="0030113F"/>
    <w:rsid w:val="003012C1"/>
    <w:rsid w:val="00301979"/>
    <w:rsid w:val="00301BE4"/>
    <w:rsid w:val="00301D0A"/>
    <w:rsid w:val="0030216B"/>
    <w:rsid w:val="003025B4"/>
    <w:rsid w:val="00302EEF"/>
    <w:rsid w:val="00303025"/>
    <w:rsid w:val="003033A5"/>
    <w:rsid w:val="003033DF"/>
    <w:rsid w:val="003034FF"/>
    <w:rsid w:val="00303723"/>
    <w:rsid w:val="00303F96"/>
    <w:rsid w:val="0030417A"/>
    <w:rsid w:val="00304290"/>
    <w:rsid w:val="003044C9"/>
    <w:rsid w:val="00304FFE"/>
    <w:rsid w:val="003053E3"/>
    <w:rsid w:val="00305635"/>
    <w:rsid w:val="003061F9"/>
    <w:rsid w:val="00306B43"/>
    <w:rsid w:val="00306B82"/>
    <w:rsid w:val="00307561"/>
    <w:rsid w:val="00307A72"/>
    <w:rsid w:val="00307D46"/>
    <w:rsid w:val="00310976"/>
    <w:rsid w:val="00310CC8"/>
    <w:rsid w:val="00310F32"/>
    <w:rsid w:val="003111A0"/>
    <w:rsid w:val="003113A2"/>
    <w:rsid w:val="00311AFC"/>
    <w:rsid w:val="00312333"/>
    <w:rsid w:val="0031274B"/>
    <w:rsid w:val="003129E9"/>
    <w:rsid w:val="00312B33"/>
    <w:rsid w:val="003131FD"/>
    <w:rsid w:val="0031324B"/>
    <w:rsid w:val="003134F4"/>
    <w:rsid w:val="003135E9"/>
    <w:rsid w:val="00313DEB"/>
    <w:rsid w:val="00313EA7"/>
    <w:rsid w:val="00314017"/>
    <w:rsid w:val="0031401B"/>
    <w:rsid w:val="00314458"/>
    <w:rsid w:val="003146E4"/>
    <w:rsid w:val="00314BF4"/>
    <w:rsid w:val="003153A8"/>
    <w:rsid w:val="0031555D"/>
    <w:rsid w:val="003158BA"/>
    <w:rsid w:val="0031596F"/>
    <w:rsid w:val="00315A31"/>
    <w:rsid w:val="00315D41"/>
    <w:rsid w:val="00315E62"/>
    <w:rsid w:val="003160DB"/>
    <w:rsid w:val="0031619D"/>
    <w:rsid w:val="00316231"/>
    <w:rsid w:val="00316B52"/>
    <w:rsid w:val="00316BD4"/>
    <w:rsid w:val="00317551"/>
    <w:rsid w:val="0032065B"/>
    <w:rsid w:val="00320692"/>
    <w:rsid w:val="00320B71"/>
    <w:rsid w:val="00320B8B"/>
    <w:rsid w:val="00320F68"/>
    <w:rsid w:val="00321858"/>
    <w:rsid w:val="00321BF6"/>
    <w:rsid w:val="003226F1"/>
    <w:rsid w:val="00322C6F"/>
    <w:rsid w:val="00322D98"/>
    <w:rsid w:val="00322FED"/>
    <w:rsid w:val="00323045"/>
    <w:rsid w:val="00323C1E"/>
    <w:rsid w:val="00324AA2"/>
    <w:rsid w:val="00324BBA"/>
    <w:rsid w:val="00325155"/>
    <w:rsid w:val="003251AD"/>
    <w:rsid w:val="003253B5"/>
    <w:rsid w:val="00325651"/>
    <w:rsid w:val="00325A1E"/>
    <w:rsid w:val="00325A22"/>
    <w:rsid w:val="00325BA9"/>
    <w:rsid w:val="00325EB0"/>
    <w:rsid w:val="00326456"/>
    <w:rsid w:val="00326A48"/>
    <w:rsid w:val="00327035"/>
    <w:rsid w:val="003270B3"/>
    <w:rsid w:val="00327EAA"/>
    <w:rsid w:val="0033009E"/>
    <w:rsid w:val="003302E0"/>
    <w:rsid w:val="00330563"/>
    <w:rsid w:val="0033159E"/>
    <w:rsid w:val="0033190F"/>
    <w:rsid w:val="00331B28"/>
    <w:rsid w:val="00332059"/>
    <w:rsid w:val="003321D1"/>
    <w:rsid w:val="003338BD"/>
    <w:rsid w:val="003339FB"/>
    <w:rsid w:val="00333F68"/>
    <w:rsid w:val="003340FD"/>
    <w:rsid w:val="003343E1"/>
    <w:rsid w:val="003343EE"/>
    <w:rsid w:val="00334531"/>
    <w:rsid w:val="00334902"/>
    <w:rsid w:val="00335C80"/>
    <w:rsid w:val="00336504"/>
    <w:rsid w:val="003367EB"/>
    <w:rsid w:val="003369A2"/>
    <w:rsid w:val="003369A4"/>
    <w:rsid w:val="003369CA"/>
    <w:rsid w:val="0033703D"/>
    <w:rsid w:val="0033711D"/>
    <w:rsid w:val="003372BA"/>
    <w:rsid w:val="003374BB"/>
    <w:rsid w:val="00337648"/>
    <w:rsid w:val="00337818"/>
    <w:rsid w:val="003378FF"/>
    <w:rsid w:val="00337D76"/>
    <w:rsid w:val="00337EEE"/>
    <w:rsid w:val="003406BB"/>
    <w:rsid w:val="003406F1"/>
    <w:rsid w:val="00340851"/>
    <w:rsid w:val="0034087C"/>
    <w:rsid w:val="00340F95"/>
    <w:rsid w:val="00341049"/>
    <w:rsid w:val="0034120F"/>
    <w:rsid w:val="003415F5"/>
    <w:rsid w:val="00341CF2"/>
    <w:rsid w:val="00341D08"/>
    <w:rsid w:val="00341DA5"/>
    <w:rsid w:val="00341DDB"/>
    <w:rsid w:val="00341F6E"/>
    <w:rsid w:val="00342716"/>
    <w:rsid w:val="003427F0"/>
    <w:rsid w:val="003429E8"/>
    <w:rsid w:val="00342BA3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8C2"/>
    <w:rsid w:val="00345931"/>
    <w:rsid w:val="0034599F"/>
    <w:rsid w:val="00345CDF"/>
    <w:rsid w:val="0034611A"/>
    <w:rsid w:val="00346406"/>
    <w:rsid w:val="003509B3"/>
    <w:rsid w:val="00350A08"/>
    <w:rsid w:val="00350F3C"/>
    <w:rsid w:val="00352785"/>
    <w:rsid w:val="00353421"/>
    <w:rsid w:val="00353452"/>
    <w:rsid w:val="003534A8"/>
    <w:rsid w:val="003540C1"/>
    <w:rsid w:val="00354129"/>
    <w:rsid w:val="0035426B"/>
    <w:rsid w:val="00354331"/>
    <w:rsid w:val="00354580"/>
    <w:rsid w:val="003546C1"/>
    <w:rsid w:val="00354AAF"/>
    <w:rsid w:val="00354BB6"/>
    <w:rsid w:val="00354DD2"/>
    <w:rsid w:val="00354FC5"/>
    <w:rsid w:val="00355068"/>
    <w:rsid w:val="0035564F"/>
    <w:rsid w:val="003557CD"/>
    <w:rsid w:val="00355CC5"/>
    <w:rsid w:val="00355D89"/>
    <w:rsid w:val="00355DAE"/>
    <w:rsid w:val="00356208"/>
    <w:rsid w:val="0035623C"/>
    <w:rsid w:val="003562AE"/>
    <w:rsid w:val="00356ADE"/>
    <w:rsid w:val="00356BCC"/>
    <w:rsid w:val="00356D2E"/>
    <w:rsid w:val="00356DED"/>
    <w:rsid w:val="0035727F"/>
    <w:rsid w:val="003572DC"/>
    <w:rsid w:val="003575B3"/>
    <w:rsid w:val="00357644"/>
    <w:rsid w:val="00357DC7"/>
    <w:rsid w:val="00357DF2"/>
    <w:rsid w:val="00360222"/>
    <w:rsid w:val="00360543"/>
    <w:rsid w:val="00360926"/>
    <w:rsid w:val="0036112B"/>
    <w:rsid w:val="003618E9"/>
    <w:rsid w:val="00361A02"/>
    <w:rsid w:val="00361C89"/>
    <w:rsid w:val="00361CA2"/>
    <w:rsid w:val="00362139"/>
    <w:rsid w:val="003622FF"/>
    <w:rsid w:val="00362322"/>
    <w:rsid w:val="00362473"/>
    <w:rsid w:val="003624A8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C43"/>
    <w:rsid w:val="00365DD2"/>
    <w:rsid w:val="00365EE1"/>
    <w:rsid w:val="00365EFB"/>
    <w:rsid w:val="00365FB9"/>
    <w:rsid w:val="003668AF"/>
    <w:rsid w:val="00366FB9"/>
    <w:rsid w:val="00367048"/>
    <w:rsid w:val="0036722E"/>
    <w:rsid w:val="00367666"/>
    <w:rsid w:val="00367B17"/>
    <w:rsid w:val="003700BB"/>
    <w:rsid w:val="003706C7"/>
    <w:rsid w:val="003708E2"/>
    <w:rsid w:val="00370EBD"/>
    <w:rsid w:val="00371471"/>
    <w:rsid w:val="00371957"/>
    <w:rsid w:val="003719AA"/>
    <w:rsid w:val="00371D18"/>
    <w:rsid w:val="00371F58"/>
    <w:rsid w:val="00372724"/>
    <w:rsid w:val="00372A48"/>
    <w:rsid w:val="00372AFA"/>
    <w:rsid w:val="00372C5B"/>
    <w:rsid w:val="00373450"/>
    <w:rsid w:val="0037350D"/>
    <w:rsid w:val="00373F81"/>
    <w:rsid w:val="003742BC"/>
    <w:rsid w:val="0037444E"/>
    <w:rsid w:val="003745AC"/>
    <w:rsid w:val="00374C82"/>
    <w:rsid w:val="00374EAF"/>
    <w:rsid w:val="00374F0C"/>
    <w:rsid w:val="00375040"/>
    <w:rsid w:val="0037570A"/>
    <w:rsid w:val="00376224"/>
    <w:rsid w:val="003763A7"/>
    <w:rsid w:val="003764DD"/>
    <w:rsid w:val="00377304"/>
    <w:rsid w:val="00377351"/>
    <w:rsid w:val="003773E5"/>
    <w:rsid w:val="003778DF"/>
    <w:rsid w:val="00377999"/>
    <w:rsid w:val="00377F24"/>
    <w:rsid w:val="0038025B"/>
    <w:rsid w:val="003803DC"/>
    <w:rsid w:val="00380618"/>
    <w:rsid w:val="0038070E"/>
    <w:rsid w:val="00380797"/>
    <w:rsid w:val="00380799"/>
    <w:rsid w:val="00380AF7"/>
    <w:rsid w:val="00380BE4"/>
    <w:rsid w:val="00380D99"/>
    <w:rsid w:val="00380F27"/>
    <w:rsid w:val="00380FFE"/>
    <w:rsid w:val="00381192"/>
    <w:rsid w:val="0038161A"/>
    <w:rsid w:val="00381881"/>
    <w:rsid w:val="00382017"/>
    <w:rsid w:val="00382230"/>
    <w:rsid w:val="003823B6"/>
    <w:rsid w:val="00382D14"/>
    <w:rsid w:val="003830C8"/>
    <w:rsid w:val="0038347B"/>
    <w:rsid w:val="0038381F"/>
    <w:rsid w:val="00383BED"/>
    <w:rsid w:val="00383DA9"/>
    <w:rsid w:val="003844FC"/>
    <w:rsid w:val="00384533"/>
    <w:rsid w:val="00384AD6"/>
    <w:rsid w:val="00384ED6"/>
    <w:rsid w:val="003850DB"/>
    <w:rsid w:val="00385104"/>
    <w:rsid w:val="00385C2A"/>
    <w:rsid w:val="00385CB4"/>
    <w:rsid w:val="00386051"/>
    <w:rsid w:val="003861C4"/>
    <w:rsid w:val="003861CC"/>
    <w:rsid w:val="00386448"/>
    <w:rsid w:val="003864ED"/>
    <w:rsid w:val="00386B60"/>
    <w:rsid w:val="00386F2F"/>
    <w:rsid w:val="00386F86"/>
    <w:rsid w:val="003874B7"/>
    <w:rsid w:val="0038767C"/>
    <w:rsid w:val="00387984"/>
    <w:rsid w:val="00387F62"/>
    <w:rsid w:val="0039017A"/>
    <w:rsid w:val="003903F4"/>
    <w:rsid w:val="00390677"/>
    <w:rsid w:val="00390C8E"/>
    <w:rsid w:val="00391056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C63"/>
    <w:rsid w:val="00392D22"/>
    <w:rsid w:val="0039338A"/>
    <w:rsid w:val="00393A0D"/>
    <w:rsid w:val="00394187"/>
    <w:rsid w:val="003943AD"/>
    <w:rsid w:val="003946E7"/>
    <w:rsid w:val="003947E5"/>
    <w:rsid w:val="00394D00"/>
    <w:rsid w:val="00394DCB"/>
    <w:rsid w:val="00394EEC"/>
    <w:rsid w:val="0039500B"/>
    <w:rsid w:val="0039508A"/>
    <w:rsid w:val="0039516E"/>
    <w:rsid w:val="0039525C"/>
    <w:rsid w:val="003958FF"/>
    <w:rsid w:val="00395B6B"/>
    <w:rsid w:val="00395C89"/>
    <w:rsid w:val="0039647E"/>
    <w:rsid w:val="00396663"/>
    <w:rsid w:val="003968DF"/>
    <w:rsid w:val="00396A20"/>
    <w:rsid w:val="00396BE1"/>
    <w:rsid w:val="00396E40"/>
    <w:rsid w:val="00397077"/>
    <w:rsid w:val="0039710F"/>
    <w:rsid w:val="00397233"/>
    <w:rsid w:val="003972AB"/>
    <w:rsid w:val="00397BD8"/>
    <w:rsid w:val="003A021E"/>
    <w:rsid w:val="003A103E"/>
    <w:rsid w:val="003A1187"/>
    <w:rsid w:val="003A137A"/>
    <w:rsid w:val="003A13E4"/>
    <w:rsid w:val="003A1659"/>
    <w:rsid w:val="003A19D6"/>
    <w:rsid w:val="003A1EC1"/>
    <w:rsid w:val="003A2799"/>
    <w:rsid w:val="003A29DF"/>
    <w:rsid w:val="003A2AEE"/>
    <w:rsid w:val="003A2B3B"/>
    <w:rsid w:val="003A2F1B"/>
    <w:rsid w:val="003A3891"/>
    <w:rsid w:val="003A3A50"/>
    <w:rsid w:val="003A3A93"/>
    <w:rsid w:val="003A3D52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A7EA2"/>
    <w:rsid w:val="003B0175"/>
    <w:rsid w:val="003B0E33"/>
    <w:rsid w:val="003B0FD4"/>
    <w:rsid w:val="003B11FB"/>
    <w:rsid w:val="003B1847"/>
    <w:rsid w:val="003B1EDD"/>
    <w:rsid w:val="003B2727"/>
    <w:rsid w:val="003B284E"/>
    <w:rsid w:val="003B2B83"/>
    <w:rsid w:val="003B2C5A"/>
    <w:rsid w:val="003B2DAB"/>
    <w:rsid w:val="003B2F08"/>
    <w:rsid w:val="003B3047"/>
    <w:rsid w:val="003B3449"/>
    <w:rsid w:val="003B3454"/>
    <w:rsid w:val="003B3899"/>
    <w:rsid w:val="003B40AF"/>
    <w:rsid w:val="003B4631"/>
    <w:rsid w:val="003B4727"/>
    <w:rsid w:val="003B50E0"/>
    <w:rsid w:val="003B5212"/>
    <w:rsid w:val="003B5681"/>
    <w:rsid w:val="003B5998"/>
    <w:rsid w:val="003B59E6"/>
    <w:rsid w:val="003B5D5C"/>
    <w:rsid w:val="003B5F50"/>
    <w:rsid w:val="003B60D6"/>
    <w:rsid w:val="003B6924"/>
    <w:rsid w:val="003B6BB7"/>
    <w:rsid w:val="003B76B8"/>
    <w:rsid w:val="003B773E"/>
    <w:rsid w:val="003B7898"/>
    <w:rsid w:val="003C0213"/>
    <w:rsid w:val="003C035C"/>
    <w:rsid w:val="003C0756"/>
    <w:rsid w:val="003C07CB"/>
    <w:rsid w:val="003C085A"/>
    <w:rsid w:val="003C087A"/>
    <w:rsid w:val="003C1155"/>
    <w:rsid w:val="003C147F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31A2"/>
    <w:rsid w:val="003C32AC"/>
    <w:rsid w:val="003C3602"/>
    <w:rsid w:val="003C3615"/>
    <w:rsid w:val="003C36C0"/>
    <w:rsid w:val="003C3857"/>
    <w:rsid w:val="003C3E9F"/>
    <w:rsid w:val="003C3FA5"/>
    <w:rsid w:val="003C4192"/>
    <w:rsid w:val="003C4331"/>
    <w:rsid w:val="003C469B"/>
    <w:rsid w:val="003C4BA8"/>
    <w:rsid w:val="003C4D39"/>
    <w:rsid w:val="003C4E25"/>
    <w:rsid w:val="003C51CD"/>
    <w:rsid w:val="003C5D34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D4"/>
    <w:rsid w:val="003D0BEA"/>
    <w:rsid w:val="003D0F83"/>
    <w:rsid w:val="003D11CD"/>
    <w:rsid w:val="003D15D5"/>
    <w:rsid w:val="003D1785"/>
    <w:rsid w:val="003D1871"/>
    <w:rsid w:val="003D1AE2"/>
    <w:rsid w:val="003D1E32"/>
    <w:rsid w:val="003D1E63"/>
    <w:rsid w:val="003D1FA8"/>
    <w:rsid w:val="003D21A5"/>
    <w:rsid w:val="003D29EF"/>
    <w:rsid w:val="003D2A63"/>
    <w:rsid w:val="003D358A"/>
    <w:rsid w:val="003D37A4"/>
    <w:rsid w:val="003D3961"/>
    <w:rsid w:val="003D42D3"/>
    <w:rsid w:val="003D45DF"/>
    <w:rsid w:val="003D48A4"/>
    <w:rsid w:val="003D49CF"/>
    <w:rsid w:val="003D4D06"/>
    <w:rsid w:val="003D4E11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6EAE"/>
    <w:rsid w:val="003D70EC"/>
    <w:rsid w:val="003D743A"/>
    <w:rsid w:val="003D751E"/>
    <w:rsid w:val="003D78CC"/>
    <w:rsid w:val="003E005F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2BF5"/>
    <w:rsid w:val="003E381F"/>
    <w:rsid w:val="003E384E"/>
    <w:rsid w:val="003E399D"/>
    <w:rsid w:val="003E3AC9"/>
    <w:rsid w:val="003E43AB"/>
    <w:rsid w:val="003E4540"/>
    <w:rsid w:val="003E48AA"/>
    <w:rsid w:val="003E4D42"/>
    <w:rsid w:val="003E4F13"/>
    <w:rsid w:val="003E50D9"/>
    <w:rsid w:val="003E50FA"/>
    <w:rsid w:val="003E5277"/>
    <w:rsid w:val="003E53DF"/>
    <w:rsid w:val="003E55FE"/>
    <w:rsid w:val="003E5A5C"/>
    <w:rsid w:val="003E5A78"/>
    <w:rsid w:val="003E5CF3"/>
    <w:rsid w:val="003E5D8F"/>
    <w:rsid w:val="003E5E91"/>
    <w:rsid w:val="003E604F"/>
    <w:rsid w:val="003E6109"/>
    <w:rsid w:val="003E73F8"/>
    <w:rsid w:val="003E7DFA"/>
    <w:rsid w:val="003E7F5A"/>
    <w:rsid w:val="003F002D"/>
    <w:rsid w:val="003F0370"/>
    <w:rsid w:val="003F083E"/>
    <w:rsid w:val="003F086C"/>
    <w:rsid w:val="003F0F34"/>
    <w:rsid w:val="003F1036"/>
    <w:rsid w:val="003F1340"/>
    <w:rsid w:val="003F146A"/>
    <w:rsid w:val="003F1733"/>
    <w:rsid w:val="003F182B"/>
    <w:rsid w:val="003F1A01"/>
    <w:rsid w:val="003F1CE8"/>
    <w:rsid w:val="003F2D10"/>
    <w:rsid w:val="003F3784"/>
    <w:rsid w:val="003F37BE"/>
    <w:rsid w:val="003F3917"/>
    <w:rsid w:val="003F4093"/>
    <w:rsid w:val="003F478F"/>
    <w:rsid w:val="003F4C99"/>
    <w:rsid w:val="003F50F5"/>
    <w:rsid w:val="003F5275"/>
    <w:rsid w:val="003F6017"/>
    <w:rsid w:val="003F63BF"/>
    <w:rsid w:val="003F6432"/>
    <w:rsid w:val="003F64B1"/>
    <w:rsid w:val="003F6B4F"/>
    <w:rsid w:val="003F6DF9"/>
    <w:rsid w:val="003F757B"/>
    <w:rsid w:val="003F7AF0"/>
    <w:rsid w:val="003F7B9A"/>
    <w:rsid w:val="0040037D"/>
    <w:rsid w:val="00400498"/>
    <w:rsid w:val="00400675"/>
    <w:rsid w:val="0040070E"/>
    <w:rsid w:val="00400C98"/>
    <w:rsid w:val="00400DCA"/>
    <w:rsid w:val="00400E64"/>
    <w:rsid w:val="0040146B"/>
    <w:rsid w:val="00401AAC"/>
    <w:rsid w:val="00402353"/>
    <w:rsid w:val="004028F0"/>
    <w:rsid w:val="00402984"/>
    <w:rsid w:val="00402BDD"/>
    <w:rsid w:val="00402DB1"/>
    <w:rsid w:val="00402E57"/>
    <w:rsid w:val="00402F2B"/>
    <w:rsid w:val="004031C3"/>
    <w:rsid w:val="0040328D"/>
    <w:rsid w:val="0040346A"/>
    <w:rsid w:val="00403905"/>
    <w:rsid w:val="00403A39"/>
    <w:rsid w:val="00403A43"/>
    <w:rsid w:val="00403A53"/>
    <w:rsid w:val="00403A93"/>
    <w:rsid w:val="00403E6E"/>
    <w:rsid w:val="00404398"/>
    <w:rsid w:val="004046B5"/>
    <w:rsid w:val="004046FC"/>
    <w:rsid w:val="00404A4E"/>
    <w:rsid w:val="00404CC6"/>
    <w:rsid w:val="004050CE"/>
    <w:rsid w:val="0040513A"/>
    <w:rsid w:val="004058DA"/>
    <w:rsid w:val="00405AD9"/>
    <w:rsid w:val="004063AE"/>
    <w:rsid w:val="00406575"/>
    <w:rsid w:val="0040657D"/>
    <w:rsid w:val="004066DF"/>
    <w:rsid w:val="00406A1F"/>
    <w:rsid w:val="00406B49"/>
    <w:rsid w:val="004074F4"/>
    <w:rsid w:val="00407B3B"/>
    <w:rsid w:val="00407DC3"/>
    <w:rsid w:val="00410BAF"/>
    <w:rsid w:val="00411094"/>
    <w:rsid w:val="0041131D"/>
    <w:rsid w:val="00411DDD"/>
    <w:rsid w:val="00411FEE"/>
    <w:rsid w:val="004126BD"/>
    <w:rsid w:val="00412AFE"/>
    <w:rsid w:val="00412DF1"/>
    <w:rsid w:val="004130CA"/>
    <w:rsid w:val="00413796"/>
    <w:rsid w:val="00414599"/>
    <w:rsid w:val="004145B7"/>
    <w:rsid w:val="004146F6"/>
    <w:rsid w:val="00414703"/>
    <w:rsid w:val="00414891"/>
    <w:rsid w:val="00414899"/>
    <w:rsid w:val="00414CFC"/>
    <w:rsid w:val="00414F0A"/>
    <w:rsid w:val="004150A4"/>
    <w:rsid w:val="00415316"/>
    <w:rsid w:val="00415384"/>
    <w:rsid w:val="00415498"/>
    <w:rsid w:val="004155D4"/>
    <w:rsid w:val="00415842"/>
    <w:rsid w:val="004158B3"/>
    <w:rsid w:val="0041590B"/>
    <w:rsid w:val="004159C8"/>
    <w:rsid w:val="00415B1B"/>
    <w:rsid w:val="00415D51"/>
    <w:rsid w:val="00415FAE"/>
    <w:rsid w:val="0041617C"/>
    <w:rsid w:val="004163F0"/>
    <w:rsid w:val="00417296"/>
    <w:rsid w:val="0041737C"/>
    <w:rsid w:val="0041750C"/>
    <w:rsid w:val="00417984"/>
    <w:rsid w:val="00417A8B"/>
    <w:rsid w:val="00417CFB"/>
    <w:rsid w:val="00417DDA"/>
    <w:rsid w:val="00417F07"/>
    <w:rsid w:val="00420D66"/>
    <w:rsid w:val="00420F34"/>
    <w:rsid w:val="004215D7"/>
    <w:rsid w:val="00421B24"/>
    <w:rsid w:val="00421EA5"/>
    <w:rsid w:val="00422485"/>
    <w:rsid w:val="00422615"/>
    <w:rsid w:val="004229CB"/>
    <w:rsid w:val="00422B8C"/>
    <w:rsid w:val="00423057"/>
    <w:rsid w:val="00423153"/>
    <w:rsid w:val="004234CC"/>
    <w:rsid w:val="0042394D"/>
    <w:rsid w:val="00423EDA"/>
    <w:rsid w:val="00424023"/>
    <w:rsid w:val="004242DD"/>
    <w:rsid w:val="004243BF"/>
    <w:rsid w:val="0042503D"/>
    <w:rsid w:val="004256AD"/>
    <w:rsid w:val="00425915"/>
    <w:rsid w:val="00425E6B"/>
    <w:rsid w:val="00426475"/>
    <w:rsid w:val="004264CE"/>
    <w:rsid w:val="00426CB1"/>
    <w:rsid w:val="00426D11"/>
    <w:rsid w:val="00427651"/>
    <w:rsid w:val="00427A09"/>
    <w:rsid w:val="004303C4"/>
    <w:rsid w:val="00430BF3"/>
    <w:rsid w:val="00430E42"/>
    <w:rsid w:val="00431752"/>
    <w:rsid w:val="0043216A"/>
    <w:rsid w:val="00432194"/>
    <w:rsid w:val="0043244A"/>
    <w:rsid w:val="004325F5"/>
    <w:rsid w:val="0043297B"/>
    <w:rsid w:val="00432AE7"/>
    <w:rsid w:val="00432DAE"/>
    <w:rsid w:val="0043367C"/>
    <w:rsid w:val="00433708"/>
    <w:rsid w:val="00433C04"/>
    <w:rsid w:val="00433C73"/>
    <w:rsid w:val="00433FC5"/>
    <w:rsid w:val="00434047"/>
    <w:rsid w:val="0043461C"/>
    <w:rsid w:val="0043473F"/>
    <w:rsid w:val="00434990"/>
    <w:rsid w:val="00434A6D"/>
    <w:rsid w:val="00434B63"/>
    <w:rsid w:val="00434D24"/>
    <w:rsid w:val="004353B3"/>
    <w:rsid w:val="004359D4"/>
    <w:rsid w:val="00435C11"/>
    <w:rsid w:val="00436292"/>
    <w:rsid w:val="0043662F"/>
    <w:rsid w:val="00437D43"/>
    <w:rsid w:val="004408CE"/>
    <w:rsid w:val="00440A19"/>
    <w:rsid w:val="00440E46"/>
    <w:rsid w:val="0044114C"/>
    <w:rsid w:val="0044114F"/>
    <w:rsid w:val="0044160C"/>
    <w:rsid w:val="004417C9"/>
    <w:rsid w:val="0044187A"/>
    <w:rsid w:val="0044192C"/>
    <w:rsid w:val="0044260D"/>
    <w:rsid w:val="004428BD"/>
    <w:rsid w:val="00442C86"/>
    <w:rsid w:val="00443574"/>
    <w:rsid w:val="004436F5"/>
    <w:rsid w:val="0044375C"/>
    <w:rsid w:val="00443991"/>
    <w:rsid w:val="00443C09"/>
    <w:rsid w:val="00443E1C"/>
    <w:rsid w:val="00443F46"/>
    <w:rsid w:val="00443F47"/>
    <w:rsid w:val="0044404F"/>
    <w:rsid w:val="004441D7"/>
    <w:rsid w:val="0044453D"/>
    <w:rsid w:val="00444F16"/>
    <w:rsid w:val="004454B5"/>
    <w:rsid w:val="004458DA"/>
    <w:rsid w:val="0044591F"/>
    <w:rsid w:val="00445F1D"/>
    <w:rsid w:val="00445FAE"/>
    <w:rsid w:val="00446AA5"/>
    <w:rsid w:val="004474CF"/>
    <w:rsid w:val="004479AD"/>
    <w:rsid w:val="00447AD7"/>
    <w:rsid w:val="00447B49"/>
    <w:rsid w:val="00447D5E"/>
    <w:rsid w:val="00447DFB"/>
    <w:rsid w:val="00447ECB"/>
    <w:rsid w:val="0045062A"/>
    <w:rsid w:val="00450748"/>
    <w:rsid w:val="004508BA"/>
    <w:rsid w:val="004508D4"/>
    <w:rsid w:val="004509B1"/>
    <w:rsid w:val="004509C6"/>
    <w:rsid w:val="004512BA"/>
    <w:rsid w:val="004514E6"/>
    <w:rsid w:val="0045168A"/>
    <w:rsid w:val="00451AF8"/>
    <w:rsid w:val="00451BAE"/>
    <w:rsid w:val="00451D3C"/>
    <w:rsid w:val="00451F6C"/>
    <w:rsid w:val="00451F85"/>
    <w:rsid w:val="004521CB"/>
    <w:rsid w:val="004521EB"/>
    <w:rsid w:val="00452273"/>
    <w:rsid w:val="004522D0"/>
    <w:rsid w:val="00452A96"/>
    <w:rsid w:val="004530D3"/>
    <w:rsid w:val="0045311F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5B72"/>
    <w:rsid w:val="00455E20"/>
    <w:rsid w:val="0045619B"/>
    <w:rsid w:val="004561CB"/>
    <w:rsid w:val="00456360"/>
    <w:rsid w:val="004564CE"/>
    <w:rsid w:val="00456766"/>
    <w:rsid w:val="00456A46"/>
    <w:rsid w:val="00457085"/>
    <w:rsid w:val="00457384"/>
    <w:rsid w:val="00457555"/>
    <w:rsid w:val="00457770"/>
    <w:rsid w:val="004602BF"/>
    <w:rsid w:val="00460482"/>
    <w:rsid w:val="004607E0"/>
    <w:rsid w:val="00461011"/>
    <w:rsid w:val="00461569"/>
    <w:rsid w:val="004615BE"/>
    <w:rsid w:val="00461AF9"/>
    <w:rsid w:val="004622C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3E4F"/>
    <w:rsid w:val="004641EA"/>
    <w:rsid w:val="00464495"/>
    <w:rsid w:val="004647C9"/>
    <w:rsid w:val="00464B88"/>
    <w:rsid w:val="004650F0"/>
    <w:rsid w:val="004657D4"/>
    <w:rsid w:val="00465A16"/>
    <w:rsid w:val="00466472"/>
    <w:rsid w:val="004667AF"/>
    <w:rsid w:val="004669DE"/>
    <w:rsid w:val="00466D29"/>
    <w:rsid w:val="004673D2"/>
    <w:rsid w:val="0046759E"/>
    <w:rsid w:val="0046777B"/>
    <w:rsid w:val="00467951"/>
    <w:rsid w:val="00467A5C"/>
    <w:rsid w:val="00470121"/>
    <w:rsid w:val="004703F1"/>
    <w:rsid w:val="004704B6"/>
    <w:rsid w:val="004708F6"/>
    <w:rsid w:val="00471458"/>
    <w:rsid w:val="004719DB"/>
    <w:rsid w:val="004726EE"/>
    <w:rsid w:val="00472822"/>
    <w:rsid w:val="00472FF5"/>
    <w:rsid w:val="004731BB"/>
    <w:rsid w:val="00473349"/>
    <w:rsid w:val="00473481"/>
    <w:rsid w:val="004735C1"/>
    <w:rsid w:val="004736C9"/>
    <w:rsid w:val="004738CB"/>
    <w:rsid w:val="00473D9C"/>
    <w:rsid w:val="00473EA7"/>
    <w:rsid w:val="004744A4"/>
    <w:rsid w:val="004747F1"/>
    <w:rsid w:val="00475029"/>
    <w:rsid w:val="0047522D"/>
    <w:rsid w:val="0047526F"/>
    <w:rsid w:val="004752BB"/>
    <w:rsid w:val="004754A6"/>
    <w:rsid w:val="00475527"/>
    <w:rsid w:val="00475A97"/>
    <w:rsid w:val="00475D00"/>
    <w:rsid w:val="00476131"/>
    <w:rsid w:val="004761C4"/>
    <w:rsid w:val="00476216"/>
    <w:rsid w:val="004778EC"/>
    <w:rsid w:val="00477EC9"/>
    <w:rsid w:val="00480028"/>
    <w:rsid w:val="004801B2"/>
    <w:rsid w:val="00480AFB"/>
    <w:rsid w:val="00480EF7"/>
    <w:rsid w:val="004810AA"/>
    <w:rsid w:val="004816B5"/>
    <w:rsid w:val="00481781"/>
    <w:rsid w:val="00481796"/>
    <w:rsid w:val="00481BA2"/>
    <w:rsid w:val="004824C0"/>
    <w:rsid w:val="00482609"/>
    <w:rsid w:val="0048288B"/>
    <w:rsid w:val="0048297C"/>
    <w:rsid w:val="00482E4D"/>
    <w:rsid w:val="004831E9"/>
    <w:rsid w:val="0048329C"/>
    <w:rsid w:val="004833EB"/>
    <w:rsid w:val="004838DF"/>
    <w:rsid w:val="00483AFE"/>
    <w:rsid w:val="00483E5F"/>
    <w:rsid w:val="00484BE7"/>
    <w:rsid w:val="00484E51"/>
    <w:rsid w:val="004854AE"/>
    <w:rsid w:val="0048587D"/>
    <w:rsid w:val="0048592E"/>
    <w:rsid w:val="00485E67"/>
    <w:rsid w:val="004865E6"/>
    <w:rsid w:val="00486C26"/>
    <w:rsid w:val="00486C57"/>
    <w:rsid w:val="00486DF4"/>
    <w:rsid w:val="00486E42"/>
    <w:rsid w:val="00486F66"/>
    <w:rsid w:val="00487128"/>
    <w:rsid w:val="0048717E"/>
    <w:rsid w:val="00487282"/>
    <w:rsid w:val="004872BE"/>
    <w:rsid w:val="004873BE"/>
    <w:rsid w:val="00487EC8"/>
    <w:rsid w:val="00490E9E"/>
    <w:rsid w:val="00491A80"/>
    <w:rsid w:val="00491DE5"/>
    <w:rsid w:val="004920ED"/>
    <w:rsid w:val="00492481"/>
    <w:rsid w:val="004925B9"/>
    <w:rsid w:val="00492726"/>
    <w:rsid w:val="0049313D"/>
    <w:rsid w:val="00493244"/>
    <w:rsid w:val="004934E1"/>
    <w:rsid w:val="00493603"/>
    <w:rsid w:val="00493683"/>
    <w:rsid w:val="00493867"/>
    <w:rsid w:val="00493A4B"/>
    <w:rsid w:val="00493A76"/>
    <w:rsid w:val="00493D11"/>
    <w:rsid w:val="00493D46"/>
    <w:rsid w:val="00493EF7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5CF"/>
    <w:rsid w:val="00496E4D"/>
    <w:rsid w:val="0049700B"/>
    <w:rsid w:val="004974EA"/>
    <w:rsid w:val="00497CDD"/>
    <w:rsid w:val="00497DD5"/>
    <w:rsid w:val="00497F8B"/>
    <w:rsid w:val="004A019C"/>
    <w:rsid w:val="004A04F7"/>
    <w:rsid w:val="004A0715"/>
    <w:rsid w:val="004A0A48"/>
    <w:rsid w:val="004A0A9B"/>
    <w:rsid w:val="004A0BBA"/>
    <w:rsid w:val="004A0EC2"/>
    <w:rsid w:val="004A17A9"/>
    <w:rsid w:val="004A1B39"/>
    <w:rsid w:val="004A1E8E"/>
    <w:rsid w:val="004A231A"/>
    <w:rsid w:val="004A295D"/>
    <w:rsid w:val="004A2B69"/>
    <w:rsid w:val="004A2BB4"/>
    <w:rsid w:val="004A2CBA"/>
    <w:rsid w:val="004A2D2B"/>
    <w:rsid w:val="004A30E9"/>
    <w:rsid w:val="004A3147"/>
    <w:rsid w:val="004A33A0"/>
    <w:rsid w:val="004A33F6"/>
    <w:rsid w:val="004A3665"/>
    <w:rsid w:val="004A38AA"/>
    <w:rsid w:val="004A3939"/>
    <w:rsid w:val="004A41D5"/>
    <w:rsid w:val="004A41E9"/>
    <w:rsid w:val="004A4D92"/>
    <w:rsid w:val="004A4EB3"/>
    <w:rsid w:val="004A4F28"/>
    <w:rsid w:val="004A558A"/>
    <w:rsid w:val="004A59D3"/>
    <w:rsid w:val="004A5A01"/>
    <w:rsid w:val="004A5B86"/>
    <w:rsid w:val="004A5EF7"/>
    <w:rsid w:val="004A61AC"/>
    <w:rsid w:val="004A77A0"/>
    <w:rsid w:val="004A7BEF"/>
    <w:rsid w:val="004A7E38"/>
    <w:rsid w:val="004B0120"/>
    <w:rsid w:val="004B020E"/>
    <w:rsid w:val="004B02D0"/>
    <w:rsid w:val="004B0A09"/>
    <w:rsid w:val="004B0BB8"/>
    <w:rsid w:val="004B1005"/>
    <w:rsid w:val="004B11D7"/>
    <w:rsid w:val="004B1544"/>
    <w:rsid w:val="004B19E9"/>
    <w:rsid w:val="004B1A5B"/>
    <w:rsid w:val="004B1AAF"/>
    <w:rsid w:val="004B1B98"/>
    <w:rsid w:val="004B1CED"/>
    <w:rsid w:val="004B1FAA"/>
    <w:rsid w:val="004B2214"/>
    <w:rsid w:val="004B24CD"/>
    <w:rsid w:val="004B2BD9"/>
    <w:rsid w:val="004B2D28"/>
    <w:rsid w:val="004B300C"/>
    <w:rsid w:val="004B352C"/>
    <w:rsid w:val="004B3B98"/>
    <w:rsid w:val="004B3BC8"/>
    <w:rsid w:val="004B3CF4"/>
    <w:rsid w:val="004B402B"/>
    <w:rsid w:val="004B40EF"/>
    <w:rsid w:val="004B41A4"/>
    <w:rsid w:val="004B47D7"/>
    <w:rsid w:val="004B4A1B"/>
    <w:rsid w:val="004B4D22"/>
    <w:rsid w:val="004B4F13"/>
    <w:rsid w:val="004B548D"/>
    <w:rsid w:val="004B59D6"/>
    <w:rsid w:val="004B5B91"/>
    <w:rsid w:val="004B5BEE"/>
    <w:rsid w:val="004B5CB2"/>
    <w:rsid w:val="004B6527"/>
    <w:rsid w:val="004B654B"/>
    <w:rsid w:val="004B6564"/>
    <w:rsid w:val="004B661E"/>
    <w:rsid w:val="004B66DC"/>
    <w:rsid w:val="004B6BDC"/>
    <w:rsid w:val="004B6E77"/>
    <w:rsid w:val="004B7115"/>
    <w:rsid w:val="004B7178"/>
    <w:rsid w:val="004B71FD"/>
    <w:rsid w:val="004B7234"/>
    <w:rsid w:val="004B72D6"/>
    <w:rsid w:val="004B73FD"/>
    <w:rsid w:val="004C00CC"/>
    <w:rsid w:val="004C09ED"/>
    <w:rsid w:val="004C0EA7"/>
    <w:rsid w:val="004C0F09"/>
    <w:rsid w:val="004C0F63"/>
    <w:rsid w:val="004C112F"/>
    <w:rsid w:val="004C13AB"/>
    <w:rsid w:val="004C164F"/>
    <w:rsid w:val="004C18D0"/>
    <w:rsid w:val="004C1A20"/>
    <w:rsid w:val="004C1CB0"/>
    <w:rsid w:val="004C1CED"/>
    <w:rsid w:val="004C20C8"/>
    <w:rsid w:val="004C2119"/>
    <w:rsid w:val="004C217E"/>
    <w:rsid w:val="004C3053"/>
    <w:rsid w:val="004C3147"/>
    <w:rsid w:val="004C3646"/>
    <w:rsid w:val="004C3876"/>
    <w:rsid w:val="004C398F"/>
    <w:rsid w:val="004C3A32"/>
    <w:rsid w:val="004C3A63"/>
    <w:rsid w:val="004C3E29"/>
    <w:rsid w:val="004C4312"/>
    <w:rsid w:val="004C43E9"/>
    <w:rsid w:val="004C47D7"/>
    <w:rsid w:val="004C4A3F"/>
    <w:rsid w:val="004C4B0A"/>
    <w:rsid w:val="004C4F74"/>
    <w:rsid w:val="004C5334"/>
    <w:rsid w:val="004C5576"/>
    <w:rsid w:val="004C5BD7"/>
    <w:rsid w:val="004C5E81"/>
    <w:rsid w:val="004C61F4"/>
    <w:rsid w:val="004C637C"/>
    <w:rsid w:val="004C6C55"/>
    <w:rsid w:val="004C757C"/>
    <w:rsid w:val="004C7816"/>
    <w:rsid w:val="004C7D2A"/>
    <w:rsid w:val="004D0FB1"/>
    <w:rsid w:val="004D161D"/>
    <w:rsid w:val="004D185A"/>
    <w:rsid w:val="004D19A4"/>
    <w:rsid w:val="004D1BD2"/>
    <w:rsid w:val="004D2E0F"/>
    <w:rsid w:val="004D322D"/>
    <w:rsid w:val="004D32B3"/>
    <w:rsid w:val="004D32F9"/>
    <w:rsid w:val="004D36DA"/>
    <w:rsid w:val="004D373B"/>
    <w:rsid w:val="004D376F"/>
    <w:rsid w:val="004D386A"/>
    <w:rsid w:val="004D38D8"/>
    <w:rsid w:val="004D3A4E"/>
    <w:rsid w:val="004D3AC9"/>
    <w:rsid w:val="004D40C1"/>
    <w:rsid w:val="004D5F9C"/>
    <w:rsid w:val="004D5FF3"/>
    <w:rsid w:val="004D663E"/>
    <w:rsid w:val="004D67B4"/>
    <w:rsid w:val="004D69A5"/>
    <w:rsid w:val="004D6ECB"/>
    <w:rsid w:val="004D7480"/>
    <w:rsid w:val="004D75ED"/>
    <w:rsid w:val="004D7AFA"/>
    <w:rsid w:val="004E021B"/>
    <w:rsid w:val="004E026F"/>
    <w:rsid w:val="004E09C7"/>
    <w:rsid w:val="004E0ACE"/>
    <w:rsid w:val="004E0B54"/>
    <w:rsid w:val="004E0CE6"/>
    <w:rsid w:val="004E11D3"/>
    <w:rsid w:val="004E16A9"/>
    <w:rsid w:val="004E1874"/>
    <w:rsid w:val="004E1AC3"/>
    <w:rsid w:val="004E1D74"/>
    <w:rsid w:val="004E1E8A"/>
    <w:rsid w:val="004E26C8"/>
    <w:rsid w:val="004E2A8A"/>
    <w:rsid w:val="004E2ACE"/>
    <w:rsid w:val="004E3ADD"/>
    <w:rsid w:val="004E3F90"/>
    <w:rsid w:val="004E4143"/>
    <w:rsid w:val="004E4286"/>
    <w:rsid w:val="004E45C8"/>
    <w:rsid w:val="004E47C0"/>
    <w:rsid w:val="004E505D"/>
    <w:rsid w:val="004E51F9"/>
    <w:rsid w:val="004E5536"/>
    <w:rsid w:val="004E5F94"/>
    <w:rsid w:val="004E6350"/>
    <w:rsid w:val="004E6E6F"/>
    <w:rsid w:val="004E6F14"/>
    <w:rsid w:val="004E7148"/>
    <w:rsid w:val="004E72BD"/>
    <w:rsid w:val="004E7718"/>
    <w:rsid w:val="004E798B"/>
    <w:rsid w:val="004E7A2C"/>
    <w:rsid w:val="004F009D"/>
    <w:rsid w:val="004F02D3"/>
    <w:rsid w:val="004F036F"/>
    <w:rsid w:val="004F03C3"/>
    <w:rsid w:val="004F0457"/>
    <w:rsid w:val="004F0BD1"/>
    <w:rsid w:val="004F11AD"/>
    <w:rsid w:val="004F11E0"/>
    <w:rsid w:val="004F11E3"/>
    <w:rsid w:val="004F154F"/>
    <w:rsid w:val="004F15A3"/>
    <w:rsid w:val="004F16A7"/>
    <w:rsid w:val="004F1800"/>
    <w:rsid w:val="004F1864"/>
    <w:rsid w:val="004F1A4C"/>
    <w:rsid w:val="004F1F3F"/>
    <w:rsid w:val="004F20C0"/>
    <w:rsid w:val="004F23BD"/>
    <w:rsid w:val="004F2578"/>
    <w:rsid w:val="004F2648"/>
    <w:rsid w:val="004F2A93"/>
    <w:rsid w:val="004F2D1C"/>
    <w:rsid w:val="004F2EF3"/>
    <w:rsid w:val="004F3423"/>
    <w:rsid w:val="004F373A"/>
    <w:rsid w:val="004F3AD0"/>
    <w:rsid w:val="004F3C1C"/>
    <w:rsid w:val="004F42BE"/>
    <w:rsid w:val="004F4FA8"/>
    <w:rsid w:val="004F53C6"/>
    <w:rsid w:val="004F5469"/>
    <w:rsid w:val="004F5488"/>
    <w:rsid w:val="004F575A"/>
    <w:rsid w:val="004F57D8"/>
    <w:rsid w:val="004F5920"/>
    <w:rsid w:val="004F672F"/>
    <w:rsid w:val="004F6799"/>
    <w:rsid w:val="004F68B8"/>
    <w:rsid w:val="004F73BC"/>
    <w:rsid w:val="004F7495"/>
    <w:rsid w:val="004F74B8"/>
    <w:rsid w:val="004F74EE"/>
    <w:rsid w:val="004F7986"/>
    <w:rsid w:val="004F7D9E"/>
    <w:rsid w:val="004F7E41"/>
    <w:rsid w:val="005002CB"/>
    <w:rsid w:val="005003F1"/>
    <w:rsid w:val="005004FD"/>
    <w:rsid w:val="0050064D"/>
    <w:rsid w:val="005006C6"/>
    <w:rsid w:val="00500DC3"/>
    <w:rsid w:val="0050115E"/>
    <w:rsid w:val="005016A7"/>
    <w:rsid w:val="005024DF"/>
    <w:rsid w:val="005027B6"/>
    <w:rsid w:val="00502AB8"/>
    <w:rsid w:val="00502C28"/>
    <w:rsid w:val="00503109"/>
    <w:rsid w:val="00503173"/>
    <w:rsid w:val="00503703"/>
    <w:rsid w:val="00503CDE"/>
    <w:rsid w:val="00503D04"/>
    <w:rsid w:val="00503DBE"/>
    <w:rsid w:val="0050427F"/>
    <w:rsid w:val="00504410"/>
    <w:rsid w:val="00504673"/>
    <w:rsid w:val="00504A6A"/>
    <w:rsid w:val="00504DDB"/>
    <w:rsid w:val="00504FA9"/>
    <w:rsid w:val="0050523C"/>
    <w:rsid w:val="00505481"/>
    <w:rsid w:val="005058DD"/>
    <w:rsid w:val="00505A4A"/>
    <w:rsid w:val="00505B12"/>
    <w:rsid w:val="00505C61"/>
    <w:rsid w:val="00505CFE"/>
    <w:rsid w:val="005066DF"/>
    <w:rsid w:val="0050678C"/>
    <w:rsid w:val="005068DD"/>
    <w:rsid w:val="0050798F"/>
    <w:rsid w:val="005109E2"/>
    <w:rsid w:val="00510F0A"/>
    <w:rsid w:val="00511142"/>
    <w:rsid w:val="005111EB"/>
    <w:rsid w:val="00511470"/>
    <w:rsid w:val="005115BA"/>
    <w:rsid w:val="005117AE"/>
    <w:rsid w:val="00511803"/>
    <w:rsid w:val="00511B8C"/>
    <w:rsid w:val="00511C2B"/>
    <w:rsid w:val="00511D7E"/>
    <w:rsid w:val="00511EBC"/>
    <w:rsid w:val="005120C1"/>
    <w:rsid w:val="00512362"/>
    <w:rsid w:val="00512580"/>
    <w:rsid w:val="00512680"/>
    <w:rsid w:val="00512A90"/>
    <w:rsid w:val="00512EF7"/>
    <w:rsid w:val="0051335D"/>
    <w:rsid w:val="00513495"/>
    <w:rsid w:val="005136FA"/>
    <w:rsid w:val="005137E7"/>
    <w:rsid w:val="0051386B"/>
    <w:rsid w:val="00513889"/>
    <w:rsid w:val="005138E6"/>
    <w:rsid w:val="00513CB9"/>
    <w:rsid w:val="00514A58"/>
    <w:rsid w:val="00514D1E"/>
    <w:rsid w:val="005150AC"/>
    <w:rsid w:val="005154FD"/>
    <w:rsid w:val="00515671"/>
    <w:rsid w:val="005158B5"/>
    <w:rsid w:val="0051599B"/>
    <w:rsid w:val="00516D8D"/>
    <w:rsid w:val="005172FB"/>
    <w:rsid w:val="00517332"/>
    <w:rsid w:val="005205D9"/>
    <w:rsid w:val="00520623"/>
    <w:rsid w:val="00520874"/>
    <w:rsid w:val="00520C30"/>
    <w:rsid w:val="00520EA9"/>
    <w:rsid w:val="0052104A"/>
    <w:rsid w:val="00521083"/>
    <w:rsid w:val="005211B7"/>
    <w:rsid w:val="005212F5"/>
    <w:rsid w:val="0052160D"/>
    <w:rsid w:val="00521694"/>
    <w:rsid w:val="00521C56"/>
    <w:rsid w:val="00521DF9"/>
    <w:rsid w:val="00521F32"/>
    <w:rsid w:val="005220C5"/>
    <w:rsid w:val="005222BA"/>
    <w:rsid w:val="0052248B"/>
    <w:rsid w:val="00522AEC"/>
    <w:rsid w:val="00522BE6"/>
    <w:rsid w:val="00522CE0"/>
    <w:rsid w:val="00522F25"/>
    <w:rsid w:val="00522FB0"/>
    <w:rsid w:val="00523D2D"/>
    <w:rsid w:val="00523E22"/>
    <w:rsid w:val="00523F00"/>
    <w:rsid w:val="005249B1"/>
    <w:rsid w:val="00524D13"/>
    <w:rsid w:val="00524F6E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159"/>
    <w:rsid w:val="0052756D"/>
    <w:rsid w:val="00530CD6"/>
    <w:rsid w:val="00531513"/>
    <w:rsid w:val="00531615"/>
    <w:rsid w:val="0053173E"/>
    <w:rsid w:val="0053191E"/>
    <w:rsid w:val="00531D01"/>
    <w:rsid w:val="005322F7"/>
    <w:rsid w:val="005324CB"/>
    <w:rsid w:val="00532BA8"/>
    <w:rsid w:val="00532BDA"/>
    <w:rsid w:val="00532EAE"/>
    <w:rsid w:val="00532F95"/>
    <w:rsid w:val="005335B8"/>
    <w:rsid w:val="005335C8"/>
    <w:rsid w:val="00533732"/>
    <w:rsid w:val="00533951"/>
    <w:rsid w:val="00533C95"/>
    <w:rsid w:val="00533E74"/>
    <w:rsid w:val="00534015"/>
    <w:rsid w:val="0053430D"/>
    <w:rsid w:val="00534A29"/>
    <w:rsid w:val="0053549A"/>
    <w:rsid w:val="00535893"/>
    <w:rsid w:val="005364FC"/>
    <w:rsid w:val="00536597"/>
    <w:rsid w:val="00537E57"/>
    <w:rsid w:val="00537F06"/>
    <w:rsid w:val="00540A24"/>
    <w:rsid w:val="00540ABE"/>
    <w:rsid w:val="00540EA7"/>
    <w:rsid w:val="00540F49"/>
    <w:rsid w:val="00541303"/>
    <w:rsid w:val="005414E2"/>
    <w:rsid w:val="005415FB"/>
    <w:rsid w:val="00541C93"/>
    <w:rsid w:val="005425BA"/>
    <w:rsid w:val="00542D18"/>
    <w:rsid w:val="00542F59"/>
    <w:rsid w:val="0054326B"/>
    <w:rsid w:val="00543381"/>
    <w:rsid w:val="005435EB"/>
    <w:rsid w:val="00543891"/>
    <w:rsid w:val="00543E22"/>
    <w:rsid w:val="005440BA"/>
    <w:rsid w:val="0054417A"/>
    <w:rsid w:val="00544210"/>
    <w:rsid w:val="00544B7B"/>
    <w:rsid w:val="00544D44"/>
    <w:rsid w:val="005452B1"/>
    <w:rsid w:val="00545342"/>
    <w:rsid w:val="005454C9"/>
    <w:rsid w:val="0054553E"/>
    <w:rsid w:val="00545981"/>
    <w:rsid w:val="00545A2D"/>
    <w:rsid w:val="00545F26"/>
    <w:rsid w:val="00546723"/>
    <w:rsid w:val="005469E3"/>
    <w:rsid w:val="00546A71"/>
    <w:rsid w:val="00546BFE"/>
    <w:rsid w:val="00547225"/>
    <w:rsid w:val="005472F5"/>
    <w:rsid w:val="005473F0"/>
    <w:rsid w:val="00547EA6"/>
    <w:rsid w:val="005506CF"/>
    <w:rsid w:val="005508F0"/>
    <w:rsid w:val="005508F7"/>
    <w:rsid w:val="005510D0"/>
    <w:rsid w:val="005515A5"/>
    <w:rsid w:val="005517BE"/>
    <w:rsid w:val="0055206E"/>
    <w:rsid w:val="005520F4"/>
    <w:rsid w:val="005521DA"/>
    <w:rsid w:val="005521F3"/>
    <w:rsid w:val="00552374"/>
    <w:rsid w:val="00552440"/>
    <w:rsid w:val="0055264C"/>
    <w:rsid w:val="00552F96"/>
    <w:rsid w:val="0055315B"/>
    <w:rsid w:val="00553231"/>
    <w:rsid w:val="0055329D"/>
    <w:rsid w:val="005536CF"/>
    <w:rsid w:val="005538A1"/>
    <w:rsid w:val="00553CB2"/>
    <w:rsid w:val="00553FCB"/>
    <w:rsid w:val="00554A52"/>
    <w:rsid w:val="00554BC2"/>
    <w:rsid w:val="00554EC2"/>
    <w:rsid w:val="005552D4"/>
    <w:rsid w:val="005557E4"/>
    <w:rsid w:val="0055585B"/>
    <w:rsid w:val="00555D63"/>
    <w:rsid w:val="00555D76"/>
    <w:rsid w:val="00555E9B"/>
    <w:rsid w:val="005561AB"/>
    <w:rsid w:val="00556206"/>
    <w:rsid w:val="0055630A"/>
    <w:rsid w:val="005563AF"/>
    <w:rsid w:val="0055660B"/>
    <w:rsid w:val="00556CF2"/>
    <w:rsid w:val="00556D5C"/>
    <w:rsid w:val="00556E1B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0F8"/>
    <w:rsid w:val="005632AB"/>
    <w:rsid w:val="00563592"/>
    <w:rsid w:val="00563A83"/>
    <w:rsid w:val="00563CDE"/>
    <w:rsid w:val="00563F5B"/>
    <w:rsid w:val="005640AA"/>
    <w:rsid w:val="00564240"/>
    <w:rsid w:val="00564337"/>
    <w:rsid w:val="005646EE"/>
    <w:rsid w:val="005647D5"/>
    <w:rsid w:val="00564BA8"/>
    <w:rsid w:val="005654BA"/>
    <w:rsid w:val="0056572D"/>
    <w:rsid w:val="005657C4"/>
    <w:rsid w:val="00565873"/>
    <w:rsid w:val="005662B9"/>
    <w:rsid w:val="00566475"/>
    <w:rsid w:val="00566D98"/>
    <w:rsid w:val="00566F3E"/>
    <w:rsid w:val="0056734D"/>
    <w:rsid w:val="0056764B"/>
    <w:rsid w:val="005678DE"/>
    <w:rsid w:val="00567CB3"/>
    <w:rsid w:val="005701E8"/>
    <w:rsid w:val="00570438"/>
    <w:rsid w:val="005707EA"/>
    <w:rsid w:val="00570A03"/>
    <w:rsid w:val="00570C36"/>
    <w:rsid w:val="00570DB6"/>
    <w:rsid w:val="00570F3F"/>
    <w:rsid w:val="005715B6"/>
    <w:rsid w:val="00571690"/>
    <w:rsid w:val="00571916"/>
    <w:rsid w:val="0057205D"/>
    <w:rsid w:val="005730AD"/>
    <w:rsid w:val="005735CA"/>
    <w:rsid w:val="005738A4"/>
    <w:rsid w:val="00573B97"/>
    <w:rsid w:val="00574143"/>
    <w:rsid w:val="0057499F"/>
    <w:rsid w:val="00574E59"/>
    <w:rsid w:val="00574FBB"/>
    <w:rsid w:val="0057527A"/>
    <w:rsid w:val="005752F0"/>
    <w:rsid w:val="00575523"/>
    <w:rsid w:val="00575DA4"/>
    <w:rsid w:val="00575DEB"/>
    <w:rsid w:val="00575F40"/>
    <w:rsid w:val="0057644A"/>
    <w:rsid w:val="0057669F"/>
    <w:rsid w:val="00576877"/>
    <w:rsid w:val="00576ECE"/>
    <w:rsid w:val="005773FF"/>
    <w:rsid w:val="00577556"/>
    <w:rsid w:val="00577563"/>
    <w:rsid w:val="00577744"/>
    <w:rsid w:val="00577A6C"/>
    <w:rsid w:val="00577E76"/>
    <w:rsid w:val="00580334"/>
    <w:rsid w:val="005808E8"/>
    <w:rsid w:val="00580D83"/>
    <w:rsid w:val="0058117C"/>
    <w:rsid w:val="0058129D"/>
    <w:rsid w:val="005816D4"/>
    <w:rsid w:val="0058187A"/>
    <w:rsid w:val="00581A93"/>
    <w:rsid w:val="00581CEF"/>
    <w:rsid w:val="00581E1A"/>
    <w:rsid w:val="0058249E"/>
    <w:rsid w:val="00582AB5"/>
    <w:rsid w:val="00582C9C"/>
    <w:rsid w:val="00582D3D"/>
    <w:rsid w:val="00582F20"/>
    <w:rsid w:val="00582FF6"/>
    <w:rsid w:val="0058342F"/>
    <w:rsid w:val="00583869"/>
    <w:rsid w:val="00583F8F"/>
    <w:rsid w:val="005848EC"/>
    <w:rsid w:val="00584C50"/>
    <w:rsid w:val="00584EBA"/>
    <w:rsid w:val="00585A74"/>
    <w:rsid w:val="005862AB"/>
    <w:rsid w:val="00586718"/>
    <w:rsid w:val="005868CA"/>
    <w:rsid w:val="00586AF7"/>
    <w:rsid w:val="005870C7"/>
    <w:rsid w:val="00587173"/>
    <w:rsid w:val="0058745D"/>
    <w:rsid w:val="005874BF"/>
    <w:rsid w:val="00587A4A"/>
    <w:rsid w:val="00587A69"/>
    <w:rsid w:val="00587CC0"/>
    <w:rsid w:val="00587D5E"/>
    <w:rsid w:val="00587D70"/>
    <w:rsid w:val="005901A5"/>
    <w:rsid w:val="0059035E"/>
    <w:rsid w:val="005907A0"/>
    <w:rsid w:val="00590A86"/>
    <w:rsid w:val="0059122B"/>
    <w:rsid w:val="005912E0"/>
    <w:rsid w:val="0059152E"/>
    <w:rsid w:val="00591B7D"/>
    <w:rsid w:val="00592585"/>
    <w:rsid w:val="005925DA"/>
    <w:rsid w:val="005928A3"/>
    <w:rsid w:val="0059320A"/>
    <w:rsid w:val="00594593"/>
    <w:rsid w:val="00594651"/>
    <w:rsid w:val="005947E0"/>
    <w:rsid w:val="0059520C"/>
    <w:rsid w:val="00595261"/>
    <w:rsid w:val="0059575E"/>
    <w:rsid w:val="0059576B"/>
    <w:rsid w:val="005958CB"/>
    <w:rsid w:val="005963CB"/>
    <w:rsid w:val="0059684D"/>
    <w:rsid w:val="00596C03"/>
    <w:rsid w:val="005973D8"/>
    <w:rsid w:val="0059765A"/>
    <w:rsid w:val="0059776C"/>
    <w:rsid w:val="00597EAF"/>
    <w:rsid w:val="005A00CC"/>
    <w:rsid w:val="005A08C3"/>
    <w:rsid w:val="005A0B68"/>
    <w:rsid w:val="005A0CFB"/>
    <w:rsid w:val="005A140A"/>
    <w:rsid w:val="005A1BFF"/>
    <w:rsid w:val="005A1CC1"/>
    <w:rsid w:val="005A1CC9"/>
    <w:rsid w:val="005A1D87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127"/>
    <w:rsid w:val="005A44FE"/>
    <w:rsid w:val="005A4849"/>
    <w:rsid w:val="005A4A56"/>
    <w:rsid w:val="005A4AAD"/>
    <w:rsid w:val="005A5A50"/>
    <w:rsid w:val="005A5A96"/>
    <w:rsid w:val="005A682D"/>
    <w:rsid w:val="005A7291"/>
    <w:rsid w:val="005A729B"/>
    <w:rsid w:val="005A7711"/>
    <w:rsid w:val="005B05EC"/>
    <w:rsid w:val="005B0615"/>
    <w:rsid w:val="005B0738"/>
    <w:rsid w:val="005B0AFC"/>
    <w:rsid w:val="005B0E72"/>
    <w:rsid w:val="005B10F8"/>
    <w:rsid w:val="005B1201"/>
    <w:rsid w:val="005B12AB"/>
    <w:rsid w:val="005B17EB"/>
    <w:rsid w:val="005B24C8"/>
    <w:rsid w:val="005B2B38"/>
    <w:rsid w:val="005B2B71"/>
    <w:rsid w:val="005B2C1B"/>
    <w:rsid w:val="005B33CF"/>
    <w:rsid w:val="005B34C3"/>
    <w:rsid w:val="005B3593"/>
    <w:rsid w:val="005B3F9A"/>
    <w:rsid w:val="005B3FBF"/>
    <w:rsid w:val="005B4071"/>
    <w:rsid w:val="005B4287"/>
    <w:rsid w:val="005B4BC2"/>
    <w:rsid w:val="005B57C7"/>
    <w:rsid w:val="005B58FC"/>
    <w:rsid w:val="005B5A82"/>
    <w:rsid w:val="005B5CA0"/>
    <w:rsid w:val="005B6116"/>
    <w:rsid w:val="005B6A10"/>
    <w:rsid w:val="005B6FAF"/>
    <w:rsid w:val="005B7451"/>
    <w:rsid w:val="005B7797"/>
    <w:rsid w:val="005B7E03"/>
    <w:rsid w:val="005B7EF4"/>
    <w:rsid w:val="005B7FE6"/>
    <w:rsid w:val="005C031F"/>
    <w:rsid w:val="005C0A18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27AA"/>
    <w:rsid w:val="005C3B45"/>
    <w:rsid w:val="005C3B86"/>
    <w:rsid w:val="005C428D"/>
    <w:rsid w:val="005C4617"/>
    <w:rsid w:val="005C4D11"/>
    <w:rsid w:val="005C4E6A"/>
    <w:rsid w:val="005C4ED0"/>
    <w:rsid w:val="005C514F"/>
    <w:rsid w:val="005C51E2"/>
    <w:rsid w:val="005C5243"/>
    <w:rsid w:val="005C53E8"/>
    <w:rsid w:val="005C5C6A"/>
    <w:rsid w:val="005C61C7"/>
    <w:rsid w:val="005C6371"/>
    <w:rsid w:val="005C67E9"/>
    <w:rsid w:val="005C6AC7"/>
    <w:rsid w:val="005C6EE5"/>
    <w:rsid w:val="005C7437"/>
    <w:rsid w:val="005C7470"/>
    <w:rsid w:val="005C7877"/>
    <w:rsid w:val="005C7A50"/>
    <w:rsid w:val="005C7BB9"/>
    <w:rsid w:val="005D079D"/>
    <w:rsid w:val="005D12F2"/>
    <w:rsid w:val="005D1572"/>
    <w:rsid w:val="005D16C1"/>
    <w:rsid w:val="005D20A9"/>
    <w:rsid w:val="005D2138"/>
    <w:rsid w:val="005D2710"/>
    <w:rsid w:val="005D343A"/>
    <w:rsid w:val="005D3728"/>
    <w:rsid w:val="005D3793"/>
    <w:rsid w:val="005D3991"/>
    <w:rsid w:val="005D3C38"/>
    <w:rsid w:val="005D3F24"/>
    <w:rsid w:val="005D4247"/>
    <w:rsid w:val="005D4AB0"/>
    <w:rsid w:val="005D4E47"/>
    <w:rsid w:val="005D5320"/>
    <w:rsid w:val="005D5415"/>
    <w:rsid w:val="005D5942"/>
    <w:rsid w:val="005D596D"/>
    <w:rsid w:val="005D5D1B"/>
    <w:rsid w:val="005D5D97"/>
    <w:rsid w:val="005D604A"/>
    <w:rsid w:val="005D6401"/>
    <w:rsid w:val="005D6414"/>
    <w:rsid w:val="005D6523"/>
    <w:rsid w:val="005D6545"/>
    <w:rsid w:val="005D68C2"/>
    <w:rsid w:val="005D7223"/>
    <w:rsid w:val="005D7B73"/>
    <w:rsid w:val="005D7BE8"/>
    <w:rsid w:val="005D7CFD"/>
    <w:rsid w:val="005E000B"/>
    <w:rsid w:val="005E04B9"/>
    <w:rsid w:val="005E074F"/>
    <w:rsid w:val="005E0D5E"/>
    <w:rsid w:val="005E0E28"/>
    <w:rsid w:val="005E1662"/>
    <w:rsid w:val="005E16E7"/>
    <w:rsid w:val="005E2124"/>
    <w:rsid w:val="005E24F6"/>
    <w:rsid w:val="005E2630"/>
    <w:rsid w:val="005E268E"/>
    <w:rsid w:val="005E2BB9"/>
    <w:rsid w:val="005E2BE1"/>
    <w:rsid w:val="005E2EBE"/>
    <w:rsid w:val="005E30AF"/>
    <w:rsid w:val="005E37CD"/>
    <w:rsid w:val="005E3EB9"/>
    <w:rsid w:val="005E3FC6"/>
    <w:rsid w:val="005E4B99"/>
    <w:rsid w:val="005E4D96"/>
    <w:rsid w:val="005E4F47"/>
    <w:rsid w:val="005E504D"/>
    <w:rsid w:val="005E53EE"/>
    <w:rsid w:val="005E5C7F"/>
    <w:rsid w:val="005E6324"/>
    <w:rsid w:val="005E6B37"/>
    <w:rsid w:val="005E704E"/>
    <w:rsid w:val="005E7749"/>
    <w:rsid w:val="005E78C9"/>
    <w:rsid w:val="005E7BD1"/>
    <w:rsid w:val="005E7C25"/>
    <w:rsid w:val="005F0040"/>
    <w:rsid w:val="005F01E1"/>
    <w:rsid w:val="005F058C"/>
    <w:rsid w:val="005F0848"/>
    <w:rsid w:val="005F0970"/>
    <w:rsid w:val="005F0AA7"/>
    <w:rsid w:val="005F0B37"/>
    <w:rsid w:val="005F0C50"/>
    <w:rsid w:val="005F11EC"/>
    <w:rsid w:val="005F124D"/>
    <w:rsid w:val="005F125B"/>
    <w:rsid w:val="005F1449"/>
    <w:rsid w:val="005F156D"/>
    <w:rsid w:val="005F1ADE"/>
    <w:rsid w:val="005F1B47"/>
    <w:rsid w:val="005F202A"/>
    <w:rsid w:val="005F2363"/>
    <w:rsid w:val="005F296D"/>
    <w:rsid w:val="005F2B1C"/>
    <w:rsid w:val="005F2EC2"/>
    <w:rsid w:val="005F3068"/>
    <w:rsid w:val="005F35A3"/>
    <w:rsid w:val="005F37C3"/>
    <w:rsid w:val="005F38C6"/>
    <w:rsid w:val="005F3E51"/>
    <w:rsid w:val="005F3F20"/>
    <w:rsid w:val="005F45A0"/>
    <w:rsid w:val="005F45AC"/>
    <w:rsid w:val="005F46BC"/>
    <w:rsid w:val="005F4725"/>
    <w:rsid w:val="005F554B"/>
    <w:rsid w:val="005F561E"/>
    <w:rsid w:val="005F5906"/>
    <w:rsid w:val="005F5D47"/>
    <w:rsid w:val="005F5EA1"/>
    <w:rsid w:val="005F60E9"/>
    <w:rsid w:val="005F6BA8"/>
    <w:rsid w:val="005F7360"/>
    <w:rsid w:val="005F77CA"/>
    <w:rsid w:val="005F790D"/>
    <w:rsid w:val="005F7CE1"/>
    <w:rsid w:val="005F7D04"/>
    <w:rsid w:val="006007C0"/>
    <w:rsid w:val="00600B10"/>
    <w:rsid w:val="00600B22"/>
    <w:rsid w:val="00600BA5"/>
    <w:rsid w:val="00600EA6"/>
    <w:rsid w:val="00601287"/>
    <w:rsid w:val="006012E9"/>
    <w:rsid w:val="00601470"/>
    <w:rsid w:val="006023DB"/>
    <w:rsid w:val="00602429"/>
    <w:rsid w:val="0060257D"/>
    <w:rsid w:val="00602E5B"/>
    <w:rsid w:val="00602F92"/>
    <w:rsid w:val="006031E0"/>
    <w:rsid w:val="0060364A"/>
    <w:rsid w:val="006039B6"/>
    <w:rsid w:val="00603B8F"/>
    <w:rsid w:val="00603C9C"/>
    <w:rsid w:val="00603DE6"/>
    <w:rsid w:val="006042A6"/>
    <w:rsid w:val="00604A65"/>
    <w:rsid w:val="00604B14"/>
    <w:rsid w:val="00604B3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07DA9"/>
    <w:rsid w:val="00610054"/>
    <w:rsid w:val="00610402"/>
    <w:rsid w:val="0061053E"/>
    <w:rsid w:val="00610555"/>
    <w:rsid w:val="0061056B"/>
    <w:rsid w:val="0061063C"/>
    <w:rsid w:val="00611104"/>
    <w:rsid w:val="00611647"/>
    <w:rsid w:val="0061176A"/>
    <w:rsid w:val="006119AF"/>
    <w:rsid w:val="00611A5D"/>
    <w:rsid w:val="00611D66"/>
    <w:rsid w:val="00611D6C"/>
    <w:rsid w:val="00611D97"/>
    <w:rsid w:val="00611EFA"/>
    <w:rsid w:val="00611FAB"/>
    <w:rsid w:val="00612076"/>
    <w:rsid w:val="00612220"/>
    <w:rsid w:val="0061271F"/>
    <w:rsid w:val="0061289B"/>
    <w:rsid w:val="00612962"/>
    <w:rsid w:val="00612A66"/>
    <w:rsid w:val="00612F64"/>
    <w:rsid w:val="00613205"/>
    <w:rsid w:val="00613418"/>
    <w:rsid w:val="00613900"/>
    <w:rsid w:val="00613A1B"/>
    <w:rsid w:val="00613DE6"/>
    <w:rsid w:val="00614382"/>
    <w:rsid w:val="00614584"/>
    <w:rsid w:val="00614679"/>
    <w:rsid w:val="00614972"/>
    <w:rsid w:val="00615032"/>
    <w:rsid w:val="0061525C"/>
    <w:rsid w:val="00615632"/>
    <w:rsid w:val="0061587E"/>
    <w:rsid w:val="006159CC"/>
    <w:rsid w:val="00615D74"/>
    <w:rsid w:val="00615D87"/>
    <w:rsid w:val="00616090"/>
    <w:rsid w:val="006166F4"/>
    <w:rsid w:val="006169F7"/>
    <w:rsid w:val="00617794"/>
    <w:rsid w:val="00617819"/>
    <w:rsid w:val="00617D06"/>
    <w:rsid w:val="00617DFC"/>
    <w:rsid w:val="00620670"/>
    <w:rsid w:val="006206BE"/>
    <w:rsid w:val="00620862"/>
    <w:rsid w:val="0062088F"/>
    <w:rsid w:val="00620A08"/>
    <w:rsid w:val="00620DCA"/>
    <w:rsid w:val="006211C5"/>
    <w:rsid w:val="0062136B"/>
    <w:rsid w:val="00621B43"/>
    <w:rsid w:val="00621D46"/>
    <w:rsid w:val="00622E90"/>
    <w:rsid w:val="00623046"/>
    <w:rsid w:val="00623062"/>
    <w:rsid w:val="00623115"/>
    <w:rsid w:val="00623642"/>
    <w:rsid w:val="00624648"/>
    <w:rsid w:val="00624CAE"/>
    <w:rsid w:val="00624E0E"/>
    <w:rsid w:val="00624E74"/>
    <w:rsid w:val="0062500F"/>
    <w:rsid w:val="0062521B"/>
    <w:rsid w:val="00625D25"/>
    <w:rsid w:val="006260B9"/>
    <w:rsid w:val="006260CD"/>
    <w:rsid w:val="00626387"/>
    <w:rsid w:val="006264C0"/>
    <w:rsid w:val="006269D3"/>
    <w:rsid w:val="00626DCB"/>
    <w:rsid w:val="00627CAD"/>
    <w:rsid w:val="00627FE1"/>
    <w:rsid w:val="006301AC"/>
    <w:rsid w:val="00630B68"/>
    <w:rsid w:val="00630BC2"/>
    <w:rsid w:val="006312DF"/>
    <w:rsid w:val="006314A8"/>
    <w:rsid w:val="006317A7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253B"/>
    <w:rsid w:val="0063315D"/>
    <w:rsid w:val="00633442"/>
    <w:rsid w:val="00633649"/>
    <w:rsid w:val="0063386E"/>
    <w:rsid w:val="006338F6"/>
    <w:rsid w:val="00633B04"/>
    <w:rsid w:val="00633DA4"/>
    <w:rsid w:val="00633EE3"/>
    <w:rsid w:val="00633EE9"/>
    <w:rsid w:val="00633EF4"/>
    <w:rsid w:val="00634737"/>
    <w:rsid w:val="00635194"/>
    <w:rsid w:val="0063537C"/>
    <w:rsid w:val="006353CB"/>
    <w:rsid w:val="00635929"/>
    <w:rsid w:val="006366B3"/>
    <w:rsid w:val="006369F5"/>
    <w:rsid w:val="00636B10"/>
    <w:rsid w:val="00636B83"/>
    <w:rsid w:val="00637265"/>
    <w:rsid w:val="0063792D"/>
    <w:rsid w:val="006379CF"/>
    <w:rsid w:val="00637AF8"/>
    <w:rsid w:val="00640047"/>
    <w:rsid w:val="006401D3"/>
    <w:rsid w:val="00640635"/>
    <w:rsid w:val="006407E4"/>
    <w:rsid w:val="006409BD"/>
    <w:rsid w:val="006410B7"/>
    <w:rsid w:val="00641530"/>
    <w:rsid w:val="006416A0"/>
    <w:rsid w:val="00641EAB"/>
    <w:rsid w:val="00641EF4"/>
    <w:rsid w:val="006420F7"/>
    <w:rsid w:val="00642C90"/>
    <w:rsid w:val="006437AA"/>
    <w:rsid w:val="00643950"/>
    <w:rsid w:val="00643A7D"/>
    <w:rsid w:val="00643BC8"/>
    <w:rsid w:val="00643DB1"/>
    <w:rsid w:val="00643F5D"/>
    <w:rsid w:val="00643FAF"/>
    <w:rsid w:val="00644389"/>
    <w:rsid w:val="006443DA"/>
    <w:rsid w:val="0064452A"/>
    <w:rsid w:val="006446C5"/>
    <w:rsid w:val="00644A47"/>
    <w:rsid w:val="00644AB3"/>
    <w:rsid w:val="00644B58"/>
    <w:rsid w:val="00644BB1"/>
    <w:rsid w:val="00645146"/>
    <w:rsid w:val="0064537A"/>
    <w:rsid w:val="00645671"/>
    <w:rsid w:val="00645E07"/>
    <w:rsid w:val="00646586"/>
    <w:rsid w:val="00646F53"/>
    <w:rsid w:val="00646F76"/>
    <w:rsid w:val="006474E7"/>
    <w:rsid w:val="006474FF"/>
    <w:rsid w:val="006479C4"/>
    <w:rsid w:val="00647A2C"/>
    <w:rsid w:val="00647B78"/>
    <w:rsid w:val="00647B7F"/>
    <w:rsid w:val="00647D34"/>
    <w:rsid w:val="006501D4"/>
    <w:rsid w:val="006503B1"/>
    <w:rsid w:val="006508BD"/>
    <w:rsid w:val="00651294"/>
    <w:rsid w:val="006517F6"/>
    <w:rsid w:val="00651B45"/>
    <w:rsid w:val="00652015"/>
    <w:rsid w:val="006525EA"/>
    <w:rsid w:val="00652ACF"/>
    <w:rsid w:val="00652EAA"/>
    <w:rsid w:val="00653704"/>
    <w:rsid w:val="00653B5A"/>
    <w:rsid w:val="00653E17"/>
    <w:rsid w:val="00653E92"/>
    <w:rsid w:val="00653F8F"/>
    <w:rsid w:val="006548D1"/>
    <w:rsid w:val="00654C16"/>
    <w:rsid w:val="00655842"/>
    <w:rsid w:val="0065648E"/>
    <w:rsid w:val="00656C68"/>
    <w:rsid w:val="006576E5"/>
    <w:rsid w:val="00657BD8"/>
    <w:rsid w:val="00657E79"/>
    <w:rsid w:val="0066019D"/>
    <w:rsid w:val="00660633"/>
    <w:rsid w:val="00660695"/>
    <w:rsid w:val="00660751"/>
    <w:rsid w:val="00660851"/>
    <w:rsid w:val="006608DD"/>
    <w:rsid w:val="00660ADA"/>
    <w:rsid w:val="00660ADB"/>
    <w:rsid w:val="00660C16"/>
    <w:rsid w:val="00660D37"/>
    <w:rsid w:val="00660D85"/>
    <w:rsid w:val="00660ED3"/>
    <w:rsid w:val="00661200"/>
    <w:rsid w:val="0066137D"/>
    <w:rsid w:val="006619B7"/>
    <w:rsid w:val="00661ADB"/>
    <w:rsid w:val="006622D3"/>
    <w:rsid w:val="00662320"/>
    <w:rsid w:val="00662620"/>
    <w:rsid w:val="00662850"/>
    <w:rsid w:val="006628FA"/>
    <w:rsid w:val="006629BD"/>
    <w:rsid w:val="00662A44"/>
    <w:rsid w:val="00662AF6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438"/>
    <w:rsid w:val="00664598"/>
    <w:rsid w:val="006646F4"/>
    <w:rsid w:val="00664A38"/>
    <w:rsid w:val="00664CBC"/>
    <w:rsid w:val="00665070"/>
    <w:rsid w:val="00665616"/>
    <w:rsid w:val="00665A99"/>
    <w:rsid w:val="006668F2"/>
    <w:rsid w:val="00666920"/>
    <w:rsid w:val="00666D01"/>
    <w:rsid w:val="00667A1E"/>
    <w:rsid w:val="00667AC9"/>
    <w:rsid w:val="00667D4E"/>
    <w:rsid w:val="00670123"/>
    <w:rsid w:val="006701E3"/>
    <w:rsid w:val="00670452"/>
    <w:rsid w:val="006707F4"/>
    <w:rsid w:val="00670814"/>
    <w:rsid w:val="00670934"/>
    <w:rsid w:val="00670C8F"/>
    <w:rsid w:val="006711B6"/>
    <w:rsid w:val="006718A6"/>
    <w:rsid w:val="0067197B"/>
    <w:rsid w:val="00671F98"/>
    <w:rsid w:val="00672116"/>
    <w:rsid w:val="00672285"/>
    <w:rsid w:val="00672528"/>
    <w:rsid w:val="0067264A"/>
    <w:rsid w:val="00672D0D"/>
    <w:rsid w:val="00673875"/>
    <w:rsid w:val="00673AA7"/>
    <w:rsid w:val="0067435B"/>
    <w:rsid w:val="00674BA8"/>
    <w:rsid w:val="00674BE4"/>
    <w:rsid w:val="00674DFE"/>
    <w:rsid w:val="00675041"/>
    <w:rsid w:val="006750E2"/>
    <w:rsid w:val="0067532F"/>
    <w:rsid w:val="00675755"/>
    <w:rsid w:val="00675784"/>
    <w:rsid w:val="00675796"/>
    <w:rsid w:val="00675AD4"/>
    <w:rsid w:val="00676300"/>
    <w:rsid w:val="006763E8"/>
    <w:rsid w:val="006764B4"/>
    <w:rsid w:val="00676549"/>
    <w:rsid w:val="00676710"/>
    <w:rsid w:val="0067676F"/>
    <w:rsid w:val="006769B6"/>
    <w:rsid w:val="00676BD4"/>
    <w:rsid w:val="00677074"/>
    <w:rsid w:val="00680334"/>
    <w:rsid w:val="00680CFF"/>
    <w:rsid w:val="00680E9E"/>
    <w:rsid w:val="00680EA9"/>
    <w:rsid w:val="0068105F"/>
    <w:rsid w:val="0068119A"/>
    <w:rsid w:val="0068146E"/>
    <w:rsid w:val="006815E5"/>
    <w:rsid w:val="006819C6"/>
    <w:rsid w:val="00681D46"/>
    <w:rsid w:val="00681E6E"/>
    <w:rsid w:val="00682233"/>
    <w:rsid w:val="0068341A"/>
    <w:rsid w:val="00683BC9"/>
    <w:rsid w:val="00683D83"/>
    <w:rsid w:val="0068449F"/>
    <w:rsid w:val="00684E1F"/>
    <w:rsid w:val="006853DD"/>
    <w:rsid w:val="006855CA"/>
    <w:rsid w:val="00685696"/>
    <w:rsid w:val="0068570C"/>
    <w:rsid w:val="006857EE"/>
    <w:rsid w:val="006859C9"/>
    <w:rsid w:val="00685CF7"/>
    <w:rsid w:val="00685E2E"/>
    <w:rsid w:val="00686497"/>
    <w:rsid w:val="00686795"/>
    <w:rsid w:val="006870FF"/>
    <w:rsid w:val="00687264"/>
    <w:rsid w:val="006876ED"/>
    <w:rsid w:val="006876F9"/>
    <w:rsid w:val="00687F4F"/>
    <w:rsid w:val="00690537"/>
    <w:rsid w:val="006907B7"/>
    <w:rsid w:val="00690C69"/>
    <w:rsid w:val="00690F54"/>
    <w:rsid w:val="00690FAA"/>
    <w:rsid w:val="0069106F"/>
    <w:rsid w:val="00691A58"/>
    <w:rsid w:val="00691C61"/>
    <w:rsid w:val="00691CF1"/>
    <w:rsid w:val="0069215B"/>
    <w:rsid w:val="00692222"/>
    <w:rsid w:val="0069225A"/>
    <w:rsid w:val="006923B4"/>
    <w:rsid w:val="00692630"/>
    <w:rsid w:val="006927FB"/>
    <w:rsid w:val="00692A22"/>
    <w:rsid w:val="00692B2C"/>
    <w:rsid w:val="00692CF7"/>
    <w:rsid w:val="00692DFA"/>
    <w:rsid w:val="0069304E"/>
    <w:rsid w:val="006932EB"/>
    <w:rsid w:val="006939A8"/>
    <w:rsid w:val="00693F4D"/>
    <w:rsid w:val="006940A6"/>
    <w:rsid w:val="0069446C"/>
    <w:rsid w:val="00694BA7"/>
    <w:rsid w:val="00695AD3"/>
    <w:rsid w:val="00695C6B"/>
    <w:rsid w:val="00695C6C"/>
    <w:rsid w:val="00695EFB"/>
    <w:rsid w:val="00695F0E"/>
    <w:rsid w:val="006964C8"/>
    <w:rsid w:val="006976D9"/>
    <w:rsid w:val="00697F24"/>
    <w:rsid w:val="006A030A"/>
    <w:rsid w:val="006A0916"/>
    <w:rsid w:val="006A0CD1"/>
    <w:rsid w:val="006A1497"/>
    <w:rsid w:val="006A14F2"/>
    <w:rsid w:val="006A153F"/>
    <w:rsid w:val="006A15B9"/>
    <w:rsid w:val="006A15D9"/>
    <w:rsid w:val="006A1C3C"/>
    <w:rsid w:val="006A1CB3"/>
    <w:rsid w:val="006A1F2B"/>
    <w:rsid w:val="006A1F9B"/>
    <w:rsid w:val="006A2782"/>
    <w:rsid w:val="006A301E"/>
    <w:rsid w:val="006A366D"/>
    <w:rsid w:val="006A3C93"/>
    <w:rsid w:val="006A3DE0"/>
    <w:rsid w:val="006A4350"/>
    <w:rsid w:val="006A4846"/>
    <w:rsid w:val="006A4A5E"/>
    <w:rsid w:val="006A51B6"/>
    <w:rsid w:val="006A52D1"/>
    <w:rsid w:val="006A5634"/>
    <w:rsid w:val="006A58E3"/>
    <w:rsid w:val="006A6595"/>
    <w:rsid w:val="006A66AA"/>
    <w:rsid w:val="006A6919"/>
    <w:rsid w:val="006A6A76"/>
    <w:rsid w:val="006A6E35"/>
    <w:rsid w:val="006A70ED"/>
    <w:rsid w:val="006A719F"/>
    <w:rsid w:val="006A72D4"/>
    <w:rsid w:val="006A7601"/>
    <w:rsid w:val="006A7901"/>
    <w:rsid w:val="006A7FE4"/>
    <w:rsid w:val="006B0243"/>
    <w:rsid w:val="006B0875"/>
    <w:rsid w:val="006B09D3"/>
    <w:rsid w:val="006B0BEC"/>
    <w:rsid w:val="006B0E57"/>
    <w:rsid w:val="006B0EE7"/>
    <w:rsid w:val="006B123F"/>
    <w:rsid w:val="006B143F"/>
    <w:rsid w:val="006B16FA"/>
    <w:rsid w:val="006B18B1"/>
    <w:rsid w:val="006B1AE5"/>
    <w:rsid w:val="006B1B1A"/>
    <w:rsid w:val="006B1FFF"/>
    <w:rsid w:val="006B2132"/>
    <w:rsid w:val="006B2406"/>
    <w:rsid w:val="006B24E9"/>
    <w:rsid w:val="006B288F"/>
    <w:rsid w:val="006B28B7"/>
    <w:rsid w:val="006B2B13"/>
    <w:rsid w:val="006B2F4F"/>
    <w:rsid w:val="006B3682"/>
    <w:rsid w:val="006B370C"/>
    <w:rsid w:val="006B38C2"/>
    <w:rsid w:val="006B4085"/>
    <w:rsid w:val="006B409C"/>
    <w:rsid w:val="006B42E7"/>
    <w:rsid w:val="006B48DD"/>
    <w:rsid w:val="006B4B64"/>
    <w:rsid w:val="006B4B79"/>
    <w:rsid w:val="006B5683"/>
    <w:rsid w:val="006B61C3"/>
    <w:rsid w:val="006B6815"/>
    <w:rsid w:val="006B7E39"/>
    <w:rsid w:val="006C17A4"/>
    <w:rsid w:val="006C1934"/>
    <w:rsid w:val="006C2885"/>
    <w:rsid w:val="006C2918"/>
    <w:rsid w:val="006C3250"/>
    <w:rsid w:val="006C3433"/>
    <w:rsid w:val="006C343B"/>
    <w:rsid w:val="006C35D7"/>
    <w:rsid w:val="006C3B70"/>
    <w:rsid w:val="006C3E16"/>
    <w:rsid w:val="006C4CE0"/>
    <w:rsid w:val="006C4D09"/>
    <w:rsid w:val="006C4FD7"/>
    <w:rsid w:val="006C50AA"/>
    <w:rsid w:val="006C50EB"/>
    <w:rsid w:val="006C5534"/>
    <w:rsid w:val="006C56E0"/>
    <w:rsid w:val="006C57F9"/>
    <w:rsid w:val="006C58AC"/>
    <w:rsid w:val="006C5B42"/>
    <w:rsid w:val="006C5C8F"/>
    <w:rsid w:val="006C63C6"/>
    <w:rsid w:val="006C64D8"/>
    <w:rsid w:val="006C65D9"/>
    <w:rsid w:val="006C6746"/>
    <w:rsid w:val="006C6DFA"/>
    <w:rsid w:val="006C7104"/>
    <w:rsid w:val="006C769B"/>
    <w:rsid w:val="006C789B"/>
    <w:rsid w:val="006C7A88"/>
    <w:rsid w:val="006C7B29"/>
    <w:rsid w:val="006C7C3F"/>
    <w:rsid w:val="006C7C6F"/>
    <w:rsid w:val="006D0143"/>
    <w:rsid w:val="006D020E"/>
    <w:rsid w:val="006D037C"/>
    <w:rsid w:val="006D0B4F"/>
    <w:rsid w:val="006D0D76"/>
    <w:rsid w:val="006D0F58"/>
    <w:rsid w:val="006D120B"/>
    <w:rsid w:val="006D1345"/>
    <w:rsid w:val="006D1446"/>
    <w:rsid w:val="006D194F"/>
    <w:rsid w:val="006D1C84"/>
    <w:rsid w:val="006D1E12"/>
    <w:rsid w:val="006D2183"/>
    <w:rsid w:val="006D23CE"/>
    <w:rsid w:val="006D2557"/>
    <w:rsid w:val="006D28D3"/>
    <w:rsid w:val="006D2EFB"/>
    <w:rsid w:val="006D3259"/>
    <w:rsid w:val="006D33B1"/>
    <w:rsid w:val="006D347C"/>
    <w:rsid w:val="006D3C23"/>
    <w:rsid w:val="006D4389"/>
    <w:rsid w:val="006D5412"/>
    <w:rsid w:val="006D5504"/>
    <w:rsid w:val="006D5A8F"/>
    <w:rsid w:val="006D6028"/>
    <w:rsid w:val="006D6379"/>
    <w:rsid w:val="006D6567"/>
    <w:rsid w:val="006D6697"/>
    <w:rsid w:val="006D6CA6"/>
    <w:rsid w:val="006D6CC2"/>
    <w:rsid w:val="006D6F7A"/>
    <w:rsid w:val="006D7262"/>
    <w:rsid w:val="006D726E"/>
    <w:rsid w:val="006D7D73"/>
    <w:rsid w:val="006D7E52"/>
    <w:rsid w:val="006D7FA6"/>
    <w:rsid w:val="006E0027"/>
    <w:rsid w:val="006E02BA"/>
    <w:rsid w:val="006E0A0F"/>
    <w:rsid w:val="006E0C79"/>
    <w:rsid w:val="006E12A2"/>
    <w:rsid w:val="006E1507"/>
    <w:rsid w:val="006E1C1F"/>
    <w:rsid w:val="006E1E38"/>
    <w:rsid w:val="006E1E99"/>
    <w:rsid w:val="006E266E"/>
    <w:rsid w:val="006E27E8"/>
    <w:rsid w:val="006E2B6E"/>
    <w:rsid w:val="006E2DB0"/>
    <w:rsid w:val="006E2EFE"/>
    <w:rsid w:val="006E32E1"/>
    <w:rsid w:val="006E37D2"/>
    <w:rsid w:val="006E39C1"/>
    <w:rsid w:val="006E3DFC"/>
    <w:rsid w:val="006E3F1B"/>
    <w:rsid w:val="006E3F6C"/>
    <w:rsid w:val="006E400B"/>
    <w:rsid w:val="006E4142"/>
    <w:rsid w:val="006E443E"/>
    <w:rsid w:val="006E4BB0"/>
    <w:rsid w:val="006E4CAB"/>
    <w:rsid w:val="006E4F21"/>
    <w:rsid w:val="006E5366"/>
    <w:rsid w:val="006E5967"/>
    <w:rsid w:val="006E5C43"/>
    <w:rsid w:val="006E5F86"/>
    <w:rsid w:val="006E5F8E"/>
    <w:rsid w:val="006E6442"/>
    <w:rsid w:val="006E65CB"/>
    <w:rsid w:val="006E68A9"/>
    <w:rsid w:val="006E68B0"/>
    <w:rsid w:val="006E7506"/>
    <w:rsid w:val="006E7D8F"/>
    <w:rsid w:val="006F093F"/>
    <w:rsid w:val="006F099E"/>
    <w:rsid w:val="006F0B55"/>
    <w:rsid w:val="006F0C3C"/>
    <w:rsid w:val="006F0F74"/>
    <w:rsid w:val="006F10B4"/>
    <w:rsid w:val="006F11C5"/>
    <w:rsid w:val="006F1836"/>
    <w:rsid w:val="006F1944"/>
    <w:rsid w:val="006F2ADD"/>
    <w:rsid w:val="006F2C8F"/>
    <w:rsid w:val="006F2CE2"/>
    <w:rsid w:val="006F31D5"/>
    <w:rsid w:val="006F31E4"/>
    <w:rsid w:val="006F3339"/>
    <w:rsid w:val="006F373A"/>
    <w:rsid w:val="006F3754"/>
    <w:rsid w:val="006F3A51"/>
    <w:rsid w:val="006F4302"/>
    <w:rsid w:val="006F4877"/>
    <w:rsid w:val="006F494A"/>
    <w:rsid w:val="006F4A62"/>
    <w:rsid w:val="006F4C5D"/>
    <w:rsid w:val="006F4C6F"/>
    <w:rsid w:val="006F4D63"/>
    <w:rsid w:val="006F5366"/>
    <w:rsid w:val="006F53D8"/>
    <w:rsid w:val="006F606E"/>
    <w:rsid w:val="006F614B"/>
    <w:rsid w:val="006F6438"/>
    <w:rsid w:val="006F654E"/>
    <w:rsid w:val="006F681F"/>
    <w:rsid w:val="006F69A3"/>
    <w:rsid w:val="006F7280"/>
    <w:rsid w:val="006F7327"/>
    <w:rsid w:val="006F795A"/>
    <w:rsid w:val="00700BA4"/>
    <w:rsid w:val="007011B2"/>
    <w:rsid w:val="00701626"/>
    <w:rsid w:val="007020D7"/>
    <w:rsid w:val="00702BFA"/>
    <w:rsid w:val="00702DBF"/>
    <w:rsid w:val="00702FAF"/>
    <w:rsid w:val="007034CE"/>
    <w:rsid w:val="0070394B"/>
    <w:rsid w:val="00703C35"/>
    <w:rsid w:val="0070405C"/>
    <w:rsid w:val="007040E8"/>
    <w:rsid w:val="00704579"/>
    <w:rsid w:val="007045D6"/>
    <w:rsid w:val="00704743"/>
    <w:rsid w:val="00705677"/>
    <w:rsid w:val="00705708"/>
    <w:rsid w:val="00705BE8"/>
    <w:rsid w:val="00705FBA"/>
    <w:rsid w:val="007068D7"/>
    <w:rsid w:val="00706DCE"/>
    <w:rsid w:val="00706E54"/>
    <w:rsid w:val="00706F09"/>
    <w:rsid w:val="00706F8E"/>
    <w:rsid w:val="0070706B"/>
    <w:rsid w:val="00707837"/>
    <w:rsid w:val="00707AFB"/>
    <w:rsid w:val="00707D04"/>
    <w:rsid w:val="00710AF2"/>
    <w:rsid w:val="007110A1"/>
    <w:rsid w:val="00711442"/>
    <w:rsid w:val="00711776"/>
    <w:rsid w:val="007117F0"/>
    <w:rsid w:val="00711C05"/>
    <w:rsid w:val="00711F9B"/>
    <w:rsid w:val="007123B8"/>
    <w:rsid w:val="00712838"/>
    <w:rsid w:val="007129EA"/>
    <w:rsid w:val="00712A43"/>
    <w:rsid w:val="00712A58"/>
    <w:rsid w:val="007131F2"/>
    <w:rsid w:val="007139FA"/>
    <w:rsid w:val="00713E80"/>
    <w:rsid w:val="00713F86"/>
    <w:rsid w:val="007141C7"/>
    <w:rsid w:val="00714285"/>
    <w:rsid w:val="00714378"/>
    <w:rsid w:val="007143F4"/>
    <w:rsid w:val="0071442A"/>
    <w:rsid w:val="00714855"/>
    <w:rsid w:val="00714E85"/>
    <w:rsid w:val="00715537"/>
    <w:rsid w:val="007160B8"/>
    <w:rsid w:val="0071648A"/>
    <w:rsid w:val="007164A5"/>
    <w:rsid w:val="007168E0"/>
    <w:rsid w:val="00716A45"/>
    <w:rsid w:val="00716BEB"/>
    <w:rsid w:val="00716F5D"/>
    <w:rsid w:val="00717396"/>
    <w:rsid w:val="007177F9"/>
    <w:rsid w:val="007178BD"/>
    <w:rsid w:val="00717A7F"/>
    <w:rsid w:val="00717B57"/>
    <w:rsid w:val="00717E43"/>
    <w:rsid w:val="007201A0"/>
    <w:rsid w:val="0072026C"/>
    <w:rsid w:val="007203F1"/>
    <w:rsid w:val="00720649"/>
    <w:rsid w:val="007209B8"/>
    <w:rsid w:val="00721696"/>
    <w:rsid w:val="00721AB3"/>
    <w:rsid w:val="00721BBD"/>
    <w:rsid w:val="007221F5"/>
    <w:rsid w:val="0072252D"/>
    <w:rsid w:val="007228F0"/>
    <w:rsid w:val="00722A4B"/>
    <w:rsid w:val="00722A80"/>
    <w:rsid w:val="00722CA2"/>
    <w:rsid w:val="0072357D"/>
    <w:rsid w:val="00723BCC"/>
    <w:rsid w:val="00723F05"/>
    <w:rsid w:val="00723F7B"/>
    <w:rsid w:val="00724172"/>
    <w:rsid w:val="007244ED"/>
    <w:rsid w:val="0072482D"/>
    <w:rsid w:val="00724CEF"/>
    <w:rsid w:val="00724E59"/>
    <w:rsid w:val="007256D4"/>
    <w:rsid w:val="00725C0B"/>
    <w:rsid w:val="00725CE2"/>
    <w:rsid w:val="007260C9"/>
    <w:rsid w:val="0072622F"/>
    <w:rsid w:val="007266C1"/>
    <w:rsid w:val="00726E1E"/>
    <w:rsid w:val="00726F12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ED"/>
    <w:rsid w:val="00730CFA"/>
    <w:rsid w:val="00730DE2"/>
    <w:rsid w:val="00731642"/>
    <w:rsid w:val="0073206A"/>
    <w:rsid w:val="007324F6"/>
    <w:rsid w:val="007335AC"/>
    <w:rsid w:val="007338CE"/>
    <w:rsid w:val="00733B9B"/>
    <w:rsid w:val="00734347"/>
    <w:rsid w:val="007345CC"/>
    <w:rsid w:val="007351C8"/>
    <w:rsid w:val="00735E5B"/>
    <w:rsid w:val="00735F50"/>
    <w:rsid w:val="00736306"/>
    <w:rsid w:val="00736C45"/>
    <w:rsid w:val="00736E69"/>
    <w:rsid w:val="00736FE1"/>
    <w:rsid w:val="00737341"/>
    <w:rsid w:val="007373D3"/>
    <w:rsid w:val="00737806"/>
    <w:rsid w:val="0073782D"/>
    <w:rsid w:val="00740365"/>
    <w:rsid w:val="00740495"/>
    <w:rsid w:val="00740FDE"/>
    <w:rsid w:val="007415A5"/>
    <w:rsid w:val="007424D0"/>
    <w:rsid w:val="0074287C"/>
    <w:rsid w:val="00742A13"/>
    <w:rsid w:val="00742EE4"/>
    <w:rsid w:val="0074340C"/>
    <w:rsid w:val="007438A6"/>
    <w:rsid w:val="00743ED5"/>
    <w:rsid w:val="0074401A"/>
    <w:rsid w:val="0074455F"/>
    <w:rsid w:val="0074457C"/>
    <w:rsid w:val="007448A4"/>
    <w:rsid w:val="00745392"/>
    <w:rsid w:val="00745448"/>
    <w:rsid w:val="0074558B"/>
    <w:rsid w:val="0074566A"/>
    <w:rsid w:val="007458F7"/>
    <w:rsid w:val="00745B92"/>
    <w:rsid w:val="00745C44"/>
    <w:rsid w:val="00745E76"/>
    <w:rsid w:val="007463E7"/>
    <w:rsid w:val="0074682B"/>
    <w:rsid w:val="00746FA4"/>
    <w:rsid w:val="007473CA"/>
    <w:rsid w:val="00747983"/>
    <w:rsid w:val="00750302"/>
    <w:rsid w:val="007505F7"/>
    <w:rsid w:val="00750945"/>
    <w:rsid w:val="00750ABF"/>
    <w:rsid w:val="00750F0C"/>
    <w:rsid w:val="00750F6A"/>
    <w:rsid w:val="00751381"/>
    <w:rsid w:val="007513AE"/>
    <w:rsid w:val="00751FAF"/>
    <w:rsid w:val="00752959"/>
    <w:rsid w:val="007529C5"/>
    <w:rsid w:val="00752A6E"/>
    <w:rsid w:val="00752C43"/>
    <w:rsid w:val="00752FDE"/>
    <w:rsid w:val="00753250"/>
    <w:rsid w:val="007535B3"/>
    <w:rsid w:val="007537CA"/>
    <w:rsid w:val="00753813"/>
    <w:rsid w:val="00753F3F"/>
    <w:rsid w:val="00753F56"/>
    <w:rsid w:val="0075400B"/>
    <w:rsid w:val="007541A5"/>
    <w:rsid w:val="00754454"/>
    <w:rsid w:val="007546B1"/>
    <w:rsid w:val="0075484A"/>
    <w:rsid w:val="00754D33"/>
    <w:rsid w:val="0075535D"/>
    <w:rsid w:val="0075551F"/>
    <w:rsid w:val="007557F7"/>
    <w:rsid w:val="007559CB"/>
    <w:rsid w:val="00755A26"/>
    <w:rsid w:val="00756740"/>
    <w:rsid w:val="00756F17"/>
    <w:rsid w:val="007575CF"/>
    <w:rsid w:val="0075760B"/>
    <w:rsid w:val="00757C74"/>
    <w:rsid w:val="00757E87"/>
    <w:rsid w:val="007600E9"/>
    <w:rsid w:val="00760789"/>
    <w:rsid w:val="007608B9"/>
    <w:rsid w:val="0076098D"/>
    <w:rsid w:val="007610BC"/>
    <w:rsid w:val="0076117A"/>
    <w:rsid w:val="00761217"/>
    <w:rsid w:val="0076155D"/>
    <w:rsid w:val="00761708"/>
    <w:rsid w:val="00761B27"/>
    <w:rsid w:val="00761DDB"/>
    <w:rsid w:val="007627A1"/>
    <w:rsid w:val="0076292D"/>
    <w:rsid w:val="00762F0B"/>
    <w:rsid w:val="00762FF3"/>
    <w:rsid w:val="00763003"/>
    <w:rsid w:val="00763331"/>
    <w:rsid w:val="007634DF"/>
    <w:rsid w:val="007634F5"/>
    <w:rsid w:val="007637DD"/>
    <w:rsid w:val="007639B6"/>
    <w:rsid w:val="00763EB9"/>
    <w:rsid w:val="0076409E"/>
    <w:rsid w:val="007641CF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B53"/>
    <w:rsid w:val="00765C19"/>
    <w:rsid w:val="00765E02"/>
    <w:rsid w:val="00765E9E"/>
    <w:rsid w:val="00766005"/>
    <w:rsid w:val="007661AA"/>
    <w:rsid w:val="00766246"/>
    <w:rsid w:val="0076627A"/>
    <w:rsid w:val="007666ED"/>
    <w:rsid w:val="00766E29"/>
    <w:rsid w:val="00766FF4"/>
    <w:rsid w:val="007676BC"/>
    <w:rsid w:val="00767866"/>
    <w:rsid w:val="00767BAE"/>
    <w:rsid w:val="00767C9A"/>
    <w:rsid w:val="007700A8"/>
    <w:rsid w:val="007705A9"/>
    <w:rsid w:val="00770B24"/>
    <w:rsid w:val="007710AD"/>
    <w:rsid w:val="00771334"/>
    <w:rsid w:val="007718B5"/>
    <w:rsid w:val="00771BC5"/>
    <w:rsid w:val="00771FEA"/>
    <w:rsid w:val="00772329"/>
    <w:rsid w:val="007725D3"/>
    <w:rsid w:val="00772EEE"/>
    <w:rsid w:val="0077360F"/>
    <w:rsid w:val="00773AB1"/>
    <w:rsid w:val="00773BC5"/>
    <w:rsid w:val="00774411"/>
    <w:rsid w:val="00774DB4"/>
    <w:rsid w:val="00774F03"/>
    <w:rsid w:val="007751A7"/>
    <w:rsid w:val="00775623"/>
    <w:rsid w:val="00776887"/>
    <w:rsid w:val="00776A79"/>
    <w:rsid w:val="00776C2C"/>
    <w:rsid w:val="00777114"/>
    <w:rsid w:val="00777530"/>
    <w:rsid w:val="0077765A"/>
    <w:rsid w:val="00777956"/>
    <w:rsid w:val="00780DAB"/>
    <w:rsid w:val="00780DB8"/>
    <w:rsid w:val="00780DBA"/>
    <w:rsid w:val="007811C7"/>
    <w:rsid w:val="007814E8"/>
    <w:rsid w:val="007818C9"/>
    <w:rsid w:val="007819BB"/>
    <w:rsid w:val="00781B2D"/>
    <w:rsid w:val="00781D10"/>
    <w:rsid w:val="00782B22"/>
    <w:rsid w:val="00782DBD"/>
    <w:rsid w:val="00782DEF"/>
    <w:rsid w:val="007831CD"/>
    <w:rsid w:val="0078321B"/>
    <w:rsid w:val="0078385B"/>
    <w:rsid w:val="00784151"/>
    <w:rsid w:val="007841E7"/>
    <w:rsid w:val="00784248"/>
    <w:rsid w:val="007847B4"/>
    <w:rsid w:val="0078484D"/>
    <w:rsid w:val="00784DA2"/>
    <w:rsid w:val="00784E1E"/>
    <w:rsid w:val="00784F00"/>
    <w:rsid w:val="007850DC"/>
    <w:rsid w:val="007853B6"/>
    <w:rsid w:val="00785A5C"/>
    <w:rsid w:val="007862FF"/>
    <w:rsid w:val="007867E7"/>
    <w:rsid w:val="00786A93"/>
    <w:rsid w:val="00786B9B"/>
    <w:rsid w:val="00786BAD"/>
    <w:rsid w:val="0078750C"/>
    <w:rsid w:val="0078790E"/>
    <w:rsid w:val="00790A8A"/>
    <w:rsid w:val="00790AB5"/>
    <w:rsid w:val="00791402"/>
    <w:rsid w:val="007919DF"/>
    <w:rsid w:val="00791B6B"/>
    <w:rsid w:val="00791B70"/>
    <w:rsid w:val="007921A2"/>
    <w:rsid w:val="00792627"/>
    <w:rsid w:val="007926DC"/>
    <w:rsid w:val="00792AFC"/>
    <w:rsid w:val="00792B3C"/>
    <w:rsid w:val="00792BE1"/>
    <w:rsid w:val="00792D16"/>
    <w:rsid w:val="00792DD4"/>
    <w:rsid w:val="00792F2B"/>
    <w:rsid w:val="00793783"/>
    <w:rsid w:val="00793D88"/>
    <w:rsid w:val="00793EFA"/>
    <w:rsid w:val="00794266"/>
    <w:rsid w:val="00794518"/>
    <w:rsid w:val="00794AE0"/>
    <w:rsid w:val="00794D7C"/>
    <w:rsid w:val="00794FEB"/>
    <w:rsid w:val="0079569F"/>
    <w:rsid w:val="00795895"/>
    <w:rsid w:val="00795CF4"/>
    <w:rsid w:val="00795CFF"/>
    <w:rsid w:val="00796015"/>
    <w:rsid w:val="00796428"/>
    <w:rsid w:val="007969FB"/>
    <w:rsid w:val="00796A81"/>
    <w:rsid w:val="00796F11"/>
    <w:rsid w:val="00797109"/>
    <w:rsid w:val="00797336"/>
    <w:rsid w:val="0079744A"/>
    <w:rsid w:val="007974CF"/>
    <w:rsid w:val="00797AAF"/>
    <w:rsid w:val="00797DF8"/>
    <w:rsid w:val="00797E5E"/>
    <w:rsid w:val="007A0164"/>
    <w:rsid w:val="007A0217"/>
    <w:rsid w:val="007A022E"/>
    <w:rsid w:val="007A043B"/>
    <w:rsid w:val="007A08A9"/>
    <w:rsid w:val="007A08F5"/>
    <w:rsid w:val="007A0BD3"/>
    <w:rsid w:val="007A13C8"/>
    <w:rsid w:val="007A2379"/>
    <w:rsid w:val="007A23A7"/>
    <w:rsid w:val="007A268F"/>
    <w:rsid w:val="007A2F5F"/>
    <w:rsid w:val="007A3B4F"/>
    <w:rsid w:val="007A3C42"/>
    <w:rsid w:val="007A45D5"/>
    <w:rsid w:val="007A4B39"/>
    <w:rsid w:val="007A4BAE"/>
    <w:rsid w:val="007A51D8"/>
    <w:rsid w:val="007A5521"/>
    <w:rsid w:val="007A5793"/>
    <w:rsid w:val="007A605E"/>
    <w:rsid w:val="007A60E1"/>
    <w:rsid w:val="007A6800"/>
    <w:rsid w:val="007A6BF6"/>
    <w:rsid w:val="007A77E8"/>
    <w:rsid w:val="007A7D09"/>
    <w:rsid w:val="007A7E66"/>
    <w:rsid w:val="007B0126"/>
    <w:rsid w:val="007B0DB7"/>
    <w:rsid w:val="007B1633"/>
    <w:rsid w:val="007B18E2"/>
    <w:rsid w:val="007B1A71"/>
    <w:rsid w:val="007B1DD5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B1C"/>
    <w:rsid w:val="007B4EC0"/>
    <w:rsid w:val="007B4EF9"/>
    <w:rsid w:val="007B4FF7"/>
    <w:rsid w:val="007B50AF"/>
    <w:rsid w:val="007B52B0"/>
    <w:rsid w:val="007B52D0"/>
    <w:rsid w:val="007B5571"/>
    <w:rsid w:val="007B5696"/>
    <w:rsid w:val="007B5D80"/>
    <w:rsid w:val="007B6277"/>
    <w:rsid w:val="007B6601"/>
    <w:rsid w:val="007B6ED8"/>
    <w:rsid w:val="007B7351"/>
    <w:rsid w:val="007B7443"/>
    <w:rsid w:val="007C047C"/>
    <w:rsid w:val="007C089B"/>
    <w:rsid w:val="007C0AD3"/>
    <w:rsid w:val="007C0DA9"/>
    <w:rsid w:val="007C1758"/>
    <w:rsid w:val="007C1835"/>
    <w:rsid w:val="007C18E2"/>
    <w:rsid w:val="007C1C26"/>
    <w:rsid w:val="007C27B7"/>
    <w:rsid w:val="007C2E55"/>
    <w:rsid w:val="007C385B"/>
    <w:rsid w:val="007C3D53"/>
    <w:rsid w:val="007C48B3"/>
    <w:rsid w:val="007C4BA2"/>
    <w:rsid w:val="007C4D9E"/>
    <w:rsid w:val="007C4E59"/>
    <w:rsid w:val="007C4F09"/>
    <w:rsid w:val="007C536F"/>
    <w:rsid w:val="007C569E"/>
    <w:rsid w:val="007C5879"/>
    <w:rsid w:val="007C61C7"/>
    <w:rsid w:val="007C6231"/>
    <w:rsid w:val="007C672F"/>
    <w:rsid w:val="007C67A2"/>
    <w:rsid w:val="007C6B3B"/>
    <w:rsid w:val="007C71FD"/>
    <w:rsid w:val="007C7469"/>
    <w:rsid w:val="007C74A3"/>
    <w:rsid w:val="007C7F32"/>
    <w:rsid w:val="007C7F5F"/>
    <w:rsid w:val="007D021D"/>
    <w:rsid w:val="007D03FA"/>
    <w:rsid w:val="007D05E1"/>
    <w:rsid w:val="007D0747"/>
    <w:rsid w:val="007D0764"/>
    <w:rsid w:val="007D0954"/>
    <w:rsid w:val="007D0B47"/>
    <w:rsid w:val="007D0C70"/>
    <w:rsid w:val="007D0FC9"/>
    <w:rsid w:val="007D126C"/>
    <w:rsid w:val="007D16AF"/>
    <w:rsid w:val="007D2519"/>
    <w:rsid w:val="007D29ED"/>
    <w:rsid w:val="007D2C37"/>
    <w:rsid w:val="007D31C8"/>
    <w:rsid w:val="007D325F"/>
    <w:rsid w:val="007D3AC6"/>
    <w:rsid w:val="007D4145"/>
    <w:rsid w:val="007D44D9"/>
    <w:rsid w:val="007D47A8"/>
    <w:rsid w:val="007D4FBD"/>
    <w:rsid w:val="007D528B"/>
    <w:rsid w:val="007D5424"/>
    <w:rsid w:val="007D582E"/>
    <w:rsid w:val="007D5B20"/>
    <w:rsid w:val="007D5CA6"/>
    <w:rsid w:val="007D601B"/>
    <w:rsid w:val="007D6754"/>
    <w:rsid w:val="007D6B6D"/>
    <w:rsid w:val="007D724F"/>
    <w:rsid w:val="007D78DB"/>
    <w:rsid w:val="007D7CBE"/>
    <w:rsid w:val="007D7F2A"/>
    <w:rsid w:val="007E04CD"/>
    <w:rsid w:val="007E0C1F"/>
    <w:rsid w:val="007E0D87"/>
    <w:rsid w:val="007E0E74"/>
    <w:rsid w:val="007E0FE3"/>
    <w:rsid w:val="007E1667"/>
    <w:rsid w:val="007E16C9"/>
    <w:rsid w:val="007E1A66"/>
    <w:rsid w:val="007E1B70"/>
    <w:rsid w:val="007E1D7D"/>
    <w:rsid w:val="007E1E39"/>
    <w:rsid w:val="007E22F8"/>
    <w:rsid w:val="007E2343"/>
    <w:rsid w:val="007E2371"/>
    <w:rsid w:val="007E2508"/>
    <w:rsid w:val="007E306E"/>
    <w:rsid w:val="007E34DD"/>
    <w:rsid w:val="007E3AAE"/>
    <w:rsid w:val="007E3AC3"/>
    <w:rsid w:val="007E471D"/>
    <w:rsid w:val="007E48B3"/>
    <w:rsid w:val="007E48CD"/>
    <w:rsid w:val="007E4A06"/>
    <w:rsid w:val="007E4DF9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578"/>
    <w:rsid w:val="007E7D72"/>
    <w:rsid w:val="007F0360"/>
    <w:rsid w:val="007F03A3"/>
    <w:rsid w:val="007F03CC"/>
    <w:rsid w:val="007F046C"/>
    <w:rsid w:val="007F0924"/>
    <w:rsid w:val="007F0CA1"/>
    <w:rsid w:val="007F12D2"/>
    <w:rsid w:val="007F17F4"/>
    <w:rsid w:val="007F2076"/>
    <w:rsid w:val="007F2757"/>
    <w:rsid w:val="007F2761"/>
    <w:rsid w:val="007F2F02"/>
    <w:rsid w:val="007F3FEE"/>
    <w:rsid w:val="007F5069"/>
    <w:rsid w:val="007F57A2"/>
    <w:rsid w:val="007F5811"/>
    <w:rsid w:val="007F5818"/>
    <w:rsid w:val="007F58C4"/>
    <w:rsid w:val="007F5996"/>
    <w:rsid w:val="007F5B82"/>
    <w:rsid w:val="007F5C22"/>
    <w:rsid w:val="007F5C6B"/>
    <w:rsid w:val="007F6159"/>
    <w:rsid w:val="007F618D"/>
    <w:rsid w:val="007F650E"/>
    <w:rsid w:val="007F6B2D"/>
    <w:rsid w:val="007F72D0"/>
    <w:rsid w:val="007F7385"/>
    <w:rsid w:val="007F792B"/>
    <w:rsid w:val="007F7946"/>
    <w:rsid w:val="007F7A50"/>
    <w:rsid w:val="007F7CF8"/>
    <w:rsid w:val="0080040C"/>
    <w:rsid w:val="00800598"/>
    <w:rsid w:val="00800EA3"/>
    <w:rsid w:val="008011DF"/>
    <w:rsid w:val="00801547"/>
    <w:rsid w:val="008018B3"/>
    <w:rsid w:val="00801CC3"/>
    <w:rsid w:val="008020E9"/>
    <w:rsid w:val="0080272A"/>
    <w:rsid w:val="00802787"/>
    <w:rsid w:val="00803500"/>
    <w:rsid w:val="008038D6"/>
    <w:rsid w:val="00803A0D"/>
    <w:rsid w:val="00803F47"/>
    <w:rsid w:val="0080402D"/>
    <w:rsid w:val="00804460"/>
    <w:rsid w:val="008045FB"/>
    <w:rsid w:val="00804C2F"/>
    <w:rsid w:val="00804FA1"/>
    <w:rsid w:val="008050F9"/>
    <w:rsid w:val="008052D3"/>
    <w:rsid w:val="008054F0"/>
    <w:rsid w:val="00805500"/>
    <w:rsid w:val="00805988"/>
    <w:rsid w:val="00806236"/>
    <w:rsid w:val="00806358"/>
    <w:rsid w:val="0080642F"/>
    <w:rsid w:val="00807A5E"/>
    <w:rsid w:val="00807C4A"/>
    <w:rsid w:val="00807C60"/>
    <w:rsid w:val="0081007B"/>
    <w:rsid w:val="008106FA"/>
    <w:rsid w:val="008108A5"/>
    <w:rsid w:val="008108DB"/>
    <w:rsid w:val="00810CC0"/>
    <w:rsid w:val="00810ECE"/>
    <w:rsid w:val="00811015"/>
    <w:rsid w:val="008110D3"/>
    <w:rsid w:val="008110EE"/>
    <w:rsid w:val="0081173C"/>
    <w:rsid w:val="00811D38"/>
    <w:rsid w:val="0081219B"/>
    <w:rsid w:val="0081222F"/>
    <w:rsid w:val="008126DE"/>
    <w:rsid w:val="00812887"/>
    <w:rsid w:val="00813091"/>
    <w:rsid w:val="008148D2"/>
    <w:rsid w:val="008150DA"/>
    <w:rsid w:val="008157F6"/>
    <w:rsid w:val="008159B1"/>
    <w:rsid w:val="00815B9F"/>
    <w:rsid w:val="0081660B"/>
    <w:rsid w:val="00817123"/>
    <w:rsid w:val="0081717E"/>
    <w:rsid w:val="0081747F"/>
    <w:rsid w:val="0081749C"/>
    <w:rsid w:val="00817602"/>
    <w:rsid w:val="00817F7B"/>
    <w:rsid w:val="0082013E"/>
    <w:rsid w:val="00820338"/>
    <w:rsid w:val="00820B80"/>
    <w:rsid w:val="00820BD1"/>
    <w:rsid w:val="00820C11"/>
    <w:rsid w:val="00820CF7"/>
    <w:rsid w:val="00820D9C"/>
    <w:rsid w:val="00820E53"/>
    <w:rsid w:val="00821429"/>
    <w:rsid w:val="008216DC"/>
    <w:rsid w:val="00821960"/>
    <w:rsid w:val="00821AD7"/>
    <w:rsid w:val="00821E08"/>
    <w:rsid w:val="00821E89"/>
    <w:rsid w:val="00822705"/>
    <w:rsid w:val="008227DE"/>
    <w:rsid w:val="00822865"/>
    <w:rsid w:val="00822910"/>
    <w:rsid w:val="008230B0"/>
    <w:rsid w:val="00823303"/>
    <w:rsid w:val="00823455"/>
    <w:rsid w:val="00823832"/>
    <w:rsid w:val="00823843"/>
    <w:rsid w:val="00823F44"/>
    <w:rsid w:val="00824068"/>
    <w:rsid w:val="0082408D"/>
    <w:rsid w:val="0082445F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C43"/>
    <w:rsid w:val="00825C9D"/>
    <w:rsid w:val="00825F82"/>
    <w:rsid w:val="0082651A"/>
    <w:rsid w:val="00826588"/>
    <w:rsid w:val="00826757"/>
    <w:rsid w:val="00826CFE"/>
    <w:rsid w:val="00826ED9"/>
    <w:rsid w:val="00827239"/>
    <w:rsid w:val="00827666"/>
    <w:rsid w:val="00827E33"/>
    <w:rsid w:val="00827FE4"/>
    <w:rsid w:val="00830142"/>
    <w:rsid w:val="00830566"/>
    <w:rsid w:val="0083075D"/>
    <w:rsid w:val="00830B07"/>
    <w:rsid w:val="00830F99"/>
    <w:rsid w:val="008311FE"/>
    <w:rsid w:val="008312D0"/>
    <w:rsid w:val="00831A78"/>
    <w:rsid w:val="00831BC3"/>
    <w:rsid w:val="0083228A"/>
    <w:rsid w:val="00832331"/>
    <w:rsid w:val="008340CA"/>
    <w:rsid w:val="0083461F"/>
    <w:rsid w:val="008346CB"/>
    <w:rsid w:val="00835194"/>
    <w:rsid w:val="008351C4"/>
    <w:rsid w:val="00835F12"/>
    <w:rsid w:val="00835FBB"/>
    <w:rsid w:val="00836021"/>
    <w:rsid w:val="00836493"/>
    <w:rsid w:val="00836CC2"/>
    <w:rsid w:val="00836ED9"/>
    <w:rsid w:val="00837155"/>
    <w:rsid w:val="00837562"/>
    <w:rsid w:val="008378DE"/>
    <w:rsid w:val="00837C4E"/>
    <w:rsid w:val="00837DC6"/>
    <w:rsid w:val="00837F98"/>
    <w:rsid w:val="00840B20"/>
    <w:rsid w:val="00840C05"/>
    <w:rsid w:val="00841CA5"/>
    <w:rsid w:val="00841DD9"/>
    <w:rsid w:val="00841FCA"/>
    <w:rsid w:val="00842777"/>
    <w:rsid w:val="008430A5"/>
    <w:rsid w:val="0084312A"/>
    <w:rsid w:val="0084329D"/>
    <w:rsid w:val="00843AF7"/>
    <w:rsid w:val="00843CA7"/>
    <w:rsid w:val="00843E76"/>
    <w:rsid w:val="00844051"/>
    <w:rsid w:val="008440F1"/>
    <w:rsid w:val="00844194"/>
    <w:rsid w:val="00844489"/>
    <w:rsid w:val="00844553"/>
    <w:rsid w:val="00844A50"/>
    <w:rsid w:val="00844BDE"/>
    <w:rsid w:val="00844CB0"/>
    <w:rsid w:val="00844F8A"/>
    <w:rsid w:val="008454AA"/>
    <w:rsid w:val="008455B7"/>
    <w:rsid w:val="008455F2"/>
    <w:rsid w:val="008456DC"/>
    <w:rsid w:val="008456FC"/>
    <w:rsid w:val="00845A79"/>
    <w:rsid w:val="0084601E"/>
    <w:rsid w:val="008460DC"/>
    <w:rsid w:val="008462EE"/>
    <w:rsid w:val="0084687E"/>
    <w:rsid w:val="00846C09"/>
    <w:rsid w:val="00846E49"/>
    <w:rsid w:val="00846ECD"/>
    <w:rsid w:val="00847708"/>
    <w:rsid w:val="00847870"/>
    <w:rsid w:val="00847A13"/>
    <w:rsid w:val="00847A9F"/>
    <w:rsid w:val="00847D3D"/>
    <w:rsid w:val="00850222"/>
    <w:rsid w:val="00850EEF"/>
    <w:rsid w:val="00851145"/>
    <w:rsid w:val="008512A0"/>
    <w:rsid w:val="00851719"/>
    <w:rsid w:val="0085198F"/>
    <w:rsid w:val="0085248D"/>
    <w:rsid w:val="008525FC"/>
    <w:rsid w:val="008527ED"/>
    <w:rsid w:val="008527F8"/>
    <w:rsid w:val="00852AC4"/>
    <w:rsid w:val="00852BD6"/>
    <w:rsid w:val="00852DE8"/>
    <w:rsid w:val="00853291"/>
    <w:rsid w:val="008533E7"/>
    <w:rsid w:val="008534C1"/>
    <w:rsid w:val="008534D7"/>
    <w:rsid w:val="00853F4F"/>
    <w:rsid w:val="00854CD5"/>
    <w:rsid w:val="00854D62"/>
    <w:rsid w:val="00855812"/>
    <w:rsid w:val="00855A7D"/>
    <w:rsid w:val="00855C1E"/>
    <w:rsid w:val="00856073"/>
    <w:rsid w:val="00856465"/>
    <w:rsid w:val="00856824"/>
    <w:rsid w:val="00856E5F"/>
    <w:rsid w:val="00856FE0"/>
    <w:rsid w:val="008570D1"/>
    <w:rsid w:val="008575E9"/>
    <w:rsid w:val="008576AE"/>
    <w:rsid w:val="008578A4"/>
    <w:rsid w:val="00857D7A"/>
    <w:rsid w:val="00860025"/>
    <w:rsid w:val="008605A3"/>
    <w:rsid w:val="008605F7"/>
    <w:rsid w:val="0086071E"/>
    <w:rsid w:val="00861150"/>
    <w:rsid w:val="0086127C"/>
    <w:rsid w:val="0086148B"/>
    <w:rsid w:val="0086180E"/>
    <w:rsid w:val="008618A5"/>
    <w:rsid w:val="00861B20"/>
    <w:rsid w:val="008622A5"/>
    <w:rsid w:val="00862387"/>
    <w:rsid w:val="0086241A"/>
    <w:rsid w:val="00862460"/>
    <w:rsid w:val="008625FE"/>
    <w:rsid w:val="0086261E"/>
    <w:rsid w:val="008626EF"/>
    <w:rsid w:val="008628C6"/>
    <w:rsid w:val="0086292F"/>
    <w:rsid w:val="00862C21"/>
    <w:rsid w:val="00862E33"/>
    <w:rsid w:val="008631C5"/>
    <w:rsid w:val="00863204"/>
    <w:rsid w:val="0086374C"/>
    <w:rsid w:val="0086387C"/>
    <w:rsid w:val="00863917"/>
    <w:rsid w:val="00863EC2"/>
    <w:rsid w:val="008645D9"/>
    <w:rsid w:val="00864A6E"/>
    <w:rsid w:val="00864BF3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693"/>
    <w:rsid w:val="0087189C"/>
    <w:rsid w:val="00871B40"/>
    <w:rsid w:val="00871D83"/>
    <w:rsid w:val="00872367"/>
    <w:rsid w:val="008724C9"/>
    <w:rsid w:val="00872744"/>
    <w:rsid w:val="00872CC8"/>
    <w:rsid w:val="00872EEF"/>
    <w:rsid w:val="00872FD1"/>
    <w:rsid w:val="0087351C"/>
    <w:rsid w:val="008735CF"/>
    <w:rsid w:val="008736A2"/>
    <w:rsid w:val="00873A46"/>
    <w:rsid w:val="00873B03"/>
    <w:rsid w:val="00873B47"/>
    <w:rsid w:val="00873FA0"/>
    <w:rsid w:val="008740FF"/>
    <w:rsid w:val="00874170"/>
    <w:rsid w:val="00874B52"/>
    <w:rsid w:val="00874E4A"/>
    <w:rsid w:val="00875132"/>
    <w:rsid w:val="0087543D"/>
    <w:rsid w:val="00875534"/>
    <w:rsid w:val="0087574D"/>
    <w:rsid w:val="008757C5"/>
    <w:rsid w:val="00875EA6"/>
    <w:rsid w:val="008762DB"/>
    <w:rsid w:val="008763D1"/>
    <w:rsid w:val="008767B8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AD1"/>
    <w:rsid w:val="00881B0E"/>
    <w:rsid w:val="00881BD5"/>
    <w:rsid w:val="00881C5C"/>
    <w:rsid w:val="0088203B"/>
    <w:rsid w:val="00882097"/>
    <w:rsid w:val="00882532"/>
    <w:rsid w:val="00882712"/>
    <w:rsid w:val="008832EE"/>
    <w:rsid w:val="008833DA"/>
    <w:rsid w:val="00883CE2"/>
    <w:rsid w:val="00883EF8"/>
    <w:rsid w:val="0088417E"/>
    <w:rsid w:val="00884C2F"/>
    <w:rsid w:val="008853E8"/>
    <w:rsid w:val="0088546E"/>
    <w:rsid w:val="00885BB0"/>
    <w:rsid w:val="00885BDE"/>
    <w:rsid w:val="00885C32"/>
    <w:rsid w:val="00885C6B"/>
    <w:rsid w:val="00885E45"/>
    <w:rsid w:val="0088626F"/>
    <w:rsid w:val="00886E76"/>
    <w:rsid w:val="00887101"/>
    <w:rsid w:val="008875A3"/>
    <w:rsid w:val="008877F9"/>
    <w:rsid w:val="00887856"/>
    <w:rsid w:val="00887D07"/>
    <w:rsid w:val="00887DCA"/>
    <w:rsid w:val="00887FFA"/>
    <w:rsid w:val="008902DE"/>
    <w:rsid w:val="00890890"/>
    <w:rsid w:val="008908A5"/>
    <w:rsid w:val="00890B1D"/>
    <w:rsid w:val="00890F30"/>
    <w:rsid w:val="008910A6"/>
    <w:rsid w:val="00891355"/>
    <w:rsid w:val="0089168C"/>
    <w:rsid w:val="0089206F"/>
    <w:rsid w:val="00892510"/>
    <w:rsid w:val="00892872"/>
    <w:rsid w:val="00892CB3"/>
    <w:rsid w:val="00893562"/>
    <w:rsid w:val="00893610"/>
    <w:rsid w:val="00893FA0"/>
    <w:rsid w:val="0089414F"/>
    <w:rsid w:val="008942B4"/>
    <w:rsid w:val="00894E5E"/>
    <w:rsid w:val="0089516B"/>
    <w:rsid w:val="008958DD"/>
    <w:rsid w:val="00895ABD"/>
    <w:rsid w:val="00896102"/>
    <w:rsid w:val="008961A0"/>
    <w:rsid w:val="0089634F"/>
    <w:rsid w:val="00896946"/>
    <w:rsid w:val="00896A83"/>
    <w:rsid w:val="00897022"/>
    <w:rsid w:val="00897B45"/>
    <w:rsid w:val="00897C4F"/>
    <w:rsid w:val="00897EB3"/>
    <w:rsid w:val="008A0036"/>
    <w:rsid w:val="008A0575"/>
    <w:rsid w:val="008A08AD"/>
    <w:rsid w:val="008A0BEA"/>
    <w:rsid w:val="008A0EC4"/>
    <w:rsid w:val="008A1965"/>
    <w:rsid w:val="008A1D84"/>
    <w:rsid w:val="008A1EA8"/>
    <w:rsid w:val="008A1FBE"/>
    <w:rsid w:val="008A220C"/>
    <w:rsid w:val="008A22D6"/>
    <w:rsid w:val="008A29D0"/>
    <w:rsid w:val="008A2FFA"/>
    <w:rsid w:val="008A30F7"/>
    <w:rsid w:val="008A31B2"/>
    <w:rsid w:val="008A376F"/>
    <w:rsid w:val="008A39A3"/>
    <w:rsid w:val="008A3CE1"/>
    <w:rsid w:val="008A4A93"/>
    <w:rsid w:val="008A4C98"/>
    <w:rsid w:val="008A505C"/>
    <w:rsid w:val="008A5714"/>
    <w:rsid w:val="008A59E3"/>
    <w:rsid w:val="008A5A1C"/>
    <w:rsid w:val="008A5C10"/>
    <w:rsid w:val="008A61EF"/>
    <w:rsid w:val="008A6743"/>
    <w:rsid w:val="008A6EB8"/>
    <w:rsid w:val="008A6EFC"/>
    <w:rsid w:val="008A6F6B"/>
    <w:rsid w:val="008A7008"/>
    <w:rsid w:val="008A7678"/>
    <w:rsid w:val="008A79A4"/>
    <w:rsid w:val="008A7CB2"/>
    <w:rsid w:val="008A7D19"/>
    <w:rsid w:val="008B042D"/>
    <w:rsid w:val="008B04A6"/>
    <w:rsid w:val="008B0710"/>
    <w:rsid w:val="008B0AF2"/>
    <w:rsid w:val="008B0D4F"/>
    <w:rsid w:val="008B142A"/>
    <w:rsid w:val="008B155E"/>
    <w:rsid w:val="008B1B6F"/>
    <w:rsid w:val="008B1F43"/>
    <w:rsid w:val="008B22CE"/>
    <w:rsid w:val="008B252A"/>
    <w:rsid w:val="008B2860"/>
    <w:rsid w:val="008B2A67"/>
    <w:rsid w:val="008B38C0"/>
    <w:rsid w:val="008B3922"/>
    <w:rsid w:val="008B3D3D"/>
    <w:rsid w:val="008B454F"/>
    <w:rsid w:val="008B470A"/>
    <w:rsid w:val="008B4748"/>
    <w:rsid w:val="008B491E"/>
    <w:rsid w:val="008B4F96"/>
    <w:rsid w:val="008B5220"/>
    <w:rsid w:val="008B5491"/>
    <w:rsid w:val="008B6066"/>
    <w:rsid w:val="008B62D5"/>
    <w:rsid w:val="008B6638"/>
    <w:rsid w:val="008B675C"/>
    <w:rsid w:val="008B6862"/>
    <w:rsid w:val="008B6FF5"/>
    <w:rsid w:val="008B776D"/>
    <w:rsid w:val="008C03D2"/>
    <w:rsid w:val="008C045A"/>
    <w:rsid w:val="008C06DC"/>
    <w:rsid w:val="008C0B5A"/>
    <w:rsid w:val="008C0B5D"/>
    <w:rsid w:val="008C0C17"/>
    <w:rsid w:val="008C0C4C"/>
    <w:rsid w:val="008C0E92"/>
    <w:rsid w:val="008C0E9D"/>
    <w:rsid w:val="008C11DF"/>
    <w:rsid w:val="008C2D81"/>
    <w:rsid w:val="008C2DFB"/>
    <w:rsid w:val="008C3155"/>
    <w:rsid w:val="008C3C2E"/>
    <w:rsid w:val="008C3F06"/>
    <w:rsid w:val="008C46D8"/>
    <w:rsid w:val="008C4F77"/>
    <w:rsid w:val="008C5291"/>
    <w:rsid w:val="008C5596"/>
    <w:rsid w:val="008C5935"/>
    <w:rsid w:val="008C5B25"/>
    <w:rsid w:val="008C5E90"/>
    <w:rsid w:val="008C639F"/>
    <w:rsid w:val="008C6445"/>
    <w:rsid w:val="008C673C"/>
    <w:rsid w:val="008C69BF"/>
    <w:rsid w:val="008C71C0"/>
    <w:rsid w:val="008C725C"/>
    <w:rsid w:val="008C7408"/>
    <w:rsid w:val="008D00F3"/>
    <w:rsid w:val="008D0C35"/>
    <w:rsid w:val="008D0D73"/>
    <w:rsid w:val="008D132F"/>
    <w:rsid w:val="008D14C2"/>
    <w:rsid w:val="008D179C"/>
    <w:rsid w:val="008D1917"/>
    <w:rsid w:val="008D1923"/>
    <w:rsid w:val="008D19A6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5721"/>
    <w:rsid w:val="008D651E"/>
    <w:rsid w:val="008D6842"/>
    <w:rsid w:val="008D69AE"/>
    <w:rsid w:val="008D6CC0"/>
    <w:rsid w:val="008D6F3D"/>
    <w:rsid w:val="008D6F6C"/>
    <w:rsid w:val="008D7344"/>
    <w:rsid w:val="008D7605"/>
    <w:rsid w:val="008D7F7A"/>
    <w:rsid w:val="008E020C"/>
    <w:rsid w:val="008E08C3"/>
    <w:rsid w:val="008E0BFC"/>
    <w:rsid w:val="008E0D44"/>
    <w:rsid w:val="008E1243"/>
    <w:rsid w:val="008E1467"/>
    <w:rsid w:val="008E14DD"/>
    <w:rsid w:val="008E14DF"/>
    <w:rsid w:val="008E181B"/>
    <w:rsid w:val="008E1AC5"/>
    <w:rsid w:val="008E1CFB"/>
    <w:rsid w:val="008E1FB3"/>
    <w:rsid w:val="008E27E7"/>
    <w:rsid w:val="008E2F9C"/>
    <w:rsid w:val="008E2FB9"/>
    <w:rsid w:val="008E3148"/>
    <w:rsid w:val="008E31CB"/>
    <w:rsid w:val="008E32C2"/>
    <w:rsid w:val="008E3F35"/>
    <w:rsid w:val="008E4087"/>
    <w:rsid w:val="008E4216"/>
    <w:rsid w:val="008E4259"/>
    <w:rsid w:val="008E46CF"/>
    <w:rsid w:val="008E50B5"/>
    <w:rsid w:val="008E5534"/>
    <w:rsid w:val="008E57BF"/>
    <w:rsid w:val="008E619A"/>
    <w:rsid w:val="008E6243"/>
    <w:rsid w:val="008E64FF"/>
    <w:rsid w:val="008E6AD2"/>
    <w:rsid w:val="008E6C49"/>
    <w:rsid w:val="008E7206"/>
    <w:rsid w:val="008E74FD"/>
    <w:rsid w:val="008E7A60"/>
    <w:rsid w:val="008E7B4F"/>
    <w:rsid w:val="008F0030"/>
    <w:rsid w:val="008F0110"/>
    <w:rsid w:val="008F01C7"/>
    <w:rsid w:val="008F0A1C"/>
    <w:rsid w:val="008F0D27"/>
    <w:rsid w:val="008F10FA"/>
    <w:rsid w:val="008F14EE"/>
    <w:rsid w:val="008F1E8A"/>
    <w:rsid w:val="008F2875"/>
    <w:rsid w:val="008F2B30"/>
    <w:rsid w:val="008F2C26"/>
    <w:rsid w:val="008F2C42"/>
    <w:rsid w:val="008F2E7D"/>
    <w:rsid w:val="008F32B0"/>
    <w:rsid w:val="008F3589"/>
    <w:rsid w:val="008F35EA"/>
    <w:rsid w:val="008F3A96"/>
    <w:rsid w:val="008F3AF0"/>
    <w:rsid w:val="008F3DF3"/>
    <w:rsid w:val="008F3E0B"/>
    <w:rsid w:val="008F40C2"/>
    <w:rsid w:val="008F440E"/>
    <w:rsid w:val="008F4CCD"/>
    <w:rsid w:val="008F4CDF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3A6"/>
    <w:rsid w:val="008F66EB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0A57"/>
    <w:rsid w:val="00901170"/>
    <w:rsid w:val="0090138E"/>
    <w:rsid w:val="00901D64"/>
    <w:rsid w:val="00902253"/>
    <w:rsid w:val="00902959"/>
    <w:rsid w:val="00902FAF"/>
    <w:rsid w:val="00903043"/>
    <w:rsid w:val="00903825"/>
    <w:rsid w:val="00903DB7"/>
    <w:rsid w:val="0090403B"/>
    <w:rsid w:val="0090404E"/>
    <w:rsid w:val="009041F3"/>
    <w:rsid w:val="009043B1"/>
    <w:rsid w:val="00904751"/>
    <w:rsid w:val="00904885"/>
    <w:rsid w:val="00904904"/>
    <w:rsid w:val="00904E0E"/>
    <w:rsid w:val="0090572B"/>
    <w:rsid w:val="009058DC"/>
    <w:rsid w:val="00906165"/>
    <w:rsid w:val="009061E3"/>
    <w:rsid w:val="00906318"/>
    <w:rsid w:val="009063F8"/>
    <w:rsid w:val="009064E1"/>
    <w:rsid w:val="009071BD"/>
    <w:rsid w:val="009071EE"/>
    <w:rsid w:val="0090786C"/>
    <w:rsid w:val="00907AC0"/>
    <w:rsid w:val="00907AC8"/>
    <w:rsid w:val="00907BA6"/>
    <w:rsid w:val="00907BDB"/>
    <w:rsid w:val="00907EC2"/>
    <w:rsid w:val="0091050B"/>
    <w:rsid w:val="00910517"/>
    <w:rsid w:val="009109E9"/>
    <w:rsid w:val="00910A43"/>
    <w:rsid w:val="00910B24"/>
    <w:rsid w:val="00910B68"/>
    <w:rsid w:val="00910BC8"/>
    <w:rsid w:val="009111E2"/>
    <w:rsid w:val="00911277"/>
    <w:rsid w:val="009112B6"/>
    <w:rsid w:val="0091142F"/>
    <w:rsid w:val="009115FA"/>
    <w:rsid w:val="00911732"/>
    <w:rsid w:val="00911871"/>
    <w:rsid w:val="00911B39"/>
    <w:rsid w:val="00911C01"/>
    <w:rsid w:val="00911D80"/>
    <w:rsid w:val="00911E05"/>
    <w:rsid w:val="009121AB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84B"/>
    <w:rsid w:val="0091496D"/>
    <w:rsid w:val="00914D34"/>
    <w:rsid w:val="009151D5"/>
    <w:rsid w:val="00915504"/>
    <w:rsid w:val="00915D9D"/>
    <w:rsid w:val="00916005"/>
    <w:rsid w:val="0091630A"/>
    <w:rsid w:val="00916409"/>
    <w:rsid w:val="009167D1"/>
    <w:rsid w:val="0091690A"/>
    <w:rsid w:val="00916D3E"/>
    <w:rsid w:val="00916DB5"/>
    <w:rsid w:val="009171B2"/>
    <w:rsid w:val="009172EE"/>
    <w:rsid w:val="0091751A"/>
    <w:rsid w:val="00917523"/>
    <w:rsid w:val="00917A94"/>
    <w:rsid w:val="00917C54"/>
    <w:rsid w:val="0092033A"/>
    <w:rsid w:val="0092040F"/>
    <w:rsid w:val="00920471"/>
    <w:rsid w:val="009204CF"/>
    <w:rsid w:val="009208A4"/>
    <w:rsid w:val="00920988"/>
    <w:rsid w:val="00921676"/>
    <w:rsid w:val="00921984"/>
    <w:rsid w:val="00921A53"/>
    <w:rsid w:val="00922652"/>
    <w:rsid w:val="00922C98"/>
    <w:rsid w:val="00923927"/>
    <w:rsid w:val="00923A36"/>
    <w:rsid w:val="00923F65"/>
    <w:rsid w:val="00924BE8"/>
    <w:rsid w:val="00924F44"/>
    <w:rsid w:val="009250B8"/>
    <w:rsid w:val="0092553B"/>
    <w:rsid w:val="00925734"/>
    <w:rsid w:val="00925753"/>
    <w:rsid w:val="009258D7"/>
    <w:rsid w:val="00925B42"/>
    <w:rsid w:val="00926099"/>
    <w:rsid w:val="00926526"/>
    <w:rsid w:val="0092655E"/>
    <w:rsid w:val="00926B2A"/>
    <w:rsid w:val="00926F34"/>
    <w:rsid w:val="00926FCA"/>
    <w:rsid w:val="00927305"/>
    <w:rsid w:val="00927674"/>
    <w:rsid w:val="009276AD"/>
    <w:rsid w:val="0092786D"/>
    <w:rsid w:val="00927C98"/>
    <w:rsid w:val="00927E22"/>
    <w:rsid w:val="009300BC"/>
    <w:rsid w:val="009301BD"/>
    <w:rsid w:val="009312B1"/>
    <w:rsid w:val="0093153A"/>
    <w:rsid w:val="00931A7F"/>
    <w:rsid w:val="00931BAF"/>
    <w:rsid w:val="00931FD6"/>
    <w:rsid w:val="009321F3"/>
    <w:rsid w:val="0093256B"/>
    <w:rsid w:val="00932B15"/>
    <w:rsid w:val="00932E8A"/>
    <w:rsid w:val="00933375"/>
    <w:rsid w:val="009337B1"/>
    <w:rsid w:val="00933DBD"/>
    <w:rsid w:val="00934187"/>
    <w:rsid w:val="00934AAD"/>
    <w:rsid w:val="00934D04"/>
    <w:rsid w:val="00934F35"/>
    <w:rsid w:val="009360C0"/>
    <w:rsid w:val="0093655C"/>
    <w:rsid w:val="00937711"/>
    <w:rsid w:val="00937C1B"/>
    <w:rsid w:val="00937C44"/>
    <w:rsid w:val="00940094"/>
    <w:rsid w:val="00940138"/>
    <w:rsid w:val="009408F2"/>
    <w:rsid w:val="00940BEA"/>
    <w:rsid w:val="00940E2A"/>
    <w:rsid w:val="00940EFE"/>
    <w:rsid w:val="00941235"/>
    <w:rsid w:val="00941287"/>
    <w:rsid w:val="00941707"/>
    <w:rsid w:val="0094199F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2A4"/>
    <w:rsid w:val="00945324"/>
    <w:rsid w:val="009458B8"/>
    <w:rsid w:val="00945CCE"/>
    <w:rsid w:val="00945E00"/>
    <w:rsid w:val="00946537"/>
    <w:rsid w:val="009467D5"/>
    <w:rsid w:val="009467E0"/>
    <w:rsid w:val="00946FF7"/>
    <w:rsid w:val="00947706"/>
    <w:rsid w:val="00947A70"/>
    <w:rsid w:val="00947ABA"/>
    <w:rsid w:val="00947B95"/>
    <w:rsid w:val="00950538"/>
    <w:rsid w:val="00950900"/>
    <w:rsid w:val="00950A32"/>
    <w:rsid w:val="00950BDA"/>
    <w:rsid w:val="009510F4"/>
    <w:rsid w:val="00951182"/>
    <w:rsid w:val="00951318"/>
    <w:rsid w:val="0095133F"/>
    <w:rsid w:val="00951661"/>
    <w:rsid w:val="00951AE5"/>
    <w:rsid w:val="009524F2"/>
    <w:rsid w:val="009534D0"/>
    <w:rsid w:val="0095350F"/>
    <w:rsid w:val="0095368D"/>
    <w:rsid w:val="009536D0"/>
    <w:rsid w:val="0095392E"/>
    <w:rsid w:val="00953B01"/>
    <w:rsid w:val="00953D23"/>
    <w:rsid w:val="00953F93"/>
    <w:rsid w:val="009543DD"/>
    <w:rsid w:val="00954A9B"/>
    <w:rsid w:val="00954CB4"/>
    <w:rsid w:val="00955038"/>
    <w:rsid w:val="009551F2"/>
    <w:rsid w:val="0095571A"/>
    <w:rsid w:val="009558F7"/>
    <w:rsid w:val="0095592A"/>
    <w:rsid w:val="00956202"/>
    <w:rsid w:val="00956262"/>
    <w:rsid w:val="00956618"/>
    <w:rsid w:val="00956A4F"/>
    <w:rsid w:val="00956A81"/>
    <w:rsid w:val="00956B69"/>
    <w:rsid w:val="00956E12"/>
    <w:rsid w:val="00957074"/>
    <w:rsid w:val="0095748F"/>
    <w:rsid w:val="009574C7"/>
    <w:rsid w:val="00957751"/>
    <w:rsid w:val="00957849"/>
    <w:rsid w:val="00957A9B"/>
    <w:rsid w:val="00957DEC"/>
    <w:rsid w:val="00957DF3"/>
    <w:rsid w:val="00960224"/>
    <w:rsid w:val="0096023A"/>
    <w:rsid w:val="0096086D"/>
    <w:rsid w:val="0096109B"/>
    <w:rsid w:val="00961127"/>
    <w:rsid w:val="009612ED"/>
    <w:rsid w:val="00961465"/>
    <w:rsid w:val="009619AF"/>
    <w:rsid w:val="0096246F"/>
    <w:rsid w:val="00962D8B"/>
    <w:rsid w:val="00962FCB"/>
    <w:rsid w:val="00963023"/>
    <w:rsid w:val="009631B5"/>
    <w:rsid w:val="00963224"/>
    <w:rsid w:val="00963301"/>
    <w:rsid w:val="009633CB"/>
    <w:rsid w:val="00963B4E"/>
    <w:rsid w:val="00963E48"/>
    <w:rsid w:val="009640CF"/>
    <w:rsid w:val="009646D4"/>
    <w:rsid w:val="00964C39"/>
    <w:rsid w:val="00964CCA"/>
    <w:rsid w:val="00965061"/>
    <w:rsid w:val="00965795"/>
    <w:rsid w:val="00965D09"/>
    <w:rsid w:val="00965F37"/>
    <w:rsid w:val="009665BF"/>
    <w:rsid w:val="00966621"/>
    <w:rsid w:val="009668B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0C17"/>
    <w:rsid w:val="00971159"/>
    <w:rsid w:val="009712E9"/>
    <w:rsid w:val="00971C52"/>
    <w:rsid w:val="009720C6"/>
    <w:rsid w:val="0097276D"/>
    <w:rsid w:val="00972953"/>
    <w:rsid w:val="00972AFD"/>
    <w:rsid w:val="0097352E"/>
    <w:rsid w:val="00973819"/>
    <w:rsid w:val="00973AD1"/>
    <w:rsid w:val="0097426B"/>
    <w:rsid w:val="0097426E"/>
    <w:rsid w:val="0097449A"/>
    <w:rsid w:val="00974860"/>
    <w:rsid w:val="00974E75"/>
    <w:rsid w:val="0097528E"/>
    <w:rsid w:val="009755AA"/>
    <w:rsid w:val="00975673"/>
    <w:rsid w:val="00975983"/>
    <w:rsid w:val="00975AD0"/>
    <w:rsid w:val="00975CE0"/>
    <w:rsid w:val="00975DF8"/>
    <w:rsid w:val="00976261"/>
    <w:rsid w:val="0097663F"/>
    <w:rsid w:val="00976F8A"/>
    <w:rsid w:val="00977958"/>
    <w:rsid w:val="00980068"/>
    <w:rsid w:val="009800D0"/>
    <w:rsid w:val="0098026A"/>
    <w:rsid w:val="009805AD"/>
    <w:rsid w:val="00980797"/>
    <w:rsid w:val="00980958"/>
    <w:rsid w:val="0098118D"/>
    <w:rsid w:val="00981197"/>
    <w:rsid w:val="009811E6"/>
    <w:rsid w:val="009813B3"/>
    <w:rsid w:val="00981680"/>
    <w:rsid w:val="009818D3"/>
    <w:rsid w:val="00981A9B"/>
    <w:rsid w:val="00982498"/>
    <w:rsid w:val="009827B0"/>
    <w:rsid w:val="009827DA"/>
    <w:rsid w:val="00982A77"/>
    <w:rsid w:val="00982D69"/>
    <w:rsid w:val="00982E8B"/>
    <w:rsid w:val="009831C0"/>
    <w:rsid w:val="00985345"/>
    <w:rsid w:val="00985A0D"/>
    <w:rsid w:val="00985B95"/>
    <w:rsid w:val="00985C1E"/>
    <w:rsid w:val="00985F6C"/>
    <w:rsid w:val="009860BF"/>
    <w:rsid w:val="00986C51"/>
    <w:rsid w:val="00986D7D"/>
    <w:rsid w:val="0098709A"/>
    <w:rsid w:val="009872A2"/>
    <w:rsid w:val="00987320"/>
    <w:rsid w:val="009873E3"/>
    <w:rsid w:val="009878D2"/>
    <w:rsid w:val="00987D1F"/>
    <w:rsid w:val="00987DF8"/>
    <w:rsid w:val="0099018C"/>
    <w:rsid w:val="0099037E"/>
    <w:rsid w:val="009903D4"/>
    <w:rsid w:val="00990404"/>
    <w:rsid w:val="0099099D"/>
    <w:rsid w:val="009909C8"/>
    <w:rsid w:val="00990D7D"/>
    <w:rsid w:val="00990F60"/>
    <w:rsid w:val="00991197"/>
    <w:rsid w:val="0099125C"/>
    <w:rsid w:val="0099133D"/>
    <w:rsid w:val="0099135C"/>
    <w:rsid w:val="00991A47"/>
    <w:rsid w:val="00991D97"/>
    <w:rsid w:val="00991F8C"/>
    <w:rsid w:val="009921E3"/>
    <w:rsid w:val="0099277F"/>
    <w:rsid w:val="00992AFB"/>
    <w:rsid w:val="00992E99"/>
    <w:rsid w:val="0099359F"/>
    <w:rsid w:val="009939DC"/>
    <w:rsid w:val="00993ACA"/>
    <w:rsid w:val="00993CA4"/>
    <w:rsid w:val="00993F32"/>
    <w:rsid w:val="009942A1"/>
    <w:rsid w:val="009942A5"/>
    <w:rsid w:val="00994BF1"/>
    <w:rsid w:val="00994C87"/>
    <w:rsid w:val="00994DEC"/>
    <w:rsid w:val="00994EE1"/>
    <w:rsid w:val="00995297"/>
    <w:rsid w:val="009954B2"/>
    <w:rsid w:val="009956BA"/>
    <w:rsid w:val="0099581A"/>
    <w:rsid w:val="00995ABF"/>
    <w:rsid w:val="00995BF6"/>
    <w:rsid w:val="00995FBE"/>
    <w:rsid w:val="009960F8"/>
    <w:rsid w:val="0099627D"/>
    <w:rsid w:val="00996516"/>
    <w:rsid w:val="009967E0"/>
    <w:rsid w:val="00996843"/>
    <w:rsid w:val="00996AD6"/>
    <w:rsid w:val="009972EC"/>
    <w:rsid w:val="0099767F"/>
    <w:rsid w:val="00997F5B"/>
    <w:rsid w:val="009A03F0"/>
    <w:rsid w:val="009A046D"/>
    <w:rsid w:val="009A04ED"/>
    <w:rsid w:val="009A05ED"/>
    <w:rsid w:val="009A06D9"/>
    <w:rsid w:val="009A0B29"/>
    <w:rsid w:val="009A13CA"/>
    <w:rsid w:val="009A13DE"/>
    <w:rsid w:val="009A13F3"/>
    <w:rsid w:val="009A1743"/>
    <w:rsid w:val="009A1880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604"/>
    <w:rsid w:val="009A4CB6"/>
    <w:rsid w:val="009A50F1"/>
    <w:rsid w:val="009A51EB"/>
    <w:rsid w:val="009A55B3"/>
    <w:rsid w:val="009A58E9"/>
    <w:rsid w:val="009A5BB9"/>
    <w:rsid w:val="009A650A"/>
    <w:rsid w:val="009A6641"/>
    <w:rsid w:val="009A66F1"/>
    <w:rsid w:val="009A6C46"/>
    <w:rsid w:val="009A6FC8"/>
    <w:rsid w:val="009A78B3"/>
    <w:rsid w:val="009A7D0B"/>
    <w:rsid w:val="009B041B"/>
    <w:rsid w:val="009B0628"/>
    <w:rsid w:val="009B0930"/>
    <w:rsid w:val="009B09CB"/>
    <w:rsid w:val="009B09E3"/>
    <w:rsid w:val="009B1249"/>
    <w:rsid w:val="009B12D7"/>
    <w:rsid w:val="009B14F6"/>
    <w:rsid w:val="009B16CE"/>
    <w:rsid w:val="009B17DB"/>
    <w:rsid w:val="009B1BFA"/>
    <w:rsid w:val="009B1F17"/>
    <w:rsid w:val="009B1F3B"/>
    <w:rsid w:val="009B1F84"/>
    <w:rsid w:val="009B214C"/>
    <w:rsid w:val="009B2CFF"/>
    <w:rsid w:val="009B3031"/>
    <w:rsid w:val="009B334B"/>
    <w:rsid w:val="009B34CD"/>
    <w:rsid w:val="009B3837"/>
    <w:rsid w:val="009B3971"/>
    <w:rsid w:val="009B39B7"/>
    <w:rsid w:val="009B39CD"/>
    <w:rsid w:val="009B3F32"/>
    <w:rsid w:val="009B3FA5"/>
    <w:rsid w:val="009B481E"/>
    <w:rsid w:val="009B4F70"/>
    <w:rsid w:val="009B5158"/>
    <w:rsid w:val="009B5377"/>
    <w:rsid w:val="009B5C11"/>
    <w:rsid w:val="009B5CB7"/>
    <w:rsid w:val="009B5D68"/>
    <w:rsid w:val="009B5FC7"/>
    <w:rsid w:val="009B67F2"/>
    <w:rsid w:val="009B683A"/>
    <w:rsid w:val="009B6A60"/>
    <w:rsid w:val="009B6B47"/>
    <w:rsid w:val="009B73C3"/>
    <w:rsid w:val="009B73FA"/>
    <w:rsid w:val="009B7500"/>
    <w:rsid w:val="009B75F7"/>
    <w:rsid w:val="009B768C"/>
    <w:rsid w:val="009C046D"/>
    <w:rsid w:val="009C0B9C"/>
    <w:rsid w:val="009C11DB"/>
    <w:rsid w:val="009C128B"/>
    <w:rsid w:val="009C1357"/>
    <w:rsid w:val="009C177F"/>
    <w:rsid w:val="009C198B"/>
    <w:rsid w:val="009C1CF6"/>
    <w:rsid w:val="009C1DF7"/>
    <w:rsid w:val="009C211E"/>
    <w:rsid w:val="009C237F"/>
    <w:rsid w:val="009C25AF"/>
    <w:rsid w:val="009C27D8"/>
    <w:rsid w:val="009C28E1"/>
    <w:rsid w:val="009C2BC1"/>
    <w:rsid w:val="009C2BC9"/>
    <w:rsid w:val="009C31B9"/>
    <w:rsid w:val="009C31CF"/>
    <w:rsid w:val="009C340E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5DC1"/>
    <w:rsid w:val="009C5FF0"/>
    <w:rsid w:val="009C6064"/>
    <w:rsid w:val="009C6258"/>
    <w:rsid w:val="009C6484"/>
    <w:rsid w:val="009C65D8"/>
    <w:rsid w:val="009C686B"/>
    <w:rsid w:val="009C69B3"/>
    <w:rsid w:val="009C6D4C"/>
    <w:rsid w:val="009C70A8"/>
    <w:rsid w:val="009C731B"/>
    <w:rsid w:val="009C73FF"/>
    <w:rsid w:val="009C749B"/>
    <w:rsid w:val="009C74B7"/>
    <w:rsid w:val="009C7549"/>
    <w:rsid w:val="009C7E15"/>
    <w:rsid w:val="009D0062"/>
    <w:rsid w:val="009D0078"/>
    <w:rsid w:val="009D00F4"/>
    <w:rsid w:val="009D085B"/>
    <w:rsid w:val="009D0FE6"/>
    <w:rsid w:val="009D14D2"/>
    <w:rsid w:val="009D16E5"/>
    <w:rsid w:val="009D1A2D"/>
    <w:rsid w:val="009D1F29"/>
    <w:rsid w:val="009D1F81"/>
    <w:rsid w:val="009D23CB"/>
    <w:rsid w:val="009D2BA2"/>
    <w:rsid w:val="009D2BFF"/>
    <w:rsid w:val="009D2D1B"/>
    <w:rsid w:val="009D2E33"/>
    <w:rsid w:val="009D2F22"/>
    <w:rsid w:val="009D30CD"/>
    <w:rsid w:val="009D320C"/>
    <w:rsid w:val="009D3420"/>
    <w:rsid w:val="009D3520"/>
    <w:rsid w:val="009D381B"/>
    <w:rsid w:val="009D3A1F"/>
    <w:rsid w:val="009D3A64"/>
    <w:rsid w:val="009D4554"/>
    <w:rsid w:val="009D4852"/>
    <w:rsid w:val="009D48E4"/>
    <w:rsid w:val="009D4907"/>
    <w:rsid w:val="009D4E4F"/>
    <w:rsid w:val="009D4ED3"/>
    <w:rsid w:val="009D5173"/>
    <w:rsid w:val="009D5358"/>
    <w:rsid w:val="009D5367"/>
    <w:rsid w:val="009D54DA"/>
    <w:rsid w:val="009D58BE"/>
    <w:rsid w:val="009D5BFF"/>
    <w:rsid w:val="009D5CD9"/>
    <w:rsid w:val="009D5F35"/>
    <w:rsid w:val="009D61A7"/>
    <w:rsid w:val="009D6312"/>
    <w:rsid w:val="009D6354"/>
    <w:rsid w:val="009D6B02"/>
    <w:rsid w:val="009D6BD3"/>
    <w:rsid w:val="009D73F8"/>
    <w:rsid w:val="009D772F"/>
    <w:rsid w:val="009E001F"/>
    <w:rsid w:val="009E0123"/>
    <w:rsid w:val="009E0146"/>
    <w:rsid w:val="009E051C"/>
    <w:rsid w:val="009E0A0A"/>
    <w:rsid w:val="009E0EE0"/>
    <w:rsid w:val="009E104D"/>
    <w:rsid w:val="009E1619"/>
    <w:rsid w:val="009E1680"/>
    <w:rsid w:val="009E19E8"/>
    <w:rsid w:val="009E1B4A"/>
    <w:rsid w:val="009E28C3"/>
    <w:rsid w:val="009E2B73"/>
    <w:rsid w:val="009E2D2D"/>
    <w:rsid w:val="009E2D93"/>
    <w:rsid w:val="009E2F51"/>
    <w:rsid w:val="009E2FAC"/>
    <w:rsid w:val="009E3817"/>
    <w:rsid w:val="009E3B9D"/>
    <w:rsid w:val="009E3BCD"/>
    <w:rsid w:val="009E3E6D"/>
    <w:rsid w:val="009E3EFA"/>
    <w:rsid w:val="009E4134"/>
    <w:rsid w:val="009E427E"/>
    <w:rsid w:val="009E4584"/>
    <w:rsid w:val="009E4925"/>
    <w:rsid w:val="009E50F0"/>
    <w:rsid w:val="009E5379"/>
    <w:rsid w:val="009E5554"/>
    <w:rsid w:val="009E61FA"/>
    <w:rsid w:val="009E734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694"/>
    <w:rsid w:val="009F18D6"/>
    <w:rsid w:val="009F2238"/>
    <w:rsid w:val="009F22AA"/>
    <w:rsid w:val="009F2356"/>
    <w:rsid w:val="009F2B4D"/>
    <w:rsid w:val="009F2C72"/>
    <w:rsid w:val="009F33B5"/>
    <w:rsid w:val="009F3406"/>
    <w:rsid w:val="009F3417"/>
    <w:rsid w:val="009F3BF6"/>
    <w:rsid w:val="009F3F55"/>
    <w:rsid w:val="009F407E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5F35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9F7EB3"/>
    <w:rsid w:val="00A00041"/>
    <w:rsid w:val="00A00111"/>
    <w:rsid w:val="00A00152"/>
    <w:rsid w:val="00A001DD"/>
    <w:rsid w:val="00A00229"/>
    <w:rsid w:val="00A003BB"/>
    <w:rsid w:val="00A003C4"/>
    <w:rsid w:val="00A004C4"/>
    <w:rsid w:val="00A009ED"/>
    <w:rsid w:val="00A00CDB"/>
    <w:rsid w:val="00A00CF4"/>
    <w:rsid w:val="00A00E44"/>
    <w:rsid w:val="00A00E52"/>
    <w:rsid w:val="00A01319"/>
    <w:rsid w:val="00A0149C"/>
    <w:rsid w:val="00A01A79"/>
    <w:rsid w:val="00A01BD3"/>
    <w:rsid w:val="00A01BD8"/>
    <w:rsid w:val="00A01D03"/>
    <w:rsid w:val="00A01E5C"/>
    <w:rsid w:val="00A02292"/>
    <w:rsid w:val="00A025AF"/>
    <w:rsid w:val="00A02698"/>
    <w:rsid w:val="00A0296D"/>
    <w:rsid w:val="00A02CC7"/>
    <w:rsid w:val="00A032C5"/>
    <w:rsid w:val="00A03DA7"/>
    <w:rsid w:val="00A04626"/>
    <w:rsid w:val="00A04C44"/>
    <w:rsid w:val="00A052BE"/>
    <w:rsid w:val="00A057C1"/>
    <w:rsid w:val="00A0587B"/>
    <w:rsid w:val="00A05BB7"/>
    <w:rsid w:val="00A05EE2"/>
    <w:rsid w:val="00A064A6"/>
    <w:rsid w:val="00A06703"/>
    <w:rsid w:val="00A069AA"/>
    <w:rsid w:val="00A06DE0"/>
    <w:rsid w:val="00A06FC1"/>
    <w:rsid w:val="00A079D2"/>
    <w:rsid w:val="00A07F62"/>
    <w:rsid w:val="00A1057C"/>
    <w:rsid w:val="00A10786"/>
    <w:rsid w:val="00A10A75"/>
    <w:rsid w:val="00A10CEE"/>
    <w:rsid w:val="00A10DD6"/>
    <w:rsid w:val="00A115D1"/>
    <w:rsid w:val="00A11641"/>
    <w:rsid w:val="00A11BD0"/>
    <w:rsid w:val="00A11CF5"/>
    <w:rsid w:val="00A122EA"/>
    <w:rsid w:val="00A123F9"/>
    <w:rsid w:val="00A125EB"/>
    <w:rsid w:val="00A1280E"/>
    <w:rsid w:val="00A12910"/>
    <w:rsid w:val="00A12C93"/>
    <w:rsid w:val="00A12D89"/>
    <w:rsid w:val="00A13218"/>
    <w:rsid w:val="00A1397D"/>
    <w:rsid w:val="00A13AF1"/>
    <w:rsid w:val="00A13D2A"/>
    <w:rsid w:val="00A14174"/>
    <w:rsid w:val="00A1432D"/>
    <w:rsid w:val="00A146AA"/>
    <w:rsid w:val="00A151A8"/>
    <w:rsid w:val="00A15A4A"/>
    <w:rsid w:val="00A15D78"/>
    <w:rsid w:val="00A16379"/>
    <w:rsid w:val="00A163B0"/>
    <w:rsid w:val="00A16C52"/>
    <w:rsid w:val="00A16F0F"/>
    <w:rsid w:val="00A1737A"/>
    <w:rsid w:val="00A17456"/>
    <w:rsid w:val="00A174C2"/>
    <w:rsid w:val="00A17B53"/>
    <w:rsid w:val="00A17E70"/>
    <w:rsid w:val="00A212D7"/>
    <w:rsid w:val="00A213CF"/>
    <w:rsid w:val="00A21CEC"/>
    <w:rsid w:val="00A21DB6"/>
    <w:rsid w:val="00A21E75"/>
    <w:rsid w:val="00A22036"/>
    <w:rsid w:val="00A22C6E"/>
    <w:rsid w:val="00A22FC9"/>
    <w:rsid w:val="00A230E0"/>
    <w:rsid w:val="00A232C0"/>
    <w:rsid w:val="00A2377F"/>
    <w:rsid w:val="00A23810"/>
    <w:rsid w:val="00A23CF4"/>
    <w:rsid w:val="00A23D45"/>
    <w:rsid w:val="00A23E8D"/>
    <w:rsid w:val="00A24A4F"/>
    <w:rsid w:val="00A24C99"/>
    <w:rsid w:val="00A24CF9"/>
    <w:rsid w:val="00A24E0D"/>
    <w:rsid w:val="00A250C6"/>
    <w:rsid w:val="00A25157"/>
    <w:rsid w:val="00A252D2"/>
    <w:rsid w:val="00A2541B"/>
    <w:rsid w:val="00A25D71"/>
    <w:rsid w:val="00A25E6E"/>
    <w:rsid w:val="00A2607F"/>
    <w:rsid w:val="00A2623D"/>
    <w:rsid w:val="00A262B0"/>
    <w:rsid w:val="00A26AB9"/>
    <w:rsid w:val="00A26C4B"/>
    <w:rsid w:val="00A26C83"/>
    <w:rsid w:val="00A26CDC"/>
    <w:rsid w:val="00A271CD"/>
    <w:rsid w:val="00A273E7"/>
    <w:rsid w:val="00A27946"/>
    <w:rsid w:val="00A3042E"/>
    <w:rsid w:val="00A30504"/>
    <w:rsid w:val="00A305E9"/>
    <w:rsid w:val="00A30C4C"/>
    <w:rsid w:val="00A30F1A"/>
    <w:rsid w:val="00A3125F"/>
    <w:rsid w:val="00A3187F"/>
    <w:rsid w:val="00A31FC0"/>
    <w:rsid w:val="00A3260D"/>
    <w:rsid w:val="00A32910"/>
    <w:rsid w:val="00A32CC9"/>
    <w:rsid w:val="00A331EB"/>
    <w:rsid w:val="00A336DC"/>
    <w:rsid w:val="00A33F25"/>
    <w:rsid w:val="00A34054"/>
    <w:rsid w:val="00A34689"/>
    <w:rsid w:val="00A348A6"/>
    <w:rsid w:val="00A34DA8"/>
    <w:rsid w:val="00A354D4"/>
    <w:rsid w:val="00A35568"/>
    <w:rsid w:val="00A3584D"/>
    <w:rsid w:val="00A359FA"/>
    <w:rsid w:val="00A35CF2"/>
    <w:rsid w:val="00A35DCC"/>
    <w:rsid w:val="00A35E3F"/>
    <w:rsid w:val="00A35EEA"/>
    <w:rsid w:val="00A363BC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6A5"/>
    <w:rsid w:val="00A4084A"/>
    <w:rsid w:val="00A409C6"/>
    <w:rsid w:val="00A4110B"/>
    <w:rsid w:val="00A4129F"/>
    <w:rsid w:val="00A41326"/>
    <w:rsid w:val="00A4145E"/>
    <w:rsid w:val="00A42083"/>
    <w:rsid w:val="00A4239E"/>
    <w:rsid w:val="00A42401"/>
    <w:rsid w:val="00A42757"/>
    <w:rsid w:val="00A429C7"/>
    <w:rsid w:val="00A42EC3"/>
    <w:rsid w:val="00A430FB"/>
    <w:rsid w:val="00A4313D"/>
    <w:rsid w:val="00A43759"/>
    <w:rsid w:val="00A437FA"/>
    <w:rsid w:val="00A43C27"/>
    <w:rsid w:val="00A43C4E"/>
    <w:rsid w:val="00A43C88"/>
    <w:rsid w:val="00A43E4D"/>
    <w:rsid w:val="00A43FD9"/>
    <w:rsid w:val="00A446E2"/>
    <w:rsid w:val="00A44B23"/>
    <w:rsid w:val="00A44F75"/>
    <w:rsid w:val="00A451D2"/>
    <w:rsid w:val="00A452F5"/>
    <w:rsid w:val="00A4541F"/>
    <w:rsid w:val="00A454B6"/>
    <w:rsid w:val="00A45697"/>
    <w:rsid w:val="00A458A8"/>
    <w:rsid w:val="00A45D96"/>
    <w:rsid w:val="00A46693"/>
    <w:rsid w:val="00A472E0"/>
    <w:rsid w:val="00A47E78"/>
    <w:rsid w:val="00A50003"/>
    <w:rsid w:val="00A50146"/>
    <w:rsid w:val="00A5060C"/>
    <w:rsid w:val="00A5060D"/>
    <w:rsid w:val="00A506A4"/>
    <w:rsid w:val="00A5079C"/>
    <w:rsid w:val="00A50D21"/>
    <w:rsid w:val="00A51147"/>
    <w:rsid w:val="00A5118F"/>
    <w:rsid w:val="00A5121F"/>
    <w:rsid w:val="00A51302"/>
    <w:rsid w:val="00A51343"/>
    <w:rsid w:val="00A51386"/>
    <w:rsid w:val="00A513BA"/>
    <w:rsid w:val="00A5158B"/>
    <w:rsid w:val="00A51679"/>
    <w:rsid w:val="00A516D0"/>
    <w:rsid w:val="00A52130"/>
    <w:rsid w:val="00A521F2"/>
    <w:rsid w:val="00A523E1"/>
    <w:rsid w:val="00A52F38"/>
    <w:rsid w:val="00A52F55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529"/>
    <w:rsid w:val="00A54980"/>
    <w:rsid w:val="00A55716"/>
    <w:rsid w:val="00A55B94"/>
    <w:rsid w:val="00A55DA8"/>
    <w:rsid w:val="00A5628C"/>
    <w:rsid w:val="00A56ACE"/>
    <w:rsid w:val="00A56B38"/>
    <w:rsid w:val="00A570F0"/>
    <w:rsid w:val="00A57131"/>
    <w:rsid w:val="00A571FB"/>
    <w:rsid w:val="00A572EA"/>
    <w:rsid w:val="00A5750C"/>
    <w:rsid w:val="00A5799D"/>
    <w:rsid w:val="00A57F68"/>
    <w:rsid w:val="00A6025B"/>
    <w:rsid w:val="00A60AA8"/>
    <w:rsid w:val="00A61057"/>
    <w:rsid w:val="00A616F3"/>
    <w:rsid w:val="00A61883"/>
    <w:rsid w:val="00A620D3"/>
    <w:rsid w:val="00A6229B"/>
    <w:rsid w:val="00A622E1"/>
    <w:rsid w:val="00A623DF"/>
    <w:rsid w:val="00A62467"/>
    <w:rsid w:val="00A624DB"/>
    <w:rsid w:val="00A62530"/>
    <w:rsid w:val="00A627D9"/>
    <w:rsid w:val="00A62D16"/>
    <w:rsid w:val="00A62D8F"/>
    <w:rsid w:val="00A63194"/>
    <w:rsid w:val="00A6342D"/>
    <w:rsid w:val="00A6364B"/>
    <w:rsid w:val="00A63BBE"/>
    <w:rsid w:val="00A640DB"/>
    <w:rsid w:val="00A6422A"/>
    <w:rsid w:val="00A642DA"/>
    <w:rsid w:val="00A64317"/>
    <w:rsid w:val="00A64666"/>
    <w:rsid w:val="00A646AC"/>
    <w:rsid w:val="00A649A6"/>
    <w:rsid w:val="00A64CDB"/>
    <w:rsid w:val="00A6559E"/>
    <w:rsid w:val="00A65BBF"/>
    <w:rsid w:val="00A65E15"/>
    <w:rsid w:val="00A66C07"/>
    <w:rsid w:val="00A6730B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6ED"/>
    <w:rsid w:val="00A71726"/>
    <w:rsid w:val="00A717D4"/>
    <w:rsid w:val="00A71B86"/>
    <w:rsid w:val="00A71CB7"/>
    <w:rsid w:val="00A71CF3"/>
    <w:rsid w:val="00A71DCC"/>
    <w:rsid w:val="00A720E2"/>
    <w:rsid w:val="00A72685"/>
    <w:rsid w:val="00A727C2"/>
    <w:rsid w:val="00A7280A"/>
    <w:rsid w:val="00A72A43"/>
    <w:rsid w:val="00A72DE1"/>
    <w:rsid w:val="00A733FC"/>
    <w:rsid w:val="00A73462"/>
    <w:rsid w:val="00A7349F"/>
    <w:rsid w:val="00A739A4"/>
    <w:rsid w:val="00A73AC4"/>
    <w:rsid w:val="00A73CF0"/>
    <w:rsid w:val="00A74258"/>
    <w:rsid w:val="00A7436D"/>
    <w:rsid w:val="00A747F8"/>
    <w:rsid w:val="00A74A71"/>
    <w:rsid w:val="00A75DC2"/>
    <w:rsid w:val="00A76316"/>
    <w:rsid w:val="00A7634D"/>
    <w:rsid w:val="00A763BE"/>
    <w:rsid w:val="00A766FF"/>
    <w:rsid w:val="00A76A01"/>
    <w:rsid w:val="00A76D0B"/>
    <w:rsid w:val="00A76E24"/>
    <w:rsid w:val="00A770A0"/>
    <w:rsid w:val="00A803BA"/>
    <w:rsid w:val="00A80739"/>
    <w:rsid w:val="00A8080A"/>
    <w:rsid w:val="00A80D6F"/>
    <w:rsid w:val="00A80EAA"/>
    <w:rsid w:val="00A81088"/>
    <w:rsid w:val="00A81326"/>
    <w:rsid w:val="00A81376"/>
    <w:rsid w:val="00A818C1"/>
    <w:rsid w:val="00A81F44"/>
    <w:rsid w:val="00A8200D"/>
    <w:rsid w:val="00A82444"/>
    <w:rsid w:val="00A826AC"/>
    <w:rsid w:val="00A826B4"/>
    <w:rsid w:val="00A82A8B"/>
    <w:rsid w:val="00A82B4D"/>
    <w:rsid w:val="00A82E46"/>
    <w:rsid w:val="00A83364"/>
    <w:rsid w:val="00A835A8"/>
    <w:rsid w:val="00A83998"/>
    <w:rsid w:val="00A83D03"/>
    <w:rsid w:val="00A83E6B"/>
    <w:rsid w:val="00A84048"/>
    <w:rsid w:val="00A84F93"/>
    <w:rsid w:val="00A84FA6"/>
    <w:rsid w:val="00A850F8"/>
    <w:rsid w:val="00A855D7"/>
    <w:rsid w:val="00A85654"/>
    <w:rsid w:val="00A85915"/>
    <w:rsid w:val="00A85946"/>
    <w:rsid w:val="00A85CDD"/>
    <w:rsid w:val="00A85D5E"/>
    <w:rsid w:val="00A86100"/>
    <w:rsid w:val="00A867DC"/>
    <w:rsid w:val="00A86C0B"/>
    <w:rsid w:val="00A86CDB"/>
    <w:rsid w:val="00A87405"/>
    <w:rsid w:val="00A87546"/>
    <w:rsid w:val="00A8767F"/>
    <w:rsid w:val="00A87C6B"/>
    <w:rsid w:val="00A87CDC"/>
    <w:rsid w:val="00A87E71"/>
    <w:rsid w:val="00A87E8D"/>
    <w:rsid w:val="00A87EAB"/>
    <w:rsid w:val="00A90068"/>
    <w:rsid w:val="00A90905"/>
    <w:rsid w:val="00A90B44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4B64"/>
    <w:rsid w:val="00A954EB"/>
    <w:rsid w:val="00A9622B"/>
    <w:rsid w:val="00A96472"/>
    <w:rsid w:val="00A96B24"/>
    <w:rsid w:val="00A97604"/>
    <w:rsid w:val="00A97652"/>
    <w:rsid w:val="00A97680"/>
    <w:rsid w:val="00A97A96"/>
    <w:rsid w:val="00A97B3B"/>
    <w:rsid w:val="00A97D8C"/>
    <w:rsid w:val="00A97E63"/>
    <w:rsid w:val="00AA010F"/>
    <w:rsid w:val="00AA0127"/>
    <w:rsid w:val="00AA1315"/>
    <w:rsid w:val="00AA1406"/>
    <w:rsid w:val="00AA1527"/>
    <w:rsid w:val="00AA166E"/>
    <w:rsid w:val="00AA200A"/>
    <w:rsid w:val="00AA20A0"/>
    <w:rsid w:val="00AA21B6"/>
    <w:rsid w:val="00AA223E"/>
    <w:rsid w:val="00AA2671"/>
    <w:rsid w:val="00AA26C9"/>
    <w:rsid w:val="00AA274A"/>
    <w:rsid w:val="00AA281C"/>
    <w:rsid w:val="00AA2A05"/>
    <w:rsid w:val="00AA3179"/>
    <w:rsid w:val="00AA3770"/>
    <w:rsid w:val="00AA3A72"/>
    <w:rsid w:val="00AA4514"/>
    <w:rsid w:val="00AA4F32"/>
    <w:rsid w:val="00AA54BF"/>
    <w:rsid w:val="00AA57C6"/>
    <w:rsid w:val="00AA5889"/>
    <w:rsid w:val="00AA5B6E"/>
    <w:rsid w:val="00AA5BE1"/>
    <w:rsid w:val="00AA5DEF"/>
    <w:rsid w:val="00AA71D9"/>
    <w:rsid w:val="00AA7574"/>
    <w:rsid w:val="00AA7A97"/>
    <w:rsid w:val="00AA7BEA"/>
    <w:rsid w:val="00AA7E80"/>
    <w:rsid w:val="00AB037A"/>
    <w:rsid w:val="00AB081D"/>
    <w:rsid w:val="00AB0980"/>
    <w:rsid w:val="00AB163E"/>
    <w:rsid w:val="00AB1BBF"/>
    <w:rsid w:val="00AB23B7"/>
    <w:rsid w:val="00AB25B2"/>
    <w:rsid w:val="00AB2C11"/>
    <w:rsid w:val="00AB33DA"/>
    <w:rsid w:val="00AB3556"/>
    <w:rsid w:val="00AB385E"/>
    <w:rsid w:val="00AB3E82"/>
    <w:rsid w:val="00AB474E"/>
    <w:rsid w:val="00AB4A50"/>
    <w:rsid w:val="00AB4D60"/>
    <w:rsid w:val="00AB5013"/>
    <w:rsid w:val="00AB53E8"/>
    <w:rsid w:val="00AB55F6"/>
    <w:rsid w:val="00AB5A76"/>
    <w:rsid w:val="00AB5C9C"/>
    <w:rsid w:val="00AB5D1E"/>
    <w:rsid w:val="00AB5FF2"/>
    <w:rsid w:val="00AB63E4"/>
    <w:rsid w:val="00AB686A"/>
    <w:rsid w:val="00AB764A"/>
    <w:rsid w:val="00AB7AEF"/>
    <w:rsid w:val="00AC0452"/>
    <w:rsid w:val="00AC04DF"/>
    <w:rsid w:val="00AC0503"/>
    <w:rsid w:val="00AC0569"/>
    <w:rsid w:val="00AC0886"/>
    <w:rsid w:val="00AC0C67"/>
    <w:rsid w:val="00AC0D60"/>
    <w:rsid w:val="00AC0DC8"/>
    <w:rsid w:val="00AC0E58"/>
    <w:rsid w:val="00AC0F1B"/>
    <w:rsid w:val="00AC1B31"/>
    <w:rsid w:val="00AC1D55"/>
    <w:rsid w:val="00AC1DBF"/>
    <w:rsid w:val="00AC1E4B"/>
    <w:rsid w:val="00AC213E"/>
    <w:rsid w:val="00AC24B4"/>
    <w:rsid w:val="00AC2790"/>
    <w:rsid w:val="00AC2BC8"/>
    <w:rsid w:val="00AC2BD0"/>
    <w:rsid w:val="00AC2E1F"/>
    <w:rsid w:val="00AC2E27"/>
    <w:rsid w:val="00AC320E"/>
    <w:rsid w:val="00AC3465"/>
    <w:rsid w:val="00AC37D2"/>
    <w:rsid w:val="00AC3B41"/>
    <w:rsid w:val="00AC3FDF"/>
    <w:rsid w:val="00AC463B"/>
    <w:rsid w:val="00AC47D8"/>
    <w:rsid w:val="00AC4BBD"/>
    <w:rsid w:val="00AC527D"/>
    <w:rsid w:val="00AC5320"/>
    <w:rsid w:val="00AC53F7"/>
    <w:rsid w:val="00AC64CC"/>
    <w:rsid w:val="00AC6610"/>
    <w:rsid w:val="00AC66F2"/>
    <w:rsid w:val="00AC67AB"/>
    <w:rsid w:val="00AC68E2"/>
    <w:rsid w:val="00AC6B07"/>
    <w:rsid w:val="00AC6B22"/>
    <w:rsid w:val="00AC7693"/>
    <w:rsid w:val="00AC781B"/>
    <w:rsid w:val="00AC78F6"/>
    <w:rsid w:val="00AC7A52"/>
    <w:rsid w:val="00AC7B7B"/>
    <w:rsid w:val="00AC7BC2"/>
    <w:rsid w:val="00AC7E8D"/>
    <w:rsid w:val="00AC7EA9"/>
    <w:rsid w:val="00AD029B"/>
    <w:rsid w:val="00AD114F"/>
    <w:rsid w:val="00AD1C8E"/>
    <w:rsid w:val="00AD1EF6"/>
    <w:rsid w:val="00AD1F2B"/>
    <w:rsid w:val="00AD1FA6"/>
    <w:rsid w:val="00AD2159"/>
    <w:rsid w:val="00AD21EE"/>
    <w:rsid w:val="00AD2634"/>
    <w:rsid w:val="00AD29C6"/>
    <w:rsid w:val="00AD29CD"/>
    <w:rsid w:val="00AD3164"/>
    <w:rsid w:val="00AD3B42"/>
    <w:rsid w:val="00AD3FBF"/>
    <w:rsid w:val="00AD42F5"/>
    <w:rsid w:val="00AD4D42"/>
    <w:rsid w:val="00AD5014"/>
    <w:rsid w:val="00AD5282"/>
    <w:rsid w:val="00AD5457"/>
    <w:rsid w:val="00AD5DCB"/>
    <w:rsid w:val="00AD665C"/>
    <w:rsid w:val="00AD669D"/>
    <w:rsid w:val="00AD6941"/>
    <w:rsid w:val="00AD6FBE"/>
    <w:rsid w:val="00AD7701"/>
    <w:rsid w:val="00AD7805"/>
    <w:rsid w:val="00AD7A51"/>
    <w:rsid w:val="00AD7CB9"/>
    <w:rsid w:val="00AE00E3"/>
    <w:rsid w:val="00AE05F0"/>
    <w:rsid w:val="00AE0BC3"/>
    <w:rsid w:val="00AE0F8F"/>
    <w:rsid w:val="00AE11BA"/>
    <w:rsid w:val="00AE1272"/>
    <w:rsid w:val="00AE1520"/>
    <w:rsid w:val="00AE16AB"/>
    <w:rsid w:val="00AE1815"/>
    <w:rsid w:val="00AE1ADB"/>
    <w:rsid w:val="00AE1B57"/>
    <w:rsid w:val="00AE21FA"/>
    <w:rsid w:val="00AE2590"/>
    <w:rsid w:val="00AE2DE1"/>
    <w:rsid w:val="00AE3285"/>
    <w:rsid w:val="00AE337F"/>
    <w:rsid w:val="00AE3703"/>
    <w:rsid w:val="00AE3891"/>
    <w:rsid w:val="00AE3AB9"/>
    <w:rsid w:val="00AE3D7C"/>
    <w:rsid w:val="00AE458E"/>
    <w:rsid w:val="00AE480C"/>
    <w:rsid w:val="00AE4B0F"/>
    <w:rsid w:val="00AE4ED7"/>
    <w:rsid w:val="00AE571A"/>
    <w:rsid w:val="00AE5B2F"/>
    <w:rsid w:val="00AE6393"/>
    <w:rsid w:val="00AE63E4"/>
    <w:rsid w:val="00AE6919"/>
    <w:rsid w:val="00AE6AC9"/>
    <w:rsid w:val="00AE6BDE"/>
    <w:rsid w:val="00AE6D5E"/>
    <w:rsid w:val="00AE6DE8"/>
    <w:rsid w:val="00AE6FB3"/>
    <w:rsid w:val="00AE7826"/>
    <w:rsid w:val="00AE7CB0"/>
    <w:rsid w:val="00AE7F89"/>
    <w:rsid w:val="00AF030C"/>
    <w:rsid w:val="00AF0327"/>
    <w:rsid w:val="00AF0516"/>
    <w:rsid w:val="00AF0A8A"/>
    <w:rsid w:val="00AF0F6A"/>
    <w:rsid w:val="00AF0F83"/>
    <w:rsid w:val="00AF0FAA"/>
    <w:rsid w:val="00AF1257"/>
    <w:rsid w:val="00AF14CC"/>
    <w:rsid w:val="00AF1E3D"/>
    <w:rsid w:val="00AF1E64"/>
    <w:rsid w:val="00AF1F9C"/>
    <w:rsid w:val="00AF2EFE"/>
    <w:rsid w:val="00AF36AD"/>
    <w:rsid w:val="00AF373E"/>
    <w:rsid w:val="00AF3781"/>
    <w:rsid w:val="00AF4254"/>
    <w:rsid w:val="00AF43CC"/>
    <w:rsid w:val="00AF4549"/>
    <w:rsid w:val="00AF4754"/>
    <w:rsid w:val="00AF4860"/>
    <w:rsid w:val="00AF48A8"/>
    <w:rsid w:val="00AF4BF6"/>
    <w:rsid w:val="00AF4D8C"/>
    <w:rsid w:val="00AF4DE4"/>
    <w:rsid w:val="00AF5E63"/>
    <w:rsid w:val="00AF5E83"/>
    <w:rsid w:val="00AF6088"/>
    <w:rsid w:val="00AF6589"/>
    <w:rsid w:val="00AF6A5F"/>
    <w:rsid w:val="00AF6EFB"/>
    <w:rsid w:val="00AF6F32"/>
    <w:rsid w:val="00AF7434"/>
    <w:rsid w:val="00AF7879"/>
    <w:rsid w:val="00AF7A69"/>
    <w:rsid w:val="00AF7ACD"/>
    <w:rsid w:val="00AF7D69"/>
    <w:rsid w:val="00B00830"/>
    <w:rsid w:val="00B00A1B"/>
    <w:rsid w:val="00B00B7A"/>
    <w:rsid w:val="00B010DA"/>
    <w:rsid w:val="00B014C1"/>
    <w:rsid w:val="00B01C14"/>
    <w:rsid w:val="00B01DF1"/>
    <w:rsid w:val="00B02023"/>
    <w:rsid w:val="00B023E7"/>
    <w:rsid w:val="00B02554"/>
    <w:rsid w:val="00B03232"/>
    <w:rsid w:val="00B0332B"/>
    <w:rsid w:val="00B03A47"/>
    <w:rsid w:val="00B03D8B"/>
    <w:rsid w:val="00B04490"/>
    <w:rsid w:val="00B04DEC"/>
    <w:rsid w:val="00B05050"/>
    <w:rsid w:val="00B05460"/>
    <w:rsid w:val="00B05BEF"/>
    <w:rsid w:val="00B06344"/>
    <w:rsid w:val="00B06401"/>
    <w:rsid w:val="00B066F4"/>
    <w:rsid w:val="00B06B22"/>
    <w:rsid w:val="00B06B26"/>
    <w:rsid w:val="00B06EC3"/>
    <w:rsid w:val="00B07316"/>
    <w:rsid w:val="00B07B0A"/>
    <w:rsid w:val="00B100B9"/>
    <w:rsid w:val="00B101ED"/>
    <w:rsid w:val="00B10AAA"/>
    <w:rsid w:val="00B10E41"/>
    <w:rsid w:val="00B11509"/>
    <w:rsid w:val="00B12BE9"/>
    <w:rsid w:val="00B12EFB"/>
    <w:rsid w:val="00B132A9"/>
    <w:rsid w:val="00B132C8"/>
    <w:rsid w:val="00B1345F"/>
    <w:rsid w:val="00B1397C"/>
    <w:rsid w:val="00B139A4"/>
    <w:rsid w:val="00B1403E"/>
    <w:rsid w:val="00B14788"/>
    <w:rsid w:val="00B14860"/>
    <w:rsid w:val="00B14867"/>
    <w:rsid w:val="00B1535D"/>
    <w:rsid w:val="00B155AD"/>
    <w:rsid w:val="00B15B74"/>
    <w:rsid w:val="00B16013"/>
    <w:rsid w:val="00B16085"/>
    <w:rsid w:val="00B16A7B"/>
    <w:rsid w:val="00B16EFC"/>
    <w:rsid w:val="00B16F31"/>
    <w:rsid w:val="00B17400"/>
    <w:rsid w:val="00B175BF"/>
    <w:rsid w:val="00B17654"/>
    <w:rsid w:val="00B17A39"/>
    <w:rsid w:val="00B17C69"/>
    <w:rsid w:val="00B17D08"/>
    <w:rsid w:val="00B17FEE"/>
    <w:rsid w:val="00B202D3"/>
    <w:rsid w:val="00B20A1A"/>
    <w:rsid w:val="00B20B39"/>
    <w:rsid w:val="00B20CAA"/>
    <w:rsid w:val="00B20F33"/>
    <w:rsid w:val="00B223C1"/>
    <w:rsid w:val="00B22E6E"/>
    <w:rsid w:val="00B23029"/>
    <w:rsid w:val="00B23340"/>
    <w:rsid w:val="00B233E1"/>
    <w:rsid w:val="00B23479"/>
    <w:rsid w:val="00B23654"/>
    <w:rsid w:val="00B24143"/>
    <w:rsid w:val="00B2455A"/>
    <w:rsid w:val="00B24643"/>
    <w:rsid w:val="00B24B3E"/>
    <w:rsid w:val="00B25038"/>
    <w:rsid w:val="00B258B4"/>
    <w:rsid w:val="00B25BFB"/>
    <w:rsid w:val="00B25D55"/>
    <w:rsid w:val="00B2615B"/>
    <w:rsid w:val="00B26257"/>
    <w:rsid w:val="00B263FE"/>
    <w:rsid w:val="00B264DE"/>
    <w:rsid w:val="00B2662C"/>
    <w:rsid w:val="00B27582"/>
    <w:rsid w:val="00B27B9C"/>
    <w:rsid w:val="00B27DAB"/>
    <w:rsid w:val="00B27DB1"/>
    <w:rsid w:val="00B27FAF"/>
    <w:rsid w:val="00B3037F"/>
    <w:rsid w:val="00B30421"/>
    <w:rsid w:val="00B3052E"/>
    <w:rsid w:val="00B3054E"/>
    <w:rsid w:val="00B314A9"/>
    <w:rsid w:val="00B3166C"/>
    <w:rsid w:val="00B32272"/>
    <w:rsid w:val="00B32A3C"/>
    <w:rsid w:val="00B32CA4"/>
    <w:rsid w:val="00B32E9F"/>
    <w:rsid w:val="00B330CC"/>
    <w:rsid w:val="00B3367F"/>
    <w:rsid w:val="00B33A95"/>
    <w:rsid w:val="00B3406C"/>
    <w:rsid w:val="00B340FD"/>
    <w:rsid w:val="00B346A3"/>
    <w:rsid w:val="00B34AFA"/>
    <w:rsid w:val="00B34E33"/>
    <w:rsid w:val="00B34F68"/>
    <w:rsid w:val="00B3531F"/>
    <w:rsid w:val="00B35533"/>
    <w:rsid w:val="00B35564"/>
    <w:rsid w:val="00B35838"/>
    <w:rsid w:val="00B35931"/>
    <w:rsid w:val="00B35B40"/>
    <w:rsid w:val="00B35C34"/>
    <w:rsid w:val="00B35C8C"/>
    <w:rsid w:val="00B3608F"/>
    <w:rsid w:val="00B360B6"/>
    <w:rsid w:val="00B362EB"/>
    <w:rsid w:val="00B36419"/>
    <w:rsid w:val="00B36554"/>
    <w:rsid w:val="00B36A53"/>
    <w:rsid w:val="00B36AC3"/>
    <w:rsid w:val="00B36E74"/>
    <w:rsid w:val="00B372CC"/>
    <w:rsid w:val="00B374D4"/>
    <w:rsid w:val="00B3775B"/>
    <w:rsid w:val="00B40B6B"/>
    <w:rsid w:val="00B40CBD"/>
    <w:rsid w:val="00B4116D"/>
    <w:rsid w:val="00B41812"/>
    <w:rsid w:val="00B41E59"/>
    <w:rsid w:val="00B42496"/>
    <w:rsid w:val="00B4295A"/>
    <w:rsid w:val="00B429C6"/>
    <w:rsid w:val="00B42F0E"/>
    <w:rsid w:val="00B43081"/>
    <w:rsid w:val="00B432C0"/>
    <w:rsid w:val="00B433A0"/>
    <w:rsid w:val="00B4376F"/>
    <w:rsid w:val="00B43ABD"/>
    <w:rsid w:val="00B43C07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B29"/>
    <w:rsid w:val="00B45F15"/>
    <w:rsid w:val="00B45F52"/>
    <w:rsid w:val="00B46405"/>
    <w:rsid w:val="00B469DF"/>
    <w:rsid w:val="00B46C1B"/>
    <w:rsid w:val="00B47411"/>
    <w:rsid w:val="00B4782F"/>
    <w:rsid w:val="00B47864"/>
    <w:rsid w:val="00B50278"/>
    <w:rsid w:val="00B50716"/>
    <w:rsid w:val="00B50AFA"/>
    <w:rsid w:val="00B50E1D"/>
    <w:rsid w:val="00B50EB2"/>
    <w:rsid w:val="00B51718"/>
    <w:rsid w:val="00B518C2"/>
    <w:rsid w:val="00B51B0D"/>
    <w:rsid w:val="00B51B4D"/>
    <w:rsid w:val="00B51CC3"/>
    <w:rsid w:val="00B5218D"/>
    <w:rsid w:val="00B5229D"/>
    <w:rsid w:val="00B52499"/>
    <w:rsid w:val="00B524E6"/>
    <w:rsid w:val="00B532F6"/>
    <w:rsid w:val="00B5349D"/>
    <w:rsid w:val="00B5371A"/>
    <w:rsid w:val="00B5379D"/>
    <w:rsid w:val="00B53B42"/>
    <w:rsid w:val="00B53DE5"/>
    <w:rsid w:val="00B5449D"/>
    <w:rsid w:val="00B54C0E"/>
    <w:rsid w:val="00B54C88"/>
    <w:rsid w:val="00B54DDE"/>
    <w:rsid w:val="00B559DD"/>
    <w:rsid w:val="00B56668"/>
    <w:rsid w:val="00B56B63"/>
    <w:rsid w:val="00B56CB5"/>
    <w:rsid w:val="00B572AF"/>
    <w:rsid w:val="00B577D8"/>
    <w:rsid w:val="00B5781A"/>
    <w:rsid w:val="00B57A3F"/>
    <w:rsid w:val="00B57CD7"/>
    <w:rsid w:val="00B57ECB"/>
    <w:rsid w:val="00B604D2"/>
    <w:rsid w:val="00B60505"/>
    <w:rsid w:val="00B60BD9"/>
    <w:rsid w:val="00B60CB7"/>
    <w:rsid w:val="00B60F18"/>
    <w:rsid w:val="00B611B1"/>
    <w:rsid w:val="00B6135A"/>
    <w:rsid w:val="00B61623"/>
    <w:rsid w:val="00B61A10"/>
    <w:rsid w:val="00B62458"/>
    <w:rsid w:val="00B62522"/>
    <w:rsid w:val="00B627D9"/>
    <w:rsid w:val="00B62FEC"/>
    <w:rsid w:val="00B63039"/>
    <w:rsid w:val="00B63186"/>
    <w:rsid w:val="00B635D9"/>
    <w:rsid w:val="00B6481D"/>
    <w:rsid w:val="00B648B8"/>
    <w:rsid w:val="00B653B9"/>
    <w:rsid w:val="00B65939"/>
    <w:rsid w:val="00B65A90"/>
    <w:rsid w:val="00B65E79"/>
    <w:rsid w:val="00B65E93"/>
    <w:rsid w:val="00B66756"/>
    <w:rsid w:val="00B671A7"/>
    <w:rsid w:val="00B67854"/>
    <w:rsid w:val="00B67DF3"/>
    <w:rsid w:val="00B702F1"/>
    <w:rsid w:val="00B70757"/>
    <w:rsid w:val="00B70AC6"/>
    <w:rsid w:val="00B70B8F"/>
    <w:rsid w:val="00B713C7"/>
    <w:rsid w:val="00B71C1E"/>
    <w:rsid w:val="00B71FAA"/>
    <w:rsid w:val="00B72051"/>
    <w:rsid w:val="00B720C2"/>
    <w:rsid w:val="00B720D1"/>
    <w:rsid w:val="00B721BC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3EED"/>
    <w:rsid w:val="00B74070"/>
    <w:rsid w:val="00B744E4"/>
    <w:rsid w:val="00B74728"/>
    <w:rsid w:val="00B7518E"/>
    <w:rsid w:val="00B751AA"/>
    <w:rsid w:val="00B7543C"/>
    <w:rsid w:val="00B75533"/>
    <w:rsid w:val="00B755A3"/>
    <w:rsid w:val="00B7565F"/>
    <w:rsid w:val="00B7575D"/>
    <w:rsid w:val="00B759E0"/>
    <w:rsid w:val="00B75D5B"/>
    <w:rsid w:val="00B761C5"/>
    <w:rsid w:val="00B766B0"/>
    <w:rsid w:val="00B76714"/>
    <w:rsid w:val="00B767A9"/>
    <w:rsid w:val="00B76912"/>
    <w:rsid w:val="00B76A8C"/>
    <w:rsid w:val="00B76BE5"/>
    <w:rsid w:val="00B76C9C"/>
    <w:rsid w:val="00B77503"/>
    <w:rsid w:val="00B778E7"/>
    <w:rsid w:val="00B80316"/>
    <w:rsid w:val="00B80360"/>
    <w:rsid w:val="00B80522"/>
    <w:rsid w:val="00B807FD"/>
    <w:rsid w:val="00B80AA5"/>
    <w:rsid w:val="00B80DDD"/>
    <w:rsid w:val="00B80E87"/>
    <w:rsid w:val="00B80EC6"/>
    <w:rsid w:val="00B81283"/>
    <w:rsid w:val="00B8165A"/>
    <w:rsid w:val="00B81C2D"/>
    <w:rsid w:val="00B82706"/>
    <w:rsid w:val="00B82C6A"/>
    <w:rsid w:val="00B82C7A"/>
    <w:rsid w:val="00B8305F"/>
    <w:rsid w:val="00B83297"/>
    <w:rsid w:val="00B834CF"/>
    <w:rsid w:val="00B83837"/>
    <w:rsid w:val="00B8384A"/>
    <w:rsid w:val="00B839C4"/>
    <w:rsid w:val="00B83B38"/>
    <w:rsid w:val="00B83C9B"/>
    <w:rsid w:val="00B83F13"/>
    <w:rsid w:val="00B84087"/>
    <w:rsid w:val="00B843C2"/>
    <w:rsid w:val="00B84516"/>
    <w:rsid w:val="00B84554"/>
    <w:rsid w:val="00B8465A"/>
    <w:rsid w:val="00B84942"/>
    <w:rsid w:val="00B84CEE"/>
    <w:rsid w:val="00B84D9C"/>
    <w:rsid w:val="00B85103"/>
    <w:rsid w:val="00B851B1"/>
    <w:rsid w:val="00B8536F"/>
    <w:rsid w:val="00B85BE1"/>
    <w:rsid w:val="00B861FB"/>
    <w:rsid w:val="00B864D0"/>
    <w:rsid w:val="00B8688F"/>
    <w:rsid w:val="00B86950"/>
    <w:rsid w:val="00B875B1"/>
    <w:rsid w:val="00B879EC"/>
    <w:rsid w:val="00B90020"/>
    <w:rsid w:val="00B90242"/>
    <w:rsid w:val="00B9088C"/>
    <w:rsid w:val="00B90B0D"/>
    <w:rsid w:val="00B90B1C"/>
    <w:rsid w:val="00B90F62"/>
    <w:rsid w:val="00B91D5F"/>
    <w:rsid w:val="00B92A2D"/>
    <w:rsid w:val="00B92FBA"/>
    <w:rsid w:val="00B93042"/>
    <w:rsid w:val="00B93283"/>
    <w:rsid w:val="00B93373"/>
    <w:rsid w:val="00B936C9"/>
    <w:rsid w:val="00B93835"/>
    <w:rsid w:val="00B939A1"/>
    <w:rsid w:val="00B939F3"/>
    <w:rsid w:val="00B942D9"/>
    <w:rsid w:val="00B9482B"/>
    <w:rsid w:val="00B949C6"/>
    <w:rsid w:val="00B95030"/>
    <w:rsid w:val="00B95096"/>
    <w:rsid w:val="00B951CA"/>
    <w:rsid w:val="00B96051"/>
    <w:rsid w:val="00B963EB"/>
    <w:rsid w:val="00B96679"/>
    <w:rsid w:val="00B968BA"/>
    <w:rsid w:val="00B96A66"/>
    <w:rsid w:val="00B96FE7"/>
    <w:rsid w:val="00B975B1"/>
    <w:rsid w:val="00B97797"/>
    <w:rsid w:val="00B979B7"/>
    <w:rsid w:val="00B97F57"/>
    <w:rsid w:val="00B97F84"/>
    <w:rsid w:val="00BA02A0"/>
    <w:rsid w:val="00BA05A6"/>
    <w:rsid w:val="00BA0AFB"/>
    <w:rsid w:val="00BA0FF7"/>
    <w:rsid w:val="00BA10A7"/>
    <w:rsid w:val="00BA1371"/>
    <w:rsid w:val="00BA1BC0"/>
    <w:rsid w:val="00BA1E26"/>
    <w:rsid w:val="00BA1E3B"/>
    <w:rsid w:val="00BA2032"/>
    <w:rsid w:val="00BA2145"/>
    <w:rsid w:val="00BA2E24"/>
    <w:rsid w:val="00BA367D"/>
    <w:rsid w:val="00BA41AA"/>
    <w:rsid w:val="00BA41E1"/>
    <w:rsid w:val="00BA4341"/>
    <w:rsid w:val="00BA43E4"/>
    <w:rsid w:val="00BA450E"/>
    <w:rsid w:val="00BA46B3"/>
    <w:rsid w:val="00BA4916"/>
    <w:rsid w:val="00BA50ED"/>
    <w:rsid w:val="00BA5B11"/>
    <w:rsid w:val="00BA5FCD"/>
    <w:rsid w:val="00BA60EB"/>
    <w:rsid w:val="00BA620D"/>
    <w:rsid w:val="00BA660E"/>
    <w:rsid w:val="00BA7210"/>
    <w:rsid w:val="00BB020A"/>
    <w:rsid w:val="00BB0262"/>
    <w:rsid w:val="00BB04B3"/>
    <w:rsid w:val="00BB054A"/>
    <w:rsid w:val="00BB056A"/>
    <w:rsid w:val="00BB0777"/>
    <w:rsid w:val="00BB0C71"/>
    <w:rsid w:val="00BB0D4C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04"/>
    <w:rsid w:val="00BB44E8"/>
    <w:rsid w:val="00BB4683"/>
    <w:rsid w:val="00BB4982"/>
    <w:rsid w:val="00BB4C06"/>
    <w:rsid w:val="00BB4E4D"/>
    <w:rsid w:val="00BB505F"/>
    <w:rsid w:val="00BB54D3"/>
    <w:rsid w:val="00BB54F8"/>
    <w:rsid w:val="00BB55B8"/>
    <w:rsid w:val="00BB564B"/>
    <w:rsid w:val="00BB5FF2"/>
    <w:rsid w:val="00BB601E"/>
    <w:rsid w:val="00BB60C1"/>
    <w:rsid w:val="00BB648B"/>
    <w:rsid w:val="00BB6CFB"/>
    <w:rsid w:val="00BB6E33"/>
    <w:rsid w:val="00BB71F8"/>
    <w:rsid w:val="00BB72E3"/>
    <w:rsid w:val="00BB7A8A"/>
    <w:rsid w:val="00BB7B73"/>
    <w:rsid w:val="00BC0DC8"/>
    <w:rsid w:val="00BC0ED7"/>
    <w:rsid w:val="00BC14AB"/>
    <w:rsid w:val="00BC18DD"/>
    <w:rsid w:val="00BC196A"/>
    <w:rsid w:val="00BC22D6"/>
    <w:rsid w:val="00BC23CC"/>
    <w:rsid w:val="00BC2D60"/>
    <w:rsid w:val="00BC300B"/>
    <w:rsid w:val="00BC319F"/>
    <w:rsid w:val="00BC33C2"/>
    <w:rsid w:val="00BC3425"/>
    <w:rsid w:val="00BC389C"/>
    <w:rsid w:val="00BC3DB9"/>
    <w:rsid w:val="00BC4038"/>
    <w:rsid w:val="00BC4429"/>
    <w:rsid w:val="00BC456E"/>
    <w:rsid w:val="00BC4888"/>
    <w:rsid w:val="00BC4A7C"/>
    <w:rsid w:val="00BC513D"/>
    <w:rsid w:val="00BC52D3"/>
    <w:rsid w:val="00BC52D4"/>
    <w:rsid w:val="00BC5496"/>
    <w:rsid w:val="00BC5626"/>
    <w:rsid w:val="00BC59B1"/>
    <w:rsid w:val="00BC6236"/>
    <w:rsid w:val="00BC6A03"/>
    <w:rsid w:val="00BC6A86"/>
    <w:rsid w:val="00BC6B11"/>
    <w:rsid w:val="00BC6CD1"/>
    <w:rsid w:val="00BC6D19"/>
    <w:rsid w:val="00BC75A7"/>
    <w:rsid w:val="00BC7BE8"/>
    <w:rsid w:val="00BC7D0B"/>
    <w:rsid w:val="00BC7F4C"/>
    <w:rsid w:val="00BD0365"/>
    <w:rsid w:val="00BD04F3"/>
    <w:rsid w:val="00BD0A6C"/>
    <w:rsid w:val="00BD0BE4"/>
    <w:rsid w:val="00BD1265"/>
    <w:rsid w:val="00BD130E"/>
    <w:rsid w:val="00BD1712"/>
    <w:rsid w:val="00BD1BF7"/>
    <w:rsid w:val="00BD1C4C"/>
    <w:rsid w:val="00BD1EC8"/>
    <w:rsid w:val="00BD256D"/>
    <w:rsid w:val="00BD2593"/>
    <w:rsid w:val="00BD268B"/>
    <w:rsid w:val="00BD292D"/>
    <w:rsid w:val="00BD2AB3"/>
    <w:rsid w:val="00BD32DE"/>
    <w:rsid w:val="00BD33E2"/>
    <w:rsid w:val="00BD370B"/>
    <w:rsid w:val="00BD488B"/>
    <w:rsid w:val="00BD4A06"/>
    <w:rsid w:val="00BD4B2E"/>
    <w:rsid w:val="00BD4D91"/>
    <w:rsid w:val="00BD4E05"/>
    <w:rsid w:val="00BD4E6B"/>
    <w:rsid w:val="00BD50BE"/>
    <w:rsid w:val="00BD56D1"/>
    <w:rsid w:val="00BD5889"/>
    <w:rsid w:val="00BD5974"/>
    <w:rsid w:val="00BD5F4C"/>
    <w:rsid w:val="00BD60AA"/>
    <w:rsid w:val="00BD61EC"/>
    <w:rsid w:val="00BD62DA"/>
    <w:rsid w:val="00BD66BC"/>
    <w:rsid w:val="00BD6B89"/>
    <w:rsid w:val="00BD6DB1"/>
    <w:rsid w:val="00BD6EDB"/>
    <w:rsid w:val="00BD700B"/>
    <w:rsid w:val="00BD773B"/>
    <w:rsid w:val="00BE034B"/>
    <w:rsid w:val="00BE0681"/>
    <w:rsid w:val="00BE0768"/>
    <w:rsid w:val="00BE0925"/>
    <w:rsid w:val="00BE0A64"/>
    <w:rsid w:val="00BE0FC1"/>
    <w:rsid w:val="00BE10D7"/>
    <w:rsid w:val="00BE11A3"/>
    <w:rsid w:val="00BE1425"/>
    <w:rsid w:val="00BE1451"/>
    <w:rsid w:val="00BE1479"/>
    <w:rsid w:val="00BE1BD6"/>
    <w:rsid w:val="00BE1D4E"/>
    <w:rsid w:val="00BE1F25"/>
    <w:rsid w:val="00BE21CC"/>
    <w:rsid w:val="00BE239D"/>
    <w:rsid w:val="00BE26DC"/>
    <w:rsid w:val="00BE284F"/>
    <w:rsid w:val="00BE2866"/>
    <w:rsid w:val="00BE2892"/>
    <w:rsid w:val="00BE2B42"/>
    <w:rsid w:val="00BE2BC6"/>
    <w:rsid w:val="00BE2CD7"/>
    <w:rsid w:val="00BE2DB5"/>
    <w:rsid w:val="00BE2DF0"/>
    <w:rsid w:val="00BE30E7"/>
    <w:rsid w:val="00BE336E"/>
    <w:rsid w:val="00BE3386"/>
    <w:rsid w:val="00BE3612"/>
    <w:rsid w:val="00BE3BA3"/>
    <w:rsid w:val="00BE428C"/>
    <w:rsid w:val="00BE4754"/>
    <w:rsid w:val="00BE48B6"/>
    <w:rsid w:val="00BE4D20"/>
    <w:rsid w:val="00BE4F94"/>
    <w:rsid w:val="00BE5A6B"/>
    <w:rsid w:val="00BE5A96"/>
    <w:rsid w:val="00BE5B9B"/>
    <w:rsid w:val="00BE5C95"/>
    <w:rsid w:val="00BE5E1B"/>
    <w:rsid w:val="00BE651D"/>
    <w:rsid w:val="00BE672D"/>
    <w:rsid w:val="00BE6FAF"/>
    <w:rsid w:val="00BE7515"/>
    <w:rsid w:val="00BE78E4"/>
    <w:rsid w:val="00BE7D4C"/>
    <w:rsid w:val="00BF00F8"/>
    <w:rsid w:val="00BF0410"/>
    <w:rsid w:val="00BF0483"/>
    <w:rsid w:val="00BF0963"/>
    <w:rsid w:val="00BF0A85"/>
    <w:rsid w:val="00BF0CDE"/>
    <w:rsid w:val="00BF1358"/>
    <w:rsid w:val="00BF14DA"/>
    <w:rsid w:val="00BF177C"/>
    <w:rsid w:val="00BF18CC"/>
    <w:rsid w:val="00BF1C6F"/>
    <w:rsid w:val="00BF2090"/>
    <w:rsid w:val="00BF22D9"/>
    <w:rsid w:val="00BF23D8"/>
    <w:rsid w:val="00BF2A1F"/>
    <w:rsid w:val="00BF367E"/>
    <w:rsid w:val="00BF3686"/>
    <w:rsid w:val="00BF37A3"/>
    <w:rsid w:val="00BF3D1C"/>
    <w:rsid w:val="00BF3D58"/>
    <w:rsid w:val="00BF411B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413"/>
    <w:rsid w:val="00BF6681"/>
    <w:rsid w:val="00BF6999"/>
    <w:rsid w:val="00BF6DCF"/>
    <w:rsid w:val="00BF6EDC"/>
    <w:rsid w:val="00BF7255"/>
    <w:rsid w:val="00BF7295"/>
    <w:rsid w:val="00BF767E"/>
    <w:rsid w:val="00BF76E1"/>
    <w:rsid w:val="00BF7A28"/>
    <w:rsid w:val="00BF7E13"/>
    <w:rsid w:val="00C00E83"/>
    <w:rsid w:val="00C014B0"/>
    <w:rsid w:val="00C015F5"/>
    <w:rsid w:val="00C01811"/>
    <w:rsid w:val="00C01B8D"/>
    <w:rsid w:val="00C01F14"/>
    <w:rsid w:val="00C023EC"/>
    <w:rsid w:val="00C025E5"/>
    <w:rsid w:val="00C02BCE"/>
    <w:rsid w:val="00C02C5F"/>
    <w:rsid w:val="00C036E5"/>
    <w:rsid w:val="00C0371E"/>
    <w:rsid w:val="00C03955"/>
    <w:rsid w:val="00C0459E"/>
    <w:rsid w:val="00C04AC9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6ED7"/>
    <w:rsid w:val="00C07521"/>
    <w:rsid w:val="00C078AC"/>
    <w:rsid w:val="00C07D82"/>
    <w:rsid w:val="00C10428"/>
    <w:rsid w:val="00C108DF"/>
    <w:rsid w:val="00C10A5F"/>
    <w:rsid w:val="00C11063"/>
    <w:rsid w:val="00C112BB"/>
    <w:rsid w:val="00C1176D"/>
    <w:rsid w:val="00C119E0"/>
    <w:rsid w:val="00C11B14"/>
    <w:rsid w:val="00C11BF5"/>
    <w:rsid w:val="00C124A3"/>
    <w:rsid w:val="00C126FD"/>
    <w:rsid w:val="00C128D1"/>
    <w:rsid w:val="00C12A9B"/>
    <w:rsid w:val="00C12F4D"/>
    <w:rsid w:val="00C13096"/>
    <w:rsid w:val="00C131A4"/>
    <w:rsid w:val="00C13AB1"/>
    <w:rsid w:val="00C13BE3"/>
    <w:rsid w:val="00C13C42"/>
    <w:rsid w:val="00C14295"/>
    <w:rsid w:val="00C143C5"/>
    <w:rsid w:val="00C145AD"/>
    <w:rsid w:val="00C1479F"/>
    <w:rsid w:val="00C14DEC"/>
    <w:rsid w:val="00C153DD"/>
    <w:rsid w:val="00C15422"/>
    <w:rsid w:val="00C15762"/>
    <w:rsid w:val="00C159E3"/>
    <w:rsid w:val="00C15AD0"/>
    <w:rsid w:val="00C15C62"/>
    <w:rsid w:val="00C16794"/>
    <w:rsid w:val="00C16B98"/>
    <w:rsid w:val="00C16D3F"/>
    <w:rsid w:val="00C2040E"/>
    <w:rsid w:val="00C2065E"/>
    <w:rsid w:val="00C20666"/>
    <w:rsid w:val="00C2081F"/>
    <w:rsid w:val="00C20859"/>
    <w:rsid w:val="00C208EF"/>
    <w:rsid w:val="00C20B1D"/>
    <w:rsid w:val="00C20D42"/>
    <w:rsid w:val="00C20D69"/>
    <w:rsid w:val="00C20EB0"/>
    <w:rsid w:val="00C212DB"/>
    <w:rsid w:val="00C2136D"/>
    <w:rsid w:val="00C21572"/>
    <w:rsid w:val="00C21999"/>
    <w:rsid w:val="00C21C08"/>
    <w:rsid w:val="00C21F5C"/>
    <w:rsid w:val="00C21FE4"/>
    <w:rsid w:val="00C2251A"/>
    <w:rsid w:val="00C229D9"/>
    <w:rsid w:val="00C22ADE"/>
    <w:rsid w:val="00C22CA0"/>
    <w:rsid w:val="00C22FE4"/>
    <w:rsid w:val="00C232C6"/>
    <w:rsid w:val="00C232DE"/>
    <w:rsid w:val="00C23337"/>
    <w:rsid w:val="00C2335D"/>
    <w:rsid w:val="00C233AB"/>
    <w:rsid w:val="00C23A04"/>
    <w:rsid w:val="00C23C86"/>
    <w:rsid w:val="00C24168"/>
    <w:rsid w:val="00C242F3"/>
    <w:rsid w:val="00C24360"/>
    <w:rsid w:val="00C246F9"/>
    <w:rsid w:val="00C2497B"/>
    <w:rsid w:val="00C24B8B"/>
    <w:rsid w:val="00C25255"/>
    <w:rsid w:val="00C255E8"/>
    <w:rsid w:val="00C25632"/>
    <w:rsid w:val="00C25BB6"/>
    <w:rsid w:val="00C25BE7"/>
    <w:rsid w:val="00C25C9F"/>
    <w:rsid w:val="00C25EEF"/>
    <w:rsid w:val="00C269B0"/>
    <w:rsid w:val="00C26A42"/>
    <w:rsid w:val="00C26C1E"/>
    <w:rsid w:val="00C27048"/>
    <w:rsid w:val="00C271F9"/>
    <w:rsid w:val="00C27456"/>
    <w:rsid w:val="00C277A6"/>
    <w:rsid w:val="00C27EA7"/>
    <w:rsid w:val="00C30377"/>
    <w:rsid w:val="00C30496"/>
    <w:rsid w:val="00C30560"/>
    <w:rsid w:val="00C3098D"/>
    <w:rsid w:val="00C309C8"/>
    <w:rsid w:val="00C30BD8"/>
    <w:rsid w:val="00C31228"/>
    <w:rsid w:val="00C313E6"/>
    <w:rsid w:val="00C316FD"/>
    <w:rsid w:val="00C31834"/>
    <w:rsid w:val="00C318ED"/>
    <w:rsid w:val="00C31A75"/>
    <w:rsid w:val="00C31ADD"/>
    <w:rsid w:val="00C31B2D"/>
    <w:rsid w:val="00C31B9D"/>
    <w:rsid w:val="00C324C3"/>
    <w:rsid w:val="00C32B43"/>
    <w:rsid w:val="00C33099"/>
    <w:rsid w:val="00C33421"/>
    <w:rsid w:val="00C339B2"/>
    <w:rsid w:val="00C33C00"/>
    <w:rsid w:val="00C33D55"/>
    <w:rsid w:val="00C340F9"/>
    <w:rsid w:val="00C34397"/>
    <w:rsid w:val="00C34584"/>
    <w:rsid w:val="00C34A61"/>
    <w:rsid w:val="00C35694"/>
    <w:rsid w:val="00C360A2"/>
    <w:rsid w:val="00C36245"/>
    <w:rsid w:val="00C3664B"/>
    <w:rsid w:val="00C368E9"/>
    <w:rsid w:val="00C36904"/>
    <w:rsid w:val="00C3747E"/>
    <w:rsid w:val="00C37592"/>
    <w:rsid w:val="00C37659"/>
    <w:rsid w:val="00C37782"/>
    <w:rsid w:val="00C37EE7"/>
    <w:rsid w:val="00C40161"/>
    <w:rsid w:val="00C402E2"/>
    <w:rsid w:val="00C40315"/>
    <w:rsid w:val="00C4099D"/>
    <w:rsid w:val="00C40EE0"/>
    <w:rsid w:val="00C40F29"/>
    <w:rsid w:val="00C4118B"/>
    <w:rsid w:val="00C42876"/>
    <w:rsid w:val="00C429AD"/>
    <w:rsid w:val="00C42A83"/>
    <w:rsid w:val="00C42BDC"/>
    <w:rsid w:val="00C42C81"/>
    <w:rsid w:val="00C43AB0"/>
    <w:rsid w:val="00C44384"/>
    <w:rsid w:val="00C44EDD"/>
    <w:rsid w:val="00C44F35"/>
    <w:rsid w:val="00C45BF3"/>
    <w:rsid w:val="00C45C3F"/>
    <w:rsid w:val="00C45D7D"/>
    <w:rsid w:val="00C461ED"/>
    <w:rsid w:val="00C465B4"/>
    <w:rsid w:val="00C46749"/>
    <w:rsid w:val="00C469CF"/>
    <w:rsid w:val="00C46A0B"/>
    <w:rsid w:val="00C46CBE"/>
    <w:rsid w:val="00C46E53"/>
    <w:rsid w:val="00C4760D"/>
    <w:rsid w:val="00C50D73"/>
    <w:rsid w:val="00C50E55"/>
    <w:rsid w:val="00C50E85"/>
    <w:rsid w:val="00C5146B"/>
    <w:rsid w:val="00C51570"/>
    <w:rsid w:val="00C51A4D"/>
    <w:rsid w:val="00C51EEA"/>
    <w:rsid w:val="00C52010"/>
    <w:rsid w:val="00C52214"/>
    <w:rsid w:val="00C52253"/>
    <w:rsid w:val="00C522D1"/>
    <w:rsid w:val="00C52AD0"/>
    <w:rsid w:val="00C52CC8"/>
    <w:rsid w:val="00C52FE3"/>
    <w:rsid w:val="00C5320E"/>
    <w:rsid w:val="00C53388"/>
    <w:rsid w:val="00C53983"/>
    <w:rsid w:val="00C53AEA"/>
    <w:rsid w:val="00C53C5C"/>
    <w:rsid w:val="00C53D73"/>
    <w:rsid w:val="00C54234"/>
    <w:rsid w:val="00C54857"/>
    <w:rsid w:val="00C552F5"/>
    <w:rsid w:val="00C55565"/>
    <w:rsid w:val="00C556AD"/>
    <w:rsid w:val="00C55C1D"/>
    <w:rsid w:val="00C55DD6"/>
    <w:rsid w:val="00C5658B"/>
    <w:rsid w:val="00C56922"/>
    <w:rsid w:val="00C56DE7"/>
    <w:rsid w:val="00C571A4"/>
    <w:rsid w:val="00C5725E"/>
    <w:rsid w:val="00C60165"/>
    <w:rsid w:val="00C608D8"/>
    <w:rsid w:val="00C60B99"/>
    <w:rsid w:val="00C60F31"/>
    <w:rsid w:val="00C6105D"/>
    <w:rsid w:val="00C6131B"/>
    <w:rsid w:val="00C61410"/>
    <w:rsid w:val="00C61B51"/>
    <w:rsid w:val="00C62A15"/>
    <w:rsid w:val="00C62B2F"/>
    <w:rsid w:val="00C62EBF"/>
    <w:rsid w:val="00C63A88"/>
    <w:rsid w:val="00C63BFF"/>
    <w:rsid w:val="00C642CC"/>
    <w:rsid w:val="00C64651"/>
    <w:rsid w:val="00C648A8"/>
    <w:rsid w:val="00C64A6D"/>
    <w:rsid w:val="00C64AA3"/>
    <w:rsid w:val="00C64BA2"/>
    <w:rsid w:val="00C64D2D"/>
    <w:rsid w:val="00C650BE"/>
    <w:rsid w:val="00C652AE"/>
    <w:rsid w:val="00C6548D"/>
    <w:rsid w:val="00C659DC"/>
    <w:rsid w:val="00C65F2E"/>
    <w:rsid w:val="00C6670B"/>
    <w:rsid w:val="00C66DC3"/>
    <w:rsid w:val="00C66E1B"/>
    <w:rsid w:val="00C6713A"/>
    <w:rsid w:val="00C67459"/>
    <w:rsid w:val="00C675B3"/>
    <w:rsid w:val="00C67862"/>
    <w:rsid w:val="00C67BC4"/>
    <w:rsid w:val="00C67C38"/>
    <w:rsid w:val="00C67CDF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282C"/>
    <w:rsid w:val="00C729EE"/>
    <w:rsid w:val="00C731FA"/>
    <w:rsid w:val="00C73222"/>
    <w:rsid w:val="00C73522"/>
    <w:rsid w:val="00C73602"/>
    <w:rsid w:val="00C7382C"/>
    <w:rsid w:val="00C73957"/>
    <w:rsid w:val="00C73A8F"/>
    <w:rsid w:val="00C74190"/>
    <w:rsid w:val="00C74198"/>
    <w:rsid w:val="00C7431C"/>
    <w:rsid w:val="00C744A4"/>
    <w:rsid w:val="00C745CA"/>
    <w:rsid w:val="00C748E2"/>
    <w:rsid w:val="00C74D85"/>
    <w:rsid w:val="00C74EA5"/>
    <w:rsid w:val="00C754C0"/>
    <w:rsid w:val="00C755A6"/>
    <w:rsid w:val="00C7649D"/>
    <w:rsid w:val="00C76669"/>
    <w:rsid w:val="00C76786"/>
    <w:rsid w:val="00C76C53"/>
    <w:rsid w:val="00C76ED6"/>
    <w:rsid w:val="00C770FB"/>
    <w:rsid w:val="00C779B3"/>
    <w:rsid w:val="00C77B17"/>
    <w:rsid w:val="00C77C2F"/>
    <w:rsid w:val="00C801D2"/>
    <w:rsid w:val="00C80213"/>
    <w:rsid w:val="00C806B5"/>
    <w:rsid w:val="00C808A2"/>
    <w:rsid w:val="00C811BF"/>
    <w:rsid w:val="00C819E1"/>
    <w:rsid w:val="00C81BA4"/>
    <w:rsid w:val="00C82E6C"/>
    <w:rsid w:val="00C835C6"/>
    <w:rsid w:val="00C838E8"/>
    <w:rsid w:val="00C839F2"/>
    <w:rsid w:val="00C83B57"/>
    <w:rsid w:val="00C83F40"/>
    <w:rsid w:val="00C8407D"/>
    <w:rsid w:val="00C84A1F"/>
    <w:rsid w:val="00C84A37"/>
    <w:rsid w:val="00C84AAB"/>
    <w:rsid w:val="00C84AD7"/>
    <w:rsid w:val="00C85048"/>
    <w:rsid w:val="00C854D1"/>
    <w:rsid w:val="00C857A3"/>
    <w:rsid w:val="00C85B94"/>
    <w:rsid w:val="00C85C53"/>
    <w:rsid w:val="00C85FD7"/>
    <w:rsid w:val="00C864CB"/>
    <w:rsid w:val="00C865B8"/>
    <w:rsid w:val="00C8669B"/>
    <w:rsid w:val="00C86756"/>
    <w:rsid w:val="00C86A79"/>
    <w:rsid w:val="00C86B69"/>
    <w:rsid w:val="00C86C0B"/>
    <w:rsid w:val="00C86F46"/>
    <w:rsid w:val="00C86FC0"/>
    <w:rsid w:val="00C874B8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2F76"/>
    <w:rsid w:val="00C93110"/>
    <w:rsid w:val="00C93401"/>
    <w:rsid w:val="00C934A9"/>
    <w:rsid w:val="00C9367F"/>
    <w:rsid w:val="00C93D92"/>
    <w:rsid w:val="00C93DB1"/>
    <w:rsid w:val="00C94EDE"/>
    <w:rsid w:val="00C95470"/>
    <w:rsid w:val="00C960E8"/>
    <w:rsid w:val="00C964AB"/>
    <w:rsid w:val="00C96F23"/>
    <w:rsid w:val="00C96F88"/>
    <w:rsid w:val="00C97040"/>
    <w:rsid w:val="00C9733E"/>
    <w:rsid w:val="00C97742"/>
    <w:rsid w:val="00C977BA"/>
    <w:rsid w:val="00C97871"/>
    <w:rsid w:val="00C97BB7"/>
    <w:rsid w:val="00C97DE9"/>
    <w:rsid w:val="00C97DFD"/>
    <w:rsid w:val="00C97FF9"/>
    <w:rsid w:val="00CA01D9"/>
    <w:rsid w:val="00CA03FB"/>
    <w:rsid w:val="00CA09DC"/>
    <w:rsid w:val="00CA0BA4"/>
    <w:rsid w:val="00CA0FD5"/>
    <w:rsid w:val="00CA1171"/>
    <w:rsid w:val="00CA1218"/>
    <w:rsid w:val="00CA13D9"/>
    <w:rsid w:val="00CA160F"/>
    <w:rsid w:val="00CA167B"/>
    <w:rsid w:val="00CA178B"/>
    <w:rsid w:val="00CA19C8"/>
    <w:rsid w:val="00CA19E6"/>
    <w:rsid w:val="00CA1B67"/>
    <w:rsid w:val="00CA1DB9"/>
    <w:rsid w:val="00CA2369"/>
    <w:rsid w:val="00CA2667"/>
    <w:rsid w:val="00CA2783"/>
    <w:rsid w:val="00CA2A28"/>
    <w:rsid w:val="00CA2E22"/>
    <w:rsid w:val="00CA34B3"/>
    <w:rsid w:val="00CA3660"/>
    <w:rsid w:val="00CA3825"/>
    <w:rsid w:val="00CA4206"/>
    <w:rsid w:val="00CA4478"/>
    <w:rsid w:val="00CA47BE"/>
    <w:rsid w:val="00CA4E07"/>
    <w:rsid w:val="00CA50D1"/>
    <w:rsid w:val="00CA5990"/>
    <w:rsid w:val="00CA5BC3"/>
    <w:rsid w:val="00CA66DC"/>
    <w:rsid w:val="00CA6938"/>
    <w:rsid w:val="00CA6F54"/>
    <w:rsid w:val="00CA70E8"/>
    <w:rsid w:val="00CA717F"/>
    <w:rsid w:val="00CA7ABD"/>
    <w:rsid w:val="00CA7BF7"/>
    <w:rsid w:val="00CA7C1C"/>
    <w:rsid w:val="00CB07C6"/>
    <w:rsid w:val="00CB09F8"/>
    <w:rsid w:val="00CB0A57"/>
    <w:rsid w:val="00CB0D44"/>
    <w:rsid w:val="00CB136E"/>
    <w:rsid w:val="00CB1393"/>
    <w:rsid w:val="00CB182D"/>
    <w:rsid w:val="00CB1EEB"/>
    <w:rsid w:val="00CB2439"/>
    <w:rsid w:val="00CB2568"/>
    <w:rsid w:val="00CB26AA"/>
    <w:rsid w:val="00CB2D0B"/>
    <w:rsid w:val="00CB3581"/>
    <w:rsid w:val="00CB3B13"/>
    <w:rsid w:val="00CB4008"/>
    <w:rsid w:val="00CB484F"/>
    <w:rsid w:val="00CB5029"/>
    <w:rsid w:val="00CB5240"/>
    <w:rsid w:val="00CB614F"/>
    <w:rsid w:val="00CB6D66"/>
    <w:rsid w:val="00CB6E85"/>
    <w:rsid w:val="00CB7743"/>
    <w:rsid w:val="00CB7773"/>
    <w:rsid w:val="00CB7890"/>
    <w:rsid w:val="00CB7918"/>
    <w:rsid w:val="00CB7B04"/>
    <w:rsid w:val="00CB7E28"/>
    <w:rsid w:val="00CC03FD"/>
    <w:rsid w:val="00CC086C"/>
    <w:rsid w:val="00CC0903"/>
    <w:rsid w:val="00CC0BF1"/>
    <w:rsid w:val="00CC2480"/>
    <w:rsid w:val="00CC28D1"/>
    <w:rsid w:val="00CC29D7"/>
    <w:rsid w:val="00CC2BAB"/>
    <w:rsid w:val="00CC2BD1"/>
    <w:rsid w:val="00CC2C29"/>
    <w:rsid w:val="00CC3458"/>
    <w:rsid w:val="00CC39B7"/>
    <w:rsid w:val="00CC3F43"/>
    <w:rsid w:val="00CC41DC"/>
    <w:rsid w:val="00CC427A"/>
    <w:rsid w:val="00CC4440"/>
    <w:rsid w:val="00CC4860"/>
    <w:rsid w:val="00CC4F1A"/>
    <w:rsid w:val="00CC5117"/>
    <w:rsid w:val="00CC5204"/>
    <w:rsid w:val="00CC53BE"/>
    <w:rsid w:val="00CC57B4"/>
    <w:rsid w:val="00CC6A90"/>
    <w:rsid w:val="00CC6CAB"/>
    <w:rsid w:val="00CC7089"/>
    <w:rsid w:val="00CC7AAD"/>
    <w:rsid w:val="00CC7AEE"/>
    <w:rsid w:val="00CC7F29"/>
    <w:rsid w:val="00CD005D"/>
    <w:rsid w:val="00CD06CC"/>
    <w:rsid w:val="00CD0861"/>
    <w:rsid w:val="00CD17B0"/>
    <w:rsid w:val="00CD1D5D"/>
    <w:rsid w:val="00CD1E1D"/>
    <w:rsid w:val="00CD24A9"/>
    <w:rsid w:val="00CD26CC"/>
    <w:rsid w:val="00CD2793"/>
    <w:rsid w:val="00CD29C5"/>
    <w:rsid w:val="00CD2AF9"/>
    <w:rsid w:val="00CD2EEB"/>
    <w:rsid w:val="00CD3ECD"/>
    <w:rsid w:val="00CD3F27"/>
    <w:rsid w:val="00CD485B"/>
    <w:rsid w:val="00CD4923"/>
    <w:rsid w:val="00CD54E9"/>
    <w:rsid w:val="00CD5638"/>
    <w:rsid w:val="00CD5831"/>
    <w:rsid w:val="00CD5877"/>
    <w:rsid w:val="00CD5ADF"/>
    <w:rsid w:val="00CD5AF6"/>
    <w:rsid w:val="00CD5E43"/>
    <w:rsid w:val="00CD638D"/>
    <w:rsid w:val="00CD6D69"/>
    <w:rsid w:val="00CD7423"/>
    <w:rsid w:val="00CD76DE"/>
    <w:rsid w:val="00CD7EFD"/>
    <w:rsid w:val="00CE020A"/>
    <w:rsid w:val="00CE026A"/>
    <w:rsid w:val="00CE0431"/>
    <w:rsid w:val="00CE0770"/>
    <w:rsid w:val="00CE07D8"/>
    <w:rsid w:val="00CE0C60"/>
    <w:rsid w:val="00CE0EFC"/>
    <w:rsid w:val="00CE1015"/>
    <w:rsid w:val="00CE15B5"/>
    <w:rsid w:val="00CE16B0"/>
    <w:rsid w:val="00CE17D4"/>
    <w:rsid w:val="00CE183A"/>
    <w:rsid w:val="00CE1A69"/>
    <w:rsid w:val="00CE1C18"/>
    <w:rsid w:val="00CE2037"/>
    <w:rsid w:val="00CE2544"/>
    <w:rsid w:val="00CE2870"/>
    <w:rsid w:val="00CE29FB"/>
    <w:rsid w:val="00CE2B5F"/>
    <w:rsid w:val="00CE3DCC"/>
    <w:rsid w:val="00CE3FB3"/>
    <w:rsid w:val="00CE42AA"/>
    <w:rsid w:val="00CE436E"/>
    <w:rsid w:val="00CE46DB"/>
    <w:rsid w:val="00CE4799"/>
    <w:rsid w:val="00CE481C"/>
    <w:rsid w:val="00CE4D00"/>
    <w:rsid w:val="00CE4D07"/>
    <w:rsid w:val="00CE4EEB"/>
    <w:rsid w:val="00CE51FB"/>
    <w:rsid w:val="00CE5210"/>
    <w:rsid w:val="00CE5594"/>
    <w:rsid w:val="00CE598B"/>
    <w:rsid w:val="00CE5E61"/>
    <w:rsid w:val="00CE6CCB"/>
    <w:rsid w:val="00CE7583"/>
    <w:rsid w:val="00CE7603"/>
    <w:rsid w:val="00CE7AA7"/>
    <w:rsid w:val="00CF056F"/>
    <w:rsid w:val="00CF0B4B"/>
    <w:rsid w:val="00CF0CBC"/>
    <w:rsid w:val="00CF1198"/>
    <w:rsid w:val="00CF1A9E"/>
    <w:rsid w:val="00CF1E45"/>
    <w:rsid w:val="00CF203D"/>
    <w:rsid w:val="00CF2265"/>
    <w:rsid w:val="00CF3CA6"/>
    <w:rsid w:val="00CF4012"/>
    <w:rsid w:val="00CF4666"/>
    <w:rsid w:val="00CF493E"/>
    <w:rsid w:val="00CF4AA4"/>
    <w:rsid w:val="00CF4F36"/>
    <w:rsid w:val="00CF532B"/>
    <w:rsid w:val="00CF597C"/>
    <w:rsid w:val="00CF64BE"/>
    <w:rsid w:val="00CF6952"/>
    <w:rsid w:val="00CF6FF5"/>
    <w:rsid w:val="00CF7537"/>
    <w:rsid w:val="00CF75C6"/>
    <w:rsid w:val="00CF794A"/>
    <w:rsid w:val="00CF7AF9"/>
    <w:rsid w:val="00CF7C33"/>
    <w:rsid w:val="00D001D5"/>
    <w:rsid w:val="00D002F1"/>
    <w:rsid w:val="00D006A7"/>
    <w:rsid w:val="00D008F1"/>
    <w:rsid w:val="00D00AEA"/>
    <w:rsid w:val="00D00BC5"/>
    <w:rsid w:val="00D00E9E"/>
    <w:rsid w:val="00D00EC9"/>
    <w:rsid w:val="00D01554"/>
    <w:rsid w:val="00D01B1D"/>
    <w:rsid w:val="00D01DE4"/>
    <w:rsid w:val="00D0211F"/>
    <w:rsid w:val="00D02143"/>
    <w:rsid w:val="00D02244"/>
    <w:rsid w:val="00D0240E"/>
    <w:rsid w:val="00D027F9"/>
    <w:rsid w:val="00D0290F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B3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BC9"/>
    <w:rsid w:val="00D10C46"/>
    <w:rsid w:val="00D10D01"/>
    <w:rsid w:val="00D110DA"/>
    <w:rsid w:val="00D11552"/>
    <w:rsid w:val="00D118DB"/>
    <w:rsid w:val="00D11BBD"/>
    <w:rsid w:val="00D12765"/>
    <w:rsid w:val="00D12EE4"/>
    <w:rsid w:val="00D13262"/>
    <w:rsid w:val="00D13812"/>
    <w:rsid w:val="00D139B7"/>
    <w:rsid w:val="00D14216"/>
    <w:rsid w:val="00D14357"/>
    <w:rsid w:val="00D1470B"/>
    <w:rsid w:val="00D14E76"/>
    <w:rsid w:val="00D152E2"/>
    <w:rsid w:val="00D15AE8"/>
    <w:rsid w:val="00D15F78"/>
    <w:rsid w:val="00D16112"/>
    <w:rsid w:val="00D16283"/>
    <w:rsid w:val="00D165FF"/>
    <w:rsid w:val="00D16628"/>
    <w:rsid w:val="00D16CE7"/>
    <w:rsid w:val="00D16F44"/>
    <w:rsid w:val="00D17174"/>
    <w:rsid w:val="00D174BF"/>
    <w:rsid w:val="00D17727"/>
    <w:rsid w:val="00D17ABE"/>
    <w:rsid w:val="00D17DC2"/>
    <w:rsid w:val="00D17EC1"/>
    <w:rsid w:val="00D201F8"/>
    <w:rsid w:val="00D20395"/>
    <w:rsid w:val="00D20454"/>
    <w:rsid w:val="00D205D6"/>
    <w:rsid w:val="00D20622"/>
    <w:rsid w:val="00D20A2C"/>
    <w:rsid w:val="00D216B4"/>
    <w:rsid w:val="00D21DF1"/>
    <w:rsid w:val="00D21E07"/>
    <w:rsid w:val="00D22406"/>
    <w:rsid w:val="00D2315A"/>
    <w:rsid w:val="00D233AD"/>
    <w:rsid w:val="00D23DBF"/>
    <w:rsid w:val="00D24020"/>
    <w:rsid w:val="00D240D5"/>
    <w:rsid w:val="00D241B4"/>
    <w:rsid w:val="00D242D3"/>
    <w:rsid w:val="00D2478E"/>
    <w:rsid w:val="00D25168"/>
    <w:rsid w:val="00D2521B"/>
    <w:rsid w:val="00D25813"/>
    <w:rsid w:val="00D258A7"/>
    <w:rsid w:val="00D25A0D"/>
    <w:rsid w:val="00D25CA6"/>
    <w:rsid w:val="00D25DD2"/>
    <w:rsid w:val="00D263A3"/>
    <w:rsid w:val="00D267C3"/>
    <w:rsid w:val="00D26832"/>
    <w:rsid w:val="00D26E46"/>
    <w:rsid w:val="00D27445"/>
    <w:rsid w:val="00D2755D"/>
    <w:rsid w:val="00D27726"/>
    <w:rsid w:val="00D279EB"/>
    <w:rsid w:val="00D27A96"/>
    <w:rsid w:val="00D27D83"/>
    <w:rsid w:val="00D304EE"/>
    <w:rsid w:val="00D306E2"/>
    <w:rsid w:val="00D30BCE"/>
    <w:rsid w:val="00D30EF0"/>
    <w:rsid w:val="00D30FC6"/>
    <w:rsid w:val="00D31262"/>
    <w:rsid w:val="00D3184E"/>
    <w:rsid w:val="00D31B9C"/>
    <w:rsid w:val="00D322C9"/>
    <w:rsid w:val="00D32605"/>
    <w:rsid w:val="00D3273E"/>
    <w:rsid w:val="00D32B0F"/>
    <w:rsid w:val="00D32C0C"/>
    <w:rsid w:val="00D32D2D"/>
    <w:rsid w:val="00D32F6E"/>
    <w:rsid w:val="00D3356F"/>
    <w:rsid w:val="00D336D5"/>
    <w:rsid w:val="00D337A8"/>
    <w:rsid w:val="00D33888"/>
    <w:rsid w:val="00D33D27"/>
    <w:rsid w:val="00D346CA"/>
    <w:rsid w:val="00D34904"/>
    <w:rsid w:val="00D34A9A"/>
    <w:rsid w:val="00D34B39"/>
    <w:rsid w:val="00D34D85"/>
    <w:rsid w:val="00D34E5E"/>
    <w:rsid w:val="00D34EA0"/>
    <w:rsid w:val="00D35327"/>
    <w:rsid w:val="00D355CC"/>
    <w:rsid w:val="00D35828"/>
    <w:rsid w:val="00D359C6"/>
    <w:rsid w:val="00D359D6"/>
    <w:rsid w:val="00D36030"/>
    <w:rsid w:val="00D36116"/>
    <w:rsid w:val="00D362F6"/>
    <w:rsid w:val="00D3635D"/>
    <w:rsid w:val="00D366FC"/>
    <w:rsid w:val="00D36B1A"/>
    <w:rsid w:val="00D36CE9"/>
    <w:rsid w:val="00D3726F"/>
    <w:rsid w:val="00D372AB"/>
    <w:rsid w:val="00D37A3C"/>
    <w:rsid w:val="00D37A55"/>
    <w:rsid w:val="00D400A4"/>
    <w:rsid w:val="00D4053E"/>
    <w:rsid w:val="00D40B0B"/>
    <w:rsid w:val="00D40C05"/>
    <w:rsid w:val="00D40C6C"/>
    <w:rsid w:val="00D41263"/>
    <w:rsid w:val="00D417DC"/>
    <w:rsid w:val="00D41B29"/>
    <w:rsid w:val="00D41BC0"/>
    <w:rsid w:val="00D41D14"/>
    <w:rsid w:val="00D41D95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3F29"/>
    <w:rsid w:val="00D4433D"/>
    <w:rsid w:val="00D44ABE"/>
    <w:rsid w:val="00D450EB"/>
    <w:rsid w:val="00D4530E"/>
    <w:rsid w:val="00D45AD8"/>
    <w:rsid w:val="00D45ADD"/>
    <w:rsid w:val="00D46066"/>
    <w:rsid w:val="00D461BF"/>
    <w:rsid w:val="00D464C7"/>
    <w:rsid w:val="00D464FB"/>
    <w:rsid w:val="00D46940"/>
    <w:rsid w:val="00D469AA"/>
    <w:rsid w:val="00D46ACA"/>
    <w:rsid w:val="00D4702B"/>
    <w:rsid w:val="00D4737B"/>
    <w:rsid w:val="00D47654"/>
    <w:rsid w:val="00D47905"/>
    <w:rsid w:val="00D47D36"/>
    <w:rsid w:val="00D47DD7"/>
    <w:rsid w:val="00D47EDC"/>
    <w:rsid w:val="00D47FD0"/>
    <w:rsid w:val="00D5054A"/>
    <w:rsid w:val="00D505B5"/>
    <w:rsid w:val="00D50739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2CC"/>
    <w:rsid w:val="00D544B6"/>
    <w:rsid w:val="00D546E5"/>
    <w:rsid w:val="00D547DB"/>
    <w:rsid w:val="00D547FB"/>
    <w:rsid w:val="00D548BF"/>
    <w:rsid w:val="00D54C9D"/>
    <w:rsid w:val="00D5505A"/>
    <w:rsid w:val="00D555C8"/>
    <w:rsid w:val="00D55600"/>
    <w:rsid w:val="00D55656"/>
    <w:rsid w:val="00D55712"/>
    <w:rsid w:val="00D569A3"/>
    <w:rsid w:val="00D56CEC"/>
    <w:rsid w:val="00D56D4F"/>
    <w:rsid w:val="00D56E90"/>
    <w:rsid w:val="00D56F32"/>
    <w:rsid w:val="00D573A3"/>
    <w:rsid w:val="00D57863"/>
    <w:rsid w:val="00D57B2B"/>
    <w:rsid w:val="00D60129"/>
    <w:rsid w:val="00D6034A"/>
    <w:rsid w:val="00D6074B"/>
    <w:rsid w:val="00D60DEF"/>
    <w:rsid w:val="00D6111D"/>
    <w:rsid w:val="00D61779"/>
    <w:rsid w:val="00D61C11"/>
    <w:rsid w:val="00D61F93"/>
    <w:rsid w:val="00D62607"/>
    <w:rsid w:val="00D6264A"/>
    <w:rsid w:val="00D627F8"/>
    <w:rsid w:val="00D62A2C"/>
    <w:rsid w:val="00D62EBD"/>
    <w:rsid w:val="00D62FC4"/>
    <w:rsid w:val="00D6375C"/>
    <w:rsid w:val="00D63948"/>
    <w:rsid w:val="00D63E87"/>
    <w:rsid w:val="00D6445E"/>
    <w:rsid w:val="00D645EA"/>
    <w:rsid w:val="00D646FE"/>
    <w:rsid w:val="00D64717"/>
    <w:rsid w:val="00D64849"/>
    <w:rsid w:val="00D64C89"/>
    <w:rsid w:val="00D64CCC"/>
    <w:rsid w:val="00D6505C"/>
    <w:rsid w:val="00D65684"/>
    <w:rsid w:val="00D656EA"/>
    <w:rsid w:val="00D65A24"/>
    <w:rsid w:val="00D65E29"/>
    <w:rsid w:val="00D65F02"/>
    <w:rsid w:val="00D65F5F"/>
    <w:rsid w:val="00D66C89"/>
    <w:rsid w:val="00D6751C"/>
    <w:rsid w:val="00D6782C"/>
    <w:rsid w:val="00D67882"/>
    <w:rsid w:val="00D678BB"/>
    <w:rsid w:val="00D67A0E"/>
    <w:rsid w:val="00D67D70"/>
    <w:rsid w:val="00D7019F"/>
    <w:rsid w:val="00D704F3"/>
    <w:rsid w:val="00D70555"/>
    <w:rsid w:val="00D7086E"/>
    <w:rsid w:val="00D70C9C"/>
    <w:rsid w:val="00D70F13"/>
    <w:rsid w:val="00D70F9B"/>
    <w:rsid w:val="00D71221"/>
    <w:rsid w:val="00D717F2"/>
    <w:rsid w:val="00D71BFF"/>
    <w:rsid w:val="00D720BD"/>
    <w:rsid w:val="00D72255"/>
    <w:rsid w:val="00D72B7F"/>
    <w:rsid w:val="00D73101"/>
    <w:rsid w:val="00D731DC"/>
    <w:rsid w:val="00D734B5"/>
    <w:rsid w:val="00D737FF"/>
    <w:rsid w:val="00D73B1B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E41"/>
    <w:rsid w:val="00D77F4A"/>
    <w:rsid w:val="00D80550"/>
    <w:rsid w:val="00D80586"/>
    <w:rsid w:val="00D80A06"/>
    <w:rsid w:val="00D80C97"/>
    <w:rsid w:val="00D81050"/>
    <w:rsid w:val="00D812D6"/>
    <w:rsid w:val="00D81586"/>
    <w:rsid w:val="00D816DA"/>
    <w:rsid w:val="00D81AB3"/>
    <w:rsid w:val="00D81C6D"/>
    <w:rsid w:val="00D81E4E"/>
    <w:rsid w:val="00D81EFD"/>
    <w:rsid w:val="00D82482"/>
    <w:rsid w:val="00D826DF"/>
    <w:rsid w:val="00D8342F"/>
    <w:rsid w:val="00D839B6"/>
    <w:rsid w:val="00D83ECD"/>
    <w:rsid w:val="00D84079"/>
    <w:rsid w:val="00D8441B"/>
    <w:rsid w:val="00D849B2"/>
    <w:rsid w:val="00D8547A"/>
    <w:rsid w:val="00D86036"/>
    <w:rsid w:val="00D860D0"/>
    <w:rsid w:val="00D861BE"/>
    <w:rsid w:val="00D8623A"/>
    <w:rsid w:val="00D86D9D"/>
    <w:rsid w:val="00D86DE3"/>
    <w:rsid w:val="00D87BE4"/>
    <w:rsid w:val="00D901E6"/>
    <w:rsid w:val="00D90DB0"/>
    <w:rsid w:val="00D90FE5"/>
    <w:rsid w:val="00D91002"/>
    <w:rsid w:val="00D91184"/>
    <w:rsid w:val="00D9142C"/>
    <w:rsid w:val="00D91494"/>
    <w:rsid w:val="00D917CC"/>
    <w:rsid w:val="00D91FA2"/>
    <w:rsid w:val="00D920D3"/>
    <w:rsid w:val="00D929F3"/>
    <w:rsid w:val="00D929FA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888"/>
    <w:rsid w:val="00D95A8B"/>
    <w:rsid w:val="00D95CCE"/>
    <w:rsid w:val="00D962F6"/>
    <w:rsid w:val="00D96A56"/>
    <w:rsid w:val="00D96A7E"/>
    <w:rsid w:val="00D96C3E"/>
    <w:rsid w:val="00D97311"/>
    <w:rsid w:val="00D975A0"/>
    <w:rsid w:val="00D97AD6"/>
    <w:rsid w:val="00D97EE1"/>
    <w:rsid w:val="00D97F37"/>
    <w:rsid w:val="00DA08D5"/>
    <w:rsid w:val="00DA0F13"/>
    <w:rsid w:val="00DA1751"/>
    <w:rsid w:val="00DA1B78"/>
    <w:rsid w:val="00DA218C"/>
    <w:rsid w:val="00DA22CA"/>
    <w:rsid w:val="00DA2372"/>
    <w:rsid w:val="00DA2807"/>
    <w:rsid w:val="00DA2BC3"/>
    <w:rsid w:val="00DA33DA"/>
    <w:rsid w:val="00DA3632"/>
    <w:rsid w:val="00DA370F"/>
    <w:rsid w:val="00DA3872"/>
    <w:rsid w:val="00DA3A1F"/>
    <w:rsid w:val="00DA3B6E"/>
    <w:rsid w:val="00DA3C42"/>
    <w:rsid w:val="00DA3CF1"/>
    <w:rsid w:val="00DA46B4"/>
    <w:rsid w:val="00DA46CB"/>
    <w:rsid w:val="00DA47E1"/>
    <w:rsid w:val="00DA4E69"/>
    <w:rsid w:val="00DA4E81"/>
    <w:rsid w:val="00DA50B2"/>
    <w:rsid w:val="00DA50DA"/>
    <w:rsid w:val="00DA57CF"/>
    <w:rsid w:val="00DA594E"/>
    <w:rsid w:val="00DA5E90"/>
    <w:rsid w:val="00DA62A1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0E76"/>
    <w:rsid w:val="00DB1498"/>
    <w:rsid w:val="00DB16EC"/>
    <w:rsid w:val="00DB1887"/>
    <w:rsid w:val="00DB1AD4"/>
    <w:rsid w:val="00DB34BD"/>
    <w:rsid w:val="00DB3A01"/>
    <w:rsid w:val="00DB4852"/>
    <w:rsid w:val="00DB54A3"/>
    <w:rsid w:val="00DB57B0"/>
    <w:rsid w:val="00DB5B77"/>
    <w:rsid w:val="00DB631E"/>
    <w:rsid w:val="00DB64A0"/>
    <w:rsid w:val="00DB65EB"/>
    <w:rsid w:val="00DB6740"/>
    <w:rsid w:val="00DB6C04"/>
    <w:rsid w:val="00DB6E82"/>
    <w:rsid w:val="00DB73DA"/>
    <w:rsid w:val="00DB75BD"/>
    <w:rsid w:val="00DB7786"/>
    <w:rsid w:val="00DB7814"/>
    <w:rsid w:val="00DB7D6A"/>
    <w:rsid w:val="00DC01CB"/>
    <w:rsid w:val="00DC03B8"/>
    <w:rsid w:val="00DC0427"/>
    <w:rsid w:val="00DC08CA"/>
    <w:rsid w:val="00DC08F6"/>
    <w:rsid w:val="00DC0E0A"/>
    <w:rsid w:val="00DC1179"/>
    <w:rsid w:val="00DC1841"/>
    <w:rsid w:val="00DC1CFB"/>
    <w:rsid w:val="00DC213D"/>
    <w:rsid w:val="00DC24AB"/>
    <w:rsid w:val="00DC2A57"/>
    <w:rsid w:val="00DC2FCA"/>
    <w:rsid w:val="00DC3A2D"/>
    <w:rsid w:val="00DC3F63"/>
    <w:rsid w:val="00DC3F9D"/>
    <w:rsid w:val="00DC53AA"/>
    <w:rsid w:val="00DC5E0E"/>
    <w:rsid w:val="00DC6124"/>
    <w:rsid w:val="00DC6508"/>
    <w:rsid w:val="00DC73F2"/>
    <w:rsid w:val="00DC7437"/>
    <w:rsid w:val="00DC7645"/>
    <w:rsid w:val="00DC76CF"/>
    <w:rsid w:val="00DC7A36"/>
    <w:rsid w:val="00DC7E8B"/>
    <w:rsid w:val="00DC7F32"/>
    <w:rsid w:val="00DD0071"/>
    <w:rsid w:val="00DD01DB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2FD1"/>
    <w:rsid w:val="00DD311A"/>
    <w:rsid w:val="00DD3377"/>
    <w:rsid w:val="00DD3C41"/>
    <w:rsid w:val="00DD4912"/>
    <w:rsid w:val="00DD4A40"/>
    <w:rsid w:val="00DD4CA1"/>
    <w:rsid w:val="00DD4D4B"/>
    <w:rsid w:val="00DD582D"/>
    <w:rsid w:val="00DD586E"/>
    <w:rsid w:val="00DD5ABD"/>
    <w:rsid w:val="00DD5B89"/>
    <w:rsid w:val="00DD5F6F"/>
    <w:rsid w:val="00DD6426"/>
    <w:rsid w:val="00DD6581"/>
    <w:rsid w:val="00DD6F5B"/>
    <w:rsid w:val="00DD732D"/>
    <w:rsid w:val="00DD7998"/>
    <w:rsid w:val="00DD7BB2"/>
    <w:rsid w:val="00DE0389"/>
    <w:rsid w:val="00DE0893"/>
    <w:rsid w:val="00DE0AAE"/>
    <w:rsid w:val="00DE0B3A"/>
    <w:rsid w:val="00DE0EDC"/>
    <w:rsid w:val="00DE1097"/>
    <w:rsid w:val="00DE10C3"/>
    <w:rsid w:val="00DE1698"/>
    <w:rsid w:val="00DE17E0"/>
    <w:rsid w:val="00DE1F11"/>
    <w:rsid w:val="00DE20B6"/>
    <w:rsid w:val="00DE21B1"/>
    <w:rsid w:val="00DE2680"/>
    <w:rsid w:val="00DE2AD8"/>
    <w:rsid w:val="00DE35D9"/>
    <w:rsid w:val="00DE3798"/>
    <w:rsid w:val="00DE3E9B"/>
    <w:rsid w:val="00DE4423"/>
    <w:rsid w:val="00DE4499"/>
    <w:rsid w:val="00DE46D4"/>
    <w:rsid w:val="00DE4A06"/>
    <w:rsid w:val="00DE4A33"/>
    <w:rsid w:val="00DE4B4F"/>
    <w:rsid w:val="00DE4DB0"/>
    <w:rsid w:val="00DE51B0"/>
    <w:rsid w:val="00DE5609"/>
    <w:rsid w:val="00DE6597"/>
    <w:rsid w:val="00DE6632"/>
    <w:rsid w:val="00DE732C"/>
    <w:rsid w:val="00DE740E"/>
    <w:rsid w:val="00DE7A0F"/>
    <w:rsid w:val="00DE7B19"/>
    <w:rsid w:val="00DE7C86"/>
    <w:rsid w:val="00DE7ECE"/>
    <w:rsid w:val="00DE7F11"/>
    <w:rsid w:val="00DF04BA"/>
    <w:rsid w:val="00DF0BCB"/>
    <w:rsid w:val="00DF116C"/>
    <w:rsid w:val="00DF11E9"/>
    <w:rsid w:val="00DF14E2"/>
    <w:rsid w:val="00DF1524"/>
    <w:rsid w:val="00DF1A87"/>
    <w:rsid w:val="00DF1C5D"/>
    <w:rsid w:val="00DF1CCA"/>
    <w:rsid w:val="00DF2480"/>
    <w:rsid w:val="00DF28C1"/>
    <w:rsid w:val="00DF31A2"/>
    <w:rsid w:val="00DF31C9"/>
    <w:rsid w:val="00DF3D54"/>
    <w:rsid w:val="00DF401B"/>
    <w:rsid w:val="00DF474F"/>
    <w:rsid w:val="00DF480C"/>
    <w:rsid w:val="00DF4CAD"/>
    <w:rsid w:val="00DF5317"/>
    <w:rsid w:val="00DF53C6"/>
    <w:rsid w:val="00DF5547"/>
    <w:rsid w:val="00DF58AA"/>
    <w:rsid w:val="00DF58DC"/>
    <w:rsid w:val="00DF58EA"/>
    <w:rsid w:val="00DF60D0"/>
    <w:rsid w:val="00DF66FD"/>
    <w:rsid w:val="00DF69A5"/>
    <w:rsid w:val="00DF7AFD"/>
    <w:rsid w:val="00DF7CC8"/>
    <w:rsid w:val="00DF7F9D"/>
    <w:rsid w:val="00E0049A"/>
    <w:rsid w:val="00E0060F"/>
    <w:rsid w:val="00E0065E"/>
    <w:rsid w:val="00E00765"/>
    <w:rsid w:val="00E007CC"/>
    <w:rsid w:val="00E00B1B"/>
    <w:rsid w:val="00E00BC0"/>
    <w:rsid w:val="00E00C3B"/>
    <w:rsid w:val="00E00DF6"/>
    <w:rsid w:val="00E00E04"/>
    <w:rsid w:val="00E00F42"/>
    <w:rsid w:val="00E01030"/>
    <w:rsid w:val="00E01189"/>
    <w:rsid w:val="00E01A99"/>
    <w:rsid w:val="00E020D0"/>
    <w:rsid w:val="00E02401"/>
    <w:rsid w:val="00E0255E"/>
    <w:rsid w:val="00E02850"/>
    <w:rsid w:val="00E02A5F"/>
    <w:rsid w:val="00E02CD7"/>
    <w:rsid w:val="00E03690"/>
    <w:rsid w:val="00E03F9D"/>
    <w:rsid w:val="00E044E6"/>
    <w:rsid w:val="00E0471C"/>
    <w:rsid w:val="00E04787"/>
    <w:rsid w:val="00E04A3F"/>
    <w:rsid w:val="00E04AE7"/>
    <w:rsid w:val="00E04EB9"/>
    <w:rsid w:val="00E04EDC"/>
    <w:rsid w:val="00E0515F"/>
    <w:rsid w:val="00E052DE"/>
    <w:rsid w:val="00E05577"/>
    <w:rsid w:val="00E055A6"/>
    <w:rsid w:val="00E059AE"/>
    <w:rsid w:val="00E05B3E"/>
    <w:rsid w:val="00E05BFC"/>
    <w:rsid w:val="00E05DC0"/>
    <w:rsid w:val="00E05F63"/>
    <w:rsid w:val="00E0606A"/>
    <w:rsid w:val="00E06087"/>
    <w:rsid w:val="00E0617A"/>
    <w:rsid w:val="00E06193"/>
    <w:rsid w:val="00E062CE"/>
    <w:rsid w:val="00E06326"/>
    <w:rsid w:val="00E064B6"/>
    <w:rsid w:val="00E06517"/>
    <w:rsid w:val="00E067E9"/>
    <w:rsid w:val="00E068DA"/>
    <w:rsid w:val="00E0759A"/>
    <w:rsid w:val="00E07B8C"/>
    <w:rsid w:val="00E07CAA"/>
    <w:rsid w:val="00E07D1D"/>
    <w:rsid w:val="00E103BE"/>
    <w:rsid w:val="00E10C4C"/>
    <w:rsid w:val="00E10FA0"/>
    <w:rsid w:val="00E1146B"/>
    <w:rsid w:val="00E117F3"/>
    <w:rsid w:val="00E1185F"/>
    <w:rsid w:val="00E11A6C"/>
    <w:rsid w:val="00E11A94"/>
    <w:rsid w:val="00E11DF9"/>
    <w:rsid w:val="00E12773"/>
    <w:rsid w:val="00E128AF"/>
    <w:rsid w:val="00E12D7B"/>
    <w:rsid w:val="00E12D90"/>
    <w:rsid w:val="00E12F09"/>
    <w:rsid w:val="00E13573"/>
    <w:rsid w:val="00E13D46"/>
    <w:rsid w:val="00E14079"/>
    <w:rsid w:val="00E14166"/>
    <w:rsid w:val="00E14367"/>
    <w:rsid w:val="00E145BC"/>
    <w:rsid w:val="00E146E6"/>
    <w:rsid w:val="00E14937"/>
    <w:rsid w:val="00E14E28"/>
    <w:rsid w:val="00E1596B"/>
    <w:rsid w:val="00E15B3A"/>
    <w:rsid w:val="00E15BC4"/>
    <w:rsid w:val="00E15D6C"/>
    <w:rsid w:val="00E165F4"/>
    <w:rsid w:val="00E167CD"/>
    <w:rsid w:val="00E16E4D"/>
    <w:rsid w:val="00E17032"/>
    <w:rsid w:val="00E17251"/>
    <w:rsid w:val="00E1726B"/>
    <w:rsid w:val="00E17486"/>
    <w:rsid w:val="00E17908"/>
    <w:rsid w:val="00E20335"/>
    <w:rsid w:val="00E20382"/>
    <w:rsid w:val="00E204B8"/>
    <w:rsid w:val="00E20541"/>
    <w:rsid w:val="00E206F2"/>
    <w:rsid w:val="00E20A3D"/>
    <w:rsid w:val="00E20AB6"/>
    <w:rsid w:val="00E20D4C"/>
    <w:rsid w:val="00E20D8B"/>
    <w:rsid w:val="00E20E94"/>
    <w:rsid w:val="00E214E9"/>
    <w:rsid w:val="00E217A2"/>
    <w:rsid w:val="00E218EA"/>
    <w:rsid w:val="00E219A6"/>
    <w:rsid w:val="00E21D74"/>
    <w:rsid w:val="00E220DC"/>
    <w:rsid w:val="00E223D5"/>
    <w:rsid w:val="00E22AA1"/>
    <w:rsid w:val="00E232E6"/>
    <w:rsid w:val="00E23A4C"/>
    <w:rsid w:val="00E23AC4"/>
    <w:rsid w:val="00E23FDF"/>
    <w:rsid w:val="00E244D1"/>
    <w:rsid w:val="00E256E7"/>
    <w:rsid w:val="00E25965"/>
    <w:rsid w:val="00E25AF1"/>
    <w:rsid w:val="00E25B4A"/>
    <w:rsid w:val="00E26701"/>
    <w:rsid w:val="00E2736F"/>
    <w:rsid w:val="00E2773C"/>
    <w:rsid w:val="00E279A8"/>
    <w:rsid w:val="00E27B1A"/>
    <w:rsid w:val="00E27EFD"/>
    <w:rsid w:val="00E3089B"/>
    <w:rsid w:val="00E3104D"/>
    <w:rsid w:val="00E311D4"/>
    <w:rsid w:val="00E31791"/>
    <w:rsid w:val="00E317EB"/>
    <w:rsid w:val="00E3183F"/>
    <w:rsid w:val="00E31BFE"/>
    <w:rsid w:val="00E31CEC"/>
    <w:rsid w:val="00E321B8"/>
    <w:rsid w:val="00E32488"/>
    <w:rsid w:val="00E32C16"/>
    <w:rsid w:val="00E337CA"/>
    <w:rsid w:val="00E33C78"/>
    <w:rsid w:val="00E34114"/>
    <w:rsid w:val="00E3423F"/>
    <w:rsid w:val="00E34703"/>
    <w:rsid w:val="00E348B9"/>
    <w:rsid w:val="00E34F5B"/>
    <w:rsid w:val="00E35247"/>
    <w:rsid w:val="00E3552A"/>
    <w:rsid w:val="00E3556E"/>
    <w:rsid w:val="00E356EF"/>
    <w:rsid w:val="00E35E83"/>
    <w:rsid w:val="00E360C9"/>
    <w:rsid w:val="00E36495"/>
    <w:rsid w:val="00E37344"/>
    <w:rsid w:val="00E3738C"/>
    <w:rsid w:val="00E37609"/>
    <w:rsid w:val="00E37C09"/>
    <w:rsid w:val="00E37D12"/>
    <w:rsid w:val="00E400B6"/>
    <w:rsid w:val="00E4030E"/>
    <w:rsid w:val="00E4054A"/>
    <w:rsid w:val="00E4074A"/>
    <w:rsid w:val="00E40794"/>
    <w:rsid w:val="00E40A1E"/>
    <w:rsid w:val="00E416AD"/>
    <w:rsid w:val="00E4182E"/>
    <w:rsid w:val="00E41B08"/>
    <w:rsid w:val="00E4207D"/>
    <w:rsid w:val="00E42642"/>
    <w:rsid w:val="00E42936"/>
    <w:rsid w:val="00E429E6"/>
    <w:rsid w:val="00E42B15"/>
    <w:rsid w:val="00E42C0B"/>
    <w:rsid w:val="00E42C54"/>
    <w:rsid w:val="00E42EAB"/>
    <w:rsid w:val="00E43107"/>
    <w:rsid w:val="00E435D0"/>
    <w:rsid w:val="00E43A4E"/>
    <w:rsid w:val="00E44101"/>
    <w:rsid w:val="00E441F6"/>
    <w:rsid w:val="00E447E5"/>
    <w:rsid w:val="00E44D1D"/>
    <w:rsid w:val="00E45071"/>
    <w:rsid w:val="00E4589F"/>
    <w:rsid w:val="00E46111"/>
    <w:rsid w:val="00E46179"/>
    <w:rsid w:val="00E4684F"/>
    <w:rsid w:val="00E46A52"/>
    <w:rsid w:val="00E46D6F"/>
    <w:rsid w:val="00E472ED"/>
    <w:rsid w:val="00E50193"/>
    <w:rsid w:val="00E50273"/>
    <w:rsid w:val="00E506E9"/>
    <w:rsid w:val="00E50DB7"/>
    <w:rsid w:val="00E50E59"/>
    <w:rsid w:val="00E51402"/>
    <w:rsid w:val="00E5158B"/>
    <w:rsid w:val="00E51971"/>
    <w:rsid w:val="00E51E95"/>
    <w:rsid w:val="00E51EB5"/>
    <w:rsid w:val="00E5210E"/>
    <w:rsid w:val="00E52283"/>
    <w:rsid w:val="00E52B0D"/>
    <w:rsid w:val="00E52D18"/>
    <w:rsid w:val="00E52D9A"/>
    <w:rsid w:val="00E533B4"/>
    <w:rsid w:val="00E535EC"/>
    <w:rsid w:val="00E53696"/>
    <w:rsid w:val="00E537E6"/>
    <w:rsid w:val="00E53B61"/>
    <w:rsid w:val="00E53E4A"/>
    <w:rsid w:val="00E54159"/>
    <w:rsid w:val="00E5419E"/>
    <w:rsid w:val="00E5466F"/>
    <w:rsid w:val="00E5472A"/>
    <w:rsid w:val="00E54897"/>
    <w:rsid w:val="00E54B4E"/>
    <w:rsid w:val="00E55142"/>
    <w:rsid w:val="00E55B9E"/>
    <w:rsid w:val="00E56E98"/>
    <w:rsid w:val="00E56F26"/>
    <w:rsid w:val="00E57A24"/>
    <w:rsid w:val="00E57C38"/>
    <w:rsid w:val="00E600FB"/>
    <w:rsid w:val="00E602B0"/>
    <w:rsid w:val="00E60864"/>
    <w:rsid w:val="00E61002"/>
    <w:rsid w:val="00E6109E"/>
    <w:rsid w:val="00E6177C"/>
    <w:rsid w:val="00E61804"/>
    <w:rsid w:val="00E61B55"/>
    <w:rsid w:val="00E61BC1"/>
    <w:rsid w:val="00E61C8C"/>
    <w:rsid w:val="00E62456"/>
    <w:rsid w:val="00E629E0"/>
    <w:rsid w:val="00E62A8E"/>
    <w:rsid w:val="00E63124"/>
    <w:rsid w:val="00E631B4"/>
    <w:rsid w:val="00E63299"/>
    <w:rsid w:val="00E6353B"/>
    <w:rsid w:val="00E641B8"/>
    <w:rsid w:val="00E64571"/>
    <w:rsid w:val="00E649BE"/>
    <w:rsid w:val="00E64A8C"/>
    <w:rsid w:val="00E64F0B"/>
    <w:rsid w:val="00E64FC5"/>
    <w:rsid w:val="00E6562A"/>
    <w:rsid w:val="00E65BBD"/>
    <w:rsid w:val="00E65DCD"/>
    <w:rsid w:val="00E65E0B"/>
    <w:rsid w:val="00E6602E"/>
    <w:rsid w:val="00E66501"/>
    <w:rsid w:val="00E6672D"/>
    <w:rsid w:val="00E668C9"/>
    <w:rsid w:val="00E66904"/>
    <w:rsid w:val="00E66DFF"/>
    <w:rsid w:val="00E67183"/>
    <w:rsid w:val="00E67319"/>
    <w:rsid w:val="00E6757C"/>
    <w:rsid w:val="00E67634"/>
    <w:rsid w:val="00E67700"/>
    <w:rsid w:val="00E677FE"/>
    <w:rsid w:val="00E67D81"/>
    <w:rsid w:val="00E67DB9"/>
    <w:rsid w:val="00E70098"/>
    <w:rsid w:val="00E701DD"/>
    <w:rsid w:val="00E70753"/>
    <w:rsid w:val="00E70896"/>
    <w:rsid w:val="00E70EA6"/>
    <w:rsid w:val="00E7103C"/>
    <w:rsid w:val="00E71176"/>
    <w:rsid w:val="00E71257"/>
    <w:rsid w:val="00E7136F"/>
    <w:rsid w:val="00E713EF"/>
    <w:rsid w:val="00E715E2"/>
    <w:rsid w:val="00E716A3"/>
    <w:rsid w:val="00E71B4C"/>
    <w:rsid w:val="00E72054"/>
    <w:rsid w:val="00E72267"/>
    <w:rsid w:val="00E72298"/>
    <w:rsid w:val="00E724A2"/>
    <w:rsid w:val="00E72B73"/>
    <w:rsid w:val="00E72C2E"/>
    <w:rsid w:val="00E72FEB"/>
    <w:rsid w:val="00E73117"/>
    <w:rsid w:val="00E73194"/>
    <w:rsid w:val="00E73679"/>
    <w:rsid w:val="00E73685"/>
    <w:rsid w:val="00E73AC8"/>
    <w:rsid w:val="00E74051"/>
    <w:rsid w:val="00E74136"/>
    <w:rsid w:val="00E742D1"/>
    <w:rsid w:val="00E7437E"/>
    <w:rsid w:val="00E745F4"/>
    <w:rsid w:val="00E74D53"/>
    <w:rsid w:val="00E751DF"/>
    <w:rsid w:val="00E75242"/>
    <w:rsid w:val="00E753D8"/>
    <w:rsid w:val="00E75DF5"/>
    <w:rsid w:val="00E75E03"/>
    <w:rsid w:val="00E75E4B"/>
    <w:rsid w:val="00E761E4"/>
    <w:rsid w:val="00E76D0E"/>
    <w:rsid w:val="00E76D75"/>
    <w:rsid w:val="00E76EC9"/>
    <w:rsid w:val="00E76FC8"/>
    <w:rsid w:val="00E7709E"/>
    <w:rsid w:val="00E773F3"/>
    <w:rsid w:val="00E800A0"/>
    <w:rsid w:val="00E80664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767"/>
    <w:rsid w:val="00E828BD"/>
    <w:rsid w:val="00E82B8F"/>
    <w:rsid w:val="00E834BE"/>
    <w:rsid w:val="00E845B2"/>
    <w:rsid w:val="00E84644"/>
    <w:rsid w:val="00E847B5"/>
    <w:rsid w:val="00E84881"/>
    <w:rsid w:val="00E84A61"/>
    <w:rsid w:val="00E84CBD"/>
    <w:rsid w:val="00E84E31"/>
    <w:rsid w:val="00E84FC9"/>
    <w:rsid w:val="00E85497"/>
    <w:rsid w:val="00E854F3"/>
    <w:rsid w:val="00E860A5"/>
    <w:rsid w:val="00E87096"/>
    <w:rsid w:val="00E873A5"/>
    <w:rsid w:val="00E8790B"/>
    <w:rsid w:val="00E87EBE"/>
    <w:rsid w:val="00E902D7"/>
    <w:rsid w:val="00E903F3"/>
    <w:rsid w:val="00E904E2"/>
    <w:rsid w:val="00E904EC"/>
    <w:rsid w:val="00E9080B"/>
    <w:rsid w:val="00E9088A"/>
    <w:rsid w:val="00E90B0F"/>
    <w:rsid w:val="00E910F5"/>
    <w:rsid w:val="00E919B6"/>
    <w:rsid w:val="00E919BF"/>
    <w:rsid w:val="00E91A50"/>
    <w:rsid w:val="00E91F1F"/>
    <w:rsid w:val="00E91F6F"/>
    <w:rsid w:val="00E920C1"/>
    <w:rsid w:val="00E926E3"/>
    <w:rsid w:val="00E92F49"/>
    <w:rsid w:val="00E9327E"/>
    <w:rsid w:val="00E93607"/>
    <w:rsid w:val="00E93654"/>
    <w:rsid w:val="00E93698"/>
    <w:rsid w:val="00E93795"/>
    <w:rsid w:val="00E939C0"/>
    <w:rsid w:val="00E93A08"/>
    <w:rsid w:val="00E93BC1"/>
    <w:rsid w:val="00E94288"/>
    <w:rsid w:val="00E947DB"/>
    <w:rsid w:val="00E94970"/>
    <w:rsid w:val="00E94FAC"/>
    <w:rsid w:val="00E9513F"/>
    <w:rsid w:val="00E95790"/>
    <w:rsid w:val="00E95B05"/>
    <w:rsid w:val="00E95BDA"/>
    <w:rsid w:val="00E95EEF"/>
    <w:rsid w:val="00E95FDF"/>
    <w:rsid w:val="00E963B7"/>
    <w:rsid w:val="00E963C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41D"/>
    <w:rsid w:val="00EA150B"/>
    <w:rsid w:val="00EA1AE7"/>
    <w:rsid w:val="00EA1CDB"/>
    <w:rsid w:val="00EA1F80"/>
    <w:rsid w:val="00EA21BD"/>
    <w:rsid w:val="00EA263F"/>
    <w:rsid w:val="00EA300D"/>
    <w:rsid w:val="00EA36B8"/>
    <w:rsid w:val="00EA3A16"/>
    <w:rsid w:val="00EA3AB0"/>
    <w:rsid w:val="00EA3B30"/>
    <w:rsid w:val="00EA3B71"/>
    <w:rsid w:val="00EA3DDD"/>
    <w:rsid w:val="00EA418F"/>
    <w:rsid w:val="00EA426C"/>
    <w:rsid w:val="00EA4394"/>
    <w:rsid w:val="00EA4509"/>
    <w:rsid w:val="00EA4615"/>
    <w:rsid w:val="00EA4628"/>
    <w:rsid w:val="00EA497D"/>
    <w:rsid w:val="00EA4ADE"/>
    <w:rsid w:val="00EA529C"/>
    <w:rsid w:val="00EA5908"/>
    <w:rsid w:val="00EA5A8B"/>
    <w:rsid w:val="00EA5DE7"/>
    <w:rsid w:val="00EA5E56"/>
    <w:rsid w:val="00EA5F8D"/>
    <w:rsid w:val="00EA607E"/>
    <w:rsid w:val="00EA6BF8"/>
    <w:rsid w:val="00EA6E7E"/>
    <w:rsid w:val="00EA6F93"/>
    <w:rsid w:val="00EA75E9"/>
    <w:rsid w:val="00EA7F37"/>
    <w:rsid w:val="00EA7F82"/>
    <w:rsid w:val="00EB009E"/>
    <w:rsid w:val="00EB0B10"/>
    <w:rsid w:val="00EB0D36"/>
    <w:rsid w:val="00EB12F5"/>
    <w:rsid w:val="00EB13AA"/>
    <w:rsid w:val="00EB1549"/>
    <w:rsid w:val="00EB19E7"/>
    <w:rsid w:val="00EB1CB0"/>
    <w:rsid w:val="00EB2262"/>
    <w:rsid w:val="00EB23B4"/>
    <w:rsid w:val="00EB32F7"/>
    <w:rsid w:val="00EB34DA"/>
    <w:rsid w:val="00EB36EB"/>
    <w:rsid w:val="00EB3C57"/>
    <w:rsid w:val="00EB3ED4"/>
    <w:rsid w:val="00EB3F1F"/>
    <w:rsid w:val="00EB402A"/>
    <w:rsid w:val="00EB40B1"/>
    <w:rsid w:val="00EB45CF"/>
    <w:rsid w:val="00EB4719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124"/>
    <w:rsid w:val="00EC0228"/>
    <w:rsid w:val="00EC04C0"/>
    <w:rsid w:val="00EC06C1"/>
    <w:rsid w:val="00EC075B"/>
    <w:rsid w:val="00EC0AE0"/>
    <w:rsid w:val="00EC0C99"/>
    <w:rsid w:val="00EC0FBE"/>
    <w:rsid w:val="00EC104D"/>
    <w:rsid w:val="00EC1571"/>
    <w:rsid w:val="00EC2227"/>
    <w:rsid w:val="00EC233E"/>
    <w:rsid w:val="00EC2810"/>
    <w:rsid w:val="00EC2FE1"/>
    <w:rsid w:val="00EC3032"/>
    <w:rsid w:val="00EC3516"/>
    <w:rsid w:val="00EC35CA"/>
    <w:rsid w:val="00EC3C25"/>
    <w:rsid w:val="00EC4587"/>
    <w:rsid w:val="00EC4CED"/>
    <w:rsid w:val="00EC4D89"/>
    <w:rsid w:val="00EC4D8A"/>
    <w:rsid w:val="00EC4E02"/>
    <w:rsid w:val="00EC4F97"/>
    <w:rsid w:val="00EC52AB"/>
    <w:rsid w:val="00EC5419"/>
    <w:rsid w:val="00EC57C8"/>
    <w:rsid w:val="00EC59B6"/>
    <w:rsid w:val="00EC5A11"/>
    <w:rsid w:val="00EC5B3D"/>
    <w:rsid w:val="00EC6080"/>
    <w:rsid w:val="00EC613C"/>
    <w:rsid w:val="00EC626E"/>
    <w:rsid w:val="00EC62B8"/>
    <w:rsid w:val="00EC6382"/>
    <w:rsid w:val="00EC6796"/>
    <w:rsid w:val="00EC68BD"/>
    <w:rsid w:val="00EC6E0C"/>
    <w:rsid w:val="00EC6E2E"/>
    <w:rsid w:val="00EC6EA3"/>
    <w:rsid w:val="00EC720A"/>
    <w:rsid w:val="00EC722E"/>
    <w:rsid w:val="00EC76FE"/>
    <w:rsid w:val="00EC788C"/>
    <w:rsid w:val="00EC7C09"/>
    <w:rsid w:val="00EC7E64"/>
    <w:rsid w:val="00ED064E"/>
    <w:rsid w:val="00ED0693"/>
    <w:rsid w:val="00ED06AE"/>
    <w:rsid w:val="00ED093E"/>
    <w:rsid w:val="00ED098F"/>
    <w:rsid w:val="00ED0E6E"/>
    <w:rsid w:val="00ED0F6A"/>
    <w:rsid w:val="00ED0FBB"/>
    <w:rsid w:val="00ED1045"/>
    <w:rsid w:val="00ED138C"/>
    <w:rsid w:val="00ED1505"/>
    <w:rsid w:val="00ED18C0"/>
    <w:rsid w:val="00ED190A"/>
    <w:rsid w:val="00ED1B2B"/>
    <w:rsid w:val="00ED274A"/>
    <w:rsid w:val="00ED299E"/>
    <w:rsid w:val="00ED29D3"/>
    <w:rsid w:val="00ED2F0F"/>
    <w:rsid w:val="00ED2FA1"/>
    <w:rsid w:val="00ED44E5"/>
    <w:rsid w:val="00ED4AFB"/>
    <w:rsid w:val="00ED51A2"/>
    <w:rsid w:val="00ED532C"/>
    <w:rsid w:val="00ED543A"/>
    <w:rsid w:val="00ED5597"/>
    <w:rsid w:val="00ED65CA"/>
    <w:rsid w:val="00ED7314"/>
    <w:rsid w:val="00ED76A0"/>
    <w:rsid w:val="00ED792C"/>
    <w:rsid w:val="00ED7EF5"/>
    <w:rsid w:val="00EE0814"/>
    <w:rsid w:val="00EE0CA3"/>
    <w:rsid w:val="00EE123F"/>
    <w:rsid w:val="00EE1ABB"/>
    <w:rsid w:val="00EE1D78"/>
    <w:rsid w:val="00EE2456"/>
    <w:rsid w:val="00EE2513"/>
    <w:rsid w:val="00EE26AA"/>
    <w:rsid w:val="00EE2FB1"/>
    <w:rsid w:val="00EE320F"/>
    <w:rsid w:val="00EE334A"/>
    <w:rsid w:val="00EE3B9D"/>
    <w:rsid w:val="00EE3BEA"/>
    <w:rsid w:val="00EE3C9A"/>
    <w:rsid w:val="00EE429D"/>
    <w:rsid w:val="00EE437C"/>
    <w:rsid w:val="00EE4C1E"/>
    <w:rsid w:val="00EE4D3F"/>
    <w:rsid w:val="00EE4F2F"/>
    <w:rsid w:val="00EE525B"/>
    <w:rsid w:val="00EE5268"/>
    <w:rsid w:val="00EE54D1"/>
    <w:rsid w:val="00EE5B2B"/>
    <w:rsid w:val="00EE5DDC"/>
    <w:rsid w:val="00EE5F04"/>
    <w:rsid w:val="00EE5F09"/>
    <w:rsid w:val="00EE623A"/>
    <w:rsid w:val="00EE689D"/>
    <w:rsid w:val="00EE6ABB"/>
    <w:rsid w:val="00EE6BA8"/>
    <w:rsid w:val="00EE6F47"/>
    <w:rsid w:val="00EE7513"/>
    <w:rsid w:val="00EE7B94"/>
    <w:rsid w:val="00EF00D0"/>
    <w:rsid w:val="00EF02F8"/>
    <w:rsid w:val="00EF1086"/>
    <w:rsid w:val="00EF1131"/>
    <w:rsid w:val="00EF1695"/>
    <w:rsid w:val="00EF198B"/>
    <w:rsid w:val="00EF1F63"/>
    <w:rsid w:val="00EF2244"/>
    <w:rsid w:val="00EF22D0"/>
    <w:rsid w:val="00EF2C20"/>
    <w:rsid w:val="00EF38E0"/>
    <w:rsid w:val="00EF3B46"/>
    <w:rsid w:val="00EF3EE3"/>
    <w:rsid w:val="00EF3FF4"/>
    <w:rsid w:val="00EF4220"/>
    <w:rsid w:val="00EF47BA"/>
    <w:rsid w:val="00EF4BCC"/>
    <w:rsid w:val="00EF4CAF"/>
    <w:rsid w:val="00EF5198"/>
    <w:rsid w:val="00EF55E6"/>
    <w:rsid w:val="00EF580D"/>
    <w:rsid w:val="00EF5998"/>
    <w:rsid w:val="00EF59DF"/>
    <w:rsid w:val="00EF5A74"/>
    <w:rsid w:val="00EF5CBE"/>
    <w:rsid w:val="00EF5D4D"/>
    <w:rsid w:val="00EF5DB5"/>
    <w:rsid w:val="00EF639A"/>
    <w:rsid w:val="00EF6867"/>
    <w:rsid w:val="00EF6A7D"/>
    <w:rsid w:val="00EF730B"/>
    <w:rsid w:val="00EF74F6"/>
    <w:rsid w:val="00EF7694"/>
    <w:rsid w:val="00EF7898"/>
    <w:rsid w:val="00EF78E5"/>
    <w:rsid w:val="00EF7988"/>
    <w:rsid w:val="00EF79BA"/>
    <w:rsid w:val="00EF79CC"/>
    <w:rsid w:val="00EF7A60"/>
    <w:rsid w:val="00EF7B28"/>
    <w:rsid w:val="00EF7B4F"/>
    <w:rsid w:val="00F0034B"/>
    <w:rsid w:val="00F004D9"/>
    <w:rsid w:val="00F009AC"/>
    <w:rsid w:val="00F00B91"/>
    <w:rsid w:val="00F0127F"/>
    <w:rsid w:val="00F012A4"/>
    <w:rsid w:val="00F01333"/>
    <w:rsid w:val="00F01805"/>
    <w:rsid w:val="00F01F83"/>
    <w:rsid w:val="00F026E9"/>
    <w:rsid w:val="00F0283D"/>
    <w:rsid w:val="00F02E30"/>
    <w:rsid w:val="00F02E87"/>
    <w:rsid w:val="00F0319E"/>
    <w:rsid w:val="00F03A38"/>
    <w:rsid w:val="00F04260"/>
    <w:rsid w:val="00F04E91"/>
    <w:rsid w:val="00F04F2D"/>
    <w:rsid w:val="00F04F46"/>
    <w:rsid w:val="00F05572"/>
    <w:rsid w:val="00F0577F"/>
    <w:rsid w:val="00F057EB"/>
    <w:rsid w:val="00F05A3B"/>
    <w:rsid w:val="00F05B10"/>
    <w:rsid w:val="00F05BC2"/>
    <w:rsid w:val="00F05E3D"/>
    <w:rsid w:val="00F05F57"/>
    <w:rsid w:val="00F0635D"/>
    <w:rsid w:val="00F063A1"/>
    <w:rsid w:val="00F068B0"/>
    <w:rsid w:val="00F06971"/>
    <w:rsid w:val="00F06D46"/>
    <w:rsid w:val="00F06F49"/>
    <w:rsid w:val="00F0721F"/>
    <w:rsid w:val="00F07845"/>
    <w:rsid w:val="00F07ACF"/>
    <w:rsid w:val="00F10D92"/>
    <w:rsid w:val="00F10ED0"/>
    <w:rsid w:val="00F113FF"/>
    <w:rsid w:val="00F114C5"/>
    <w:rsid w:val="00F11504"/>
    <w:rsid w:val="00F11550"/>
    <w:rsid w:val="00F11839"/>
    <w:rsid w:val="00F11A3B"/>
    <w:rsid w:val="00F11E3B"/>
    <w:rsid w:val="00F12269"/>
    <w:rsid w:val="00F12900"/>
    <w:rsid w:val="00F12C71"/>
    <w:rsid w:val="00F12F1A"/>
    <w:rsid w:val="00F13147"/>
    <w:rsid w:val="00F13635"/>
    <w:rsid w:val="00F13BF9"/>
    <w:rsid w:val="00F141BA"/>
    <w:rsid w:val="00F141D8"/>
    <w:rsid w:val="00F1473B"/>
    <w:rsid w:val="00F1473F"/>
    <w:rsid w:val="00F14F07"/>
    <w:rsid w:val="00F14F92"/>
    <w:rsid w:val="00F152C3"/>
    <w:rsid w:val="00F15300"/>
    <w:rsid w:val="00F15947"/>
    <w:rsid w:val="00F15C9B"/>
    <w:rsid w:val="00F15E4F"/>
    <w:rsid w:val="00F16002"/>
    <w:rsid w:val="00F1632F"/>
    <w:rsid w:val="00F16A1C"/>
    <w:rsid w:val="00F16C9E"/>
    <w:rsid w:val="00F16CD2"/>
    <w:rsid w:val="00F16EE6"/>
    <w:rsid w:val="00F17330"/>
    <w:rsid w:val="00F176C1"/>
    <w:rsid w:val="00F177CB"/>
    <w:rsid w:val="00F17FD9"/>
    <w:rsid w:val="00F20134"/>
    <w:rsid w:val="00F206F8"/>
    <w:rsid w:val="00F20E26"/>
    <w:rsid w:val="00F20FB3"/>
    <w:rsid w:val="00F21190"/>
    <w:rsid w:val="00F21C6E"/>
    <w:rsid w:val="00F21CE9"/>
    <w:rsid w:val="00F21E5F"/>
    <w:rsid w:val="00F22164"/>
    <w:rsid w:val="00F2237C"/>
    <w:rsid w:val="00F22486"/>
    <w:rsid w:val="00F22AD3"/>
    <w:rsid w:val="00F22BD5"/>
    <w:rsid w:val="00F22D86"/>
    <w:rsid w:val="00F22E34"/>
    <w:rsid w:val="00F231B3"/>
    <w:rsid w:val="00F231F6"/>
    <w:rsid w:val="00F2336C"/>
    <w:rsid w:val="00F23DC9"/>
    <w:rsid w:val="00F23ED5"/>
    <w:rsid w:val="00F24031"/>
    <w:rsid w:val="00F247A4"/>
    <w:rsid w:val="00F25785"/>
    <w:rsid w:val="00F25895"/>
    <w:rsid w:val="00F25A4D"/>
    <w:rsid w:val="00F26753"/>
    <w:rsid w:val="00F26762"/>
    <w:rsid w:val="00F26DA0"/>
    <w:rsid w:val="00F27612"/>
    <w:rsid w:val="00F27867"/>
    <w:rsid w:val="00F27AA1"/>
    <w:rsid w:val="00F27E37"/>
    <w:rsid w:val="00F27F2A"/>
    <w:rsid w:val="00F3010F"/>
    <w:rsid w:val="00F3072B"/>
    <w:rsid w:val="00F309D9"/>
    <w:rsid w:val="00F30DAC"/>
    <w:rsid w:val="00F30F03"/>
    <w:rsid w:val="00F30F2B"/>
    <w:rsid w:val="00F30FD9"/>
    <w:rsid w:val="00F31296"/>
    <w:rsid w:val="00F3134C"/>
    <w:rsid w:val="00F314E6"/>
    <w:rsid w:val="00F31537"/>
    <w:rsid w:val="00F32282"/>
    <w:rsid w:val="00F32287"/>
    <w:rsid w:val="00F3237D"/>
    <w:rsid w:val="00F323FC"/>
    <w:rsid w:val="00F3290E"/>
    <w:rsid w:val="00F33F42"/>
    <w:rsid w:val="00F33F9F"/>
    <w:rsid w:val="00F344BA"/>
    <w:rsid w:val="00F348B3"/>
    <w:rsid w:val="00F34E0A"/>
    <w:rsid w:val="00F34E16"/>
    <w:rsid w:val="00F34E90"/>
    <w:rsid w:val="00F34FC6"/>
    <w:rsid w:val="00F356A1"/>
    <w:rsid w:val="00F3664E"/>
    <w:rsid w:val="00F36D0E"/>
    <w:rsid w:val="00F36DE5"/>
    <w:rsid w:val="00F36EBE"/>
    <w:rsid w:val="00F370BD"/>
    <w:rsid w:val="00F37791"/>
    <w:rsid w:val="00F377A1"/>
    <w:rsid w:val="00F37C20"/>
    <w:rsid w:val="00F37E3A"/>
    <w:rsid w:val="00F401B3"/>
    <w:rsid w:val="00F4027A"/>
    <w:rsid w:val="00F40665"/>
    <w:rsid w:val="00F406C9"/>
    <w:rsid w:val="00F40B0C"/>
    <w:rsid w:val="00F40DDF"/>
    <w:rsid w:val="00F40E2D"/>
    <w:rsid w:val="00F41193"/>
    <w:rsid w:val="00F4185B"/>
    <w:rsid w:val="00F41A7B"/>
    <w:rsid w:val="00F42001"/>
    <w:rsid w:val="00F420A5"/>
    <w:rsid w:val="00F42687"/>
    <w:rsid w:val="00F426DF"/>
    <w:rsid w:val="00F4291E"/>
    <w:rsid w:val="00F42C05"/>
    <w:rsid w:val="00F42C5C"/>
    <w:rsid w:val="00F43555"/>
    <w:rsid w:val="00F4386C"/>
    <w:rsid w:val="00F44095"/>
    <w:rsid w:val="00F4445F"/>
    <w:rsid w:val="00F44682"/>
    <w:rsid w:val="00F44B41"/>
    <w:rsid w:val="00F44C8E"/>
    <w:rsid w:val="00F45245"/>
    <w:rsid w:val="00F45862"/>
    <w:rsid w:val="00F4590C"/>
    <w:rsid w:val="00F45EA9"/>
    <w:rsid w:val="00F45EB7"/>
    <w:rsid w:val="00F45ED2"/>
    <w:rsid w:val="00F46518"/>
    <w:rsid w:val="00F4681B"/>
    <w:rsid w:val="00F46BC7"/>
    <w:rsid w:val="00F46E66"/>
    <w:rsid w:val="00F470B8"/>
    <w:rsid w:val="00F47217"/>
    <w:rsid w:val="00F4728F"/>
    <w:rsid w:val="00F47315"/>
    <w:rsid w:val="00F476C6"/>
    <w:rsid w:val="00F47879"/>
    <w:rsid w:val="00F47FA8"/>
    <w:rsid w:val="00F5016D"/>
    <w:rsid w:val="00F50685"/>
    <w:rsid w:val="00F50861"/>
    <w:rsid w:val="00F50B07"/>
    <w:rsid w:val="00F510AA"/>
    <w:rsid w:val="00F51989"/>
    <w:rsid w:val="00F51C59"/>
    <w:rsid w:val="00F51F27"/>
    <w:rsid w:val="00F525E5"/>
    <w:rsid w:val="00F526D4"/>
    <w:rsid w:val="00F52D67"/>
    <w:rsid w:val="00F52D68"/>
    <w:rsid w:val="00F5315F"/>
    <w:rsid w:val="00F53748"/>
    <w:rsid w:val="00F53BE1"/>
    <w:rsid w:val="00F53CCD"/>
    <w:rsid w:val="00F53EB1"/>
    <w:rsid w:val="00F54CAE"/>
    <w:rsid w:val="00F54E73"/>
    <w:rsid w:val="00F550E1"/>
    <w:rsid w:val="00F554B7"/>
    <w:rsid w:val="00F556B6"/>
    <w:rsid w:val="00F557B9"/>
    <w:rsid w:val="00F557FD"/>
    <w:rsid w:val="00F55976"/>
    <w:rsid w:val="00F55E65"/>
    <w:rsid w:val="00F55E6D"/>
    <w:rsid w:val="00F56D15"/>
    <w:rsid w:val="00F56E96"/>
    <w:rsid w:val="00F56FB8"/>
    <w:rsid w:val="00F5776B"/>
    <w:rsid w:val="00F577D0"/>
    <w:rsid w:val="00F57978"/>
    <w:rsid w:val="00F57DCC"/>
    <w:rsid w:val="00F601BF"/>
    <w:rsid w:val="00F6095C"/>
    <w:rsid w:val="00F60EA0"/>
    <w:rsid w:val="00F61127"/>
    <w:rsid w:val="00F61319"/>
    <w:rsid w:val="00F615A0"/>
    <w:rsid w:val="00F61850"/>
    <w:rsid w:val="00F6191A"/>
    <w:rsid w:val="00F61AEF"/>
    <w:rsid w:val="00F62253"/>
    <w:rsid w:val="00F6277D"/>
    <w:rsid w:val="00F62D2A"/>
    <w:rsid w:val="00F62F44"/>
    <w:rsid w:val="00F632D2"/>
    <w:rsid w:val="00F638FC"/>
    <w:rsid w:val="00F63C0E"/>
    <w:rsid w:val="00F6414A"/>
    <w:rsid w:val="00F644FF"/>
    <w:rsid w:val="00F645D0"/>
    <w:rsid w:val="00F65177"/>
    <w:rsid w:val="00F6526E"/>
    <w:rsid w:val="00F65A9F"/>
    <w:rsid w:val="00F65B7C"/>
    <w:rsid w:val="00F660F3"/>
    <w:rsid w:val="00F668F1"/>
    <w:rsid w:val="00F66D07"/>
    <w:rsid w:val="00F66E40"/>
    <w:rsid w:val="00F6789B"/>
    <w:rsid w:val="00F67A3A"/>
    <w:rsid w:val="00F67EB6"/>
    <w:rsid w:val="00F67F89"/>
    <w:rsid w:val="00F70017"/>
    <w:rsid w:val="00F700D9"/>
    <w:rsid w:val="00F70513"/>
    <w:rsid w:val="00F7089C"/>
    <w:rsid w:val="00F708F5"/>
    <w:rsid w:val="00F715CC"/>
    <w:rsid w:val="00F71F15"/>
    <w:rsid w:val="00F72436"/>
    <w:rsid w:val="00F72F42"/>
    <w:rsid w:val="00F73581"/>
    <w:rsid w:val="00F73CB0"/>
    <w:rsid w:val="00F74019"/>
    <w:rsid w:val="00F74301"/>
    <w:rsid w:val="00F74C0F"/>
    <w:rsid w:val="00F7578A"/>
    <w:rsid w:val="00F75ABD"/>
    <w:rsid w:val="00F76664"/>
    <w:rsid w:val="00F76725"/>
    <w:rsid w:val="00F76B18"/>
    <w:rsid w:val="00F76B2B"/>
    <w:rsid w:val="00F76DA4"/>
    <w:rsid w:val="00F777EF"/>
    <w:rsid w:val="00F778AD"/>
    <w:rsid w:val="00F77F0E"/>
    <w:rsid w:val="00F77F79"/>
    <w:rsid w:val="00F77F98"/>
    <w:rsid w:val="00F8032E"/>
    <w:rsid w:val="00F80DE7"/>
    <w:rsid w:val="00F81038"/>
    <w:rsid w:val="00F81C7E"/>
    <w:rsid w:val="00F821FA"/>
    <w:rsid w:val="00F82601"/>
    <w:rsid w:val="00F8287E"/>
    <w:rsid w:val="00F82A0E"/>
    <w:rsid w:val="00F8313B"/>
    <w:rsid w:val="00F83476"/>
    <w:rsid w:val="00F836F9"/>
    <w:rsid w:val="00F83889"/>
    <w:rsid w:val="00F83CB0"/>
    <w:rsid w:val="00F83D6E"/>
    <w:rsid w:val="00F83E42"/>
    <w:rsid w:val="00F84019"/>
    <w:rsid w:val="00F84663"/>
    <w:rsid w:val="00F8473A"/>
    <w:rsid w:val="00F84B14"/>
    <w:rsid w:val="00F8561D"/>
    <w:rsid w:val="00F859E5"/>
    <w:rsid w:val="00F85A28"/>
    <w:rsid w:val="00F85DA5"/>
    <w:rsid w:val="00F85EB7"/>
    <w:rsid w:val="00F861F8"/>
    <w:rsid w:val="00F86363"/>
    <w:rsid w:val="00F866BE"/>
    <w:rsid w:val="00F86741"/>
    <w:rsid w:val="00F8674B"/>
    <w:rsid w:val="00F86EAA"/>
    <w:rsid w:val="00F86EF2"/>
    <w:rsid w:val="00F86F41"/>
    <w:rsid w:val="00F8734E"/>
    <w:rsid w:val="00F874B2"/>
    <w:rsid w:val="00F87AFD"/>
    <w:rsid w:val="00F900DD"/>
    <w:rsid w:val="00F9047C"/>
    <w:rsid w:val="00F906F5"/>
    <w:rsid w:val="00F90A27"/>
    <w:rsid w:val="00F90C95"/>
    <w:rsid w:val="00F913EF"/>
    <w:rsid w:val="00F91618"/>
    <w:rsid w:val="00F91BBB"/>
    <w:rsid w:val="00F92376"/>
    <w:rsid w:val="00F92793"/>
    <w:rsid w:val="00F927EC"/>
    <w:rsid w:val="00F92A5C"/>
    <w:rsid w:val="00F92CC6"/>
    <w:rsid w:val="00F93B5E"/>
    <w:rsid w:val="00F93C4A"/>
    <w:rsid w:val="00F93D50"/>
    <w:rsid w:val="00F93FB6"/>
    <w:rsid w:val="00F94397"/>
    <w:rsid w:val="00F9463C"/>
    <w:rsid w:val="00F94921"/>
    <w:rsid w:val="00F94F34"/>
    <w:rsid w:val="00F94FE2"/>
    <w:rsid w:val="00F9526D"/>
    <w:rsid w:val="00F95CE5"/>
    <w:rsid w:val="00F96128"/>
    <w:rsid w:val="00F96173"/>
    <w:rsid w:val="00F96234"/>
    <w:rsid w:val="00F9633A"/>
    <w:rsid w:val="00F9673C"/>
    <w:rsid w:val="00F96C9E"/>
    <w:rsid w:val="00F9709D"/>
    <w:rsid w:val="00F9711B"/>
    <w:rsid w:val="00F9728A"/>
    <w:rsid w:val="00F97541"/>
    <w:rsid w:val="00FA0380"/>
    <w:rsid w:val="00FA04F4"/>
    <w:rsid w:val="00FA07C8"/>
    <w:rsid w:val="00FA0B21"/>
    <w:rsid w:val="00FA0BF8"/>
    <w:rsid w:val="00FA0E43"/>
    <w:rsid w:val="00FA1238"/>
    <w:rsid w:val="00FA17B8"/>
    <w:rsid w:val="00FA19EE"/>
    <w:rsid w:val="00FA1A34"/>
    <w:rsid w:val="00FA1A79"/>
    <w:rsid w:val="00FA1B51"/>
    <w:rsid w:val="00FA240A"/>
    <w:rsid w:val="00FA2F5C"/>
    <w:rsid w:val="00FA32A5"/>
    <w:rsid w:val="00FA32C5"/>
    <w:rsid w:val="00FA3358"/>
    <w:rsid w:val="00FA36FE"/>
    <w:rsid w:val="00FA3DE3"/>
    <w:rsid w:val="00FA3DF9"/>
    <w:rsid w:val="00FA3EA6"/>
    <w:rsid w:val="00FA412A"/>
    <w:rsid w:val="00FA4498"/>
    <w:rsid w:val="00FA5209"/>
    <w:rsid w:val="00FA5686"/>
    <w:rsid w:val="00FA5BDC"/>
    <w:rsid w:val="00FA5F52"/>
    <w:rsid w:val="00FA5FFC"/>
    <w:rsid w:val="00FA62BE"/>
    <w:rsid w:val="00FA6913"/>
    <w:rsid w:val="00FA69BD"/>
    <w:rsid w:val="00FA6FBB"/>
    <w:rsid w:val="00FA7036"/>
    <w:rsid w:val="00FA737F"/>
    <w:rsid w:val="00FA7500"/>
    <w:rsid w:val="00FA76EB"/>
    <w:rsid w:val="00FB022C"/>
    <w:rsid w:val="00FB0471"/>
    <w:rsid w:val="00FB07B9"/>
    <w:rsid w:val="00FB0A81"/>
    <w:rsid w:val="00FB0BB7"/>
    <w:rsid w:val="00FB0F74"/>
    <w:rsid w:val="00FB1132"/>
    <w:rsid w:val="00FB160D"/>
    <w:rsid w:val="00FB17F9"/>
    <w:rsid w:val="00FB1860"/>
    <w:rsid w:val="00FB19D2"/>
    <w:rsid w:val="00FB1BA5"/>
    <w:rsid w:val="00FB1D82"/>
    <w:rsid w:val="00FB1DF6"/>
    <w:rsid w:val="00FB2712"/>
    <w:rsid w:val="00FB2996"/>
    <w:rsid w:val="00FB29A8"/>
    <w:rsid w:val="00FB2A8F"/>
    <w:rsid w:val="00FB3005"/>
    <w:rsid w:val="00FB30EF"/>
    <w:rsid w:val="00FB365F"/>
    <w:rsid w:val="00FB3FCE"/>
    <w:rsid w:val="00FB4383"/>
    <w:rsid w:val="00FB48A3"/>
    <w:rsid w:val="00FB48DC"/>
    <w:rsid w:val="00FB4CD3"/>
    <w:rsid w:val="00FB4CFA"/>
    <w:rsid w:val="00FB4F89"/>
    <w:rsid w:val="00FB50B7"/>
    <w:rsid w:val="00FB5435"/>
    <w:rsid w:val="00FB55CB"/>
    <w:rsid w:val="00FB577A"/>
    <w:rsid w:val="00FB58AA"/>
    <w:rsid w:val="00FB592C"/>
    <w:rsid w:val="00FB5A37"/>
    <w:rsid w:val="00FB5AD1"/>
    <w:rsid w:val="00FB6086"/>
    <w:rsid w:val="00FB63CF"/>
    <w:rsid w:val="00FB6F6B"/>
    <w:rsid w:val="00FB7061"/>
    <w:rsid w:val="00FB7380"/>
    <w:rsid w:val="00FB7868"/>
    <w:rsid w:val="00FB7C38"/>
    <w:rsid w:val="00FC006A"/>
    <w:rsid w:val="00FC00D3"/>
    <w:rsid w:val="00FC035B"/>
    <w:rsid w:val="00FC0A20"/>
    <w:rsid w:val="00FC1A9F"/>
    <w:rsid w:val="00FC1DF4"/>
    <w:rsid w:val="00FC2504"/>
    <w:rsid w:val="00FC25E4"/>
    <w:rsid w:val="00FC2778"/>
    <w:rsid w:val="00FC290B"/>
    <w:rsid w:val="00FC2AD9"/>
    <w:rsid w:val="00FC3309"/>
    <w:rsid w:val="00FC3A66"/>
    <w:rsid w:val="00FC3BDB"/>
    <w:rsid w:val="00FC3C71"/>
    <w:rsid w:val="00FC3D7D"/>
    <w:rsid w:val="00FC3E6A"/>
    <w:rsid w:val="00FC4364"/>
    <w:rsid w:val="00FC465F"/>
    <w:rsid w:val="00FC561D"/>
    <w:rsid w:val="00FC6357"/>
    <w:rsid w:val="00FC63B9"/>
    <w:rsid w:val="00FC6E11"/>
    <w:rsid w:val="00FC6E2C"/>
    <w:rsid w:val="00FC6F19"/>
    <w:rsid w:val="00FC7055"/>
    <w:rsid w:val="00FC7B21"/>
    <w:rsid w:val="00FC7CCB"/>
    <w:rsid w:val="00FD0BC8"/>
    <w:rsid w:val="00FD0E13"/>
    <w:rsid w:val="00FD0F69"/>
    <w:rsid w:val="00FD16ED"/>
    <w:rsid w:val="00FD1795"/>
    <w:rsid w:val="00FD1FE4"/>
    <w:rsid w:val="00FD234D"/>
    <w:rsid w:val="00FD2405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2F0"/>
    <w:rsid w:val="00FD54EF"/>
    <w:rsid w:val="00FD57C3"/>
    <w:rsid w:val="00FD5A00"/>
    <w:rsid w:val="00FD60CA"/>
    <w:rsid w:val="00FD617A"/>
    <w:rsid w:val="00FD61C0"/>
    <w:rsid w:val="00FD66F5"/>
    <w:rsid w:val="00FD6DD7"/>
    <w:rsid w:val="00FD6F17"/>
    <w:rsid w:val="00FD7497"/>
    <w:rsid w:val="00FE10DE"/>
    <w:rsid w:val="00FE14F4"/>
    <w:rsid w:val="00FE1747"/>
    <w:rsid w:val="00FE1B75"/>
    <w:rsid w:val="00FE2351"/>
    <w:rsid w:val="00FE251B"/>
    <w:rsid w:val="00FE25B7"/>
    <w:rsid w:val="00FE2989"/>
    <w:rsid w:val="00FE29F5"/>
    <w:rsid w:val="00FE3099"/>
    <w:rsid w:val="00FE31E4"/>
    <w:rsid w:val="00FE377F"/>
    <w:rsid w:val="00FE388A"/>
    <w:rsid w:val="00FE4391"/>
    <w:rsid w:val="00FE4C5F"/>
    <w:rsid w:val="00FE5A2B"/>
    <w:rsid w:val="00FE5A8E"/>
    <w:rsid w:val="00FE5F05"/>
    <w:rsid w:val="00FE6966"/>
    <w:rsid w:val="00FE6BA4"/>
    <w:rsid w:val="00FE6C01"/>
    <w:rsid w:val="00FE6C04"/>
    <w:rsid w:val="00FE6DFC"/>
    <w:rsid w:val="00FE6F79"/>
    <w:rsid w:val="00FE6F93"/>
    <w:rsid w:val="00FE7300"/>
    <w:rsid w:val="00FE7712"/>
    <w:rsid w:val="00FE79C1"/>
    <w:rsid w:val="00FE7AD1"/>
    <w:rsid w:val="00FE7BD9"/>
    <w:rsid w:val="00FE7D31"/>
    <w:rsid w:val="00FF1476"/>
    <w:rsid w:val="00FF1699"/>
    <w:rsid w:val="00FF1813"/>
    <w:rsid w:val="00FF1A80"/>
    <w:rsid w:val="00FF1C77"/>
    <w:rsid w:val="00FF1DDE"/>
    <w:rsid w:val="00FF2AB5"/>
    <w:rsid w:val="00FF3301"/>
    <w:rsid w:val="00FF36FC"/>
    <w:rsid w:val="00FF38B7"/>
    <w:rsid w:val="00FF3E3E"/>
    <w:rsid w:val="00FF3F4C"/>
    <w:rsid w:val="00FF3F75"/>
    <w:rsid w:val="00FF4050"/>
    <w:rsid w:val="00FF41B6"/>
    <w:rsid w:val="00FF434B"/>
    <w:rsid w:val="00FF4457"/>
    <w:rsid w:val="00FF45FB"/>
    <w:rsid w:val="00FF4676"/>
    <w:rsid w:val="00FF47AA"/>
    <w:rsid w:val="00FF4ABE"/>
    <w:rsid w:val="00FF53DE"/>
    <w:rsid w:val="00FF560E"/>
    <w:rsid w:val="00FF5617"/>
    <w:rsid w:val="00FF5CD1"/>
    <w:rsid w:val="00FF5DF3"/>
    <w:rsid w:val="00FF5E99"/>
    <w:rsid w:val="00FF6357"/>
    <w:rsid w:val="00FF6643"/>
    <w:rsid w:val="00FF6862"/>
    <w:rsid w:val="00FF6A0D"/>
    <w:rsid w:val="00FF6C00"/>
    <w:rsid w:val="00FF6D1A"/>
    <w:rsid w:val="00FF720D"/>
    <w:rsid w:val="00FF77B9"/>
    <w:rsid w:val="00FF7AA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22547845-99E7-4EDA-8837-E545886E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  <w:style w:type="character" w:customStyle="1" w:styleId="blockChar">
    <w:name w:val="block Char"/>
    <w:aliases w:val="b Char"/>
    <w:link w:val="block"/>
    <w:locked/>
    <w:rsid w:val="00D5786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2d1ebe-9535-4ed7-b709-8e6b59979429" xsi:nil="true"/>
    <lcf76f155ced4ddcb4097134ff3c332f xmlns="b46f669e-07fc-4095-b312-86b463aa81b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9C6F4733509244BF29260312A8CFEA" ma:contentTypeVersion="12" ma:contentTypeDescription="Create a new document." ma:contentTypeScope="" ma:versionID="a841374081b4889127a00ac1d2398b0f">
  <xsd:schema xmlns:xsd="http://www.w3.org/2001/XMLSchema" xmlns:xs="http://www.w3.org/2001/XMLSchema" xmlns:p="http://schemas.microsoft.com/office/2006/metadata/properties" xmlns:ns2="b46f669e-07fc-4095-b312-86b463aa81b0" xmlns:ns3="f52d1ebe-9535-4ed7-b709-8e6b59979429" targetNamespace="http://schemas.microsoft.com/office/2006/metadata/properties" ma:root="true" ma:fieldsID="7949a16c1a415ce631b4185a631d2c19" ns2:_="" ns3:_="">
    <xsd:import namespace="b46f669e-07fc-4095-b312-86b463aa81b0"/>
    <xsd:import namespace="f52d1ebe-9535-4ed7-b709-8e6b599794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669e-07fc-4095-b312-86b463aa81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d1ebe-9535-4ed7-b709-8e6b5997942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c61d6ad-09de-4c35-9a7b-045f435eda37}" ma:internalName="TaxCatchAll" ma:showField="CatchAllData" ma:web="f52d1ebe-9535-4ed7-b709-8e6b599794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AEB20E-1CBD-445D-984B-0D637C30FC9C}">
  <ds:schemaRefs>
    <ds:schemaRef ds:uri="http://schemas.microsoft.com/office/2006/metadata/properties"/>
    <ds:schemaRef ds:uri="http://schemas.microsoft.com/office/infopath/2007/PartnerControls"/>
    <ds:schemaRef ds:uri="f52d1ebe-9535-4ed7-b709-8e6b59979429"/>
    <ds:schemaRef ds:uri="b46f669e-07fc-4095-b312-86b463aa81b0"/>
  </ds:schemaRefs>
</ds:datastoreItem>
</file>

<file path=customXml/itemProps2.xml><?xml version="1.0" encoding="utf-8"?>
<ds:datastoreItem xmlns:ds="http://schemas.openxmlformats.org/officeDocument/2006/customXml" ds:itemID="{DDFF31DD-AFFB-4AB4-9FD1-8345D24F7C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EAEFB5-97BA-4548-BAEB-E0CDB9AA0D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A41239-6BC7-4D9C-9935-3F3F28640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f669e-07fc-4095-b312-86b463aa81b0"/>
    <ds:schemaRef ds:uri="f52d1ebe-9535-4ed7-b709-8e6b599794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1544</TotalTime>
  <Pages>17</Pages>
  <Words>4536</Words>
  <Characters>20449</Characters>
  <Application>Microsoft Office Word</Application>
  <DocSecurity>0</DocSecurity>
  <Lines>170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365 Pro Plus</cp:lastModifiedBy>
  <cp:revision>980</cp:revision>
  <cp:lastPrinted>2025-05-09T08:16:00Z</cp:lastPrinted>
  <dcterms:created xsi:type="dcterms:W3CDTF">2024-05-15T02:23:00Z</dcterms:created>
  <dcterms:modified xsi:type="dcterms:W3CDTF">2025-05-12T07:54:00Z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0x010100499C6F4733509244BF29260312A8CFEA</vt:lpwstr>
  </property>
  <property fmtid="{D5CDD505-2E9C-101B-9397-08002B2CF9AE}" pid="18" name="MediaServiceImageTags">
    <vt:lpwstr/>
  </property>
  <property fmtid="{D5CDD505-2E9C-101B-9397-08002B2CF9AE}" pid="19" name="GrammarlyDocumentId">
    <vt:lpwstr>b7ceb84f-fbcb-4514-80f1-5cc4243163ea</vt:lpwstr>
  </property>
</Properties>
</file>